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9.xml" ContentType="application/vnd.openxmlformats-officedocument.wordprocessingml.footer+xml"/>
  <Override PartName="/word/header8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2"/>
        <w:gridCol w:w="7906"/>
      </w:tblGrid>
      <w:tr w:rsidR="00897A8D" w:rsidRPr="00C20284" w14:paraId="60C977F9" w14:textId="77777777" w:rsidTr="00162846">
        <w:trPr>
          <w:trHeight w:val="423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29A14E46" w14:textId="77777777" w:rsidR="00897A8D" w:rsidRPr="00C20284" w:rsidRDefault="00232839" w:rsidP="001B1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br w:type="page"/>
            </w:r>
            <w:r w:rsidRPr="00C20284">
              <w:rPr>
                <w:rFonts w:ascii="Angsana New" w:hAnsi="Angsana New"/>
                <w:sz w:val="30"/>
                <w:szCs w:val="30"/>
              </w:rPr>
              <w:br w:type="page"/>
            </w:r>
            <w:r w:rsidR="00412E50" w:rsidRPr="00C20284">
              <w:rPr>
                <w:rFonts w:ascii="Angsana New" w:hAnsi="Angsana New"/>
                <w:cs/>
              </w:rPr>
              <w:br w:type="page"/>
            </w:r>
            <w:r w:rsidR="00412E50" w:rsidRPr="00C20284">
              <w:rPr>
                <w:rFonts w:ascii="Angsana New" w:hAnsi="Angsana New"/>
              </w:rPr>
              <w:br w:type="page"/>
            </w:r>
            <w:r w:rsidR="00897A8D" w:rsidRPr="00C20284"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906" w:type="dxa"/>
            <w:tcBorders>
              <w:top w:val="nil"/>
              <w:left w:val="nil"/>
              <w:bottom w:val="nil"/>
              <w:right w:val="nil"/>
            </w:tcBorders>
          </w:tcPr>
          <w:p w14:paraId="2C44A70D" w14:textId="77777777" w:rsidR="00897A8D" w:rsidRPr="00C20284" w:rsidRDefault="00897A8D" w:rsidP="0075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</w:pPr>
            <w:r w:rsidRPr="00C20284"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B668CE" w:rsidRPr="00C20284" w14:paraId="3D575A98" w14:textId="77777777" w:rsidTr="00AC19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16"/>
        </w:trPr>
        <w:tc>
          <w:tcPr>
            <w:tcW w:w="1202" w:type="dxa"/>
          </w:tcPr>
          <w:p w14:paraId="2C0C7046" w14:textId="77777777" w:rsidR="00B668CE" w:rsidRPr="00C20284" w:rsidRDefault="00B668CE" w:rsidP="001B1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7906" w:type="dxa"/>
          </w:tcPr>
          <w:p w14:paraId="743C034B" w14:textId="77777777" w:rsidR="00B668CE" w:rsidRPr="00C20284" w:rsidRDefault="00B668CE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Cordia New" w:hAnsi="Angsana New"/>
                <w:sz w:val="16"/>
                <w:szCs w:val="16"/>
                <w:cs/>
                <w:lang w:bidi="th-TH"/>
              </w:rPr>
            </w:pPr>
          </w:p>
        </w:tc>
      </w:tr>
      <w:tr w:rsidR="008F7546" w:rsidRPr="00C20284" w14:paraId="3E5CD45D" w14:textId="77777777" w:rsidTr="001628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6"/>
        </w:trPr>
        <w:tc>
          <w:tcPr>
            <w:tcW w:w="1202" w:type="dxa"/>
          </w:tcPr>
          <w:p w14:paraId="5B3B46EB" w14:textId="2545495A" w:rsidR="008F7546" w:rsidRPr="00C20284" w:rsidRDefault="009711B9" w:rsidP="001B1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 w:rsidRPr="009711B9">
              <w:rPr>
                <w:rFonts w:ascii="Angsana New" w:eastAsia="Cordia New" w:hAnsi="Angsana New"/>
                <w:sz w:val="30"/>
                <w:szCs w:val="30"/>
              </w:rPr>
              <w:t>1</w:t>
            </w:r>
          </w:p>
        </w:tc>
        <w:tc>
          <w:tcPr>
            <w:tcW w:w="7906" w:type="dxa"/>
          </w:tcPr>
          <w:p w14:paraId="0C1C8D13" w14:textId="77777777" w:rsidR="008F7546" w:rsidRPr="00C20284" w:rsidRDefault="008F7546">
            <w:pPr>
              <w:pStyle w:val="nineptbodytextbullet"/>
              <w:tabs>
                <w:tab w:val="clear" w:pos="284"/>
                <w:tab w:val="left" w:pos="2746"/>
              </w:tabs>
              <w:spacing w:after="0" w:line="240" w:lineRule="auto"/>
              <w:ind w:left="0" w:firstLine="0"/>
              <w:outlineLvl w:val="0"/>
              <w:rPr>
                <w:rFonts w:ascii="Angsana New" w:eastAsia="Cordi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eastAsia="Cordia New" w:hAnsi="Angsana New"/>
                <w:sz w:val="30"/>
                <w:szCs w:val="30"/>
                <w:cs/>
                <w:lang w:bidi="th-TH"/>
              </w:rPr>
              <w:t>ข้อมูลทั่วไป</w:t>
            </w:r>
            <w:r w:rsidR="00392797" w:rsidRPr="00C20284">
              <w:rPr>
                <w:rFonts w:ascii="Angsana New" w:eastAsia="Cordia New" w:hAnsi="Angsana New"/>
                <w:sz w:val="30"/>
                <w:szCs w:val="30"/>
                <w:cs/>
                <w:lang w:bidi="th-TH"/>
              </w:rPr>
              <w:tab/>
            </w:r>
          </w:p>
        </w:tc>
      </w:tr>
      <w:tr w:rsidR="008F7546" w:rsidRPr="00C20284" w14:paraId="56C2870C" w14:textId="77777777" w:rsidTr="001628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6"/>
        </w:trPr>
        <w:tc>
          <w:tcPr>
            <w:tcW w:w="1202" w:type="dxa"/>
          </w:tcPr>
          <w:p w14:paraId="0A4BD20C" w14:textId="2E78259D" w:rsidR="008F7546" w:rsidRPr="00C20284" w:rsidRDefault="009711B9" w:rsidP="001B1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 w:rsidRPr="009711B9">
              <w:rPr>
                <w:rFonts w:ascii="Angsana New" w:eastAsia="Cordia New" w:hAnsi="Angsana New"/>
                <w:sz w:val="30"/>
                <w:szCs w:val="30"/>
              </w:rPr>
              <w:t>2</w:t>
            </w:r>
          </w:p>
        </w:tc>
        <w:tc>
          <w:tcPr>
            <w:tcW w:w="7906" w:type="dxa"/>
          </w:tcPr>
          <w:p w14:paraId="19C5DD2B" w14:textId="77777777" w:rsidR="008F7546" w:rsidRPr="00C20284" w:rsidRDefault="008F7546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Cordia New" w:hAnsi="Angsana New"/>
                <w:sz w:val="30"/>
                <w:szCs w:val="30"/>
                <w:rtl/>
                <w:cs/>
                <w:lang w:val="en-US"/>
              </w:rPr>
            </w:pPr>
            <w:r w:rsidRPr="00C20284">
              <w:rPr>
                <w:rFonts w:ascii="Angsana New" w:eastAsia="Cordia New" w:hAnsi="Angsana New"/>
                <w:sz w:val="30"/>
                <w:szCs w:val="30"/>
                <w:cs/>
                <w:lang w:bidi="th-TH"/>
              </w:rPr>
              <w:t>เกณฑ์การจัดทำงบการเงิน</w:t>
            </w:r>
          </w:p>
        </w:tc>
      </w:tr>
      <w:tr w:rsidR="00BD78EA" w:rsidRPr="00C20284" w14:paraId="22DC3DC3" w14:textId="77777777" w:rsidTr="001628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6"/>
        </w:trPr>
        <w:tc>
          <w:tcPr>
            <w:tcW w:w="1202" w:type="dxa"/>
          </w:tcPr>
          <w:p w14:paraId="7FC3BBAF" w14:textId="467540C7" w:rsidR="00BD78EA" w:rsidRPr="00C20284" w:rsidRDefault="009711B9" w:rsidP="00BD7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9711B9">
              <w:rPr>
                <w:rFonts w:ascii="Angsana New" w:eastAsia="Cordia New" w:hAnsi="Angsana New"/>
                <w:sz w:val="30"/>
                <w:szCs w:val="30"/>
              </w:rPr>
              <w:t>3</w:t>
            </w:r>
          </w:p>
        </w:tc>
        <w:tc>
          <w:tcPr>
            <w:tcW w:w="7906" w:type="dxa"/>
          </w:tcPr>
          <w:p w14:paraId="13043119" w14:textId="3DA03EA7" w:rsidR="00BD78EA" w:rsidRPr="00C20284" w:rsidRDefault="00BD78EA" w:rsidP="00BD78EA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Cordia New" w:hAnsi="Angsana New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eastAsia="Cordia New" w:hAnsi="Angsana New"/>
                <w:sz w:val="30"/>
                <w:szCs w:val="30"/>
                <w:cs/>
                <w:lang w:val="en-US" w:bidi="th-TH"/>
              </w:rPr>
              <w:t>นโยบายการบัญชีที่สำคัญ</w:t>
            </w:r>
          </w:p>
        </w:tc>
      </w:tr>
      <w:tr w:rsidR="00BD78EA" w:rsidRPr="00C20284" w14:paraId="5DD7AC9A" w14:textId="77777777" w:rsidTr="001628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4"/>
        </w:trPr>
        <w:tc>
          <w:tcPr>
            <w:tcW w:w="1202" w:type="dxa"/>
          </w:tcPr>
          <w:p w14:paraId="763A25B9" w14:textId="5CC2AC17" w:rsidR="00BD78EA" w:rsidRPr="00C20284" w:rsidRDefault="003C6613" w:rsidP="00BD7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4</w:t>
            </w:r>
          </w:p>
        </w:tc>
        <w:tc>
          <w:tcPr>
            <w:tcW w:w="7906" w:type="dxa"/>
          </w:tcPr>
          <w:p w14:paraId="2FC619C7" w14:textId="3266B612" w:rsidR="00BD78EA" w:rsidRPr="00C20284" w:rsidRDefault="00BD78EA" w:rsidP="00BD78EA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Cordia New" w:hAnsi="Angsana New"/>
                <w:sz w:val="30"/>
                <w:szCs w:val="30"/>
                <w:lang w:val="en-US" w:bidi="th-TH"/>
              </w:rPr>
            </w:pPr>
            <w:r w:rsidRPr="00C20284">
              <w:rPr>
                <w:rFonts w:ascii="Angsana New" w:eastAsia="Cordia New" w:hAnsi="Angsana New"/>
                <w:sz w:val="30"/>
                <w:szCs w:val="30"/>
                <w:cs/>
                <w:lang w:bidi="th-TH"/>
              </w:rPr>
              <w:t xml:space="preserve">ผลกระทบจากการแพร่ระบาดของโรคติดเชื้อไวรัสโคโรนา </w:t>
            </w:r>
            <w:r w:rsidR="009711B9" w:rsidRPr="009711B9">
              <w:rPr>
                <w:rFonts w:ascii="Angsana New" w:eastAsia="Cordia New" w:hAnsi="Angsana New"/>
                <w:sz w:val="30"/>
                <w:szCs w:val="30"/>
                <w:lang w:val="en-US" w:bidi="th-TH"/>
              </w:rPr>
              <w:t>2019</w:t>
            </w:r>
            <w:r w:rsidRPr="00C20284">
              <w:rPr>
                <w:rFonts w:ascii="Angsana New" w:eastAsia="Cordia New" w:hAnsi="Angsana New"/>
                <w:sz w:val="30"/>
                <w:szCs w:val="30"/>
                <w:lang w:bidi="th-TH"/>
              </w:rPr>
              <w:t xml:space="preserve"> (Covid-</w:t>
            </w:r>
            <w:r w:rsidR="009711B9" w:rsidRPr="009711B9">
              <w:rPr>
                <w:rFonts w:ascii="Angsana New" w:eastAsia="Cordia New" w:hAnsi="Angsana New"/>
                <w:sz w:val="30"/>
                <w:szCs w:val="30"/>
                <w:lang w:val="en-US" w:bidi="th-TH"/>
              </w:rPr>
              <w:t>19</w:t>
            </w:r>
            <w:r w:rsidRPr="00C20284">
              <w:rPr>
                <w:rFonts w:ascii="Angsana New" w:eastAsia="Cordi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BD78EA" w:rsidRPr="00C20284" w14:paraId="4AA419E8" w14:textId="77777777" w:rsidTr="001628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4"/>
        </w:trPr>
        <w:tc>
          <w:tcPr>
            <w:tcW w:w="1202" w:type="dxa"/>
          </w:tcPr>
          <w:p w14:paraId="5B88E4C4" w14:textId="2FDD8100" w:rsidR="00BD78EA" w:rsidRPr="00C20284" w:rsidRDefault="009711B9" w:rsidP="00BD7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 w:rsidRPr="009711B9">
              <w:rPr>
                <w:rFonts w:ascii="Angsana New" w:eastAsia="Cordia New" w:hAnsi="Angsana New"/>
                <w:sz w:val="30"/>
                <w:szCs w:val="30"/>
              </w:rPr>
              <w:t>5</w:t>
            </w:r>
          </w:p>
        </w:tc>
        <w:tc>
          <w:tcPr>
            <w:tcW w:w="7906" w:type="dxa"/>
          </w:tcPr>
          <w:p w14:paraId="2DBD1A3B" w14:textId="5B63627C" w:rsidR="00BD78EA" w:rsidRPr="00B81C49" w:rsidRDefault="00BD78EA" w:rsidP="00BD78EA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Cordia New" w:hAnsi="Angsana New"/>
                <w:szCs w:val="30"/>
                <w:cs/>
                <w:lang w:bidi="th-TH"/>
              </w:rPr>
            </w:pPr>
            <w:r w:rsidRPr="00C20284">
              <w:rPr>
                <w:sz w:val="30"/>
                <w:szCs w:val="30"/>
                <w:cs/>
                <w:lang w:bidi="th-TH"/>
              </w:rPr>
              <w:t xml:space="preserve">การซื้อบริษัทย่อย </w:t>
            </w:r>
          </w:p>
        </w:tc>
      </w:tr>
      <w:tr w:rsidR="00BD78EA" w:rsidRPr="00C20284" w14:paraId="799EB9B4" w14:textId="77777777" w:rsidTr="001628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6"/>
        </w:trPr>
        <w:tc>
          <w:tcPr>
            <w:tcW w:w="1202" w:type="dxa"/>
          </w:tcPr>
          <w:p w14:paraId="36056A76" w14:textId="5A745753" w:rsidR="00BD78EA" w:rsidRPr="00C20284" w:rsidRDefault="009711B9" w:rsidP="00BD7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 w:rsidRPr="009711B9">
              <w:rPr>
                <w:rFonts w:ascii="Angsana New" w:eastAsia="Cordia New" w:hAnsi="Angsana New"/>
                <w:sz w:val="30"/>
                <w:szCs w:val="30"/>
              </w:rPr>
              <w:t>6</w:t>
            </w:r>
          </w:p>
        </w:tc>
        <w:tc>
          <w:tcPr>
            <w:tcW w:w="7906" w:type="dxa"/>
          </w:tcPr>
          <w:p w14:paraId="08D1F488" w14:textId="26E102F2" w:rsidR="00BD78EA" w:rsidRPr="00C20284" w:rsidRDefault="00BD78EA" w:rsidP="00BD78EA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0284">
              <w:rPr>
                <w:rFonts w:ascii="Angsana New" w:eastAsia="Cordia New" w:hAnsi="Angsana New"/>
                <w:sz w:val="30"/>
                <w:szCs w:val="30"/>
                <w:cs/>
                <w:lang w:bidi="th-TH"/>
              </w:rPr>
              <w:t>รายการกับบุคคลหรือกิจการที่เกี่ยวข้องกัน</w:t>
            </w:r>
          </w:p>
        </w:tc>
      </w:tr>
      <w:tr w:rsidR="00BD78EA" w:rsidRPr="00C20284" w14:paraId="5547BA1D" w14:textId="77777777" w:rsidTr="001628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3"/>
        </w:trPr>
        <w:tc>
          <w:tcPr>
            <w:tcW w:w="1202" w:type="dxa"/>
          </w:tcPr>
          <w:p w14:paraId="59472659" w14:textId="045E3ABE" w:rsidR="00BD78EA" w:rsidRPr="00C20284" w:rsidRDefault="009711B9" w:rsidP="00BD7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 w:rsidRPr="009711B9">
              <w:rPr>
                <w:rFonts w:ascii="Angsana New" w:eastAsia="Cordia New" w:hAnsi="Angsana New"/>
                <w:sz w:val="30"/>
                <w:szCs w:val="30"/>
              </w:rPr>
              <w:t>7</w:t>
            </w:r>
          </w:p>
        </w:tc>
        <w:tc>
          <w:tcPr>
            <w:tcW w:w="7906" w:type="dxa"/>
          </w:tcPr>
          <w:p w14:paraId="19971D32" w14:textId="213ACC24" w:rsidR="00BD78EA" w:rsidRPr="00C20284" w:rsidRDefault="00BD78EA" w:rsidP="00BD78EA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Cordia New" w:hAnsi="Angsana New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eastAsia="Cordia New" w:hAnsi="Angsana New"/>
                <w:sz w:val="30"/>
                <w:szCs w:val="30"/>
                <w:cs/>
                <w:lang w:bidi="th-TH"/>
              </w:rPr>
              <w:t>เงินสดและรายการเทียบเท่าเงินสด</w:t>
            </w:r>
          </w:p>
        </w:tc>
      </w:tr>
      <w:tr w:rsidR="003F6D52" w:rsidRPr="00C20284" w14:paraId="65CF39A1" w14:textId="77777777" w:rsidTr="001628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3"/>
        </w:trPr>
        <w:tc>
          <w:tcPr>
            <w:tcW w:w="1202" w:type="dxa"/>
          </w:tcPr>
          <w:p w14:paraId="29AB2E07" w14:textId="01C24BDE" w:rsidR="003F6D52" w:rsidRPr="00C20284" w:rsidRDefault="003F6D52" w:rsidP="00BD7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8</w:t>
            </w:r>
          </w:p>
        </w:tc>
        <w:tc>
          <w:tcPr>
            <w:tcW w:w="7906" w:type="dxa"/>
          </w:tcPr>
          <w:p w14:paraId="271182AF" w14:textId="67B321AA" w:rsidR="003F6D52" w:rsidRPr="00C20284" w:rsidRDefault="003F6D52" w:rsidP="00BD78EA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Cordia New" w:hAnsi="Angsana New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eastAsia="Cordia New" w:hAnsi="Angsana New"/>
                <w:sz w:val="30"/>
                <w:szCs w:val="30"/>
                <w:cs/>
                <w:lang w:bidi="th-TH"/>
              </w:rPr>
              <w:t>สินค้าคงเหลือ</w:t>
            </w:r>
          </w:p>
        </w:tc>
      </w:tr>
      <w:tr w:rsidR="003F6D52" w:rsidRPr="00C20284" w14:paraId="43F5AC35" w14:textId="77777777" w:rsidTr="001628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3"/>
        </w:trPr>
        <w:tc>
          <w:tcPr>
            <w:tcW w:w="1202" w:type="dxa"/>
          </w:tcPr>
          <w:p w14:paraId="4601751A" w14:textId="49220223" w:rsidR="003F6D52" w:rsidRPr="00C20284" w:rsidRDefault="003F6D52" w:rsidP="003F6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 w:rsidRPr="009711B9">
              <w:rPr>
                <w:rFonts w:ascii="Angsana New" w:eastAsia="Cordia New" w:hAnsi="Angsana New"/>
                <w:sz w:val="30"/>
                <w:szCs w:val="30"/>
              </w:rPr>
              <w:t>9</w:t>
            </w:r>
          </w:p>
        </w:tc>
        <w:tc>
          <w:tcPr>
            <w:tcW w:w="7906" w:type="dxa"/>
          </w:tcPr>
          <w:p w14:paraId="40F64D06" w14:textId="6E899922" w:rsidR="003F6D52" w:rsidRPr="00C20284" w:rsidRDefault="003F6D52" w:rsidP="003F6D52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Cordia New" w:hAnsi="Angsana New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สินทรัพย์ชีวภาพ</w:t>
            </w:r>
          </w:p>
        </w:tc>
      </w:tr>
      <w:tr w:rsidR="003F6D52" w:rsidRPr="00C20284" w14:paraId="78BE07EC" w14:textId="77777777" w:rsidTr="001628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6"/>
        </w:trPr>
        <w:tc>
          <w:tcPr>
            <w:tcW w:w="1202" w:type="dxa"/>
          </w:tcPr>
          <w:p w14:paraId="04003E46" w14:textId="25782300" w:rsidR="003F6D52" w:rsidRPr="00C20284" w:rsidRDefault="003F6D52" w:rsidP="003F6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 w:rsidRPr="009711B9">
              <w:rPr>
                <w:rFonts w:ascii="Angsana New" w:eastAsia="Cordia New" w:hAnsi="Angsana New"/>
                <w:sz w:val="30"/>
                <w:szCs w:val="30"/>
              </w:rPr>
              <w:t>10</w:t>
            </w:r>
          </w:p>
        </w:tc>
        <w:tc>
          <w:tcPr>
            <w:tcW w:w="7906" w:type="dxa"/>
          </w:tcPr>
          <w:p w14:paraId="1861BDE0" w14:textId="45778109" w:rsidR="003F6D52" w:rsidRPr="00C20284" w:rsidRDefault="003F6D52" w:rsidP="003F6D52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Cordia New" w:hAnsi="Angsana New"/>
                <w:sz w:val="30"/>
                <w:szCs w:val="30"/>
                <w:rtl/>
                <w:cs/>
              </w:rPr>
            </w:pPr>
            <w:r w:rsidRPr="00C20284">
              <w:rPr>
                <w:rFonts w:ascii="Angsana New" w:eastAsia="Cordia New" w:hAnsi="Angsana New"/>
                <w:sz w:val="30"/>
                <w:szCs w:val="30"/>
                <w:cs/>
                <w:lang w:bidi="th-TH"/>
              </w:rPr>
              <w:t>เงินลงทุนในบริษัทย่อย</w:t>
            </w:r>
          </w:p>
        </w:tc>
      </w:tr>
      <w:tr w:rsidR="003F6D52" w:rsidRPr="00C20284" w14:paraId="5225F729" w14:textId="77777777" w:rsidTr="001628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6"/>
        </w:trPr>
        <w:tc>
          <w:tcPr>
            <w:tcW w:w="1202" w:type="dxa"/>
          </w:tcPr>
          <w:p w14:paraId="2D42E8DD" w14:textId="0FEAE8C8" w:rsidR="003F6D52" w:rsidRPr="00C20284" w:rsidRDefault="003F6D52" w:rsidP="003F6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 w:rsidRPr="009711B9">
              <w:rPr>
                <w:rFonts w:ascii="Angsana New" w:eastAsia="Cordia New" w:hAnsi="Angsana New"/>
                <w:sz w:val="30"/>
                <w:szCs w:val="30"/>
              </w:rPr>
              <w:t>11</w:t>
            </w:r>
          </w:p>
        </w:tc>
        <w:tc>
          <w:tcPr>
            <w:tcW w:w="7906" w:type="dxa"/>
          </w:tcPr>
          <w:p w14:paraId="7AEC3123" w14:textId="31FE2A82" w:rsidR="003F6D52" w:rsidRPr="00C20284" w:rsidRDefault="003F6D52" w:rsidP="003F6D52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eastAsia="Cordia New" w:hAnsi="Angsana New"/>
                <w:sz w:val="30"/>
                <w:szCs w:val="30"/>
                <w:cs/>
                <w:lang w:bidi="th-TH"/>
              </w:rPr>
              <w:t>ส่วนได้เสียที่ไม่มีอำนาจควบคุม</w:t>
            </w:r>
          </w:p>
        </w:tc>
      </w:tr>
      <w:tr w:rsidR="003F6D52" w:rsidRPr="00C20284" w14:paraId="73A8BD38" w14:textId="77777777" w:rsidTr="001628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6"/>
        </w:trPr>
        <w:tc>
          <w:tcPr>
            <w:tcW w:w="1202" w:type="dxa"/>
          </w:tcPr>
          <w:p w14:paraId="559F2DBF" w14:textId="5667B047" w:rsidR="003F6D52" w:rsidRPr="00C20284" w:rsidRDefault="003F6D52" w:rsidP="003F6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 w:rsidRPr="009711B9">
              <w:rPr>
                <w:rFonts w:ascii="Angsana New" w:eastAsia="Cordia New" w:hAnsi="Angsana New"/>
                <w:sz w:val="30"/>
                <w:szCs w:val="30"/>
              </w:rPr>
              <w:t>12</w:t>
            </w:r>
          </w:p>
        </w:tc>
        <w:tc>
          <w:tcPr>
            <w:tcW w:w="7906" w:type="dxa"/>
          </w:tcPr>
          <w:p w14:paraId="56AADB37" w14:textId="598F3F56" w:rsidR="003F6D52" w:rsidRPr="00C20284" w:rsidRDefault="003F6D52" w:rsidP="003F6D52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Cordia New" w:hAnsi="Angsana New"/>
                <w:sz w:val="30"/>
                <w:szCs w:val="30"/>
                <w:rtl/>
                <w:cs/>
              </w:rPr>
            </w:pPr>
            <w:r w:rsidRPr="00C20284">
              <w:rPr>
                <w:rFonts w:ascii="Angsana New" w:eastAsia="Cordia New" w:hAnsi="Angsana New"/>
                <w:sz w:val="30"/>
                <w:szCs w:val="30"/>
                <w:cs/>
                <w:lang w:bidi="th-TH"/>
              </w:rPr>
              <w:t>เงินลงทุนในบริษัทร่วม</w:t>
            </w:r>
          </w:p>
        </w:tc>
      </w:tr>
      <w:tr w:rsidR="003F6D52" w:rsidRPr="00C20284" w14:paraId="0C071A34" w14:textId="77777777" w:rsidTr="001628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6"/>
        </w:trPr>
        <w:tc>
          <w:tcPr>
            <w:tcW w:w="1202" w:type="dxa"/>
          </w:tcPr>
          <w:p w14:paraId="2B70114B" w14:textId="25329EE7" w:rsidR="003F6D52" w:rsidRPr="00C20284" w:rsidRDefault="003F6D52" w:rsidP="003F6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9711B9">
              <w:rPr>
                <w:rFonts w:ascii="Angsana New" w:eastAsia="Cordia New" w:hAnsi="Angsana New"/>
                <w:sz w:val="30"/>
                <w:szCs w:val="30"/>
              </w:rPr>
              <w:t>13</w:t>
            </w:r>
          </w:p>
        </w:tc>
        <w:tc>
          <w:tcPr>
            <w:tcW w:w="7906" w:type="dxa"/>
          </w:tcPr>
          <w:p w14:paraId="05543F25" w14:textId="73028345" w:rsidR="003F6D52" w:rsidRPr="00C20284" w:rsidRDefault="003F6D52" w:rsidP="003F6D52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Cordia New" w:hAnsi="Angsana New"/>
                <w:sz w:val="30"/>
                <w:szCs w:val="30"/>
                <w:rtl/>
                <w:cs/>
              </w:rPr>
            </w:pPr>
            <w:r w:rsidRPr="00C20284">
              <w:rPr>
                <w:rFonts w:ascii="Angsana New" w:eastAsia="Cordia New" w:hAnsi="Angsana New"/>
                <w:sz w:val="30"/>
                <w:szCs w:val="30"/>
                <w:cs/>
                <w:lang w:bidi="th-TH"/>
              </w:rPr>
              <w:t>เงินลงทุนในการร่วมค้า</w:t>
            </w:r>
          </w:p>
        </w:tc>
      </w:tr>
      <w:tr w:rsidR="003F6D52" w:rsidRPr="00C20284" w14:paraId="49CD384E" w14:textId="77777777" w:rsidTr="001628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6"/>
        </w:trPr>
        <w:tc>
          <w:tcPr>
            <w:tcW w:w="1202" w:type="dxa"/>
          </w:tcPr>
          <w:p w14:paraId="0784F35E" w14:textId="79B30CF6" w:rsidR="003F6D52" w:rsidRPr="00C20284" w:rsidRDefault="003F6D52" w:rsidP="003F6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 w:rsidRPr="009711B9">
              <w:rPr>
                <w:rFonts w:ascii="Angsana New" w:eastAsia="Cordia New" w:hAnsi="Angsana New"/>
                <w:sz w:val="30"/>
                <w:szCs w:val="30"/>
              </w:rPr>
              <w:t>1</w:t>
            </w:r>
            <w:r w:rsidR="003C6613">
              <w:rPr>
                <w:rFonts w:ascii="Angsana New" w:eastAsia="Cordia New" w:hAnsi="Angsana New"/>
                <w:sz w:val="30"/>
                <w:szCs w:val="30"/>
              </w:rPr>
              <w:t>4</w:t>
            </w:r>
          </w:p>
        </w:tc>
        <w:tc>
          <w:tcPr>
            <w:tcW w:w="7906" w:type="dxa"/>
          </w:tcPr>
          <w:p w14:paraId="127912A6" w14:textId="6C85F406" w:rsidR="003F6D52" w:rsidRPr="00C20284" w:rsidRDefault="003F6D52" w:rsidP="003F6D52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Cordia New" w:hAnsi="Angsana New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eastAsia="Cordia New" w:hAnsi="Angsana New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</w:p>
        </w:tc>
      </w:tr>
      <w:tr w:rsidR="003F6D52" w:rsidRPr="00C20284" w14:paraId="01D1F84A" w14:textId="77777777" w:rsidTr="001628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6"/>
        </w:trPr>
        <w:tc>
          <w:tcPr>
            <w:tcW w:w="1202" w:type="dxa"/>
          </w:tcPr>
          <w:p w14:paraId="60F5E58C" w14:textId="11200E96" w:rsidR="003F6D52" w:rsidRPr="00C20284" w:rsidRDefault="003F6D52" w:rsidP="003F6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 w:rsidRPr="009711B9">
              <w:rPr>
                <w:rFonts w:ascii="Angsana New" w:eastAsia="Cordia New" w:hAnsi="Angsana New"/>
                <w:sz w:val="30"/>
                <w:szCs w:val="30"/>
              </w:rPr>
              <w:t>15</w:t>
            </w:r>
          </w:p>
        </w:tc>
        <w:tc>
          <w:tcPr>
            <w:tcW w:w="7906" w:type="dxa"/>
          </w:tcPr>
          <w:p w14:paraId="54740433" w14:textId="433B1087" w:rsidR="003F6D52" w:rsidRPr="00C20284" w:rsidRDefault="003F6D52" w:rsidP="003F6D52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Cordia New" w:hAnsi="Angsana New"/>
                <w:sz w:val="30"/>
                <w:szCs w:val="30"/>
                <w:rtl/>
                <w:cs/>
              </w:rPr>
            </w:pPr>
            <w:r w:rsidRPr="00C20284">
              <w:rPr>
                <w:rFonts w:ascii="Angsana New" w:eastAsia="Cordia New" w:hAnsi="Angsana New"/>
                <w:sz w:val="30"/>
                <w:szCs w:val="30"/>
                <w:cs/>
                <w:lang w:bidi="th-TH"/>
              </w:rPr>
              <w:t>สัญญาเช่า</w:t>
            </w:r>
          </w:p>
        </w:tc>
      </w:tr>
      <w:tr w:rsidR="003F6D52" w:rsidRPr="00C20284" w14:paraId="2294481F" w14:textId="77777777" w:rsidTr="001628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6"/>
        </w:trPr>
        <w:tc>
          <w:tcPr>
            <w:tcW w:w="1202" w:type="dxa"/>
          </w:tcPr>
          <w:p w14:paraId="6F16CDD5" w14:textId="406FD883" w:rsidR="003F6D52" w:rsidRPr="00C20284" w:rsidRDefault="003F6D52" w:rsidP="003F6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 w:rsidRPr="009711B9">
              <w:rPr>
                <w:rFonts w:ascii="Angsana New" w:eastAsia="Cordia New" w:hAnsi="Angsana New"/>
                <w:sz w:val="30"/>
                <w:szCs w:val="30"/>
              </w:rPr>
              <w:t>16</w:t>
            </w:r>
          </w:p>
        </w:tc>
        <w:tc>
          <w:tcPr>
            <w:tcW w:w="7906" w:type="dxa"/>
          </w:tcPr>
          <w:p w14:paraId="58E349D5" w14:textId="5099260F" w:rsidR="003F6D52" w:rsidRPr="00C20284" w:rsidRDefault="003F6D52" w:rsidP="003F6D52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Cordia New" w:hAnsi="Angsana New"/>
                <w:sz w:val="30"/>
                <w:szCs w:val="30"/>
                <w:rtl/>
                <w:cs/>
              </w:rPr>
            </w:pPr>
            <w:r w:rsidRPr="00C20284">
              <w:rPr>
                <w:rFonts w:ascii="Angsana New" w:eastAsia="Cordia New" w:hAnsi="Angsana New"/>
                <w:sz w:val="30"/>
                <w:szCs w:val="30"/>
                <w:cs/>
                <w:lang w:bidi="th-TH"/>
              </w:rPr>
              <w:t>ค่าความนิยม</w:t>
            </w:r>
          </w:p>
        </w:tc>
      </w:tr>
      <w:tr w:rsidR="003F6D52" w:rsidRPr="00C20284" w14:paraId="3D17BD29" w14:textId="77777777" w:rsidTr="001628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6"/>
        </w:trPr>
        <w:tc>
          <w:tcPr>
            <w:tcW w:w="1202" w:type="dxa"/>
          </w:tcPr>
          <w:p w14:paraId="17A07453" w14:textId="1B7FE89C" w:rsidR="003F6D52" w:rsidRPr="00C20284" w:rsidRDefault="003F6D52" w:rsidP="003F6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 w:rsidRPr="009711B9">
              <w:rPr>
                <w:rFonts w:ascii="Angsana New" w:eastAsia="Cordia New" w:hAnsi="Angsana New"/>
                <w:sz w:val="30"/>
                <w:szCs w:val="30"/>
              </w:rPr>
              <w:t>17</w:t>
            </w:r>
          </w:p>
        </w:tc>
        <w:tc>
          <w:tcPr>
            <w:tcW w:w="7906" w:type="dxa"/>
          </w:tcPr>
          <w:p w14:paraId="019B47A2" w14:textId="3230D01A" w:rsidR="003F6D52" w:rsidRPr="00C20284" w:rsidRDefault="003F6D52" w:rsidP="003F6D52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Cordia New" w:hAnsi="Angsana New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eastAsia="Cordia New" w:hAnsi="Angsana New"/>
                <w:sz w:val="30"/>
                <w:szCs w:val="30"/>
                <w:cs/>
                <w:lang w:bidi="th-TH"/>
              </w:rPr>
              <w:t>สินทรัพย์ไม่มีตัวตนอื่น</w:t>
            </w:r>
          </w:p>
        </w:tc>
      </w:tr>
      <w:tr w:rsidR="003F6D52" w:rsidRPr="00C20284" w14:paraId="4CDDA904" w14:textId="77777777" w:rsidTr="001628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6"/>
        </w:trPr>
        <w:tc>
          <w:tcPr>
            <w:tcW w:w="1202" w:type="dxa"/>
          </w:tcPr>
          <w:p w14:paraId="2D9F9BA3" w14:textId="6FD80F9A" w:rsidR="003F6D52" w:rsidRPr="00C20284" w:rsidRDefault="003F6D52" w:rsidP="003F6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 w:rsidRPr="009711B9">
              <w:rPr>
                <w:rFonts w:ascii="Angsana New" w:eastAsia="Cordia New" w:hAnsi="Angsana New"/>
                <w:sz w:val="30"/>
                <w:szCs w:val="30"/>
              </w:rPr>
              <w:t>18</w:t>
            </w:r>
          </w:p>
        </w:tc>
        <w:tc>
          <w:tcPr>
            <w:tcW w:w="7906" w:type="dxa"/>
          </w:tcPr>
          <w:p w14:paraId="5F2295E7" w14:textId="55DF1340" w:rsidR="003F6D52" w:rsidRPr="00C20284" w:rsidRDefault="003F6D52" w:rsidP="003F6D52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Cordia New" w:hAnsi="Angsana New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eastAsia="Cordia New" w:hAnsi="Angsana New"/>
                <w:sz w:val="30"/>
                <w:szCs w:val="30"/>
                <w:cs/>
                <w:lang w:bidi="th-TH"/>
              </w:rPr>
              <w:t>หนี้สินที่มีภาระดอกเบี้ย</w:t>
            </w:r>
          </w:p>
        </w:tc>
      </w:tr>
      <w:tr w:rsidR="003F6D52" w:rsidRPr="00C20284" w14:paraId="416EC38A" w14:textId="77777777" w:rsidTr="001628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6"/>
        </w:trPr>
        <w:tc>
          <w:tcPr>
            <w:tcW w:w="1202" w:type="dxa"/>
          </w:tcPr>
          <w:p w14:paraId="6EA9E015" w14:textId="57696823" w:rsidR="003F6D52" w:rsidRPr="00C20284" w:rsidRDefault="003F6D52" w:rsidP="003F6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9711B9">
              <w:rPr>
                <w:rFonts w:ascii="Angsana New" w:eastAsia="Cordia New" w:hAnsi="Angsana New"/>
                <w:sz w:val="30"/>
                <w:szCs w:val="30"/>
              </w:rPr>
              <w:t>19</w:t>
            </w:r>
          </w:p>
        </w:tc>
        <w:tc>
          <w:tcPr>
            <w:tcW w:w="7906" w:type="dxa"/>
          </w:tcPr>
          <w:p w14:paraId="06067979" w14:textId="689FA3AC" w:rsidR="003F6D52" w:rsidRPr="00C20284" w:rsidRDefault="003F6D52" w:rsidP="003F6D52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Cordia New" w:hAnsi="Angsana New"/>
                <w:sz w:val="30"/>
                <w:szCs w:val="30"/>
                <w:rtl/>
                <w:cs/>
              </w:rPr>
            </w:pPr>
            <w:r w:rsidRPr="00C20284">
              <w:rPr>
                <w:rFonts w:ascii="Angsana New" w:eastAsia="Cordia New" w:hAnsi="Angsana New"/>
                <w:sz w:val="30"/>
                <w:szCs w:val="30"/>
                <w:cs/>
                <w:lang w:bidi="th-TH"/>
              </w:rPr>
              <w:t>หุ้นทุนซื้อคืน</w:t>
            </w:r>
          </w:p>
        </w:tc>
      </w:tr>
      <w:tr w:rsidR="003F6D52" w:rsidRPr="00C20284" w14:paraId="098E151E" w14:textId="77777777" w:rsidTr="001628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6"/>
        </w:trPr>
        <w:tc>
          <w:tcPr>
            <w:tcW w:w="1202" w:type="dxa"/>
          </w:tcPr>
          <w:p w14:paraId="515061E5" w14:textId="2FF9E947" w:rsidR="003F6D52" w:rsidRPr="00C20284" w:rsidRDefault="003F6D52" w:rsidP="003F6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 w:rsidRPr="009711B9">
              <w:rPr>
                <w:rFonts w:ascii="Angsana New" w:eastAsia="Cordia New" w:hAnsi="Angsana New"/>
                <w:sz w:val="30"/>
                <w:szCs w:val="30"/>
              </w:rPr>
              <w:t>20</w:t>
            </w:r>
          </w:p>
        </w:tc>
        <w:tc>
          <w:tcPr>
            <w:tcW w:w="7906" w:type="dxa"/>
          </w:tcPr>
          <w:p w14:paraId="13C86317" w14:textId="1C6DD056" w:rsidR="003F6D52" w:rsidRPr="00C20284" w:rsidRDefault="003F6D52" w:rsidP="003F6D52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Cordia New" w:hAnsi="Angsana New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eastAsia="Cordia New" w:hAnsi="Angsana New"/>
                <w:sz w:val="30"/>
                <w:szCs w:val="30"/>
                <w:cs/>
                <w:lang w:bidi="th-TH"/>
              </w:rPr>
              <w:t>เจ้าหนี้การค้าและเจ้าหนี้อื่น</w:t>
            </w:r>
          </w:p>
        </w:tc>
      </w:tr>
      <w:tr w:rsidR="003F6D52" w:rsidRPr="00C20284" w14:paraId="39532FD5" w14:textId="77777777" w:rsidTr="001628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6"/>
        </w:trPr>
        <w:tc>
          <w:tcPr>
            <w:tcW w:w="1202" w:type="dxa"/>
          </w:tcPr>
          <w:p w14:paraId="31CC8B89" w14:textId="733EE09A" w:rsidR="003F6D52" w:rsidRPr="00C20284" w:rsidRDefault="003F6D52" w:rsidP="003F6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 w:rsidRPr="009711B9">
              <w:rPr>
                <w:rFonts w:ascii="Angsana New" w:eastAsia="Cordia New" w:hAnsi="Angsana New"/>
                <w:sz w:val="30"/>
                <w:szCs w:val="30"/>
              </w:rPr>
              <w:t>21</w:t>
            </w:r>
          </w:p>
        </w:tc>
        <w:tc>
          <w:tcPr>
            <w:tcW w:w="7906" w:type="dxa"/>
          </w:tcPr>
          <w:p w14:paraId="0F11CF87" w14:textId="57757923" w:rsidR="003F6D52" w:rsidRPr="00C20284" w:rsidRDefault="003F6D52" w:rsidP="003F6D52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Cordia New" w:hAnsi="Angsana New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ประมาณการหนี้สินสำหรับผลประโยชน์พนักงาน</w:t>
            </w:r>
          </w:p>
        </w:tc>
      </w:tr>
      <w:tr w:rsidR="003F6D52" w:rsidRPr="00C20284" w14:paraId="7854EEDF" w14:textId="77777777" w:rsidTr="001628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6"/>
        </w:trPr>
        <w:tc>
          <w:tcPr>
            <w:tcW w:w="1202" w:type="dxa"/>
          </w:tcPr>
          <w:p w14:paraId="2ACCD65F" w14:textId="56181343" w:rsidR="003F6D52" w:rsidRPr="00C20284" w:rsidRDefault="003F6D52" w:rsidP="003F6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 w:rsidRPr="009711B9">
              <w:rPr>
                <w:rFonts w:ascii="Angsana New" w:eastAsia="Cordia New" w:hAnsi="Angsana New"/>
                <w:sz w:val="30"/>
                <w:szCs w:val="30"/>
              </w:rPr>
              <w:t>22</w:t>
            </w:r>
          </w:p>
        </w:tc>
        <w:tc>
          <w:tcPr>
            <w:tcW w:w="7906" w:type="dxa"/>
          </w:tcPr>
          <w:p w14:paraId="0F48D661" w14:textId="47E2A00A" w:rsidR="003F6D52" w:rsidRPr="00C20284" w:rsidRDefault="003F6D52" w:rsidP="003F6D52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Cordia New" w:hAnsi="Angsana New"/>
                <w:sz w:val="30"/>
                <w:szCs w:val="30"/>
                <w:rtl/>
                <w:cs/>
              </w:rPr>
            </w:pPr>
            <w:r w:rsidRPr="00C20284">
              <w:rPr>
                <w:rFonts w:ascii="Angsana New" w:eastAsia="Cordia New" w:hAnsi="Angsana New"/>
                <w:sz w:val="30"/>
                <w:szCs w:val="30"/>
                <w:cs/>
                <w:lang w:bidi="th-TH"/>
              </w:rPr>
              <w:t>ส่วนเกินทุนและ</w:t>
            </w:r>
            <w:r>
              <w:rPr>
                <w:rFonts w:ascii="Angsana New" w:eastAsia="Cordia New" w:hAnsi="Angsana New" w:hint="cs"/>
                <w:sz w:val="30"/>
                <w:szCs w:val="30"/>
                <w:cs/>
                <w:lang w:bidi="th-TH"/>
              </w:rPr>
              <w:t>ทุน</w:t>
            </w:r>
            <w:r w:rsidRPr="00C20284">
              <w:rPr>
                <w:rFonts w:ascii="Angsana New" w:eastAsia="Cordia New" w:hAnsi="Angsana New"/>
                <w:sz w:val="30"/>
                <w:szCs w:val="30"/>
                <w:cs/>
                <w:lang w:bidi="th-TH"/>
              </w:rPr>
              <w:t>สำรอง</w:t>
            </w:r>
            <w:r w:rsidRPr="000840F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ตามกฎหมาย</w:t>
            </w:r>
          </w:p>
        </w:tc>
      </w:tr>
      <w:tr w:rsidR="003F6D52" w:rsidRPr="00C20284" w14:paraId="43709936" w14:textId="77777777" w:rsidTr="001628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6"/>
        </w:trPr>
        <w:tc>
          <w:tcPr>
            <w:tcW w:w="1202" w:type="dxa"/>
          </w:tcPr>
          <w:p w14:paraId="6D5CE495" w14:textId="66EAB5B2" w:rsidR="003F6D52" w:rsidRPr="00C20284" w:rsidRDefault="003F6D52" w:rsidP="003F6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 w:rsidRPr="009711B9">
              <w:rPr>
                <w:rFonts w:ascii="Angsana New" w:eastAsia="Cordia New" w:hAnsi="Angsana New"/>
                <w:sz w:val="30"/>
                <w:szCs w:val="30"/>
              </w:rPr>
              <w:t>23</w:t>
            </w:r>
          </w:p>
        </w:tc>
        <w:tc>
          <w:tcPr>
            <w:tcW w:w="7906" w:type="dxa"/>
          </w:tcPr>
          <w:p w14:paraId="1FBA26D6" w14:textId="3BAB399A" w:rsidR="003F6D52" w:rsidRPr="00C20284" w:rsidRDefault="003F6D52" w:rsidP="003F6D52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Cordia New" w:hAnsi="Angsana New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หุ้นกู้ด้อยสิทธิที่มีลักษณะคล้ายทุน</w:t>
            </w:r>
          </w:p>
        </w:tc>
      </w:tr>
      <w:tr w:rsidR="003F6D52" w:rsidRPr="00C20284" w14:paraId="1964EBEB" w14:textId="77777777" w:rsidTr="001628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3"/>
        </w:trPr>
        <w:tc>
          <w:tcPr>
            <w:tcW w:w="1202" w:type="dxa"/>
          </w:tcPr>
          <w:p w14:paraId="51B292AB" w14:textId="7B25C50B" w:rsidR="003F6D52" w:rsidRPr="00C20284" w:rsidRDefault="003F6D52" w:rsidP="003F6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 w:rsidRPr="009711B9">
              <w:rPr>
                <w:rFonts w:ascii="Angsana New" w:eastAsia="Cordia New" w:hAnsi="Angsana New"/>
                <w:sz w:val="30"/>
                <w:szCs w:val="30"/>
              </w:rPr>
              <w:t>2</w:t>
            </w:r>
            <w:r w:rsidR="003C6613">
              <w:rPr>
                <w:rFonts w:ascii="Angsana New" w:eastAsia="Cordia New" w:hAnsi="Angsana New"/>
                <w:sz w:val="30"/>
                <w:szCs w:val="30"/>
              </w:rPr>
              <w:t>4</w:t>
            </w:r>
          </w:p>
        </w:tc>
        <w:tc>
          <w:tcPr>
            <w:tcW w:w="7906" w:type="dxa"/>
          </w:tcPr>
          <w:p w14:paraId="4AB19318" w14:textId="5942AF04" w:rsidR="003F6D52" w:rsidRPr="00C20284" w:rsidRDefault="003F6D52" w:rsidP="003F6D52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eastAsia="Cordia New" w:hAnsi="Angsana New"/>
                <w:sz w:val="30"/>
                <w:szCs w:val="30"/>
                <w:cs/>
                <w:lang w:bidi="th-TH"/>
              </w:rPr>
              <w:t>ส่วนงานดำเนินงานและการจำแนกรายได้</w:t>
            </w:r>
          </w:p>
        </w:tc>
      </w:tr>
      <w:tr w:rsidR="003F6D52" w:rsidRPr="00C20284" w14:paraId="4C02F512" w14:textId="77777777" w:rsidTr="001628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3"/>
        </w:trPr>
        <w:tc>
          <w:tcPr>
            <w:tcW w:w="1202" w:type="dxa"/>
          </w:tcPr>
          <w:p w14:paraId="4FBB54F0" w14:textId="2A572EF3" w:rsidR="003F6D52" w:rsidRPr="00C20284" w:rsidRDefault="003F6D52" w:rsidP="003F6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 w:rsidRPr="009711B9">
              <w:rPr>
                <w:rFonts w:ascii="Angsana New" w:eastAsia="Cordia New" w:hAnsi="Angsana New"/>
                <w:sz w:val="30"/>
                <w:szCs w:val="30"/>
              </w:rPr>
              <w:t>25</w:t>
            </w:r>
          </w:p>
        </w:tc>
        <w:tc>
          <w:tcPr>
            <w:tcW w:w="7906" w:type="dxa"/>
          </w:tcPr>
          <w:p w14:paraId="60B6485D" w14:textId="637ABFDB" w:rsidR="003F6D52" w:rsidRPr="00C20284" w:rsidRDefault="003F6D52" w:rsidP="003F6D52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eastAsia="Cordia New" w:hAnsi="Angsana New"/>
                <w:sz w:val="30"/>
                <w:szCs w:val="30"/>
                <w:cs/>
                <w:lang w:bidi="th-TH"/>
              </w:rPr>
              <w:t>ค่าใช้จ่ายผลประโยชน์ตอบแทนผู้บริหารและพนักงาน</w:t>
            </w:r>
          </w:p>
        </w:tc>
      </w:tr>
      <w:tr w:rsidR="003F6D52" w:rsidRPr="00C20284" w14:paraId="5D975D0D" w14:textId="77777777" w:rsidTr="001628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3"/>
        </w:trPr>
        <w:tc>
          <w:tcPr>
            <w:tcW w:w="1202" w:type="dxa"/>
          </w:tcPr>
          <w:p w14:paraId="288092D9" w14:textId="35171502" w:rsidR="003F6D52" w:rsidRPr="00C20284" w:rsidRDefault="003F6D52" w:rsidP="003F6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 w:rsidRPr="009711B9">
              <w:rPr>
                <w:rFonts w:ascii="Angsana New" w:eastAsia="Cordia New" w:hAnsi="Angsana New"/>
                <w:sz w:val="30"/>
                <w:szCs w:val="30"/>
              </w:rPr>
              <w:t>26</w:t>
            </w:r>
          </w:p>
        </w:tc>
        <w:tc>
          <w:tcPr>
            <w:tcW w:w="7906" w:type="dxa"/>
          </w:tcPr>
          <w:p w14:paraId="678E6A78" w14:textId="1AC80B27" w:rsidR="003F6D52" w:rsidRPr="00C20284" w:rsidRDefault="003F6D52" w:rsidP="003F6D52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eastAsia="Cordia New" w:hAnsi="Angsana New"/>
                <w:sz w:val="30"/>
                <w:szCs w:val="30"/>
                <w:cs/>
                <w:lang w:bidi="th-TH"/>
              </w:rPr>
              <w:t>ค่าใช้จ่ายตามลักษณะ</w:t>
            </w:r>
          </w:p>
        </w:tc>
      </w:tr>
      <w:tr w:rsidR="003F6D52" w:rsidRPr="00C20284" w14:paraId="224927FA" w14:textId="77777777" w:rsidTr="001628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3"/>
        </w:trPr>
        <w:tc>
          <w:tcPr>
            <w:tcW w:w="1202" w:type="dxa"/>
          </w:tcPr>
          <w:p w14:paraId="12D9A54D" w14:textId="46815F1B" w:rsidR="003F6D52" w:rsidRPr="00C20284" w:rsidRDefault="003F6D52" w:rsidP="003F6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 w:rsidRPr="009711B9">
              <w:rPr>
                <w:rFonts w:ascii="Angsana New" w:eastAsia="Cordia New" w:hAnsi="Angsana New"/>
                <w:sz w:val="30"/>
                <w:szCs w:val="30"/>
              </w:rPr>
              <w:t>27</w:t>
            </w:r>
          </w:p>
        </w:tc>
        <w:tc>
          <w:tcPr>
            <w:tcW w:w="7906" w:type="dxa"/>
          </w:tcPr>
          <w:p w14:paraId="42A72BD3" w14:textId="4EF701D4" w:rsidR="003F6D52" w:rsidRPr="00C20284" w:rsidRDefault="003F6D52" w:rsidP="003F6D52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Cordia New" w:hAnsi="Angsana New"/>
                <w:sz w:val="30"/>
                <w:szCs w:val="30"/>
                <w:rtl/>
                <w:cs/>
              </w:rPr>
            </w:pPr>
            <w:r w:rsidRPr="00C20284">
              <w:rPr>
                <w:rFonts w:ascii="Angsana New" w:eastAsia="Cordi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3F6D52" w:rsidRPr="00C20284" w14:paraId="36640DBF" w14:textId="77777777" w:rsidTr="001628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3"/>
        </w:trPr>
        <w:tc>
          <w:tcPr>
            <w:tcW w:w="1202" w:type="dxa"/>
          </w:tcPr>
          <w:p w14:paraId="6B8F71FE" w14:textId="347B9D44" w:rsidR="003F6D52" w:rsidRPr="00C20284" w:rsidRDefault="003F6D52" w:rsidP="003F6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 w:rsidRPr="009711B9">
              <w:rPr>
                <w:rFonts w:ascii="Angsana New" w:eastAsia="Cordia New" w:hAnsi="Angsana New"/>
                <w:sz w:val="30"/>
                <w:szCs w:val="30"/>
              </w:rPr>
              <w:t>28</w:t>
            </w:r>
          </w:p>
        </w:tc>
        <w:tc>
          <w:tcPr>
            <w:tcW w:w="7906" w:type="dxa"/>
          </w:tcPr>
          <w:p w14:paraId="791504BF" w14:textId="193E07AB" w:rsidR="003F6D52" w:rsidRPr="00C20284" w:rsidRDefault="003F6D52" w:rsidP="003F6D52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Cordia New" w:hAnsi="Angsana New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eastAsia="Cordia New" w:hAnsi="Angsana New"/>
                <w:sz w:val="30"/>
                <w:szCs w:val="30"/>
                <w:cs/>
              </w:rPr>
              <w:t>กำไรต่อหุ้น</w:t>
            </w:r>
          </w:p>
        </w:tc>
      </w:tr>
      <w:tr w:rsidR="003F6D52" w:rsidRPr="00C20284" w14:paraId="3BEA8FA0" w14:textId="77777777" w:rsidTr="001628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3"/>
        </w:trPr>
        <w:tc>
          <w:tcPr>
            <w:tcW w:w="1202" w:type="dxa"/>
          </w:tcPr>
          <w:p w14:paraId="377023B1" w14:textId="0089BF0A" w:rsidR="003F6D52" w:rsidRPr="00C20284" w:rsidRDefault="003F6D52" w:rsidP="00BD7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7906" w:type="dxa"/>
          </w:tcPr>
          <w:p w14:paraId="641605D4" w14:textId="01499FF2" w:rsidR="003F6D52" w:rsidRPr="00C20284" w:rsidRDefault="003F6D52" w:rsidP="00BD78EA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Cordia New" w:hAnsi="Angsana New"/>
                <w:sz w:val="30"/>
                <w:szCs w:val="30"/>
                <w:cs/>
                <w:lang w:bidi="th-TH"/>
              </w:rPr>
            </w:pPr>
          </w:p>
        </w:tc>
      </w:tr>
    </w:tbl>
    <w:p w14:paraId="6F2656C4" w14:textId="77777777" w:rsidR="00A25833" w:rsidRPr="00C20284" w:rsidRDefault="00A25833">
      <w:pPr>
        <w:rPr>
          <w:vanish/>
        </w:rPr>
      </w:pPr>
    </w:p>
    <w:tbl>
      <w:tblPr>
        <w:tblpPr w:leftFromText="180" w:rightFromText="180" w:vertAnchor="text" w:horzAnchor="margin" w:tblpX="-81" w:tblpY="-80"/>
        <w:tblW w:w="0" w:type="auto"/>
        <w:tblLook w:val="01E0" w:firstRow="1" w:lastRow="1" w:firstColumn="1" w:lastColumn="1" w:noHBand="0" w:noVBand="0"/>
      </w:tblPr>
      <w:tblGrid>
        <w:gridCol w:w="1188"/>
        <w:gridCol w:w="7920"/>
      </w:tblGrid>
      <w:tr w:rsidR="00AD4D2F" w:rsidRPr="00C20284" w14:paraId="5C0E5722" w14:textId="77777777" w:rsidTr="00EF2E67">
        <w:tc>
          <w:tcPr>
            <w:tcW w:w="1188" w:type="dxa"/>
          </w:tcPr>
          <w:p w14:paraId="2CDB7F70" w14:textId="77777777" w:rsidR="00AD4D2F" w:rsidRPr="00C20284" w:rsidRDefault="00420C85" w:rsidP="0016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C20284">
              <w:lastRenderedPageBreak/>
              <w:br w:type="page"/>
            </w:r>
            <w:r w:rsidR="00AD4D2F" w:rsidRPr="00C20284"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920" w:type="dxa"/>
          </w:tcPr>
          <w:p w14:paraId="7BB4A441" w14:textId="77777777" w:rsidR="00021ECF" w:rsidRPr="00C20284" w:rsidRDefault="00AD4D2F" w:rsidP="0016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</w:pPr>
            <w:r w:rsidRPr="00C20284"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AC1970" w:rsidRPr="00C20284" w14:paraId="740C5EDE" w14:textId="77777777" w:rsidTr="00EF2E67">
        <w:trPr>
          <w:trHeight w:hRule="exact" w:val="216"/>
        </w:trPr>
        <w:tc>
          <w:tcPr>
            <w:tcW w:w="1188" w:type="dxa"/>
          </w:tcPr>
          <w:p w14:paraId="52ECD29B" w14:textId="77777777" w:rsidR="00AC1970" w:rsidRPr="00C20284" w:rsidRDefault="00AC1970" w:rsidP="0016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</w:pPr>
          </w:p>
        </w:tc>
        <w:tc>
          <w:tcPr>
            <w:tcW w:w="7920" w:type="dxa"/>
          </w:tcPr>
          <w:p w14:paraId="6258644A" w14:textId="77777777" w:rsidR="00AC1970" w:rsidRPr="00C20284" w:rsidRDefault="00AC1970" w:rsidP="0016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BD78EA" w:rsidRPr="00C20284" w14:paraId="35181340" w14:textId="77777777" w:rsidTr="00EF2E67">
        <w:tc>
          <w:tcPr>
            <w:tcW w:w="1188" w:type="dxa"/>
          </w:tcPr>
          <w:p w14:paraId="087C0713" w14:textId="66EF1812" w:rsidR="00BD78EA" w:rsidRPr="00C20284" w:rsidRDefault="007F6A1D" w:rsidP="0016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cs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29</w:t>
            </w:r>
          </w:p>
        </w:tc>
        <w:tc>
          <w:tcPr>
            <w:tcW w:w="7920" w:type="dxa"/>
          </w:tcPr>
          <w:p w14:paraId="19282B76" w14:textId="4591B840" w:rsidR="00BD78EA" w:rsidRPr="00C20284" w:rsidRDefault="00BD78EA" w:rsidP="007F4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 w:firstLine="15"/>
              <w:jc w:val="thaiDistribute"/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</w:pPr>
            <w:r w:rsidRPr="00C20284">
              <w:rPr>
                <w:rFonts w:ascii="Angsana New" w:eastAsia="Cordia New" w:hAnsi="Angsana New"/>
                <w:sz w:val="30"/>
                <w:szCs w:val="30"/>
                <w:cs/>
              </w:rPr>
              <w:t>เงินปันผล</w:t>
            </w:r>
            <w:r w:rsidR="00631216">
              <w:rPr>
                <w:rFonts w:ascii="Angsana New" w:eastAsia="Cordia New" w:hAnsi="Angsana New" w:hint="cs"/>
                <w:sz w:val="30"/>
                <w:szCs w:val="30"/>
                <w:cs/>
              </w:rPr>
              <w:t>จ่าย</w:t>
            </w:r>
          </w:p>
        </w:tc>
      </w:tr>
      <w:tr w:rsidR="007F6A1D" w:rsidRPr="00C20284" w14:paraId="077055D5" w14:textId="77777777" w:rsidTr="00EF2E67">
        <w:tc>
          <w:tcPr>
            <w:tcW w:w="1188" w:type="dxa"/>
          </w:tcPr>
          <w:p w14:paraId="4C29D2C1" w14:textId="5EBBF082" w:rsidR="007F6A1D" w:rsidRPr="00C20284" w:rsidRDefault="007F6A1D" w:rsidP="0016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</w:pPr>
            <w:r w:rsidRPr="009711B9">
              <w:rPr>
                <w:rFonts w:ascii="Angsana New" w:eastAsia="Cordia New" w:hAnsi="Angsana New"/>
                <w:sz w:val="30"/>
                <w:szCs w:val="30"/>
              </w:rPr>
              <w:t>30</w:t>
            </w:r>
          </w:p>
        </w:tc>
        <w:tc>
          <w:tcPr>
            <w:tcW w:w="7920" w:type="dxa"/>
          </w:tcPr>
          <w:p w14:paraId="7B870FA6" w14:textId="7D4702E2" w:rsidR="007F6A1D" w:rsidRPr="007F4FC3" w:rsidRDefault="007F6A1D" w:rsidP="007F4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 w:firstLine="15"/>
              <w:jc w:val="thaiDistribute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eastAsia="Cordia New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7F6A1D" w:rsidRPr="00C20284" w14:paraId="545A2EDC" w14:textId="77777777" w:rsidTr="00EF2E67">
        <w:tc>
          <w:tcPr>
            <w:tcW w:w="1188" w:type="dxa"/>
          </w:tcPr>
          <w:p w14:paraId="2D31A791" w14:textId="76BDF13B" w:rsidR="007F6A1D" w:rsidRPr="00C20284" w:rsidRDefault="007F6A1D" w:rsidP="0016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 w:rsidRPr="009711B9">
              <w:rPr>
                <w:rFonts w:ascii="Angsana New" w:eastAsia="Cordia New" w:hAnsi="Angsana New"/>
                <w:sz w:val="30"/>
                <w:szCs w:val="30"/>
              </w:rPr>
              <w:t>31</w:t>
            </w:r>
          </w:p>
        </w:tc>
        <w:tc>
          <w:tcPr>
            <w:tcW w:w="7920" w:type="dxa"/>
          </w:tcPr>
          <w:p w14:paraId="64F634F3" w14:textId="284696A8" w:rsidR="007F6A1D" w:rsidRPr="00C20284" w:rsidRDefault="007F6A1D" w:rsidP="007F4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 w:firstLine="15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 w:rsidRPr="00C20284">
              <w:rPr>
                <w:rFonts w:ascii="Angsana New" w:eastAsia="Cordia New" w:hAnsi="Angsana New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7F6A1D" w:rsidRPr="00C20284" w14:paraId="0CD5A670" w14:textId="77777777" w:rsidTr="00EF2E67">
        <w:tc>
          <w:tcPr>
            <w:tcW w:w="1188" w:type="dxa"/>
          </w:tcPr>
          <w:p w14:paraId="22C48CEF" w14:textId="718CBB4F" w:rsidR="007F6A1D" w:rsidRPr="00C20284" w:rsidRDefault="007F6A1D" w:rsidP="0016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 w:rsidRPr="009711B9">
              <w:rPr>
                <w:rFonts w:ascii="Angsana New" w:eastAsia="Cordia New" w:hAnsi="Angsana New"/>
                <w:sz w:val="30"/>
                <w:szCs w:val="30"/>
              </w:rPr>
              <w:t>32</w:t>
            </w:r>
          </w:p>
        </w:tc>
        <w:tc>
          <w:tcPr>
            <w:tcW w:w="7920" w:type="dxa"/>
          </w:tcPr>
          <w:p w14:paraId="695F6C96" w14:textId="370E7CEE" w:rsidR="007F6A1D" w:rsidRPr="00C20284" w:rsidRDefault="007F6A1D" w:rsidP="007F4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 w:firstLine="15"/>
              <w:jc w:val="thaiDistribute"/>
              <w:rPr>
                <w:rFonts w:ascii="Angsana New" w:eastAsia="Cordia New" w:hAnsi="Angsana New"/>
                <w:sz w:val="30"/>
                <w:szCs w:val="30"/>
                <w:rtl/>
                <w:cs/>
              </w:rPr>
            </w:pPr>
            <w:r w:rsidRPr="00C20284">
              <w:rPr>
                <w:rFonts w:ascii="Angsana New" w:eastAsia="Cordi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E17969" w:rsidRPr="00C20284" w14:paraId="2EDE9F26" w14:textId="77777777" w:rsidTr="00EF2E67">
        <w:tc>
          <w:tcPr>
            <w:tcW w:w="1188" w:type="dxa"/>
          </w:tcPr>
          <w:p w14:paraId="2436FB2F" w14:textId="388A9B11" w:rsidR="00E17969" w:rsidRPr="00C20284" w:rsidRDefault="00E17969" w:rsidP="003E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 w:rsidRPr="009711B9">
              <w:rPr>
                <w:rFonts w:ascii="Angsana New" w:eastAsia="Cordia New" w:hAnsi="Angsana New"/>
                <w:sz w:val="30"/>
                <w:szCs w:val="30"/>
              </w:rPr>
              <w:t>3</w:t>
            </w:r>
            <w:r>
              <w:rPr>
                <w:rFonts w:ascii="Angsana New" w:eastAsia="Cordia New" w:hAnsi="Angsana New"/>
                <w:sz w:val="30"/>
                <w:szCs w:val="30"/>
              </w:rPr>
              <w:t>3</w:t>
            </w:r>
          </w:p>
        </w:tc>
        <w:tc>
          <w:tcPr>
            <w:tcW w:w="7920" w:type="dxa"/>
          </w:tcPr>
          <w:p w14:paraId="6C4F0779" w14:textId="386BA1FC" w:rsidR="00E17969" w:rsidRPr="00C20284" w:rsidRDefault="00E17969" w:rsidP="003E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 w:firstLine="15"/>
              <w:jc w:val="thaiDistribute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FC5057">
              <w:rPr>
                <w:rFonts w:ascii="Angsana New" w:eastAsia="Cordia New" w:hAnsi="Angsana New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E17969" w:rsidRPr="00C20284" w14:paraId="00BEDA4D" w14:textId="77777777" w:rsidTr="00EF2E67">
        <w:tc>
          <w:tcPr>
            <w:tcW w:w="1188" w:type="dxa"/>
          </w:tcPr>
          <w:p w14:paraId="583984F2" w14:textId="615077F4" w:rsidR="00E17969" w:rsidRPr="00C20284" w:rsidRDefault="00E17969" w:rsidP="003E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9711B9">
              <w:rPr>
                <w:rFonts w:ascii="Angsana New" w:eastAsia="Cordia New" w:hAnsi="Angsana New"/>
                <w:sz w:val="30"/>
                <w:szCs w:val="30"/>
              </w:rPr>
              <w:t>3</w:t>
            </w:r>
            <w:r>
              <w:rPr>
                <w:rFonts w:ascii="Angsana New" w:eastAsia="Cordia New" w:hAnsi="Angsana New"/>
                <w:sz w:val="30"/>
                <w:szCs w:val="30"/>
              </w:rPr>
              <w:t>4</w:t>
            </w:r>
          </w:p>
        </w:tc>
        <w:tc>
          <w:tcPr>
            <w:tcW w:w="7920" w:type="dxa"/>
          </w:tcPr>
          <w:p w14:paraId="31AE2499" w14:textId="6E3E2A2B" w:rsidR="00E17969" w:rsidRPr="00C20284" w:rsidRDefault="00E17969" w:rsidP="003E6983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Cordi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eastAsia="Cordia New" w:hAnsi="Angsana New" w:hint="cs"/>
                <w:sz w:val="30"/>
                <w:szCs w:val="30"/>
                <w:cs/>
                <w:lang w:bidi="th-TH"/>
              </w:rPr>
              <w:t>มาตรฐานการรายงานทางการเงินที่ยังไม่ได้ใช้</w:t>
            </w:r>
          </w:p>
        </w:tc>
      </w:tr>
      <w:tr w:rsidR="00E17969" w:rsidRPr="00C20284" w14:paraId="2DDF3D2C" w14:textId="77777777" w:rsidTr="00EF2E67">
        <w:tc>
          <w:tcPr>
            <w:tcW w:w="1188" w:type="dxa"/>
          </w:tcPr>
          <w:p w14:paraId="34C971D9" w14:textId="1A9A7C71" w:rsidR="00E17969" w:rsidRPr="00C20284" w:rsidRDefault="00E17969" w:rsidP="003E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35</w:t>
            </w:r>
          </w:p>
        </w:tc>
        <w:tc>
          <w:tcPr>
            <w:tcW w:w="7920" w:type="dxa"/>
          </w:tcPr>
          <w:p w14:paraId="2F215C50" w14:textId="547CAC87" w:rsidR="00E17969" w:rsidRPr="00C20284" w:rsidRDefault="00E17969" w:rsidP="003E6983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Cordia New" w:hAnsi="Angsana New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Theme="majorBidi" w:eastAsia="Tahoma" w:hAnsiTheme="majorBidi" w:cstheme="majorBidi" w:hint="cs"/>
                <w:sz w:val="30"/>
                <w:szCs w:val="30"/>
                <w:cs/>
              </w:rPr>
              <w:t>การเปิดเผยข้อมูลเพิ่มเติม</w:t>
            </w:r>
          </w:p>
        </w:tc>
      </w:tr>
      <w:tr w:rsidR="00E17969" w:rsidRPr="00C20284" w14:paraId="27505118" w14:textId="77777777" w:rsidTr="00EF2E67">
        <w:tc>
          <w:tcPr>
            <w:tcW w:w="1188" w:type="dxa"/>
          </w:tcPr>
          <w:p w14:paraId="302FF339" w14:textId="750ED4C4" w:rsidR="00E17969" w:rsidRPr="00C20284" w:rsidRDefault="00E17969" w:rsidP="00E17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A92A853" w14:textId="4AFD5E13" w:rsidR="00E17969" w:rsidRPr="00C20284" w:rsidRDefault="00E17969" w:rsidP="00E17969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="Angsana New" w:eastAsia="Cordia New" w:hAnsi="Angsana New"/>
                <w:sz w:val="30"/>
                <w:szCs w:val="30"/>
                <w:cs/>
                <w:lang w:bidi="th-TH"/>
              </w:rPr>
            </w:pPr>
          </w:p>
        </w:tc>
      </w:tr>
    </w:tbl>
    <w:p w14:paraId="683A837B" w14:textId="77777777" w:rsidR="00147C5E" w:rsidRPr="00C20284" w:rsidRDefault="00147C5E">
      <w:pPr>
        <w:tabs>
          <w:tab w:val="clear" w:pos="454"/>
          <w:tab w:val="left" w:pos="540"/>
        </w:tabs>
        <w:spacing w:line="240" w:lineRule="auto"/>
        <w:ind w:left="313" w:firstLine="227"/>
        <w:rPr>
          <w:rFonts w:ascii="Angsana New" w:hAnsi="Angsana New"/>
          <w:sz w:val="30"/>
          <w:szCs w:val="30"/>
        </w:rPr>
      </w:pPr>
    </w:p>
    <w:p w14:paraId="27D2FA9C" w14:textId="77777777" w:rsidR="00147C5E" w:rsidRPr="00C20284" w:rsidRDefault="00147C5E">
      <w:pPr>
        <w:tabs>
          <w:tab w:val="clear" w:pos="454"/>
          <w:tab w:val="left" w:pos="540"/>
        </w:tabs>
        <w:spacing w:line="240" w:lineRule="auto"/>
        <w:ind w:left="313" w:firstLine="227"/>
        <w:rPr>
          <w:rFonts w:ascii="Angsana New" w:hAnsi="Angsana New"/>
          <w:sz w:val="30"/>
          <w:szCs w:val="30"/>
        </w:rPr>
      </w:pPr>
    </w:p>
    <w:p w14:paraId="63E50AA3" w14:textId="77777777" w:rsidR="00C142F6" w:rsidRPr="00C20284" w:rsidRDefault="00C142F6">
      <w:pPr>
        <w:tabs>
          <w:tab w:val="clear" w:pos="454"/>
          <w:tab w:val="left" w:pos="540"/>
        </w:tabs>
        <w:spacing w:line="240" w:lineRule="auto"/>
        <w:ind w:left="313" w:firstLine="227"/>
        <w:rPr>
          <w:rFonts w:ascii="Angsana New" w:hAnsi="Angsana New"/>
          <w:sz w:val="30"/>
          <w:szCs w:val="30"/>
        </w:rPr>
      </w:pPr>
      <w:r w:rsidRPr="00C20284">
        <w:rPr>
          <w:rFonts w:ascii="Angsana New" w:hAnsi="Angsana New"/>
          <w:sz w:val="30"/>
          <w:szCs w:val="30"/>
          <w:cs/>
        </w:rPr>
        <w:br w:type="page"/>
      </w:r>
      <w:r w:rsidRPr="00C20284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64D5F27E" w14:textId="77777777" w:rsidR="00E6383B" w:rsidRPr="00DB6A36" w:rsidRDefault="00E6383B" w:rsidP="001B1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14:paraId="7EC4BF76" w14:textId="52DBB81D" w:rsidR="003C12D0" w:rsidRPr="00C20284" w:rsidRDefault="006B70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080"/>
        </w:tabs>
        <w:spacing w:line="240" w:lineRule="auto"/>
        <w:ind w:left="540" w:right="-45"/>
        <w:rPr>
          <w:rFonts w:ascii="Angsana New" w:hAnsi="Angsana New"/>
          <w:sz w:val="30"/>
          <w:szCs w:val="30"/>
        </w:rPr>
      </w:pPr>
      <w:r w:rsidRPr="00C20284">
        <w:rPr>
          <w:rFonts w:ascii="Angsana New" w:hAnsi="Angsana New"/>
          <w:sz w:val="30"/>
          <w:szCs w:val="30"/>
          <w:cs/>
        </w:rPr>
        <w:t>กรรมการบริหารได้</w:t>
      </w:r>
      <w:r w:rsidR="00F9303B" w:rsidRPr="00C20284">
        <w:rPr>
          <w:rFonts w:ascii="Angsana New" w:hAnsi="Angsana New"/>
          <w:sz w:val="30"/>
          <w:szCs w:val="30"/>
          <w:cs/>
        </w:rPr>
        <w:t>อนุมัติให้ออกงบการเงิน</w:t>
      </w:r>
      <w:r w:rsidRPr="00C20284">
        <w:rPr>
          <w:rFonts w:ascii="Angsana New" w:hAnsi="Angsana New"/>
          <w:sz w:val="30"/>
          <w:szCs w:val="30"/>
          <w:cs/>
        </w:rPr>
        <w:t>นี้</w:t>
      </w:r>
      <w:r w:rsidR="00C142F6" w:rsidRPr="00C20284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9711B9" w:rsidRPr="009711B9">
        <w:rPr>
          <w:rFonts w:ascii="Angsana New" w:hAnsi="Angsana New"/>
          <w:sz w:val="30"/>
          <w:szCs w:val="30"/>
        </w:rPr>
        <w:t>2</w:t>
      </w:r>
      <w:r w:rsidR="00AC6728">
        <w:rPr>
          <w:rFonts w:ascii="Angsana New" w:hAnsi="Angsana New"/>
          <w:sz w:val="30"/>
          <w:szCs w:val="30"/>
        </w:rPr>
        <w:t>5</w:t>
      </w:r>
      <w:r w:rsidR="00E74DBC">
        <w:rPr>
          <w:rFonts w:ascii="Angsana New" w:hAnsi="Angsana New"/>
          <w:sz w:val="30"/>
          <w:szCs w:val="30"/>
        </w:rPr>
        <w:t xml:space="preserve"> </w:t>
      </w:r>
      <w:r w:rsidR="00E74DBC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9711B9" w:rsidRPr="009711B9">
        <w:rPr>
          <w:rFonts w:ascii="Angsana New" w:hAnsi="Angsana New"/>
          <w:sz w:val="30"/>
          <w:szCs w:val="30"/>
        </w:rPr>
        <w:t>2565</w:t>
      </w:r>
    </w:p>
    <w:p w14:paraId="5CF1FD17" w14:textId="77777777" w:rsidR="00C142F6" w:rsidRPr="00DB6A36" w:rsidRDefault="00C142F6" w:rsidP="001B1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4A87327F" w14:textId="5A2733BD" w:rsidR="00C142F6" w:rsidRPr="00C20284" w:rsidRDefault="00C142F6" w:rsidP="00367ADF">
      <w:pPr>
        <w:pStyle w:val="Heading1"/>
        <w:shd w:val="clear" w:color="auto" w:fill="auto"/>
        <w:tabs>
          <w:tab w:val="clear" w:pos="283"/>
          <w:tab w:val="num" w:pos="630"/>
        </w:tabs>
        <w:ind w:left="540" w:hanging="540"/>
        <w:rPr>
          <w:rFonts w:ascii="Angsana New" w:hAnsi="Angsana New"/>
          <w:b w:val="0"/>
          <w:bCs w:val="0"/>
          <w:szCs w:val="30"/>
          <w:cs/>
          <w:lang w:val="th-TH"/>
        </w:rPr>
      </w:pPr>
      <w:r w:rsidRPr="00C20284">
        <w:rPr>
          <w:rFonts w:ascii="Angsana New" w:hAnsi="Angsana New" w:cs="Angsana New"/>
          <w:szCs w:val="30"/>
          <w:cs/>
        </w:rPr>
        <w:t>ข้อมูล</w:t>
      </w:r>
      <w:r w:rsidRPr="00C20284">
        <w:rPr>
          <w:rFonts w:ascii="Angsana New" w:hAnsi="Angsana New" w:cs="Angsana New"/>
          <w:szCs w:val="30"/>
          <w:cs/>
          <w:lang w:val="th-TH"/>
        </w:rPr>
        <w:t>ทั่วไป</w:t>
      </w:r>
    </w:p>
    <w:p w14:paraId="3FA9157E" w14:textId="77777777" w:rsidR="00E6383B" w:rsidRPr="00DB6A36" w:rsidRDefault="00E6383B" w:rsidP="001B1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14:paraId="54AA5711" w14:textId="40683DEC" w:rsidR="00C142F6" w:rsidRPr="00C20284" w:rsidRDefault="00C142F6" w:rsidP="00750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20284">
        <w:rPr>
          <w:rFonts w:ascii="Angsana New" w:hAnsi="Angsana New"/>
          <w:sz w:val="30"/>
          <w:szCs w:val="30"/>
          <w:cs/>
        </w:rPr>
        <w:t xml:space="preserve">บริษัท เจริญโภคภัณฑ์อาหาร จำกัด (มหาชน) </w:t>
      </w:r>
      <w:r w:rsidRPr="00C20284">
        <w:rPr>
          <w:rFonts w:ascii="Angsana New" w:hAnsi="Angsana New"/>
          <w:sz w:val="30"/>
          <w:szCs w:val="30"/>
        </w:rPr>
        <w:t>“</w:t>
      </w:r>
      <w:r w:rsidRPr="00C20284">
        <w:rPr>
          <w:rFonts w:ascii="Angsana New" w:hAnsi="Angsana New"/>
          <w:sz w:val="30"/>
          <w:szCs w:val="30"/>
          <w:cs/>
        </w:rPr>
        <w:t>บริษัท</w:t>
      </w:r>
      <w:r w:rsidRPr="00C20284">
        <w:rPr>
          <w:rFonts w:ascii="Angsana New" w:hAnsi="Angsana New"/>
          <w:sz w:val="30"/>
          <w:szCs w:val="30"/>
        </w:rPr>
        <w:t>”</w:t>
      </w:r>
      <w:r w:rsidRPr="00C20284">
        <w:rPr>
          <w:rFonts w:ascii="Angsana New" w:hAnsi="Angsana New"/>
          <w:sz w:val="30"/>
          <w:szCs w:val="30"/>
          <w:cs/>
        </w:rPr>
        <w:t xml:space="preserve"> เป็นนิติ</w:t>
      </w:r>
      <w:r w:rsidR="0058497F" w:rsidRPr="00C20284">
        <w:rPr>
          <w:rFonts w:ascii="Angsana New" w:hAnsi="Angsana New"/>
          <w:sz w:val="30"/>
          <w:szCs w:val="30"/>
          <w:cs/>
        </w:rPr>
        <w:t>บุคคลที่จัดตั้งขึ้นในประเทศไทย</w:t>
      </w:r>
      <w:r w:rsidR="00F76B1F" w:rsidRPr="00C20284">
        <w:rPr>
          <w:rFonts w:ascii="Angsana New" w:hAnsi="Angsana New"/>
          <w:sz w:val="30"/>
          <w:szCs w:val="30"/>
          <w:cs/>
        </w:rPr>
        <w:t>เมื่อวันที่</w:t>
      </w:r>
      <w:r w:rsidR="00F76B1F" w:rsidRPr="00C20284">
        <w:rPr>
          <w:rFonts w:ascii="Angsana New" w:hAnsi="Angsana New"/>
          <w:sz w:val="30"/>
          <w:szCs w:val="30"/>
        </w:rPr>
        <w:t xml:space="preserve"> </w:t>
      </w:r>
      <w:r w:rsidR="009711B9" w:rsidRPr="009711B9">
        <w:rPr>
          <w:rFonts w:ascii="Angsana New" w:hAnsi="Angsana New"/>
          <w:sz w:val="30"/>
          <w:szCs w:val="30"/>
        </w:rPr>
        <w:t>17</w:t>
      </w:r>
      <w:r w:rsidR="00F76B1F" w:rsidRPr="00C20284">
        <w:rPr>
          <w:rFonts w:ascii="Angsana New" w:hAnsi="Angsana New"/>
          <w:sz w:val="30"/>
          <w:szCs w:val="30"/>
        </w:rPr>
        <w:t xml:space="preserve"> </w:t>
      </w:r>
      <w:r w:rsidR="00F76B1F" w:rsidRPr="00C20284">
        <w:rPr>
          <w:rFonts w:ascii="Angsana New" w:hAnsi="Angsana New"/>
          <w:sz w:val="30"/>
          <w:szCs w:val="30"/>
          <w:cs/>
        </w:rPr>
        <w:t xml:space="preserve">มกราคม </w:t>
      </w:r>
      <w:r w:rsidR="009711B9" w:rsidRPr="009711B9">
        <w:rPr>
          <w:rFonts w:ascii="Angsana New" w:hAnsi="Angsana New"/>
          <w:sz w:val="30"/>
          <w:szCs w:val="30"/>
        </w:rPr>
        <w:t>2521</w:t>
      </w:r>
      <w:r w:rsidR="00F76B1F" w:rsidRPr="00C20284">
        <w:rPr>
          <w:rFonts w:ascii="Angsana New" w:hAnsi="Angsana New"/>
          <w:sz w:val="30"/>
          <w:szCs w:val="30"/>
        </w:rPr>
        <w:t xml:space="preserve"> </w:t>
      </w:r>
      <w:r w:rsidRPr="00C20284">
        <w:rPr>
          <w:rFonts w:ascii="Angsana New" w:hAnsi="Angsana New"/>
          <w:sz w:val="30"/>
          <w:szCs w:val="30"/>
          <w:cs/>
        </w:rPr>
        <w:t>และ</w:t>
      </w:r>
      <w:r w:rsidR="001242F6" w:rsidRPr="00C20284">
        <w:rPr>
          <w:rFonts w:ascii="Angsana New" w:hAnsi="Angsana New"/>
          <w:sz w:val="30"/>
          <w:szCs w:val="30"/>
          <w:cs/>
        </w:rPr>
        <w:t>มี</w:t>
      </w:r>
      <w:r w:rsidRPr="00C20284">
        <w:rPr>
          <w:rFonts w:ascii="Angsana New" w:hAnsi="Angsana New"/>
          <w:sz w:val="30"/>
          <w:szCs w:val="30"/>
          <w:cs/>
        </w:rPr>
        <w:t>ที่อยู่จดทะเบียนตั้งอยู่เ</w:t>
      </w:r>
      <w:r w:rsidR="00650A30" w:rsidRPr="00C20284">
        <w:rPr>
          <w:rFonts w:ascii="Angsana New" w:hAnsi="Angsana New"/>
          <w:sz w:val="30"/>
          <w:szCs w:val="30"/>
          <w:cs/>
        </w:rPr>
        <w:t xml:space="preserve">ลขที่ </w:t>
      </w:r>
      <w:r w:rsidR="009711B9" w:rsidRPr="009711B9">
        <w:rPr>
          <w:rFonts w:ascii="Angsana New" w:hAnsi="Angsana New"/>
          <w:sz w:val="30"/>
          <w:szCs w:val="30"/>
        </w:rPr>
        <w:t>313</w:t>
      </w:r>
      <w:r w:rsidR="00650A30" w:rsidRPr="00C20284">
        <w:rPr>
          <w:rFonts w:ascii="Angsana New" w:hAnsi="Angsana New"/>
          <w:sz w:val="30"/>
          <w:szCs w:val="30"/>
          <w:cs/>
        </w:rPr>
        <w:t xml:space="preserve"> อาคาร ซี.พี. ทาวเวอร์</w:t>
      </w:r>
      <w:r w:rsidR="00650A30" w:rsidRPr="00C20284">
        <w:rPr>
          <w:rFonts w:ascii="Angsana New" w:hAnsi="Angsana New"/>
          <w:sz w:val="30"/>
          <w:szCs w:val="30"/>
        </w:rPr>
        <w:t xml:space="preserve"> </w:t>
      </w:r>
      <w:r w:rsidRPr="00C20284">
        <w:rPr>
          <w:rFonts w:ascii="Angsana New" w:hAnsi="Angsana New"/>
          <w:sz w:val="30"/>
          <w:szCs w:val="30"/>
          <w:cs/>
        </w:rPr>
        <w:t>ถ</w:t>
      </w:r>
      <w:r w:rsidR="00650A30" w:rsidRPr="00C20284">
        <w:rPr>
          <w:rFonts w:ascii="Angsana New" w:hAnsi="Angsana New"/>
          <w:sz w:val="30"/>
          <w:szCs w:val="30"/>
          <w:cs/>
        </w:rPr>
        <w:t>นนสีลม</w:t>
      </w:r>
      <w:r w:rsidR="00650A30" w:rsidRPr="00C20284">
        <w:rPr>
          <w:rFonts w:ascii="Angsana New" w:hAnsi="Angsana New"/>
          <w:sz w:val="30"/>
          <w:szCs w:val="30"/>
        </w:rPr>
        <w:t xml:space="preserve"> </w:t>
      </w:r>
      <w:r w:rsidR="007266DA" w:rsidRPr="00C20284">
        <w:rPr>
          <w:rFonts w:ascii="Angsana New" w:hAnsi="Angsana New"/>
          <w:sz w:val="30"/>
          <w:szCs w:val="30"/>
          <w:cs/>
        </w:rPr>
        <w:t>แขวงสีลม เขตบางรัก กรุงเทพมหานคร</w:t>
      </w:r>
      <w:r w:rsidR="00650A30" w:rsidRPr="00C20284">
        <w:rPr>
          <w:rFonts w:ascii="Angsana New" w:hAnsi="Angsana New"/>
          <w:sz w:val="30"/>
          <w:szCs w:val="30"/>
        </w:rPr>
        <w:t xml:space="preserve"> </w:t>
      </w:r>
      <w:r w:rsidR="009711B9" w:rsidRPr="009711B9">
        <w:rPr>
          <w:rFonts w:ascii="Angsana New" w:hAnsi="Angsana New"/>
          <w:sz w:val="30"/>
          <w:szCs w:val="30"/>
        </w:rPr>
        <w:t>10500</w:t>
      </w:r>
      <w:r w:rsidR="00650A30" w:rsidRPr="00C20284">
        <w:rPr>
          <w:rFonts w:ascii="Angsana New" w:hAnsi="Angsana New"/>
          <w:sz w:val="30"/>
          <w:szCs w:val="30"/>
        </w:rPr>
        <w:t xml:space="preserve">  </w:t>
      </w:r>
      <w:r w:rsidR="007266DA" w:rsidRPr="00C20284">
        <w:rPr>
          <w:rFonts w:ascii="Angsana New" w:hAnsi="Angsana New"/>
          <w:sz w:val="30"/>
          <w:szCs w:val="30"/>
          <w:cs/>
        </w:rPr>
        <w:t>ประเทศไทย</w:t>
      </w:r>
    </w:p>
    <w:p w14:paraId="25DB0E47" w14:textId="77777777" w:rsidR="00E6383B" w:rsidRPr="00DB6A36" w:rsidRDefault="00E6383B" w:rsidP="00837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14:paraId="5FBF913C" w14:textId="4EFAC21F" w:rsidR="00C142F6" w:rsidRPr="00C20284" w:rsidRDefault="00C142F6" w:rsidP="00745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20284">
        <w:rPr>
          <w:rFonts w:ascii="Angsana New" w:hAnsi="Angsana New"/>
          <w:sz w:val="30"/>
          <w:szCs w:val="30"/>
          <w:cs/>
        </w:rPr>
        <w:t>บริษัทจดทะเบีย</w:t>
      </w:r>
      <w:r w:rsidR="00FA64BF" w:rsidRPr="00C20284">
        <w:rPr>
          <w:rFonts w:ascii="Angsana New" w:hAnsi="Angsana New"/>
          <w:sz w:val="30"/>
          <w:szCs w:val="30"/>
          <w:cs/>
        </w:rPr>
        <w:t>นกับตลาดหลักทรัพย์แห่งประเทศไทย</w:t>
      </w:r>
      <w:r w:rsidRPr="00C20284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9711B9" w:rsidRPr="009711B9">
        <w:rPr>
          <w:rFonts w:ascii="Angsana New" w:hAnsi="Angsana New"/>
          <w:sz w:val="30"/>
          <w:szCs w:val="30"/>
        </w:rPr>
        <w:t>21</w:t>
      </w:r>
      <w:r w:rsidRPr="00C20284">
        <w:rPr>
          <w:rFonts w:ascii="Angsana New" w:hAnsi="Angsana New"/>
          <w:sz w:val="30"/>
          <w:szCs w:val="30"/>
        </w:rPr>
        <w:t xml:space="preserve"> </w:t>
      </w:r>
      <w:r w:rsidRPr="00C20284">
        <w:rPr>
          <w:rFonts w:ascii="Angsana New" w:hAnsi="Angsana New"/>
          <w:sz w:val="30"/>
          <w:szCs w:val="30"/>
          <w:cs/>
        </w:rPr>
        <w:t xml:space="preserve">ธันวาคม </w:t>
      </w:r>
      <w:r w:rsidR="009711B9" w:rsidRPr="009711B9">
        <w:rPr>
          <w:rFonts w:ascii="Angsana New" w:hAnsi="Angsana New"/>
          <w:sz w:val="30"/>
          <w:szCs w:val="30"/>
        </w:rPr>
        <w:t>2530</w:t>
      </w:r>
    </w:p>
    <w:p w14:paraId="533383A9" w14:textId="77777777" w:rsidR="00C142F6" w:rsidRPr="00DB6A36" w:rsidRDefault="00C142F6">
      <w:pPr>
        <w:pStyle w:val="acctmergecolhdg"/>
        <w:spacing w:line="240" w:lineRule="auto"/>
        <w:ind w:left="540"/>
        <w:jc w:val="both"/>
        <w:rPr>
          <w:rFonts w:ascii="Angsana New" w:hAnsi="Angsana New"/>
          <w:sz w:val="26"/>
          <w:szCs w:val="26"/>
          <w:lang w:bidi="th-TH"/>
        </w:rPr>
      </w:pPr>
    </w:p>
    <w:p w14:paraId="475C753E" w14:textId="36C3F913" w:rsidR="00BE751A" w:rsidRPr="000840F7" w:rsidRDefault="00C82D3F" w:rsidP="001B16F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C20284">
        <w:rPr>
          <w:rFonts w:ascii="Angsana New" w:hAnsi="Angsana New"/>
          <w:sz w:val="30"/>
          <w:szCs w:val="30"/>
          <w:cs/>
        </w:rPr>
        <w:t xml:space="preserve">บริษัทและบริษัทย่อย </w:t>
      </w:r>
      <w:r w:rsidRPr="00C20284">
        <w:rPr>
          <w:rFonts w:ascii="Angsana New" w:hAnsi="Angsana New"/>
          <w:sz w:val="30"/>
          <w:szCs w:val="30"/>
        </w:rPr>
        <w:t>(</w:t>
      </w:r>
      <w:r w:rsidRPr="00C20284">
        <w:rPr>
          <w:rFonts w:ascii="Angsana New" w:hAnsi="Angsana New"/>
          <w:sz w:val="30"/>
          <w:szCs w:val="30"/>
          <w:cs/>
        </w:rPr>
        <w:t>รวมกันเรียกว่า</w:t>
      </w:r>
      <w:r w:rsidRPr="00C20284">
        <w:rPr>
          <w:rFonts w:ascii="Angsana New" w:hAnsi="Angsana New"/>
          <w:sz w:val="30"/>
          <w:szCs w:val="30"/>
        </w:rPr>
        <w:t xml:space="preserve"> “</w:t>
      </w:r>
      <w:r w:rsidR="00C142F6" w:rsidRPr="00C20284">
        <w:rPr>
          <w:rFonts w:ascii="Angsana New" w:hAnsi="Angsana New"/>
          <w:sz w:val="30"/>
          <w:szCs w:val="30"/>
          <w:cs/>
        </w:rPr>
        <w:t>กลุ่มบริษัท</w:t>
      </w:r>
      <w:r w:rsidRPr="00C20284">
        <w:rPr>
          <w:rFonts w:ascii="Angsana New" w:hAnsi="Angsana New"/>
          <w:sz w:val="30"/>
          <w:szCs w:val="30"/>
        </w:rPr>
        <w:t xml:space="preserve">”) </w:t>
      </w:r>
      <w:r w:rsidR="00C142F6" w:rsidRPr="00C20284">
        <w:rPr>
          <w:rFonts w:ascii="Angsana New" w:hAnsi="Angsana New"/>
          <w:sz w:val="30"/>
          <w:szCs w:val="30"/>
          <w:cs/>
        </w:rPr>
        <w:t>ดำเนินธุรกิจหลักด้าน</w:t>
      </w:r>
      <w:r w:rsidR="005C5F1B" w:rsidRPr="00C20284">
        <w:rPr>
          <w:rFonts w:ascii="Angsana New" w:hAnsi="Angsana New"/>
          <w:sz w:val="30"/>
          <w:szCs w:val="30"/>
          <w:cs/>
        </w:rPr>
        <w:t>การ</w:t>
      </w:r>
      <w:r w:rsidR="00C142F6" w:rsidRPr="00C20284">
        <w:rPr>
          <w:rFonts w:ascii="Angsana New" w:hAnsi="Angsana New"/>
          <w:sz w:val="30"/>
          <w:szCs w:val="30"/>
          <w:cs/>
        </w:rPr>
        <w:t>เกษตรอุตสาหกรรมและอาหาร</w:t>
      </w:r>
      <w:r w:rsidR="00514965" w:rsidRPr="00C20284">
        <w:rPr>
          <w:rFonts w:ascii="Angsana New" w:hAnsi="Angsana New"/>
          <w:sz w:val="30"/>
          <w:szCs w:val="30"/>
        </w:rPr>
        <w:t xml:space="preserve">    </w:t>
      </w:r>
      <w:r w:rsidR="00C142F6" w:rsidRPr="00C20284">
        <w:rPr>
          <w:rFonts w:ascii="Angsana New" w:hAnsi="Angsana New"/>
          <w:sz w:val="30"/>
          <w:szCs w:val="30"/>
          <w:cs/>
        </w:rPr>
        <w:t xml:space="preserve">ครบวงจร </w:t>
      </w:r>
    </w:p>
    <w:p w14:paraId="5065733B" w14:textId="77777777" w:rsidR="00BE751A" w:rsidRPr="00DB6A36" w:rsidRDefault="00BE751A" w:rsidP="001B16F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26"/>
          <w:szCs w:val="26"/>
        </w:rPr>
      </w:pPr>
    </w:p>
    <w:p w14:paraId="7A4ED491" w14:textId="3DA57E64" w:rsidR="00C142F6" w:rsidRPr="00C20284" w:rsidRDefault="00BE751A" w:rsidP="001B16F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0840F7">
        <w:rPr>
          <w:rFonts w:ascii="Angsana New" w:hAnsi="Angsana New" w:hint="cs"/>
          <w:sz w:val="30"/>
          <w:szCs w:val="30"/>
          <w:cs/>
        </w:rPr>
        <w:t>กลุ</w:t>
      </w:r>
      <w:r w:rsidR="009D2424" w:rsidRPr="000840F7">
        <w:rPr>
          <w:rFonts w:ascii="Angsana New" w:hAnsi="Angsana New" w:hint="cs"/>
          <w:sz w:val="30"/>
          <w:szCs w:val="30"/>
          <w:cs/>
        </w:rPr>
        <w:t>่มบริษัท</w:t>
      </w:r>
      <w:r w:rsidR="00C142F6" w:rsidRPr="000840F7">
        <w:rPr>
          <w:rFonts w:ascii="Angsana New" w:hAnsi="Angsana New"/>
          <w:sz w:val="30"/>
          <w:szCs w:val="30"/>
          <w:cs/>
        </w:rPr>
        <w:t xml:space="preserve">มีที่ตั้งของธุรกิจครอบคลุมทั้งภายในประเทศและต่างประเทศ ซึ่งแบ่งเป็น </w:t>
      </w:r>
      <w:r w:rsidR="009711B9" w:rsidRPr="000840F7">
        <w:rPr>
          <w:rFonts w:ascii="Angsana New" w:hAnsi="Angsana New"/>
          <w:sz w:val="30"/>
          <w:szCs w:val="30"/>
        </w:rPr>
        <w:t>2</w:t>
      </w:r>
      <w:r w:rsidR="00C142F6" w:rsidRPr="000840F7">
        <w:rPr>
          <w:rFonts w:ascii="Angsana New" w:hAnsi="Angsana New"/>
          <w:sz w:val="30"/>
          <w:szCs w:val="30"/>
          <w:cs/>
        </w:rPr>
        <w:t xml:space="preserve"> ส่วนงานหลักดังนี้</w:t>
      </w:r>
      <w:r w:rsidR="00C142F6" w:rsidRPr="00C20284">
        <w:rPr>
          <w:rFonts w:ascii="Angsana New" w:hAnsi="Angsana New"/>
          <w:sz w:val="30"/>
          <w:szCs w:val="30"/>
          <w:cs/>
        </w:rPr>
        <w:t xml:space="preserve">   </w:t>
      </w:r>
    </w:p>
    <w:p w14:paraId="3D3DA747" w14:textId="77777777" w:rsidR="00C142F6" w:rsidRPr="00DB6A36" w:rsidRDefault="00C142F6" w:rsidP="007502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26"/>
          <w:szCs w:val="26"/>
        </w:rPr>
      </w:pPr>
    </w:p>
    <w:p w14:paraId="01471827" w14:textId="41CF0AD3" w:rsidR="00C142F6" w:rsidRPr="00C20284" w:rsidRDefault="009711B9" w:rsidP="00837F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after="0" w:line="240" w:lineRule="auto"/>
        <w:ind w:firstLine="547"/>
        <w:jc w:val="thaiDistribute"/>
        <w:rPr>
          <w:rFonts w:ascii="Angsana New" w:hAnsi="Angsana New"/>
          <w:sz w:val="30"/>
          <w:szCs w:val="30"/>
        </w:rPr>
      </w:pPr>
      <w:r w:rsidRPr="009711B9">
        <w:rPr>
          <w:rFonts w:ascii="Angsana New" w:hAnsi="Angsana New"/>
          <w:sz w:val="30"/>
          <w:szCs w:val="30"/>
        </w:rPr>
        <w:t>1</w:t>
      </w:r>
      <w:r w:rsidR="00C142F6" w:rsidRPr="00C20284">
        <w:rPr>
          <w:rFonts w:ascii="Angsana New" w:hAnsi="Angsana New"/>
          <w:sz w:val="30"/>
          <w:szCs w:val="30"/>
        </w:rPr>
        <w:t xml:space="preserve">) </w:t>
      </w:r>
      <w:r w:rsidR="00C142F6" w:rsidRPr="00C20284">
        <w:rPr>
          <w:rFonts w:ascii="Angsana New" w:hAnsi="Angsana New"/>
          <w:sz w:val="30"/>
          <w:szCs w:val="30"/>
          <w:cs/>
        </w:rPr>
        <w:t xml:space="preserve"> </w:t>
      </w:r>
      <w:r w:rsidR="00C142F6" w:rsidRPr="00C20284">
        <w:rPr>
          <w:rFonts w:ascii="Angsana New" w:hAnsi="Angsana New"/>
          <w:sz w:val="30"/>
          <w:szCs w:val="30"/>
        </w:rPr>
        <w:tab/>
      </w:r>
      <w:r w:rsidR="00C142F6" w:rsidRPr="00C20284">
        <w:rPr>
          <w:rFonts w:ascii="Angsana New" w:hAnsi="Angsana New"/>
          <w:sz w:val="30"/>
          <w:szCs w:val="30"/>
          <w:cs/>
        </w:rPr>
        <w:t xml:space="preserve">ส่วนงานธุรกิจสัตว์บก ครอบคลุมสินค้าประเภทไก่ เป็ด และสุกร </w:t>
      </w:r>
    </w:p>
    <w:p w14:paraId="1F763CFA" w14:textId="77EECD97" w:rsidR="00C142F6" w:rsidRPr="00C20284" w:rsidRDefault="009711B9" w:rsidP="00745D7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711B9">
        <w:rPr>
          <w:rFonts w:ascii="Angsana New" w:hAnsi="Angsana New"/>
          <w:sz w:val="30"/>
          <w:szCs w:val="30"/>
        </w:rPr>
        <w:t>2</w:t>
      </w:r>
      <w:r w:rsidR="00C142F6" w:rsidRPr="00C20284">
        <w:rPr>
          <w:rFonts w:ascii="Angsana New" w:hAnsi="Angsana New"/>
          <w:sz w:val="30"/>
          <w:szCs w:val="30"/>
        </w:rPr>
        <w:t xml:space="preserve">) </w:t>
      </w:r>
      <w:r w:rsidR="00C142F6" w:rsidRPr="00C20284">
        <w:rPr>
          <w:rFonts w:ascii="Angsana New" w:hAnsi="Angsana New"/>
          <w:sz w:val="30"/>
          <w:szCs w:val="30"/>
          <w:cs/>
        </w:rPr>
        <w:t xml:space="preserve"> </w:t>
      </w:r>
      <w:r w:rsidR="00C142F6" w:rsidRPr="00C20284">
        <w:rPr>
          <w:rFonts w:ascii="Angsana New" w:hAnsi="Angsana New"/>
          <w:sz w:val="30"/>
          <w:szCs w:val="30"/>
        </w:rPr>
        <w:tab/>
      </w:r>
      <w:r w:rsidR="00B607CA" w:rsidRPr="00C20284">
        <w:rPr>
          <w:rFonts w:ascii="Angsana New" w:hAnsi="Angsana New"/>
          <w:sz w:val="30"/>
          <w:szCs w:val="30"/>
          <w:cs/>
        </w:rPr>
        <w:t xml:space="preserve">ส่วนงานธุรกิจสัตว์น้ำ </w:t>
      </w:r>
      <w:r w:rsidR="00C142F6" w:rsidRPr="00C20284">
        <w:rPr>
          <w:rFonts w:ascii="Angsana New" w:hAnsi="Angsana New"/>
          <w:sz w:val="30"/>
          <w:szCs w:val="30"/>
          <w:cs/>
        </w:rPr>
        <w:t>ครอบคลุมสินค้าประเภท</w:t>
      </w:r>
      <w:smartTag w:uri="urn:schemas-microsoft-com:office:smarttags" w:element="PersonName">
        <w:r w:rsidR="00C142F6" w:rsidRPr="00C20284">
          <w:rPr>
            <w:rFonts w:ascii="Angsana New" w:hAnsi="Angsana New"/>
            <w:sz w:val="30"/>
            <w:szCs w:val="30"/>
            <w:cs/>
          </w:rPr>
          <w:t>กุ้ง</w:t>
        </w:r>
      </w:smartTag>
      <w:r w:rsidR="00C142F6" w:rsidRPr="00C20284">
        <w:rPr>
          <w:rFonts w:ascii="Angsana New" w:hAnsi="Angsana New"/>
          <w:sz w:val="30"/>
          <w:szCs w:val="30"/>
          <w:cs/>
        </w:rPr>
        <w:t xml:space="preserve">และปลา  </w:t>
      </w:r>
    </w:p>
    <w:p w14:paraId="160E0E21" w14:textId="77777777" w:rsidR="00C142F6" w:rsidRPr="00DB6A36" w:rsidRDefault="00C142F6" w:rsidP="000C245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26"/>
          <w:szCs w:val="26"/>
        </w:rPr>
      </w:pPr>
    </w:p>
    <w:p w14:paraId="3440B5A8" w14:textId="02C80A77" w:rsidR="000D6971" w:rsidRPr="00C20284" w:rsidRDefault="000D6971" w:rsidP="00D60DC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20284">
        <w:rPr>
          <w:rFonts w:ascii="Angsana New" w:hAnsi="Angsana New"/>
          <w:sz w:val="30"/>
          <w:szCs w:val="30"/>
          <w:cs/>
        </w:rPr>
        <w:t xml:space="preserve">การดำเนินธุรกิจของกลุ่มบริษัททั้ง </w:t>
      </w:r>
      <w:r w:rsidR="009711B9" w:rsidRPr="009711B9">
        <w:rPr>
          <w:rFonts w:ascii="Angsana New" w:hAnsi="Angsana New"/>
          <w:sz w:val="30"/>
          <w:szCs w:val="30"/>
        </w:rPr>
        <w:t>2</w:t>
      </w:r>
      <w:r w:rsidRPr="00C20284">
        <w:rPr>
          <w:rFonts w:ascii="Angsana New" w:hAnsi="Angsana New"/>
          <w:sz w:val="30"/>
          <w:szCs w:val="30"/>
          <w:cs/>
        </w:rPr>
        <w:t xml:space="preserve"> ส่วนงานหลักดังกล่าวมีลักษณะครบวงจร เริ่มตั้งแต่การจัดหาวัตถุดิบเพื่อใช้</w:t>
      </w:r>
      <w:r w:rsidR="0005565E">
        <w:rPr>
          <w:rFonts w:ascii="Angsana New" w:hAnsi="Angsana New"/>
          <w:sz w:val="30"/>
          <w:szCs w:val="30"/>
          <w:cs/>
        </w:rPr>
        <w:br/>
      </w:r>
      <w:r w:rsidRPr="00C20284">
        <w:rPr>
          <w:rFonts w:ascii="Angsana New" w:hAnsi="Angsana New"/>
          <w:sz w:val="30"/>
          <w:szCs w:val="30"/>
          <w:cs/>
        </w:rPr>
        <w:t>ในการผลิตอาหารสัตว์ การดำเนินธุรกิจผลิตอาหารสัตว์ การเพาะพันธุ์สัตว์ การเลี้ยงสัตว์เพื่อการค้า การแปรรูป</w:t>
      </w:r>
      <w:r w:rsidRPr="000840F7">
        <w:rPr>
          <w:rFonts w:ascii="Angsana New" w:hAnsi="Angsana New"/>
          <w:sz w:val="30"/>
          <w:szCs w:val="30"/>
          <w:cs/>
        </w:rPr>
        <w:t>เนื้อสัตว์</w:t>
      </w:r>
      <w:r w:rsidR="0005565E" w:rsidRPr="000840F7">
        <w:rPr>
          <w:rFonts w:ascii="Angsana New" w:hAnsi="Angsana New" w:hint="cs"/>
          <w:sz w:val="30"/>
          <w:szCs w:val="30"/>
          <w:cs/>
        </w:rPr>
        <w:t>ขั้นพื้นฐาน</w:t>
      </w:r>
      <w:r w:rsidRPr="00C20284">
        <w:rPr>
          <w:rFonts w:ascii="Angsana New" w:hAnsi="Angsana New"/>
          <w:sz w:val="30"/>
          <w:szCs w:val="30"/>
        </w:rPr>
        <w:t xml:space="preserve"> </w:t>
      </w:r>
      <w:r w:rsidRPr="00C20284">
        <w:rPr>
          <w:rFonts w:ascii="Angsana New" w:hAnsi="Angsana New"/>
          <w:sz w:val="30"/>
          <w:szCs w:val="30"/>
          <w:cs/>
        </w:rPr>
        <w:t xml:space="preserve">การผลิตผลิตภัณฑ์อาหารสำเร็จรูปพร้อมรับประทาน </w:t>
      </w:r>
      <w:r w:rsidR="00AB4CD3" w:rsidRPr="00C20284">
        <w:rPr>
          <w:rFonts w:ascii="Angsana New" w:hAnsi="Angsana New"/>
          <w:sz w:val="30"/>
          <w:szCs w:val="30"/>
          <w:cs/>
        </w:rPr>
        <w:t xml:space="preserve">รวมถึงธุรกิจร้านค้าปลีกและร้านอาหาร </w:t>
      </w:r>
      <w:r w:rsidRPr="00C20284">
        <w:rPr>
          <w:rFonts w:ascii="Angsana New" w:hAnsi="Angsana New"/>
          <w:sz w:val="30"/>
          <w:szCs w:val="30"/>
          <w:cs/>
        </w:rPr>
        <w:t>ซึ่งผลิตภัณฑ์หลักของกลุ่มบริษัทจำแนกได้เป็น</w:t>
      </w:r>
      <w:r w:rsidRPr="00C20284">
        <w:rPr>
          <w:rFonts w:ascii="Angsana New" w:hAnsi="Angsana New"/>
          <w:sz w:val="30"/>
          <w:szCs w:val="30"/>
        </w:rPr>
        <w:t xml:space="preserve"> </w:t>
      </w:r>
      <w:r w:rsidR="009711B9" w:rsidRPr="009711B9">
        <w:rPr>
          <w:rFonts w:ascii="Angsana New" w:hAnsi="Angsana New"/>
          <w:sz w:val="30"/>
          <w:szCs w:val="30"/>
        </w:rPr>
        <w:t>3</w:t>
      </w:r>
      <w:r w:rsidRPr="00C20284">
        <w:rPr>
          <w:rFonts w:ascii="Angsana New" w:hAnsi="Angsana New"/>
          <w:sz w:val="30"/>
          <w:szCs w:val="30"/>
        </w:rPr>
        <w:t xml:space="preserve"> </w:t>
      </w:r>
      <w:r w:rsidRPr="00C20284">
        <w:rPr>
          <w:rFonts w:ascii="Angsana New" w:hAnsi="Angsana New"/>
          <w:sz w:val="30"/>
          <w:szCs w:val="30"/>
          <w:cs/>
        </w:rPr>
        <w:t xml:space="preserve">ประเภทหลักดังนี้   </w:t>
      </w:r>
    </w:p>
    <w:p w14:paraId="3185CFED" w14:textId="0DAF93FD" w:rsidR="00C142F6" w:rsidRPr="00DB6A36" w:rsidRDefault="00C142F6" w:rsidP="009740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14:paraId="758689C7" w14:textId="11F68F34" w:rsidR="00C142F6" w:rsidRPr="00C20284" w:rsidRDefault="009711B9" w:rsidP="00EB063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9711B9">
        <w:rPr>
          <w:rFonts w:ascii="Angsana New" w:hAnsi="Angsana New"/>
          <w:sz w:val="30"/>
          <w:szCs w:val="30"/>
        </w:rPr>
        <w:t>1</w:t>
      </w:r>
      <w:r w:rsidR="00C142F6" w:rsidRPr="00C20284">
        <w:rPr>
          <w:rFonts w:ascii="Angsana New" w:hAnsi="Angsana New"/>
          <w:sz w:val="30"/>
          <w:szCs w:val="30"/>
        </w:rPr>
        <w:t xml:space="preserve">)  </w:t>
      </w:r>
      <w:r w:rsidR="007266DA" w:rsidRPr="00C20284">
        <w:rPr>
          <w:rFonts w:ascii="Angsana New" w:hAnsi="Angsana New"/>
          <w:sz w:val="30"/>
          <w:szCs w:val="30"/>
          <w:cs/>
        </w:rPr>
        <w:tab/>
      </w:r>
      <w:r w:rsidR="00C142F6" w:rsidRPr="00C20284">
        <w:rPr>
          <w:rFonts w:ascii="Angsana New" w:hAnsi="Angsana New"/>
          <w:sz w:val="30"/>
          <w:szCs w:val="30"/>
          <w:cs/>
        </w:rPr>
        <w:t>อาหารสัตว์</w:t>
      </w:r>
    </w:p>
    <w:p w14:paraId="45609536" w14:textId="044F0BE7" w:rsidR="00C142F6" w:rsidRPr="00C20284" w:rsidRDefault="009711B9" w:rsidP="003633B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9711B9">
        <w:rPr>
          <w:rFonts w:ascii="Angsana New" w:hAnsi="Angsana New"/>
          <w:sz w:val="30"/>
          <w:szCs w:val="30"/>
        </w:rPr>
        <w:t>2</w:t>
      </w:r>
      <w:r w:rsidR="00C142F6" w:rsidRPr="00C20284">
        <w:rPr>
          <w:rFonts w:ascii="Angsana New" w:hAnsi="Angsana New"/>
          <w:sz w:val="30"/>
          <w:szCs w:val="30"/>
        </w:rPr>
        <w:t xml:space="preserve">)  </w:t>
      </w:r>
      <w:r w:rsidR="007266DA" w:rsidRPr="00C20284">
        <w:rPr>
          <w:rFonts w:ascii="Angsana New" w:hAnsi="Angsana New"/>
          <w:sz w:val="30"/>
          <w:szCs w:val="30"/>
          <w:cs/>
        </w:rPr>
        <w:tab/>
      </w:r>
      <w:r w:rsidR="00EB6AEC" w:rsidRPr="00C20284">
        <w:rPr>
          <w:rFonts w:ascii="Angsana New" w:hAnsi="Angsana New"/>
          <w:sz w:val="30"/>
          <w:szCs w:val="30"/>
          <w:cs/>
        </w:rPr>
        <w:t>ผลิตภัณฑ์จากฟาร์ม</w:t>
      </w:r>
      <w:r w:rsidR="00481DCA" w:rsidRPr="00C20284">
        <w:rPr>
          <w:rFonts w:ascii="Angsana New" w:hAnsi="Angsana New"/>
          <w:sz w:val="30"/>
          <w:szCs w:val="30"/>
          <w:cs/>
        </w:rPr>
        <w:t>เลี้ยง</w:t>
      </w:r>
      <w:r w:rsidR="00C142F6" w:rsidRPr="00C20284">
        <w:rPr>
          <w:rFonts w:ascii="Angsana New" w:hAnsi="Angsana New"/>
          <w:sz w:val="30"/>
          <w:szCs w:val="30"/>
          <w:cs/>
        </w:rPr>
        <w:t>สัตว์</w:t>
      </w:r>
      <w:r w:rsidR="00992CBF" w:rsidRPr="00C20284">
        <w:rPr>
          <w:rFonts w:ascii="Angsana New" w:hAnsi="Angsana New"/>
          <w:sz w:val="30"/>
          <w:szCs w:val="30"/>
        </w:rPr>
        <w:t xml:space="preserve"> </w:t>
      </w:r>
      <w:r w:rsidR="00992CBF" w:rsidRPr="00C20284">
        <w:rPr>
          <w:rFonts w:ascii="Angsana New" w:hAnsi="Angsana New"/>
          <w:sz w:val="30"/>
          <w:szCs w:val="30"/>
          <w:cs/>
        </w:rPr>
        <w:t xml:space="preserve">เช่น พันธุ์สัตว์ สัตว์มีชีวิต </w:t>
      </w:r>
      <w:r w:rsidR="008C1D18">
        <w:rPr>
          <w:rFonts w:ascii="Angsana New" w:hAnsi="Angsana New" w:hint="cs"/>
          <w:sz w:val="30"/>
          <w:szCs w:val="30"/>
          <w:cs/>
        </w:rPr>
        <w:t>การแปรรูป</w:t>
      </w:r>
      <w:r w:rsidR="00992CBF" w:rsidRPr="00C20284">
        <w:rPr>
          <w:rFonts w:ascii="Angsana New" w:hAnsi="Angsana New"/>
          <w:sz w:val="30"/>
          <w:szCs w:val="30"/>
          <w:cs/>
        </w:rPr>
        <w:t>เนื้อสัตว์</w:t>
      </w:r>
      <w:r w:rsidR="008C1D18">
        <w:rPr>
          <w:rFonts w:ascii="Angsana New" w:hAnsi="Angsana New" w:hint="cs"/>
          <w:sz w:val="30"/>
          <w:szCs w:val="30"/>
          <w:cs/>
        </w:rPr>
        <w:t>ขั้นพื้นฐาน</w:t>
      </w:r>
      <w:r w:rsidR="00992CBF" w:rsidRPr="00C20284">
        <w:rPr>
          <w:rFonts w:ascii="Angsana New" w:hAnsi="Angsana New"/>
          <w:sz w:val="30"/>
          <w:szCs w:val="30"/>
          <w:cs/>
        </w:rPr>
        <w:t xml:space="preserve"> เป็นต้น</w:t>
      </w:r>
      <w:r w:rsidR="00C142F6" w:rsidRPr="00C20284">
        <w:rPr>
          <w:rFonts w:ascii="Angsana New" w:hAnsi="Angsana New"/>
          <w:sz w:val="30"/>
          <w:szCs w:val="30"/>
          <w:cs/>
        </w:rPr>
        <w:t xml:space="preserve">  </w:t>
      </w:r>
    </w:p>
    <w:p w14:paraId="58B2D6FA" w14:textId="77777777" w:rsidR="007E74B7" w:rsidRDefault="009711B9" w:rsidP="005E162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9711B9">
        <w:rPr>
          <w:rFonts w:ascii="Angsana New" w:hAnsi="Angsana New"/>
          <w:sz w:val="30"/>
          <w:szCs w:val="30"/>
        </w:rPr>
        <w:t>3</w:t>
      </w:r>
      <w:r w:rsidR="00C142F6" w:rsidRPr="00C20284">
        <w:rPr>
          <w:rFonts w:ascii="Angsana New" w:hAnsi="Angsana New"/>
          <w:sz w:val="30"/>
          <w:szCs w:val="30"/>
        </w:rPr>
        <w:t xml:space="preserve">) </w:t>
      </w:r>
      <w:r w:rsidR="00C142F6" w:rsidRPr="00C20284">
        <w:rPr>
          <w:rFonts w:ascii="Angsana New" w:hAnsi="Angsana New"/>
          <w:sz w:val="30"/>
          <w:szCs w:val="30"/>
          <w:cs/>
        </w:rPr>
        <w:t xml:space="preserve"> </w:t>
      </w:r>
      <w:r w:rsidR="007266DA" w:rsidRPr="00C20284">
        <w:rPr>
          <w:rFonts w:ascii="Angsana New" w:hAnsi="Angsana New"/>
          <w:sz w:val="30"/>
          <w:szCs w:val="30"/>
          <w:cs/>
        </w:rPr>
        <w:tab/>
      </w:r>
      <w:r w:rsidR="00992CBF" w:rsidRPr="00C20284">
        <w:rPr>
          <w:rFonts w:ascii="Angsana New" w:hAnsi="Angsana New"/>
          <w:sz w:val="30"/>
          <w:szCs w:val="30"/>
          <w:cs/>
        </w:rPr>
        <w:t>อาหารแปรรูปและ</w:t>
      </w:r>
      <w:r w:rsidR="00EB6AEC" w:rsidRPr="00C20284">
        <w:rPr>
          <w:rFonts w:ascii="Angsana New" w:hAnsi="Angsana New"/>
          <w:sz w:val="30"/>
          <w:szCs w:val="30"/>
          <w:cs/>
        </w:rPr>
        <w:t>อาหารสำเร็จรูป</w:t>
      </w:r>
    </w:p>
    <w:p w14:paraId="39E296DC" w14:textId="77777777" w:rsidR="00BF00DC" w:rsidRDefault="00BF0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2C15E3E" w14:textId="17372712" w:rsidR="007E74B7" w:rsidRDefault="007E74B7" w:rsidP="00C0791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80"/>
        <w:jc w:val="thaiDistribute"/>
        <w:rPr>
          <w:rFonts w:ascii="Angsana New" w:hAnsi="Angsana New"/>
          <w:sz w:val="30"/>
          <w:szCs w:val="30"/>
        </w:rPr>
      </w:pPr>
      <w:r w:rsidRPr="00C07917">
        <w:rPr>
          <w:rFonts w:ascii="Angsana New" w:hAnsi="Angsana New"/>
          <w:sz w:val="30"/>
          <w:szCs w:val="30"/>
          <w:cs/>
        </w:rPr>
        <w:lastRenderedPageBreak/>
        <w:t xml:space="preserve">รายละเอียดของบริษัทย่อย ณ วันที่ </w:t>
      </w:r>
      <w:r w:rsidRPr="00C07917">
        <w:rPr>
          <w:rFonts w:ascii="Angsana New" w:hAnsi="Angsana New"/>
          <w:sz w:val="30"/>
          <w:szCs w:val="30"/>
        </w:rPr>
        <w:t>31</w:t>
      </w:r>
      <w:r w:rsidRPr="00C07917">
        <w:rPr>
          <w:rFonts w:ascii="Angsana New" w:hAnsi="Angsana New"/>
          <w:sz w:val="30"/>
          <w:szCs w:val="30"/>
          <w:cs/>
        </w:rPr>
        <w:t xml:space="preserve"> ธันวาคม</w:t>
      </w:r>
      <w:r w:rsidRPr="00C07917">
        <w:rPr>
          <w:rFonts w:ascii="Angsana New" w:hAnsi="Angsana New"/>
          <w:sz w:val="30"/>
          <w:szCs w:val="30"/>
        </w:rPr>
        <w:t xml:space="preserve"> </w:t>
      </w:r>
      <w:r w:rsidRPr="00C07917">
        <w:rPr>
          <w:rFonts w:ascii="Angsana New" w:hAnsi="Angsana New"/>
          <w:sz w:val="30"/>
          <w:szCs w:val="30"/>
          <w:cs/>
        </w:rPr>
        <w:t>มีดังนี้</w:t>
      </w:r>
    </w:p>
    <w:p w14:paraId="14CAA922" w14:textId="77777777" w:rsidR="007E74B7" w:rsidRPr="00DB6A36" w:rsidRDefault="007E74B7" w:rsidP="007E74B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10350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3870"/>
        <w:gridCol w:w="265"/>
        <w:gridCol w:w="2705"/>
        <w:gridCol w:w="266"/>
        <w:gridCol w:w="1174"/>
        <w:gridCol w:w="251"/>
        <w:gridCol w:w="784"/>
        <w:gridCol w:w="270"/>
        <w:gridCol w:w="765"/>
      </w:tblGrid>
      <w:tr w:rsidR="00FE5686" w:rsidRPr="00C20284" w14:paraId="0BD873FB" w14:textId="77777777" w:rsidTr="008A7452">
        <w:trPr>
          <w:trHeight w:val="20"/>
          <w:tblHeader/>
        </w:trPr>
        <w:tc>
          <w:tcPr>
            <w:tcW w:w="3870" w:type="dxa"/>
          </w:tcPr>
          <w:p w14:paraId="191CFB2E" w14:textId="77777777" w:rsidR="00FE5686" w:rsidRPr="00C20284" w:rsidRDefault="00FE5686" w:rsidP="008A7452">
            <w:pPr>
              <w:spacing w:line="350" w:lineRule="exact"/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</w:tcPr>
          <w:p w14:paraId="07DCCA90" w14:textId="77777777" w:rsidR="00FE5686" w:rsidRPr="00C20284" w:rsidRDefault="00FE5686" w:rsidP="008A745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5" w:type="dxa"/>
          </w:tcPr>
          <w:p w14:paraId="3C53A84A" w14:textId="77777777" w:rsidR="00FE5686" w:rsidRPr="00C20284" w:rsidRDefault="00FE5686" w:rsidP="008A745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6" w:type="dxa"/>
          </w:tcPr>
          <w:p w14:paraId="706BFEA3" w14:textId="77777777" w:rsidR="00FE5686" w:rsidRPr="00C20284" w:rsidRDefault="00FE5686" w:rsidP="008A745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  <w:hideMark/>
          </w:tcPr>
          <w:p w14:paraId="7A14B8A9" w14:textId="77777777" w:rsidR="00FE5686" w:rsidRPr="00C20284" w:rsidRDefault="00FE5686" w:rsidP="008A745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2028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251" w:type="dxa"/>
          </w:tcPr>
          <w:p w14:paraId="07FD1892" w14:textId="77777777" w:rsidR="00FE5686" w:rsidRPr="00C20284" w:rsidRDefault="00FE5686" w:rsidP="008A745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84" w:type="dxa"/>
          </w:tcPr>
          <w:p w14:paraId="13A43F2E" w14:textId="77777777" w:rsidR="00FE5686" w:rsidRPr="00C20284" w:rsidRDefault="00FE5686" w:rsidP="008A745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gridSpan w:val="2"/>
          </w:tcPr>
          <w:p w14:paraId="1F188CA6" w14:textId="77777777" w:rsidR="00FE5686" w:rsidRPr="00C20284" w:rsidRDefault="00FE5686" w:rsidP="008A745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FE5686" w:rsidRPr="00C20284" w14:paraId="44E0E9AA" w14:textId="77777777" w:rsidTr="008A7452">
        <w:trPr>
          <w:trHeight w:val="20"/>
          <w:tblHeader/>
        </w:trPr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E61617" w14:textId="77777777" w:rsidR="00FE5686" w:rsidRPr="00C20284" w:rsidRDefault="00FE5686" w:rsidP="008A7452">
            <w:pPr>
              <w:spacing w:line="350" w:lineRule="exact"/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</w:rPr>
              <w:br w:type="page"/>
            </w:r>
            <w:r w:rsidRPr="00C2028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65" w:type="dxa"/>
          </w:tcPr>
          <w:p w14:paraId="5AEA22C8" w14:textId="77777777" w:rsidR="00FE5686" w:rsidRPr="00C20284" w:rsidRDefault="00FE5686" w:rsidP="008A745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4535DC" w14:textId="77777777" w:rsidR="00FE5686" w:rsidRPr="00C20284" w:rsidRDefault="00FE5686" w:rsidP="008A745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2028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266" w:type="dxa"/>
          </w:tcPr>
          <w:p w14:paraId="713025A4" w14:textId="77777777" w:rsidR="00FE5686" w:rsidRPr="00C20284" w:rsidRDefault="00FE5686" w:rsidP="008A745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20F3EC" w14:textId="77777777" w:rsidR="00FE5686" w:rsidRPr="00C20284" w:rsidRDefault="00FE5686" w:rsidP="008A745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2028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กิจการจัดตั้ง</w:t>
            </w:r>
          </w:p>
        </w:tc>
        <w:tc>
          <w:tcPr>
            <w:tcW w:w="251" w:type="dxa"/>
          </w:tcPr>
          <w:p w14:paraId="0E3A7B94" w14:textId="77777777" w:rsidR="00FE5686" w:rsidRPr="00C20284" w:rsidRDefault="00FE5686" w:rsidP="008A745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A3A43F" w14:textId="77777777" w:rsidR="00FE5686" w:rsidRPr="00C20284" w:rsidRDefault="00FE5686" w:rsidP="008A745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2028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กลุ่มบริษัทถือหุ้นร้อยละ</w:t>
            </w:r>
          </w:p>
        </w:tc>
      </w:tr>
      <w:tr w:rsidR="00FE5686" w:rsidRPr="00C20284" w14:paraId="54AA484F" w14:textId="77777777" w:rsidTr="008A7452">
        <w:trPr>
          <w:trHeight w:val="20"/>
          <w:tblHeader/>
        </w:trPr>
        <w:tc>
          <w:tcPr>
            <w:tcW w:w="3870" w:type="dxa"/>
          </w:tcPr>
          <w:p w14:paraId="03710471" w14:textId="77777777" w:rsidR="00FE5686" w:rsidRPr="00C20284" w:rsidRDefault="00FE5686" w:rsidP="008A7452">
            <w:pPr>
              <w:spacing w:line="350" w:lineRule="exact"/>
              <w:ind w:right="-45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5" w:type="dxa"/>
          </w:tcPr>
          <w:p w14:paraId="21C402D3" w14:textId="77777777" w:rsidR="00FE5686" w:rsidRPr="00C20284" w:rsidRDefault="00FE5686" w:rsidP="008A7452">
            <w:pPr>
              <w:tabs>
                <w:tab w:val="left" w:pos="540"/>
              </w:tabs>
              <w:spacing w:line="350" w:lineRule="exact"/>
              <w:ind w:right="-45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5" w:type="dxa"/>
          </w:tcPr>
          <w:p w14:paraId="77AD0CB9" w14:textId="77777777" w:rsidR="00FE5686" w:rsidRPr="00C20284" w:rsidRDefault="00FE5686" w:rsidP="008A7452">
            <w:pPr>
              <w:tabs>
                <w:tab w:val="left" w:pos="540"/>
              </w:tabs>
              <w:spacing w:line="350" w:lineRule="exact"/>
              <w:ind w:right="-45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6" w:type="dxa"/>
          </w:tcPr>
          <w:p w14:paraId="44CE1EA0" w14:textId="77777777" w:rsidR="00FE5686" w:rsidRPr="00C20284" w:rsidRDefault="00FE5686" w:rsidP="008A745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</w:tcPr>
          <w:p w14:paraId="3279BF0F" w14:textId="77777777" w:rsidR="00FE5686" w:rsidRPr="00C20284" w:rsidRDefault="00FE5686" w:rsidP="008A745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03A3819D" w14:textId="77777777" w:rsidR="00FE5686" w:rsidRPr="00C20284" w:rsidRDefault="00FE5686" w:rsidP="008A7452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B00B60" w14:textId="77777777" w:rsidR="00FE5686" w:rsidRPr="00C20284" w:rsidRDefault="00FE5686" w:rsidP="008A7452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711B9">
              <w:rPr>
                <w:rFonts w:ascii="Angsana New" w:hAnsi="Angsana New"/>
                <w:sz w:val="24"/>
                <w:szCs w:val="24"/>
              </w:rPr>
              <w:t>256</w:t>
            </w:r>
            <w:r w:rsidR="003C6613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26B12337" w14:textId="77777777" w:rsidR="00FE5686" w:rsidRPr="00C20284" w:rsidRDefault="00FE5686" w:rsidP="008A7452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A0B770" w14:textId="77777777" w:rsidR="00FE5686" w:rsidRPr="00C20284" w:rsidRDefault="00FE5686" w:rsidP="008A7452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711B9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FE5686" w:rsidRPr="00C20284" w14:paraId="403426BC" w14:textId="77777777" w:rsidTr="008A7452">
        <w:trPr>
          <w:trHeight w:val="20"/>
        </w:trPr>
        <w:tc>
          <w:tcPr>
            <w:tcW w:w="6840" w:type="dxa"/>
            <w:gridSpan w:val="3"/>
          </w:tcPr>
          <w:p w14:paraId="23A4EC06" w14:textId="77777777" w:rsidR="00FE5686" w:rsidRPr="00C20284" w:rsidRDefault="00FE5686" w:rsidP="008A7452">
            <w:pPr>
              <w:spacing w:line="350" w:lineRule="exact"/>
              <w:ind w:left="-90"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2028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บริษัทที่มีกิจการในประเทศไทยและที่ดำเนินธุรกิจ</w:t>
            </w:r>
          </w:p>
        </w:tc>
        <w:tc>
          <w:tcPr>
            <w:tcW w:w="266" w:type="dxa"/>
          </w:tcPr>
          <w:p w14:paraId="08FF562F" w14:textId="77777777" w:rsidR="00FE5686" w:rsidRPr="00C20284" w:rsidRDefault="00FE5686" w:rsidP="008A7452">
            <w:pPr>
              <w:spacing w:line="350" w:lineRule="exact"/>
              <w:ind w:left="-118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4699FECC" w14:textId="77777777" w:rsidR="00FE5686" w:rsidRPr="00C20284" w:rsidRDefault="00FE5686" w:rsidP="008A7452">
            <w:pPr>
              <w:spacing w:line="350" w:lineRule="exact"/>
              <w:ind w:left="-118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</w:tcPr>
          <w:p w14:paraId="1CD0BB04" w14:textId="77777777" w:rsidR="00FE5686" w:rsidRPr="00C20284" w:rsidRDefault="00FE5686" w:rsidP="008A7452">
            <w:pPr>
              <w:spacing w:line="350" w:lineRule="exact"/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0EA3594E" w14:textId="77777777" w:rsidR="00FE5686" w:rsidRPr="00C20284" w:rsidRDefault="00FE5686" w:rsidP="008A7452">
            <w:pPr>
              <w:spacing w:line="350" w:lineRule="exact"/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BA5B870" w14:textId="77777777" w:rsidR="00FE5686" w:rsidRPr="00C20284" w:rsidRDefault="00FE5686" w:rsidP="008A7452">
            <w:pPr>
              <w:spacing w:line="350" w:lineRule="exact"/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0FA175E2" w14:textId="77777777" w:rsidR="00FE5686" w:rsidRPr="00C20284" w:rsidRDefault="00FE5686" w:rsidP="008A7452">
            <w:pPr>
              <w:spacing w:line="350" w:lineRule="exact"/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E5686" w:rsidRPr="00C20284" w14:paraId="2B16C390" w14:textId="77777777" w:rsidTr="008A7452">
        <w:trPr>
          <w:trHeight w:val="20"/>
        </w:trPr>
        <w:tc>
          <w:tcPr>
            <w:tcW w:w="3870" w:type="dxa"/>
            <w:hideMark/>
          </w:tcPr>
          <w:p w14:paraId="2BBEC6A6" w14:textId="77777777" w:rsidR="00FE5686" w:rsidRPr="00C20284" w:rsidRDefault="00FE5686" w:rsidP="008A7452">
            <w:pPr>
              <w:tabs>
                <w:tab w:val="left" w:pos="162"/>
              </w:tabs>
              <w:spacing w:line="350" w:lineRule="exact"/>
              <w:ind w:right="-45" w:hanging="10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C2028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  ที่เกี่ยวเนื่องกับกิจการในประเทศไทย</w:t>
            </w:r>
          </w:p>
        </w:tc>
        <w:tc>
          <w:tcPr>
            <w:tcW w:w="265" w:type="dxa"/>
          </w:tcPr>
          <w:p w14:paraId="50D7ABAA" w14:textId="77777777" w:rsidR="00FE5686" w:rsidRPr="00C20284" w:rsidRDefault="00FE5686" w:rsidP="008A7452">
            <w:pPr>
              <w:spacing w:line="350" w:lineRule="exact"/>
              <w:ind w:right="-4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</w:tcPr>
          <w:p w14:paraId="7CE17F08" w14:textId="77777777" w:rsidR="00FE5686" w:rsidRPr="00C20284" w:rsidRDefault="00FE5686" w:rsidP="008A7452">
            <w:pPr>
              <w:spacing w:line="350" w:lineRule="exact"/>
              <w:ind w:right="-4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71D353C8" w14:textId="77777777" w:rsidR="00FE5686" w:rsidRPr="00C20284" w:rsidRDefault="00FE5686" w:rsidP="008A7452">
            <w:pPr>
              <w:spacing w:line="350" w:lineRule="exact"/>
              <w:ind w:left="-118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534225DA" w14:textId="77777777" w:rsidR="00FE5686" w:rsidRPr="00C20284" w:rsidRDefault="00FE5686" w:rsidP="008A7452">
            <w:pPr>
              <w:spacing w:line="350" w:lineRule="exact"/>
              <w:ind w:left="-118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</w:tcPr>
          <w:p w14:paraId="2BB30253" w14:textId="77777777" w:rsidR="00FE5686" w:rsidRPr="00C20284" w:rsidRDefault="00FE5686" w:rsidP="008A7452">
            <w:pPr>
              <w:spacing w:line="350" w:lineRule="exact"/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0D6CF3BC" w14:textId="77777777" w:rsidR="00FE5686" w:rsidRPr="00C20284" w:rsidRDefault="00FE5686" w:rsidP="008A7452">
            <w:pPr>
              <w:spacing w:line="350" w:lineRule="exact"/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7CF3503" w14:textId="77777777" w:rsidR="00FE5686" w:rsidRPr="00C20284" w:rsidRDefault="00FE5686" w:rsidP="008A7452">
            <w:pPr>
              <w:spacing w:line="350" w:lineRule="exact"/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53317307" w14:textId="77777777" w:rsidR="00FE5686" w:rsidRPr="00C20284" w:rsidRDefault="00FE5686" w:rsidP="008A7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30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E5686" w:rsidRPr="00C20284" w14:paraId="631357FF" w14:textId="77777777" w:rsidTr="008A7452">
        <w:trPr>
          <w:trHeight w:val="20"/>
        </w:trPr>
        <w:tc>
          <w:tcPr>
            <w:tcW w:w="3870" w:type="dxa"/>
            <w:hideMark/>
          </w:tcPr>
          <w:p w14:paraId="235933FF" w14:textId="77777777" w:rsidR="00FE5686" w:rsidRPr="00C20284" w:rsidRDefault="00FE5686" w:rsidP="008A7452">
            <w:pPr>
              <w:tabs>
                <w:tab w:val="left" w:pos="162"/>
              </w:tabs>
              <w:spacing w:line="350" w:lineRule="exact"/>
              <w:ind w:right="-45" w:hanging="108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C2028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ธุรกิจสัตว์บก</w:t>
            </w:r>
          </w:p>
        </w:tc>
        <w:tc>
          <w:tcPr>
            <w:tcW w:w="265" w:type="dxa"/>
          </w:tcPr>
          <w:p w14:paraId="302C7875" w14:textId="77777777" w:rsidR="00FE5686" w:rsidRPr="00C20284" w:rsidRDefault="00FE5686" w:rsidP="008A7452">
            <w:pPr>
              <w:spacing w:line="350" w:lineRule="exact"/>
              <w:ind w:right="-4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</w:tcPr>
          <w:p w14:paraId="3515EA89" w14:textId="77777777" w:rsidR="00FE5686" w:rsidRPr="00C20284" w:rsidRDefault="00FE5686" w:rsidP="008A7452">
            <w:pPr>
              <w:spacing w:line="350" w:lineRule="exact"/>
              <w:ind w:right="-4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24D34EEE" w14:textId="77777777" w:rsidR="00FE5686" w:rsidRPr="00C20284" w:rsidRDefault="00FE5686" w:rsidP="008A7452">
            <w:pPr>
              <w:spacing w:line="350" w:lineRule="exact"/>
              <w:ind w:left="-118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5987CD09" w14:textId="77777777" w:rsidR="00FE5686" w:rsidRPr="00C20284" w:rsidRDefault="00FE5686" w:rsidP="008A7452">
            <w:pPr>
              <w:spacing w:line="350" w:lineRule="exact"/>
              <w:ind w:left="-118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</w:tcPr>
          <w:p w14:paraId="49D1C489" w14:textId="77777777" w:rsidR="00FE5686" w:rsidRPr="00C20284" w:rsidRDefault="00FE5686" w:rsidP="008A7452">
            <w:pPr>
              <w:spacing w:line="350" w:lineRule="exact"/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0F6D95B0" w14:textId="77777777" w:rsidR="00FE5686" w:rsidRPr="00C20284" w:rsidRDefault="00FE5686" w:rsidP="008A7452">
            <w:pPr>
              <w:spacing w:line="350" w:lineRule="exact"/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A143336" w14:textId="77777777" w:rsidR="00FE5686" w:rsidRPr="00C20284" w:rsidRDefault="00FE5686" w:rsidP="008A7452">
            <w:pPr>
              <w:spacing w:line="350" w:lineRule="exact"/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73FD9A3F" w14:textId="77777777" w:rsidR="00FE5686" w:rsidRPr="00C20284" w:rsidRDefault="00FE5686" w:rsidP="008A7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30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E5686" w:rsidRPr="00C20284" w14:paraId="3D9975AF" w14:textId="77777777" w:rsidTr="008A7452">
        <w:trPr>
          <w:trHeight w:val="20"/>
        </w:trPr>
        <w:tc>
          <w:tcPr>
            <w:tcW w:w="3870" w:type="dxa"/>
            <w:hideMark/>
          </w:tcPr>
          <w:p w14:paraId="7823CE3D" w14:textId="77777777" w:rsidR="00FE5686" w:rsidRPr="00C20284" w:rsidRDefault="00FE5686" w:rsidP="008A7452">
            <w:pPr>
              <w:tabs>
                <w:tab w:val="left" w:pos="162"/>
              </w:tabs>
              <w:spacing w:line="350" w:lineRule="exact"/>
              <w:ind w:right="-45" w:hanging="108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C2028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265" w:type="dxa"/>
          </w:tcPr>
          <w:p w14:paraId="10ABFCFD" w14:textId="77777777" w:rsidR="00FE5686" w:rsidRPr="00C20284" w:rsidRDefault="00FE5686" w:rsidP="008A7452">
            <w:pPr>
              <w:spacing w:line="350" w:lineRule="exact"/>
              <w:ind w:right="-4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</w:tcPr>
          <w:p w14:paraId="31152F15" w14:textId="77777777" w:rsidR="00FE5686" w:rsidRPr="00C20284" w:rsidRDefault="00FE5686" w:rsidP="008A7452">
            <w:pPr>
              <w:spacing w:line="350" w:lineRule="exact"/>
              <w:ind w:right="-4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14BC02D0" w14:textId="77777777" w:rsidR="00FE5686" w:rsidRPr="00C20284" w:rsidRDefault="00FE5686" w:rsidP="008A7452">
            <w:pPr>
              <w:spacing w:line="350" w:lineRule="exact"/>
              <w:ind w:left="-118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BC4924C" w14:textId="77777777" w:rsidR="00FE5686" w:rsidRPr="00C20284" w:rsidRDefault="00FE5686" w:rsidP="008A7452">
            <w:pPr>
              <w:spacing w:line="350" w:lineRule="exact"/>
              <w:ind w:left="-118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</w:tcPr>
          <w:p w14:paraId="0F2D31F3" w14:textId="77777777" w:rsidR="00FE5686" w:rsidRPr="00C20284" w:rsidRDefault="00FE5686" w:rsidP="008A7452">
            <w:pPr>
              <w:spacing w:line="350" w:lineRule="exact"/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53E1DD91" w14:textId="77777777" w:rsidR="00FE5686" w:rsidRPr="00C20284" w:rsidRDefault="00FE5686" w:rsidP="008A7452">
            <w:pPr>
              <w:spacing w:line="350" w:lineRule="exact"/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AFDD68D" w14:textId="77777777" w:rsidR="00FE5686" w:rsidRPr="00C20284" w:rsidRDefault="00FE5686" w:rsidP="008A7452">
            <w:pPr>
              <w:spacing w:line="350" w:lineRule="exact"/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171C8EA8" w14:textId="77777777" w:rsidR="00FE5686" w:rsidRPr="00C20284" w:rsidRDefault="00FE5686" w:rsidP="008A7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30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E5686" w:rsidRPr="00C20284" w14:paraId="680D7916" w14:textId="77777777" w:rsidTr="00942312">
        <w:trPr>
          <w:trHeight w:val="20"/>
        </w:trPr>
        <w:tc>
          <w:tcPr>
            <w:tcW w:w="3870" w:type="dxa"/>
            <w:vAlign w:val="center"/>
            <w:hideMark/>
          </w:tcPr>
          <w:p w14:paraId="43448C52" w14:textId="77777777" w:rsidR="00FE5686" w:rsidRPr="00C20284" w:rsidRDefault="00FE5686" w:rsidP="008A7452">
            <w:pPr>
              <w:tabs>
                <w:tab w:val="left" w:pos="162"/>
              </w:tabs>
              <w:spacing w:line="350" w:lineRule="exact"/>
              <w:ind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711B9">
              <w:rPr>
                <w:rFonts w:ascii="Angsana New" w:hAnsi="Angsana New"/>
                <w:sz w:val="24"/>
                <w:szCs w:val="24"/>
              </w:rPr>
              <w:t>1</w:t>
            </w:r>
            <w:r w:rsidRPr="00C20284">
              <w:rPr>
                <w:rFonts w:ascii="Angsana New" w:hAnsi="Angsana New"/>
                <w:sz w:val="24"/>
                <w:szCs w:val="24"/>
                <w:cs/>
              </w:rPr>
              <w:t xml:space="preserve">) </w:t>
            </w:r>
            <w:r w:rsidRPr="00C20284">
              <w:rPr>
                <w:rFonts w:ascii="Angsana New" w:hAnsi="Angsana New"/>
                <w:sz w:val="24"/>
                <w:szCs w:val="24"/>
              </w:rPr>
              <w:tab/>
            </w:r>
            <w:r w:rsidRPr="00C20284">
              <w:rPr>
                <w:rFonts w:ascii="Angsana New" w:hAnsi="Angsana New"/>
                <w:sz w:val="24"/>
                <w:szCs w:val="24"/>
                <w:cs/>
              </w:rPr>
              <w:t xml:space="preserve">บริษัท กรุงเทพโปรดิ๊วส จำกัด </w:t>
            </w:r>
            <w:r w:rsidRPr="00C20284">
              <w:rPr>
                <w:rFonts w:ascii="Angsana New" w:hAnsi="Angsana New"/>
                <w:sz w:val="24"/>
                <w:szCs w:val="24"/>
              </w:rPr>
              <w:t>(</w:t>
            </w:r>
            <w:r w:rsidRPr="00C20284">
              <w:rPr>
                <w:rFonts w:ascii="Angsana New" w:hAnsi="Angsana New"/>
                <w:sz w:val="24"/>
                <w:szCs w:val="24"/>
                <w:cs/>
              </w:rPr>
              <w:t>มหาชน</w:t>
            </w:r>
            <w:r w:rsidRPr="00C20284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65" w:type="dxa"/>
            <w:vAlign w:val="center"/>
          </w:tcPr>
          <w:p w14:paraId="37C80626" w14:textId="77777777" w:rsidR="00FE5686" w:rsidRPr="00C20284" w:rsidRDefault="00FE5686" w:rsidP="008A7452">
            <w:pPr>
              <w:spacing w:line="35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  <w:vAlign w:val="center"/>
            <w:hideMark/>
          </w:tcPr>
          <w:p w14:paraId="0FA0A9E9" w14:textId="77777777" w:rsidR="00FE5686" w:rsidRPr="00C20284" w:rsidRDefault="00FE5686" w:rsidP="008A7452">
            <w:pPr>
              <w:spacing w:line="35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 xml:space="preserve">ซื้อและขายวัตถุดิบอาหารสัตว์ </w:t>
            </w:r>
            <w:r w:rsidRPr="00C20284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266" w:type="dxa"/>
            <w:vAlign w:val="center"/>
          </w:tcPr>
          <w:p w14:paraId="21A31BC6" w14:textId="77777777" w:rsidR="00FE5686" w:rsidRPr="00C20284" w:rsidRDefault="00FE5686" w:rsidP="008A7452">
            <w:pPr>
              <w:spacing w:line="35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  <w:vAlign w:val="center"/>
            <w:hideMark/>
          </w:tcPr>
          <w:p w14:paraId="096D4364" w14:textId="77777777" w:rsidR="00FE5686" w:rsidRPr="00C20284" w:rsidRDefault="00FE5686" w:rsidP="001A71A9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51" w:type="dxa"/>
            <w:vAlign w:val="center"/>
          </w:tcPr>
          <w:p w14:paraId="3FBEF93E" w14:textId="77777777" w:rsidR="00FE5686" w:rsidRPr="00C20284" w:rsidRDefault="00FE5686" w:rsidP="008A7452">
            <w:pPr>
              <w:tabs>
                <w:tab w:val="decimal" w:pos="481"/>
              </w:tabs>
              <w:spacing w:line="350" w:lineRule="exact"/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1C6C95EB" w14:textId="77777777" w:rsidR="00FE5686" w:rsidRPr="00C20284" w:rsidRDefault="00FE5686" w:rsidP="008A7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  <w:r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="003C6613">
              <w:rPr>
                <w:rFonts w:ascii="Angsana New" w:hAnsi="Angsana New"/>
                <w:sz w:val="24"/>
                <w:szCs w:val="24"/>
                <w:lang w:eastAsia="th-TH"/>
              </w:rPr>
              <w:t>44</w:t>
            </w:r>
          </w:p>
        </w:tc>
        <w:tc>
          <w:tcPr>
            <w:tcW w:w="270" w:type="dxa"/>
            <w:vAlign w:val="center"/>
          </w:tcPr>
          <w:p w14:paraId="0CC01C69" w14:textId="77777777" w:rsidR="00FE5686" w:rsidRPr="00C20284" w:rsidRDefault="00FE5686" w:rsidP="008A7452">
            <w:pPr>
              <w:tabs>
                <w:tab w:val="decimal" w:pos="409"/>
              </w:tabs>
              <w:spacing w:line="350" w:lineRule="exact"/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  <w:hideMark/>
          </w:tcPr>
          <w:p w14:paraId="410E98EC" w14:textId="77777777" w:rsidR="00FE5686" w:rsidRPr="00C20284" w:rsidRDefault="00FE5686" w:rsidP="008A7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="003C6613">
              <w:rPr>
                <w:rFonts w:ascii="Angsana New" w:hAnsi="Angsana New"/>
                <w:sz w:val="24"/>
                <w:szCs w:val="24"/>
                <w:lang w:eastAsia="th-TH"/>
              </w:rPr>
              <w:t>44</w:t>
            </w:r>
          </w:p>
        </w:tc>
      </w:tr>
      <w:tr w:rsidR="00FE5686" w:rsidRPr="00C20284" w14:paraId="11CFBEEA" w14:textId="77777777" w:rsidTr="00942312">
        <w:trPr>
          <w:trHeight w:val="20"/>
        </w:trPr>
        <w:tc>
          <w:tcPr>
            <w:tcW w:w="3870" w:type="dxa"/>
            <w:vAlign w:val="center"/>
            <w:hideMark/>
          </w:tcPr>
          <w:p w14:paraId="67EB3BA6" w14:textId="77777777" w:rsidR="00FE5686" w:rsidRPr="00C20284" w:rsidRDefault="00FE5686" w:rsidP="008A7452">
            <w:pPr>
              <w:tabs>
                <w:tab w:val="left" w:pos="162"/>
              </w:tabs>
              <w:spacing w:line="350" w:lineRule="exact"/>
              <w:ind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711B9">
              <w:rPr>
                <w:rFonts w:ascii="Angsana New" w:hAnsi="Angsana New"/>
                <w:sz w:val="24"/>
                <w:szCs w:val="24"/>
              </w:rPr>
              <w:t>2</w:t>
            </w:r>
            <w:r w:rsidRPr="00C20284">
              <w:rPr>
                <w:rFonts w:ascii="Angsana New" w:hAnsi="Angsana New"/>
                <w:sz w:val="24"/>
                <w:szCs w:val="24"/>
              </w:rPr>
              <w:t xml:space="preserve">)   </w:t>
            </w:r>
            <w:r w:rsidRPr="00C20284">
              <w:rPr>
                <w:rFonts w:ascii="Angsana New" w:hAnsi="Angsana New"/>
                <w:sz w:val="24"/>
                <w:szCs w:val="24"/>
                <w:cs/>
              </w:rPr>
              <w:t>บริษัท ซีพีเอฟ (ประเทศไทย) จำกัด (มหาชน)</w:t>
            </w:r>
          </w:p>
        </w:tc>
        <w:tc>
          <w:tcPr>
            <w:tcW w:w="265" w:type="dxa"/>
            <w:vAlign w:val="center"/>
          </w:tcPr>
          <w:p w14:paraId="465C3668" w14:textId="77777777" w:rsidR="00FE5686" w:rsidRPr="00C20284" w:rsidRDefault="00FE5686" w:rsidP="008A7452">
            <w:pPr>
              <w:spacing w:line="35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  <w:vAlign w:val="center"/>
            <w:hideMark/>
          </w:tcPr>
          <w:p w14:paraId="5AA00B39" w14:textId="77777777" w:rsidR="00FE5686" w:rsidRPr="00C20284" w:rsidRDefault="00FE5686" w:rsidP="008A7452">
            <w:pPr>
              <w:spacing w:line="35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เกษตรอุตสาหกรรมและอาหารครบวงจร</w:t>
            </w:r>
          </w:p>
        </w:tc>
        <w:tc>
          <w:tcPr>
            <w:tcW w:w="266" w:type="dxa"/>
            <w:vAlign w:val="center"/>
          </w:tcPr>
          <w:p w14:paraId="48DB6292" w14:textId="77777777" w:rsidR="00FE5686" w:rsidRPr="00C20284" w:rsidRDefault="00FE5686" w:rsidP="008A7452">
            <w:pPr>
              <w:spacing w:line="35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  <w:vAlign w:val="center"/>
            <w:hideMark/>
          </w:tcPr>
          <w:p w14:paraId="23616537" w14:textId="77777777" w:rsidR="00FE5686" w:rsidRPr="00C20284" w:rsidRDefault="00FE5686" w:rsidP="001A71A9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51" w:type="dxa"/>
            <w:vAlign w:val="center"/>
          </w:tcPr>
          <w:p w14:paraId="6A74B137" w14:textId="77777777" w:rsidR="00FE5686" w:rsidRPr="00C20284" w:rsidRDefault="00FE5686" w:rsidP="008A7452">
            <w:pPr>
              <w:tabs>
                <w:tab w:val="decimal" w:pos="481"/>
              </w:tabs>
              <w:spacing w:line="350" w:lineRule="exact"/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19BF7AB4" w14:textId="77777777" w:rsidR="00FE5686" w:rsidRPr="00C20284" w:rsidRDefault="00FE5686" w:rsidP="008A7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  <w:r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</w:p>
        </w:tc>
        <w:tc>
          <w:tcPr>
            <w:tcW w:w="270" w:type="dxa"/>
            <w:vAlign w:val="center"/>
          </w:tcPr>
          <w:p w14:paraId="61D2F832" w14:textId="77777777" w:rsidR="00FE5686" w:rsidRPr="00C20284" w:rsidRDefault="00FE5686" w:rsidP="008A7452">
            <w:pPr>
              <w:spacing w:line="350" w:lineRule="exact"/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  <w:hideMark/>
          </w:tcPr>
          <w:p w14:paraId="758887D4" w14:textId="77777777" w:rsidR="00FE5686" w:rsidRPr="00C20284" w:rsidRDefault="00FE5686" w:rsidP="008A7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</w:p>
        </w:tc>
      </w:tr>
      <w:tr w:rsidR="00FE5686" w:rsidRPr="00C20284" w14:paraId="25B5F347" w14:textId="77777777" w:rsidTr="00942312">
        <w:trPr>
          <w:trHeight w:hRule="exact" w:val="144"/>
        </w:trPr>
        <w:tc>
          <w:tcPr>
            <w:tcW w:w="3870" w:type="dxa"/>
            <w:vAlign w:val="center"/>
          </w:tcPr>
          <w:p w14:paraId="69DBC3E3" w14:textId="77777777" w:rsidR="00FE5686" w:rsidRPr="00C20284" w:rsidRDefault="00FE5686" w:rsidP="008A7452">
            <w:pPr>
              <w:tabs>
                <w:tab w:val="left" w:pos="162"/>
              </w:tabs>
              <w:spacing w:line="350" w:lineRule="exact"/>
              <w:ind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  <w:vAlign w:val="center"/>
          </w:tcPr>
          <w:p w14:paraId="2EF6D41A" w14:textId="77777777" w:rsidR="00FE5686" w:rsidRPr="00C20284" w:rsidRDefault="00FE5686" w:rsidP="008A7452">
            <w:pPr>
              <w:spacing w:line="35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  <w:vAlign w:val="center"/>
          </w:tcPr>
          <w:p w14:paraId="4E33ADDB" w14:textId="77777777" w:rsidR="00FE5686" w:rsidRPr="00C20284" w:rsidRDefault="00FE5686" w:rsidP="008A7452">
            <w:pPr>
              <w:spacing w:line="35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6" w:type="dxa"/>
            <w:vAlign w:val="center"/>
          </w:tcPr>
          <w:p w14:paraId="2FA17E2E" w14:textId="77777777" w:rsidR="00FE5686" w:rsidRPr="00C20284" w:rsidRDefault="00FE5686" w:rsidP="008A7452">
            <w:pPr>
              <w:spacing w:line="35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  <w:vAlign w:val="center"/>
          </w:tcPr>
          <w:p w14:paraId="61727975" w14:textId="77777777" w:rsidR="00FE5686" w:rsidRPr="00C20284" w:rsidRDefault="00FE5686" w:rsidP="001A71A9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1" w:type="dxa"/>
            <w:vAlign w:val="center"/>
          </w:tcPr>
          <w:p w14:paraId="7FAA7A08" w14:textId="77777777" w:rsidR="00FE5686" w:rsidRPr="00C20284" w:rsidRDefault="00FE5686" w:rsidP="008A7452">
            <w:pPr>
              <w:tabs>
                <w:tab w:val="decimal" w:pos="481"/>
              </w:tabs>
              <w:spacing w:line="350" w:lineRule="exact"/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4A1880C3" w14:textId="77777777" w:rsidR="00FE5686" w:rsidRPr="00C20284" w:rsidRDefault="00FE5686" w:rsidP="008A7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vAlign w:val="center"/>
          </w:tcPr>
          <w:p w14:paraId="29109C6C" w14:textId="77777777" w:rsidR="00FE5686" w:rsidRPr="00C20284" w:rsidRDefault="00FE5686" w:rsidP="008A7452">
            <w:pPr>
              <w:spacing w:line="350" w:lineRule="exact"/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 w14:paraId="7D4D9E11" w14:textId="77777777" w:rsidR="00FE5686" w:rsidRPr="00C20284" w:rsidRDefault="00FE5686" w:rsidP="008A7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FE5686" w:rsidRPr="00C20284" w14:paraId="32782A10" w14:textId="77777777" w:rsidTr="00942312">
        <w:trPr>
          <w:trHeight w:val="20"/>
        </w:trPr>
        <w:tc>
          <w:tcPr>
            <w:tcW w:w="3870" w:type="dxa"/>
            <w:vAlign w:val="center"/>
            <w:hideMark/>
          </w:tcPr>
          <w:p w14:paraId="5042C36F" w14:textId="77777777" w:rsidR="00FE5686" w:rsidRPr="00C20284" w:rsidRDefault="00FE5686" w:rsidP="008A7452">
            <w:pPr>
              <w:tabs>
                <w:tab w:val="left" w:pos="162"/>
              </w:tabs>
              <w:spacing w:line="350" w:lineRule="exact"/>
              <w:ind w:right="-45" w:hanging="108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C2028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265" w:type="dxa"/>
            <w:vAlign w:val="center"/>
          </w:tcPr>
          <w:p w14:paraId="2C504E98" w14:textId="77777777" w:rsidR="00FE5686" w:rsidRPr="00C20284" w:rsidRDefault="00FE5686" w:rsidP="008A7452">
            <w:pPr>
              <w:spacing w:line="35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  <w:vAlign w:val="center"/>
          </w:tcPr>
          <w:p w14:paraId="1FE3EBD2" w14:textId="77777777" w:rsidR="00FE5686" w:rsidRPr="00C20284" w:rsidRDefault="00FE5686" w:rsidP="008A7452">
            <w:pPr>
              <w:spacing w:line="35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  <w:vAlign w:val="center"/>
          </w:tcPr>
          <w:p w14:paraId="05DA9F86" w14:textId="77777777" w:rsidR="00FE5686" w:rsidRPr="00C20284" w:rsidRDefault="00FE5686" w:rsidP="008A7452">
            <w:pPr>
              <w:spacing w:line="35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  <w:vAlign w:val="center"/>
          </w:tcPr>
          <w:p w14:paraId="2F268F0E" w14:textId="77777777" w:rsidR="00FE5686" w:rsidRPr="00C20284" w:rsidRDefault="00FE5686" w:rsidP="001A71A9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  <w:vAlign w:val="center"/>
          </w:tcPr>
          <w:p w14:paraId="754AC87A" w14:textId="77777777" w:rsidR="00FE5686" w:rsidRPr="00C20284" w:rsidRDefault="00FE5686" w:rsidP="008A7452">
            <w:pPr>
              <w:tabs>
                <w:tab w:val="decimal" w:pos="481"/>
              </w:tabs>
              <w:spacing w:line="350" w:lineRule="exact"/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50F9D998" w14:textId="77777777" w:rsidR="00FE5686" w:rsidRPr="00C20284" w:rsidRDefault="00FE5686" w:rsidP="008A7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vAlign w:val="center"/>
          </w:tcPr>
          <w:p w14:paraId="1C1D7E01" w14:textId="77777777" w:rsidR="00FE5686" w:rsidRPr="00C20284" w:rsidRDefault="00FE5686" w:rsidP="008A7452">
            <w:pPr>
              <w:tabs>
                <w:tab w:val="decimal" w:pos="481"/>
              </w:tabs>
              <w:spacing w:line="350" w:lineRule="exact"/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 w14:paraId="3277A16A" w14:textId="77777777" w:rsidR="00FE5686" w:rsidRPr="00C20284" w:rsidRDefault="00FE5686" w:rsidP="008A7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FE5686" w:rsidRPr="00C20284" w14:paraId="1D4F5E17" w14:textId="77777777" w:rsidTr="00CF5E1D">
        <w:trPr>
          <w:trHeight w:val="20"/>
        </w:trPr>
        <w:tc>
          <w:tcPr>
            <w:tcW w:w="3870" w:type="dxa"/>
            <w:vAlign w:val="center"/>
          </w:tcPr>
          <w:p w14:paraId="46F27763" w14:textId="77777777" w:rsidR="00FE5686" w:rsidRPr="00C20284" w:rsidRDefault="00FE5686" w:rsidP="008A7452">
            <w:pPr>
              <w:tabs>
                <w:tab w:val="left" w:pos="162"/>
              </w:tabs>
              <w:spacing w:line="350" w:lineRule="exact"/>
              <w:ind w:right="-198" w:hanging="108"/>
              <w:jc w:val="thaiDistribute"/>
              <w:rPr>
                <w:rFonts w:ascii="Angsana New" w:hAnsi="Angsana New"/>
                <w:color w:val="000000"/>
                <w:sz w:val="24"/>
                <w:szCs w:val="24"/>
                <w:vertAlign w:val="superscript"/>
                <w:cs/>
              </w:rPr>
            </w:pP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 xml:space="preserve">)   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บริษัท ซีพี ไห่หลาย ฮาร์เบอร์ จำกัด </w:t>
            </w:r>
          </w:p>
        </w:tc>
        <w:tc>
          <w:tcPr>
            <w:tcW w:w="265" w:type="dxa"/>
            <w:vAlign w:val="center"/>
          </w:tcPr>
          <w:p w14:paraId="5EDAE70E" w14:textId="77777777" w:rsidR="00FE5686" w:rsidRPr="00C20284" w:rsidRDefault="00FE5686" w:rsidP="008A7452">
            <w:pPr>
              <w:ind w:left="-108"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  <w:vAlign w:val="center"/>
          </w:tcPr>
          <w:p w14:paraId="0EDEF8FA" w14:textId="77777777" w:rsidR="00FE5686" w:rsidRPr="00C20284" w:rsidRDefault="00FE5686" w:rsidP="008A7452">
            <w:pPr>
              <w:ind w:right="-13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ธุรกิจภัตตาคาร</w:t>
            </w:r>
          </w:p>
        </w:tc>
        <w:tc>
          <w:tcPr>
            <w:tcW w:w="266" w:type="dxa"/>
            <w:vAlign w:val="center"/>
          </w:tcPr>
          <w:p w14:paraId="1B025016" w14:textId="77777777" w:rsidR="00FE5686" w:rsidRPr="00C20284" w:rsidRDefault="00FE5686" w:rsidP="008A7452">
            <w:pPr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vAlign w:val="center"/>
          </w:tcPr>
          <w:p w14:paraId="42C7177C" w14:textId="77777777" w:rsidR="00FE5686" w:rsidRPr="00C20284" w:rsidRDefault="00FE5686" w:rsidP="001A71A9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51" w:type="dxa"/>
            <w:vAlign w:val="center"/>
          </w:tcPr>
          <w:p w14:paraId="6ADCD26D" w14:textId="77777777" w:rsidR="00FE5686" w:rsidRPr="00C20284" w:rsidRDefault="00FE5686" w:rsidP="008A7452">
            <w:pPr>
              <w:tabs>
                <w:tab w:val="decimal" w:pos="481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34818C65" w14:textId="576C0919" w:rsidR="00FE5686" w:rsidRPr="00C20284" w:rsidRDefault="00DD658E" w:rsidP="008A7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270" w:type="dxa"/>
            <w:vAlign w:val="center"/>
          </w:tcPr>
          <w:p w14:paraId="68F3CEA3" w14:textId="77777777" w:rsidR="00FE5686" w:rsidRPr="00C20284" w:rsidRDefault="00FE5686" w:rsidP="008A7452">
            <w:pPr>
              <w:tabs>
                <w:tab w:val="decimal" w:pos="481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 w14:paraId="6C4B3C26" w14:textId="77777777" w:rsidR="00FE5686" w:rsidRPr="00C20284" w:rsidRDefault="00FE5686" w:rsidP="008A7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cs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</w:p>
        </w:tc>
      </w:tr>
      <w:tr w:rsidR="00FE5686" w:rsidRPr="00C20284" w14:paraId="051466E4" w14:textId="77777777" w:rsidTr="00CF5E1D">
        <w:trPr>
          <w:trHeight w:val="20"/>
        </w:trPr>
        <w:tc>
          <w:tcPr>
            <w:tcW w:w="3870" w:type="dxa"/>
            <w:vAlign w:val="center"/>
          </w:tcPr>
          <w:p w14:paraId="08D95B92" w14:textId="77777777" w:rsidR="00FE5686" w:rsidRPr="00C20284" w:rsidRDefault="00FE5686" w:rsidP="008A7452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 xml:space="preserve">)   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อินเตอร์</w:t>
            </w:r>
            <w:r w:rsidRPr="00C20284">
              <w:rPr>
                <w:rFonts w:ascii="Angsana New" w:hAnsi="Angsana New"/>
                <w:sz w:val="24"/>
                <w:szCs w:val="24"/>
                <w:cs/>
              </w:rPr>
              <w:t>เนชั่น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แนล เพ็ท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ฟู้ด จำกัด</w:t>
            </w:r>
          </w:p>
        </w:tc>
        <w:tc>
          <w:tcPr>
            <w:tcW w:w="265" w:type="dxa"/>
            <w:vAlign w:val="center"/>
          </w:tcPr>
          <w:p w14:paraId="159AA0E5" w14:textId="77777777" w:rsidR="00FE5686" w:rsidRPr="00C20284" w:rsidRDefault="00FE5686" w:rsidP="008A7452">
            <w:pPr>
              <w:ind w:left="-108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  <w:vAlign w:val="center"/>
          </w:tcPr>
          <w:p w14:paraId="681B3526" w14:textId="3877B17D" w:rsidR="00FE5686" w:rsidRPr="00C20284" w:rsidRDefault="00FE5686" w:rsidP="008A7452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ผลิตและจำหน่ายอาหารสำหรับ</w:t>
            </w:r>
            <w:r w:rsidR="000A681F"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สัตว์เลี้ยง</w:t>
            </w:r>
          </w:p>
        </w:tc>
        <w:tc>
          <w:tcPr>
            <w:tcW w:w="266" w:type="dxa"/>
            <w:vAlign w:val="center"/>
          </w:tcPr>
          <w:p w14:paraId="76D2E957" w14:textId="77777777" w:rsidR="00FE5686" w:rsidRPr="00C20284" w:rsidRDefault="00FE5686" w:rsidP="008A7452">
            <w:pPr>
              <w:ind w:left="-108" w:right="-19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vAlign w:val="center"/>
          </w:tcPr>
          <w:p w14:paraId="144E9616" w14:textId="77777777" w:rsidR="00FE5686" w:rsidRPr="00C20284" w:rsidRDefault="00FE5686" w:rsidP="001A71A9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51" w:type="dxa"/>
            <w:vAlign w:val="center"/>
          </w:tcPr>
          <w:p w14:paraId="25E077A0" w14:textId="77777777" w:rsidR="00FE5686" w:rsidRPr="00C20284" w:rsidRDefault="00FE5686" w:rsidP="008A7452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2F5A005B" w14:textId="2B30B22C" w:rsidR="00FE5686" w:rsidRPr="00C20284" w:rsidRDefault="00DD658E" w:rsidP="008A7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270" w:type="dxa"/>
            <w:vAlign w:val="center"/>
          </w:tcPr>
          <w:p w14:paraId="2ACC649F" w14:textId="77777777" w:rsidR="00FE5686" w:rsidRPr="00C20284" w:rsidRDefault="00FE5686" w:rsidP="008A7452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 w14:paraId="7E3CFF20" w14:textId="77777777" w:rsidR="00FE5686" w:rsidRPr="00C20284" w:rsidRDefault="00FE5686" w:rsidP="008A7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</w:p>
        </w:tc>
      </w:tr>
      <w:tr w:rsidR="00FE5686" w:rsidRPr="00CF5E1D" w14:paraId="697F8235" w14:textId="77777777" w:rsidTr="00CF5E1D">
        <w:trPr>
          <w:trHeight w:val="331"/>
        </w:trPr>
        <w:tc>
          <w:tcPr>
            <w:tcW w:w="3870" w:type="dxa"/>
            <w:vAlign w:val="center"/>
          </w:tcPr>
          <w:p w14:paraId="3398815E" w14:textId="77777777" w:rsidR="00FE5686" w:rsidRPr="00C20284" w:rsidRDefault="00FE5686" w:rsidP="00CF5E1D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F5E1D">
              <w:rPr>
                <w:rFonts w:ascii="Angsana New" w:hAnsi="Angsana New"/>
                <w:color w:val="000000"/>
                <w:sz w:val="24"/>
                <w:szCs w:val="24"/>
              </w:rPr>
              <w:t xml:space="preserve">3)   </w:t>
            </w:r>
            <w:r w:rsidRPr="00CF5E1D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ดัคกาลบี้ กรุ๊ป จำกัด</w:t>
            </w:r>
          </w:p>
        </w:tc>
        <w:tc>
          <w:tcPr>
            <w:tcW w:w="265" w:type="dxa"/>
            <w:vAlign w:val="center"/>
          </w:tcPr>
          <w:p w14:paraId="7CA7CB1C" w14:textId="77777777" w:rsidR="00FE5686" w:rsidRPr="00C20284" w:rsidRDefault="00FE5686" w:rsidP="00CF5E1D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  <w:vAlign w:val="center"/>
          </w:tcPr>
          <w:p w14:paraId="4C27FAD1" w14:textId="77777777" w:rsidR="00FE5686" w:rsidRPr="00C20284" w:rsidRDefault="00FE5686" w:rsidP="00CF5E1D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F5E1D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ร้านอาหาร</w:t>
            </w:r>
          </w:p>
        </w:tc>
        <w:tc>
          <w:tcPr>
            <w:tcW w:w="266" w:type="dxa"/>
            <w:vAlign w:val="center"/>
          </w:tcPr>
          <w:p w14:paraId="34CDF154" w14:textId="77777777" w:rsidR="00FE5686" w:rsidRPr="00C20284" w:rsidRDefault="00FE5686" w:rsidP="00CF5E1D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vAlign w:val="center"/>
          </w:tcPr>
          <w:p w14:paraId="5BAFEF57" w14:textId="77777777" w:rsidR="00FE5686" w:rsidRPr="00CF5E1D" w:rsidRDefault="00FE5686" w:rsidP="00CF5E1D">
            <w:pPr>
              <w:ind w:left="-71" w:right="-16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F5E1D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51" w:type="dxa"/>
            <w:vAlign w:val="center"/>
          </w:tcPr>
          <w:p w14:paraId="077DD5EB" w14:textId="77777777" w:rsidR="00FE5686" w:rsidRPr="00C20284" w:rsidRDefault="00FE5686" w:rsidP="00CF5E1D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01844EC6" w14:textId="595F473B" w:rsidR="00FE5686" w:rsidRPr="00CF5E1D" w:rsidRDefault="00DD658E" w:rsidP="00CF5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F5E1D">
              <w:rPr>
                <w:rFonts w:ascii="Angsana New" w:hAnsi="Angsana New"/>
                <w:color w:val="000000"/>
                <w:sz w:val="24"/>
                <w:szCs w:val="24"/>
              </w:rPr>
              <w:t>59.99</w:t>
            </w:r>
          </w:p>
        </w:tc>
        <w:tc>
          <w:tcPr>
            <w:tcW w:w="270" w:type="dxa"/>
            <w:vAlign w:val="center"/>
          </w:tcPr>
          <w:p w14:paraId="4BCEB076" w14:textId="77777777" w:rsidR="00FE5686" w:rsidRPr="00C20284" w:rsidRDefault="00FE5686" w:rsidP="00CF5E1D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 w14:paraId="535470FD" w14:textId="77777777" w:rsidR="00FE5686" w:rsidRPr="00CF5E1D" w:rsidRDefault="00FE5686" w:rsidP="00CF5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F5E1D">
              <w:rPr>
                <w:rFonts w:ascii="Angsana New" w:hAnsi="Angsana New"/>
                <w:color w:val="000000"/>
                <w:sz w:val="24"/>
                <w:szCs w:val="24"/>
              </w:rPr>
              <w:t>59.99</w:t>
            </w:r>
          </w:p>
        </w:tc>
      </w:tr>
      <w:tr w:rsidR="00FE5686" w:rsidRPr="00C20284" w14:paraId="77215B0C" w14:textId="77777777" w:rsidTr="00CF5E1D">
        <w:trPr>
          <w:trHeight w:val="20"/>
        </w:trPr>
        <w:tc>
          <w:tcPr>
            <w:tcW w:w="3870" w:type="dxa"/>
            <w:vAlign w:val="center"/>
            <w:hideMark/>
          </w:tcPr>
          <w:p w14:paraId="5BB32576" w14:textId="77777777" w:rsidR="00FE5686" w:rsidRPr="00C20284" w:rsidRDefault="003C6613" w:rsidP="008A7452">
            <w:pPr>
              <w:tabs>
                <w:tab w:val="left" w:pos="162"/>
              </w:tabs>
              <w:ind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="00FE5686" w:rsidRPr="00C20284">
              <w:rPr>
                <w:rFonts w:ascii="Angsana New" w:hAnsi="Angsana New"/>
                <w:sz w:val="24"/>
                <w:szCs w:val="24"/>
                <w:cs/>
              </w:rPr>
              <w:t>)</w:t>
            </w:r>
            <w:r w:rsidR="00FE5686" w:rsidRPr="00C20284">
              <w:rPr>
                <w:rFonts w:ascii="Angsana New" w:hAnsi="Angsana New"/>
                <w:sz w:val="24"/>
                <w:szCs w:val="24"/>
              </w:rPr>
              <w:t xml:space="preserve">   CPF Food Trading Co., Ltd.</w:t>
            </w:r>
            <w:r w:rsidR="00FE5686" w:rsidRPr="00C20284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65" w:type="dxa"/>
            <w:vAlign w:val="center"/>
          </w:tcPr>
          <w:p w14:paraId="02B10387" w14:textId="77777777" w:rsidR="00FE5686" w:rsidRPr="00C20284" w:rsidRDefault="00FE5686" w:rsidP="008A745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  <w:vAlign w:val="center"/>
            <w:hideMark/>
          </w:tcPr>
          <w:p w14:paraId="5BE0F57C" w14:textId="77777777" w:rsidR="00FE5686" w:rsidRPr="00C20284" w:rsidRDefault="00FE5686" w:rsidP="008A745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 xml:space="preserve">ผู้นำเข้าและจัดจำหน่ายสินค้าประเภท </w:t>
            </w:r>
          </w:p>
        </w:tc>
        <w:tc>
          <w:tcPr>
            <w:tcW w:w="266" w:type="dxa"/>
            <w:vAlign w:val="center"/>
          </w:tcPr>
          <w:p w14:paraId="60366CAA" w14:textId="77777777" w:rsidR="00FE5686" w:rsidRPr="00C20284" w:rsidRDefault="00FE5686" w:rsidP="008A7452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  <w:vAlign w:val="center"/>
          </w:tcPr>
          <w:p w14:paraId="22F3A5B4" w14:textId="77777777" w:rsidR="00FE5686" w:rsidRPr="00C20284" w:rsidRDefault="00FE5686" w:rsidP="001A71A9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  <w:vAlign w:val="center"/>
          </w:tcPr>
          <w:p w14:paraId="7828AC1A" w14:textId="77777777" w:rsidR="00FE5686" w:rsidRPr="00C20284" w:rsidRDefault="00FE5686" w:rsidP="008A7452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4B5F46BF" w14:textId="27F53581" w:rsidR="00FE5686" w:rsidRPr="00C20284" w:rsidRDefault="00DD658E" w:rsidP="008A7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DD658E">
              <w:rPr>
                <w:rFonts w:ascii="Angsana New" w:hAnsi="Angsana New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270" w:type="dxa"/>
            <w:vAlign w:val="center"/>
          </w:tcPr>
          <w:p w14:paraId="2129FD68" w14:textId="77777777" w:rsidR="00FE5686" w:rsidRPr="00C20284" w:rsidRDefault="00FE5686" w:rsidP="008A7452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  <w:hideMark/>
          </w:tcPr>
          <w:p w14:paraId="62EB4776" w14:textId="77777777" w:rsidR="00FE5686" w:rsidRPr="00C20284" w:rsidRDefault="00FE5686" w:rsidP="008A7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100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00</w:t>
            </w:r>
          </w:p>
        </w:tc>
      </w:tr>
      <w:tr w:rsidR="00FE5686" w:rsidRPr="00C20284" w14:paraId="3C49C495" w14:textId="77777777" w:rsidTr="00CF5E1D">
        <w:trPr>
          <w:trHeight w:val="20"/>
        </w:trPr>
        <w:tc>
          <w:tcPr>
            <w:tcW w:w="3870" w:type="dxa"/>
            <w:vAlign w:val="center"/>
          </w:tcPr>
          <w:p w14:paraId="55AECBC0" w14:textId="16A3C4E1" w:rsidR="00FE5686" w:rsidRPr="00C20284" w:rsidRDefault="00FE5686" w:rsidP="008A7452">
            <w:pPr>
              <w:tabs>
                <w:tab w:val="left" w:pos="162"/>
              </w:tabs>
              <w:ind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  <w:vAlign w:val="center"/>
          </w:tcPr>
          <w:p w14:paraId="2DCB7046" w14:textId="77777777" w:rsidR="00FE5686" w:rsidRPr="00C20284" w:rsidRDefault="00FE5686" w:rsidP="008A745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  <w:vAlign w:val="center"/>
            <w:hideMark/>
          </w:tcPr>
          <w:p w14:paraId="709EFA01" w14:textId="77777777" w:rsidR="00FE5686" w:rsidRPr="00C20284" w:rsidRDefault="00FE5686" w:rsidP="008A745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C20284">
              <w:rPr>
                <w:rFonts w:ascii="Angsana New" w:hAnsi="Angsana New"/>
                <w:sz w:val="24"/>
                <w:szCs w:val="24"/>
                <w:cs/>
              </w:rPr>
              <w:t>อาหารแปรรูปจากเนื้อสัตว์และอาหาร</w:t>
            </w:r>
          </w:p>
        </w:tc>
        <w:tc>
          <w:tcPr>
            <w:tcW w:w="266" w:type="dxa"/>
            <w:vAlign w:val="center"/>
          </w:tcPr>
          <w:p w14:paraId="1DE9EAA2" w14:textId="77777777" w:rsidR="00FE5686" w:rsidRPr="00C20284" w:rsidRDefault="00FE5686" w:rsidP="008A7452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  <w:vAlign w:val="center"/>
          </w:tcPr>
          <w:p w14:paraId="31DAFC7A" w14:textId="77777777" w:rsidR="00FE5686" w:rsidRPr="00C20284" w:rsidRDefault="00FE5686" w:rsidP="001A71A9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  <w:vAlign w:val="center"/>
          </w:tcPr>
          <w:p w14:paraId="3914B3EE" w14:textId="77777777" w:rsidR="00FE5686" w:rsidRPr="00C20284" w:rsidRDefault="00FE5686" w:rsidP="008A7452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6A47829B" w14:textId="77777777" w:rsidR="00FE5686" w:rsidRPr="00C20284" w:rsidRDefault="00FE5686" w:rsidP="008A7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0" w:type="dxa"/>
            <w:vAlign w:val="center"/>
          </w:tcPr>
          <w:p w14:paraId="546A69A5" w14:textId="77777777" w:rsidR="00FE5686" w:rsidRPr="00C20284" w:rsidRDefault="00FE5686" w:rsidP="008A7452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 w14:paraId="1163CA04" w14:textId="77777777" w:rsidR="00FE5686" w:rsidRPr="00C20284" w:rsidRDefault="00FE5686" w:rsidP="008A7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6"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E5686" w:rsidRPr="00C20284" w14:paraId="4C9532F7" w14:textId="77777777" w:rsidTr="00CF5E1D">
        <w:trPr>
          <w:trHeight w:val="20"/>
        </w:trPr>
        <w:tc>
          <w:tcPr>
            <w:tcW w:w="3870" w:type="dxa"/>
            <w:vAlign w:val="center"/>
          </w:tcPr>
          <w:p w14:paraId="75076CC1" w14:textId="77777777" w:rsidR="00FE5686" w:rsidRPr="00C20284" w:rsidRDefault="00FE5686" w:rsidP="008A7452">
            <w:pPr>
              <w:tabs>
                <w:tab w:val="left" w:pos="162"/>
              </w:tabs>
              <w:ind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  <w:vAlign w:val="center"/>
          </w:tcPr>
          <w:p w14:paraId="38E42625" w14:textId="77777777" w:rsidR="00FE5686" w:rsidRPr="00C20284" w:rsidRDefault="00FE5686" w:rsidP="008A745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  <w:vAlign w:val="center"/>
            <w:hideMark/>
          </w:tcPr>
          <w:p w14:paraId="23982100" w14:textId="77777777" w:rsidR="00FE5686" w:rsidRPr="00C20284" w:rsidRDefault="00FE5686" w:rsidP="008A745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C20284">
              <w:rPr>
                <w:rFonts w:ascii="Angsana New" w:hAnsi="Angsana New"/>
                <w:sz w:val="24"/>
                <w:szCs w:val="24"/>
                <w:cs/>
              </w:rPr>
              <w:t>สำเร็จรูป</w:t>
            </w:r>
          </w:p>
        </w:tc>
        <w:tc>
          <w:tcPr>
            <w:tcW w:w="266" w:type="dxa"/>
            <w:vAlign w:val="center"/>
          </w:tcPr>
          <w:p w14:paraId="1E36C263" w14:textId="77777777" w:rsidR="00FE5686" w:rsidRPr="00C20284" w:rsidRDefault="00FE5686" w:rsidP="008A7452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  <w:vAlign w:val="center"/>
          </w:tcPr>
          <w:p w14:paraId="35CC0B16" w14:textId="77777777" w:rsidR="00FE5686" w:rsidRPr="00C20284" w:rsidRDefault="00FE5686" w:rsidP="001A71A9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  <w:vAlign w:val="center"/>
          </w:tcPr>
          <w:p w14:paraId="6FD20A87" w14:textId="77777777" w:rsidR="00FE5686" w:rsidRPr="00C20284" w:rsidRDefault="00FE5686" w:rsidP="008A7452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67EADE71" w14:textId="77777777" w:rsidR="00FE5686" w:rsidRPr="00C20284" w:rsidRDefault="00FE5686" w:rsidP="008A7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0" w:type="dxa"/>
            <w:vAlign w:val="center"/>
          </w:tcPr>
          <w:p w14:paraId="38648991" w14:textId="77777777" w:rsidR="00FE5686" w:rsidRPr="00C20284" w:rsidRDefault="00FE5686" w:rsidP="008A7452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 w14:paraId="03FE4477" w14:textId="77777777" w:rsidR="00FE5686" w:rsidRPr="00C20284" w:rsidRDefault="00FE5686" w:rsidP="008A7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6"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556098" w:rsidRPr="00C20284" w14:paraId="1655F8F1" w14:textId="77777777" w:rsidTr="00B1076F">
        <w:trPr>
          <w:trHeight w:val="20"/>
        </w:trPr>
        <w:tc>
          <w:tcPr>
            <w:tcW w:w="3870" w:type="dxa"/>
            <w:vAlign w:val="center"/>
            <w:hideMark/>
          </w:tcPr>
          <w:p w14:paraId="0BBDD5EE" w14:textId="523B5DCA" w:rsidR="00556098" w:rsidRPr="00C20284" w:rsidRDefault="00556098" w:rsidP="00556098">
            <w:pPr>
              <w:tabs>
                <w:tab w:val="left" w:pos="162"/>
              </w:tabs>
              <w:ind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</w:t>
            </w:r>
            <w:r w:rsidRPr="00C20284">
              <w:rPr>
                <w:rFonts w:ascii="Angsana New" w:hAnsi="Angsana New"/>
                <w:sz w:val="24"/>
                <w:szCs w:val="24"/>
                <w:cs/>
              </w:rPr>
              <w:t>)</w:t>
            </w:r>
            <w:r w:rsidRPr="00C20284">
              <w:rPr>
                <w:rFonts w:ascii="Angsana New" w:hAnsi="Angsana New"/>
                <w:sz w:val="24"/>
                <w:szCs w:val="24"/>
              </w:rPr>
              <w:t xml:space="preserve">   Berice LLC</w:t>
            </w:r>
          </w:p>
        </w:tc>
        <w:tc>
          <w:tcPr>
            <w:tcW w:w="265" w:type="dxa"/>
            <w:vAlign w:val="center"/>
          </w:tcPr>
          <w:p w14:paraId="0CC4D02C" w14:textId="77777777" w:rsidR="00556098" w:rsidRPr="00C20284" w:rsidRDefault="00556098" w:rsidP="00556098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  <w:vAlign w:val="center"/>
            <w:hideMark/>
          </w:tcPr>
          <w:p w14:paraId="7572F11D" w14:textId="0D7D31B6" w:rsidR="00556098" w:rsidRPr="00C20284" w:rsidRDefault="00556098" w:rsidP="00556098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กิจการลงทุนในธุรกิจร้านอาหาร</w:t>
            </w:r>
          </w:p>
        </w:tc>
        <w:tc>
          <w:tcPr>
            <w:tcW w:w="266" w:type="dxa"/>
            <w:vAlign w:val="center"/>
          </w:tcPr>
          <w:p w14:paraId="5598CA2A" w14:textId="77777777" w:rsidR="00556098" w:rsidRPr="00C20284" w:rsidRDefault="00556098" w:rsidP="00556098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  <w:vAlign w:val="center"/>
          </w:tcPr>
          <w:p w14:paraId="619084FF" w14:textId="5AF8C27C" w:rsidR="00556098" w:rsidRPr="00C20284" w:rsidRDefault="00556098" w:rsidP="00556098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251" w:type="dxa"/>
            <w:vAlign w:val="center"/>
          </w:tcPr>
          <w:p w14:paraId="004B1F61" w14:textId="77777777" w:rsidR="00556098" w:rsidRPr="00C20284" w:rsidRDefault="00556098" w:rsidP="00556098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5CFF7F90" w14:textId="1764F3F3" w:rsidR="00556098" w:rsidRPr="00C20284" w:rsidRDefault="00556098" w:rsidP="0055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</w:p>
        </w:tc>
        <w:tc>
          <w:tcPr>
            <w:tcW w:w="270" w:type="dxa"/>
            <w:vAlign w:val="center"/>
          </w:tcPr>
          <w:p w14:paraId="50CDA169" w14:textId="77777777" w:rsidR="00556098" w:rsidRPr="00C20284" w:rsidRDefault="00556098" w:rsidP="00556098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  <w:hideMark/>
          </w:tcPr>
          <w:p w14:paraId="7BB62929" w14:textId="78E7D28F" w:rsidR="00556098" w:rsidRPr="00C20284" w:rsidRDefault="00556098" w:rsidP="0055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</w:p>
        </w:tc>
      </w:tr>
      <w:tr w:rsidR="00556098" w:rsidRPr="00C20284" w14:paraId="7133FB21" w14:textId="77777777" w:rsidTr="00B1076F">
        <w:tc>
          <w:tcPr>
            <w:tcW w:w="3870" w:type="dxa"/>
            <w:vAlign w:val="center"/>
          </w:tcPr>
          <w:p w14:paraId="2EBD739C" w14:textId="59369E07" w:rsidR="00556098" w:rsidRPr="00C20284" w:rsidRDefault="00556098" w:rsidP="00556098">
            <w:pPr>
              <w:tabs>
                <w:tab w:val="clear" w:pos="1644"/>
                <w:tab w:val="left" w:pos="162"/>
              </w:tabs>
              <w:ind w:left="261" w:right="-135" w:hanging="5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</w:t>
            </w:r>
            <w:r w:rsidRPr="00C20284">
              <w:rPr>
                <w:rFonts w:ascii="Angsana New" w:hAnsi="Angsana New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</w:rPr>
              <w:t>1</w:t>
            </w:r>
            <w:r w:rsidRPr="00C20284">
              <w:rPr>
                <w:rFonts w:ascii="Angsana New" w:hAnsi="Angsana New"/>
                <w:sz w:val="24"/>
                <w:szCs w:val="24"/>
              </w:rPr>
              <w:t>) Yipeng, LLC</w:t>
            </w:r>
          </w:p>
        </w:tc>
        <w:tc>
          <w:tcPr>
            <w:tcW w:w="265" w:type="dxa"/>
            <w:vAlign w:val="center"/>
          </w:tcPr>
          <w:p w14:paraId="3508FD51" w14:textId="77777777" w:rsidR="00556098" w:rsidRPr="00C20284" w:rsidRDefault="00556098" w:rsidP="00B1076F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</w:tcPr>
          <w:p w14:paraId="34EAD781" w14:textId="77777777" w:rsidR="00556098" w:rsidRPr="00C20284" w:rsidRDefault="00556098" w:rsidP="00B1076F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ร้านอาหาร</w:t>
            </w:r>
          </w:p>
        </w:tc>
        <w:tc>
          <w:tcPr>
            <w:tcW w:w="266" w:type="dxa"/>
            <w:vAlign w:val="center"/>
          </w:tcPr>
          <w:p w14:paraId="305A49DA" w14:textId="77777777" w:rsidR="00556098" w:rsidRPr="00C20284" w:rsidRDefault="00556098" w:rsidP="00B1076F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  <w:vAlign w:val="center"/>
          </w:tcPr>
          <w:p w14:paraId="12D00FCF" w14:textId="77777777" w:rsidR="00556098" w:rsidRPr="00C20284" w:rsidRDefault="00556098" w:rsidP="00B1076F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251" w:type="dxa"/>
            <w:vAlign w:val="center"/>
          </w:tcPr>
          <w:p w14:paraId="52FB22FC" w14:textId="77777777" w:rsidR="00556098" w:rsidRPr="00C20284" w:rsidRDefault="00556098" w:rsidP="00B1076F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0779EC86" w14:textId="77777777" w:rsidR="00556098" w:rsidRPr="00C20284" w:rsidRDefault="00556098" w:rsidP="00B1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</w:p>
        </w:tc>
        <w:tc>
          <w:tcPr>
            <w:tcW w:w="270" w:type="dxa"/>
            <w:vAlign w:val="center"/>
          </w:tcPr>
          <w:p w14:paraId="6B739563" w14:textId="77777777" w:rsidR="00556098" w:rsidRPr="00C20284" w:rsidRDefault="00556098" w:rsidP="00B1076F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 w14:paraId="4C36E675" w14:textId="77777777" w:rsidR="00556098" w:rsidRPr="00C20284" w:rsidRDefault="00556098" w:rsidP="00B1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</w:p>
        </w:tc>
      </w:tr>
      <w:tr w:rsidR="00FE5686" w:rsidRPr="00C20284" w14:paraId="6B0A2D74" w14:textId="77777777" w:rsidTr="00CF5E1D">
        <w:trPr>
          <w:trHeight w:val="20"/>
        </w:trPr>
        <w:tc>
          <w:tcPr>
            <w:tcW w:w="3870" w:type="dxa"/>
            <w:vAlign w:val="center"/>
          </w:tcPr>
          <w:p w14:paraId="12D10E3E" w14:textId="2DC91F1C" w:rsidR="00FE5686" w:rsidRPr="00C20284" w:rsidRDefault="00556098" w:rsidP="008A7452">
            <w:pPr>
              <w:tabs>
                <w:tab w:val="left" w:pos="162"/>
              </w:tabs>
              <w:ind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</w:t>
            </w:r>
            <w:r w:rsidR="00FE5686" w:rsidRPr="00C20284">
              <w:rPr>
                <w:rFonts w:ascii="Angsana New" w:hAnsi="Angsana New"/>
                <w:sz w:val="24"/>
                <w:szCs w:val="24"/>
              </w:rPr>
              <w:t xml:space="preserve">)   </w:t>
            </w:r>
            <w:r w:rsidR="00FE5686" w:rsidRPr="004653BC">
              <w:rPr>
                <w:rFonts w:ascii="Angsana New" w:hAnsi="Angsana New"/>
                <w:sz w:val="24"/>
                <w:szCs w:val="24"/>
                <w:cs/>
              </w:rPr>
              <w:t>บริษัท สวนสมบูรณ์ จำกัด</w:t>
            </w:r>
          </w:p>
        </w:tc>
        <w:tc>
          <w:tcPr>
            <w:tcW w:w="265" w:type="dxa"/>
            <w:vAlign w:val="center"/>
          </w:tcPr>
          <w:p w14:paraId="791C1233" w14:textId="77777777" w:rsidR="00FE5686" w:rsidRPr="00C20284" w:rsidRDefault="00FE5686" w:rsidP="008A745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  <w:vAlign w:val="center"/>
          </w:tcPr>
          <w:p w14:paraId="44F318C7" w14:textId="77777777" w:rsidR="00FE5686" w:rsidRPr="00C20284" w:rsidRDefault="00FE5686" w:rsidP="008A745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C2EFC">
              <w:rPr>
                <w:rFonts w:ascii="Angsana New" w:hAnsi="Angsana New"/>
                <w:sz w:val="24"/>
                <w:szCs w:val="24"/>
                <w:cs/>
              </w:rPr>
              <w:t>ปลูกพืชเพื่อการเกษตร</w:t>
            </w:r>
          </w:p>
        </w:tc>
        <w:tc>
          <w:tcPr>
            <w:tcW w:w="266" w:type="dxa"/>
            <w:vAlign w:val="center"/>
          </w:tcPr>
          <w:p w14:paraId="3D0A53A6" w14:textId="77777777" w:rsidR="00FE5686" w:rsidRPr="00C20284" w:rsidRDefault="00FE5686" w:rsidP="008A7452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  <w:vAlign w:val="center"/>
          </w:tcPr>
          <w:p w14:paraId="5037DA79" w14:textId="77777777" w:rsidR="00FE5686" w:rsidRPr="00C20284" w:rsidRDefault="00FE5686" w:rsidP="001A71A9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51" w:type="dxa"/>
            <w:vAlign w:val="center"/>
          </w:tcPr>
          <w:p w14:paraId="09C545A0" w14:textId="77777777" w:rsidR="00FE5686" w:rsidRPr="00C20284" w:rsidRDefault="00FE5686" w:rsidP="008A7452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700CD3A7" w14:textId="77777777" w:rsidR="00FE5686" w:rsidRPr="00C20284" w:rsidRDefault="00FE5686" w:rsidP="008A7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</w:p>
        </w:tc>
        <w:tc>
          <w:tcPr>
            <w:tcW w:w="270" w:type="dxa"/>
            <w:vAlign w:val="center"/>
          </w:tcPr>
          <w:p w14:paraId="3720A747" w14:textId="77777777" w:rsidR="00FE5686" w:rsidRPr="00C20284" w:rsidRDefault="00FE5686" w:rsidP="008A7452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 w14:paraId="7ABE2123" w14:textId="77777777" w:rsidR="00FE5686" w:rsidRPr="00C20284" w:rsidRDefault="00FE5686" w:rsidP="008A7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-</w:t>
            </w:r>
          </w:p>
        </w:tc>
      </w:tr>
      <w:tr w:rsidR="00FE5686" w:rsidRPr="00C20284" w14:paraId="6C33B398" w14:textId="77777777" w:rsidTr="008A7452">
        <w:trPr>
          <w:trHeight w:hRule="exact" w:val="144"/>
        </w:trPr>
        <w:tc>
          <w:tcPr>
            <w:tcW w:w="3870" w:type="dxa"/>
          </w:tcPr>
          <w:p w14:paraId="007EB128" w14:textId="77777777" w:rsidR="00FE5686" w:rsidRPr="00C20284" w:rsidRDefault="00FE5686" w:rsidP="008A7452">
            <w:pPr>
              <w:tabs>
                <w:tab w:val="left" w:pos="162"/>
              </w:tabs>
              <w:ind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</w:tcPr>
          <w:p w14:paraId="175F024F" w14:textId="77777777" w:rsidR="00FE5686" w:rsidRPr="00C20284" w:rsidRDefault="00FE5686" w:rsidP="008A745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</w:tcPr>
          <w:p w14:paraId="32E83BB6" w14:textId="77777777" w:rsidR="00FE5686" w:rsidRPr="00C20284" w:rsidRDefault="00FE5686" w:rsidP="008A745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12477E23" w14:textId="77777777" w:rsidR="00FE5686" w:rsidRPr="00C20284" w:rsidRDefault="00FE5686" w:rsidP="008A7452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5BBECBB5" w14:textId="77777777" w:rsidR="00FE5686" w:rsidRPr="00C20284" w:rsidRDefault="00FE5686" w:rsidP="001A71A9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</w:tcPr>
          <w:p w14:paraId="4199CFC9" w14:textId="77777777" w:rsidR="00FE5686" w:rsidRPr="00C20284" w:rsidRDefault="00FE5686" w:rsidP="008A7452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44C518E7" w14:textId="77777777" w:rsidR="00FE5686" w:rsidRPr="00C20284" w:rsidRDefault="00FE5686" w:rsidP="008A7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0" w:type="dxa"/>
          </w:tcPr>
          <w:p w14:paraId="58592950" w14:textId="77777777" w:rsidR="00FE5686" w:rsidRPr="00C20284" w:rsidRDefault="00FE5686" w:rsidP="008A7452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6F92C245" w14:textId="77777777" w:rsidR="00FE5686" w:rsidRPr="00C20284" w:rsidRDefault="00FE5686" w:rsidP="008A7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6"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E5686" w:rsidRPr="00C20284" w14:paraId="58DB6644" w14:textId="77777777" w:rsidTr="008A7452">
        <w:tc>
          <w:tcPr>
            <w:tcW w:w="3870" w:type="dxa"/>
          </w:tcPr>
          <w:p w14:paraId="167DC907" w14:textId="77777777" w:rsidR="00FE5686" w:rsidRPr="00C20284" w:rsidRDefault="00FE5686" w:rsidP="008A7452">
            <w:pPr>
              <w:tabs>
                <w:tab w:val="left" w:pos="162"/>
              </w:tabs>
              <w:ind w:right="-135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บริษัทย่อยทางตรงและอ้อม</w:t>
            </w:r>
          </w:p>
        </w:tc>
        <w:tc>
          <w:tcPr>
            <w:tcW w:w="265" w:type="dxa"/>
          </w:tcPr>
          <w:p w14:paraId="7295E04A" w14:textId="77777777" w:rsidR="00FE5686" w:rsidRPr="00C20284" w:rsidRDefault="00FE5686" w:rsidP="008A745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</w:tcPr>
          <w:p w14:paraId="7ACA7369" w14:textId="77777777" w:rsidR="00FE5686" w:rsidRPr="00C20284" w:rsidRDefault="00FE5686" w:rsidP="008A745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43BA7F27" w14:textId="77777777" w:rsidR="00FE5686" w:rsidRPr="00C20284" w:rsidRDefault="00FE5686" w:rsidP="008A7452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64ACC652" w14:textId="77777777" w:rsidR="00FE5686" w:rsidRPr="00C20284" w:rsidRDefault="00FE5686" w:rsidP="001A71A9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534118BF" w14:textId="77777777" w:rsidR="00FE5686" w:rsidRPr="00C20284" w:rsidRDefault="00FE5686" w:rsidP="008A7452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035F32E1" w14:textId="77777777" w:rsidR="00FE5686" w:rsidRPr="00C20284" w:rsidRDefault="00FE5686" w:rsidP="008A7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762F8CE5" w14:textId="77777777" w:rsidR="00FE5686" w:rsidRPr="00C20284" w:rsidRDefault="00FE5686" w:rsidP="008A7452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193D1F03" w14:textId="77777777" w:rsidR="00FE5686" w:rsidRPr="00367ADF" w:rsidRDefault="00FE5686" w:rsidP="008A7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FE5686" w:rsidRPr="00C20284" w14:paraId="772A9AF6" w14:textId="77777777" w:rsidTr="008A7452">
        <w:tc>
          <w:tcPr>
            <w:tcW w:w="3870" w:type="dxa"/>
          </w:tcPr>
          <w:p w14:paraId="73EF3709" w14:textId="77777777" w:rsidR="00FE5686" w:rsidRPr="00C20284" w:rsidRDefault="00FE5686" w:rsidP="008A7452">
            <w:pPr>
              <w:tabs>
                <w:tab w:val="left" w:pos="162"/>
              </w:tabs>
              <w:ind w:right="-135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711B9">
              <w:rPr>
                <w:rFonts w:ascii="Angsana New" w:hAnsi="Angsana New"/>
                <w:sz w:val="24"/>
                <w:szCs w:val="24"/>
              </w:rPr>
              <w:t>1</w:t>
            </w:r>
            <w:r w:rsidRPr="00C20284">
              <w:rPr>
                <w:rFonts w:ascii="Angsana New" w:hAnsi="Angsana New"/>
                <w:sz w:val="24"/>
                <w:szCs w:val="24"/>
                <w:cs/>
              </w:rPr>
              <w:t xml:space="preserve">)  </w:t>
            </w:r>
            <w:r w:rsidRPr="00C20284">
              <w:rPr>
                <w:rFonts w:ascii="Angsana New" w:hAnsi="Angsana New"/>
                <w:sz w:val="24"/>
                <w:szCs w:val="24"/>
              </w:rPr>
              <w:tab/>
            </w:r>
            <w:r w:rsidRPr="00C20284">
              <w:rPr>
                <w:rFonts w:ascii="Angsana New" w:hAnsi="Angsana New"/>
                <w:sz w:val="24"/>
                <w:szCs w:val="24"/>
                <w:cs/>
              </w:rPr>
              <w:t>บริษัท ซี</w:t>
            </w:r>
            <w:r w:rsidRPr="00C20284">
              <w:rPr>
                <w:rFonts w:ascii="Angsana New" w:hAnsi="Angsana New"/>
                <w:sz w:val="24"/>
                <w:szCs w:val="24"/>
              </w:rPr>
              <w:t>.</w:t>
            </w:r>
            <w:r w:rsidRPr="00C20284">
              <w:rPr>
                <w:rFonts w:ascii="Angsana New" w:hAnsi="Angsana New"/>
                <w:sz w:val="24"/>
                <w:szCs w:val="24"/>
                <w:cs/>
              </w:rPr>
              <w:t>พี</w:t>
            </w:r>
            <w:r w:rsidRPr="00C20284">
              <w:rPr>
                <w:rFonts w:ascii="Angsana New" w:hAnsi="Angsana New"/>
                <w:sz w:val="24"/>
                <w:szCs w:val="24"/>
              </w:rPr>
              <w:t xml:space="preserve">. </w:t>
            </w:r>
            <w:r w:rsidRPr="00C20284">
              <w:rPr>
                <w:rFonts w:ascii="Angsana New" w:hAnsi="Angsana New"/>
                <w:sz w:val="24"/>
                <w:szCs w:val="24"/>
                <w:cs/>
              </w:rPr>
              <w:t xml:space="preserve">เมอร์แชนไดซิ่ง จำกัด </w:t>
            </w:r>
          </w:p>
        </w:tc>
        <w:tc>
          <w:tcPr>
            <w:tcW w:w="265" w:type="dxa"/>
          </w:tcPr>
          <w:p w14:paraId="3B1F4988" w14:textId="77777777" w:rsidR="00FE5686" w:rsidRPr="00C20284" w:rsidRDefault="00FE5686" w:rsidP="008A745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</w:tcPr>
          <w:p w14:paraId="3A54CA96" w14:textId="77777777" w:rsidR="00FE5686" w:rsidRPr="00C20284" w:rsidRDefault="00FE5686" w:rsidP="008A745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กิจการลงทุนและการค้าระหว่างประเทศ</w:t>
            </w:r>
          </w:p>
        </w:tc>
        <w:tc>
          <w:tcPr>
            <w:tcW w:w="266" w:type="dxa"/>
          </w:tcPr>
          <w:p w14:paraId="61ECB0B6" w14:textId="77777777" w:rsidR="00FE5686" w:rsidRPr="00C20284" w:rsidRDefault="00FE5686" w:rsidP="008A7452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50441640" w14:textId="77777777" w:rsidR="00FE5686" w:rsidRPr="00C20284" w:rsidRDefault="00FE5686" w:rsidP="001A71A9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51" w:type="dxa"/>
          </w:tcPr>
          <w:p w14:paraId="5F1670D0" w14:textId="77777777" w:rsidR="00FE5686" w:rsidRPr="00C20284" w:rsidRDefault="00FE5686" w:rsidP="008A7452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7AF2B40D" w14:textId="2F44AC04" w:rsidR="00FE5686" w:rsidRPr="00C20284" w:rsidRDefault="00DD658E" w:rsidP="008A7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</w:p>
        </w:tc>
        <w:tc>
          <w:tcPr>
            <w:tcW w:w="270" w:type="dxa"/>
          </w:tcPr>
          <w:p w14:paraId="4BF2446B" w14:textId="77777777" w:rsidR="00FE5686" w:rsidRPr="00C20284" w:rsidRDefault="00FE5686" w:rsidP="008A7452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283793B7" w14:textId="77777777" w:rsidR="00FE5686" w:rsidRPr="00C20284" w:rsidRDefault="00FE5686" w:rsidP="008A7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</w:p>
        </w:tc>
      </w:tr>
      <w:tr w:rsidR="00FE5686" w:rsidRPr="00C20284" w14:paraId="5A91EEC3" w14:textId="77777777" w:rsidTr="008A7452">
        <w:tc>
          <w:tcPr>
            <w:tcW w:w="3870" w:type="dxa"/>
          </w:tcPr>
          <w:p w14:paraId="3887B426" w14:textId="77777777" w:rsidR="00FE5686" w:rsidRPr="00C20284" w:rsidRDefault="00FE5686" w:rsidP="008A7452">
            <w:pPr>
              <w:tabs>
                <w:tab w:val="left" w:pos="162"/>
              </w:tabs>
              <w:ind w:left="437" w:right="-135" w:hanging="18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711B9">
              <w:rPr>
                <w:rFonts w:ascii="Angsana New" w:hAnsi="Angsana New"/>
                <w:sz w:val="24"/>
                <w:szCs w:val="24"/>
              </w:rPr>
              <w:t>1</w:t>
            </w:r>
            <w:r w:rsidRPr="00C20284">
              <w:rPr>
                <w:rFonts w:ascii="Angsana New" w:hAnsi="Angsana New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</w:rPr>
              <w:t>1</w:t>
            </w:r>
            <w:r w:rsidRPr="00C20284">
              <w:rPr>
                <w:rFonts w:ascii="Angsana New" w:hAnsi="Angsana New"/>
                <w:sz w:val="24"/>
                <w:szCs w:val="24"/>
              </w:rPr>
              <w:t xml:space="preserve">)   </w:t>
            </w:r>
            <w:r w:rsidRPr="00C20284">
              <w:rPr>
                <w:rFonts w:ascii="Angsana New" w:hAnsi="Angsana New"/>
                <w:sz w:val="24"/>
                <w:szCs w:val="24"/>
                <w:cs/>
              </w:rPr>
              <w:t>บริษัท เชสเตอร์ฟู้ด จำกัด</w:t>
            </w:r>
          </w:p>
        </w:tc>
        <w:tc>
          <w:tcPr>
            <w:tcW w:w="265" w:type="dxa"/>
          </w:tcPr>
          <w:p w14:paraId="4916D51E" w14:textId="77777777" w:rsidR="00FE5686" w:rsidRPr="00C20284" w:rsidRDefault="00FE5686" w:rsidP="008A745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</w:tcPr>
          <w:p w14:paraId="0BFACC66" w14:textId="057CB210" w:rsidR="00FE5686" w:rsidRPr="00C20284" w:rsidRDefault="00FE5686" w:rsidP="008A745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ร้านอาหาร</w:t>
            </w:r>
          </w:p>
        </w:tc>
        <w:tc>
          <w:tcPr>
            <w:tcW w:w="266" w:type="dxa"/>
          </w:tcPr>
          <w:p w14:paraId="2F801922" w14:textId="77777777" w:rsidR="00FE5686" w:rsidRPr="00C20284" w:rsidRDefault="00FE5686" w:rsidP="008A7452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6050EA0B" w14:textId="77777777" w:rsidR="00FE5686" w:rsidRPr="00C20284" w:rsidRDefault="00FE5686" w:rsidP="001A71A9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51" w:type="dxa"/>
          </w:tcPr>
          <w:p w14:paraId="1B2F86C8" w14:textId="77777777" w:rsidR="00FE5686" w:rsidRPr="00C20284" w:rsidRDefault="00FE5686" w:rsidP="008A7452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095277E2" w14:textId="7887DAE9" w:rsidR="00FE5686" w:rsidRPr="00C20284" w:rsidRDefault="00DD658E" w:rsidP="008A7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</w:p>
        </w:tc>
        <w:tc>
          <w:tcPr>
            <w:tcW w:w="270" w:type="dxa"/>
          </w:tcPr>
          <w:p w14:paraId="3BCDC8AE" w14:textId="77777777" w:rsidR="00FE5686" w:rsidRPr="00C20284" w:rsidRDefault="00FE5686" w:rsidP="008A7452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6098A229" w14:textId="77777777" w:rsidR="00FE5686" w:rsidRPr="00C20284" w:rsidRDefault="00FE5686" w:rsidP="008A7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</w:p>
        </w:tc>
      </w:tr>
      <w:tr w:rsidR="00FE5686" w:rsidRPr="00C20284" w14:paraId="4A38D82F" w14:textId="77777777" w:rsidTr="008A7452">
        <w:tc>
          <w:tcPr>
            <w:tcW w:w="3870" w:type="dxa"/>
          </w:tcPr>
          <w:p w14:paraId="2B818FF3" w14:textId="77777777" w:rsidR="00FE5686" w:rsidRPr="00C20284" w:rsidRDefault="00FE5686" w:rsidP="008A7452">
            <w:pPr>
              <w:tabs>
                <w:tab w:val="clear" w:pos="680"/>
                <w:tab w:val="left" w:pos="162"/>
                <w:tab w:val="left" w:pos="614"/>
              </w:tabs>
              <w:ind w:left="437" w:right="-135" w:hanging="18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711B9">
              <w:rPr>
                <w:rFonts w:ascii="Angsana New" w:hAnsi="Angsana New"/>
                <w:sz w:val="24"/>
                <w:szCs w:val="24"/>
              </w:rPr>
              <w:t>1</w:t>
            </w:r>
            <w:r w:rsidRPr="00C20284">
              <w:rPr>
                <w:rFonts w:ascii="Angsana New" w:hAnsi="Angsana New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</w:rPr>
              <w:t>2</w:t>
            </w:r>
            <w:r w:rsidRPr="00C20284">
              <w:rPr>
                <w:rFonts w:ascii="Angsana New" w:hAnsi="Angsana New"/>
                <w:sz w:val="24"/>
                <w:szCs w:val="24"/>
                <w:cs/>
              </w:rPr>
              <w:t xml:space="preserve">)  </w:t>
            </w:r>
            <w:r w:rsidRPr="00C20284">
              <w:rPr>
                <w:rFonts w:ascii="Angsana New" w:hAnsi="Angsana New"/>
                <w:sz w:val="24"/>
                <w:szCs w:val="24"/>
              </w:rPr>
              <w:tab/>
            </w:r>
            <w:r w:rsidRPr="00C20284">
              <w:rPr>
                <w:rFonts w:ascii="Angsana New" w:hAnsi="Angsana New"/>
                <w:sz w:val="24"/>
                <w:szCs w:val="24"/>
                <w:cs/>
              </w:rPr>
              <w:t xml:space="preserve">บริษัท ซีพีเอฟ เทรดดิ้ง จำกัด </w:t>
            </w:r>
          </w:p>
        </w:tc>
        <w:tc>
          <w:tcPr>
            <w:tcW w:w="265" w:type="dxa"/>
          </w:tcPr>
          <w:p w14:paraId="247C2057" w14:textId="77777777" w:rsidR="00FE5686" w:rsidRPr="00C20284" w:rsidRDefault="00FE5686" w:rsidP="008A745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</w:tcPr>
          <w:p w14:paraId="48F172E3" w14:textId="77777777" w:rsidR="00FE5686" w:rsidRPr="00C20284" w:rsidRDefault="00FE5686" w:rsidP="008A745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ค้าส่งและค้าปลีกผลิตภัณฑ์อาหาร</w:t>
            </w:r>
          </w:p>
        </w:tc>
        <w:tc>
          <w:tcPr>
            <w:tcW w:w="266" w:type="dxa"/>
          </w:tcPr>
          <w:p w14:paraId="71D13AAA" w14:textId="77777777" w:rsidR="00FE5686" w:rsidRPr="00C20284" w:rsidRDefault="00FE5686" w:rsidP="008A7452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2C4818D" w14:textId="77777777" w:rsidR="00FE5686" w:rsidRPr="00C20284" w:rsidRDefault="00FE5686" w:rsidP="001A71A9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51" w:type="dxa"/>
          </w:tcPr>
          <w:p w14:paraId="47AAA004" w14:textId="77777777" w:rsidR="00FE5686" w:rsidRPr="00C20284" w:rsidRDefault="00FE5686" w:rsidP="008A7452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77C99038" w14:textId="0EE60519" w:rsidR="00FE5686" w:rsidRPr="00C20284" w:rsidRDefault="00DD658E" w:rsidP="008A7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</w:p>
        </w:tc>
        <w:tc>
          <w:tcPr>
            <w:tcW w:w="270" w:type="dxa"/>
          </w:tcPr>
          <w:p w14:paraId="0AAEB23A" w14:textId="77777777" w:rsidR="00FE5686" w:rsidRPr="00C20284" w:rsidRDefault="00FE5686" w:rsidP="008A7452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6AF8148A" w14:textId="77777777" w:rsidR="00FE5686" w:rsidRPr="00C20284" w:rsidRDefault="00FE5686" w:rsidP="008A7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</w:p>
        </w:tc>
      </w:tr>
      <w:tr w:rsidR="00FE5686" w:rsidRPr="00C20284" w14:paraId="29B00356" w14:textId="77777777" w:rsidTr="008A7452">
        <w:tc>
          <w:tcPr>
            <w:tcW w:w="3870" w:type="dxa"/>
          </w:tcPr>
          <w:p w14:paraId="01CA6C34" w14:textId="77777777" w:rsidR="00FE5686" w:rsidRPr="00C20284" w:rsidRDefault="00FE5686" w:rsidP="008A7452">
            <w:pPr>
              <w:tabs>
                <w:tab w:val="left" w:pos="162"/>
              </w:tabs>
              <w:ind w:left="437" w:right="-135" w:hanging="18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711B9">
              <w:rPr>
                <w:rFonts w:ascii="Angsana New" w:hAnsi="Angsana New"/>
                <w:sz w:val="24"/>
                <w:szCs w:val="24"/>
              </w:rPr>
              <w:t>1</w:t>
            </w:r>
            <w:r w:rsidRPr="00C20284">
              <w:rPr>
                <w:rFonts w:ascii="Angsana New" w:hAnsi="Angsana New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</w:rPr>
              <w:t>3</w:t>
            </w:r>
            <w:r w:rsidRPr="00C20284">
              <w:rPr>
                <w:rFonts w:ascii="Angsana New" w:hAnsi="Angsana New"/>
                <w:sz w:val="24"/>
                <w:szCs w:val="24"/>
              </w:rPr>
              <w:t xml:space="preserve">)   </w:t>
            </w:r>
            <w:r w:rsidRPr="00C20284">
              <w:rPr>
                <w:rFonts w:ascii="Angsana New" w:hAnsi="Angsana New"/>
                <w:sz w:val="24"/>
                <w:szCs w:val="24"/>
                <w:cs/>
              </w:rPr>
              <w:t>บริษัท ซีพีเอฟ ฟู้ด แอนด์ เบฟเวอร์เรจ จำกัด</w:t>
            </w:r>
          </w:p>
        </w:tc>
        <w:tc>
          <w:tcPr>
            <w:tcW w:w="265" w:type="dxa"/>
          </w:tcPr>
          <w:p w14:paraId="4DA5B44C" w14:textId="77777777" w:rsidR="00FE5686" w:rsidRPr="00C20284" w:rsidRDefault="00FE5686" w:rsidP="008A745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</w:tcPr>
          <w:p w14:paraId="6902A44C" w14:textId="77777777" w:rsidR="00FE5686" w:rsidRPr="00C20284" w:rsidRDefault="00FE5686" w:rsidP="008A745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ผลิตและจำหน่ายอาหารสำเร็จรูป</w:t>
            </w:r>
          </w:p>
        </w:tc>
        <w:tc>
          <w:tcPr>
            <w:tcW w:w="266" w:type="dxa"/>
            <w:vAlign w:val="center"/>
          </w:tcPr>
          <w:p w14:paraId="2565DC8A" w14:textId="77777777" w:rsidR="00FE5686" w:rsidRPr="00C20284" w:rsidRDefault="00FE5686" w:rsidP="008A7452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4FCA674F" w14:textId="77777777" w:rsidR="00FE5686" w:rsidRPr="00C20284" w:rsidRDefault="00FE5686" w:rsidP="001A71A9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51" w:type="dxa"/>
          </w:tcPr>
          <w:p w14:paraId="22EA1EFD" w14:textId="77777777" w:rsidR="00FE5686" w:rsidRPr="00C20284" w:rsidRDefault="00FE5686" w:rsidP="008A7452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0AB388DC" w14:textId="295E4BA7" w:rsidR="00FE5686" w:rsidRPr="00C20284" w:rsidRDefault="00DD658E" w:rsidP="008A7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</w:p>
        </w:tc>
        <w:tc>
          <w:tcPr>
            <w:tcW w:w="270" w:type="dxa"/>
          </w:tcPr>
          <w:p w14:paraId="24961533" w14:textId="77777777" w:rsidR="00FE5686" w:rsidRPr="00C20284" w:rsidRDefault="00FE5686" w:rsidP="008A7452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2CB7FEA0" w14:textId="77777777" w:rsidR="00FE5686" w:rsidRPr="00C20284" w:rsidRDefault="00FE5686" w:rsidP="008A7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</w:p>
        </w:tc>
      </w:tr>
      <w:tr w:rsidR="00FE5686" w:rsidRPr="00C20284" w14:paraId="38253A39" w14:textId="77777777" w:rsidTr="008A7452">
        <w:tc>
          <w:tcPr>
            <w:tcW w:w="3870" w:type="dxa"/>
          </w:tcPr>
          <w:p w14:paraId="607CD175" w14:textId="6C9617AC" w:rsidR="00FE5686" w:rsidRPr="00C20284" w:rsidRDefault="00FE5686" w:rsidP="008A7452">
            <w:pPr>
              <w:tabs>
                <w:tab w:val="left" w:pos="162"/>
              </w:tabs>
              <w:ind w:left="437" w:right="-135" w:hanging="183"/>
              <w:rPr>
                <w:rFonts w:ascii="Angsana New" w:hAnsi="Angsana New"/>
                <w:sz w:val="24"/>
                <w:szCs w:val="24"/>
              </w:rPr>
            </w:pPr>
            <w:r w:rsidRPr="009711B9">
              <w:rPr>
                <w:rFonts w:ascii="Angsana New" w:hAnsi="Angsana New"/>
                <w:sz w:val="24"/>
                <w:szCs w:val="24"/>
              </w:rPr>
              <w:t>1</w:t>
            </w:r>
            <w:r w:rsidRPr="00C20284">
              <w:rPr>
                <w:rFonts w:ascii="Angsana New" w:hAnsi="Angsana New"/>
                <w:sz w:val="24"/>
                <w:szCs w:val="24"/>
              </w:rPr>
              <w:t>.</w:t>
            </w:r>
            <w:r w:rsidR="003C6613">
              <w:rPr>
                <w:rFonts w:ascii="Angsana New" w:hAnsi="Angsana New"/>
                <w:sz w:val="24"/>
                <w:szCs w:val="24"/>
              </w:rPr>
              <w:t>4</w:t>
            </w:r>
            <w:r w:rsidRPr="00C20284">
              <w:rPr>
                <w:rFonts w:ascii="Angsana New" w:hAnsi="Angsana New"/>
                <w:sz w:val="24"/>
                <w:szCs w:val="24"/>
              </w:rPr>
              <w:t xml:space="preserve">)   </w:t>
            </w:r>
            <w:r w:rsidRPr="00C20284">
              <w:rPr>
                <w:rFonts w:ascii="Angsana New" w:hAnsi="Angsana New"/>
                <w:sz w:val="24"/>
                <w:szCs w:val="24"/>
                <w:cs/>
              </w:rPr>
              <w:t xml:space="preserve">บริษัท ซีพีเอฟ เรสเทอรองท์ แอนด์ </w:t>
            </w:r>
            <w:r w:rsidRPr="00C20284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F867D4" w:rsidRPr="00C20284">
              <w:rPr>
                <w:rFonts w:ascii="Angsana New" w:hAnsi="Angsana New"/>
                <w:sz w:val="24"/>
                <w:szCs w:val="24"/>
                <w:cs/>
              </w:rPr>
              <w:t>ฟู้ดเชน จำกัด</w:t>
            </w:r>
          </w:p>
        </w:tc>
        <w:tc>
          <w:tcPr>
            <w:tcW w:w="265" w:type="dxa"/>
          </w:tcPr>
          <w:p w14:paraId="2F7C5FD4" w14:textId="77777777" w:rsidR="00FE5686" w:rsidRPr="00C20284" w:rsidRDefault="00FE5686" w:rsidP="008A745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</w:tcPr>
          <w:p w14:paraId="51751830" w14:textId="77777777" w:rsidR="00FE5686" w:rsidRPr="00C20284" w:rsidRDefault="00FE5686" w:rsidP="008A745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ธุรกิจห้าดาวและร้านอาหาร</w:t>
            </w:r>
          </w:p>
        </w:tc>
        <w:tc>
          <w:tcPr>
            <w:tcW w:w="266" w:type="dxa"/>
            <w:vAlign w:val="center"/>
          </w:tcPr>
          <w:p w14:paraId="142DD0EB" w14:textId="77777777" w:rsidR="00FE5686" w:rsidRPr="00C20284" w:rsidRDefault="00FE5686" w:rsidP="008A7452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3CB474EE" w14:textId="77777777" w:rsidR="00FE5686" w:rsidRPr="00C20284" w:rsidRDefault="00FE5686" w:rsidP="001A71A9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51" w:type="dxa"/>
          </w:tcPr>
          <w:p w14:paraId="71F692B8" w14:textId="77777777" w:rsidR="00FE5686" w:rsidRPr="00C20284" w:rsidRDefault="00FE5686" w:rsidP="008A7452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1B6788E5" w14:textId="218908A8" w:rsidR="00FE5686" w:rsidRPr="00C20284" w:rsidRDefault="00DD658E" w:rsidP="008A7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</w:p>
        </w:tc>
        <w:tc>
          <w:tcPr>
            <w:tcW w:w="270" w:type="dxa"/>
          </w:tcPr>
          <w:p w14:paraId="6DFB69F8" w14:textId="77777777" w:rsidR="00FE5686" w:rsidRPr="00C20284" w:rsidRDefault="00FE5686" w:rsidP="008A7452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611D3272" w14:textId="77777777" w:rsidR="00FE5686" w:rsidRPr="00C20284" w:rsidRDefault="00FE5686" w:rsidP="008A7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</w:p>
        </w:tc>
      </w:tr>
      <w:tr w:rsidR="00FE5686" w:rsidRPr="00C20284" w14:paraId="7BC063A9" w14:textId="77777777" w:rsidTr="008A7452">
        <w:tc>
          <w:tcPr>
            <w:tcW w:w="3870" w:type="dxa"/>
          </w:tcPr>
          <w:p w14:paraId="28A6F520" w14:textId="77777777" w:rsidR="00FE5686" w:rsidRPr="00C20284" w:rsidRDefault="00FE5686" w:rsidP="008A7452">
            <w:pPr>
              <w:tabs>
                <w:tab w:val="clear" w:pos="454"/>
                <w:tab w:val="left" w:pos="162"/>
                <w:tab w:val="left" w:pos="344"/>
              </w:tabs>
              <w:ind w:left="437" w:right="-135" w:hanging="18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1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5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 xml:space="preserve">)   </w:t>
            </w:r>
            <w:r w:rsidRPr="008D3B0F">
              <w:rPr>
                <w:rFonts w:ascii="Angsana New" w:hAnsi="Angsana New"/>
                <w:sz w:val="24"/>
                <w:szCs w:val="24"/>
                <w:lang w:eastAsia="th-TH"/>
              </w:rPr>
              <w:t>Consumer Package Commerce</w:t>
            </w:r>
            <w:r>
              <w:t xml:space="preserve"> </w:t>
            </w:r>
            <w:r w:rsidRPr="00517D60">
              <w:rPr>
                <w:rFonts w:ascii="Angsana New" w:hAnsi="Angsana New"/>
                <w:sz w:val="24"/>
                <w:szCs w:val="24"/>
                <w:lang w:eastAsia="th-TH"/>
              </w:rPr>
              <w:t>Co., Ltd.</w:t>
            </w:r>
          </w:p>
        </w:tc>
        <w:tc>
          <w:tcPr>
            <w:tcW w:w="265" w:type="dxa"/>
          </w:tcPr>
          <w:p w14:paraId="28169FB9" w14:textId="77777777" w:rsidR="00FE5686" w:rsidRPr="00C20284" w:rsidRDefault="00FE5686" w:rsidP="008A745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</w:tcPr>
          <w:p w14:paraId="06FA408C" w14:textId="77777777" w:rsidR="00FE5686" w:rsidRPr="00C20284" w:rsidRDefault="00FE5686" w:rsidP="008A745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D08C1">
              <w:rPr>
                <w:rFonts w:ascii="Angsana New" w:hAnsi="Angsana New"/>
                <w:sz w:val="24"/>
                <w:szCs w:val="24"/>
                <w:cs/>
              </w:rPr>
              <w:t>ผู้นำเข้าและจัดจำหน่าย</w:t>
            </w:r>
            <w:r w:rsidRPr="00D14D15">
              <w:rPr>
                <w:rFonts w:ascii="Angsana New" w:hAnsi="Angsana New"/>
                <w:sz w:val="24"/>
                <w:szCs w:val="24"/>
                <w:cs/>
              </w:rPr>
              <w:t>สินค้าประเภท</w:t>
            </w:r>
          </w:p>
        </w:tc>
        <w:tc>
          <w:tcPr>
            <w:tcW w:w="266" w:type="dxa"/>
          </w:tcPr>
          <w:p w14:paraId="498AE126" w14:textId="77777777" w:rsidR="00FE5686" w:rsidRPr="00C20284" w:rsidRDefault="00FE5686" w:rsidP="008A7452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6FEC41AC" w14:textId="77777777" w:rsidR="00FE5686" w:rsidRPr="00C20284" w:rsidRDefault="00FE5686" w:rsidP="001A71A9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05380">
              <w:rPr>
                <w:rFonts w:ascii="Angsana New" w:hAnsi="Angsana New"/>
                <w:sz w:val="24"/>
                <w:szCs w:val="24"/>
                <w:cs/>
              </w:rPr>
              <w:t>เกาหลีใต้</w:t>
            </w:r>
          </w:p>
        </w:tc>
        <w:tc>
          <w:tcPr>
            <w:tcW w:w="251" w:type="dxa"/>
          </w:tcPr>
          <w:p w14:paraId="55A05FA4" w14:textId="77777777" w:rsidR="00FE5686" w:rsidRPr="00C20284" w:rsidRDefault="00FE5686" w:rsidP="008A7452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0481EFAC" w14:textId="77777777" w:rsidR="00FE5686" w:rsidRPr="00C20284" w:rsidRDefault="00FE5686" w:rsidP="008A7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</w:p>
        </w:tc>
        <w:tc>
          <w:tcPr>
            <w:tcW w:w="270" w:type="dxa"/>
          </w:tcPr>
          <w:p w14:paraId="07D44BD7" w14:textId="77777777" w:rsidR="00FE5686" w:rsidRPr="00C20284" w:rsidRDefault="00FE5686" w:rsidP="008A7452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766E2CFA" w14:textId="77777777" w:rsidR="00FE5686" w:rsidRPr="00C20284" w:rsidRDefault="00FE5686" w:rsidP="008A7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-</w:t>
            </w:r>
          </w:p>
        </w:tc>
      </w:tr>
      <w:tr w:rsidR="00FE5686" w:rsidRPr="00C20284" w14:paraId="5D47712C" w14:textId="77777777" w:rsidTr="008A7452">
        <w:tc>
          <w:tcPr>
            <w:tcW w:w="3870" w:type="dxa"/>
          </w:tcPr>
          <w:p w14:paraId="1EBC3984" w14:textId="77777777" w:rsidR="00FE5686" w:rsidRPr="006A4B3A" w:rsidRDefault="00FE5686" w:rsidP="008A7452">
            <w:pPr>
              <w:tabs>
                <w:tab w:val="clear" w:pos="454"/>
                <w:tab w:val="left" w:pos="162"/>
                <w:tab w:val="left" w:pos="344"/>
              </w:tabs>
              <w:ind w:left="437" w:right="-135" w:hanging="183"/>
              <w:jc w:val="thaiDistribute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65" w:type="dxa"/>
          </w:tcPr>
          <w:p w14:paraId="35F73ED1" w14:textId="77777777" w:rsidR="00FE5686" w:rsidRPr="00C20284" w:rsidRDefault="00FE5686" w:rsidP="008A745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</w:tcPr>
          <w:p w14:paraId="6931A4CD" w14:textId="5258D521" w:rsidR="00FE5686" w:rsidRPr="00C20284" w:rsidRDefault="00FE5686" w:rsidP="008A7452">
            <w:pPr>
              <w:ind w:left="82"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20467">
              <w:rPr>
                <w:rFonts w:ascii="Angsana New" w:hAnsi="Angsana New"/>
                <w:sz w:val="24"/>
                <w:szCs w:val="24"/>
                <w:cs/>
              </w:rPr>
              <w:t>อาหาร</w:t>
            </w:r>
            <w:r w:rsidRPr="0022296C">
              <w:rPr>
                <w:rFonts w:ascii="Angsana New" w:hAnsi="Angsana New"/>
                <w:sz w:val="24"/>
                <w:szCs w:val="24"/>
                <w:cs/>
              </w:rPr>
              <w:t>แปรรูปจากเนื้อสัตว์และ</w:t>
            </w:r>
            <w:r w:rsidR="0079429F" w:rsidRPr="00AE337C">
              <w:rPr>
                <w:rFonts w:ascii="Angsana New" w:hAnsi="Angsana New"/>
                <w:sz w:val="24"/>
                <w:szCs w:val="24"/>
                <w:cs/>
              </w:rPr>
              <w:t>อาหาร</w:t>
            </w:r>
          </w:p>
        </w:tc>
        <w:tc>
          <w:tcPr>
            <w:tcW w:w="266" w:type="dxa"/>
          </w:tcPr>
          <w:p w14:paraId="308C3440" w14:textId="77777777" w:rsidR="00FE5686" w:rsidRPr="00C20284" w:rsidRDefault="00FE5686" w:rsidP="008A7452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DBD44AF" w14:textId="77777777" w:rsidR="00FE5686" w:rsidRPr="00C20284" w:rsidRDefault="00FE5686" w:rsidP="001A71A9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3100A15A" w14:textId="77777777" w:rsidR="00FE5686" w:rsidRPr="00C20284" w:rsidRDefault="00FE5686" w:rsidP="008A7452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003AC0E2" w14:textId="77777777" w:rsidR="00FE5686" w:rsidRPr="00C20284" w:rsidRDefault="00FE5686" w:rsidP="008A7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690640A4" w14:textId="77777777" w:rsidR="00FE5686" w:rsidRPr="00C20284" w:rsidRDefault="00FE5686" w:rsidP="008A7452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2FEAC9AB" w14:textId="77777777" w:rsidR="00FE5686" w:rsidRPr="006A4B3A" w:rsidRDefault="00FE5686" w:rsidP="008A7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E5686" w:rsidRPr="00C20284" w14:paraId="0EEE36D0" w14:textId="77777777" w:rsidTr="008A7452">
        <w:tc>
          <w:tcPr>
            <w:tcW w:w="3870" w:type="dxa"/>
          </w:tcPr>
          <w:p w14:paraId="18CD8CD6" w14:textId="77777777" w:rsidR="00FE5686" w:rsidRPr="006A4B3A" w:rsidRDefault="00FE5686" w:rsidP="008A7452">
            <w:pPr>
              <w:tabs>
                <w:tab w:val="clear" w:pos="454"/>
                <w:tab w:val="left" w:pos="162"/>
                <w:tab w:val="left" w:pos="344"/>
              </w:tabs>
              <w:ind w:left="437" w:right="-135" w:hanging="183"/>
              <w:jc w:val="thaiDistribute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65" w:type="dxa"/>
          </w:tcPr>
          <w:p w14:paraId="20A0BE24" w14:textId="77777777" w:rsidR="00FE5686" w:rsidRPr="00C20284" w:rsidRDefault="00FE5686" w:rsidP="008A745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</w:tcPr>
          <w:p w14:paraId="51AB4118" w14:textId="63661006" w:rsidR="00FE5686" w:rsidRPr="00720467" w:rsidRDefault="00FE5686" w:rsidP="008A7452">
            <w:pPr>
              <w:ind w:left="82"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E337C">
              <w:rPr>
                <w:rFonts w:ascii="Angsana New" w:hAnsi="Angsana New"/>
                <w:sz w:val="24"/>
                <w:szCs w:val="24"/>
                <w:cs/>
              </w:rPr>
              <w:t>สำเร็จรูป</w:t>
            </w:r>
          </w:p>
        </w:tc>
        <w:tc>
          <w:tcPr>
            <w:tcW w:w="266" w:type="dxa"/>
          </w:tcPr>
          <w:p w14:paraId="31ED23A4" w14:textId="77777777" w:rsidR="00FE5686" w:rsidRPr="00C20284" w:rsidRDefault="00FE5686" w:rsidP="008A7452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17D0FF6" w14:textId="77777777" w:rsidR="00FE5686" w:rsidRPr="00C20284" w:rsidRDefault="00FE5686" w:rsidP="001A71A9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65DA31D9" w14:textId="77777777" w:rsidR="00FE5686" w:rsidRPr="00C20284" w:rsidRDefault="00FE5686" w:rsidP="008A7452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7EB737CE" w14:textId="77777777" w:rsidR="00FE5686" w:rsidRPr="00C20284" w:rsidRDefault="00FE5686" w:rsidP="008A7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55E4E234" w14:textId="77777777" w:rsidR="00FE5686" w:rsidRPr="00C20284" w:rsidRDefault="00FE5686" w:rsidP="008A7452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48C6D535" w14:textId="77777777" w:rsidR="00FE5686" w:rsidRPr="006A4B3A" w:rsidRDefault="00FE5686" w:rsidP="008A7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9429F" w:rsidRPr="00C20284" w14:paraId="7B409E75" w14:textId="77777777" w:rsidTr="00B1076F">
        <w:tc>
          <w:tcPr>
            <w:tcW w:w="3870" w:type="dxa"/>
          </w:tcPr>
          <w:p w14:paraId="230FF346" w14:textId="721C118C" w:rsidR="0079429F" w:rsidRPr="00C20284" w:rsidRDefault="0079429F" w:rsidP="00B1076F">
            <w:pPr>
              <w:tabs>
                <w:tab w:val="clear" w:pos="454"/>
                <w:tab w:val="left" w:pos="162"/>
                <w:tab w:val="left" w:pos="344"/>
              </w:tabs>
              <w:ind w:left="437" w:right="-135" w:hanging="18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1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>
              <w:rPr>
                <w:rFonts w:ascii="Angsana New" w:hAnsi="Angsana New"/>
                <w:sz w:val="24"/>
                <w:szCs w:val="24"/>
                <w:lang w:eastAsia="th-TH"/>
              </w:rPr>
              <w:t>6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)   C.P. Food Products, Inc.</w:t>
            </w:r>
            <w:r w:rsidRPr="00C20284">
              <w:rPr>
                <w:rFonts w:ascii="Angsana New" w:hAnsi="Angsana New"/>
                <w:sz w:val="24"/>
                <w:szCs w:val="24"/>
                <w:vertAlign w:val="superscript"/>
                <w:lang w:eastAsia="th-TH"/>
              </w:rPr>
              <w:t xml:space="preserve"> </w:t>
            </w:r>
          </w:p>
        </w:tc>
        <w:tc>
          <w:tcPr>
            <w:tcW w:w="265" w:type="dxa"/>
          </w:tcPr>
          <w:p w14:paraId="35F482FF" w14:textId="77777777" w:rsidR="0079429F" w:rsidRPr="00C20284" w:rsidRDefault="0079429F" w:rsidP="00B1076F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</w:tcPr>
          <w:p w14:paraId="00523DD1" w14:textId="77777777" w:rsidR="0079429F" w:rsidRPr="00C20284" w:rsidRDefault="0079429F" w:rsidP="00B1076F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ผู้นำเข้าและผู้จัดจำหน่ายสินค้า</w:t>
            </w:r>
          </w:p>
        </w:tc>
        <w:tc>
          <w:tcPr>
            <w:tcW w:w="266" w:type="dxa"/>
          </w:tcPr>
          <w:p w14:paraId="6E1A31D9" w14:textId="77777777" w:rsidR="0079429F" w:rsidRPr="00C20284" w:rsidRDefault="0079429F" w:rsidP="00B1076F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DF73124" w14:textId="77777777" w:rsidR="0079429F" w:rsidRPr="00C20284" w:rsidRDefault="0079429F" w:rsidP="00B1076F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251" w:type="dxa"/>
          </w:tcPr>
          <w:p w14:paraId="0F251C1B" w14:textId="77777777" w:rsidR="0079429F" w:rsidRPr="00C20284" w:rsidRDefault="0079429F" w:rsidP="00B1076F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1DB3EC30" w14:textId="77777777" w:rsidR="0079429F" w:rsidRPr="00C20284" w:rsidRDefault="0079429F" w:rsidP="00B1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270" w:type="dxa"/>
          </w:tcPr>
          <w:p w14:paraId="1A789FA4" w14:textId="77777777" w:rsidR="0079429F" w:rsidRPr="00C20284" w:rsidRDefault="0079429F" w:rsidP="00B1076F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209124E1" w14:textId="77777777" w:rsidR="0079429F" w:rsidRPr="00C20284" w:rsidRDefault="0079429F" w:rsidP="00B1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</w:rPr>
              <w:t>99</w:t>
            </w:r>
          </w:p>
        </w:tc>
      </w:tr>
      <w:tr w:rsidR="0079429F" w:rsidRPr="00C20284" w14:paraId="4B5DC17D" w14:textId="77777777" w:rsidTr="00B1076F">
        <w:tc>
          <w:tcPr>
            <w:tcW w:w="3870" w:type="dxa"/>
          </w:tcPr>
          <w:p w14:paraId="790BDCB8" w14:textId="77777777" w:rsidR="0079429F" w:rsidRPr="00C20284" w:rsidRDefault="0079429F" w:rsidP="00B1076F">
            <w:pPr>
              <w:tabs>
                <w:tab w:val="left" w:pos="162"/>
              </w:tabs>
              <w:ind w:left="437" w:right="-135" w:hanging="108"/>
              <w:jc w:val="thaiDistribute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65" w:type="dxa"/>
          </w:tcPr>
          <w:p w14:paraId="571F868A" w14:textId="77777777" w:rsidR="0079429F" w:rsidRPr="00C20284" w:rsidRDefault="0079429F" w:rsidP="00B1076F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</w:tcPr>
          <w:p w14:paraId="6F79342C" w14:textId="77777777" w:rsidR="0079429F" w:rsidRPr="00C20284" w:rsidRDefault="0079429F" w:rsidP="00B1076F">
            <w:pPr>
              <w:ind w:left="79"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อาหารทะเล</w:t>
            </w:r>
          </w:p>
        </w:tc>
        <w:tc>
          <w:tcPr>
            <w:tcW w:w="266" w:type="dxa"/>
          </w:tcPr>
          <w:p w14:paraId="17D3663C" w14:textId="77777777" w:rsidR="0079429F" w:rsidRPr="00C20284" w:rsidRDefault="0079429F" w:rsidP="00B1076F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2405D527" w14:textId="77777777" w:rsidR="0079429F" w:rsidRPr="00C20284" w:rsidRDefault="0079429F" w:rsidP="00B1076F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0ECF0C57" w14:textId="77777777" w:rsidR="0079429F" w:rsidRPr="00C20284" w:rsidRDefault="0079429F" w:rsidP="00B1076F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381930E9" w14:textId="77777777" w:rsidR="0079429F" w:rsidRPr="00C20284" w:rsidRDefault="0079429F" w:rsidP="00B1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976232D" w14:textId="77777777" w:rsidR="0079429F" w:rsidRPr="00C20284" w:rsidRDefault="0079429F" w:rsidP="00B1076F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04304899" w14:textId="77777777" w:rsidR="0079429F" w:rsidRPr="00C20284" w:rsidRDefault="0079429F" w:rsidP="00B1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184383" w:rsidRPr="00C20284" w14:paraId="6C93DB9F" w14:textId="77777777" w:rsidTr="00AA237E">
        <w:tc>
          <w:tcPr>
            <w:tcW w:w="3870" w:type="dxa"/>
          </w:tcPr>
          <w:p w14:paraId="46FF3717" w14:textId="01D818A2" w:rsidR="00184383" w:rsidRPr="00C20284" w:rsidRDefault="00911FD5" w:rsidP="00B0008F">
            <w:pPr>
              <w:tabs>
                <w:tab w:val="clear" w:pos="454"/>
                <w:tab w:val="left" w:pos="162"/>
                <w:tab w:val="left" w:pos="344"/>
              </w:tabs>
              <w:ind w:left="437" w:right="-135" w:hanging="182"/>
              <w:jc w:val="thaiDistribute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1.</w:t>
            </w:r>
            <w:r w:rsidR="0079429F">
              <w:rPr>
                <w:rFonts w:ascii="Angsana New" w:hAnsi="Angsana New"/>
                <w:sz w:val="24"/>
                <w:szCs w:val="24"/>
                <w:lang w:eastAsia="th-TH"/>
              </w:rPr>
              <w:t>7</w:t>
            </w:r>
            <w:r w:rsidR="00184383" w:rsidRPr="00C20284">
              <w:rPr>
                <w:rFonts w:ascii="Angsana New" w:hAnsi="Angsana New"/>
                <w:sz w:val="24"/>
                <w:szCs w:val="24"/>
                <w:lang w:eastAsia="th-TH"/>
              </w:rPr>
              <w:t>)</w:t>
            </w:r>
            <w:r w:rsidR="00184383">
              <w:rPr>
                <w:rFonts w:ascii="Angsana New" w:hAnsi="Angsana New"/>
                <w:sz w:val="24"/>
                <w:szCs w:val="24"/>
                <w:lang w:eastAsia="th-TH"/>
              </w:rPr>
              <w:t xml:space="preserve"> </w:t>
            </w:r>
            <w:r w:rsidR="00184383" w:rsidRPr="00C20284" w:rsidDel="00184383">
              <w:rPr>
                <w:rFonts w:ascii="Angsana New" w:hAnsi="Angsana New"/>
                <w:sz w:val="24"/>
                <w:szCs w:val="24"/>
                <w:lang w:eastAsia="th-TH"/>
              </w:rPr>
              <w:t xml:space="preserve">  </w:t>
            </w:r>
            <w:r w:rsidR="00184383" w:rsidRPr="00C20284">
              <w:rPr>
                <w:rFonts w:ascii="Angsana New" w:hAnsi="Angsana New"/>
                <w:sz w:val="24"/>
                <w:szCs w:val="24"/>
                <w:lang w:eastAsia="th-TH"/>
              </w:rPr>
              <w:t>CP Foods Singapore Pte Ltd.</w:t>
            </w:r>
          </w:p>
        </w:tc>
        <w:tc>
          <w:tcPr>
            <w:tcW w:w="265" w:type="dxa"/>
          </w:tcPr>
          <w:p w14:paraId="47F15AC0" w14:textId="77777777" w:rsidR="00184383" w:rsidRPr="00C20284" w:rsidRDefault="00184383" w:rsidP="00AA237E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11335916" w14:textId="69F98CB0" w:rsidR="00184383" w:rsidRPr="00C20284" w:rsidRDefault="00184383" w:rsidP="00AA237E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ผู้นำเข้าและจัดจำหน่ายสินค้า</w:t>
            </w:r>
            <w:r w:rsidR="006B64FA" w:rsidRPr="00C20284">
              <w:rPr>
                <w:rFonts w:ascii="Angsana New" w:hAnsi="Angsana New"/>
                <w:sz w:val="24"/>
                <w:szCs w:val="24"/>
                <w:cs/>
              </w:rPr>
              <w:t>ประเภท</w:t>
            </w:r>
          </w:p>
        </w:tc>
        <w:tc>
          <w:tcPr>
            <w:tcW w:w="266" w:type="dxa"/>
          </w:tcPr>
          <w:p w14:paraId="79ED5297" w14:textId="77777777" w:rsidR="00184383" w:rsidRPr="00C20284" w:rsidRDefault="00184383" w:rsidP="00AA237E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20867480" w14:textId="77777777" w:rsidR="00184383" w:rsidRPr="00C20284" w:rsidRDefault="00184383" w:rsidP="001A71A9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51" w:type="dxa"/>
          </w:tcPr>
          <w:p w14:paraId="61301FE6" w14:textId="77777777" w:rsidR="00184383" w:rsidRPr="00C20284" w:rsidRDefault="00184383" w:rsidP="00AA237E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0E44ACC0" w14:textId="77777777" w:rsidR="00184383" w:rsidRPr="00C20284" w:rsidRDefault="00184383" w:rsidP="00AA2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  <w:r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</w:p>
        </w:tc>
        <w:tc>
          <w:tcPr>
            <w:tcW w:w="270" w:type="dxa"/>
          </w:tcPr>
          <w:p w14:paraId="7BA3EE54" w14:textId="77777777" w:rsidR="00184383" w:rsidRPr="00C20284" w:rsidRDefault="00184383" w:rsidP="00AA237E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765" w:type="dxa"/>
          </w:tcPr>
          <w:p w14:paraId="5AFB0FA4" w14:textId="77777777" w:rsidR="00184383" w:rsidRPr="00C20284" w:rsidRDefault="00184383" w:rsidP="00AA2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100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00</w:t>
            </w:r>
          </w:p>
        </w:tc>
      </w:tr>
      <w:tr w:rsidR="00184383" w:rsidRPr="00C20284" w14:paraId="2ECB1FDA" w14:textId="77777777" w:rsidTr="00AA237E">
        <w:tc>
          <w:tcPr>
            <w:tcW w:w="3870" w:type="dxa"/>
          </w:tcPr>
          <w:p w14:paraId="7F5D42D1" w14:textId="77777777" w:rsidR="00184383" w:rsidRPr="00C20284" w:rsidRDefault="00184383" w:rsidP="00AA237E">
            <w:pPr>
              <w:tabs>
                <w:tab w:val="left" w:pos="162"/>
                <w:tab w:val="left" w:pos="342"/>
              </w:tabs>
              <w:ind w:right="-135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</w:tcPr>
          <w:p w14:paraId="37D94709" w14:textId="77777777" w:rsidR="00184383" w:rsidRPr="00C20284" w:rsidRDefault="00184383" w:rsidP="00AA237E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2586E888" w14:textId="6F03EFF8" w:rsidR="00184383" w:rsidRPr="00C20284" w:rsidRDefault="00184383" w:rsidP="00AA237E">
            <w:pPr>
              <w:ind w:right="-135" w:firstLine="79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อาหารแปรรูปจากเนื้อสัตว์</w:t>
            </w:r>
            <w:r w:rsidR="006B64FA" w:rsidRPr="00C20284">
              <w:rPr>
                <w:rFonts w:ascii="Angsana New" w:hAnsi="Angsana New"/>
                <w:sz w:val="24"/>
                <w:szCs w:val="24"/>
                <w:cs/>
              </w:rPr>
              <w:t>และอาหาร</w:t>
            </w:r>
          </w:p>
        </w:tc>
        <w:tc>
          <w:tcPr>
            <w:tcW w:w="266" w:type="dxa"/>
          </w:tcPr>
          <w:p w14:paraId="43936F17" w14:textId="77777777" w:rsidR="00184383" w:rsidRPr="00C20284" w:rsidRDefault="00184383" w:rsidP="00AA237E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A199C5A" w14:textId="77777777" w:rsidR="00184383" w:rsidRPr="00C20284" w:rsidRDefault="00184383" w:rsidP="001A71A9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138FD7C1" w14:textId="77777777" w:rsidR="00184383" w:rsidRPr="00C20284" w:rsidRDefault="00184383" w:rsidP="00AA237E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1054BD4A" w14:textId="77777777" w:rsidR="00184383" w:rsidRPr="00C20284" w:rsidRDefault="00184383" w:rsidP="00AA2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1DEE7FE0" w14:textId="77777777" w:rsidR="00184383" w:rsidRPr="00C20284" w:rsidRDefault="00184383" w:rsidP="00AA237E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765" w:type="dxa"/>
          </w:tcPr>
          <w:p w14:paraId="61AC6C7F" w14:textId="77777777" w:rsidR="00184383" w:rsidRPr="00C20284" w:rsidRDefault="00184383" w:rsidP="00AA2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184383" w:rsidRPr="00C20284" w14:paraId="31DA9588" w14:textId="77777777" w:rsidTr="00AA237E">
        <w:tc>
          <w:tcPr>
            <w:tcW w:w="3870" w:type="dxa"/>
          </w:tcPr>
          <w:p w14:paraId="4191AE42" w14:textId="77777777" w:rsidR="00184383" w:rsidRPr="00C20284" w:rsidRDefault="00184383" w:rsidP="00AA237E">
            <w:pPr>
              <w:tabs>
                <w:tab w:val="left" w:pos="162"/>
                <w:tab w:val="left" w:pos="342"/>
              </w:tabs>
              <w:ind w:right="-135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</w:tcPr>
          <w:p w14:paraId="0CD6FF6F" w14:textId="77777777" w:rsidR="00184383" w:rsidRPr="00C20284" w:rsidRDefault="00184383" w:rsidP="00AA237E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2F11F68E" w14:textId="62D3B642" w:rsidR="00184383" w:rsidRPr="00C20284" w:rsidRDefault="00184383" w:rsidP="00AA237E">
            <w:pPr>
              <w:ind w:right="-135" w:firstLine="79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สำเร็จรูป</w:t>
            </w:r>
          </w:p>
        </w:tc>
        <w:tc>
          <w:tcPr>
            <w:tcW w:w="266" w:type="dxa"/>
          </w:tcPr>
          <w:p w14:paraId="5F2C6606" w14:textId="77777777" w:rsidR="00184383" w:rsidRPr="00C20284" w:rsidRDefault="00184383" w:rsidP="00AA237E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4552D61C" w14:textId="77777777" w:rsidR="00184383" w:rsidRPr="00C20284" w:rsidRDefault="00184383" w:rsidP="001A71A9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15ECD986" w14:textId="77777777" w:rsidR="00184383" w:rsidRPr="00C20284" w:rsidRDefault="00184383" w:rsidP="00AA237E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3A61ABFE" w14:textId="77777777" w:rsidR="00184383" w:rsidRPr="00C20284" w:rsidRDefault="00184383" w:rsidP="00AA2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500FFF99" w14:textId="77777777" w:rsidR="00184383" w:rsidRPr="00C20284" w:rsidRDefault="00184383" w:rsidP="00AA237E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765" w:type="dxa"/>
          </w:tcPr>
          <w:p w14:paraId="10CD5FA2" w14:textId="77777777" w:rsidR="00184383" w:rsidRPr="00C20284" w:rsidRDefault="00184383" w:rsidP="00AA2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FE5686" w:rsidRPr="00C20284" w14:paraId="2648401C" w14:textId="77777777" w:rsidTr="008A7452">
        <w:tc>
          <w:tcPr>
            <w:tcW w:w="3870" w:type="dxa"/>
          </w:tcPr>
          <w:p w14:paraId="2D1E0080" w14:textId="543971A4" w:rsidR="00FE5686" w:rsidRPr="00C20284" w:rsidRDefault="00FE5686" w:rsidP="008A7452">
            <w:pPr>
              <w:tabs>
                <w:tab w:val="left" w:pos="162"/>
              </w:tabs>
              <w:ind w:left="527" w:right="-135" w:hanging="27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711B9">
              <w:rPr>
                <w:rFonts w:ascii="Angsana New" w:hAnsi="Angsana New"/>
                <w:sz w:val="24"/>
                <w:szCs w:val="24"/>
              </w:rPr>
              <w:t>1</w:t>
            </w:r>
            <w:r w:rsidRPr="00C20284">
              <w:rPr>
                <w:rFonts w:ascii="Angsana New" w:hAnsi="Angsana New"/>
                <w:sz w:val="24"/>
                <w:szCs w:val="24"/>
              </w:rPr>
              <w:t>.</w:t>
            </w:r>
            <w:r w:rsidR="00E84991">
              <w:rPr>
                <w:rFonts w:ascii="Angsana New" w:hAnsi="Angsana New"/>
                <w:sz w:val="24"/>
                <w:szCs w:val="24"/>
              </w:rPr>
              <w:t>8</w:t>
            </w:r>
            <w:r w:rsidRPr="00C20284">
              <w:rPr>
                <w:rFonts w:ascii="Angsana New" w:hAnsi="Angsana New"/>
                <w:sz w:val="24"/>
                <w:szCs w:val="24"/>
                <w:cs/>
              </w:rPr>
              <w:t>)</w:t>
            </w:r>
            <w:r w:rsidRPr="00C20284">
              <w:rPr>
                <w:rFonts w:ascii="Angsana New" w:hAnsi="Angsana New"/>
                <w:sz w:val="24"/>
                <w:szCs w:val="24"/>
              </w:rPr>
              <w:t xml:space="preserve">   CPF Denmark A/S </w:t>
            </w:r>
          </w:p>
        </w:tc>
        <w:tc>
          <w:tcPr>
            <w:tcW w:w="265" w:type="dxa"/>
          </w:tcPr>
          <w:p w14:paraId="7305F036" w14:textId="77777777" w:rsidR="00FE5686" w:rsidRPr="00C20284" w:rsidRDefault="00FE5686" w:rsidP="008A745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</w:tcPr>
          <w:p w14:paraId="45DD2CEC" w14:textId="77777777" w:rsidR="00FE5686" w:rsidRPr="00C20284" w:rsidRDefault="00FE5686" w:rsidP="008A745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 xml:space="preserve">ผู้นำเข้าและจัดจำหน่ายสินค้าประเภท </w:t>
            </w:r>
          </w:p>
        </w:tc>
        <w:tc>
          <w:tcPr>
            <w:tcW w:w="266" w:type="dxa"/>
          </w:tcPr>
          <w:p w14:paraId="51112363" w14:textId="77777777" w:rsidR="00FE5686" w:rsidRPr="00C20284" w:rsidRDefault="00FE5686" w:rsidP="008A7452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19877C03" w14:textId="77777777" w:rsidR="00FE5686" w:rsidRPr="00C20284" w:rsidRDefault="00FE5686" w:rsidP="001A71A9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เดนมาร์ก</w:t>
            </w:r>
          </w:p>
        </w:tc>
        <w:tc>
          <w:tcPr>
            <w:tcW w:w="251" w:type="dxa"/>
          </w:tcPr>
          <w:p w14:paraId="7DAD39E8" w14:textId="77777777" w:rsidR="00FE5686" w:rsidRPr="00C20284" w:rsidRDefault="00FE5686" w:rsidP="008A7452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799369AC" w14:textId="0438A608" w:rsidR="00FE5686" w:rsidRPr="00C20284" w:rsidRDefault="00B642DB" w:rsidP="008A7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51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</w:p>
        </w:tc>
        <w:tc>
          <w:tcPr>
            <w:tcW w:w="270" w:type="dxa"/>
          </w:tcPr>
          <w:p w14:paraId="2749D702" w14:textId="77777777" w:rsidR="00FE5686" w:rsidRPr="00C20284" w:rsidRDefault="00FE5686" w:rsidP="008A7452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56CA3461" w14:textId="77777777" w:rsidR="00FE5686" w:rsidRPr="00C20284" w:rsidRDefault="00FE5686" w:rsidP="008A7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51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</w:p>
        </w:tc>
      </w:tr>
      <w:tr w:rsidR="00FE5686" w:rsidRPr="00C20284" w14:paraId="6DF91877" w14:textId="77777777" w:rsidTr="008A7452">
        <w:tc>
          <w:tcPr>
            <w:tcW w:w="3870" w:type="dxa"/>
          </w:tcPr>
          <w:p w14:paraId="3CD047F7" w14:textId="77777777" w:rsidR="00FE5686" w:rsidRPr="00C20284" w:rsidRDefault="00FE5686" w:rsidP="008A7452">
            <w:pPr>
              <w:tabs>
                <w:tab w:val="left" w:pos="162"/>
              </w:tabs>
              <w:ind w:right="-135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</w:tcPr>
          <w:p w14:paraId="1D65A7BF" w14:textId="77777777" w:rsidR="00FE5686" w:rsidRPr="00C20284" w:rsidRDefault="00FE5686" w:rsidP="008A745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</w:tcPr>
          <w:p w14:paraId="5FE11C22" w14:textId="77777777" w:rsidR="00FE5686" w:rsidRPr="00C20284" w:rsidRDefault="00FE5686" w:rsidP="008A745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C20284">
              <w:rPr>
                <w:rFonts w:ascii="Angsana New" w:hAnsi="Angsana New"/>
                <w:sz w:val="24"/>
                <w:szCs w:val="24"/>
                <w:cs/>
              </w:rPr>
              <w:t>อาหารแปรรูปจากเนื้อสัตว์และอาหาร</w:t>
            </w:r>
          </w:p>
        </w:tc>
        <w:tc>
          <w:tcPr>
            <w:tcW w:w="266" w:type="dxa"/>
          </w:tcPr>
          <w:p w14:paraId="5A0124B5" w14:textId="77777777" w:rsidR="00FE5686" w:rsidRPr="00C20284" w:rsidRDefault="00FE5686" w:rsidP="008A7452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8EA2438" w14:textId="77777777" w:rsidR="00FE5686" w:rsidRPr="00C20284" w:rsidRDefault="00FE5686" w:rsidP="001A71A9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497C6AD5" w14:textId="77777777" w:rsidR="00FE5686" w:rsidRPr="00C20284" w:rsidRDefault="00FE5686" w:rsidP="008A7452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451B5C33" w14:textId="77777777" w:rsidR="00FE5686" w:rsidRPr="00C20284" w:rsidRDefault="00FE5686" w:rsidP="008A7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45ACDCCE" w14:textId="77777777" w:rsidR="00FE5686" w:rsidRPr="00C20284" w:rsidRDefault="00FE5686" w:rsidP="008A7452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139FA13B" w14:textId="77777777" w:rsidR="00FE5686" w:rsidRPr="00C20284" w:rsidRDefault="00FE5686" w:rsidP="008A7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FE5686" w:rsidRPr="00C20284" w14:paraId="0B527090" w14:textId="77777777" w:rsidTr="008A7452">
        <w:tc>
          <w:tcPr>
            <w:tcW w:w="3870" w:type="dxa"/>
          </w:tcPr>
          <w:p w14:paraId="082C8ABD" w14:textId="77777777" w:rsidR="00FE5686" w:rsidRPr="00C20284" w:rsidRDefault="00FE5686" w:rsidP="008A7452">
            <w:pPr>
              <w:tabs>
                <w:tab w:val="left" w:pos="162"/>
              </w:tabs>
              <w:ind w:right="-135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</w:tcPr>
          <w:p w14:paraId="2FD331BA" w14:textId="77777777" w:rsidR="00FE5686" w:rsidRPr="00C20284" w:rsidRDefault="00FE5686" w:rsidP="008A745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</w:tcPr>
          <w:p w14:paraId="542787D5" w14:textId="77777777" w:rsidR="00FE5686" w:rsidRPr="00C20284" w:rsidRDefault="00FE5686" w:rsidP="008A745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C20284">
              <w:rPr>
                <w:rFonts w:ascii="Angsana New" w:hAnsi="Angsana New"/>
                <w:sz w:val="24"/>
                <w:szCs w:val="24"/>
                <w:cs/>
              </w:rPr>
              <w:t>สำเร็จรูป</w:t>
            </w:r>
          </w:p>
        </w:tc>
        <w:tc>
          <w:tcPr>
            <w:tcW w:w="266" w:type="dxa"/>
          </w:tcPr>
          <w:p w14:paraId="0B92D95D" w14:textId="77777777" w:rsidR="00FE5686" w:rsidRPr="00C20284" w:rsidRDefault="00FE5686" w:rsidP="008A7452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1BA9763E" w14:textId="77777777" w:rsidR="00FE5686" w:rsidRPr="00C20284" w:rsidRDefault="00FE5686" w:rsidP="008A7452">
            <w:pPr>
              <w:ind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4F29D781" w14:textId="77777777" w:rsidR="00FE5686" w:rsidRPr="00C20284" w:rsidRDefault="00FE5686" w:rsidP="008A7452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133D456F" w14:textId="77777777" w:rsidR="00FE5686" w:rsidRPr="00C20284" w:rsidRDefault="00FE5686" w:rsidP="008A7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309D776F" w14:textId="77777777" w:rsidR="00FE5686" w:rsidRPr="00C20284" w:rsidRDefault="00FE5686" w:rsidP="008A7452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23FBBB70" w14:textId="77777777" w:rsidR="00FE5686" w:rsidRPr="00C20284" w:rsidRDefault="00FE5686" w:rsidP="008A7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FE5686" w:rsidRPr="00C20284" w14:paraId="4518B4D8" w14:textId="77777777" w:rsidTr="008A7452">
        <w:tc>
          <w:tcPr>
            <w:tcW w:w="3870" w:type="dxa"/>
          </w:tcPr>
          <w:p w14:paraId="0F879311" w14:textId="6AE70FCE" w:rsidR="00FE5686" w:rsidRPr="00C20284" w:rsidRDefault="00FE5686" w:rsidP="008A7452">
            <w:pPr>
              <w:tabs>
                <w:tab w:val="left" w:pos="162"/>
              </w:tabs>
              <w:ind w:left="527" w:right="-135" w:hanging="27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711B9">
              <w:rPr>
                <w:rFonts w:ascii="Angsana New" w:hAnsi="Angsana New"/>
                <w:sz w:val="24"/>
                <w:szCs w:val="24"/>
              </w:rPr>
              <w:lastRenderedPageBreak/>
              <w:t>1</w:t>
            </w:r>
            <w:r w:rsidRPr="00C20284">
              <w:rPr>
                <w:rFonts w:ascii="Angsana New" w:hAnsi="Angsana New"/>
                <w:sz w:val="24"/>
                <w:szCs w:val="24"/>
                <w:lang w:val="de-DE"/>
              </w:rPr>
              <w:t>.</w:t>
            </w:r>
            <w:r w:rsidR="00E84991">
              <w:rPr>
                <w:rFonts w:ascii="Angsana New" w:hAnsi="Angsana New"/>
                <w:sz w:val="24"/>
                <w:szCs w:val="24"/>
              </w:rPr>
              <w:t>9</w:t>
            </w:r>
            <w:r w:rsidRPr="00C20284">
              <w:rPr>
                <w:rFonts w:ascii="Angsana New" w:hAnsi="Angsana New"/>
                <w:sz w:val="24"/>
                <w:szCs w:val="24"/>
                <w:cs/>
                <w:lang w:val="de-DE"/>
              </w:rPr>
              <w:t>)</w:t>
            </w:r>
            <w:r w:rsidRPr="00C20284">
              <w:rPr>
                <w:rFonts w:ascii="Angsana New" w:hAnsi="Angsana New"/>
                <w:sz w:val="24"/>
                <w:szCs w:val="24"/>
                <w:lang w:val="de-DE"/>
              </w:rPr>
              <w:t xml:space="preserve">   CPF Europe S.A. </w:t>
            </w:r>
          </w:p>
        </w:tc>
        <w:tc>
          <w:tcPr>
            <w:tcW w:w="265" w:type="dxa"/>
          </w:tcPr>
          <w:p w14:paraId="5F21A321" w14:textId="77777777" w:rsidR="00FE5686" w:rsidRPr="00C20284" w:rsidRDefault="00FE5686" w:rsidP="008A745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</w:tcPr>
          <w:p w14:paraId="287C0C6B" w14:textId="77777777" w:rsidR="00FE5686" w:rsidRPr="00C20284" w:rsidRDefault="00FE5686" w:rsidP="008A745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 xml:space="preserve">ผู้นำเข้าและจัดจำหน่ายสินค้าประเภท </w:t>
            </w:r>
          </w:p>
        </w:tc>
        <w:tc>
          <w:tcPr>
            <w:tcW w:w="266" w:type="dxa"/>
          </w:tcPr>
          <w:p w14:paraId="39F54022" w14:textId="77777777" w:rsidR="00FE5686" w:rsidRPr="00C20284" w:rsidRDefault="00FE5686" w:rsidP="008A7452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10AA3B56" w14:textId="77777777" w:rsidR="00FE5686" w:rsidRPr="00C20284" w:rsidRDefault="00FE5686" w:rsidP="001A71A9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เบลเยี่ยม</w:t>
            </w:r>
          </w:p>
        </w:tc>
        <w:tc>
          <w:tcPr>
            <w:tcW w:w="251" w:type="dxa"/>
          </w:tcPr>
          <w:p w14:paraId="6DB303B1" w14:textId="77777777" w:rsidR="00FE5686" w:rsidRPr="00C20284" w:rsidRDefault="00FE5686" w:rsidP="008A7452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07A19903" w14:textId="1D074114" w:rsidR="00FE5686" w:rsidRPr="00C20284" w:rsidRDefault="00B642DB" w:rsidP="008A7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</w:p>
        </w:tc>
        <w:tc>
          <w:tcPr>
            <w:tcW w:w="270" w:type="dxa"/>
          </w:tcPr>
          <w:p w14:paraId="5D77B75E" w14:textId="77777777" w:rsidR="00FE5686" w:rsidRPr="00C20284" w:rsidRDefault="00FE5686" w:rsidP="008A7452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54C28297" w14:textId="77777777" w:rsidR="00FE5686" w:rsidRPr="00C20284" w:rsidRDefault="00FE5686" w:rsidP="008A7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</w:p>
        </w:tc>
      </w:tr>
      <w:tr w:rsidR="00FE5686" w:rsidRPr="00C20284" w14:paraId="738A902A" w14:textId="77777777" w:rsidTr="008A7452">
        <w:tc>
          <w:tcPr>
            <w:tcW w:w="3870" w:type="dxa"/>
          </w:tcPr>
          <w:p w14:paraId="5FDEA213" w14:textId="77777777" w:rsidR="00FE5686" w:rsidRPr="00C20284" w:rsidRDefault="00FE5686" w:rsidP="008A7452">
            <w:pPr>
              <w:tabs>
                <w:tab w:val="left" w:pos="162"/>
              </w:tabs>
              <w:ind w:right="-135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  </w:t>
            </w:r>
          </w:p>
        </w:tc>
        <w:tc>
          <w:tcPr>
            <w:tcW w:w="265" w:type="dxa"/>
          </w:tcPr>
          <w:p w14:paraId="7AFCAA69" w14:textId="77777777" w:rsidR="00FE5686" w:rsidRPr="00C20284" w:rsidRDefault="00FE5686" w:rsidP="008A745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</w:tcPr>
          <w:p w14:paraId="4A22737B" w14:textId="77777777" w:rsidR="00FE5686" w:rsidRPr="00C20284" w:rsidRDefault="00FE5686" w:rsidP="008A745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C20284">
              <w:rPr>
                <w:rFonts w:ascii="Angsana New" w:hAnsi="Angsana New"/>
                <w:sz w:val="24"/>
                <w:szCs w:val="24"/>
                <w:cs/>
              </w:rPr>
              <w:t>อาหารแปรรูปจากเนื้อสัตว์และอาหาร</w:t>
            </w:r>
          </w:p>
        </w:tc>
        <w:tc>
          <w:tcPr>
            <w:tcW w:w="266" w:type="dxa"/>
          </w:tcPr>
          <w:p w14:paraId="26B520E8" w14:textId="77777777" w:rsidR="00FE5686" w:rsidRPr="00C20284" w:rsidRDefault="00FE5686" w:rsidP="008A7452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DBC3B5A" w14:textId="77777777" w:rsidR="00FE5686" w:rsidRPr="00C20284" w:rsidRDefault="00FE5686" w:rsidP="001A71A9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093DA1B9" w14:textId="77777777" w:rsidR="00FE5686" w:rsidRPr="00C20284" w:rsidRDefault="00FE5686" w:rsidP="008A7452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1C71E843" w14:textId="77777777" w:rsidR="00FE5686" w:rsidRPr="00C20284" w:rsidRDefault="00FE5686" w:rsidP="008A7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58E812B4" w14:textId="77777777" w:rsidR="00FE5686" w:rsidRPr="00C20284" w:rsidRDefault="00FE5686" w:rsidP="008A7452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5A225E5A" w14:textId="77777777" w:rsidR="00FE5686" w:rsidRPr="00C20284" w:rsidRDefault="00FE5686" w:rsidP="008A7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FE5686" w:rsidRPr="00C20284" w14:paraId="338B81A3" w14:textId="77777777" w:rsidTr="008A7452">
        <w:tc>
          <w:tcPr>
            <w:tcW w:w="3870" w:type="dxa"/>
          </w:tcPr>
          <w:p w14:paraId="25C9838F" w14:textId="77777777" w:rsidR="00FE5686" w:rsidRPr="00C20284" w:rsidRDefault="00FE5686" w:rsidP="008A7452">
            <w:pPr>
              <w:tabs>
                <w:tab w:val="left" w:pos="162"/>
              </w:tabs>
              <w:ind w:right="-135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  <w:lang w:val="de-DE"/>
              </w:rPr>
              <w:t xml:space="preserve">       </w:t>
            </w:r>
          </w:p>
        </w:tc>
        <w:tc>
          <w:tcPr>
            <w:tcW w:w="265" w:type="dxa"/>
          </w:tcPr>
          <w:p w14:paraId="3EC8D8CB" w14:textId="77777777" w:rsidR="00FE5686" w:rsidRPr="00C20284" w:rsidRDefault="00FE5686" w:rsidP="008A745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</w:tcPr>
          <w:p w14:paraId="3A31C767" w14:textId="77777777" w:rsidR="00FE5686" w:rsidRPr="00C20284" w:rsidRDefault="00FE5686" w:rsidP="008A745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C20284">
              <w:rPr>
                <w:rFonts w:ascii="Angsana New" w:hAnsi="Angsana New"/>
                <w:sz w:val="24"/>
                <w:szCs w:val="24"/>
                <w:cs/>
              </w:rPr>
              <w:t>สำเร็จรูป</w:t>
            </w:r>
          </w:p>
        </w:tc>
        <w:tc>
          <w:tcPr>
            <w:tcW w:w="266" w:type="dxa"/>
          </w:tcPr>
          <w:p w14:paraId="22BB8439" w14:textId="77777777" w:rsidR="00FE5686" w:rsidRPr="00C20284" w:rsidRDefault="00FE5686" w:rsidP="008A7452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ECC5554" w14:textId="77777777" w:rsidR="00FE5686" w:rsidRPr="00C20284" w:rsidRDefault="00FE5686" w:rsidP="001A71A9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4FF22A17" w14:textId="77777777" w:rsidR="00FE5686" w:rsidRPr="00C20284" w:rsidRDefault="00FE5686" w:rsidP="008A7452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1845A580" w14:textId="77777777" w:rsidR="00FE5686" w:rsidRPr="00C20284" w:rsidRDefault="00FE5686" w:rsidP="008A7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42EADD9E" w14:textId="77777777" w:rsidR="00FE5686" w:rsidRPr="00C20284" w:rsidRDefault="00FE5686" w:rsidP="008A7452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4744C021" w14:textId="77777777" w:rsidR="00FE5686" w:rsidRPr="00C20284" w:rsidRDefault="00FE5686" w:rsidP="008A7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FE5686" w:rsidRPr="00C20284" w14:paraId="387EE83C" w14:textId="77777777" w:rsidTr="008A7452">
        <w:tc>
          <w:tcPr>
            <w:tcW w:w="3870" w:type="dxa"/>
          </w:tcPr>
          <w:p w14:paraId="09F92748" w14:textId="00839E1A" w:rsidR="00FE5686" w:rsidRPr="00C20284" w:rsidRDefault="00FE5686" w:rsidP="008A7452">
            <w:pPr>
              <w:tabs>
                <w:tab w:val="clear" w:pos="680"/>
                <w:tab w:val="left" w:pos="162"/>
              </w:tabs>
              <w:ind w:left="733"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711B9">
              <w:rPr>
                <w:rFonts w:ascii="Angsana New" w:hAnsi="Angsana New"/>
                <w:sz w:val="24"/>
                <w:szCs w:val="24"/>
              </w:rPr>
              <w:t>1</w:t>
            </w:r>
            <w:r w:rsidRPr="00C20284">
              <w:rPr>
                <w:rFonts w:ascii="Angsana New" w:hAnsi="Angsana New"/>
                <w:sz w:val="24"/>
                <w:szCs w:val="24"/>
              </w:rPr>
              <w:t>.</w:t>
            </w:r>
            <w:r w:rsidR="00E84991">
              <w:rPr>
                <w:rFonts w:ascii="Angsana New" w:hAnsi="Angsana New"/>
                <w:sz w:val="24"/>
                <w:szCs w:val="24"/>
              </w:rPr>
              <w:t>9</w:t>
            </w:r>
            <w:r w:rsidRPr="00C20284">
              <w:rPr>
                <w:rFonts w:ascii="Angsana New" w:hAnsi="Angsana New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</w:rPr>
              <w:t>1</w:t>
            </w:r>
            <w:r w:rsidRPr="00C20284">
              <w:rPr>
                <w:rFonts w:ascii="Angsana New" w:hAnsi="Angsana New"/>
                <w:sz w:val="24"/>
                <w:szCs w:val="24"/>
              </w:rPr>
              <w:t xml:space="preserve">)  Paulsen Food GmbH </w:t>
            </w:r>
          </w:p>
        </w:tc>
        <w:tc>
          <w:tcPr>
            <w:tcW w:w="265" w:type="dxa"/>
          </w:tcPr>
          <w:p w14:paraId="36649933" w14:textId="77777777" w:rsidR="00FE5686" w:rsidRPr="00C20284" w:rsidRDefault="00FE5686" w:rsidP="008A745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</w:tcPr>
          <w:p w14:paraId="4C55FB2A" w14:textId="77777777" w:rsidR="00FE5686" w:rsidRPr="00C20284" w:rsidRDefault="00FE5686" w:rsidP="008A745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จัดจำหน่ายสินค้าประเภทเนื้อสัตว์</w:t>
            </w:r>
          </w:p>
        </w:tc>
        <w:tc>
          <w:tcPr>
            <w:tcW w:w="266" w:type="dxa"/>
          </w:tcPr>
          <w:p w14:paraId="19915898" w14:textId="77777777" w:rsidR="00FE5686" w:rsidRPr="00C20284" w:rsidRDefault="00FE5686" w:rsidP="008A7452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8008CFE" w14:textId="77777777" w:rsidR="00FE5686" w:rsidRPr="00C20284" w:rsidRDefault="00FE5686" w:rsidP="001A71A9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เยอรมนี</w:t>
            </w:r>
          </w:p>
        </w:tc>
        <w:tc>
          <w:tcPr>
            <w:tcW w:w="251" w:type="dxa"/>
          </w:tcPr>
          <w:p w14:paraId="482DDAF1" w14:textId="77777777" w:rsidR="00FE5686" w:rsidRPr="00C20284" w:rsidRDefault="00FE5686" w:rsidP="008A7452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22353455" w14:textId="3A5850B8" w:rsidR="00FE5686" w:rsidRPr="00C20284" w:rsidRDefault="00B642DB" w:rsidP="008A7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98</w:t>
            </w:r>
          </w:p>
        </w:tc>
        <w:tc>
          <w:tcPr>
            <w:tcW w:w="270" w:type="dxa"/>
          </w:tcPr>
          <w:p w14:paraId="6E25601E" w14:textId="77777777" w:rsidR="00FE5686" w:rsidRPr="00C20284" w:rsidRDefault="00FE5686" w:rsidP="008A7452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2AE5446E" w14:textId="77777777" w:rsidR="00FE5686" w:rsidRPr="00C20284" w:rsidRDefault="00FE5686" w:rsidP="008A7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98</w:t>
            </w:r>
          </w:p>
        </w:tc>
      </w:tr>
      <w:tr w:rsidR="00FE5686" w:rsidRPr="00C20284" w14:paraId="1B3E3AFC" w14:textId="77777777" w:rsidTr="008A7452">
        <w:tc>
          <w:tcPr>
            <w:tcW w:w="3870" w:type="dxa"/>
          </w:tcPr>
          <w:p w14:paraId="77A00914" w14:textId="77777777" w:rsidR="00FE5686" w:rsidRPr="00C20284" w:rsidRDefault="00FE5686" w:rsidP="008A7452">
            <w:pPr>
              <w:tabs>
                <w:tab w:val="left" w:pos="162"/>
              </w:tabs>
              <w:ind w:right="-135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</w:tcPr>
          <w:p w14:paraId="518948D0" w14:textId="77777777" w:rsidR="00FE5686" w:rsidRPr="00C20284" w:rsidRDefault="00FE5686" w:rsidP="008A745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</w:tcPr>
          <w:p w14:paraId="1ABB39D8" w14:textId="21635D2B" w:rsidR="00FE5686" w:rsidRPr="00C20284" w:rsidRDefault="00FE5686" w:rsidP="008A7452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 xml:space="preserve">  และกิจการลงทุน</w:t>
            </w:r>
          </w:p>
        </w:tc>
        <w:tc>
          <w:tcPr>
            <w:tcW w:w="266" w:type="dxa"/>
          </w:tcPr>
          <w:p w14:paraId="1BA6C4A0" w14:textId="77777777" w:rsidR="00FE5686" w:rsidRPr="00C20284" w:rsidRDefault="00FE5686" w:rsidP="008A7452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67D1E798" w14:textId="77777777" w:rsidR="00FE5686" w:rsidRPr="00C20284" w:rsidRDefault="00FE5686" w:rsidP="001A71A9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7AAE9845" w14:textId="77777777" w:rsidR="00FE5686" w:rsidRPr="00C20284" w:rsidRDefault="00FE5686" w:rsidP="008A7452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1714780B" w14:textId="77777777" w:rsidR="00FE5686" w:rsidRPr="00C20284" w:rsidRDefault="00FE5686" w:rsidP="008A7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074E03E8" w14:textId="77777777" w:rsidR="00FE5686" w:rsidRPr="00C20284" w:rsidRDefault="00FE5686" w:rsidP="008A7452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56F8A0D0" w14:textId="77777777" w:rsidR="00FE5686" w:rsidRPr="00C20284" w:rsidRDefault="00FE5686" w:rsidP="008A7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E14E8B" w:rsidRPr="00C20284" w14:paraId="6643D211" w14:textId="77777777" w:rsidTr="008A7452">
        <w:tc>
          <w:tcPr>
            <w:tcW w:w="3870" w:type="dxa"/>
          </w:tcPr>
          <w:p w14:paraId="4E916F42" w14:textId="0CF23A33" w:rsidR="00E14E8B" w:rsidRPr="00C20284" w:rsidRDefault="00E14E8B" w:rsidP="00E14E8B">
            <w:pPr>
              <w:tabs>
                <w:tab w:val="clear" w:pos="454"/>
                <w:tab w:val="left" w:pos="162"/>
              </w:tabs>
              <w:ind w:left="1314"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711B9">
              <w:rPr>
                <w:rFonts w:ascii="Angsana New" w:hAnsi="Angsana New"/>
                <w:sz w:val="24"/>
                <w:szCs w:val="24"/>
              </w:rPr>
              <w:t>1</w:t>
            </w:r>
            <w:r w:rsidRPr="00C20284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  <w:r w:rsidRPr="00C20284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Pr="00C20284">
              <w:rPr>
                <w:rFonts w:ascii="Angsana New" w:hAnsi="Angsana New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</w:rPr>
              <w:t>1</w:t>
            </w:r>
            <w:r w:rsidRPr="00C20284">
              <w:rPr>
                <w:rFonts w:ascii="Angsana New" w:hAnsi="Angsana New"/>
                <w:sz w:val="24"/>
                <w:szCs w:val="24"/>
              </w:rPr>
              <w:t xml:space="preserve">) </w:t>
            </w:r>
            <w:r>
              <w:rPr>
                <w:rFonts w:ascii="Angsana New" w:hAnsi="Angsana New"/>
                <w:sz w:val="24"/>
                <w:szCs w:val="24"/>
              </w:rPr>
              <w:t>CPF Distribution</w:t>
            </w:r>
            <w:r w:rsidRPr="00433605">
              <w:rPr>
                <w:rFonts w:ascii="Angsana New" w:hAnsi="Angsana New"/>
                <w:sz w:val="24"/>
                <w:szCs w:val="24"/>
              </w:rPr>
              <w:t xml:space="preserve"> GmbH</w:t>
            </w:r>
          </w:p>
        </w:tc>
        <w:tc>
          <w:tcPr>
            <w:tcW w:w="265" w:type="dxa"/>
          </w:tcPr>
          <w:p w14:paraId="3C6621E6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</w:tcPr>
          <w:p w14:paraId="352F561D" w14:textId="35421725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จัดจำหน่ายอาหารสำเร็จรูป</w:t>
            </w:r>
          </w:p>
        </w:tc>
        <w:tc>
          <w:tcPr>
            <w:tcW w:w="266" w:type="dxa"/>
          </w:tcPr>
          <w:p w14:paraId="74075D0A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598945E9" w14:textId="5B586591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เยอรมนี</w:t>
            </w:r>
          </w:p>
        </w:tc>
        <w:tc>
          <w:tcPr>
            <w:tcW w:w="251" w:type="dxa"/>
          </w:tcPr>
          <w:p w14:paraId="024BF076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3654992A" w14:textId="209A9942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98</w:t>
            </w:r>
          </w:p>
        </w:tc>
        <w:tc>
          <w:tcPr>
            <w:tcW w:w="270" w:type="dxa"/>
          </w:tcPr>
          <w:p w14:paraId="66849FDF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08F62706" w14:textId="65F64C72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98</w:t>
            </w:r>
          </w:p>
        </w:tc>
      </w:tr>
      <w:tr w:rsidR="00E14E8B" w:rsidRPr="00C20284" w14:paraId="78C99155" w14:textId="77777777" w:rsidTr="008A7452">
        <w:tc>
          <w:tcPr>
            <w:tcW w:w="3870" w:type="dxa"/>
          </w:tcPr>
          <w:p w14:paraId="4D26ACB7" w14:textId="4F0E95EF" w:rsidR="00E14E8B" w:rsidRPr="009711B9" w:rsidRDefault="00E14E8B" w:rsidP="00E14E8B">
            <w:pPr>
              <w:tabs>
                <w:tab w:val="clear" w:pos="454"/>
                <w:tab w:val="left" w:pos="162"/>
              </w:tabs>
              <w:ind w:left="1314"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711B9">
              <w:rPr>
                <w:rFonts w:ascii="Angsana New" w:hAnsi="Angsana New"/>
                <w:sz w:val="24"/>
                <w:szCs w:val="24"/>
              </w:rPr>
              <w:t>1</w:t>
            </w:r>
            <w:r w:rsidRPr="00C20284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  <w:r w:rsidRPr="00C20284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Pr="00C20284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Pr="00C20284">
              <w:rPr>
                <w:rFonts w:ascii="Angsana New" w:hAnsi="Angsana New"/>
                <w:sz w:val="24"/>
                <w:szCs w:val="24"/>
              </w:rPr>
              <w:t xml:space="preserve">) </w:t>
            </w:r>
            <w:r w:rsidRPr="00433605">
              <w:rPr>
                <w:rFonts w:ascii="Angsana New" w:hAnsi="Angsana New"/>
                <w:sz w:val="24"/>
                <w:szCs w:val="24"/>
              </w:rPr>
              <w:t>ZGG Verwaltungs GmbH</w:t>
            </w:r>
          </w:p>
        </w:tc>
        <w:tc>
          <w:tcPr>
            <w:tcW w:w="265" w:type="dxa"/>
          </w:tcPr>
          <w:p w14:paraId="5FBCD221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</w:tcPr>
          <w:p w14:paraId="69D61A2C" w14:textId="50DAFE22" w:rsidR="00E14E8B" w:rsidRPr="00C20284" w:rsidRDefault="00E14E8B" w:rsidP="00E14E8B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55B6F030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662931FC" w14:textId="78F28D22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เยอรมนี</w:t>
            </w:r>
          </w:p>
        </w:tc>
        <w:tc>
          <w:tcPr>
            <w:tcW w:w="251" w:type="dxa"/>
          </w:tcPr>
          <w:p w14:paraId="556F7480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2FD5382E" w14:textId="0B4A7019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98</w:t>
            </w:r>
          </w:p>
        </w:tc>
        <w:tc>
          <w:tcPr>
            <w:tcW w:w="270" w:type="dxa"/>
          </w:tcPr>
          <w:p w14:paraId="21D902D9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1D4EF2E9" w14:textId="41BB1EF6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98</w:t>
            </w:r>
          </w:p>
        </w:tc>
      </w:tr>
      <w:tr w:rsidR="00E14E8B" w:rsidRPr="00C20284" w14:paraId="768D88D9" w14:textId="77777777" w:rsidTr="008A7452">
        <w:tc>
          <w:tcPr>
            <w:tcW w:w="3870" w:type="dxa"/>
          </w:tcPr>
          <w:p w14:paraId="3D698CD8" w14:textId="545503DE" w:rsidR="00E14E8B" w:rsidRPr="00C20284" w:rsidRDefault="00E14E8B" w:rsidP="00E14E8B">
            <w:pPr>
              <w:tabs>
                <w:tab w:val="clear" w:pos="680"/>
                <w:tab w:val="left" w:pos="162"/>
              </w:tabs>
              <w:ind w:left="733"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711B9">
              <w:rPr>
                <w:rFonts w:ascii="Angsana New" w:hAnsi="Angsana New"/>
                <w:sz w:val="24"/>
                <w:szCs w:val="24"/>
              </w:rPr>
              <w:t>1</w:t>
            </w:r>
            <w:r w:rsidRPr="00C20284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  <w:r w:rsidRPr="00C20284">
              <w:rPr>
                <w:rFonts w:ascii="Angsana New" w:hAnsi="Angsana New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</w:rPr>
              <w:t>2</w:t>
            </w:r>
            <w:r w:rsidRPr="00C20284">
              <w:rPr>
                <w:rFonts w:ascii="Angsana New" w:hAnsi="Angsana New"/>
                <w:sz w:val="24"/>
                <w:szCs w:val="24"/>
                <w:cs/>
              </w:rPr>
              <w:t>)</w:t>
            </w:r>
            <w:r w:rsidRPr="00C20284">
              <w:rPr>
                <w:rFonts w:ascii="Angsana New" w:hAnsi="Angsana New"/>
                <w:sz w:val="24"/>
                <w:szCs w:val="24"/>
              </w:rPr>
              <w:t xml:space="preserve">  CP Foods (UK) Limited and </w:t>
            </w:r>
          </w:p>
        </w:tc>
        <w:tc>
          <w:tcPr>
            <w:tcW w:w="265" w:type="dxa"/>
          </w:tcPr>
          <w:p w14:paraId="154D1642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</w:tcPr>
          <w:p w14:paraId="495BA902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 xml:space="preserve">ผู้นำเข้าและจัดจำหน่ายสินค้าประเภท </w:t>
            </w:r>
          </w:p>
        </w:tc>
        <w:tc>
          <w:tcPr>
            <w:tcW w:w="266" w:type="dxa"/>
          </w:tcPr>
          <w:p w14:paraId="5C6F930F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3F697E6A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อังกฤษ</w:t>
            </w:r>
          </w:p>
        </w:tc>
        <w:tc>
          <w:tcPr>
            <w:tcW w:w="251" w:type="dxa"/>
          </w:tcPr>
          <w:p w14:paraId="4D238BCA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67B691B5" w14:textId="691D6783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98</w:t>
            </w:r>
          </w:p>
        </w:tc>
        <w:tc>
          <w:tcPr>
            <w:tcW w:w="270" w:type="dxa"/>
          </w:tcPr>
          <w:p w14:paraId="6200B7F9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509EC8E3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98</w:t>
            </w:r>
          </w:p>
        </w:tc>
      </w:tr>
      <w:tr w:rsidR="00E14E8B" w:rsidRPr="00C20284" w14:paraId="01D05AB1" w14:textId="77777777" w:rsidTr="008A7452">
        <w:tc>
          <w:tcPr>
            <w:tcW w:w="3870" w:type="dxa"/>
          </w:tcPr>
          <w:p w14:paraId="2EC7EB9D" w14:textId="77777777" w:rsidR="00E14E8B" w:rsidRPr="00C20284" w:rsidRDefault="00E14E8B" w:rsidP="00E14E8B">
            <w:pPr>
              <w:tabs>
                <w:tab w:val="clear" w:pos="454"/>
                <w:tab w:val="left" w:pos="162"/>
                <w:tab w:val="left" w:pos="966"/>
              </w:tabs>
              <w:ind w:left="1299"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</w:rPr>
              <w:t>subsidiaries</w:t>
            </w:r>
          </w:p>
        </w:tc>
        <w:tc>
          <w:tcPr>
            <w:tcW w:w="265" w:type="dxa"/>
          </w:tcPr>
          <w:p w14:paraId="46A6A666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</w:tcPr>
          <w:p w14:paraId="024A7206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C20284">
              <w:rPr>
                <w:rFonts w:ascii="Angsana New" w:hAnsi="Angsana New"/>
                <w:sz w:val="24"/>
                <w:szCs w:val="24"/>
                <w:cs/>
              </w:rPr>
              <w:t>อาหารแปรรูปจากเนื้อสัตว์และอาหาร</w:t>
            </w:r>
          </w:p>
        </w:tc>
        <w:tc>
          <w:tcPr>
            <w:tcW w:w="266" w:type="dxa"/>
          </w:tcPr>
          <w:p w14:paraId="7D04F0EC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419B760A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040C2232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6088935B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7289F6ED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31D2DF61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E14E8B" w:rsidRPr="00C20284" w14:paraId="11376B3E" w14:textId="77777777" w:rsidTr="008A7452">
        <w:tc>
          <w:tcPr>
            <w:tcW w:w="3870" w:type="dxa"/>
          </w:tcPr>
          <w:p w14:paraId="3133F299" w14:textId="77777777" w:rsidR="00E14E8B" w:rsidRPr="00C20284" w:rsidRDefault="00E14E8B" w:rsidP="00E14E8B">
            <w:pPr>
              <w:tabs>
                <w:tab w:val="left" w:pos="162"/>
              </w:tabs>
              <w:ind w:left="437" w:right="-135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</w:tcPr>
          <w:p w14:paraId="30EE9733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</w:tcPr>
          <w:p w14:paraId="4C2B522C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 xml:space="preserve">  สำเร็จรูป</w:t>
            </w:r>
          </w:p>
        </w:tc>
        <w:tc>
          <w:tcPr>
            <w:tcW w:w="266" w:type="dxa"/>
          </w:tcPr>
          <w:p w14:paraId="34FC493D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4D92682D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04B356F9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6F1C5304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2CA9A203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02B913C0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E14E8B" w:rsidRPr="00C20284" w14:paraId="452E00C5" w14:textId="77777777" w:rsidTr="008A7452">
        <w:tc>
          <w:tcPr>
            <w:tcW w:w="3870" w:type="dxa"/>
          </w:tcPr>
          <w:p w14:paraId="1619EFBD" w14:textId="5C822CDF" w:rsidR="00E14E8B" w:rsidRPr="00C20284" w:rsidRDefault="00E14E8B" w:rsidP="00E14E8B">
            <w:pPr>
              <w:tabs>
                <w:tab w:val="clear" w:pos="680"/>
                <w:tab w:val="left" w:pos="162"/>
              </w:tabs>
              <w:ind w:left="733"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711B9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.9.</w:t>
            </w:r>
            <w:r w:rsidRPr="009711B9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 xml:space="preserve">)  The Foodfellas Limited </w:t>
            </w:r>
          </w:p>
        </w:tc>
        <w:tc>
          <w:tcPr>
            <w:tcW w:w="265" w:type="dxa"/>
          </w:tcPr>
          <w:p w14:paraId="7C0ED157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</w:tcPr>
          <w:p w14:paraId="5F81F2D6" w14:textId="77777777" w:rsidR="00E14E8B" w:rsidRPr="00C20284" w:rsidRDefault="00E14E8B" w:rsidP="00E14E8B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ผู้นำเข้าวัตถุดิบและผลิตภัณฑ์อาหาร</w:t>
            </w:r>
          </w:p>
        </w:tc>
        <w:tc>
          <w:tcPr>
            <w:tcW w:w="266" w:type="dxa"/>
          </w:tcPr>
          <w:p w14:paraId="174DDBE1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20F8FBF1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อังกฤษ</w:t>
            </w:r>
          </w:p>
        </w:tc>
        <w:tc>
          <w:tcPr>
            <w:tcW w:w="251" w:type="dxa"/>
          </w:tcPr>
          <w:p w14:paraId="0AE5FEAE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3468208B" w14:textId="28190BD2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98</w:t>
            </w:r>
          </w:p>
        </w:tc>
        <w:tc>
          <w:tcPr>
            <w:tcW w:w="270" w:type="dxa"/>
          </w:tcPr>
          <w:p w14:paraId="19B54B57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5B181016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98</w:t>
            </w:r>
          </w:p>
        </w:tc>
      </w:tr>
      <w:tr w:rsidR="00E14E8B" w:rsidRPr="00C20284" w14:paraId="71971118" w14:textId="77777777" w:rsidTr="008A7452">
        <w:tc>
          <w:tcPr>
            <w:tcW w:w="3870" w:type="dxa"/>
          </w:tcPr>
          <w:p w14:paraId="10E06B2C" w14:textId="2239B253" w:rsidR="00E14E8B" w:rsidRPr="00C20284" w:rsidRDefault="00E14E8B" w:rsidP="00E14E8B">
            <w:pPr>
              <w:tabs>
                <w:tab w:val="clear" w:pos="680"/>
                <w:tab w:val="left" w:pos="162"/>
              </w:tabs>
              <w:ind w:left="733"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711B9">
              <w:rPr>
                <w:rFonts w:ascii="Angsana New" w:hAnsi="Angsana New"/>
                <w:sz w:val="24"/>
                <w:szCs w:val="24"/>
              </w:rPr>
              <w:t>1</w:t>
            </w:r>
            <w:r w:rsidRPr="00C20284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  <w:r w:rsidRPr="00C20284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Pr="00C20284">
              <w:rPr>
                <w:rFonts w:ascii="Angsana New" w:hAnsi="Angsana New"/>
                <w:sz w:val="24"/>
                <w:szCs w:val="24"/>
                <w:cs/>
              </w:rPr>
              <w:t>)</w:t>
            </w:r>
            <w:r w:rsidRPr="00C20284">
              <w:rPr>
                <w:rFonts w:ascii="Angsana New" w:hAnsi="Angsana New"/>
                <w:sz w:val="24"/>
                <w:szCs w:val="24"/>
              </w:rPr>
              <w:t xml:space="preserve">  Westbridge Food Group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C20284">
              <w:rPr>
                <w:rFonts w:ascii="Angsana New" w:hAnsi="Angsana New"/>
                <w:sz w:val="24"/>
                <w:szCs w:val="24"/>
              </w:rPr>
              <w:t>Limited</w:t>
            </w:r>
          </w:p>
        </w:tc>
        <w:tc>
          <w:tcPr>
            <w:tcW w:w="265" w:type="dxa"/>
          </w:tcPr>
          <w:p w14:paraId="0C7C3627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</w:tcPr>
          <w:p w14:paraId="14362E5E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7D9D8876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1F891F8A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อังกฤษ</w:t>
            </w:r>
          </w:p>
        </w:tc>
        <w:tc>
          <w:tcPr>
            <w:tcW w:w="251" w:type="dxa"/>
          </w:tcPr>
          <w:p w14:paraId="6A8BB098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0C02B1A8" w14:textId="63E73B19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270" w:type="dxa"/>
          </w:tcPr>
          <w:p w14:paraId="5E6625DD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0FC77318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</w:rPr>
              <w:t>99</w:t>
            </w:r>
          </w:p>
        </w:tc>
      </w:tr>
      <w:tr w:rsidR="00E14E8B" w:rsidRPr="00C20284" w14:paraId="481AC996" w14:textId="77777777" w:rsidTr="008A7452">
        <w:tc>
          <w:tcPr>
            <w:tcW w:w="3870" w:type="dxa"/>
          </w:tcPr>
          <w:p w14:paraId="1A62840D" w14:textId="0CC80DFD" w:rsidR="00E14E8B" w:rsidRPr="00C20284" w:rsidRDefault="00E14E8B" w:rsidP="00E14E8B">
            <w:pPr>
              <w:tabs>
                <w:tab w:val="clear" w:pos="454"/>
                <w:tab w:val="left" w:pos="162"/>
              </w:tabs>
              <w:ind w:left="1314"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711B9">
              <w:rPr>
                <w:rFonts w:ascii="Angsana New" w:hAnsi="Angsana New"/>
                <w:sz w:val="24"/>
                <w:szCs w:val="24"/>
              </w:rPr>
              <w:t>1</w:t>
            </w:r>
            <w:r w:rsidRPr="00C20284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  <w:r w:rsidRPr="00C20284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Pr="00C20284">
              <w:rPr>
                <w:rFonts w:ascii="Angsana New" w:hAnsi="Angsana New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</w:rPr>
              <w:t>1</w:t>
            </w:r>
            <w:r w:rsidRPr="00C20284">
              <w:rPr>
                <w:rFonts w:ascii="Angsana New" w:hAnsi="Angsana New"/>
                <w:sz w:val="24"/>
                <w:szCs w:val="24"/>
              </w:rPr>
              <w:t xml:space="preserve">) Westbridge Foods </w:t>
            </w:r>
            <w:r w:rsidRPr="008741C7">
              <w:rPr>
                <w:rFonts w:ascii="Angsana New" w:hAnsi="Angsana New"/>
                <w:sz w:val="24"/>
                <w:szCs w:val="24"/>
              </w:rPr>
              <w:t>Limited</w:t>
            </w:r>
          </w:p>
        </w:tc>
        <w:tc>
          <w:tcPr>
            <w:tcW w:w="265" w:type="dxa"/>
          </w:tcPr>
          <w:p w14:paraId="5070B9AB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</w:tcPr>
          <w:p w14:paraId="0F8FB1E3" w14:textId="77777777" w:rsidR="00E14E8B" w:rsidRPr="00C20284" w:rsidRDefault="00E14E8B" w:rsidP="00E14E8B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</w:rPr>
              <w:t>ผู้นำเข้าและจัดจำหน่ายเนื้อสัตว์ และ</w:t>
            </w:r>
          </w:p>
        </w:tc>
        <w:tc>
          <w:tcPr>
            <w:tcW w:w="266" w:type="dxa"/>
          </w:tcPr>
          <w:p w14:paraId="16A80000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4614ABC2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อังกฤษ</w:t>
            </w:r>
          </w:p>
        </w:tc>
        <w:tc>
          <w:tcPr>
            <w:tcW w:w="251" w:type="dxa"/>
          </w:tcPr>
          <w:p w14:paraId="220E0E51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1047EEEE" w14:textId="38D316AF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711B9">
              <w:rPr>
                <w:rFonts w:ascii="Angsana New" w:hAnsi="Angsana New"/>
                <w:sz w:val="24"/>
                <w:szCs w:val="24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270" w:type="dxa"/>
          </w:tcPr>
          <w:p w14:paraId="32A5C819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1CFA444C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711B9">
              <w:rPr>
                <w:rFonts w:ascii="Angsana New" w:hAnsi="Angsana New"/>
                <w:sz w:val="24"/>
                <w:szCs w:val="24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</w:rPr>
              <w:t>99</w:t>
            </w:r>
          </w:p>
        </w:tc>
      </w:tr>
      <w:tr w:rsidR="00E14E8B" w:rsidRPr="00C20284" w14:paraId="1D7384BD" w14:textId="77777777" w:rsidTr="008A7452">
        <w:tc>
          <w:tcPr>
            <w:tcW w:w="3870" w:type="dxa"/>
          </w:tcPr>
          <w:p w14:paraId="46B45F40" w14:textId="77777777" w:rsidR="00E14E8B" w:rsidRPr="00C20284" w:rsidRDefault="00E14E8B" w:rsidP="00E14E8B">
            <w:pPr>
              <w:tabs>
                <w:tab w:val="clear" w:pos="454"/>
                <w:tab w:val="clear" w:pos="1644"/>
                <w:tab w:val="clear" w:pos="1871"/>
                <w:tab w:val="clear" w:pos="2580"/>
                <w:tab w:val="left" w:pos="162"/>
                <w:tab w:val="left" w:pos="2144"/>
                <w:tab w:val="left" w:pos="2256"/>
                <w:tab w:val="left" w:pos="2352"/>
                <w:tab w:val="left" w:pos="2684"/>
              </w:tabs>
              <w:ind w:left="1314"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</w:tcPr>
          <w:p w14:paraId="10B6F956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</w:tcPr>
          <w:p w14:paraId="56881EF9" w14:textId="77777777" w:rsidR="00E14E8B" w:rsidRPr="00C20284" w:rsidRDefault="00E14E8B" w:rsidP="00E14E8B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100B"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  <w:r w:rsidRPr="00C20284">
              <w:rPr>
                <w:rFonts w:ascii="Angsana New" w:hAnsi="Angsana New"/>
                <w:sz w:val="24"/>
                <w:szCs w:val="24"/>
                <w:cs/>
              </w:rPr>
              <w:t>อาหารสำเร็จรูป</w:t>
            </w:r>
          </w:p>
        </w:tc>
        <w:tc>
          <w:tcPr>
            <w:tcW w:w="266" w:type="dxa"/>
          </w:tcPr>
          <w:p w14:paraId="3F192247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4244E63E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6841BA4D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3C951DC0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FA3194E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6F0E94E8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14E8B" w:rsidRPr="00C20284" w14:paraId="401D242B" w14:textId="77777777" w:rsidTr="008A7452">
        <w:tc>
          <w:tcPr>
            <w:tcW w:w="3870" w:type="dxa"/>
          </w:tcPr>
          <w:p w14:paraId="73B81542" w14:textId="71CD509D" w:rsidR="00E14E8B" w:rsidRPr="00C20284" w:rsidRDefault="00E14E8B" w:rsidP="00E14E8B">
            <w:pPr>
              <w:tabs>
                <w:tab w:val="clear" w:pos="454"/>
                <w:tab w:val="left" w:pos="162"/>
              </w:tabs>
              <w:ind w:left="1314"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711B9">
              <w:rPr>
                <w:rFonts w:ascii="Angsana New" w:hAnsi="Angsana New"/>
                <w:sz w:val="24"/>
                <w:szCs w:val="24"/>
              </w:rPr>
              <w:t>1</w:t>
            </w:r>
            <w:r w:rsidRPr="00C20284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  <w:r w:rsidRPr="00C20284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Pr="00C20284">
              <w:rPr>
                <w:rFonts w:ascii="Angsana New" w:hAnsi="Angsana New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</w:rPr>
              <w:t>2</w:t>
            </w:r>
            <w:r w:rsidRPr="00C20284">
              <w:rPr>
                <w:rFonts w:ascii="Angsana New" w:hAnsi="Angsana New"/>
                <w:sz w:val="24"/>
                <w:szCs w:val="24"/>
              </w:rPr>
              <w:t xml:space="preserve">) </w:t>
            </w:r>
            <w:r w:rsidRPr="00C20284">
              <w:rPr>
                <w:rFonts w:ascii="Angsana New" w:hAnsi="Angsana New"/>
                <w:sz w:val="24"/>
                <w:szCs w:val="24"/>
                <w:cs/>
              </w:rPr>
              <w:t>บริษัท เวสท์บริดจ์ ฟู้ดส์</w:t>
            </w:r>
          </w:p>
        </w:tc>
        <w:tc>
          <w:tcPr>
            <w:tcW w:w="265" w:type="dxa"/>
          </w:tcPr>
          <w:p w14:paraId="78147391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</w:tcPr>
          <w:p w14:paraId="43A285C6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ให้บริการจัดหาและพัฒนาผลิตภัณฑ์</w:t>
            </w:r>
          </w:p>
        </w:tc>
        <w:tc>
          <w:tcPr>
            <w:tcW w:w="266" w:type="dxa"/>
          </w:tcPr>
          <w:p w14:paraId="4CF2DFC2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1C7F05B9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51" w:type="dxa"/>
          </w:tcPr>
          <w:p w14:paraId="500B416E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5AD9EDC7" w14:textId="151A00EF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270" w:type="dxa"/>
          </w:tcPr>
          <w:p w14:paraId="7583DCCE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5EBAD228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</w:rPr>
              <w:t>99</w:t>
            </w:r>
          </w:p>
        </w:tc>
      </w:tr>
      <w:tr w:rsidR="00E14E8B" w:rsidRPr="00C20284" w14:paraId="16D52BDC" w14:textId="77777777" w:rsidTr="008A7452">
        <w:tc>
          <w:tcPr>
            <w:tcW w:w="3870" w:type="dxa"/>
          </w:tcPr>
          <w:p w14:paraId="39016515" w14:textId="77777777" w:rsidR="00E14E8B" w:rsidRPr="00C20284" w:rsidRDefault="00E14E8B" w:rsidP="00E14E8B">
            <w:pPr>
              <w:tabs>
                <w:tab w:val="clear" w:pos="1871"/>
                <w:tab w:val="left" w:pos="162"/>
                <w:tab w:val="left" w:pos="1869"/>
              </w:tabs>
              <w:ind w:left="1953"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(ประเทศไทย) จำกัด</w:t>
            </w:r>
          </w:p>
        </w:tc>
        <w:tc>
          <w:tcPr>
            <w:tcW w:w="265" w:type="dxa"/>
          </w:tcPr>
          <w:p w14:paraId="058F99D8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</w:tcPr>
          <w:p w14:paraId="710DA452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 xml:space="preserve">  อาหารเอเชีย</w:t>
            </w:r>
          </w:p>
        </w:tc>
        <w:tc>
          <w:tcPr>
            <w:tcW w:w="266" w:type="dxa"/>
          </w:tcPr>
          <w:p w14:paraId="3365C81D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62BAD0C8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33E8771A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782DF03E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15666586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145187D8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E14E8B" w:rsidRPr="00C20284" w14:paraId="31C0E7B0" w14:textId="77777777" w:rsidTr="008A7452">
        <w:tc>
          <w:tcPr>
            <w:tcW w:w="3870" w:type="dxa"/>
          </w:tcPr>
          <w:p w14:paraId="0B0047DB" w14:textId="7DFEF844" w:rsidR="00E14E8B" w:rsidRPr="00C20284" w:rsidRDefault="00E14E8B" w:rsidP="00E14E8B">
            <w:pPr>
              <w:tabs>
                <w:tab w:val="clear" w:pos="454"/>
                <w:tab w:val="left" w:pos="162"/>
              </w:tabs>
              <w:ind w:left="1314"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711B9">
              <w:rPr>
                <w:rFonts w:ascii="Angsana New" w:hAnsi="Angsana New"/>
                <w:sz w:val="24"/>
                <w:szCs w:val="24"/>
              </w:rPr>
              <w:t>1</w:t>
            </w:r>
            <w:r w:rsidRPr="00C20284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  <w:r w:rsidRPr="00C20284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Pr="00C20284">
              <w:rPr>
                <w:rFonts w:ascii="Angsana New" w:hAnsi="Angsana New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</w:rPr>
              <w:t>3</w:t>
            </w:r>
            <w:r w:rsidRPr="00C20284">
              <w:rPr>
                <w:rFonts w:ascii="Angsana New" w:hAnsi="Angsana New"/>
                <w:sz w:val="24"/>
                <w:szCs w:val="24"/>
              </w:rPr>
              <w:t>)</w:t>
            </w:r>
            <w:r w:rsidRPr="00C20284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C20284">
              <w:rPr>
                <w:rFonts w:ascii="Angsana New" w:hAnsi="Angsana New"/>
                <w:sz w:val="24"/>
                <w:szCs w:val="24"/>
              </w:rPr>
              <w:t xml:space="preserve">Westbridge (Qingdao) </w:t>
            </w:r>
          </w:p>
        </w:tc>
        <w:tc>
          <w:tcPr>
            <w:tcW w:w="265" w:type="dxa"/>
          </w:tcPr>
          <w:p w14:paraId="24D14120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</w:tcPr>
          <w:p w14:paraId="0ABC34AE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ให้บริการจัดหาและพัฒนาผลิตภัณฑ์</w:t>
            </w:r>
          </w:p>
        </w:tc>
        <w:tc>
          <w:tcPr>
            <w:tcW w:w="266" w:type="dxa"/>
          </w:tcPr>
          <w:p w14:paraId="713DB8B2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67E37B6C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1D02DAB1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118C86D4" w14:textId="55664849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270" w:type="dxa"/>
          </w:tcPr>
          <w:p w14:paraId="571D3447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166B69A7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</w:rPr>
              <w:t>99</w:t>
            </w:r>
          </w:p>
        </w:tc>
      </w:tr>
      <w:tr w:rsidR="00E14E8B" w:rsidRPr="00C20284" w14:paraId="1AF1667F" w14:textId="77777777" w:rsidTr="008A7452">
        <w:tc>
          <w:tcPr>
            <w:tcW w:w="3870" w:type="dxa"/>
          </w:tcPr>
          <w:p w14:paraId="5085115F" w14:textId="77777777" w:rsidR="00E14E8B" w:rsidRPr="00C20284" w:rsidRDefault="00E14E8B" w:rsidP="00E14E8B">
            <w:pPr>
              <w:tabs>
                <w:tab w:val="left" w:pos="162"/>
              </w:tabs>
              <w:ind w:left="1953"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</w:rPr>
              <w:t>Trading Co., Ltd.</w:t>
            </w:r>
          </w:p>
        </w:tc>
        <w:tc>
          <w:tcPr>
            <w:tcW w:w="265" w:type="dxa"/>
          </w:tcPr>
          <w:p w14:paraId="1BF83976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</w:tcPr>
          <w:p w14:paraId="1CC13671" w14:textId="3D31D1E6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C20284">
              <w:rPr>
                <w:rFonts w:ascii="Angsana New" w:hAnsi="Angsana New"/>
                <w:sz w:val="24"/>
                <w:szCs w:val="24"/>
                <w:cs/>
              </w:rPr>
              <w:t>อาหารเอเชีย</w:t>
            </w:r>
          </w:p>
        </w:tc>
        <w:tc>
          <w:tcPr>
            <w:tcW w:w="266" w:type="dxa"/>
          </w:tcPr>
          <w:p w14:paraId="3B5246F9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5E798197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766D7477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6019E7AC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5CD9A7CB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25070FAF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E14E8B" w:rsidRPr="00C20284" w14:paraId="09143DE7" w14:textId="77777777" w:rsidTr="008A7452">
        <w:tc>
          <w:tcPr>
            <w:tcW w:w="3870" w:type="dxa"/>
          </w:tcPr>
          <w:p w14:paraId="39F5D946" w14:textId="3987448F" w:rsidR="00E14E8B" w:rsidRPr="00C20284" w:rsidRDefault="00E14E8B" w:rsidP="00E14E8B">
            <w:pPr>
              <w:tabs>
                <w:tab w:val="clear" w:pos="454"/>
                <w:tab w:val="left" w:pos="162"/>
              </w:tabs>
              <w:ind w:left="1314"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711B9">
              <w:rPr>
                <w:rFonts w:ascii="Angsana New" w:hAnsi="Angsana New"/>
                <w:sz w:val="24"/>
                <w:szCs w:val="24"/>
              </w:rPr>
              <w:t>1</w:t>
            </w:r>
            <w:r w:rsidRPr="00C20284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  <w:r w:rsidRPr="00C20284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Pr="00C20284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Pr="00C20284">
              <w:rPr>
                <w:rFonts w:ascii="Angsana New" w:hAnsi="Angsana New"/>
                <w:sz w:val="24"/>
                <w:szCs w:val="24"/>
              </w:rPr>
              <w:t>)</w:t>
            </w:r>
            <w:r w:rsidRPr="00C20284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C20284">
              <w:rPr>
                <w:rFonts w:ascii="Angsana New" w:hAnsi="Angsana New"/>
                <w:sz w:val="24"/>
                <w:szCs w:val="24"/>
              </w:rPr>
              <w:t xml:space="preserve">Wignall Holdings </w:t>
            </w:r>
          </w:p>
        </w:tc>
        <w:tc>
          <w:tcPr>
            <w:tcW w:w="265" w:type="dxa"/>
          </w:tcPr>
          <w:p w14:paraId="279D22AE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</w:tcPr>
          <w:p w14:paraId="5248354B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37314E0C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98BE6FE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อังกฤษ</w:t>
            </w:r>
          </w:p>
        </w:tc>
        <w:tc>
          <w:tcPr>
            <w:tcW w:w="251" w:type="dxa"/>
          </w:tcPr>
          <w:p w14:paraId="072986CD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5F2528EF" w14:textId="4FF00F0E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270" w:type="dxa"/>
          </w:tcPr>
          <w:p w14:paraId="2FA03716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306E0DCD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</w:rPr>
              <w:t>99</w:t>
            </w:r>
          </w:p>
        </w:tc>
      </w:tr>
      <w:tr w:rsidR="00E14E8B" w:rsidRPr="00C20284" w14:paraId="580BE28C" w14:textId="77777777" w:rsidTr="008A7452">
        <w:tc>
          <w:tcPr>
            <w:tcW w:w="3870" w:type="dxa"/>
          </w:tcPr>
          <w:p w14:paraId="689784E2" w14:textId="77777777" w:rsidR="00E14E8B" w:rsidRPr="00C20284" w:rsidRDefault="00E14E8B" w:rsidP="00E14E8B">
            <w:pPr>
              <w:tabs>
                <w:tab w:val="left" w:pos="162"/>
              </w:tabs>
              <w:ind w:left="1953"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</w:rPr>
              <w:t xml:space="preserve">Limited </w:t>
            </w:r>
            <w:r w:rsidRPr="008741C7">
              <w:rPr>
                <w:rFonts w:ascii="Angsana New" w:hAnsi="Angsana New"/>
                <w:sz w:val="24"/>
                <w:szCs w:val="24"/>
                <w:vertAlign w:val="superscript"/>
              </w:rPr>
              <w:t>(</w:t>
            </w:r>
            <w:r w:rsidRPr="009711B9">
              <w:rPr>
                <w:rFonts w:ascii="Angsana New" w:hAnsi="Angsana New"/>
                <w:sz w:val="24"/>
                <w:szCs w:val="24"/>
                <w:vertAlign w:val="superscript"/>
              </w:rPr>
              <w:t>2</w:t>
            </w:r>
            <w:r w:rsidRPr="008741C7">
              <w:rPr>
                <w:rFonts w:ascii="Angsana New" w:hAnsi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65" w:type="dxa"/>
          </w:tcPr>
          <w:p w14:paraId="17D1B443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</w:tcPr>
          <w:p w14:paraId="62FD1FDE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23BC63F6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D53A5D1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5D0D0769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57E221BB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934F3EE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1F7EA1A4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14E8B" w:rsidRPr="00C20284" w14:paraId="3FD17501" w14:textId="77777777" w:rsidTr="008A7452">
        <w:tc>
          <w:tcPr>
            <w:tcW w:w="4135" w:type="dxa"/>
            <w:gridSpan w:val="2"/>
          </w:tcPr>
          <w:p w14:paraId="5AFF0A1F" w14:textId="2CEFF649" w:rsidR="00E14E8B" w:rsidRPr="00C20284" w:rsidRDefault="00E14E8B" w:rsidP="00E14E8B">
            <w:pPr>
              <w:tabs>
                <w:tab w:val="clear" w:pos="454"/>
                <w:tab w:val="left" w:pos="162"/>
              </w:tabs>
              <w:ind w:left="1314"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711B9">
              <w:rPr>
                <w:rFonts w:ascii="Angsana New" w:hAnsi="Angsana New"/>
                <w:sz w:val="24"/>
                <w:szCs w:val="24"/>
              </w:rPr>
              <w:t>1</w:t>
            </w:r>
            <w:r w:rsidRPr="00C20284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  <w:r w:rsidRPr="00C20284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Pr="00C20284">
              <w:rPr>
                <w:rFonts w:ascii="Angsana New" w:hAnsi="Angsana New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</w:rPr>
              <w:t>5</w:t>
            </w:r>
            <w:r w:rsidRPr="00C20284">
              <w:rPr>
                <w:rFonts w:ascii="Angsana New" w:hAnsi="Angsana New"/>
                <w:sz w:val="24"/>
                <w:szCs w:val="24"/>
              </w:rPr>
              <w:t xml:space="preserve">) Westbridge Foods </w:t>
            </w:r>
          </w:p>
        </w:tc>
        <w:tc>
          <w:tcPr>
            <w:tcW w:w="2705" w:type="dxa"/>
          </w:tcPr>
          <w:p w14:paraId="05342B5F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จัดจำหน่ายเนื้อสัตว์</w:t>
            </w:r>
          </w:p>
        </w:tc>
        <w:tc>
          <w:tcPr>
            <w:tcW w:w="266" w:type="dxa"/>
          </w:tcPr>
          <w:p w14:paraId="3D708266" w14:textId="77777777" w:rsidR="00E14E8B" w:rsidRPr="00C20284" w:rsidRDefault="00E14E8B" w:rsidP="00E14E8B">
            <w:pPr>
              <w:ind w:left="-118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20476750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อังกฤษ</w:t>
            </w:r>
          </w:p>
        </w:tc>
        <w:tc>
          <w:tcPr>
            <w:tcW w:w="251" w:type="dxa"/>
          </w:tcPr>
          <w:p w14:paraId="6E531CE2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05880C7B" w14:textId="477E7390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711B9">
              <w:rPr>
                <w:rFonts w:ascii="Angsana New" w:hAnsi="Angsana New"/>
                <w:sz w:val="24"/>
                <w:szCs w:val="24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270" w:type="dxa"/>
          </w:tcPr>
          <w:p w14:paraId="4F538042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516C38F2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711B9">
              <w:rPr>
                <w:rFonts w:ascii="Angsana New" w:hAnsi="Angsana New"/>
                <w:sz w:val="24"/>
                <w:szCs w:val="24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</w:rPr>
              <w:t>99</w:t>
            </w:r>
          </w:p>
        </w:tc>
      </w:tr>
      <w:tr w:rsidR="00E14E8B" w:rsidRPr="00C20284" w14:paraId="3935A024" w14:textId="77777777" w:rsidTr="008A7452">
        <w:tc>
          <w:tcPr>
            <w:tcW w:w="3870" w:type="dxa"/>
          </w:tcPr>
          <w:p w14:paraId="61828014" w14:textId="49846C79" w:rsidR="00E14E8B" w:rsidRPr="00C20284" w:rsidRDefault="00E14E8B" w:rsidP="00E14E8B">
            <w:pPr>
              <w:tabs>
                <w:tab w:val="left" w:pos="162"/>
              </w:tabs>
              <w:ind w:left="1953"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</w:rPr>
              <w:t>(Haydock)</w:t>
            </w:r>
            <w:r w:rsidRPr="00C20284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C20284">
              <w:rPr>
                <w:rFonts w:ascii="Angsana New" w:hAnsi="Angsana New"/>
                <w:sz w:val="24"/>
                <w:szCs w:val="24"/>
              </w:rPr>
              <w:t>Limited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8741C7">
              <w:rPr>
                <w:rFonts w:ascii="Angsana New" w:hAnsi="Angsana New"/>
                <w:sz w:val="24"/>
                <w:szCs w:val="24"/>
                <w:vertAlign w:val="superscript"/>
              </w:rPr>
              <w:t>(</w:t>
            </w:r>
            <w:r w:rsidRPr="009711B9">
              <w:rPr>
                <w:rFonts w:ascii="Angsana New" w:hAnsi="Angsana New"/>
                <w:sz w:val="24"/>
                <w:szCs w:val="24"/>
                <w:vertAlign w:val="superscript"/>
              </w:rPr>
              <w:t>2</w:t>
            </w:r>
            <w:r w:rsidRPr="008741C7">
              <w:rPr>
                <w:rFonts w:ascii="Angsana New" w:hAnsi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65" w:type="dxa"/>
          </w:tcPr>
          <w:p w14:paraId="66785B80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</w:tcPr>
          <w:p w14:paraId="325B2E58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6" w:type="dxa"/>
            <w:vAlign w:val="center"/>
          </w:tcPr>
          <w:p w14:paraId="6F0DAE92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AEF179D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4169D68D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1458A416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279B90B3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160AD90E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E14E8B" w:rsidRPr="00C20284" w14:paraId="30AEA3DC" w14:textId="77777777" w:rsidTr="008A7452">
        <w:tc>
          <w:tcPr>
            <w:tcW w:w="3870" w:type="dxa"/>
          </w:tcPr>
          <w:p w14:paraId="594D4571" w14:textId="155E0588" w:rsidR="00E14E8B" w:rsidRPr="00C20284" w:rsidRDefault="00E14E8B" w:rsidP="00E14E8B">
            <w:pPr>
              <w:tabs>
                <w:tab w:val="clear" w:pos="454"/>
                <w:tab w:val="left" w:pos="162"/>
              </w:tabs>
              <w:ind w:left="1314"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711B9">
              <w:rPr>
                <w:rFonts w:ascii="Angsana New" w:hAnsi="Angsana New"/>
                <w:sz w:val="24"/>
                <w:szCs w:val="24"/>
              </w:rPr>
              <w:t>1</w:t>
            </w:r>
            <w:r w:rsidRPr="00C20284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  <w:r w:rsidRPr="00C20284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Pr="00C20284">
              <w:rPr>
                <w:rFonts w:ascii="Angsana New" w:hAnsi="Angsana New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</w:rPr>
              <w:t>6</w:t>
            </w:r>
            <w:r w:rsidRPr="00C20284">
              <w:rPr>
                <w:rFonts w:ascii="Angsana New" w:hAnsi="Angsana New"/>
                <w:sz w:val="24"/>
                <w:szCs w:val="24"/>
              </w:rPr>
              <w:t>)</w:t>
            </w:r>
            <w:r w:rsidRPr="00C20284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C20284">
              <w:rPr>
                <w:rFonts w:ascii="Angsana New" w:hAnsi="Angsana New"/>
                <w:sz w:val="24"/>
                <w:szCs w:val="24"/>
              </w:rPr>
              <w:t xml:space="preserve">Westbridge Holding B.V.  </w:t>
            </w:r>
          </w:p>
        </w:tc>
        <w:tc>
          <w:tcPr>
            <w:tcW w:w="265" w:type="dxa"/>
          </w:tcPr>
          <w:p w14:paraId="046DDB05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</w:tcPr>
          <w:p w14:paraId="0577EF90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652E293F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36F15018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เนเธอร์แลนด์</w:t>
            </w:r>
          </w:p>
        </w:tc>
        <w:tc>
          <w:tcPr>
            <w:tcW w:w="251" w:type="dxa"/>
          </w:tcPr>
          <w:p w14:paraId="629A8C5F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5E0808AE" w14:textId="59242F3B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270" w:type="dxa"/>
          </w:tcPr>
          <w:p w14:paraId="7541D1D3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791B8AF4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</w:rPr>
              <w:t>99</w:t>
            </w:r>
          </w:p>
        </w:tc>
      </w:tr>
      <w:tr w:rsidR="00E14E8B" w:rsidRPr="00C20284" w14:paraId="440BF0AD" w14:textId="77777777" w:rsidTr="008A7452">
        <w:tc>
          <w:tcPr>
            <w:tcW w:w="3870" w:type="dxa"/>
          </w:tcPr>
          <w:p w14:paraId="36D0F415" w14:textId="5306F53E" w:rsidR="00E14E8B" w:rsidRPr="00C20284" w:rsidRDefault="00E14E8B" w:rsidP="00E14E8B">
            <w:pPr>
              <w:tabs>
                <w:tab w:val="clear" w:pos="454"/>
                <w:tab w:val="left" w:pos="162"/>
              </w:tabs>
              <w:ind w:left="1314"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711B9">
              <w:rPr>
                <w:rFonts w:ascii="Angsana New" w:hAnsi="Angsana New"/>
                <w:sz w:val="24"/>
                <w:szCs w:val="24"/>
              </w:rPr>
              <w:t>1</w:t>
            </w:r>
            <w:r w:rsidRPr="00C20284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  <w:r w:rsidRPr="00C20284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Pr="00C20284">
              <w:rPr>
                <w:rFonts w:ascii="Angsana New" w:hAnsi="Angsana New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</w:rPr>
              <w:t>7</w:t>
            </w:r>
            <w:r w:rsidRPr="00C20284">
              <w:rPr>
                <w:rFonts w:ascii="Angsana New" w:hAnsi="Angsana New"/>
                <w:sz w:val="24"/>
                <w:szCs w:val="24"/>
              </w:rPr>
              <w:t>)</w:t>
            </w:r>
            <w:r w:rsidRPr="00C20284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C20284">
              <w:rPr>
                <w:rFonts w:ascii="Angsana New" w:hAnsi="Angsana New"/>
                <w:sz w:val="24"/>
                <w:szCs w:val="24"/>
              </w:rPr>
              <w:t xml:space="preserve">Westbridge Foods </w:t>
            </w:r>
          </w:p>
        </w:tc>
        <w:tc>
          <w:tcPr>
            <w:tcW w:w="265" w:type="dxa"/>
          </w:tcPr>
          <w:p w14:paraId="09309636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</w:tcPr>
          <w:p w14:paraId="27FF3B28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จัดจำหน่ายเนื้อสัตว์</w:t>
            </w:r>
          </w:p>
        </w:tc>
        <w:tc>
          <w:tcPr>
            <w:tcW w:w="266" w:type="dxa"/>
          </w:tcPr>
          <w:p w14:paraId="058D4773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17FAB90F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C20284">
              <w:rPr>
                <w:rFonts w:ascii="Angsana New" w:hAnsi="Angsana New"/>
                <w:sz w:val="24"/>
                <w:szCs w:val="24"/>
                <w:cs/>
              </w:rPr>
              <w:t>ฝรั่งเศส</w:t>
            </w:r>
          </w:p>
        </w:tc>
        <w:tc>
          <w:tcPr>
            <w:tcW w:w="251" w:type="dxa"/>
          </w:tcPr>
          <w:p w14:paraId="089A235C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1C4B28A9" w14:textId="5C34D50E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270" w:type="dxa"/>
          </w:tcPr>
          <w:p w14:paraId="0A63A3A1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2B890EDD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</w:rPr>
              <w:t>99</w:t>
            </w:r>
          </w:p>
        </w:tc>
      </w:tr>
      <w:tr w:rsidR="00E14E8B" w:rsidRPr="00C20284" w14:paraId="4E51B9B7" w14:textId="77777777" w:rsidTr="008A7452">
        <w:tc>
          <w:tcPr>
            <w:tcW w:w="3870" w:type="dxa"/>
          </w:tcPr>
          <w:p w14:paraId="191D0620" w14:textId="77777777" w:rsidR="00E14E8B" w:rsidRPr="00C20284" w:rsidRDefault="00E14E8B" w:rsidP="00E14E8B">
            <w:pPr>
              <w:tabs>
                <w:tab w:val="left" w:pos="162"/>
              </w:tabs>
              <w:ind w:left="1953"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</w:rPr>
              <w:t xml:space="preserve">(France) SARL  </w:t>
            </w:r>
          </w:p>
        </w:tc>
        <w:tc>
          <w:tcPr>
            <w:tcW w:w="265" w:type="dxa"/>
          </w:tcPr>
          <w:p w14:paraId="0980B4F9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</w:tcPr>
          <w:p w14:paraId="29AB628A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2EF016CF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4BA7D266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</w:tcPr>
          <w:p w14:paraId="003F6CAC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1C38BF41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80DE001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575761DA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14E8B" w:rsidRPr="00C20284" w14:paraId="3C6ED3D9" w14:textId="77777777" w:rsidTr="008A7452">
        <w:tc>
          <w:tcPr>
            <w:tcW w:w="3870" w:type="dxa"/>
          </w:tcPr>
          <w:p w14:paraId="304E934C" w14:textId="4CFB2643" w:rsidR="00E14E8B" w:rsidRPr="00C20284" w:rsidRDefault="00E14E8B" w:rsidP="00E14E8B">
            <w:pPr>
              <w:tabs>
                <w:tab w:val="clear" w:pos="454"/>
                <w:tab w:val="left" w:pos="162"/>
              </w:tabs>
              <w:ind w:left="1314"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711B9">
              <w:rPr>
                <w:rFonts w:ascii="Angsana New" w:hAnsi="Angsana New"/>
                <w:sz w:val="24"/>
                <w:szCs w:val="24"/>
              </w:rPr>
              <w:t>1</w:t>
            </w:r>
            <w:r w:rsidRPr="00C20284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  <w:r w:rsidRPr="00C20284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Pr="00C20284">
              <w:rPr>
                <w:rFonts w:ascii="Angsana New" w:hAnsi="Angsana New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</w:rPr>
              <w:t>8</w:t>
            </w:r>
            <w:r w:rsidRPr="00C20284">
              <w:rPr>
                <w:rFonts w:ascii="Angsana New" w:hAnsi="Angsana New"/>
                <w:sz w:val="24"/>
                <w:szCs w:val="24"/>
              </w:rPr>
              <w:t>)</w:t>
            </w:r>
            <w:r w:rsidRPr="00C20284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C20284">
              <w:rPr>
                <w:rFonts w:ascii="Angsana New" w:hAnsi="Angsana New"/>
                <w:sz w:val="24"/>
                <w:szCs w:val="24"/>
              </w:rPr>
              <w:t xml:space="preserve">Food Trac Limited </w:t>
            </w:r>
          </w:p>
        </w:tc>
        <w:tc>
          <w:tcPr>
            <w:tcW w:w="265" w:type="dxa"/>
          </w:tcPr>
          <w:p w14:paraId="5175A113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</w:tcPr>
          <w:p w14:paraId="28B14745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จัดจำหน่ายเนื้อสัตว์</w:t>
            </w:r>
          </w:p>
        </w:tc>
        <w:tc>
          <w:tcPr>
            <w:tcW w:w="266" w:type="dxa"/>
          </w:tcPr>
          <w:p w14:paraId="3407F517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305230B9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อังกฤษ</w:t>
            </w:r>
          </w:p>
        </w:tc>
        <w:tc>
          <w:tcPr>
            <w:tcW w:w="251" w:type="dxa"/>
          </w:tcPr>
          <w:p w14:paraId="5C23F9FA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6B39E4AD" w14:textId="71DE6621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270" w:type="dxa"/>
          </w:tcPr>
          <w:p w14:paraId="2706C087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4914C24D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</w:rPr>
              <w:t>99</w:t>
            </w:r>
          </w:p>
        </w:tc>
      </w:tr>
      <w:tr w:rsidR="00E14E8B" w:rsidRPr="00C20284" w14:paraId="390A938C" w14:textId="77777777" w:rsidTr="008A7452">
        <w:tc>
          <w:tcPr>
            <w:tcW w:w="3870" w:type="dxa"/>
          </w:tcPr>
          <w:p w14:paraId="02C1F770" w14:textId="64F6D67C" w:rsidR="00E14E8B" w:rsidRPr="00C20284" w:rsidRDefault="00E14E8B" w:rsidP="00E14E8B">
            <w:pPr>
              <w:tabs>
                <w:tab w:val="clear" w:pos="454"/>
                <w:tab w:val="left" w:pos="162"/>
              </w:tabs>
              <w:ind w:left="1314"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711B9">
              <w:rPr>
                <w:rFonts w:ascii="Angsana New" w:hAnsi="Angsana New"/>
                <w:sz w:val="24"/>
                <w:szCs w:val="24"/>
              </w:rPr>
              <w:t>1</w:t>
            </w:r>
            <w:r w:rsidRPr="00C20284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  <w:r w:rsidRPr="00C20284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Pr="00C20284">
              <w:rPr>
                <w:rFonts w:ascii="Angsana New" w:hAnsi="Angsana New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</w:rPr>
              <w:t>9</w:t>
            </w:r>
            <w:r w:rsidRPr="00C20284">
              <w:rPr>
                <w:rFonts w:ascii="Angsana New" w:hAnsi="Angsana New"/>
                <w:sz w:val="24"/>
                <w:szCs w:val="24"/>
              </w:rPr>
              <w:t xml:space="preserve">) Westbridge Group </w:t>
            </w:r>
          </w:p>
        </w:tc>
        <w:tc>
          <w:tcPr>
            <w:tcW w:w="265" w:type="dxa"/>
          </w:tcPr>
          <w:p w14:paraId="663E41BA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</w:tcPr>
          <w:p w14:paraId="7D6C65B2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ผู้นำเข้าสินค้าที่ทำจากเนื้อสัตว์ปีก</w:t>
            </w:r>
          </w:p>
        </w:tc>
        <w:tc>
          <w:tcPr>
            <w:tcW w:w="266" w:type="dxa"/>
          </w:tcPr>
          <w:p w14:paraId="42864870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3495C462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อังกฤษ</w:t>
            </w:r>
          </w:p>
        </w:tc>
        <w:tc>
          <w:tcPr>
            <w:tcW w:w="251" w:type="dxa"/>
          </w:tcPr>
          <w:p w14:paraId="709BB951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212150D6" w14:textId="09F37841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270" w:type="dxa"/>
          </w:tcPr>
          <w:p w14:paraId="1626F7B0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6FF8DB86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</w:rPr>
              <w:t>99</w:t>
            </w:r>
          </w:p>
        </w:tc>
      </w:tr>
      <w:tr w:rsidR="00E14E8B" w:rsidRPr="00C20284" w14:paraId="0082F80B" w14:textId="77777777" w:rsidTr="008A7452">
        <w:tc>
          <w:tcPr>
            <w:tcW w:w="3870" w:type="dxa"/>
          </w:tcPr>
          <w:p w14:paraId="65CB430A" w14:textId="77777777" w:rsidR="00E14E8B" w:rsidRPr="00C20284" w:rsidRDefault="00E14E8B" w:rsidP="00E14E8B">
            <w:pPr>
              <w:tabs>
                <w:tab w:val="left" w:pos="162"/>
              </w:tabs>
              <w:ind w:left="1953"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</w:rPr>
              <w:t>License Companies</w:t>
            </w:r>
          </w:p>
        </w:tc>
        <w:tc>
          <w:tcPr>
            <w:tcW w:w="265" w:type="dxa"/>
          </w:tcPr>
          <w:p w14:paraId="41D7C707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</w:tcPr>
          <w:p w14:paraId="0DFB1CB5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6" w:type="dxa"/>
            <w:vAlign w:val="center"/>
          </w:tcPr>
          <w:p w14:paraId="7588F1F7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21B78300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18294AA1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0320BBBD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19CEEC72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3251A064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E14E8B" w:rsidRPr="00C20284" w14:paraId="78EF1DDC" w14:textId="77777777" w:rsidTr="008A7452">
        <w:tc>
          <w:tcPr>
            <w:tcW w:w="3870" w:type="dxa"/>
          </w:tcPr>
          <w:p w14:paraId="3B727E0F" w14:textId="04BC80D1" w:rsidR="00E14E8B" w:rsidRPr="00C20284" w:rsidRDefault="00E14E8B" w:rsidP="00E14E8B">
            <w:pPr>
              <w:tabs>
                <w:tab w:val="clear" w:pos="227"/>
                <w:tab w:val="clear" w:pos="454"/>
              </w:tabs>
              <w:ind w:right="-135" w:firstLine="254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711B9">
              <w:rPr>
                <w:rFonts w:ascii="Angsana New" w:hAnsi="Angsana New"/>
                <w:sz w:val="24"/>
                <w:szCs w:val="24"/>
              </w:rPr>
              <w:t>1</w:t>
            </w:r>
            <w:r w:rsidRPr="00C20284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10</w:t>
            </w:r>
            <w:r w:rsidRPr="00C20284">
              <w:rPr>
                <w:rFonts w:ascii="Angsana New" w:hAnsi="Angsana New"/>
                <w:sz w:val="24"/>
                <w:szCs w:val="24"/>
              </w:rPr>
              <w:t>)  CPF Hong Kong Co., Ltd.</w:t>
            </w:r>
            <w:r w:rsidRPr="00C20284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65" w:type="dxa"/>
          </w:tcPr>
          <w:p w14:paraId="325AEAE8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</w:tcPr>
          <w:p w14:paraId="64F282F9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ผู้นำเข้าและจัดจำหน่ายไข่ไก่</w:t>
            </w:r>
          </w:p>
        </w:tc>
        <w:tc>
          <w:tcPr>
            <w:tcW w:w="266" w:type="dxa"/>
            <w:vAlign w:val="center"/>
          </w:tcPr>
          <w:p w14:paraId="4697693E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39AD40BF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เขตบริหารพิเศษ</w:t>
            </w:r>
          </w:p>
        </w:tc>
        <w:tc>
          <w:tcPr>
            <w:tcW w:w="251" w:type="dxa"/>
          </w:tcPr>
          <w:p w14:paraId="4699B554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11CE3E78" w14:textId="5C5903FE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270" w:type="dxa"/>
          </w:tcPr>
          <w:p w14:paraId="303F4B1A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0730DF31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</w:p>
        </w:tc>
      </w:tr>
      <w:tr w:rsidR="00E14E8B" w:rsidRPr="00C20284" w14:paraId="2A23F80A" w14:textId="77777777" w:rsidTr="008A7452">
        <w:tc>
          <w:tcPr>
            <w:tcW w:w="3870" w:type="dxa"/>
          </w:tcPr>
          <w:p w14:paraId="08597092" w14:textId="77777777" w:rsidR="00E14E8B" w:rsidRPr="00C20284" w:rsidRDefault="00E14E8B" w:rsidP="00E14E8B">
            <w:pPr>
              <w:tabs>
                <w:tab w:val="left" w:pos="162"/>
              </w:tabs>
              <w:ind w:right="-135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</w:tcPr>
          <w:p w14:paraId="6A403707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</w:tcPr>
          <w:p w14:paraId="3C8BE4E7" w14:textId="32691BFD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 xml:space="preserve">  อาหารแปรรูปจากเนื้อสัตว์ </w:t>
            </w:r>
          </w:p>
        </w:tc>
        <w:tc>
          <w:tcPr>
            <w:tcW w:w="266" w:type="dxa"/>
            <w:vAlign w:val="center"/>
          </w:tcPr>
          <w:p w14:paraId="5DD95832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6194DAD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ฮ่องกง</w:t>
            </w:r>
          </w:p>
        </w:tc>
        <w:tc>
          <w:tcPr>
            <w:tcW w:w="251" w:type="dxa"/>
          </w:tcPr>
          <w:p w14:paraId="43C5EC0B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1AFD4820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01C4BD35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739B5BF7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E14E8B" w:rsidRPr="00C20284" w14:paraId="2C60FFFF" w14:textId="77777777" w:rsidTr="008A7452">
        <w:tc>
          <w:tcPr>
            <w:tcW w:w="3870" w:type="dxa"/>
          </w:tcPr>
          <w:p w14:paraId="40EF5201" w14:textId="77777777" w:rsidR="00E14E8B" w:rsidRPr="00C20284" w:rsidRDefault="00E14E8B" w:rsidP="00E14E8B">
            <w:pPr>
              <w:tabs>
                <w:tab w:val="left" w:pos="162"/>
              </w:tabs>
              <w:ind w:right="-135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</w:tcPr>
          <w:p w14:paraId="3829B6F2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</w:tcPr>
          <w:p w14:paraId="335C3FCD" w14:textId="05638DBC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 xml:space="preserve">  ผลิตภัณฑ์นม และอาหารสำเร็จรูป</w:t>
            </w:r>
          </w:p>
        </w:tc>
        <w:tc>
          <w:tcPr>
            <w:tcW w:w="266" w:type="dxa"/>
            <w:vAlign w:val="center"/>
          </w:tcPr>
          <w:p w14:paraId="750865CC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5E364A81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63D51964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013C0C11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77A78984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715386A3" w14:textId="77777777" w:rsidR="00E14E8B" w:rsidRPr="00367ADF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6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14E8B" w:rsidRPr="00C20284" w14:paraId="1A7E66B2" w14:textId="77777777" w:rsidTr="008A7452">
        <w:trPr>
          <w:trHeight w:hRule="exact" w:val="83"/>
        </w:trPr>
        <w:tc>
          <w:tcPr>
            <w:tcW w:w="3870" w:type="dxa"/>
          </w:tcPr>
          <w:p w14:paraId="204998F4" w14:textId="77777777" w:rsidR="00E14E8B" w:rsidRPr="00C20284" w:rsidRDefault="00E14E8B" w:rsidP="00E14E8B">
            <w:pPr>
              <w:tabs>
                <w:tab w:val="left" w:pos="162"/>
              </w:tabs>
              <w:ind w:right="-135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</w:tcPr>
          <w:p w14:paraId="427D8EC6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</w:tcPr>
          <w:p w14:paraId="65DB1C5E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6" w:type="dxa"/>
            <w:vAlign w:val="center"/>
          </w:tcPr>
          <w:p w14:paraId="21DC2535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158C1AAE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3AE83012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7888F87B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39B16DA3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66C7CFDE" w14:textId="77777777" w:rsidR="00E14E8B" w:rsidRPr="00367ADF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6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14E8B" w:rsidRPr="00C20284" w14:paraId="34C7C2D8" w14:textId="77777777" w:rsidTr="008A7452">
        <w:tc>
          <w:tcPr>
            <w:tcW w:w="3870" w:type="dxa"/>
          </w:tcPr>
          <w:p w14:paraId="7E36757B" w14:textId="77777777" w:rsidR="00E14E8B" w:rsidRPr="00C20284" w:rsidRDefault="00E14E8B" w:rsidP="00E14E8B">
            <w:pPr>
              <w:tabs>
                <w:tab w:val="left" w:pos="162"/>
              </w:tabs>
              <w:ind w:right="-135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265" w:type="dxa"/>
          </w:tcPr>
          <w:p w14:paraId="0A45E014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</w:tcPr>
          <w:p w14:paraId="35B2246D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0E2C362E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51272840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663FF929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3F4698E6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126484D4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35486141" w14:textId="77777777" w:rsidR="00E14E8B" w:rsidRPr="00367ADF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6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14E8B" w:rsidRPr="00C20284" w14:paraId="13EB2ADC" w14:textId="77777777" w:rsidTr="008A7452">
        <w:tc>
          <w:tcPr>
            <w:tcW w:w="3870" w:type="dxa"/>
          </w:tcPr>
          <w:p w14:paraId="6E8AB634" w14:textId="77777777" w:rsidR="00E14E8B" w:rsidRPr="00C20284" w:rsidRDefault="00E14E8B" w:rsidP="00E14E8B">
            <w:pPr>
              <w:tabs>
                <w:tab w:val="left" w:pos="162"/>
              </w:tabs>
              <w:ind w:right="-135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265" w:type="dxa"/>
          </w:tcPr>
          <w:p w14:paraId="5A7CCBA5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</w:tcPr>
          <w:p w14:paraId="009D625F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30D3796E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3BE63D2A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0AC54F30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4E7B94D7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7609E2FB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7455A015" w14:textId="77777777" w:rsidR="00E14E8B" w:rsidRPr="00367ADF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6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14E8B" w:rsidRPr="00C20284" w14:paraId="06D12A5C" w14:textId="77777777" w:rsidTr="008A7452">
        <w:tc>
          <w:tcPr>
            <w:tcW w:w="3870" w:type="dxa"/>
          </w:tcPr>
          <w:p w14:paraId="3FD7FCAF" w14:textId="77777777" w:rsidR="00E14E8B" w:rsidRPr="00C20284" w:rsidRDefault="00E14E8B" w:rsidP="00E14E8B">
            <w:pPr>
              <w:tabs>
                <w:tab w:val="left" w:pos="162"/>
              </w:tabs>
              <w:ind w:right="-135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711B9">
              <w:rPr>
                <w:rFonts w:ascii="Angsana New" w:hAnsi="Angsana New"/>
                <w:sz w:val="24"/>
                <w:szCs w:val="24"/>
              </w:rPr>
              <w:t>1</w:t>
            </w:r>
            <w:r w:rsidRPr="00C20284">
              <w:rPr>
                <w:rFonts w:ascii="Angsana New" w:hAnsi="Angsana New"/>
                <w:sz w:val="24"/>
                <w:szCs w:val="24"/>
                <w:cs/>
              </w:rPr>
              <w:t xml:space="preserve">)   บริษัท ซีพีเอฟ เทรนนิ่งเซ็นเตอร์ จำกัด </w:t>
            </w:r>
          </w:p>
        </w:tc>
        <w:tc>
          <w:tcPr>
            <w:tcW w:w="265" w:type="dxa"/>
          </w:tcPr>
          <w:p w14:paraId="5C059958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</w:tcPr>
          <w:p w14:paraId="5DD8A1A7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ให้บริการด้านการฝึกอบรม</w:t>
            </w:r>
          </w:p>
        </w:tc>
        <w:tc>
          <w:tcPr>
            <w:tcW w:w="266" w:type="dxa"/>
          </w:tcPr>
          <w:p w14:paraId="5ABE77F5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580CC83F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51" w:type="dxa"/>
          </w:tcPr>
          <w:p w14:paraId="7D6AF558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0B5336B8" w14:textId="66D68A22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711B9">
              <w:rPr>
                <w:rFonts w:ascii="Angsana New" w:hAnsi="Angsana New"/>
                <w:sz w:val="24"/>
                <w:szCs w:val="24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270" w:type="dxa"/>
          </w:tcPr>
          <w:p w14:paraId="1266ED2A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11A52034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711B9">
              <w:rPr>
                <w:rFonts w:ascii="Angsana New" w:hAnsi="Angsana New"/>
                <w:sz w:val="24"/>
                <w:szCs w:val="24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</w:rPr>
              <w:t>99</w:t>
            </w:r>
          </w:p>
        </w:tc>
      </w:tr>
      <w:tr w:rsidR="00E14E8B" w:rsidRPr="00C20284" w14:paraId="4A38E3A5" w14:textId="77777777" w:rsidTr="008A7452">
        <w:tc>
          <w:tcPr>
            <w:tcW w:w="3870" w:type="dxa"/>
          </w:tcPr>
          <w:p w14:paraId="2152B921" w14:textId="77777777" w:rsidR="00E14E8B" w:rsidRPr="00C20284" w:rsidRDefault="00E14E8B" w:rsidP="00E14E8B">
            <w:pPr>
              <w:tabs>
                <w:tab w:val="left" w:pos="162"/>
              </w:tabs>
              <w:ind w:right="-135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711B9">
              <w:rPr>
                <w:rFonts w:ascii="Angsana New" w:hAnsi="Angsana New"/>
                <w:sz w:val="24"/>
                <w:szCs w:val="24"/>
              </w:rPr>
              <w:t>2</w:t>
            </w:r>
            <w:r w:rsidRPr="00C20284">
              <w:rPr>
                <w:rFonts w:ascii="Angsana New" w:hAnsi="Angsana New"/>
                <w:sz w:val="24"/>
                <w:szCs w:val="24"/>
                <w:cs/>
              </w:rPr>
              <w:t xml:space="preserve">)   บริษัท ซีพีเอฟ ไอทีเซ็นเตอร์ จำกัด </w:t>
            </w:r>
          </w:p>
        </w:tc>
        <w:tc>
          <w:tcPr>
            <w:tcW w:w="265" w:type="dxa"/>
          </w:tcPr>
          <w:p w14:paraId="7D94F92E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</w:tcPr>
          <w:p w14:paraId="572863E1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ให้บริการด้านเทคโนโลยีสารสนเทศ</w:t>
            </w:r>
          </w:p>
        </w:tc>
        <w:tc>
          <w:tcPr>
            <w:tcW w:w="266" w:type="dxa"/>
          </w:tcPr>
          <w:p w14:paraId="438C867B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10FEB10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51" w:type="dxa"/>
          </w:tcPr>
          <w:p w14:paraId="5AB97823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1842C0D1" w14:textId="4F7E18FC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711B9">
              <w:rPr>
                <w:rFonts w:ascii="Angsana New" w:hAnsi="Angsana New"/>
                <w:sz w:val="24"/>
                <w:szCs w:val="24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270" w:type="dxa"/>
          </w:tcPr>
          <w:p w14:paraId="53EBD8A8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19E390DB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711B9">
              <w:rPr>
                <w:rFonts w:ascii="Angsana New" w:hAnsi="Angsana New"/>
                <w:sz w:val="24"/>
                <w:szCs w:val="24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</w:rPr>
              <w:t>99</w:t>
            </w:r>
          </w:p>
        </w:tc>
      </w:tr>
      <w:tr w:rsidR="00E14E8B" w:rsidRPr="00C20284" w14:paraId="089F02BB" w14:textId="77777777" w:rsidTr="008A7452">
        <w:tc>
          <w:tcPr>
            <w:tcW w:w="3870" w:type="dxa"/>
          </w:tcPr>
          <w:p w14:paraId="038212BA" w14:textId="77777777" w:rsidR="00E14E8B" w:rsidRPr="00C20284" w:rsidRDefault="00E14E8B" w:rsidP="00E14E8B">
            <w:pPr>
              <w:tabs>
                <w:tab w:val="left" w:pos="162"/>
              </w:tabs>
              <w:ind w:right="-135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711B9">
              <w:rPr>
                <w:rFonts w:ascii="Angsana New" w:hAnsi="Angsana New"/>
                <w:sz w:val="24"/>
                <w:szCs w:val="24"/>
              </w:rPr>
              <w:t>3</w:t>
            </w:r>
            <w:r w:rsidRPr="00C20284">
              <w:rPr>
                <w:rFonts w:ascii="Angsana New" w:hAnsi="Angsana New"/>
                <w:sz w:val="24"/>
                <w:szCs w:val="24"/>
                <w:cs/>
              </w:rPr>
              <w:t>)   บริษัท ศูนย์วิจัยและพัฒนาอาหาร ซีพีเอฟ จำกัด</w:t>
            </w:r>
          </w:p>
        </w:tc>
        <w:tc>
          <w:tcPr>
            <w:tcW w:w="265" w:type="dxa"/>
          </w:tcPr>
          <w:p w14:paraId="30151E9F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</w:tcPr>
          <w:p w14:paraId="35448451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วิจัยและพัฒนาอาหาร</w:t>
            </w:r>
          </w:p>
        </w:tc>
        <w:tc>
          <w:tcPr>
            <w:tcW w:w="266" w:type="dxa"/>
          </w:tcPr>
          <w:p w14:paraId="2094E700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B6EC119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51" w:type="dxa"/>
          </w:tcPr>
          <w:p w14:paraId="32F2843F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1CC82627" w14:textId="33916532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711B9">
              <w:rPr>
                <w:rFonts w:ascii="Angsana New" w:hAnsi="Angsana New"/>
                <w:sz w:val="24"/>
                <w:szCs w:val="24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270" w:type="dxa"/>
          </w:tcPr>
          <w:p w14:paraId="456C61A9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69EB72C6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711B9">
              <w:rPr>
                <w:rFonts w:ascii="Angsana New" w:hAnsi="Angsana New"/>
                <w:sz w:val="24"/>
                <w:szCs w:val="24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</w:rPr>
              <w:t>99</w:t>
            </w:r>
          </w:p>
        </w:tc>
      </w:tr>
      <w:tr w:rsidR="00E14E8B" w:rsidRPr="00C20284" w14:paraId="37C36F90" w14:textId="77777777" w:rsidTr="008A7452">
        <w:trPr>
          <w:trHeight w:hRule="exact" w:val="144"/>
        </w:trPr>
        <w:tc>
          <w:tcPr>
            <w:tcW w:w="3870" w:type="dxa"/>
          </w:tcPr>
          <w:p w14:paraId="57386985" w14:textId="77777777" w:rsidR="00E14E8B" w:rsidRPr="00C20284" w:rsidRDefault="00E14E8B" w:rsidP="00E14E8B">
            <w:pPr>
              <w:tabs>
                <w:tab w:val="left" w:pos="162"/>
              </w:tabs>
              <w:ind w:right="-135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</w:tcPr>
          <w:p w14:paraId="2A34E5E4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</w:tcPr>
          <w:p w14:paraId="4A6415BF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6" w:type="dxa"/>
            <w:vAlign w:val="center"/>
          </w:tcPr>
          <w:p w14:paraId="7CA329E2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1A8AB9B7" w14:textId="77777777" w:rsidR="00E14E8B" w:rsidRPr="00C20284" w:rsidRDefault="00E14E8B" w:rsidP="00E14E8B">
            <w:pPr>
              <w:ind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570369A3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38F868FC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2CE04C10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33D2C45A" w14:textId="77777777" w:rsidR="00E14E8B" w:rsidRPr="00367ADF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6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14E8B" w:rsidRPr="00C20284" w14:paraId="222D3F07" w14:textId="77777777" w:rsidTr="008A7452">
        <w:tc>
          <w:tcPr>
            <w:tcW w:w="3870" w:type="dxa"/>
            <w:hideMark/>
          </w:tcPr>
          <w:p w14:paraId="2A1E09A4" w14:textId="77777777" w:rsidR="00E14E8B" w:rsidRPr="00C20284" w:rsidRDefault="00E14E8B" w:rsidP="00E14E8B">
            <w:pPr>
              <w:tabs>
                <w:tab w:val="left" w:pos="162"/>
              </w:tabs>
              <w:ind w:right="-198" w:hanging="108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C2028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บริษัทที่มีกิจการในต่างประเทศ</w:t>
            </w:r>
          </w:p>
        </w:tc>
        <w:tc>
          <w:tcPr>
            <w:tcW w:w="265" w:type="dxa"/>
          </w:tcPr>
          <w:p w14:paraId="5D649C89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</w:tcPr>
          <w:p w14:paraId="77D62A4E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6E21D9CF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23ADD48F" w14:textId="77777777" w:rsidR="00E14E8B" w:rsidRPr="00C20284" w:rsidRDefault="00E14E8B" w:rsidP="00E14E8B">
            <w:pPr>
              <w:ind w:right="-13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</w:tcPr>
          <w:p w14:paraId="5EC03D40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0FFAAF26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F1DF1B0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5ACDBF35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6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14E8B" w:rsidRPr="00C20284" w14:paraId="420D6200" w14:textId="77777777" w:rsidTr="008A7452">
        <w:tc>
          <w:tcPr>
            <w:tcW w:w="3870" w:type="dxa"/>
            <w:hideMark/>
          </w:tcPr>
          <w:p w14:paraId="3CD7C32A" w14:textId="77777777" w:rsidR="00E14E8B" w:rsidRPr="00C20284" w:rsidRDefault="00E14E8B" w:rsidP="00E14E8B">
            <w:pPr>
              <w:tabs>
                <w:tab w:val="left" w:pos="162"/>
              </w:tabs>
              <w:ind w:right="-198" w:hanging="108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C2028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265" w:type="dxa"/>
          </w:tcPr>
          <w:p w14:paraId="3C66F102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</w:tcPr>
          <w:p w14:paraId="5438AFE5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1DC0B9B0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5A05215" w14:textId="77777777" w:rsidR="00E14E8B" w:rsidRPr="00C20284" w:rsidRDefault="00E14E8B" w:rsidP="00E14E8B">
            <w:pPr>
              <w:ind w:right="-13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</w:tcPr>
          <w:p w14:paraId="7279AB7E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40B505FF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BB3DFF9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3EA45994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6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14E8B" w:rsidRPr="00C20284" w14:paraId="75CAC00E" w14:textId="77777777" w:rsidTr="008A7452">
        <w:tc>
          <w:tcPr>
            <w:tcW w:w="3870" w:type="dxa"/>
          </w:tcPr>
          <w:p w14:paraId="16756EAC" w14:textId="77777777" w:rsidR="00E14E8B" w:rsidRPr="00C20284" w:rsidRDefault="00E14E8B" w:rsidP="00E14E8B">
            <w:pPr>
              <w:numPr>
                <w:ilvl w:val="0"/>
                <w:numId w:val="9"/>
              </w:numPr>
              <w:tabs>
                <w:tab w:val="left" w:pos="162"/>
              </w:tabs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</w:rPr>
              <w:t>Bellisio Investment, LLC</w:t>
            </w:r>
          </w:p>
        </w:tc>
        <w:tc>
          <w:tcPr>
            <w:tcW w:w="265" w:type="dxa"/>
          </w:tcPr>
          <w:p w14:paraId="322379B4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</w:tcPr>
          <w:p w14:paraId="1600B13B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339BD8CF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CD955C3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251" w:type="dxa"/>
          </w:tcPr>
          <w:p w14:paraId="38BC0E81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21853DA9" w14:textId="65E31008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100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270" w:type="dxa"/>
          </w:tcPr>
          <w:p w14:paraId="0F9B4B39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53A1807B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100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00</w:t>
            </w:r>
          </w:p>
        </w:tc>
      </w:tr>
      <w:tr w:rsidR="00E14E8B" w:rsidRPr="00C20284" w14:paraId="187904D4" w14:textId="77777777" w:rsidTr="008A7452">
        <w:tc>
          <w:tcPr>
            <w:tcW w:w="3870" w:type="dxa"/>
          </w:tcPr>
          <w:p w14:paraId="7E36BCF6" w14:textId="6ECCDFE3" w:rsidR="00E14E8B" w:rsidRPr="00C20284" w:rsidRDefault="00E14E8B" w:rsidP="00E14E8B">
            <w:pPr>
              <w:tabs>
                <w:tab w:val="clear" w:pos="227"/>
                <w:tab w:val="clear" w:pos="680"/>
                <w:tab w:val="left" w:pos="252"/>
                <w:tab w:val="left" w:pos="342"/>
                <w:tab w:val="left" w:pos="540"/>
              </w:tabs>
              <w:ind w:left="252" w:right="-198" w:firstLine="2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 xml:space="preserve">   Bellisio Parent, LLC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C20284">
              <w:rPr>
                <w:rFonts w:ascii="Angsana New" w:hAnsi="Angsana New"/>
                <w:sz w:val="24"/>
                <w:szCs w:val="24"/>
                <w:vertAlign w:val="superscript"/>
                <w:lang w:eastAsia="th-TH"/>
              </w:rPr>
              <w:t xml:space="preserve"> (</w:t>
            </w:r>
            <w:r w:rsidRPr="009711B9">
              <w:rPr>
                <w:rFonts w:ascii="Angsana New" w:hAnsi="Angsana New"/>
                <w:sz w:val="24"/>
                <w:szCs w:val="24"/>
                <w:vertAlign w:val="superscript"/>
                <w:lang w:eastAsia="th-TH"/>
              </w:rPr>
              <w:t>2</w:t>
            </w:r>
            <w:r w:rsidRPr="00C20284">
              <w:rPr>
                <w:rFonts w:ascii="Angsana New" w:hAnsi="Angsana New"/>
                <w:sz w:val="24"/>
                <w:szCs w:val="24"/>
                <w:vertAlign w:val="superscript"/>
                <w:lang w:eastAsia="th-TH"/>
              </w:rPr>
              <w:t>)</w:t>
            </w:r>
          </w:p>
        </w:tc>
        <w:tc>
          <w:tcPr>
            <w:tcW w:w="265" w:type="dxa"/>
          </w:tcPr>
          <w:p w14:paraId="14FC2E85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</w:tcPr>
          <w:p w14:paraId="29914F41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469A2729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22DD32BA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251" w:type="dxa"/>
          </w:tcPr>
          <w:p w14:paraId="1AEFD374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7D8FC05C" w14:textId="52EAE583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100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270" w:type="dxa"/>
          </w:tcPr>
          <w:p w14:paraId="0ED3849B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6392F976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100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00</w:t>
            </w:r>
          </w:p>
        </w:tc>
      </w:tr>
      <w:tr w:rsidR="00E14E8B" w:rsidRPr="00C20284" w14:paraId="519C30A8" w14:textId="77777777" w:rsidTr="008A7452">
        <w:tc>
          <w:tcPr>
            <w:tcW w:w="3870" w:type="dxa"/>
          </w:tcPr>
          <w:p w14:paraId="75BAEE23" w14:textId="44B60B6A" w:rsidR="00E14E8B" w:rsidRPr="00C20284" w:rsidRDefault="00E14E8B" w:rsidP="00E14E8B">
            <w:pPr>
              <w:tabs>
                <w:tab w:val="clear" w:pos="454"/>
                <w:tab w:val="clear" w:pos="680"/>
                <w:tab w:val="clear" w:pos="3515"/>
                <w:tab w:val="left" w:pos="571"/>
                <w:tab w:val="left" w:pos="615"/>
                <w:tab w:val="left" w:pos="705"/>
                <w:tab w:val="left" w:pos="1080"/>
                <w:tab w:val="left" w:pos="3420"/>
              </w:tabs>
              <w:ind w:right="-261" w:firstLine="699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)   Arden International, LLC</w:t>
            </w:r>
            <w:r w:rsidRPr="00C20284">
              <w:rPr>
                <w:rFonts w:ascii="Angsana New" w:hAnsi="Angsana New"/>
                <w:sz w:val="24"/>
                <w:szCs w:val="24"/>
                <w:vertAlign w:val="superscript"/>
                <w:lang w:eastAsia="th-TH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vertAlign w:val="superscript"/>
                <w:lang w:eastAsia="th-TH"/>
              </w:rPr>
              <w:t xml:space="preserve"> </w:t>
            </w:r>
            <w:r w:rsidRPr="00C20284">
              <w:rPr>
                <w:rFonts w:ascii="Angsana New" w:hAnsi="Angsana New"/>
                <w:sz w:val="24"/>
                <w:szCs w:val="24"/>
                <w:vertAlign w:val="superscript"/>
                <w:lang w:eastAsia="th-TH"/>
              </w:rPr>
              <w:t>(</w:t>
            </w:r>
            <w:r w:rsidRPr="009711B9">
              <w:rPr>
                <w:rFonts w:ascii="Angsana New" w:hAnsi="Angsana New"/>
                <w:sz w:val="24"/>
                <w:szCs w:val="24"/>
                <w:vertAlign w:val="superscript"/>
                <w:lang w:eastAsia="th-TH"/>
              </w:rPr>
              <w:t>3</w:t>
            </w:r>
            <w:r w:rsidRPr="00C20284">
              <w:rPr>
                <w:rFonts w:ascii="Angsana New" w:hAnsi="Angsana New"/>
                <w:sz w:val="24"/>
                <w:szCs w:val="24"/>
                <w:vertAlign w:val="superscript"/>
                <w:lang w:eastAsia="th-TH"/>
              </w:rPr>
              <w:t>)</w:t>
            </w:r>
          </w:p>
        </w:tc>
        <w:tc>
          <w:tcPr>
            <w:tcW w:w="265" w:type="dxa"/>
          </w:tcPr>
          <w:p w14:paraId="1F4EAC9A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</w:tcPr>
          <w:p w14:paraId="28405B66" w14:textId="77777777" w:rsidR="00E14E8B" w:rsidRPr="00C20284" w:rsidRDefault="00E14E8B" w:rsidP="00E14E8B">
            <w:pPr>
              <w:tabs>
                <w:tab w:val="clear" w:pos="227"/>
                <w:tab w:val="decimal" w:pos="166"/>
                <w:tab w:val="left" w:pos="252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ผลิตและจำหน่ายอาหารพร้อม</w:t>
            </w:r>
          </w:p>
        </w:tc>
        <w:tc>
          <w:tcPr>
            <w:tcW w:w="266" w:type="dxa"/>
          </w:tcPr>
          <w:p w14:paraId="47FF2E86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23A895AF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251" w:type="dxa"/>
          </w:tcPr>
          <w:p w14:paraId="15832D99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647903F2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70" w:type="dxa"/>
          </w:tcPr>
          <w:p w14:paraId="1199520E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41ED8F38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100</w:t>
            </w:r>
            <w:r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00</w:t>
            </w:r>
          </w:p>
        </w:tc>
      </w:tr>
      <w:tr w:rsidR="00E14E8B" w:rsidRPr="00C20284" w14:paraId="6902FEEA" w14:textId="77777777" w:rsidTr="008A7452">
        <w:tc>
          <w:tcPr>
            <w:tcW w:w="3870" w:type="dxa"/>
          </w:tcPr>
          <w:p w14:paraId="70038AA6" w14:textId="77777777" w:rsidR="00E14E8B" w:rsidRPr="00C20284" w:rsidRDefault="00E14E8B" w:rsidP="00E14E8B">
            <w:pPr>
              <w:tabs>
                <w:tab w:val="clear" w:pos="454"/>
                <w:tab w:val="left" w:pos="162"/>
                <w:tab w:val="left" w:pos="571"/>
                <w:tab w:val="left" w:pos="612"/>
                <w:tab w:val="left" w:pos="1080"/>
              </w:tabs>
              <w:ind w:right="-135" w:hanging="108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5" w:type="dxa"/>
          </w:tcPr>
          <w:p w14:paraId="52EAF88A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</w:tcPr>
          <w:p w14:paraId="1B4DB840" w14:textId="0B9318FF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7"/>
                <w:tab w:val="left" w:pos="1135"/>
              </w:tabs>
              <w:spacing w:line="300" w:lineRule="exact"/>
              <w:ind w:left="98"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รับประทาน</w:t>
            </w:r>
          </w:p>
        </w:tc>
        <w:tc>
          <w:tcPr>
            <w:tcW w:w="266" w:type="dxa"/>
          </w:tcPr>
          <w:p w14:paraId="0FA23B3B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5DC700F3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367C6529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5D41AB89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B5E9836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3702299B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14E8B" w:rsidRPr="00C20284" w14:paraId="245C52E6" w14:textId="77777777" w:rsidTr="008A7452">
        <w:tc>
          <w:tcPr>
            <w:tcW w:w="3870" w:type="dxa"/>
          </w:tcPr>
          <w:p w14:paraId="32FA4E85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left" w:pos="342"/>
                <w:tab w:val="left" w:pos="571"/>
                <w:tab w:val="left" w:pos="612"/>
                <w:tab w:val="left" w:pos="705"/>
                <w:tab w:val="left" w:pos="1085"/>
                <w:tab w:val="left" w:pos="1332"/>
              </w:tabs>
              <w:ind w:left="162" w:right="-198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 xml:space="preserve">   Bellisio Foods, Inc.</w:t>
            </w:r>
          </w:p>
        </w:tc>
        <w:tc>
          <w:tcPr>
            <w:tcW w:w="265" w:type="dxa"/>
          </w:tcPr>
          <w:p w14:paraId="47A3134A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</w:tcPr>
          <w:p w14:paraId="5627E8F4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ผลิตและจำหน่ายอาหารพร้อม</w:t>
            </w:r>
          </w:p>
        </w:tc>
        <w:tc>
          <w:tcPr>
            <w:tcW w:w="266" w:type="dxa"/>
          </w:tcPr>
          <w:p w14:paraId="5420C822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8AAA4FC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251" w:type="dxa"/>
          </w:tcPr>
          <w:p w14:paraId="158808DA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1EC85A9B" w14:textId="0C1057FB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100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270" w:type="dxa"/>
          </w:tcPr>
          <w:p w14:paraId="0748A3C2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08BF0CD7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100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00</w:t>
            </w:r>
          </w:p>
        </w:tc>
      </w:tr>
      <w:tr w:rsidR="00E14E8B" w:rsidRPr="00C20284" w14:paraId="013095F5" w14:textId="77777777" w:rsidTr="008A7452">
        <w:tc>
          <w:tcPr>
            <w:tcW w:w="3870" w:type="dxa"/>
          </w:tcPr>
          <w:p w14:paraId="04E4FD47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left" w:pos="252"/>
                <w:tab w:val="left" w:pos="342"/>
                <w:tab w:val="left" w:pos="571"/>
                <w:tab w:val="left" w:pos="612"/>
                <w:tab w:val="left" w:pos="1085"/>
                <w:tab w:val="left" w:pos="1332"/>
              </w:tabs>
              <w:ind w:left="162" w:right="-198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5" w:type="dxa"/>
          </w:tcPr>
          <w:p w14:paraId="5FD5375A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</w:tcPr>
          <w:p w14:paraId="11B95822" w14:textId="17861EF9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7"/>
                <w:tab w:val="left" w:pos="1135"/>
              </w:tabs>
              <w:spacing w:line="300" w:lineRule="exact"/>
              <w:ind w:left="98"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รับประทาน</w:t>
            </w:r>
          </w:p>
        </w:tc>
        <w:tc>
          <w:tcPr>
            <w:tcW w:w="266" w:type="dxa"/>
          </w:tcPr>
          <w:p w14:paraId="0E76BB10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BF31CD1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38A56D1F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3D580705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5120C9A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507A5C37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14E8B" w:rsidRPr="00C20284" w14:paraId="3AE3060F" w14:textId="77777777" w:rsidTr="008A7452">
        <w:tc>
          <w:tcPr>
            <w:tcW w:w="3870" w:type="dxa"/>
          </w:tcPr>
          <w:p w14:paraId="3FF581AA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  <w:tab w:val="left" w:pos="947"/>
                <w:tab w:val="left" w:pos="1135"/>
                <w:tab w:val="left" w:pos="1620"/>
              </w:tabs>
              <w:ind w:left="705" w:right="-135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)   Bellisio Foods Canada Corp.</w:t>
            </w:r>
          </w:p>
        </w:tc>
        <w:tc>
          <w:tcPr>
            <w:tcW w:w="265" w:type="dxa"/>
          </w:tcPr>
          <w:p w14:paraId="487C304C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</w:tcPr>
          <w:p w14:paraId="5F55BB3C" w14:textId="77777777" w:rsidR="00E14E8B" w:rsidRPr="00C20284" w:rsidRDefault="00E14E8B" w:rsidP="00E14E8B">
            <w:pPr>
              <w:tabs>
                <w:tab w:val="clear" w:pos="227"/>
                <w:tab w:val="decimal" w:pos="166"/>
                <w:tab w:val="left" w:pos="252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ผลิตและจำหน่ายอาหารพร้อม</w:t>
            </w:r>
          </w:p>
        </w:tc>
        <w:tc>
          <w:tcPr>
            <w:tcW w:w="266" w:type="dxa"/>
          </w:tcPr>
          <w:p w14:paraId="76FCCEA6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5B90BF0C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F35B9">
              <w:rPr>
                <w:rFonts w:ascii="Angsana New" w:hAnsi="Angsana New"/>
                <w:sz w:val="24"/>
                <w:szCs w:val="24"/>
                <w:cs/>
              </w:rPr>
              <w:t>แคนาดา</w:t>
            </w:r>
          </w:p>
        </w:tc>
        <w:tc>
          <w:tcPr>
            <w:tcW w:w="251" w:type="dxa"/>
          </w:tcPr>
          <w:p w14:paraId="5AFE1C3B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618DDA59" w14:textId="6A0BE1D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100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270" w:type="dxa"/>
          </w:tcPr>
          <w:p w14:paraId="19FE7D26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5313D519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100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00</w:t>
            </w:r>
          </w:p>
        </w:tc>
      </w:tr>
      <w:tr w:rsidR="00E14E8B" w:rsidRPr="00C20284" w14:paraId="72AD9492" w14:textId="77777777" w:rsidTr="008A7452">
        <w:tc>
          <w:tcPr>
            <w:tcW w:w="3870" w:type="dxa"/>
          </w:tcPr>
          <w:p w14:paraId="326C4F75" w14:textId="77777777" w:rsidR="00E14E8B" w:rsidRPr="00C20284" w:rsidRDefault="00E14E8B" w:rsidP="00E14E8B">
            <w:pPr>
              <w:tabs>
                <w:tab w:val="clear" w:pos="454"/>
                <w:tab w:val="clear" w:pos="680"/>
                <w:tab w:val="clear" w:pos="2580"/>
                <w:tab w:val="left" w:pos="702"/>
                <w:tab w:val="left" w:pos="2250"/>
              </w:tabs>
              <w:ind w:right="-81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</w:p>
        </w:tc>
        <w:tc>
          <w:tcPr>
            <w:tcW w:w="265" w:type="dxa"/>
          </w:tcPr>
          <w:p w14:paraId="00310576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</w:tcPr>
          <w:p w14:paraId="73AB3E0E" w14:textId="49E1E93C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7"/>
                <w:tab w:val="left" w:pos="1135"/>
              </w:tabs>
              <w:spacing w:line="300" w:lineRule="exact"/>
              <w:ind w:left="98"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รับประทาน</w:t>
            </w:r>
          </w:p>
        </w:tc>
        <w:tc>
          <w:tcPr>
            <w:tcW w:w="266" w:type="dxa"/>
          </w:tcPr>
          <w:p w14:paraId="0B789627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2C2509CC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23F5905B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1EAFC435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806F43A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1DD44025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14E8B" w:rsidRPr="00C20284" w14:paraId="12FA8601" w14:textId="77777777" w:rsidTr="008A7452">
        <w:tc>
          <w:tcPr>
            <w:tcW w:w="3870" w:type="dxa"/>
          </w:tcPr>
          <w:p w14:paraId="082989AC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  <w:tab w:val="left" w:pos="947"/>
                <w:tab w:val="left" w:pos="1135"/>
              </w:tabs>
              <w:ind w:left="705" w:right="-135" w:hanging="540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     </w:t>
            </w: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)   FSI Parent Corp.</w:t>
            </w:r>
          </w:p>
        </w:tc>
        <w:tc>
          <w:tcPr>
            <w:tcW w:w="265" w:type="dxa"/>
          </w:tcPr>
          <w:p w14:paraId="3C933CDD" w14:textId="77777777" w:rsidR="00E14E8B" w:rsidRPr="00C20284" w:rsidRDefault="00E14E8B" w:rsidP="00E14E8B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7792B8A8" w14:textId="77777777" w:rsidR="00E14E8B" w:rsidRPr="00C20284" w:rsidRDefault="00E14E8B" w:rsidP="00E14E8B">
            <w:pPr>
              <w:tabs>
                <w:tab w:val="clear" w:pos="227"/>
                <w:tab w:val="decimal" w:pos="166"/>
                <w:tab w:val="left" w:pos="252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52C30515" w14:textId="77777777" w:rsidR="00E14E8B" w:rsidRPr="00C20284" w:rsidRDefault="00E14E8B" w:rsidP="00E14E8B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1EA6E0CE" w14:textId="77777777" w:rsidR="00E14E8B" w:rsidRPr="00CF35B9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F35B9">
              <w:rPr>
                <w:rFonts w:ascii="Angsana New" w:hAnsi="Angsana New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251" w:type="dxa"/>
          </w:tcPr>
          <w:p w14:paraId="030B0114" w14:textId="77777777" w:rsidR="00E14E8B" w:rsidRPr="00C20284" w:rsidRDefault="00E14E8B" w:rsidP="00E14E8B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5834FF42" w14:textId="64E3F502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left" w:pos="635"/>
              </w:tabs>
              <w:ind w:left="-131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 xml:space="preserve">     </w:t>
            </w: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100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dxa"/>
          </w:tcPr>
          <w:p w14:paraId="04315A27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65" w:type="dxa"/>
          </w:tcPr>
          <w:p w14:paraId="745C461C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left" w:pos="635"/>
              </w:tabs>
              <w:ind w:left="-131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 xml:space="preserve">     </w:t>
            </w: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100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00</w:t>
            </w:r>
          </w:p>
        </w:tc>
      </w:tr>
      <w:tr w:rsidR="00E14E8B" w:rsidRPr="00C20284" w14:paraId="21EB9C88" w14:textId="77777777" w:rsidTr="008A7452">
        <w:tc>
          <w:tcPr>
            <w:tcW w:w="3870" w:type="dxa"/>
          </w:tcPr>
          <w:p w14:paraId="2FF38225" w14:textId="39CEFDD0" w:rsidR="00E14E8B" w:rsidRPr="00EF7702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  <w:tab w:val="left" w:pos="612"/>
                <w:tab w:val="left" w:pos="947"/>
                <w:tab w:val="left" w:pos="1135"/>
              </w:tabs>
              <w:ind w:right="-135" w:firstLine="1314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7702">
              <w:rPr>
                <w:rFonts w:ascii="Angsana New" w:hAnsi="Angsana New"/>
                <w:color w:val="000000"/>
                <w:sz w:val="24"/>
                <w:szCs w:val="24"/>
              </w:rPr>
              <w:t>1.1.4.1)  Frozen Specialties, Inc.</w:t>
            </w:r>
          </w:p>
        </w:tc>
        <w:tc>
          <w:tcPr>
            <w:tcW w:w="265" w:type="dxa"/>
          </w:tcPr>
          <w:p w14:paraId="2BD49E9C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  <w:tab w:val="left" w:pos="947"/>
                <w:tab w:val="left" w:pos="1135"/>
              </w:tabs>
              <w:ind w:right="-13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16D57FFF" w14:textId="77777777" w:rsidR="00E14E8B" w:rsidRPr="00C20284" w:rsidRDefault="00E14E8B" w:rsidP="00E14E8B">
            <w:pPr>
              <w:tabs>
                <w:tab w:val="clear" w:pos="227"/>
                <w:tab w:val="decimal" w:pos="166"/>
                <w:tab w:val="left" w:pos="252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ผลิตและจำหน่ายอาหารพร้อม</w:t>
            </w:r>
          </w:p>
        </w:tc>
        <w:tc>
          <w:tcPr>
            <w:tcW w:w="266" w:type="dxa"/>
          </w:tcPr>
          <w:p w14:paraId="179C0B64" w14:textId="77777777" w:rsidR="00E14E8B" w:rsidRPr="00C20284" w:rsidRDefault="00E14E8B" w:rsidP="00E14E8B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586DC62E" w14:textId="77777777" w:rsidR="00E14E8B" w:rsidRPr="00CF35B9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F35B9">
              <w:rPr>
                <w:rFonts w:ascii="Angsana New" w:hAnsi="Angsana New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251" w:type="dxa"/>
          </w:tcPr>
          <w:p w14:paraId="0658BE29" w14:textId="77777777" w:rsidR="00E14E8B" w:rsidRPr="00C20284" w:rsidRDefault="00E14E8B" w:rsidP="00E14E8B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1583F081" w14:textId="183B29E4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100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dxa"/>
          </w:tcPr>
          <w:p w14:paraId="01AE54E4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65" w:type="dxa"/>
          </w:tcPr>
          <w:p w14:paraId="17FB6202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100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00</w:t>
            </w:r>
          </w:p>
        </w:tc>
      </w:tr>
      <w:tr w:rsidR="00E14E8B" w:rsidRPr="00C20284" w14:paraId="6455C340" w14:textId="77777777" w:rsidTr="008A7452">
        <w:tc>
          <w:tcPr>
            <w:tcW w:w="3870" w:type="dxa"/>
          </w:tcPr>
          <w:p w14:paraId="66E0C18E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  <w:tab w:val="left" w:pos="612"/>
                <w:tab w:val="left" w:pos="947"/>
                <w:tab w:val="left" w:pos="1135"/>
              </w:tabs>
              <w:ind w:right="-135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5" w:type="dxa"/>
          </w:tcPr>
          <w:p w14:paraId="576E4E9C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  <w:tab w:val="left" w:pos="947"/>
                <w:tab w:val="left" w:pos="1135"/>
              </w:tabs>
              <w:ind w:right="-13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3DCA9156" w14:textId="24D98883" w:rsidR="00E14E8B" w:rsidRPr="002F123C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7"/>
                <w:tab w:val="left" w:pos="1135"/>
              </w:tabs>
              <w:spacing w:line="300" w:lineRule="exact"/>
              <w:ind w:left="98"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F123C">
              <w:rPr>
                <w:rFonts w:ascii="Angsana New" w:hAnsi="Angsana New"/>
                <w:sz w:val="24"/>
                <w:szCs w:val="24"/>
                <w:cs/>
              </w:rPr>
              <w:t>รั</w:t>
            </w:r>
            <w:r w:rsidRPr="00C20284">
              <w:rPr>
                <w:rFonts w:ascii="Angsana New" w:hAnsi="Angsana New"/>
                <w:sz w:val="24"/>
                <w:szCs w:val="24"/>
                <w:cs/>
              </w:rPr>
              <w:t>บประทาน</w:t>
            </w:r>
          </w:p>
        </w:tc>
        <w:tc>
          <w:tcPr>
            <w:tcW w:w="266" w:type="dxa"/>
          </w:tcPr>
          <w:p w14:paraId="1F3661D7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  <w:tab w:val="left" w:pos="947"/>
                <w:tab w:val="left" w:pos="1135"/>
              </w:tabs>
              <w:ind w:right="-13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4544788" w14:textId="77777777" w:rsidR="00E14E8B" w:rsidRPr="00CF35B9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</w:tcPr>
          <w:p w14:paraId="3048D864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  <w:tab w:val="left" w:pos="947"/>
                <w:tab w:val="left" w:pos="1135"/>
              </w:tabs>
              <w:ind w:right="-13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75A23FB4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left" w:pos="947"/>
                <w:tab w:val="left" w:pos="1135"/>
              </w:tabs>
              <w:ind w:left="-131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6C72D240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  <w:tab w:val="left" w:pos="947"/>
                <w:tab w:val="left" w:pos="1135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65" w:type="dxa"/>
          </w:tcPr>
          <w:p w14:paraId="0BF8D6D1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left" w:pos="947"/>
                <w:tab w:val="left" w:pos="1135"/>
              </w:tabs>
              <w:ind w:left="-131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E14E8B" w:rsidRPr="00C20284" w14:paraId="440C8312" w14:textId="77777777" w:rsidTr="008A7452">
        <w:tc>
          <w:tcPr>
            <w:tcW w:w="3870" w:type="dxa"/>
          </w:tcPr>
          <w:p w14:paraId="49305859" w14:textId="77777777" w:rsidR="00E14E8B" w:rsidRPr="00C20284" w:rsidRDefault="00E14E8B" w:rsidP="00E14E8B">
            <w:pPr>
              <w:tabs>
                <w:tab w:val="clear" w:pos="454"/>
                <w:tab w:val="clear" w:pos="680"/>
                <w:tab w:val="left" w:pos="612"/>
                <w:tab w:val="left" w:pos="705"/>
                <w:tab w:val="left" w:pos="795"/>
                <w:tab w:val="left" w:pos="1080"/>
              </w:tabs>
              <w:ind w:left="795" w:right="-135" w:hanging="90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)   Overhill Farms, Inc.</w:t>
            </w:r>
          </w:p>
        </w:tc>
        <w:tc>
          <w:tcPr>
            <w:tcW w:w="265" w:type="dxa"/>
          </w:tcPr>
          <w:p w14:paraId="5EBA2FF6" w14:textId="77777777" w:rsidR="00E14E8B" w:rsidRPr="00C20284" w:rsidRDefault="00E14E8B" w:rsidP="00E14E8B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27CEE435" w14:textId="77777777" w:rsidR="00E14E8B" w:rsidRPr="00C20284" w:rsidRDefault="00E14E8B" w:rsidP="00E14E8B">
            <w:pPr>
              <w:tabs>
                <w:tab w:val="clear" w:pos="227"/>
                <w:tab w:val="decimal" w:pos="166"/>
                <w:tab w:val="left" w:pos="252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ผลิตและจำหน่ายอาหารพร้อม</w:t>
            </w:r>
          </w:p>
        </w:tc>
        <w:tc>
          <w:tcPr>
            <w:tcW w:w="266" w:type="dxa"/>
          </w:tcPr>
          <w:p w14:paraId="4715980D" w14:textId="77777777" w:rsidR="00E14E8B" w:rsidRPr="00C20284" w:rsidRDefault="00E14E8B" w:rsidP="00E14E8B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2276F98D" w14:textId="26FD3CFE" w:rsidR="00E14E8B" w:rsidRPr="00CF35B9" w:rsidRDefault="00E14E8B" w:rsidP="00E14E8B">
            <w:pPr>
              <w:ind w:left="14" w:right="-16"/>
              <w:rPr>
                <w:rFonts w:ascii="Angsana New" w:hAnsi="Angsana New"/>
                <w:sz w:val="24"/>
                <w:szCs w:val="24"/>
                <w:cs/>
              </w:rPr>
            </w:pPr>
            <w:r w:rsidRPr="00CF35B9">
              <w:rPr>
                <w:rFonts w:ascii="Angsana New" w:hAnsi="Angsana New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251" w:type="dxa"/>
          </w:tcPr>
          <w:p w14:paraId="49504CFF" w14:textId="77777777" w:rsidR="00E14E8B" w:rsidRPr="00C20284" w:rsidRDefault="00E14E8B" w:rsidP="00E14E8B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28A6A403" w14:textId="30C2D35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100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270" w:type="dxa"/>
          </w:tcPr>
          <w:p w14:paraId="1BEEC49C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31F94D05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100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00</w:t>
            </w:r>
          </w:p>
        </w:tc>
      </w:tr>
      <w:tr w:rsidR="00E14E8B" w:rsidRPr="00C20284" w14:paraId="07089878" w14:textId="77777777" w:rsidTr="008A7452">
        <w:tc>
          <w:tcPr>
            <w:tcW w:w="3870" w:type="dxa"/>
          </w:tcPr>
          <w:p w14:paraId="2F0D239B" w14:textId="77777777" w:rsidR="00E14E8B" w:rsidRPr="00C20284" w:rsidRDefault="00E14E8B" w:rsidP="00E14E8B">
            <w:pPr>
              <w:tabs>
                <w:tab w:val="clear" w:pos="454"/>
                <w:tab w:val="left" w:pos="162"/>
                <w:tab w:val="left" w:pos="571"/>
                <w:tab w:val="left" w:pos="612"/>
                <w:tab w:val="left" w:pos="1080"/>
              </w:tabs>
              <w:ind w:right="-135" w:hanging="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5" w:type="dxa"/>
          </w:tcPr>
          <w:p w14:paraId="261BB186" w14:textId="77777777" w:rsidR="00E14E8B" w:rsidRPr="00C20284" w:rsidRDefault="00E14E8B" w:rsidP="00E14E8B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0F762EB6" w14:textId="7C62A659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7"/>
                <w:tab w:val="left" w:pos="1135"/>
              </w:tabs>
              <w:spacing w:line="300" w:lineRule="exact"/>
              <w:ind w:left="98"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รับประทาน</w:t>
            </w:r>
          </w:p>
        </w:tc>
        <w:tc>
          <w:tcPr>
            <w:tcW w:w="266" w:type="dxa"/>
          </w:tcPr>
          <w:p w14:paraId="43EAA51A" w14:textId="77777777" w:rsidR="00E14E8B" w:rsidRPr="00C20284" w:rsidRDefault="00E14E8B" w:rsidP="00E14E8B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1BCCBE00" w14:textId="77777777" w:rsidR="00E14E8B" w:rsidRPr="00CF35B9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18A1BA87" w14:textId="77777777" w:rsidR="00E14E8B" w:rsidRPr="00C20284" w:rsidRDefault="00E14E8B" w:rsidP="00E14E8B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0F7D8D2F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E9E0A21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6FF78DD2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14E8B" w:rsidRPr="00C20284" w14:paraId="7D498582" w14:textId="77777777" w:rsidTr="008A7452">
        <w:tc>
          <w:tcPr>
            <w:tcW w:w="3870" w:type="dxa"/>
          </w:tcPr>
          <w:p w14:paraId="6FCDEBB6" w14:textId="77777777" w:rsidR="00E14E8B" w:rsidRPr="00C20284" w:rsidRDefault="00E14E8B" w:rsidP="00E14E8B">
            <w:pPr>
              <w:tabs>
                <w:tab w:val="clear" w:pos="454"/>
                <w:tab w:val="clear" w:pos="680"/>
                <w:tab w:val="clear" w:pos="1644"/>
                <w:tab w:val="left" w:pos="162"/>
                <w:tab w:val="left" w:pos="612"/>
                <w:tab w:val="left" w:pos="705"/>
                <w:tab w:val="left" w:pos="1245"/>
                <w:tab w:val="left" w:pos="1530"/>
              </w:tabs>
              <w:ind w:left="705" w:right="-135" w:hanging="108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 xml:space="preserve">   </w:t>
            </w: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 xml:space="preserve">)   The All American Gourmet </w:t>
            </w:r>
          </w:p>
        </w:tc>
        <w:tc>
          <w:tcPr>
            <w:tcW w:w="265" w:type="dxa"/>
          </w:tcPr>
          <w:p w14:paraId="49D8A731" w14:textId="77777777" w:rsidR="00E14E8B" w:rsidRPr="00C20284" w:rsidRDefault="00E14E8B" w:rsidP="00E14E8B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1792E93B" w14:textId="77777777" w:rsidR="00E14E8B" w:rsidRPr="00C20284" w:rsidRDefault="00E14E8B" w:rsidP="00E14E8B">
            <w:pPr>
              <w:tabs>
                <w:tab w:val="clear" w:pos="227"/>
                <w:tab w:val="decimal" w:pos="166"/>
                <w:tab w:val="left" w:pos="252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ผลิตและจำหน่ายอาหารพร้อม</w:t>
            </w:r>
          </w:p>
        </w:tc>
        <w:tc>
          <w:tcPr>
            <w:tcW w:w="266" w:type="dxa"/>
          </w:tcPr>
          <w:p w14:paraId="7A0A3B85" w14:textId="77777777" w:rsidR="00E14E8B" w:rsidRPr="00C20284" w:rsidRDefault="00E14E8B" w:rsidP="00E14E8B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59A5B45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251" w:type="dxa"/>
          </w:tcPr>
          <w:p w14:paraId="3DAC4CF2" w14:textId="77777777" w:rsidR="00E14E8B" w:rsidRPr="00C20284" w:rsidRDefault="00E14E8B" w:rsidP="00E14E8B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1610A287" w14:textId="3D327D55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100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270" w:type="dxa"/>
          </w:tcPr>
          <w:p w14:paraId="1737DAE1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54D4A84D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100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00</w:t>
            </w:r>
          </w:p>
        </w:tc>
      </w:tr>
      <w:tr w:rsidR="00E14E8B" w:rsidRPr="00C20284" w14:paraId="42C01A34" w14:textId="77777777" w:rsidTr="008A7452">
        <w:tc>
          <w:tcPr>
            <w:tcW w:w="3870" w:type="dxa"/>
          </w:tcPr>
          <w:p w14:paraId="0893CFE1" w14:textId="78774C2D" w:rsidR="00E14E8B" w:rsidRPr="00C20284" w:rsidRDefault="00E14E8B" w:rsidP="00E14E8B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left" w:pos="162"/>
                <w:tab w:val="left" w:pos="1314"/>
              </w:tabs>
              <w:ind w:right="-135" w:hanging="108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              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ab/>
              <w:t xml:space="preserve">Company </w:t>
            </w:r>
            <w:r w:rsidRPr="00C20284">
              <w:rPr>
                <w:rFonts w:ascii="Angsana New" w:hAnsi="Angsana New"/>
                <w:sz w:val="24"/>
                <w:szCs w:val="24"/>
                <w:vertAlign w:val="superscript"/>
                <w:lang w:eastAsia="th-TH"/>
              </w:rPr>
              <w:t>(</w:t>
            </w:r>
            <w:r w:rsidRPr="009711B9">
              <w:rPr>
                <w:rFonts w:ascii="Angsana New" w:hAnsi="Angsana New"/>
                <w:sz w:val="24"/>
                <w:szCs w:val="24"/>
                <w:vertAlign w:val="superscript"/>
                <w:lang w:eastAsia="th-TH"/>
              </w:rPr>
              <w:t>2</w:t>
            </w:r>
            <w:r w:rsidRPr="00C20284">
              <w:rPr>
                <w:rFonts w:ascii="Angsana New" w:hAnsi="Angsana New"/>
                <w:sz w:val="24"/>
                <w:szCs w:val="24"/>
                <w:vertAlign w:val="superscript"/>
                <w:lang w:eastAsia="th-TH"/>
              </w:rPr>
              <w:t>)</w:t>
            </w:r>
          </w:p>
        </w:tc>
        <w:tc>
          <w:tcPr>
            <w:tcW w:w="265" w:type="dxa"/>
          </w:tcPr>
          <w:p w14:paraId="299AA3C3" w14:textId="77777777" w:rsidR="00E14E8B" w:rsidRPr="00C20284" w:rsidRDefault="00E14E8B" w:rsidP="00E14E8B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2C892C15" w14:textId="77777777" w:rsidR="00E14E8B" w:rsidRPr="00C20284" w:rsidRDefault="00E14E8B" w:rsidP="00E14E8B">
            <w:pPr>
              <w:tabs>
                <w:tab w:val="clear" w:pos="227"/>
                <w:tab w:val="decimal" w:pos="166"/>
                <w:tab w:val="left" w:pos="252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C20284">
              <w:rPr>
                <w:rFonts w:ascii="Angsana New" w:hAnsi="Angsana New"/>
                <w:sz w:val="24"/>
                <w:szCs w:val="24"/>
                <w:cs/>
              </w:rPr>
              <w:t>รับประทาน</w:t>
            </w:r>
          </w:p>
        </w:tc>
        <w:tc>
          <w:tcPr>
            <w:tcW w:w="266" w:type="dxa"/>
          </w:tcPr>
          <w:p w14:paraId="256CFCF8" w14:textId="77777777" w:rsidR="00E14E8B" w:rsidRPr="00C20284" w:rsidRDefault="00E14E8B" w:rsidP="00E14E8B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613179AD" w14:textId="77777777" w:rsidR="00E14E8B" w:rsidRPr="00CF35B9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4215DBE8" w14:textId="77777777" w:rsidR="00E14E8B" w:rsidRPr="00C20284" w:rsidRDefault="00E14E8B" w:rsidP="00E14E8B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5BA228FF" w14:textId="77777777" w:rsidR="00E14E8B" w:rsidRPr="00C20284" w:rsidRDefault="00E14E8B" w:rsidP="00E14E8B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770BB70B" w14:textId="77777777" w:rsidR="00E14E8B" w:rsidRPr="00C20284" w:rsidRDefault="00E14E8B" w:rsidP="00E14E8B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65" w:type="dxa"/>
          </w:tcPr>
          <w:p w14:paraId="177A1D3B" w14:textId="77777777" w:rsidR="00E14E8B" w:rsidRPr="00C20284" w:rsidRDefault="00E14E8B" w:rsidP="00E14E8B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E14E8B" w:rsidRPr="00C20284" w14:paraId="4E82E06B" w14:textId="77777777" w:rsidTr="008A7452">
        <w:tc>
          <w:tcPr>
            <w:tcW w:w="3870" w:type="dxa"/>
          </w:tcPr>
          <w:p w14:paraId="5EBA1874" w14:textId="77777777" w:rsidR="00E14E8B" w:rsidRPr="00C20284" w:rsidRDefault="00E14E8B" w:rsidP="00E14E8B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left" w:pos="162"/>
                <w:tab w:val="left" w:pos="1326"/>
              </w:tabs>
              <w:ind w:right="-135" w:hanging="108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711B9">
              <w:rPr>
                <w:rFonts w:ascii="Angsana New" w:hAnsi="Angsana New"/>
                <w:color w:val="000000"/>
                <w:sz w:val="24"/>
                <w:szCs w:val="24"/>
                <w:lang w:eastAsia="th-TH"/>
              </w:rPr>
              <w:t>2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  <w:lang w:eastAsia="th-TH"/>
              </w:rPr>
              <w:t>)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  <w:lang w:eastAsia="th-TH"/>
              </w:rPr>
              <w:t xml:space="preserve">  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  <w:lang w:eastAsia="th-TH"/>
              </w:rPr>
              <w:tab/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  <w:lang w:eastAsia="th-TH"/>
              </w:rPr>
              <w:t xml:space="preserve">C.P. Aquaculture (Hainan) Co., Ltd. </w:t>
            </w:r>
            <w:r w:rsidRPr="00C20284">
              <w:rPr>
                <w:rFonts w:ascii="Angsana New" w:hAnsi="Angsana New"/>
                <w:sz w:val="24"/>
                <w:szCs w:val="24"/>
                <w:vertAlign w:val="superscript"/>
                <w:lang w:eastAsia="th-TH"/>
              </w:rPr>
              <w:t>(</w:t>
            </w:r>
            <w:r w:rsidRPr="009711B9">
              <w:rPr>
                <w:rFonts w:ascii="Angsana New" w:hAnsi="Angsana New"/>
                <w:sz w:val="24"/>
                <w:szCs w:val="24"/>
                <w:vertAlign w:val="superscript"/>
                <w:lang w:eastAsia="th-TH"/>
              </w:rPr>
              <w:t>2</w:t>
            </w:r>
            <w:r w:rsidRPr="00C20284">
              <w:rPr>
                <w:rFonts w:ascii="Angsana New" w:hAnsi="Angsana New"/>
                <w:sz w:val="24"/>
                <w:szCs w:val="24"/>
                <w:vertAlign w:val="superscript"/>
                <w:lang w:eastAsia="th-TH"/>
              </w:rPr>
              <w:t>)</w:t>
            </w:r>
          </w:p>
        </w:tc>
        <w:tc>
          <w:tcPr>
            <w:tcW w:w="265" w:type="dxa"/>
          </w:tcPr>
          <w:p w14:paraId="2448F2A2" w14:textId="77777777" w:rsidR="00E14E8B" w:rsidRPr="00C20284" w:rsidRDefault="00E14E8B" w:rsidP="00E14E8B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1D90F830" w14:textId="77777777" w:rsidR="00E14E8B" w:rsidRPr="00C20284" w:rsidRDefault="00E14E8B" w:rsidP="00E14E8B">
            <w:pPr>
              <w:tabs>
                <w:tab w:val="clear" w:pos="227"/>
                <w:tab w:val="decimal" w:pos="166"/>
                <w:tab w:val="left" w:pos="252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ฟาร์มเพาะเลี้ยงสัตว์น้ำและเพาะพันธุ์</w:t>
            </w:r>
          </w:p>
        </w:tc>
        <w:tc>
          <w:tcPr>
            <w:tcW w:w="266" w:type="dxa"/>
          </w:tcPr>
          <w:p w14:paraId="5D8DF9EA" w14:textId="77777777" w:rsidR="00E14E8B" w:rsidRPr="00C20284" w:rsidRDefault="00E14E8B" w:rsidP="00E14E8B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2AB973DB" w14:textId="77777777" w:rsidR="00E14E8B" w:rsidRPr="00CF35B9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279E56FA" w14:textId="77777777" w:rsidR="00E14E8B" w:rsidRPr="00C20284" w:rsidRDefault="00E14E8B" w:rsidP="00E14E8B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007B7410" w14:textId="54FEFFB8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100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270" w:type="dxa"/>
          </w:tcPr>
          <w:p w14:paraId="1B2048FB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765" w:type="dxa"/>
          </w:tcPr>
          <w:p w14:paraId="409C7D62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100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00</w:t>
            </w:r>
          </w:p>
        </w:tc>
      </w:tr>
      <w:tr w:rsidR="00E14E8B" w:rsidRPr="00C20284" w14:paraId="14C5A652" w14:textId="77777777" w:rsidTr="008A7452">
        <w:tc>
          <w:tcPr>
            <w:tcW w:w="3870" w:type="dxa"/>
          </w:tcPr>
          <w:p w14:paraId="0DE859DE" w14:textId="77777777" w:rsidR="00E14E8B" w:rsidRPr="00C20284" w:rsidRDefault="00E14E8B" w:rsidP="00E14E8B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left" w:pos="162"/>
                <w:tab w:val="left" w:pos="1326"/>
              </w:tabs>
              <w:ind w:right="-135" w:hanging="108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5" w:type="dxa"/>
          </w:tcPr>
          <w:p w14:paraId="25CC49D4" w14:textId="77777777" w:rsidR="00E14E8B" w:rsidRPr="00C20284" w:rsidRDefault="00E14E8B" w:rsidP="00E14E8B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29391BFD" w14:textId="77777777" w:rsidR="00E14E8B" w:rsidRPr="00C20284" w:rsidRDefault="00E14E8B" w:rsidP="00E14E8B">
            <w:pPr>
              <w:tabs>
                <w:tab w:val="clear" w:pos="227"/>
                <w:tab w:val="decimal" w:pos="166"/>
                <w:tab w:val="left" w:pos="252"/>
              </w:tabs>
              <w:spacing w:line="300" w:lineRule="exact"/>
              <w:ind w:right="-135" w:firstLine="79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 xml:space="preserve"> สัตว์น้ำ</w:t>
            </w:r>
          </w:p>
        </w:tc>
        <w:tc>
          <w:tcPr>
            <w:tcW w:w="266" w:type="dxa"/>
          </w:tcPr>
          <w:p w14:paraId="0EF387D0" w14:textId="77777777" w:rsidR="00E14E8B" w:rsidRPr="00C20284" w:rsidRDefault="00E14E8B" w:rsidP="00E14E8B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2FADF44E" w14:textId="77777777" w:rsidR="00E14E8B" w:rsidRPr="00CF35B9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3F822196" w14:textId="77777777" w:rsidR="00E14E8B" w:rsidRPr="00C20284" w:rsidRDefault="00E14E8B" w:rsidP="00E14E8B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7E4F5BBE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457F8993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765" w:type="dxa"/>
          </w:tcPr>
          <w:p w14:paraId="48CDA87D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E14E8B" w:rsidRPr="00C20284" w14:paraId="292F33DF" w14:textId="77777777" w:rsidTr="008A7452">
        <w:tc>
          <w:tcPr>
            <w:tcW w:w="3870" w:type="dxa"/>
          </w:tcPr>
          <w:p w14:paraId="7D8A4245" w14:textId="77777777" w:rsidR="00E14E8B" w:rsidRPr="00C20284" w:rsidRDefault="00E14E8B" w:rsidP="00E14E8B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left" w:pos="162"/>
                <w:tab w:val="left" w:pos="1326"/>
              </w:tabs>
              <w:ind w:right="-135" w:hanging="108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ab/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C.P. Foods Holdings Limited</w:t>
            </w:r>
          </w:p>
        </w:tc>
        <w:tc>
          <w:tcPr>
            <w:tcW w:w="265" w:type="dxa"/>
          </w:tcPr>
          <w:p w14:paraId="3C1D50E5" w14:textId="77777777" w:rsidR="00E14E8B" w:rsidRPr="00C20284" w:rsidRDefault="00E14E8B" w:rsidP="00E14E8B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4BB53689" w14:textId="77777777" w:rsidR="00E14E8B" w:rsidRPr="00C20284" w:rsidRDefault="00E14E8B" w:rsidP="00E14E8B">
            <w:pPr>
              <w:tabs>
                <w:tab w:val="clear" w:pos="227"/>
                <w:tab w:val="decimal" w:pos="166"/>
                <w:tab w:val="left" w:pos="252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01F9FB57" w14:textId="77777777" w:rsidR="00E14E8B" w:rsidRPr="00C20284" w:rsidRDefault="00E14E8B" w:rsidP="00E14E8B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6E2BFCB6" w14:textId="77777777" w:rsidR="00E14E8B" w:rsidRPr="00CF35B9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F35B9">
              <w:rPr>
                <w:rFonts w:ascii="Angsana New" w:hAnsi="Angsana New"/>
                <w:sz w:val="24"/>
                <w:szCs w:val="24"/>
                <w:cs/>
              </w:rPr>
              <w:t>บริติช เวอร์จิน</w:t>
            </w:r>
          </w:p>
        </w:tc>
        <w:tc>
          <w:tcPr>
            <w:tcW w:w="251" w:type="dxa"/>
          </w:tcPr>
          <w:p w14:paraId="288AD698" w14:textId="77777777" w:rsidR="00E14E8B" w:rsidRPr="00C20284" w:rsidRDefault="00E14E8B" w:rsidP="00E14E8B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7157552A" w14:textId="1A6757F0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100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270" w:type="dxa"/>
          </w:tcPr>
          <w:p w14:paraId="3E6B2531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765" w:type="dxa"/>
          </w:tcPr>
          <w:p w14:paraId="2F7EA93C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100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00</w:t>
            </w:r>
          </w:p>
        </w:tc>
      </w:tr>
      <w:tr w:rsidR="00E14E8B" w:rsidRPr="00C20284" w14:paraId="32E7F4B7" w14:textId="77777777" w:rsidTr="008A7452">
        <w:tc>
          <w:tcPr>
            <w:tcW w:w="3870" w:type="dxa"/>
          </w:tcPr>
          <w:p w14:paraId="12E5BA05" w14:textId="77777777" w:rsidR="00E14E8B" w:rsidRPr="00C20284" w:rsidRDefault="00E14E8B" w:rsidP="00E14E8B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left" w:pos="162"/>
                <w:tab w:val="left" w:pos="1326"/>
              </w:tabs>
              <w:ind w:right="-135" w:hanging="108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5" w:type="dxa"/>
          </w:tcPr>
          <w:p w14:paraId="121E1AA6" w14:textId="77777777" w:rsidR="00E14E8B" w:rsidRPr="00C20284" w:rsidRDefault="00E14E8B" w:rsidP="00E14E8B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27F11B10" w14:textId="77777777" w:rsidR="00E14E8B" w:rsidRPr="00C20284" w:rsidRDefault="00E14E8B" w:rsidP="00E14E8B">
            <w:pPr>
              <w:tabs>
                <w:tab w:val="clear" w:pos="227"/>
                <w:tab w:val="decimal" w:pos="166"/>
                <w:tab w:val="left" w:pos="252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67A7F699" w14:textId="77777777" w:rsidR="00E14E8B" w:rsidRPr="00C20284" w:rsidRDefault="00E14E8B" w:rsidP="00E14E8B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31AC37DB" w14:textId="77777777" w:rsidR="00E14E8B" w:rsidRPr="00CF35B9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F35B9">
              <w:rPr>
                <w:rFonts w:ascii="Angsana New" w:hAnsi="Angsana New"/>
                <w:sz w:val="24"/>
                <w:szCs w:val="24"/>
                <w:cs/>
              </w:rPr>
              <w:t>ไอส์แลนด์</w:t>
            </w:r>
          </w:p>
        </w:tc>
        <w:tc>
          <w:tcPr>
            <w:tcW w:w="251" w:type="dxa"/>
          </w:tcPr>
          <w:p w14:paraId="36E79218" w14:textId="77777777" w:rsidR="00E14E8B" w:rsidRPr="00C20284" w:rsidRDefault="00E14E8B" w:rsidP="00E14E8B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6CDC6BC5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5F1F6897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765" w:type="dxa"/>
          </w:tcPr>
          <w:p w14:paraId="52FC44CB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E14E8B" w:rsidRPr="00C20284" w14:paraId="7784F7D8" w14:textId="77777777" w:rsidTr="008A7452">
        <w:tc>
          <w:tcPr>
            <w:tcW w:w="3870" w:type="dxa"/>
          </w:tcPr>
          <w:p w14:paraId="07A3E993" w14:textId="77777777" w:rsidR="00E14E8B" w:rsidRPr="00C20284" w:rsidRDefault="00E14E8B" w:rsidP="00E14E8B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left" w:pos="162"/>
                <w:tab w:val="left" w:pos="1326"/>
              </w:tabs>
              <w:ind w:right="-135" w:hanging="108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Pr="00C20284">
              <w:rPr>
                <w:rFonts w:ascii="Angsana New" w:hAnsi="Angsana New"/>
                <w:sz w:val="24"/>
                <w:szCs w:val="24"/>
                <w:cs/>
              </w:rPr>
              <w:t xml:space="preserve">)   </w:t>
            </w:r>
            <w:r w:rsidRPr="00C20284">
              <w:rPr>
                <w:rFonts w:ascii="Angsana New" w:hAnsi="Angsana New"/>
                <w:sz w:val="24"/>
                <w:szCs w:val="24"/>
              </w:rPr>
              <w:t>C.P. Foods International Limited</w:t>
            </w:r>
          </w:p>
        </w:tc>
        <w:tc>
          <w:tcPr>
            <w:tcW w:w="265" w:type="dxa"/>
          </w:tcPr>
          <w:p w14:paraId="36445EC1" w14:textId="77777777" w:rsidR="00E14E8B" w:rsidRPr="00C20284" w:rsidRDefault="00E14E8B" w:rsidP="00E14E8B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77F3EE59" w14:textId="77777777" w:rsidR="00E14E8B" w:rsidRPr="00C20284" w:rsidRDefault="00E14E8B" w:rsidP="00E14E8B">
            <w:pPr>
              <w:tabs>
                <w:tab w:val="clear" w:pos="227"/>
                <w:tab w:val="decimal" w:pos="166"/>
                <w:tab w:val="left" w:pos="252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640BBD2C" w14:textId="77777777" w:rsidR="00E14E8B" w:rsidRPr="00C20284" w:rsidRDefault="00E14E8B" w:rsidP="00E14E8B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3165301B" w14:textId="77777777" w:rsidR="00E14E8B" w:rsidRPr="00CF35B9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F35B9">
              <w:rPr>
                <w:rFonts w:ascii="Angsana New" w:hAnsi="Angsana New"/>
                <w:sz w:val="24"/>
                <w:szCs w:val="24"/>
                <w:cs/>
              </w:rPr>
              <w:t>บริติช เวอร์จิน</w:t>
            </w:r>
          </w:p>
        </w:tc>
        <w:tc>
          <w:tcPr>
            <w:tcW w:w="251" w:type="dxa"/>
          </w:tcPr>
          <w:p w14:paraId="11F33D99" w14:textId="77777777" w:rsidR="00E14E8B" w:rsidRPr="00C20284" w:rsidRDefault="00E14E8B" w:rsidP="00E14E8B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3B8EDC7E" w14:textId="09A545F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100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270" w:type="dxa"/>
          </w:tcPr>
          <w:p w14:paraId="72AD934E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765" w:type="dxa"/>
          </w:tcPr>
          <w:p w14:paraId="07F906C2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100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00</w:t>
            </w:r>
          </w:p>
        </w:tc>
      </w:tr>
      <w:tr w:rsidR="00E14E8B" w:rsidRPr="00C20284" w14:paraId="5466122E" w14:textId="77777777" w:rsidTr="008A7452">
        <w:tc>
          <w:tcPr>
            <w:tcW w:w="3870" w:type="dxa"/>
          </w:tcPr>
          <w:p w14:paraId="43252296" w14:textId="77777777" w:rsidR="00E14E8B" w:rsidRPr="00C20284" w:rsidRDefault="00E14E8B" w:rsidP="00E14E8B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left" w:pos="162"/>
                <w:tab w:val="left" w:pos="1326"/>
              </w:tabs>
              <w:ind w:right="-135" w:hanging="108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5" w:type="dxa"/>
          </w:tcPr>
          <w:p w14:paraId="02ACBDEC" w14:textId="77777777" w:rsidR="00E14E8B" w:rsidRPr="00C20284" w:rsidRDefault="00E14E8B" w:rsidP="00E14E8B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37FEA9A7" w14:textId="77777777" w:rsidR="00E14E8B" w:rsidRPr="00C20284" w:rsidRDefault="00E14E8B" w:rsidP="00E14E8B">
            <w:pPr>
              <w:tabs>
                <w:tab w:val="clear" w:pos="227"/>
                <w:tab w:val="decimal" w:pos="166"/>
                <w:tab w:val="left" w:pos="252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3FBF37DF" w14:textId="77777777" w:rsidR="00E14E8B" w:rsidRPr="00C20284" w:rsidRDefault="00E14E8B" w:rsidP="00E14E8B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25CF4C71" w14:textId="77777777" w:rsidR="00E14E8B" w:rsidRPr="00CF35B9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F35B9">
              <w:rPr>
                <w:rFonts w:ascii="Angsana New" w:hAnsi="Angsana New"/>
                <w:sz w:val="24"/>
                <w:szCs w:val="24"/>
                <w:cs/>
              </w:rPr>
              <w:t>ไอส์แลนด์</w:t>
            </w:r>
          </w:p>
        </w:tc>
        <w:tc>
          <w:tcPr>
            <w:tcW w:w="251" w:type="dxa"/>
          </w:tcPr>
          <w:p w14:paraId="1CB44A25" w14:textId="77777777" w:rsidR="00E14E8B" w:rsidRPr="00C20284" w:rsidRDefault="00E14E8B" w:rsidP="00E14E8B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4B8D1EAB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7FDE6CEB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765" w:type="dxa"/>
          </w:tcPr>
          <w:p w14:paraId="13057BAB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E14E8B" w:rsidRPr="00C20284" w14:paraId="58A654F2" w14:textId="77777777" w:rsidTr="008A7452">
        <w:tc>
          <w:tcPr>
            <w:tcW w:w="3870" w:type="dxa"/>
          </w:tcPr>
          <w:p w14:paraId="6AD45E5A" w14:textId="77777777" w:rsidR="00E14E8B" w:rsidRPr="00C20284" w:rsidRDefault="00E14E8B" w:rsidP="00E14E8B">
            <w:pPr>
              <w:tabs>
                <w:tab w:val="left" w:pos="162"/>
              </w:tabs>
              <w:ind w:right="-135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711B9">
              <w:rPr>
                <w:rFonts w:ascii="Angsana New" w:hAnsi="Angsana New"/>
                <w:sz w:val="24"/>
                <w:szCs w:val="24"/>
              </w:rPr>
              <w:t>5</w:t>
            </w:r>
            <w:r w:rsidRPr="00C20284">
              <w:rPr>
                <w:rFonts w:ascii="Angsana New" w:hAnsi="Angsana New"/>
                <w:sz w:val="24"/>
                <w:szCs w:val="24"/>
                <w:cs/>
              </w:rPr>
              <w:t>)</w:t>
            </w:r>
            <w:r w:rsidRPr="00C20284">
              <w:rPr>
                <w:rFonts w:ascii="Angsana New" w:hAnsi="Angsana New"/>
                <w:sz w:val="24"/>
                <w:szCs w:val="24"/>
              </w:rPr>
              <w:t xml:space="preserve">   CP Foods Capital Limited</w:t>
            </w:r>
          </w:p>
        </w:tc>
        <w:tc>
          <w:tcPr>
            <w:tcW w:w="265" w:type="dxa"/>
          </w:tcPr>
          <w:p w14:paraId="70349542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</w:tcPr>
          <w:p w14:paraId="2C4EFAD7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6CF9D94D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48125EF3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บริติช เวอร์จิน</w:t>
            </w:r>
          </w:p>
        </w:tc>
        <w:tc>
          <w:tcPr>
            <w:tcW w:w="251" w:type="dxa"/>
          </w:tcPr>
          <w:p w14:paraId="03D17369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15454289" w14:textId="2479DBEA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100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270" w:type="dxa"/>
          </w:tcPr>
          <w:p w14:paraId="1D164EE0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765" w:type="dxa"/>
          </w:tcPr>
          <w:p w14:paraId="7BDC9753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100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00</w:t>
            </w:r>
          </w:p>
        </w:tc>
      </w:tr>
      <w:tr w:rsidR="00E14E8B" w:rsidRPr="00C20284" w14:paraId="2C7D036C" w14:textId="77777777" w:rsidTr="008A7452">
        <w:tc>
          <w:tcPr>
            <w:tcW w:w="3870" w:type="dxa"/>
          </w:tcPr>
          <w:p w14:paraId="0015A342" w14:textId="77777777" w:rsidR="00E14E8B" w:rsidRPr="00C20284" w:rsidRDefault="00E14E8B" w:rsidP="00E14E8B">
            <w:pPr>
              <w:tabs>
                <w:tab w:val="left" w:pos="162"/>
              </w:tabs>
              <w:ind w:right="-135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</w:tcPr>
          <w:p w14:paraId="5924B833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</w:tcPr>
          <w:p w14:paraId="70BB5039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5D017E0F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1D4E0042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ไอส์แลนด์</w:t>
            </w:r>
          </w:p>
        </w:tc>
        <w:tc>
          <w:tcPr>
            <w:tcW w:w="251" w:type="dxa"/>
          </w:tcPr>
          <w:p w14:paraId="546CB2A6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690E7FDD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6C4C4143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765" w:type="dxa"/>
          </w:tcPr>
          <w:p w14:paraId="44708A78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E14E8B" w:rsidRPr="00C20284" w14:paraId="586EB355" w14:textId="77777777" w:rsidTr="008A7452">
        <w:tc>
          <w:tcPr>
            <w:tcW w:w="3870" w:type="dxa"/>
          </w:tcPr>
          <w:p w14:paraId="49E01B6D" w14:textId="637DCBA0" w:rsidR="00E14E8B" w:rsidRPr="00C20284" w:rsidRDefault="00E14E8B" w:rsidP="00E14E8B">
            <w:pPr>
              <w:tabs>
                <w:tab w:val="left" w:pos="162"/>
                <w:tab w:val="left" w:pos="342"/>
              </w:tabs>
              <w:ind w:right="-135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</w:t>
            </w:r>
            <w:r w:rsidRPr="00C20284">
              <w:rPr>
                <w:rFonts w:ascii="Angsana New" w:hAnsi="Angsana New"/>
                <w:sz w:val="24"/>
                <w:szCs w:val="24"/>
              </w:rPr>
              <w:t xml:space="preserve">)   Charoen Pokphand Foods Kenya Co., Ltd. </w:t>
            </w:r>
            <w:r w:rsidRPr="00C20284">
              <w:rPr>
                <w:rFonts w:ascii="Angsana New" w:hAnsi="Angsana New"/>
                <w:sz w:val="24"/>
                <w:szCs w:val="24"/>
                <w:vertAlign w:val="superscript"/>
              </w:rPr>
              <w:t>(</w:t>
            </w:r>
            <w:r w:rsidRPr="009711B9">
              <w:rPr>
                <w:rFonts w:ascii="Angsana New" w:hAnsi="Angsana New"/>
                <w:sz w:val="24"/>
                <w:szCs w:val="24"/>
                <w:vertAlign w:val="superscript"/>
              </w:rPr>
              <w:t>2</w:t>
            </w:r>
            <w:r w:rsidRPr="00C20284">
              <w:rPr>
                <w:rFonts w:ascii="Angsana New" w:hAnsi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65" w:type="dxa"/>
          </w:tcPr>
          <w:p w14:paraId="35890B10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657A3A87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ผลิตอาหารสัตว์และเลี้ยงสัตว์</w:t>
            </w:r>
          </w:p>
        </w:tc>
        <w:tc>
          <w:tcPr>
            <w:tcW w:w="266" w:type="dxa"/>
          </w:tcPr>
          <w:p w14:paraId="1D244575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13894903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เคนยา</w:t>
            </w:r>
          </w:p>
        </w:tc>
        <w:tc>
          <w:tcPr>
            <w:tcW w:w="251" w:type="dxa"/>
          </w:tcPr>
          <w:p w14:paraId="14C2B1B6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0C2860BF" w14:textId="71F668E9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cs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</w:p>
        </w:tc>
        <w:tc>
          <w:tcPr>
            <w:tcW w:w="270" w:type="dxa"/>
          </w:tcPr>
          <w:p w14:paraId="041439C3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765" w:type="dxa"/>
          </w:tcPr>
          <w:p w14:paraId="16F88E10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</w:p>
        </w:tc>
      </w:tr>
      <w:tr w:rsidR="00E14E8B" w:rsidRPr="00C20284" w14:paraId="675AB4D4" w14:textId="77777777" w:rsidTr="008A7452">
        <w:tc>
          <w:tcPr>
            <w:tcW w:w="3870" w:type="dxa"/>
            <w:hideMark/>
          </w:tcPr>
          <w:p w14:paraId="29E2B493" w14:textId="63D21982" w:rsidR="00E14E8B" w:rsidRPr="00C20284" w:rsidRDefault="00E14E8B" w:rsidP="00E14E8B">
            <w:pPr>
              <w:tabs>
                <w:tab w:val="left" w:pos="162"/>
                <w:tab w:val="left" w:pos="342"/>
              </w:tabs>
              <w:ind w:right="-135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</w:t>
            </w:r>
            <w:r w:rsidRPr="00C20284">
              <w:rPr>
                <w:rFonts w:ascii="Angsana New" w:hAnsi="Angsana New"/>
                <w:sz w:val="24"/>
                <w:szCs w:val="24"/>
                <w:cs/>
              </w:rPr>
              <w:t>)</w:t>
            </w:r>
            <w:r w:rsidRPr="00C20284">
              <w:rPr>
                <w:rFonts w:ascii="Angsana New" w:hAnsi="Angsana New"/>
                <w:sz w:val="24"/>
                <w:szCs w:val="24"/>
              </w:rPr>
              <w:t xml:space="preserve">   CPF Investment Limited </w:t>
            </w:r>
          </w:p>
        </w:tc>
        <w:tc>
          <w:tcPr>
            <w:tcW w:w="265" w:type="dxa"/>
          </w:tcPr>
          <w:p w14:paraId="79362611" w14:textId="77777777" w:rsidR="00E14E8B" w:rsidRPr="00C20284" w:rsidRDefault="00E14E8B" w:rsidP="00E14E8B">
            <w:pPr>
              <w:ind w:right="-4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  <w:hideMark/>
          </w:tcPr>
          <w:p w14:paraId="2D5F62FF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3F659E30" w14:textId="77777777" w:rsidR="00E14E8B" w:rsidRPr="00C20284" w:rsidRDefault="00E14E8B" w:rsidP="00E14E8B">
            <w:pPr>
              <w:ind w:left="-118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  <w:hideMark/>
          </w:tcPr>
          <w:p w14:paraId="38727134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บริติช เวอร์จิน</w:t>
            </w:r>
          </w:p>
        </w:tc>
        <w:tc>
          <w:tcPr>
            <w:tcW w:w="251" w:type="dxa"/>
          </w:tcPr>
          <w:p w14:paraId="196DA299" w14:textId="77777777" w:rsidR="00E14E8B" w:rsidRPr="00C20284" w:rsidRDefault="00E14E8B" w:rsidP="00E14E8B">
            <w:pPr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1E037EBB" w14:textId="1523A8BC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100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270" w:type="dxa"/>
          </w:tcPr>
          <w:p w14:paraId="072199CA" w14:textId="77777777" w:rsidR="00E14E8B" w:rsidRPr="00C20284" w:rsidRDefault="00E14E8B" w:rsidP="00E14E8B">
            <w:pPr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hideMark/>
          </w:tcPr>
          <w:p w14:paraId="2F15834C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100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00</w:t>
            </w:r>
          </w:p>
        </w:tc>
      </w:tr>
      <w:tr w:rsidR="00E14E8B" w:rsidRPr="00C20284" w14:paraId="526ACC90" w14:textId="77777777" w:rsidTr="008A7452">
        <w:tc>
          <w:tcPr>
            <w:tcW w:w="3870" w:type="dxa"/>
          </w:tcPr>
          <w:p w14:paraId="1DD80807" w14:textId="77777777" w:rsidR="00E14E8B" w:rsidRPr="00C20284" w:rsidRDefault="00E14E8B" w:rsidP="00E14E8B">
            <w:pPr>
              <w:tabs>
                <w:tab w:val="clear" w:pos="227"/>
                <w:tab w:val="left" w:pos="255"/>
                <w:tab w:val="left" w:pos="342"/>
              </w:tabs>
              <w:ind w:left="162"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5" w:type="dxa"/>
          </w:tcPr>
          <w:p w14:paraId="03B8B450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</w:tcPr>
          <w:p w14:paraId="5FEA0447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2FB2FFDF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10ECCF5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ไอส์แลนด์</w:t>
            </w:r>
          </w:p>
        </w:tc>
        <w:tc>
          <w:tcPr>
            <w:tcW w:w="251" w:type="dxa"/>
          </w:tcPr>
          <w:p w14:paraId="2FD9764C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449C0A4B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3143A591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0B338465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E14E8B" w:rsidRPr="00C20284" w14:paraId="04490AFC" w14:textId="77777777" w:rsidTr="008A7452">
        <w:tc>
          <w:tcPr>
            <w:tcW w:w="3870" w:type="dxa"/>
          </w:tcPr>
          <w:p w14:paraId="6636A127" w14:textId="68CDBDB4" w:rsidR="00E14E8B" w:rsidRPr="00C20284" w:rsidRDefault="00E14E8B" w:rsidP="00E14E8B">
            <w:pPr>
              <w:ind w:right="-198" w:firstLine="254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</w:t>
            </w:r>
            <w:r w:rsidRPr="00C20284">
              <w:rPr>
                <w:rFonts w:ascii="Angsana New" w:hAnsi="Angsana New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</w:rPr>
              <w:t>1</w:t>
            </w:r>
            <w:r w:rsidRPr="00C20284">
              <w:rPr>
                <w:rFonts w:ascii="Angsana New" w:hAnsi="Angsana New"/>
                <w:sz w:val="24"/>
                <w:szCs w:val="24"/>
              </w:rPr>
              <w:t>)  Giant Crown Investments Limited</w:t>
            </w:r>
          </w:p>
        </w:tc>
        <w:tc>
          <w:tcPr>
            <w:tcW w:w="265" w:type="dxa"/>
          </w:tcPr>
          <w:p w14:paraId="58D14423" w14:textId="77777777" w:rsidR="00E14E8B" w:rsidRPr="00C20284" w:rsidRDefault="00E14E8B" w:rsidP="00E14E8B">
            <w:pPr>
              <w:ind w:left="-108"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</w:tcPr>
          <w:p w14:paraId="6F2FCCED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  <w:vAlign w:val="center"/>
          </w:tcPr>
          <w:p w14:paraId="17D5949D" w14:textId="77777777" w:rsidR="00E14E8B" w:rsidRPr="00C20284" w:rsidRDefault="00E14E8B" w:rsidP="00E14E8B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7B30FE4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บริติช เวอร์จิน</w:t>
            </w:r>
          </w:p>
        </w:tc>
        <w:tc>
          <w:tcPr>
            <w:tcW w:w="251" w:type="dxa"/>
          </w:tcPr>
          <w:p w14:paraId="2B759B42" w14:textId="77777777" w:rsidR="00E14E8B" w:rsidRPr="00C20284" w:rsidRDefault="00E14E8B" w:rsidP="00E14E8B">
            <w:pPr>
              <w:tabs>
                <w:tab w:val="decimal" w:pos="481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59D20F83" w14:textId="140CF1F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711B9">
              <w:rPr>
                <w:rFonts w:ascii="Angsana New" w:hAnsi="Angsana New"/>
                <w:sz w:val="24"/>
                <w:szCs w:val="24"/>
              </w:rPr>
              <w:t>100</w:t>
            </w:r>
            <w:r w:rsidRPr="00C20284">
              <w:rPr>
                <w:rFonts w:ascii="Angsana New" w:hAnsi="Angsana New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270" w:type="dxa"/>
          </w:tcPr>
          <w:p w14:paraId="6AA9FAF1" w14:textId="77777777" w:rsidR="00E14E8B" w:rsidRPr="00C20284" w:rsidRDefault="00E14E8B" w:rsidP="00E14E8B">
            <w:pPr>
              <w:tabs>
                <w:tab w:val="decimal" w:pos="481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160CCE0A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711B9">
              <w:rPr>
                <w:rFonts w:ascii="Angsana New" w:hAnsi="Angsana New"/>
                <w:sz w:val="24"/>
                <w:szCs w:val="24"/>
              </w:rPr>
              <w:t>100</w:t>
            </w:r>
            <w:r w:rsidRPr="00C20284">
              <w:rPr>
                <w:rFonts w:ascii="Angsana New" w:hAnsi="Angsana New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E14E8B" w:rsidRPr="00C20284" w14:paraId="4248241B" w14:textId="77777777" w:rsidTr="008A7452">
        <w:tc>
          <w:tcPr>
            <w:tcW w:w="3870" w:type="dxa"/>
          </w:tcPr>
          <w:p w14:paraId="0137259D" w14:textId="77777777" w:rsidR="00E14E8B" w:rsidRPr="00C20284" w:rsidRDefault="00E14E8B" w:rsidP="00E14E8B">
            <w:pPr>
              <w:ind w:left="-108"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</w:tcPr>
          <w:p w14:paraId="3BAAB720" w14:textId="77777777" w:rsidR="00E14E8B" w:rsidRPr="00C20284" w:rsidRDefault="00E14E8B" w:rsidP="00E14E8B">
            <w:pPr>
              <w:ind w:left="-108"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</w:tcPr>
          <w:p w14:paraId="1F401E38" w14:textId="77777777" w:rsidR="00E14E8B" w:rsidRPr="00C20284" w:rsidRDefault="00E14E8B" w:rsidP="00E14E8B">
            <w:pPr>
              <w:ind w:right="-13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6" w:type="dxa"/>
            <w:vAlign w:val="center"/>
          </w:tcPr>
          <w:p w14:paraId="79D4163E" w14:textId="77777777" w:rsidR="00E14E8B" w:rsidRPr="00C20284" w:rsidRDefault="00E14E8B" w:rsidP="00E14E8B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586648CD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ไอส์แลนด์</w:t>
            </w:r>
          </w:p>
        </w:tc>
        <w:tc>
          <w:tcPr>
            <w:tcW w:w="251" w:type="dxa"/>
          </w:tcPr>
          <w:p w14:paraId="6703B91C" w14:textId="77777777" w:rsidR="00E14E8B" w:rsidRPr="00C20284" w:rsidRDefault="00E14E8B" w:rsidP="00E14E8B">
            <w:pPr>
              <w:tabs>
                <w:tab w:val="decimal" w:pos="481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14E162CE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5984770" w14:textId="77777777" w:rsidR="00E14E8B" w:rsidRPr="00C20284" w:rsidRDefault="00E14E8B" w:rsidP="00E14E8B">
            <w:pPr>
              <w:tabs>
                <w:tab w:val="decimal" w:pos="481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5DF95BEB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14E8B" w:rsidRPr="00C20284" w14:paraId="4F103933" w14:textId="77777777" w:rsidTr="008A7452">
        <w:tc>
          <w:tcPr>
            <w:tcW w:w="3870" w:type="dxa"/>
          </w:tcPr>
          <w:p w14:paraId="649E0290" w14:textId="168F4B77" w:rsidR="00E14E8B" w:rsidRPr="00C20284" w:rsidRDefault="00E14E8B" w:rsidP="00E14E8B">
            <w:pPr>
              <w:tabs>
                <w:tab w:val="clear" w:pos="227"/>
                <w:tab w:val="left" w:pos="339"/>
              </w:tabs>
              <w:ind w:right="-45" w:hanging="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</w:t>
            </w:r>
            <w:r w:rsidRPr="00C20284">
              <w:rPr>
                <w:rFonts w:ascii="Angsana New" w:hAnsi="Angsana New"/>
                <w:sz w:val="24"/>
                <w:szCs w:val="24"/>
                <w:cs/>
              </w:rPr>
              <w:t xml:space="preserve">)   </w:t>
            </w:r>
            <w:r w:rsidRPr="00C20284">
              <w:rPr>
                <w:rFonts w:ascii="Angsana New" w:hAnsi="Angsana New"/>
                <w:sz w:val="24"/>
                <w:szCs w:val="24"/>
              </w:rPr>
              <w:t xml:space="preserve">CPF Netherlands B.V. </w:t>
            </w:r>
          </w:p>
        </w:tc>
        <w:tc>
          <w:tcPr>
            <w:tcW w:w="265" w:type="dxa"/>
          </w:tcPr>
          <w:p w14:paraId="1CD53797" w14:textId="77777777" w:rsidR="00E14E8B" w:rsidRPr="00C20284" w:rsidRDefault="00E14E8B" w:rsidP="00E14E8B">
            <w:pPr>
              <w:tabs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5" w:type="dxa"/>
          </w:tcPr>
          <w:p w14:paraId="3AC25733" w14:textId="77777777" w:rsidR="00E14E8B" w:rsidRPr="00C20284" w:rsidRDefault="00E14E8B" w:rsidP="00E14E8B">
            <w:pPr>
              <w:tabs>
                <w:tab w:val="left" w:pos="79"/>
              </w:tabs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4C9813F9" w14:textId="77777777" w:rsidR="00E14E8B" w:rsidRPr="00C20284" w:rsidRDefault="00E14E8B" w:rsidP="00E14E8B">
            <w:pPr>
              <w:tabs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</w:tcPr>
          <w:p w14:paraId="01430623" w14:textId="77777777" w:rsidR="00E14E8B" w:rsidRPr="00CF35B9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F35B9">
              <w:rPr>
                <w:rFonts w:ascii="Angsana New" w:hAnsi="Angsana New"/>
                <w:sz w:val="24"/>
                <w:szCs w:val="24"/>
                <w:cs/>
              </w:rPr>
              <w:t>เนเธอร์แลนด์</w:t>
            </w:r>
          </w:p>
        </w:tc>
        <w:tc>
          <w:tcPr>
            <w:tcW w:w="251" w:type="dxa"/>
          </w:tcPr>
          <w:p w14:paraId="034F158E" w14:textId="77777777" w:rsidR="00E14E8B" w:rsidRPr="00C20284" w:rsidRDefault="00E14E8B" w:rsidP="00E14E8B">
            <w:pPr>
              <w:tabs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84" w:type="dxa"/>
          </w:tcPr>
          <w:p w14:paraId="0BFA9BD7" w14:textId="6A03CBC8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</w:p>
        </w:tc>
        <w:tc>
          <w:tcPr>
            <w:tcW w:w="270" w:type="dxa"/>
          </w:tcPr>
          <w:p w14:paraId="28394F60" w14:textId="77777777" w:rsidR="00E14E8B" w:rsidRPr="00C20284" w:rsidRDefault="00E14E8B" w:rsidP="00E14E8B">
            <w:pPr>
              <w:tabs>
                <w:tab w:val="left" w:pos="540"/>
              </w:tabs>
              <w:ind w:right="-4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</w:tcPr>
          <w:p w14:paraId="39A6CCEB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</w:p>
        </w:tc>
      </w:tr>
      <w:tr w:rsidR="00E14E8B" w:rsidRPr="00C20284" w14:paraId="175A98D7" w14:textId="77777777" w:rsidTr="008A7452">
        <w:tc>
          <w:tcPr>
            <w:tcW w:w="3870" w:type="dxa"/>
          </w:tcPr>
          <w:p w14:paraId="3C6F2D99" w14:textId="759AA20A" w:rsidR="00E14E8B" w:rsidRPr="00C20284" w:rsidRDefault="00E14E8B" w:rsidP="00E14E8B">
            <w:pPr>
              <w:tabs>
                <w:tab w:val="clear" w:pos="227"/>
                <w:tab w:val="left" w:pos="180"/>
              </w:tabs>
              <w:ind w:left="252"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</w:t>
            </w:r>
            <w:r w:rsidRPr="00C20284">
              <w:rPr>
                <w:rFonts w:ascii="Angsana New" w:hAnsi="Angsana New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</w:rPr>
              <w:t>1</w:t>
            </w:r>
            <w:r w:rsidRPr="00C20284">
              <w:rPr>
                <w:rFonts w:ascii="Angsana New" w:hAnsi="Angsana New"/>
                <w:sz w:val="24"/>
                <w:szCs w:val="24"/>
              </w:rPr>
              <w:t>)  CP Chozen Limited</w:t>
            </w:r>
          </w:p>
        </w:tc>
        <w:tc>
          <w:tcPr>
            <w:tcW w:w="265" w:type="dxa"/>
          </w:tcPr>
          <w:p w14:paraId="103518C8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60046E19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25008CD3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21274908" w14:textId="77777777" w:rsidR="00E14E8B" w:rsidRPr="00CF35B9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F35B9">
              <w:rPr>
                <w:rFonts w:ascii="Angsana New" w:hAnsi="Angsana New"/>
                <w:sz w:val="24"/>
                <w:szCs w:val="24"/>
                <w:cs/>
              </w:rPr>
              <w:t>อังกฤษ</w:t>
            </w:r>
          </w:p>
        </w:tc>
        <w:tc>
          <w:tcPr>
            <w:tcW w:w="251" w:type="dxa"/>
          </w:tcPr>
          <w:p w14:paraId="7B296B3B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7F03A087" w14:textId="2EAD9CBC" w:rsidR="00E14E8B" w:rsidRPr="00C20284" w:rsidDel="009722DA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79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</w:p>
        </w:tc>
        <w:tc>
          <w:tcPr>
            <w:tcW w:w="270" w:type="dxa"/>
          </w:tcPr>
          <w:p w14:paraId="4932630A" w14:textId="77777777" w:rsidR="00E14E8B" w:rsidRPr="00C20284" w:rsidRDefault="00E14E8B" w:rsidP="00E14E8B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2D0E442F" w14:textId="77777777" w:rsidR="00E14E8B" w:rsidRPr="00C20284" w:rsidDel="009722DA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79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</w:p>
        </w:tc>
      </w:tr>
      <w:tr w:rsidR="00E14E8B" w:rsidRPr="00C20284" w14:paraId="47F531D9" w14:textId="77777777" w:rsidTr="008A7452">
        <w:tc>
          <w:tcPr>
            <w:tcW w:w="3870" w:type="dxa"/>
          </w:tcPr>
          <w:p w14:paraId="09A63AD0" w14:textId="4658613D" w:rsidR="00E14E8B" w:rsidRPr="00C20284" w:rsidRDefault="00E14E8B" w:rsidP="00E14E8B">
            <w:pPr>
              <w:tabs>
                <w:tab w:val="clear" w:pos="227"/>
                <w:tab w:val="left" w:pos="180"/>
              </w:tabs>
              <w:ind w:left="252" w:right="-135" w:firstLine="4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</w:t>
            </w:r>
            <w:r w:rsidRPr="00C20284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Pr="00C20284">
              <w:rPr>
                <w:rFonts w:ascii="Angsana New" w:hAnsi="Angsana New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</w:rPr>
              <w:t>1</w:t>
            </w:r>
            <w:r w:rsidRPr="00C20284">
              <w:rPr>
                <w:rFonts w:ascii="Angsana New" w:hAnsi="Angsana New"/>
                <w:sz w:val="24"/>
                <w:szCs w:val="24"/>
              </w:rPr>
              <w:t xml:space="preserve">) </w:t>
            </w: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C20284">
              <w:rPr>
                <w:rFonts w:ascii="Angsana New" w:hAnsi="Angsana New"/>
                <w:sz w:val="24"/>
                <w:szCs w:val="24"/>
              </w:rPr>
              <w:t>Chozen Holdings Limited</w:t>
            </w:r>
          </w:p>
        </w:tc>
        <w:tc>
          <w:tcPr>
            <w:tcW w:w="265" w:type="dxa"/>
          </w:tcPr>
          <w:p w14:paraId="492AF4B6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0FFAB7F9" w14:textId="1861EC59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Cs w:val="24"/>
                <w:cs/>
              </w:rPr>
              <w:t>ร้านอาหาร</w:t>
            </w:r>
          </w:p>
        </w:tc>
        <w:tc>
          <w:tcPr>
            <w:tcW w:w="266" w:type="dxa"/>
          </w:tcPr>
          <w:p w14:paraId="2070745F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152D1ABC" w14:textId="77777777" w:rsidR="00E14E8B" w:rsidRPr="00CF35B9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F35B9">
              <w:rPr>
                <w:rFonts w:ascii="Angsana New" w:hAnsi="Angsana New"/>
                <w:sz w:val="24"/>
                <w:szCs w:val="24"/>
                <w:cs/>
              </w:rPr>
              <w:t>อังกฤษ</w:t>
            </w:r>
          </w:p>
        </w:tc>
        <w:tc>
          <w:tcPr>
            <w:tcW w:w="251" w:type="dxa"/>
          </w:tcPr>
          <w:p w14:paraId="7E6756F0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5D7F41AD" w14:textId="5562B369" w:rsidR="00E14E8B" w:rsidRPr="00C20284" w:rsidDel="009722DA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79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</w:p>
        </w:tc>
        <w:tc>
          <w:tcPr>
            <w:tcW w:w="270" w:type="dxa"/>
          </w:tcPr>
          <w:p w14:paraId="760779DD" w14:textId="77777777" w:rsidR="00E14E8B" w:rsidRPr="00C20284" w:rsidRDefault="00E14E8B" w:rsidP="00E14E8B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17DB0255" w14:textId="77777777" w:rsidR="00E14E8B" w:rsidRPr="00C20284" w:rsidDel="009722DA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79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</w:p>
        </w:tc>
      </w:tr>
      <w:tr w:rsidR="00E14E8B" w:rsidRPr="00C20284" w14:paraId="1A7FAFA6" w14:textId="77777777" w:rsidTr="008A7452">
        <w:tc>
          <w:tcPr>
            <w:tcW w:w="3870" w:type="dxa"/>
          </w:tcPr>
          <w:p w14:paraId="248629CD" w14:textId="4797324F" w:rsidR="00E14E8B" w:rsidRPr="00C20284" w:rsidRDefault="00E14E8B" w:rsidP="00E14E8B">
            <w:pPr>
              <w:tabs>
                <w:tab w:val="clear" w:pos="227"/>
                <w:tab w:val="left" w:pos="180"/>
              </w:tabs>
              <w:ind w:right="-135" w:firstLine="704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</w:t>
            </w:r>
            <w:r w:rsidRPr="00C20284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Pr="00C20284">
              <w:rPr>
                <w:rFonts w:ascii="Angsana New" w:hAnsi="Angsana New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</w:rPr>
              <w:t>2</w:t>
            </w:r>
            <w:r w:rsidRPr="00C20284">
              <w:rPr>
                <w:rFonts w:ascii="Angsana New" w:hAnsi="Angsana New"/>
                <w:sz w:val="24"/>
                <w:szCs w:val="24"/>
              </w:rPr>
              <w:t xml:space="preserve">) </w:t>
            </w: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C20284">
              <w:rPr>
                <w:rFonts w:ascii="Angsana New" w:hAnsi="Angsana New"/>
                <w:sz w:val="24"/>
                <w:szCs w:val="24"/>
              </w:rPr>
              <w:t>Chozen Noodle Trading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C20284">
              <w:rPr>
                <w:rFonts w:ascii="Angsana New" w:hAnsi="Angsana New"/>
                <w:sz w:val="24"/>
                <w:szCs w:val="24"/>
              </w:rPr>
              <w:t>Limited</w:t>
            </w:r>
          </w:p>
        </w:tc>
        <w:tc>
          <w:tcPr>
            <w:tcW w:w="265" w:type="dxa"/>
          </w:tcPr>
          <w:p w14:paraId="49FE5A64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3DDE7BA8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color w:val="000000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266" w:type="dxa"/>
          </w:tcPr>
          <w:p w14:paraId="1B3AA0E5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333B21E5" w14:textId="77777777" w:rsidR="00E14E8B" w:rsidRPr="00CF35B9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F35B9">
              <w:rPr>
                <w:rFonts w:ascii="Angsana New" w:hAnsi="Angsana New"/>
                <w:sz w:val="24"/>
                <w:szCs w:val="24"/>
                <w:cs/>
              </w:rPr>
              <w:t>อังกฤษ</w:t>
            </w:r>
          </w:p>
        </w:tc>
        <w:tc>
          <w:tcPr>
            <w:tcW w:w="251" w:type="dxa"/>
          </w:tcPr>
          <w:p w14:paraId="7E902A93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7BBE482D" w14:textId="46899830" w:rsidR="00E14E8B" w:rsidRPr="00C20284" w:rsidDel="009722DA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79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</w:p>
        </w:tc>
        <w:tc>
          <w:tcPr>
            <w:tcW w:w="270" w:type="dxa"/>
          </w:tcPr>
          <w:p w14:paraId="4DE3F370" w14:textId="77777777" w:rsidR="00E14E8B" w:rsidRPr="00C20284" w:rsidRDefault="00E14E8B" w:rsidP="00E14E8B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3CFEEABA" w14:textId="77777777" w:rsidR="00E14E8B" w:rsidRPr="00C20284" w:rsidDel="009722DA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79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</w:p>
        </w:tc>
      </w:tr>
      <w:tr w:rsidR="00E14E8B" w:rsidRPr="00C20284" w14:paraId="65BE3766" w14:textId="77777777" w:rsidTr="008A7452">
        <w:tc>
          <w:tcPr>
            <w:tcW w:w="3870" w:type="dxa"/>
          </w:tcPr>
          <w:p w14:paraId="452BABE2" w14:textId="58A60E16" w:rsidR="00E14E8B" w:rsidRPr="00C20284" w:rsidRDefault="00E14E8B" w:rsidP="00E14E8B">
            <w:pPr>
              <w:tabs>
                <w:tab w:val="clear" w:pos="227"/>
                <w:tab w:val="left" w:pos="180"/>
              </w:tabs>
              <w:ind w:left="252"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)  CPF Canada Holdings Corp.</w:t>
            </w:r>
          </w:p>
        </w:tc>
        <w:tc>
          <w:tcPr>
            <w:tcW w:w="265" w:type="dxa"/>
          </w:tcPr>
          <w:p w14:paraId="376DDBA9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0C90C514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กิจการลงทุนในธุรกิจสุกรครบวงจร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6" w:type="dxa"/>
          </w:tcPr>
          <w:p w14:paraId="28E54C36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FA97314" w14:textId="77777777" w:rsidR="00E14E8B" w:rsidRPr="00CF35B9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F35B9">
              <w:rPr>
                <w:rFonts w:ascii="Angsana New" w:hAnsi="Angsana New"/>
                <w:sz w:val="24"/>
                <w:szCs w:val="24"/>
                <w:cs/>
              </w:rPr>
              <w:t>แคนาดา</w:t>
            </w:r>
          </w:p>
        </w:tc>
        <w:tc>
          <w:tcPr>
            <w:tcW w:w="251" w:type="dxa"/>
          </w:tcPr>
          <w:p w14:paraId="22B0C0B3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71DD655F" w14:textId="27A0497F" w:rsidR="00E14E8B" w:rsidRPr="00C20284" w:rsidDel="009722DA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</w:p>
        </w:tc>
        <w:tc>
          <w:tcPr>
            <w:tcW w:w="270" w:type="dxa"/>
          </w:tcPr>
          <w:p w14:paraId="5586DF40" w14:textId="77777777" w:rsidR="00E14E8B" w:rsidRPr="00C20284" w:rsidRDefault="00E14E8B" w:rsidP="00E14E8B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322F9043" w14:textId="77777777" w:rsidR="00E14E8B" w:rsidRPr="00C20284" w:rsidDel="009722DA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</w:p>
        </w:tc>
      </w:tr>
      <w:tr w:rsidR="00E14E8B" w:rsidRPr="00C20284" w14:paraId="1B185EF9" w14:textId="77777777" w:rsidTr="008A7452">
        <w:tc>
          <w:tcPr>
            <w:tcW w:w="3870" w:type="dxa"/>
          </w:tcPr>
          <w:p w14:paraId="598D5E5D" w14:textId="77777777" w:rsidR="00E14E8B" w:rsidRDefault="00E14E8B" w:rsidP="00E14E8B">
            <w:pPr>
              <w:tabs>
                <w:tab w:val="clear" w:pos="227"/>
                <w:tab w:val="left" w:pos="180"/>
              </w:tabs>
              <w:ind w:left="252"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5" w:type="dxa"/>
          </w:tcPr>
          <w:p w14:paraId="1F6A0C40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4264AD65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2B5CD3BC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2333972F" w14:textId="77777777" w:rsidR="00E14E8B" w:rsidRPr="00CF35B9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0D3BAF48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45C02264" w14:textId="77777777" w:rsidR="00E14E8B" w:rsidRPr="009711B9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76F429DF" w14:textId="77777777" w:rsidR="00E14E8B" w:rsidRPr="00C20284" w:rsidRDefault="00E14E8B" w:rsidP="00E14E8B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0FF73E29" w14:textId="77777777" w:rsidR="00E14E8B" w:rsidRPr="009711B9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E14E8B" w:rsidRPr="00C20284" w14:paraId="1135EEFF" w14:textId="77777777" w:rsidTr="008A7452">
        <w:tc>
          <w:tcPr>
            <w:tcW w:w="3870" w:type="dxa"/>
          </w:tcPr>
          <w:p w14:paraId="4D6034D2" w14:textId="7978D4F9" w:rsidR="00E14E8B" w:rsidRPr="00E3384F" w:rsidRDefault="00E14E8B" w:rsidP="00E14E8B">
            <w:pPr>
              <w:tabs>
                <w:tab w:val="clear" w:pos="227"/>
                <w:tab w:val="left" w:pos="180"/>
              </w:tabs>
              <w:ind w:left="252"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lastRenderedPageBreak/>
              <w:t>8</w:t>
            </w:r>
            <w:r w:rsidRPr="00E3384F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Pr="00E3384F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  <w:r w:rsidRPr="00E3384F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  <w:r w:rsidRPr="00E3384F">
              <w:rPr>
                <w:rFonts w:ascii="Angsana New" w:hAnsi="Angsana New"/>
                <w:color w:val="000000"/>
                <w:sz w:val="24"/>
                <w:szCs w:val="24"/>
              </w:rPr>
              <w:t xml:space="preserve"> Russia Baltic Pork Invest AS</w:t>
            </w:r>
          </w:p>
        </w:tc>
        <w:tc>
          <w:tcPr>
            <w:tcW w:w="265" w:type="dxa"/>
          </w:tcPr>
          <w:p w14:paraId="7ED74449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2363A938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กิจการลงทุน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266" w:type="dxa"/>
          </w:tcPr>
          <w:p w14:paraId="415F9732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B382871" w14:textId="77777777" w:rsidR="00E14E8B" w:rsidRPr="00CF35B9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F35B9">
              <w:rPr>
                <w:rFonts w:ascii="Angsana New" w:hAnsi="Angsana New"/>
                <w:sz w:val="24"/>
                <w:szCs w:val="24"/>
                <w:cs/>
              </w:rPr>
              <w:t>นอร์เวย์</w:t>
            </w:r>
          </w:p>
        </w:tc>
        <w:tc>
          <w:tcPr>
            <w:tcW w:w="251" w:type="dxa"/>
          </w:tcPr>
          <w:p w14:paraId="04743146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78930313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75</w:t>
            </w:r>
            <w:r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82</w:t>
            </w:r>
          </w:p>
        </w:tc>
        <w:tc>
          <w:tcPr>
            <w:tcW w:w="270" w:type="dxa"/>
          </w:tcPr>
          <w:p w14:paraId="3AE9D608" w14:textId="77777777" w:rsidR="00E14E8B" w:rsidRPr="00C20284" w:rsidRDefault="00E14E8B" w:rsidP="00E14E8B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37C4BA90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75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82</w:t>
            </w:r>
          </w:p>
        </w:tc>
      </w:tr>
      <w:tr w:rsidR="00E14E8B" w:rsidRPr="00C20284" w14:paraId="5CC32864" w14:textId="77777777" w:rsidTr="00D03325">
        <w:tc>
          <w:tcPr>
            <w:tcW w:w="3870" w:type="dxa"/>
          </w:tcPr>
          <w:p w14:paraId="411F2B53" w14:textId="5602B462" w:rsidR="00E14E8B" w:rsidRDefault="00E14E8B" w:rsidP="00E14E8B">
            <w:pPr>
              <w:tabs>
                <w:tab w:val="clear" w:pos="907"/>
                <w:tab w:val="left" w:pos="342"/>
                <w:tab w:val="left" w:pos="1239"/>
              </w:tabs>
              <w:ind w:left="702"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เดิมชื่อ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Russia Baltic Pork Invest ASA)</w:t>
            </w:r>
          </w:p>
        </w:tc>
        <w:tc>
          <w:tcPr>
            <w:tcW w:w="265" w:type="dxa"/>
          </w:tcPr>
          <w:p w14:paraId="63CDE851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6D564B1B" w14:textId="77777777" w:rsidR="00E14E8B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228C494A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AE466BC" w14:textId="77777777" w:rsidR="00E14E8B" w:rsidRPr="00555A1E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274625BF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4922D625" w14:textId="77777777" w:rsidR="00E14E8B" w:rsidRPr="009711B9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587E2766" w14:textId="77777777" w:rsidR="00E14E8B" w:rsidRPr="00C20284" w:rsidRDefault="00E14E8B" w:rsidP="00E14E8B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7ABA6BB6" w14:textId="77777777" w:rsidR="00E14E8B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E14E8B" w:rsidRPr="00C20284" w14:paraId="21C76C0C" w14:textId="77777777" w:rsidTr="00D03325">
        <w:tc>
          <w:tcPr>
            <w:tcW w:w="3870" w:type="dxa"/>
          </w:tcPr>
          <w:p w14:paraId="6E695F93" w14:textId="476CDB1F" w:rsidR="00E14E8B" w:rsidRPr="00C20284" w:rsidRDefault="00E14E8B" w:rsidP="00E14E8B">
            <w:pPr>
              <w:tabs>
                <w:tab w:val="clear" w:pos="907"/>
                <w:tab w:val="left" w:pos="342"/>
                <w:tab w:val="left" w:pos="1239"/>
              </w:tabs>
              <w:ind w:left="702"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 xml:space="preserve">   </w:t>
            </w:r>
            <w:r w:rsidRPr="00987059">
              <w:rPr>
                <w:rFonts w:ascii="Angsana New" w:hAnsi="Angsana New"/>
                <w:color w:val="000000"/>
                <w:sz w:val="24"/>
                <w:szCs w:val="24"/>
              </w:rPr>
              <w:t>Agro-</w:t>
            </w:r>
            <w:r w:rsidRPr="004349E4">
              <w:rPr>
                <w:rFonts w:ascii="Angsana New" w:hAnsi="Angsana New"/>
                <w:color w:val="000000"/>
                <w:sz w:val="24"/>
                <w:szCs w:val="24"/>
              </w:rPr>
              <w:t>Oskol CJSC</w:t>
            </w:r>
          </w:p>
        </w:tc>
        <w:tc>
          <w:tcPr>
            <w:tcW w:w="265" w:type="dxa"/>
          </w:tcPr>
          <w:p w14:paraId="5B846D02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0256C111" w14:textId="0B4BB932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ธุรกิจปลูกพืชเพื่อการเกษตร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266" w:type="dxa"/>
          </w:tcPr>
          <w:p w14:paraId="55396CC3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170E488A" w14:textId="77777777" w:rsidR="00E14E8B" w:rsidRPr="00555A1E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5A1E">
              <w:rPr>
                <w:rFonts w:ascii="Angsana New" w:hAnsi="Angsana New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</w:tcPr>
          <w:p w14:paraId="1A019C7E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4ADD56C1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75</w:t>
            </w:r>
            <w:r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82</w:t>
            </w:r>
          </w:p>
        </w:tc>
        <w:tc>
          <w:tcPr>
            <w:tcW w:w="270" w:type="dxa"/>
          </w:tcPr>
          <w:p w14:paraId="285600CF" w14:textId="77777777" w:rsidR="00E14E8B" w:rsidRPr="00C20284" w:rsidRDefault="00E14E8B" w:rsidP="00E14E8B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0669BEBF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-</w:t>
            </w:r>
          </w:p>
        </w:tc>
      </w:tr>
      <w:tr w:rsidR="00E14E8B" w:rsidRPr="00C20284" w14:paraId="37FBEB68" w14:textId="77777777" w:rsidTr="00F04150">
        <w:tc>
          <w:tcPr>
            <w:tcW w:w="3870" w:type="dxa"/>
          </w:tcPr>
          <w:p w14:paraId="0679E523" w14:textId="0E71CFAD" w:rsidR="00E14E8B" w:rsidRPr="00C20284" w:rsidRDefault="00E14E8B" w:rsidP="00E14E8B">
            <w:pPr>
              <w:tabs>
                <w:tab w:val="clear" w:pos="907"/>
                <w:tab w:val="left" w:pos="342"/>
                <w:tab w:val="left" w:pos="1239"/>
              </w:tabs>
              <w:ind w:left="702"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 xml:space="preserve">   </w:t>
            </w:r>
            <w:r w:rsidRPr="0059127A">
              <w:rPr>
                <w:rFonts w:ascii="Angsana New" w:hAnsi="Angsana New"/>
                <w:color w:val="000000"/>
                <w:sz w:val="24"/>
                <w:szCs w:val="24"/>
              </w:rPr>
              <w:t>Agro-Ostrogorzhsk LLC</w:t>
            </w:r>
          </w:p>
        </w:tc>
        <w:tc>
          <w:tcPr>
            <w:tcW w:w="265" w:type="dxa"/>
          </w:tcPr>
          <w:p w14:paraId="0D581D93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08734A2D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ธุรกิจปลูกพืชเพื่อการเกษตร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266" w:type="dxa"/>
          </w:tcPr>
          <w:p w14:paraId="49F1558C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4A6BB459" w14:textId="77777777" w:rsidR="00E14E8B" w:rsidRPr="005B74FA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B74FA">
              <w:rPr>
                <w:rFonts w:ascii="Angsana New" w:hAnsi="Angsana New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</w:tcPr>
          <w:p w14:paraId="20F2A807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1824EB63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75</w:t>
            </w:r>
            <w:r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82</w:t>
            </w:r>
          </w:p>
        </w:tc>
        <w:tc>
          <w:tcPr>
            <w:tcW w:w="270" w:type="dxa"/>
          </w:tcPr>
          <w:p w14:paraId="5B66FC72" w14:textId="77777777" w:rsidR="00E14E8B" w:rsidRPr="00C20284" w:rsidRDefault="00E14E8B" w:rsidP="00E14E8B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18EF8632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-</w:t>
            </w:r>
          </w:p>
        </w:tc>
      </w:tr>
      <w:tr w:rsidR="00E14E8B" w:rsidRPr="00C20284" w14:paraId="2EFAC41C" w14:textId="77777777" w:rsidTr="00310D51">
        <w:tc>
          <w:tcPr>
            <w:tcW w:w="3870" w:type="dxa"/>
          </w:tcPr>
          <w:p w14:paraId="3EFD54C9" w14:textId="3F38E48F" w:rsidR="00E14E8B" w:rsidRPr="00C20284" w:rsidRDefault="00E14E8B" w:rsidP="00E14E8B">
            <w:pPr>
              <w:tabs>
                <w:tab w:val="clear" w:pos="907"/>
                <w:tab w:val="left" w:pos="342"/>
                <w:tab w:val="left" w:pos="1239"/>
              </w:tabs>
              <w:ind w:left="702"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 xml:space="preserve">   </w:t>
            </w:r>
            <w:r w:rsidRPr="00987059">
              <w:rPr>
                <w:rFonts w:ascii="Angsana New" w:hAnsi="Angsana New"/>
                <w:color w:val="000000"/>
                <w:sz w:val="24"/>
                <w:szCs w:val="24"/>
              </w:rPr>
              <w:t>Agro-Sojuz TS LLC</w:t>
            </w:r>
          </w:p>
        </w:tc>
        <w:tc>
          <w:tcPr>
            <w:tcW w:w="265" w:type="dxa"/>
          </w:tcPr>
          <w:p w14:paraId="17AA8747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0414639F" w14:textId="79617A73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กิจการลงทุน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266" w:type="dxa"/>
          </w:tcPr>
          <w:p w14:paraId="1D3E806A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1D11816" w14:textId="77777777" w:rsidR="00E14E8B" w:rsidRPr="005B74FA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B74FA">
              <w:rPr>
                <w:rFonts w:ascii="Angsana New" w:hAnsi="Angsana New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</w:tcPr>
          <w:p w14:paraId="4D95B299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02F170AE" w14:textId="39E48B2E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75</w:t>
            </w:r>
            <w:r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82</w:t>
            </w:r>
          </w:p>
        </w:tc>
        <w:tc>
          <w:tcPr>
            <w:tcW w:w="270" w:type="dxa"/>
          </w:tcPr>
          <w:p w14:paraId="037C6635" w14:textId="77777777" w:rsidR="00E14E8B" w:rsidRPr="00C20284" w:rsidRDefault="00E14E8B" w:rsidP="00E14E8B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5669AC10" w14:textId="0FBC3BE8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-</w:t>
            </w:r>
          </w:p>
        </w:tc>
      </w:tr>
      <w:tr w:rsidR="00E14E8B" w:rsidRPr="00C20284" w14:paraId="43E8B8EE" w14:textId="77777777" w:rsidTr="00B77FC3">
        <w:tc>
          <w:tcPr>
            <w:tcW w:w="3870" w:type="dxa"/>
          </w:tcPr>
          <w:p w14:paraId="4C1EF0C6" w14:textId="204AC7D7" w:rsidR="00E14E8B" w:rsidRPr="00C20284" w:rsidRDefault="00E14E8B" w:rsidP="00E14E8B">
            <w:pPr>
              <w:tabs>
                <w:tab w:val="clear" w:pos="907"/>
                <w:tab w:val="left" w:pos="342"/>
                <w:tab w:val="left" w:pos="1239"/>
              </w:tabs>
              <w:ind w:left="702"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 xml:space="preserve">   </w:t>
            </w:r>
            <w:r w:rsidRPr="00C21B8E">
              <w:rPr>
                <w:rFonts w:ascii="Angsana New" w:hAnsi="Angsana New"/>
                <w:color w:val="000000"/>
                <w:sz w:val="24"/>
                <w:szCs w:val="24"/>
              </w:rPr>
              <w:t xml:space="preserve">Alekseevskiy Kombikormovy </w:t>
            </w:r>
          </w:p>
        </w:tc>
        <w:tc>
          <w:tcPr>
            <w:tcW w:w="265" w:type="dxa"/>
          </w:tcPr>
          <w:p w14:paraId="5A07B5D8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74D7F81B" w14:textId="42610B03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ผลิตอาหารสัตว์</w:t>
            </w:r>
          </w:p>
        </w:tc>
        <w:tc>
          <w:tcPr>
            <w:tcW w:w="266" w:type="dxa"/>
          </w:tcPr>
          <w:p w14:paraId="1C561F71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2F0100CD" w14:textId="77777777" w:rsidR="00E14E8B" w:rsidRPr="005B74FA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B74FA">
              <w:rPr>
                <w:rFonts w:ascii="Angsana New" w:hAnsi="Angsana New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</w:tcPr>
          <w:p w14:paraId="54888EA4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15D4FF13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75</w:t>
            </w:r>
            <w:r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82</w:t>
            </w:r>
          </w:p>
        </w:tc>
        <w:tc>
          <w:tcPr>
            <w:tcW w:w="270" w:type="dxa"/>
          </w:tcPr>
          <w:p w14:paraId="274A390C" w14:textId="77777777" w:rsidR="00E14E8B" w:rsidRPr="00C20284" w:rsidRDefault="00E14E8B" w:rsidP="00E14E8B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657B3D3A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-</w:t>
            </w:r>
          </w:p>
        </w:tc>
      </w:tr>
      <w:tr w:rsidR="00E14E8B" w:rsidRPr="00C20284" w14:paraId="58771155" w14:textId="77777777" w:rsidTr="00310D51">
        <w:tc>
          <w:tcPr>
            <w:tcW w:w="3870" w:type="dxa"/>
          </w:tcPr>
          <w:p w14:paraId="60BFCBD3" w14:textId="63009D97" w:rsidR="00E14E8B" w:rsidRPr="009711B9" w:rsidRDefault="00E14E8B" w:rsidP="00E14E8B">
            <w:pPr>
              <w:tabs>
                <w:tab w:val="clear" w:pos="227"/>
                <w:tab w:val="clear" w:pos="1644"/>
                <w:tab w:val="left" w:pos="1510"/>
              </w:tabs>
              <w:ind w:right="-198" w:firstLine="13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21B8E">
              <w:rPr>
                <w:rFonts w:ascii="Angsana New" w:hAnsi="Angsana New"/>
                <w:color w:val="000000"/>
                <w:sz w:val="24"/>
                <w:szCs w:val="24"/>
              </w:rPr>
              <w:t>Zavod CJSC</w:t>
            </w:r>
          </w:p>
        </w:tc>
        <w:tc>
          <w:tcPr>
            <w:tcW w:w="265" w:type="dxa"/>
          </w:tcPr>
          <w:p w14:paraId="38FB4248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1A2A9BD3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6FA8B50E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3636DE43" w14:textId="77777777" w:rsidR="00E14E8B" w:rsidRPr="005B74FA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71F973B3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09D87F2F" w14:textId="77777777" w:rsidR="00E14E8B" w:rsidRPr="009711B9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5193E9F1" w14:textId="77777777" w:rsidR="00E14E8B" w:rsidRPr="00C20284" w:rsidRDefault="00E14E8B" w:rsidP="00E14E8B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3282A169" w14:textId="77777777" w:rsidR="00E14E8B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E14E8B" w:rsidRPr="00C20284" w14:paraId="3A665573" w14:textId="77777777" w:rsidTr="00B1076F">
        <w:tc>
          <w:tcPr>
            <w:tcW w:w="3870" w:type="dxa"/>
          </w:tcPr>
          <w:p w14:paraId="6F85B18D" w14:textId="3213D478" w:rsidR="00E14E8B" w:rsidRPr="00C20284" w:rsidRDefault="00E14E8B" w:rsidP="00E14E8B">
            <w:pPr>
              <w:tabs>
                <w:tab w:val="clear" w:pos="907"/>
                <w:tab w:val="left" w:pos="342"/>
                <w:tab w:val="left" w:pos="1239"/>
              </w:tabs>
              <w:ind w:left="702"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 xml:space="preserve">   </w:t>
            </w:r>
            <w:r w:rsidRPr="00B77191">
              <w:rPr>
                <w:rFonts w:ascii="Angsana New" w:hAnsi="Angsana New"/>
                <w:color w:val="000000"/>
                <w:sz w:val="24"/>
                <w:szCs w:val="24"/>
              </w:rPr>
              <w:t>Alekseevsky Bekon JSC</w:t>
            </w:r>
          </w:p>
        </w:tc>
        <w:tc>
          <w:tcPr>
            <w:tcW w:w="265" w:type="dxa"/>
          </w:tcPr>
          <w:p w14:paraId="76F959AB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56F1F82B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เลี้ยงสัตว์</w:t>
            </w:r>
          </w:p>
        </w:tc>
        <w:tc>
          <w:tcPr>
            <w:tcW w:w="266" w:type="dxa"/>
          </w:tcPr>
          <w:p w14:paraId="1BCA7DFD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425009C2" w14:textId="77777777" w:rsidR="00E14E8B" w:rsidRPr="005B74FA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B74FA">
              <w:rPr>
                <w:rFonts w:ascii="Angsana New" w:hAnsi="Angsana New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</w:tcPr>
          <w:p w14:paraId="13932FD2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109E44B0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75</w:t>
            </w:r>
            <w:r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82</w:t>
            </w:r>
          </w:p>
        </w:tc>
        <w:tc>
          <w:tcPr>
            <w:tcW w:w="270" w:type="dxa"/>
          </w:tcPr>
          <w:p w14:paraId="22BDCCA9" w14:textId="77777777" w:rsidR="00E14E8B" w:rsidRPr="00C20284" w:rsidRDefault="00E14E8B" w:rsidP="00E14E8B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66613620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-</w:t>
            </w:r>
          </w:p>
        </w:tc>
      </w:tr>
      <w:tr w:rsidR="00E14E8B" w:rsidRPr="00C20284" w14:paraId="1AC8D8CF" w14:textId="77777777" w:rsidTr="0067075B">
        <w:tc>
          <w:tcPr>
            <w:tcW w:w="3870" w:type="dxa"/>
          </w:tcPr>
          <w:p w14:paraId="09446DAE" w14:textId="7F5B42DB" w:rsidR="00E14E8B" w:rsidRPr="00C20284" w:rsidRDefault="00E14E8B" w:rsidP="00E14E8B">
            <w:pPr>
              <w:tabs>
                <w:tab w:val="clear" w:pos="907"/>
                <w:tab w:val="left" w:pos="342"/>
                <w:tab w:val="left" w:pos="1239"/>
              </w:tabs>
              <w:ind w:left="702"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 xml:space="preserve">   </w:t>
            </w:r>
            <w:r w:rsidRPr="004323B2">
              <w:rPr>
                <w:rFonts w:ascii="Angsana New" w:hAnsi="Angsana New"/>
                <w:color w:val="000000"/>
                <w:sz w:val="24"/>
                <w:szCs w:val="24"/>
              </w:rPr>
              <w:t>APK Don LLC</w:t>
            </w:r>
          </w:p>
        </w:tc>
        <w:tc>
          <w:tcPr>
            <w:tcW w:w="265" w:type="dxa"/>
          </w:tcPr>
          <w:p w14:paraId="21305C78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57581A2B" w14:textId="5B9C035C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B7329">
              <w:rPr>
                <w:rFonts w:ascii="Angsana New" w:hAnsi="Angsana New"/>
                <w:color w:val="000000"/>
                <w:sz w:val="24"/>
                <w:szCs w:val="24"/>
                <w:cs/>
              </w:rPr>
              <w:t>ให้บริการด้านการบริหารและที่ปรึกษา</w:t>
            </w:r>
          </w:p>
        </w:tc>
        <w:tc>
          <w:tcPr>
            <w:tcW w:w="266" w:type="dxa"/>
          </w:tcPr>
          <w:p w14:paraId="69F0D4C3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571F2151" w14:textId="77777777" w:rsidR="00E14E8B" w:rsidRPr="005B74FA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B74FA">
              <w:rPr>
                <w:rFonts w:ascii="Angsana New" w:hAnsi="Angsana New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</w:tcPr>
          <w:p w14:paraId="604E1084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2DDC8DF7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75</w:t>
            </w:r>
            <w:r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82</w:t>
            </w:r>
          </w:p>
        </w:tc>
        <w:tc>
          <w:tcPr>
            <w:tcW w:w="270" w:type="dxa"/>
          </w:tcPr>
          <w:p w14:paraId="013F19CC" w14:textId="77777777" w:rsidR="00E14E8B" w:rsidRPr="00C20284" w:rsidRDefault="00E14E8B" w:rsidP="00E14E8B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6CCD4B26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-</w:t>
            </w:r>
          </w:p>
        </w:tc>
      </w:tr>
      <w:tr w:rsidR="00E14E8B" w:rsidRPr="00C20284" w14:paraId="2809E29B" w14:textId="77777777" w:rsidTr="00F04150">
        <w:tc>
          <w:tcPr>
            <w:tcW w:w="3870" w:type="dxa"/>
          </w:tcPr>
          <w:p w14:paraId="0878F930" w14:textId="6B20B954" w:rsidR="00E14E8B" w:rsidRPr="00C20284" w:rsidRDefault="00E14E8B" w:rsidP="00E14E8B">
            <w:pPr>
              <w:tabs>
                <w:tab w:val="clear" w:pos="907"/>
                <w:tab w:val="left" w:pos="342"/>
                <w:tab w:val="left" w:pos="1239"/>
              </w:tabs>
              <w:ind w:left="702"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 xml:space="preserve">   </w:t>
            </w:r>
            <w:r w:rsidRPr="00F04150">
              <w:rPr>
                <w:rFonts w:ascii="Angsana New" w:hAnsi="Angsana New"/>
                <w:color w:val="000000"/>
                <w:sz w:val="24"/>
                <w:szCs w:val="24"/>
              </w:rPr>
              <w:t>Chochol Trostjanka LLC</w:t>
            </w:r>
          </w:p>
        </w:tc>
        <w:tc>
          <w:tcPr>
            <w:tcW w:w="265" w:type="dxa"/>
          </w:tcPr>
          <w:p w14:paraId="23FC527F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21F5A47C" w14:textId="5418D341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ธุรกิจปลูกพืชเพื่อการเกษตร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266" w:type="dxa"/>
          </w:tcPr>
          <w:p w14:paraId="67B3F46C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DB4C918" w14:textId="77777777" w:rsidR="00E14E8B" w:rsidRPr="005B74FA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B74FA">
              <w:rPr>
                <w:rFonts w:ascii="Angsana New" w:hAnsi="Angsana New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</w:tcPr>
          <w:p w14:paraId="1B939335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07832AE7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75</w:t>
            </w:r>
            <w:r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82</w:t>
            </w:r>
          </w:p>
        </w:tc>
        <w:tc>
          <w:tcPr>
            <w:tcW w:w="270" w:type="dxa"/>
          </w:tcPr>
          <w:p w14:paraId="4E11A0CE" w14:textId="77777777" w:rsidR="00E14E8B" w:rsidRPr="00C20284" w:rsidRDefault="00E14E8B" w:rsidP="00E14E8B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1552E438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-</w:t>
            </w:r>
          </w:p>
        </w:tc>
      </w:tr>
      <w:tr w:rsidR="00E14E8B" w:rsidRPr="00C20284" w14:paraId="1BF27E88" w14:textId="77777777" w:rsidTr="00F04150">
        <w:tc>
          <w:tcPr>
            <w:tcW w:w="3870" w:type="dxa"/>
          </w:tcPr>
          <w:p w14:paraId="2FB459B3" w14:textId="6172A966" w:rsidR="00E14E8B" w:rsidRPr="00C20284" w:rsidRDefault="00E14E8B" w:rsidP="00E14E8B">
            <w:pPr>
              <w:tabs>
                <w:tab w:val="clear" w:pos="907"/>
                <w:tab w:val="left" w:pos="342"/>
                <w:tab w:val="left" w:pos="1239"/>
              </w:tabs>
              <w:ind w:left="702"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 xml:space="preserve">   </w:t>
            </w:r>
            <w:r w:rsidRPr="005A20D2">
              <w:rPr>
                <w:rFonts w:ascii="Angsana New" w:hAnsi="Angsana New"/>
                <w:color w:val="000000"/>
                <w:sz w:val="24"/>
                <w:szCs w:val="24"/>
              </w:rPr>
              <w:t>Donskoy Bekon LLC</w:t>
            </w:r>
          </w:p>
        </w:tc>
        <w:tc>
          <w:tcPr>
            <w:tcW w:w="265" w:type="dxa"/>
          </w:tcPr>
          <w:p w14:paraId="34E1F115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5AEA904A" w14:textId="071F679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เลี้ยงสัตว์</w:t>
            </w:r>
          </w:p>
        </w:tc>
        <w:tc>
          <w:tcPr>
            <w:tcW w:w="266" w:type="dxa"/>
          </w:tcPr>
          <w:p w14:paraId="73AE42AB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F408783" w14:textId="77777777" w:rsidR="00E14E8B" w:rsidRPr="005B74FA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B74FA">
              <w:rPr>
                <w:rFonts w:ascii="Angsana New" w:hAnsi="Angsana New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</w:tcPr>
          <w:p w14:paraId="699BB448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15602C90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75</w:t>
            </w:r>
            <w:r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82</w:t>
            </w:r>
          </w:p>
        </w:tc>
        <w:tc>
          <w:tcPr>
            <w:tcW w:w="270" w:type="dxa"/>
          </w:tcPr>
          <w:p w14:paraId="259A5433" w14:textId="77777777" w:rsidR="00E14E8B" w:rsidRPr="00C20284" w:rsidRDefault="00E14E8B" w:rsidP="00E14E8B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2C9CF1BC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-</w:t>
            </w:r>
          </w:p>
        </w:tc>
      </w:tr>
      <w:tr w:rsidR="00E14E8B" w:rsidRPr="00C20284" w14:paraId="103C8195" w14:textId="77777777" w:rsidTr="008A7452">
        <w:tc>
          <w:tcPr>
            <w:tcW w:w="3870" w:type="dxa"/>
          </w:tcPr>
          <w:p w14:paraId="5D1E6774" w14:textId="30866E62" w:rsidR="00E14E8B" w:rsidRPr="00C20284" w:rsidRDefault="00E14E8B" w:rsidP="00E14E8B">
            <w:pPr>
              <w:tabs>
                <w:tab w:val="clear" w:pos="907"/>
                <w:tab w:val="left" w:pos="342"/>
                <w:tab w:val="left" w:pos="1239"/>
              </w:tabs>
              <w:ind w:left="702"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9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 xml:space="preserve">Farm Construction Limited </w:t>
            </w:r>
          </w:p>
        </w:tc>
        <w:tc>
          <w:tcPr>
            <w:tcW w:w="265" w:type="dxa"/>
          </w:tcPr>
          <w:p w14:paraId="7273BD88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5D3AF5ED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รับเหมาก่อสร้างฟาร์มสุกร</w:t>
            </w:r>
          </w:p>
        </w:tc>
        <w:tc>
          <w:tcPr>
            <w:tcW w:w="266" w:type="dxa"/>
          </w:tcPr>
          <w:p w14:paraId="39F9781D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3281C368" w14:textId="77777777" w:rsidR="00E14E8B" w:rsidRPr="005B74FA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B74FA">
              <w:rPr>
                <w:rFonts w:ascii="Angsana New" w:hAnsi="Angsana New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</w:tcPr>
          <w:p w14:paraId="37324293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1E30DA6B" w14:textId="0ED8DA21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75</w:t>
            </w:r>
            <w:r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82</w:t>
            </w:r>
          </w:p>
        </w:tc>
        <w:tc>
          <w:tcPr>
            <w:tcW w:w="270" w:type="dxa"/>
          </w:tcPr>
          <w:p w14:paraId="53380C9E" w14:textId="77777777" w:rsidR="00E14E8B" w:rsidRPr="00C20284" w:rsidRDefault="00E14E8B" w:rsidP="00E14E8B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2848E9C2" w14:textId="40CB4F02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75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82</w:t>
            </w:r>
          </w:p>
        </w:tc>
      </w:tr>
      <w:tr w:rsidR="00E14E8B" w:rsidRPr="00C20284" w14:paraId="5579316F" w14:textId="77777777" w:rsidTr="008A7452">
        <w:tc>
          <w:tcPr>
            <w:tcW w:w="3870" w:type="dxa"/>
          </w:tcPr>
          <w:p w14:paraId="7C43FD41" w14:textId="29AAA736" w:rsidR="00E14E8B" w:rsidRPr="00C20284" w:rsidRDefault="00E14E8B" w:rsidP="00E14E8B">
            <w:pPr>
              <w:tabs>
                <w:tab w:val="clear" w:pos="227"/>
                <w:tab w:val="clear" w:pos="1644"/>
                <w:tab w:val="left" w:pos="1510"/>
              </w:tabs>
              <w:ind w:right="-198" w:firstLine="13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Liability Company</w:t>
            </w:r>
          </w:p>
        </w:tc>
        <w:tc>
          <w:tcPr>
            <w:tcW w:w="265" w:type="dxa"/>
          </w:tcPr>
          <w:p w14:paraId="5757956E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560C8FAD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6" w:type="dxa"/>
          </w:tcPr>
          <w:p w14:paraId="3AF0BD35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40978088" w14:textId="77777777" w:rsidR="00E14E8B" w:rsidRPr="005B74FA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</w:tcPr>
          <w:p w14:paraId="0F2AB8ED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75051591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5F1941BA" w14:textId="77777777" w:rsidR="00E14E8B" w:rsidRPr="00C20284" w:rsidRDefault="00E14E8B" w:rsidP="00E14E8B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66FB65B1" w14:textId="73AFF808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E14E8B" w:rsidRPr="00C20284" w14:paraId="02DE5B50" w14:textId="77777777" w:rsidTr="008A7452">
        <w:tc>
          <w:tcPr>
            <w:tcW w:w="3870" w:type="dxa"/>
            <w:vAlign w:val="bottom"/>
          </w:tcPr>
          <w:p w14:paraId="256A4C03" w14:textId="7AF4D9AC" w:rsidR="00E14E8B" w:rsidRPr="00C20284" w:rsidRDefault="00E14E8B" w:rsidP="00E14E8B">
            <w:pPr>
              <w:tabs>
                <w:tab w:val="clear" w:pos="680"/>
                <w:tab w:val="clear" w:pos="907"/>
                <w:tab w:val="left" w:pos="342"/>
                <w:tab w:val="left" w:pos="702"/>
                <w:tab w:val="left" w:pos="1239"/>
              </w:tabs>
              <w:ind w:left="702"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10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 xml:space="preserve"> Finagro ASP </w:t>
            </w:r>
          </w:p>
        </w:tc>
        <w:tc>
          <w:tcPr>
            <w:tcW w:w="265" w:type="dxa"/>
          </w:tcPr>
          <w:p w14:paraId="79F2DD03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7515B8B1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ให้บริการด้านการเงิน</w:t>
            </w:r>
          </w:p>
        </w:tc>
        <w:tc>
          <w:tcPr>
            <w:tcW w:w="266" w:type="dxa"/>
          </w:tcPr>
          <w:p w14:paraId="5D5B6133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15ACC7F5" w14:textId="77777777" w:rsidR="00E14E8B" w:rsidRPr="005B74FA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B74FA">
              <w:rPr>
                <w:rFonts w:ascii="Angsana New" w:hAnsi="Angsana New"/>
                <w:sz w:val="24"/>
                <w:szCs w:val="24"/>
                <w:cs/>
              </w:rPr>
              <w:t>เดนมาร์ก</w:t>
            </w:r>
          </w:p>
        </w:tc>
        <w:tc>
          <w:tcPr>
            <w:tcW w:w="251" w:type="dxa"/>
          </w:tcPr>
          <w:p w14:paraId="207FC119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84" w:type="dxa"/>
          </w:tcPr>
          <w:p w14:paraId="601F8D4F" w14:textId="45C97DE9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75</w:t>
            </w:r>
            <w:r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82</w:t>
            </w:r>
          </w:p>
        </w:tc>
        <w:tc>
          <w:tcPr>
            <w:tcW w:w="270" w:type="dxa"/>
          </w:tcPr>
          <w:p w14:paraId="357CF680" w14:textId="77777777" w:rsidR="00E14E8B" w:rsidRPr="00C20284" w:rsidRDefault="00E14E8B" w:rsidP="00E14E8B">
            <w:pPr>
              <w:ind w:right="-108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65" w:type="dxa"/>
          </w:tcPr>
          <w:p w14:paraId="16096E6F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75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82</w:t>
            </w:r>
          </w:p>
        </w:tc>
      </w:tr>
      <w:tr w:rsidR="00E14E8B" w:rsidRPr="00C20284" w14:paraId="7BA35B69" w14:textId="77777777" w:rsidTr="008A7452">
        <w:tc>
          <w:tcPr>
            <w:tcW w:w="4135" w:type="dxa"/>
            <w:gridSpan w:val="2"/>
          </w:tcPr>
          <w:p w14:paraId="2761CE60" w14:textId="73179C2A" w:rsidR="00E14E8B" w:rsidRPr="00C20284" w:rsidRDefault="00E14E8B" w:rsidP="00E14E8B">
            <w:pPr>
              <w:tabs>
                <w:tab w:val="left" w:pos="612"/>
              </w:tabs>
              <w:ind w:left="702" w:right="-135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11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 xml:space="preserve"> Kornevo Limited Liability Company</w:t>
            </w:r>
          </w:p>
        </w:tc>
        <w:tc>
          <w:tcPr>
            <w:tcW w:w="2705" w:type="dxa"/>
          </w:tcPr>
          <w:p w14:paraId="6E370933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เลี้ยงสัตว์</w:t>
            </w:r>
          </w:p>
        </w:tc>
        <w:tc>
          <w:tcPr>
            <w:tcW w:w="266" w:type="dxa"/>
          </w:tcPr>
          <w:p w14:paraId="5068CF94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5FF049E3" w14:textId="77777777" w:rsidR="00E14E8B" w:rsidRPr="005B74FA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B74FA">
              <w:rPr>
                <w:rFonts w:ascii="Angsana New" w:hAnsi="Angsana New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</w:tcPr>
          <w:p w14:paraId="204F839A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25786145" w14:textId="5DF0332D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75</w:t>
            </w:r>
            <w:r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82</w:t>
            </w:r>
          </w:p>
        </w:tc>
        <w:tc>
          <w:tcPr>
            <w:tcW w:w="270" w:type="dxa"/>
          </w:tcPr>
          <w:p w14:paraId="163861FF" w14:textId="77777777" w:rsidR="00E14E8B" w:rsidRPr="00C20284" w:rsidRDefault="00E14E8B" w:rsidP="00E14E8B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0C142385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75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82</w:t>
            </w:r>
          </w:p>
        </w:tc>
      </w:tr>
      <w:tr w:rsidR="00E14E8B" w:rsidRPr="00C20284" w14:paraId="69D5781C" w14:textId="77777777" w:rsidTr="008A7452">
        <w:tc>
          <w:tcPr>
            <w:tcW w:w="3870" w:type="dxa"/>
          </w:tcPr>
          <w:p w14:paraId="44F6D0E4" w14:textId="79E4CA7B" w:rsidR="00E14E8B" w:rsidRPr="00C20284" w:rsidRDefault="00E14E8B" w:rsidP="00E14E8B">
            <w:pPr>
              <w:tabs>
                <w:tab w:val="left" w:pos="162"/>
                <w:tab w:val="left" w:pos="612"/>
              </w:tabs>
              <w:ind w:left="702" w:right="-198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12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 xml:space="preserve">) Management Company RBPI </w:t>
            </w:r>
          </w:p>
        </w:tc>
        <w:tc>
          <w:tcPr>
            <w:tcW w:w="265" w:type="dxa"/>
          </w:tcPr>
          <w:p w14:paraId="4BB89D82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047F6689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266" w:type="dxa"/>
          </w:tcPr>
          <w:p w14:paraId="268D553C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170BB2DF" w14:textId="77777777" w:rsidR="00E14E8B" w:rsidRPr="005B74FA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B74FA">
              <w:rPr>
                <w:rFonts w:ascii="Angsana New" w:hAnsi="Angsana New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</w:tcPr>
          <w:p w14:paraId="36D9C0D8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5AC80246" w14:textId="62E835E3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75</w:t>
            </w:r>
            <w:r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82</w:t>
            </w:r>
          </w:p>
        </w:tc>
        <w:tc>
          <w:tcPr>
            <w:tcW w:w="270" w:type="dxa"/>
          </w:tcPr>
          <w:p w14:paraId="460C0F2C" w14:textId="77777777" w:rsidR="00E14E8B" w:rsidRPr="00C20284" w:rsidRDefault="00E14E8B" w:rsidP="00E14E8B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57AED95C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75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82</w:t>
            </w:r>
          </w:p>
        </w:tc>
      </w:tr>
      <w:tr w:rsidR="00E14E8B" w:rsidRPr="00C20284" w14:paraId="64BA854E" w14:textId="77777777" w:rsidTr="008A7452">
        <w:tc>
          <w:tcPr>
            <w:tcW w:w="3870" w:type="dxa"/>
            <w:vAlign w:val="bottom"/>
          </w:tcPr>
          <w:p w14:paraId="3D6DB445" w14:textId="77777777" w:rsidR="00E14E8B" w:rsidRPr="00C20284" w:rsidRDefault="00E14E8B" w:rsidP="00E14E8B">
            <w:pPr>
              <w:tabs>
                <w:tab w:val="clear" w:pos="227"/>
                <w:tab w:val="clear" w:pos="1644"/>
                <w:tab w:val="left" w:pos="1510"/>
              </w:tabs>
              <w:ind w:right="-198" w:firstLine="1311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Group Limited Liability Company</w:t>
            </w:r>
          </w:p>
        </w:tc>
        <w:tc>
          <w:tcPr>
            <w:tcW w:w="265" w:type="dxa"/>
          </w:tcPr>
          <w:p w14:paraId="34A99CB3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69ED4C80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4F9CC3A9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4C0AF938" w14:textId="77777777" w:rsidR="00E14E8B" w:rsidRPr="005B74FA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5C07B67A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84" w:type="dxa"/>
          </w:tcPr>
          <w:p w14:paraId="2EF05E0F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565522F7" w14:textId="77777777" w:rsidR="00E14E8B" w:rsidRPr="00C20284" w:rsidRDefault="00E14E8B" w:rsidP="00E14E8B">
            <w:pPr>
              <w:ind w:right="-108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65" w:type="dxa"/>
          </w:tcPr>
          <w:p w14:paraId="1B2B3C71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E14E8B" w:rsidRPr="00C20284" w14:paraId="31494F05" w14:textId="77777777" w:rsidTr="00B1076F">
        <w:tc>
          <w:tcPr>
            <w:tcW w:w="3870" w:type="dxa"/>
          </w:tcPr>
          <w:p w14:paraId="3F3974B4" w14:textId="3795B832" w:rsidR="00E14E8B" w:rsidRPr="00C20284" w:rsidRDefault="00E14E8B" w:rsidP="00E14E8B">
            <w:pPr>
              <w:tabs>
                <w:tab w:val="clear" w:pos="907"/>
                <w:tab w:val="left" w:pos="342"/>
                <w:tab w:val="left" w:pos="1248"/>
              </w:tabs>
              <w:ind w:left="702"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13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A812E5">
              <w:rPr>
                <w:rFonts w:ascii="Angsana New" w:hAnsi="Angsana New"/>
                <w:color w:val="000000"/>
                <w:sz w:val="24"/>
                <w:szCs w:val="24"/>
              </w:rPr>
              <w:t>Mjaso-Sojuz T LLC</w:t>
            </w:r>
          </w:p>
        </w:tc>
        <w:tc>
          <w:tcPr>
            <w:tcW w:w="265" w:type="dxa"/>
          </w:tcPr>
          <w:p w14:paraId="1A3EEA0B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7AA57ADD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กิจการลงทุน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266" w:type="dxa"/>
          </w:tcPr>
          <w:p w14:paraId="39676C71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4FB80424" w14:textId="77777777" w:rsidR="00E14E8B" w:rsidRPr="005B74FA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B74FA">
              <w:rPr>
                <w:rFonts w:ascii="Angsana New" w:hAnsi="Angsana New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</w:tcPr>
          <w:p w14:paraId="6183B1CB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144894FC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75</w:t>
            </w:r>
            <w:r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82</w:t>
            </w:r>
          </w:p>
        </w:tc>
        <w:tc>
          <w:tcPr>
            <w:tcW w:w="270" w:type="dxa"/>
          </w:tcPr>
          <w:p w14:paraId="3F885207" w14:textId="77777777" w:rsidR="00E14E8B" w:rsidRPr="00C20284" w:rsidRDefault="00E14E8B" w:rsidP="00E14E8B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6BBF9F25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-</w:t>
            </w:r>
          </w:p>
        </w:tc>
      </w:tr>
      <w:tr w:rsidR="00E14E8B" w:rsidRPr="00C20284" w14:paraId="1253E88C" w14:textId="77777777" w:rsidTr="00B1076F">
        <w:tc>
          <w:tcPr>
            <w:tcW w:w="3870" w:type="dxa"/>
          </w:tcPr>
          <w:p w14:paraId="646940F7" w14:textId="44434C53" w:rsidR="00E14E8B" w:rsidRPr="00C20284" w:rsidRDefault="00E14E8B" w:rsidP="00E14E8B">
            <w:pPr>
              <w:tabs>
                <w:tab w:val="clear" w:pos="907"/>
                <w:tab w:val="left" w:pos="342"/>
              </w:tabs>
              <w:ind w:left="702"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59127A">
              <w:rPr>
                <w:rFonts w:ascii="Angsana New" w:hAnsi="Angsana New"/>
                <w:color w:val="000000"/>
                <w:sz w:val="24"/>
                <w:szCs w:val="24"/>
              </w:rPr>
              <w:t>MPK Belgorod </w:t>
            </w:r>
            <w:r w:rsidRPr="00A812E5">
              <w:rPr>
                <w:rFonts w:ascii="Angsana New" w:hAnsi="Angsana New"/>
                <w:color w:val="000000"/>
                <w:sz w:val="24"/>
                <w:szCs w:val="24"/>
              </w:rPr>
              <w:t>LLC</w:t>
            </w:r>
          </w:p>
        </w:tc>
        <w:tc>
          <w:tcPr>
            <w:tcW w:w="265" w:type="dxa"/>
          </w:tcPr>
          <w:p w14:paraId="34EE2EE1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30893DD7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กิจการลงทุน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266" w:type="dxa"/>
          </w:tcPr>
          <w:p w14:paraId="1C161B41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17203E4B" w14:textId="77777777" w:rsidR="00E14E8B" w:rsidRPr="005B74FA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B74FA">
              <w:rPr>
                <w:rFonts w:ascii="Angsana New" w:hAnsi="Angsana New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</w:tcPr>
          <w:p w14:paraId="4B028721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3B06EC8F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75</w:t>
            </w:r>
            <w:r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82</w:t>
            </w:r>
          </w:p>
        </w:tc>
        <w:tc>
          <w:tcPr>
            <w:tcW w:w="270" w:type="dxa"/>
          </w:tcPr>
          <w:p w14:paraId="13ADEF30" w14:textId="77777777" w:rsidR="00E14E8B" w:rsidRPr="00C20284" w:rsidRDefault="00E14E8B" w:rsidP="00E14E8B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12BDB19F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-</w:t>
            </w:r>
          </w:p>
        </w:tc>
      </w:tr>
      <w:tr w:rsidR="00E14E8B" w:rsidRPr="00C20284" w14:paraId="5F6825D0" w14:textId="77777777" w:rsidTr="008A7452">
        <w:tc>
          <w:tcPr>
            <w:tcW w:w="3870" w:type="dxa"/>
            <w:vAlign w:val="bottom"/>
          </w:tcPr>
          <w:p w14:paraId="6298DB66" w14:textId="41F01BE0" w:rsidR="00E14E8B" w:rsidRPr="00C20284" w:rsidRDefault="00E14E8B" w:rsidP="00E14E8B">
            <w:pPr>
              <w:tabs>
                <w:tab w:val="clear" w:pos="680"/>
                <w:tab w:val="left" w:pos="162"/>
              </w:tabs>
              <w:ind w:left="702" w:right="-198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 xml:space="preserve"> NNPP Limited Liability Company</w:t>
            </w:r>
          </w:p>
        </w:tc>
        <w:tc>
          <w:tcPr>
            <w:tcW w:w="265" w:type="dxa"/>
          </w:tcPr>
          <w:p w14:paraId="1D25BEA2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4C0F19E1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เลี้ยงสัตว์</w:t>
            </w:r>
          </w:p>
        </w:tc>
        <w:tc>
          <w:tcPr>
            <w:tcW w:w="266" w:type="dxa"/>
          </w:tcPr>
          <w:p w14:paraId="7A609C16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6750DF8B" w14:textId="77777777" w:rsidR="00E14E8B" w:rsidRPr="005B74FA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B74FA">
              <w:rPr>
                <w:rFonts w:ascii="Angsana New" w:hAnsi="Angsana New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</w:tcPr>
          <w:p w14:paraId="249CB289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84" w:type="dxa"/>
          </w:tcPr>
          <w:p w14:paraId="2A79FFD9" w14:textId="01683EEE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75</w:t>
            </w:r>
            <w:r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82</w:t>
            </w:r>
          </w:p>
        </w:tc>
        <w:tc>
          <w:tcPr>
            <w:tcW w:w="270" w:type="dxa"/>
          </w:tcPr>
          <w:p w14:paraId="2558E5A6" w14:textId="77777777" w:rsidR="00E14E8B" w:rsidRPr="00C20284" w:rsidRDefault="00E14E8B" w:rsidP="00E14E8B">
            <w:pPr>
              <w:ind w:right="-108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65" w:type="dxa"/>
          </w:tcPr>
          <w:p w14:paraId="5E6EE586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75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82</w:t>
            </w:r>
          </w:p>
        </w:tc>
      </w:tr>
      <w:tr w:rsidR="00E14E8B" w:rsidRPr="00C20284" w14:paraId="7642C8A0" w14:textId="77777777" w:rsidTr="008A7452">
        <w:tc>
          <w:tcPr>
            <w:tcW w:w="4135" w:type="dxa"/>
            <w:gridSpan w:val="2"/>
            <w:vAlign w:val="bottom"/>
          </w:tcPr>
          <w:p w14:paraId="397F7820" w14:textId="336A3532" w:rsidR="00E14E8B" w:rsidRPr="00C20284" w:rsidRDefault="00E14E8B" w:rsidP="00E14E8B">
            <w:pPr>
              <w:tabs>
                <w:tab w:val="left" w:pos="612"/>
              </w:tabs>
              <w:ind w:left="702" w:right="-135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 xml:space="preserve"> NNPP-</w:t>
            </w: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 xml:space="preserve"> Limited Liability Company</w:t>
            </w:r>
          </w:p>
        </w:tc>
        <w:tc>
          <w:tcPr>
            <w:tcW w:w="2705" w:type="dxa"/>
          </w:tcPr>
          <w:p w14:paraId="6A303C1D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เลี้ยงสัตว์</w:t>
            </w:r>
          </w:p>
        </w:tc>
        <w:tc>
          <w:tcPr>
            <w:tcW w:w="266" w:type="dxa"/>
          </w:tcPr>
          <w:p w14:paraId="577F123B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40EB3847" w14:textId="77777777" w:rsidR="00E14E8B" w:rsidRPr="005B74FA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B74FA">
              <w:rPr>
                <w:rFonts w:ascii="Angsana New" w:hAnsi="Angsana New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</w:tcPr>
          <w:p w14:paraId="1ADAC347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84" w:type="dxa"/>
          </w:tcPr>
          <w:p w14:paraId="55823935" w14:textId="1742CE6F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75</w:t>
            </w:r>
            <w:r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82</w:t>
            </w:r>
          </w:p>
        </w:tc>
        <w:tc>
          <w:tcPr>
            <w:tcW w:w="270" w:type="dxa"/>
          </w:tcPr>
          <w:p w14:paraId="7FD98BDA" w14:textId="77777777" w:rsidR="00E14E8B" w:rsidRPr="00C20284" w:rsidRDefault="00E14E8B" w:rsidP="00E14E8B">
            <w:pPr>
              <w:ind w:right="-108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65" w:type="dxa"/>
          </w:tcPr>
          <w:p w14:paraId="57D73616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75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82</w:t>
            </w:r>
          </w:p>
        </w:tc>
      </w:tr>
      <w:tr w:rsidR="00E14E8B" w:rsidRPr="00C20284" w14:paraId="16A15C7C" w14:textId="77777777" w:rsidTr="008A7452">
        <w:tc>
          <w:tcPr>
            <w:tcW w:w="3870" w:type="dxa"/>
            <w:vAlign w:val="bottom"/>
          </w:tcPr>
          <w:p w14:paraId="7B178BC5" w14:textId="0152E7DE" w:rsidR="00E14E8B" w:rsidRPr="00C20284" w:rsidRDefault="00E14E8B" w:rsidP="00E14E8B">
            <w:pPr>
              <w:tabs>
                <w:tab w:val="left" w:pos="612"/>
              </w:tabs>
              <w:ind w:left="702" w:right="-198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 xml:space="preserve"> Pravdinsk Pig Production Joint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5" w:type="dxa"/>
          </w:tcPr>
          <w:p w14:paraId="515A0944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0622438F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เลี้ยงสัตว์</w:t>
            </w:r>
          </w:p>
        </w:tc>
        <w:tc>
          <w:tcPr>
            <w:tcW w:w="266" w:type="dxa"/>
          </w:tcPr>
          <w:p w14:paraId="6B866DDC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1F317182" w14:textId="77777777" w:rsidR="00E14E8B" w:rsidRPr="005B74FA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B74FA">
              <w:rPr>
                <w:rFonts w:ascii="Angsana New" w:hAnsi="Angsana New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</w:tcPr>
          <w:p w14:paraId="46DC40F2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84" w:type="dxa"/>
          </w:tcPr>
          <w:p w14:paraId="0AB47103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75</w:t>
            </w:r>
            <w:r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82</w:t>
            </w:r>
          </w:p>
        </w:tc>
        <w:tc>
          <w:tcPr>
            <w:tcW w:w="270" w:type="dxa"/>
          </w:tcPr>
          <w:p w14:paraId="4760458C" w14:textId="77777777" w:rsidR="00E14E8B" w:rsidRPr="00C20284" w:rsidRDefault="00E14E8B" w:rsidP="00E14E8B">
            <w:pPr>
              <w:ind w:right="-108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65" w:type="dxa"/>
          </w:tcPr>
          <w:p w14:paraId="5358F44F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75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82</w:t>
            </w:r>
          </w:p>
        </w:tc>
      </w:tr>
      <w:tr w:rsidR="00E14E8B" w:rsidRPr="00C20284" w14:paraId="5B43B009" w14:textId="77777777" w:rsidTr="008A7452">
        <w:tc>
          <w:tcPr>
            <w:tcW w:w="3870" w:type="dxa"/>
          </w:tcPr>
          <w:p w14:paraId="4765B619" w14:textId="6317CCBD" w:rsidR="00E14E8B" w:rsidRPr="00C20284" w:rsidRDefault="00E14E8B" w:rsidP="00E14E8B">
            <w:pPr>
              <w:tabs>
                <w:tab w:val="clear" w:pos="227"/>
                <w:tab w:val="clear" w:pos="1644"/>
                <w:tab w:val="left" w:pos="1509"/>
              </w:tabs>
              <w:ind w:right="-198" w:firstLine="1311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Stock Company</w:t>
            </w:r>
          </w:p>
        </w:tc>
        <w:tc>
          <w:tcPr>
            <w:tcW w:w="265" w:type="dxa"/>
          </w:tcPr>
          <w:p w14:paraId="2407A7A3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54B6E7CA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6" w:type="dxa"/>
          </w:tcPr>
          <w:p w14:paraId="07E7067B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44F044D8" w14:textId="77777777" w:rsidR="00E14E8B" w:rsidRPr="005B74FA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</w:tcPr>
          <w:p w14:paraId="508DFA18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71C04C93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94685C8" w14:textId="77777777" w:rsidR="00E14E8B" w:rsidRPr="00C20284" w:rsidRDefault="00E14E8B" w:rsidP="00E14E8B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21873687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6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14E8B" w:rsidRPr="00C20284" w14:paraId="5067D0E8" w14:textId="77777777" w:rsidTr="00894C84">
        <w:tc>
          <w:tcPr>
            <w:tcW w:w="3870" w:type="dxa"/>
          </w:tcPr>
          <w:p w14:paraId="0C581829" w14:textId="77777777" w:rsidR="00E14E8B" w:rsidRPr="00C20284" w:rsidRDefault="00E14E8B" w:rsidP="00E14E8B">
            <w:pPr>
              <w:tabs>
                <w:tab w:val="clear" w:pos="227"/>
                <w:tab w:val="clear" w:pos="1644"/>
                <w:tab w:val="left" w:pos="1509"/>
              </w:tabs>
              <w:ind w:right="-198" w:firstLine="1311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(เดิมชื่อ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Pravdinsk Pig Production</w:t>
            </w:r>
          </w:p>
        </w:tc>
        <w:tc>
          <w:tcPr>
            <w:tcW w:w="265" w:type="dxa"/>
          </w:tcPr>
          <w:p w14:paraId="2AA3A068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624D8282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6" w:type="dxa"/>
          </w:tcPr>
          <w:p w14:paraId="52948F11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284150D9" w14:textId="77777777" w:rsidR="00E14E8B" w:rsidRPr="005B74FA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</w:tcPr>
          <w:p w14:paraId="6CC76E38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39DC4EEF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3CCF293" w14:textId="77777777" w:rsidR="00E14E8B" w:rsidRPr="00C20284" w:rsidRDefault="00E14E8B" w:rsidP="00E14E8B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7882E3BD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6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14E8B" w:rsidRPr="00C20284" w14:paraId="420CF7C8" w14:textId="77777777" w:rsidTr="00894C84">
        <w:tc>
          <w:tcPr>
            <w:tcW w:w="3870" w:type="dxa"/>
          </w:tcPr>
          <w:p w14:paraId="3DA0D5C0" w14:textId="63C2BF59" w:rsidR="00E14E8B" w:rsidRPr="00C20284" w:rsidRDefault="00E14E8B" w:rsidP="00E14E8B">
            <w:pPr>
              <w:tabs>
                <w:tab w:val="clear" w:pos="227"/>
                <w:tab w:val="clear" w:pos="1644"/>
                <w:tab w:val="left" w:pos="1509"/>
              </w:tabs>
              <w:ind w:right="-198" w:firstLine="1311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Closed Joint Stock Company)</w:t>
            </w:r>
          </w:p>
        </w:tc>
        <w:tc>
          <w:tcPr>
            <w:tcW w:w="265" w:type="dxa"/>
          </w:tcPr>
          <w:p w14:paraId="5E34F31A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305F09CF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6" w:type="dxa"/>
          </w:tcPr>
          <w:p w14:paraId="49080A1D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5478D20D" w14:textId="77777777" w:rsidR="00E14E8B" w:rsidRPr="005B74FA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</w:tcPr>
          <w:p w14:paraId="3A1F1C8E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569759A3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756AB31" w14:textId="77777777" w:rsidR="00E14E8B" w:rsidRPr="00C20284" w:rsidRDefault="00E14E8B" w:rsidP="00E14E8B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22F23CA3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6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14E8B" w:rsidRPr="00C20284" w14:paraId="59C508C6" w14:textId="77777777" w:rsidTr="008A7452">
        <w:tc>
          <w:tcPr>
            <w:tcW w:w="4135" w:type="dxa"/>
            <w:gridSpan w:val="2"/>
            <w:vAlign w:val="bottom"/>
          </w:tcPr>
          <w:p w14:paraId="4EC51EB0" w14:textId="46D22662" w:rsidR="00E14E8B" w:rsidRPr="00C20284" w:rsidRDefault="00E14E8B" w:rsidP="00E14E8B">
            <w:pPr>
              <w:tabs>
                <w:tab w:val="left" w:pos="612"/>
              </w:tabs>
              <w:ind w:left="702" w:right="-135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 xml:space="preserve"> Pravdinsk Pig Production-</w:t>
            </w: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705" w:type="dxa"/>
          </w:tcPr>
          <w:p w14:paraId="7B372278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เลี้ยงสัตว์</w:t>
            </w:r>
          </w:p>
        </w:tc>
        <w:tc>
          <w:tcPr>
            <w:tcW w:w="266" w:type="dxa"/>
          </w:tcPr>
          <w:p w14:paraId="0D326250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60F24F55" w14:textId="77777777" w:rsidR="00E14E8B" w:rsidRPr="005B74FA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B74FA">
              <w:rPr>
                <w:rFonts w:ascii="Angsana New" w:hAnsi="Angsana New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</w:tcPr>
          <w:p w14:paraId="4ADA5987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84" w:type="dxa"/>
          </w:tcPr>
          <w:p w14:paraId="35A96E3B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75</w:t>
            </w:r>
            <w:r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82</w:t>
            </w:r>
          </w:p>
        </w:tc>
        <w:tc>
          <w:tcPr>
            <w:tcW w:w="270" w:type="dxa"/>
          </w:tcPr>
          <w:p w14:paraId="3FF68D46" w14:textId="77777777" w:rsidR="00E14E8B" w:rsidRPr="00C20284" w:rsidRDefault="00E14E8B" w:rsidP="00E14E8B">
            <w:pPr>
              <w:ind w:right="-108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65" w:type="dxa"/>
          </w:tcPr>
          <w:p w14:paraId="709686FA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75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82</w:t>
            </w:r>
          </w:p>
        </w:tc>
      </w:tr>
      <w:tr w:rsidR="00E14E8B" w:rsidRPr="00C20284" w14:paraId="27B6558B" w14:textId="77777777" w:rsidTr="008A7452">
        <w:tc>
          <w:tcPr>
            <w:tcW w:w="3870" w:type="dxa"/>
          </w:tcPr>
          <w:p w14:paraId="76EE79C1" w14:textId="77777777" w:rsidR="00E14E8B" w:rsidRPr="00C20284" w:rsidRDefault="00E14E8B" w:rsidP="00E14E8B">
            <w:pPr>
              <w:tabs>
                <w:tab w:val="clear" w:pos="227"/>
                <w:tab w:val="clear" w:pos="1644"/>
                <w:tab w:val="left" w:pos="1509"/>
              </w:tabs>
              <w:ind w:right="-198" w:firstLine="1330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Limited Liability Company</w:t>
            </w:r>
          </w:p>
        </w:tc>
        <w:tc>
          <w:tcPr>
            <w:tcW w:w="265" w:type="dxa"/>
          </w:tcPr>
          <w:p w14:paraId="35C1DB8C" w14:textId="77777777" w:rsidR="00E14E8B" w:rsidRPr="00C20284" w:rsidRDefault="00E14E8B" w:rsidP="00E14E8B">
            <w:pPr>
              <w:spacing w:line="240" w:lineRule="auto"/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69105C34" w14:textId="77777777" w:rsidR="00E14E8B" w:rsidRPr="00C20284" w:rsidRDefault="00E14E8B" w:rsidP="00E14E8B">
            <w:pPr>
              <w:spacing w:line="240" w:lineRule="auto"/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6" w:type="dxa"/>
          </w:tcPr>
          <w:p w14:paraId="33AE28A2" w14:textId="77777777" w:rsidR="00E14E8B" w:rsidRPr="00C20284" w:rsidRDefault="00E14E8B" w:rsidP="00E14E8B">
            <w:pPr>
              <w:spacing w:line="240" w:lineRule="auto"/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3B599E5A" w14:textId="77777777" w:rsidR="00E14E8B" w:rsidRPr="005B74FA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</w:tcPr>
          <w:p w14:paraId="781CB1D1" w14:textId="77777777" w:rsidR="00E14E8B" w:rsidRPr="00C20284" w:rsidRDefault="00E14E8B" w:rsidP="00E14E8B">
            <w:pPr>
              <w:tabs>
                <w:tab w:val="decimal" w:pos="481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7FDE97EE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19779327" w14:textId="77777777" w:rsidR="00E14E8B" w:rsidRPr="00C20284" w:rsidRDefault="00E14E8B" w:rsidP="00E14E8B">
            <w:pPr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1B55053A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6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14E8B" w:rsidRPr="00C20284" w14:paraId="4E5DE6F3" w14:textId="77777777" w:rsidTr="008A7452">
        <w:tc>
          <w:tcPr>
            <w:tcW w:w="3870" w:type="dxa"/>
          </w:tcPr>
          <w:p w14:paraId="18FC7650" w14:textId="07175918" w:rsidR="00E14E8B" w:rsidRPr="00C20284" w:rsidRDefault="00E14E8B" w:rsidP="00E14E8B">
            <w:pPr>
              <w:tabs>
                <w:tab w:val="clear" w:pos="454"/>
                <w:tab w:val="left" w:pos="520"/>
                <w:tab w:val="left" w:pos="612"/>
              </w:tabs>
              <w:spacing w:line="240" w:lineRule="auto"/>
              <w:ind w:left="702" w:right="-198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9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 xml:space="preserve"> RBPI Elite Seeds LLC</w:t>
            </w:r>
          </w:p>
        </w:tc>
        <w:tc>
          <w:tcPr>
            <w:tcW w:w="265" w:type="dxa"/>
          </w:tcPr>
          <w:p w14:paraId="2853931C" w14:textId="77777777" w:rsidR="00E14E8B" w:rsidRPr="00C20284" w:rsidRDefault="00E14E8B" w:rsidP="00E14E8B">
            <w:pPr>
              <w:spacing w:line="240" w:lineRule="auto"/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293F6DEB" w14:textId="77777777" w:rsidR="00E14E8B" w:rsidRPr="00C20284" w:rsidRDefault="00E14E8B" w:rsidP="00E14E8B">
            <w:pPr>
              <w:spacing w:line="240" w:lineRule="auto"/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ผลิตเมล็ดพันธุ์พืช</w:t>
            </w:r>
          </w:p>
        </w:tc>
        <w:tc>
          <w:tcPr>
            <w:tcW w:w="266" w:type="dxa"/>
          </w:tcPr>
          <w:p w14:paraId="0168948F" w14:textId="77777777" w:rsidR="00E14E8B" w:rsidRPr="00C20284" w:rsidRDefault="00E14E8B" w:rsidP="00E14E8B">
            <w:pPr>
              <w:spacing w:line="240" w:lineRule="auto"/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2417F0AB" w14:textId="77777777" w:rsidR="00E14E8B" w:rsidRPr="005B74FA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B74FA">
              <w:rPr>
                <w:rFonts w:ascii="Angsana New" w:hAnsi="Angsana New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</w:tcPr>
          <w:p w14:paraId="457884DF" w14:textId="77777777" w:rsidR="00E14E8B" w:rsidRPr="00C20284" w:rsidRDefault="00E14E8B" w:rsidP="00E14E8B">
            <w:pPr>
              <w:tabs>
                <w:tab w:val="decimal" w:pos="481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3B8E3F8F" w14:textId="78F644F9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75</w:t>
            </w:r>
            <w:r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82</w:t>
            </w:r>
          </w:p>
        </w:tc>
        <w:tc>
          <w:tcPr>
            <w:tcW w:w="270" w:type="dxa"/>
          </w:tcPr>
          <w:p w14:paraId="5B291954" w14:textId="77777777" w:rsidR="00E14E8B" w:rsidRPr="00C20284" w:rsidRDefault="00E14E8B" w:rsidP="00E14E8B">
            <w:pPr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52BD9730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6" w:right="-5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75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82</w:t>
            </w:r>
          </w:p>
        </w:tc>
      </w:tr>
      <w:tr w:rsidR="00E14E8B" w:rsidRPr="00C20284" w14:paraId="054AE47F" w14:textId="77777777" w:rsidTr="008A7452">
        <w:tc>
          <w:tcPr>
            <w:tcW w:w="3870" w:type="dxa"/>
            <w:vAlign w:val="bottom"/>
          </w:tcPr>
          <w:p w14:paraId="0371E24E" w14:textId="25C198E1" w:rsidR="00E14E8B" w:rsidRPr="00C20284" w:rsidRDefault="00E14E8B" w:rsidP="00E14E8B">
            <w:pPr>
              <w:tabs>
                <w:tab w:val="clear" w:pos="907"/>
                <w:tab w:val="left" w:pos="612"/>
                <w:tab w:val="left" w:pos="1152"/>
              </w:tabs>
              <w:ind w:left="702" w:right="-198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0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 xml:space="preserve"> RBPI Partner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East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 xml:space="preserve"> LLC</w:t>
            </w:r>
          </w:p>
        </w:tc>
        <w:tc>
          <w:tcPr>
            <w:tcW w:w="265" w:type="dxa"/>
          </w:tcPr>
          <w:p w14:paraId="43037EA3" w14:textId="77777777" w:rsidR="00E14E8B" w:rsidRPr="00C20284" w:rsidRDefault="00E14E8B" w:rsidP="00E14E8B">
            <w:pPr>
              <w:tabs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781E04CF" w14:textId="57022D50" w:rsidR="00E14E8B" w:rsidRPr="00C20284" w:rsidRDefault="00E14E8B" w:rsidP="00E14E8B">
            <w:pPr>
              <w:tabs>
                <w:tab w:val="left" w:pos="79"/>
              </w:tabs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โรงชำแหล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ะ</w:t>
            </w:r>
          </w:p>
        </w:tc>
        <w:tc>
          <w:tcPr>
            <w:tcW w:w="266" w:type="dxa"/>
            <w:shd w:val="clear" w:color="auto" w:fill="auto"/>
          </w:tcPr>
          <w:p w14:paraId="32AB71FC" w14:textId="77777777" w:rsidR="00E14E8B" w:rsidRPr="00C20284" w:rsidRDefault="00E14E8B" w:rsidP="00E14E8B">
            <w:pPr>
              <w:tabs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7640A2E4" w14:textId="77777777" w:rsidR="00E14E8B" w:rsidRPr="005B74FA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B74FA">
              <w:rPr>
                <w:rFonts w:ascii="Angsana New" w:hAnsi="Angsana New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  <w:shd w:val="clear" w:color="auto" w:fill="auto"/>
          </w:tcPr>
          <w:p w14:paraId="28B5F692" w14:textId="77777777" w:rsidR="00E14E8B" w:rsidRPr="00C20284" w:rsidRDefault="00E14E8B" w:rsidP="00E14E8B">
            <w:pPr>
              <w:tabs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67C10EB0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75</w:t>
            </w:r>
            <w:r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82</w:t>
            </w:r>
          </w:p>
        </w:tc>
        <w:tc>
          <w:tcPr>
            <w:tcW w:w="270" w:type="dxa"/>
          </w:tcPr>
          <w:p w14:paraId="745D52FF" w14:textId="77777777" w:rsidR="00E14E8B" w:rsidRPr="00C20284" w:rsidRDefault="00E14E8B" w:rsidP="00E14E8B">
            <w:pPr>
              <w:tabs>
                <w:tab w:val="left" w:pos="540"/>
              </w:tabs>
              <w:ind w:right="-4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</w:tcPr>
          <w:p w14:paraId="3B45F168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-</w:t>
            </w:r>
          </w:p>
        </w:tc>
      </w:tr>
      <w:tr w:rsidR="00E14E8B" w:rsidRPr="00C20284" w14:paraId="0F01E114" w14:textId="77777777" w:rsidTr="008A7452">
        <w:tc>
          <w:tcPr>
            <w:tcW w:w="3870" w:type="dxa"/>
            <w:vAlign w:val="bottom"/>
          </w:tcPr>
          <w:p w14:paraId="252C9B14" w14:textId="0F12BB32" w:rsidR="00E14E8B" w:rsidRPr="00C20284" w:rsidRDefault="00E14E8B" w:rsidP="00E14E8B">
            <w:pPr>
              <w:tabs>
                <w:tab w:val="clear" w:pos="907"/>
                <w:tab w:val="left" w:pos="612"/>
                <w:tab w:val="left" w:pos="1152"/>
              </w:tabs>
              <w:ind w:left="702" w:right="-198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21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 xml:space="preserve"> RBPI Partner West LLC</w:t>
            </w:r>
          </w:p>
        </w:tc>
        <w:tc>
          <w:tcPr>
            <w:tcW w:w="265" w:type="dxa"/>
          </w:tcPr>
          <w:p w14:paraId="3B4617EC" w14:textId="77777777" w:rsidR="00E14E8B" w:rsidRPr="00C20284" w:rsidRDefault="00E14E8B" w:rsidP="00E14E8B">
            <w:pPr>
              <w:tabs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0B10816B" w14:textId="77777777" w:rsidR="00E14E8B" w:rsidRPr="00C20284" w:rsidRDefault="00E14E8B" w:rsidP="00E14E8B">
            <w:pPr>
              <w:tabs>
                <w:tab w:val="left" w:pos="79"/>
              </w:tabs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โรงชำแหละ</w:t>
            </w:r>
          </w:p>
        </w:tc>
        <w:tc>
          <w:tcPr>
            <w:tcW w:w="266" w:type="dxa"/>
            <w:shd w:val="clear" w:color="auto" w:fill="auto"/>
          </w:tcPr>
          <w:p w14:paraId="1341A0B1" w14:textId="77777777" w:rsidR="00E14E8B" w:rsidRPr="00C20284" w:rsidRDefault="00E14E8B" w:rsidP="00E14E8B">
            <w:pPr>
              <w:tabs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57BE7054" w14:textId="77777777" w:rsidR="00E14E8B" w:rsidRPr="005B74FA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B74FA">
              <w:rPr>
                <w:rFonts w:ascii="Angsana New" w:hAnsi="Angsana New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  <w:shd w:val="clear" w:color="auto" w:fill="auto"/>
          </w:tcPr>
          <w:p w14:paraId="3FE8320A" w14:textId="77777777" w:rsidR="00E14E8B" w:rsidRPr="00C20284" w:rsidRDefault="00E14E8B" w:rsidP="00E14E8B">
            <w:pPr>
              <w:tabs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49D47636" w14:textId="1AC10932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75</w:t>
            </w:r>
            <w:r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82</w:t>
            </w:r>
          </w:p>
        </w:tc>
        <w:tc>
          <w:tcPr>
            <w:tcW w:w="270" w:type="dxa"/>
          </w:tcPr>
          <w:p w14:paraId="76C7C184" w14:textId="77777777" w:rsidR="00E14E8B" w:rsidRPr="00C20284" w:rsidRDefault="00E14E8B" w:rsidP="00E14E8B">
            <w:pPr>
              <w:tabs>
                <w:tab w:val="left" w:pos="540"/>
              </w:tabs>
              <w:ind w:right="-4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</w:tcPr>
          <w:p w14:paraId="6857E53A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6" w:right="-56"/>
              <w:jc w:val="right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75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82</w:t>
            </w:r>
          </w:p>
        </w:tc>
      </w:tr>
      <w:tr w:rsidR="00E14E8B" w:rsidRPr="00C20284" w14:paraId="3E8BFB73" w14:textId="77777777" w:rsidTr="008A7452">
        <w:tc>
          <w:tcPr>
            <w:tcW w:w="3870" w:type="dxa"/>
            <w:vAlign w:val="bottom"/>
          </w:tcPr>
          <w:p w14:paraId="56246B2B" w14:textId="3ECEFE0A" w:rsidR="00E14E8B" w:rsidRPr="00C20284" w:rsidRDefault="00E14E8B" w:rsidP="00E14E8B">
            <w:pPr>
              <w:tabs>
                <w:tab w:val="clear" w:pos="907"/>
                <w:tab w:val="left" w:pos="612"/>
                <w:tab w:val="left" w:pos="1152"/>
              </w:tabs>
              <w:ind w:left="702" w:right="-198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22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 xml:space="preserve"> RBPI </w:t>
            </w:r>
            <w:r w:rsidRPr="00321A49">
              <w:rPr>
                <w:rFonts w:ascii="Angsana New" w:hAnsi="Angsana New"/>
                <w:color w:val="000000"/>
                <w:sz w:val="24"/>
                <w:szCs w:val="24"/>
              </w:rPr>
              <w:t>Voronezh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 xml:space="preserve"> LLC</w:t>
            </w:r>
          </w:p>
        </w:tc>
        <w:tc>
          <w:tcPr>
            <w:tcW w:w="265" w:type="dxa"/>
          </w:tcPr>
          <w:p w14:paraId="4E304595" w14:textId="77777777" w:rsidR="00E14E8B" w:rsidRPr="00C20284" w:rsidRDefault="00E14E8B" w:rsidP="00E14E8B">
            <w:pPr>
              <w:tabs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2CEA53B9" w14:textId="77777777" w:rsidR="00E14E8B" w:rsidRPr="00C20284" w:rsidRDefault="00E14E8B" w:rsidP="00E14E8B">
            <w:pPr>
              <w:tabs>
                <w:tab w:val="left" w:pos="79"/>
              </w:tabs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14888">
              <w:rPr>
                <w:rFonts w:ascii="Angsana New" w:hAnsi="Angsana New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  <w:shd w:val="clear" w:color="auto" w:fill="auto"/>
          </w:tcPr>
          <w:p w14:paraId="349ABDF1" w14:textId="77777777" w:rsidR="00E14E8B" w:rsidRPr="00C20284" w:rsidRDefault="00E14E8B" w:rsidP="00E14E8B">
            <w:pPr>
              <w:tabs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2F75A94F" w14:textId="77777777" w:rsidR="00E14E8B" w:rsidRPr="005B74FA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B74FA">
              <w:rPr>
                <w:rFonts w:ascii="Angsana New" w:hAnsi="Angsana New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  <w:shd w:val="clear" w:color="auto" w:fill="auto"/>
          </w:tcPr>
          <w:p w14:paraId="4FECFE9C" w14:textId="77777777" w:rsidR="00E14E8B" w:rsidRPr="00C20284" w:rsidRDefault="00E14E8B" w:rsidP="00E14E8B">
            <w:pPr>
              <w:tabs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51F08861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75</w:t>
            </w:r>
            <w:r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82</w:t>
            </w:r>
          </w:p>
        </w:tc>
        <w:tc>
          <w:tcPr>
            <w:tcW w:w="270" w:type="dxa"/>
          </w:tcPr>
          <w:p w14:paraId="13ACC5AF" w14:textId="77777777" w:rsidR="00E14E8B" w:rsidRPr="00C20284" w:rsidRDefault="00E14E8B" w:rsidP="00E14E8B">
            <w:pPr>
              <w:tabs>
                <w:tab w:val="left" w:pos="540"/>
              </w:tabs>
              <w:ind w:right="-4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</w:tcPr>
          <w:p w14:paraId="6628993F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-</w:t>
            </w:r>
          </w:p>
        </w:tc>
      </w:tr>
      <w:tr w:rsidR="00E14E8B" w:rsidRPr="00C20284" w14:paraId="4152909A" w14:textId="77777777" w:rsidTr="008A7452">
        <w:tc>
          <w:tcPr>
            <w:tcW w:w="3870" w:type="dxa"/>
            <w:vAlign w:val="bottom"/>
          </w:tcPr>
          <w:p w14:paraId="1B3A4465" w14:textId="1F03AB12" w:rsidR="00E14E8B" w:rsidRPr="00C20284" w:rsidRDefault="00E14E8B" w:rsidP="00E14E8B">
            <w:pPr>
              <w:tabs>
                <w:tab w:val="clear" w:pos="907"/>
                <w:tab w:val="left" w:pos="612"/>
                <w:tab w:val="left" w:pos="1152"/>
              </w:tabs>
              <w:ind w:left="702" w:right="-198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23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 xml:space="preserve"> Rechnoe Limited Liability Company</w:t>
            </w:r>
          </w:p>
        </w:tc>
        <w:tc>
          <w:tcPr>
            <w:tcW w:w="265" w:type="dxa"/>
          </w:tcPr>
          <w:p w14:paraId="255E9376" w14:textId="77777777" w:rsidR="00E14E8B" w:rsidRPr="00C20284" w:rsidRDefault="00E14E8B" w:rsidP="00E14E8B">
            <w:pPr>
              <w:tabs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5" w:type="dxa"/>
          </w:tcPr>
          <w:p w14:paraId="384BD542" w14:textId="77777777" w:rsidR="00E14E8B" w:rsidRPr="00C20284" w:rsidRDefault="00E14E8B" w:rsidP="00E14E8B">
            <w:pPr>
              <w:tabs>
                <w:tab w:val="left" w:pos="79"/>
              </w:tabs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ให้บริการจัดการของเสียชีวภาพ</w:t>
            </w:r>
          </w:p>
        </w:tc>
        <w:tc>
          <w:tcPr>
            <w:tcW w:w="266" w:type="dxa"/>
          </w:tcPr>
          <w:p w14:paraId="50411214" w14:textId="77777777" w:rsidR="00E14E8B" w:rsidRPr="00C20284" w:rsidRDefault="00E14E8B" w:rsidP="00E14E8B">
            <w:pPr>
              <w:tabs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</w:tcPr>
          <w:p w14:paraId="6B5F5F95" w14:textId="77777777" w:rsidR="00E14E8B" w:rsidRPr="005B74FA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B74FA">
              <w:rPr>
                <w:rFonts w:ascii="Angsana New" w:hAnsi="Angsana New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</w:tcPr>
          <w:p w14:paraId="44E2BA8F" w14:textId="77777777" w:rsidR="00E14E8B" w:rsidRPr="00C20284" w:rsidRDefault="00E14E8B" w:rsidP="00E14E8B">
            <w:pPr>
              <w:tabs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84" w:type="dxa"/>
          </w:tcPr>
          <w:p w14:paraId="491BDB49" w14:textId="7A8A814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75</w:t>
            </w:r>
            <w:r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82</w:t>
            </w:r>
          </w:p>
        </w:tc>
        <w:tc>
          <w:tcPr>
            <w:tcW w:w="270" w:type="dxa"/>
          </w:tcPr>
          <w:p w14:paraId="4CB86978" w14:textId="77777777" w:rsidR="00E14E8B" w:rsidRPr="00C20284" w:rsidRDefault="00E14E8B" w:rsidP="00E14E8B">
            <w:pPr>
              <w:tabs>
                <w:tab w:val="left" w:pos="540"/>
              </w:tabs>
              <w:ind w:right="-4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</w:tcPr>
          <w:p w14:paraId="59B2F44A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75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82</w:t>
            </w:r>
          </w:p>
        </w:tc>
      </w:tr>
      <w:tr w:rsidR="00E14E8B" w:rsidRPr="00C20284" w14:paraId="29DED6BD" w14:textId="77777777" w:rsidTr="008A7452">
        <w:tc>
          <w:tcPr>
            <w:tcW w:w="3870" w:type="dxa"/>
          </w:tcPr>
          <w:p w14:paraId="178235FF" w14:textId="760166A8" w:rsidR="00E14E8B" w:rsidRPr="00C20284" w:rsidRDefault="00E14E8B" w:rsidP="00E14E8B">
            <w:pPr>
              <w:tabs>
                <w:tab w:val="clear" w:pos="680"/>
                <w:tab w:val="clear" w:pos="1644"/>
                <w:tab w:val="left" w:pos="162"/>
                <w:tab w:val="left" w:pos="612"/>
                <w:tab w:val="left" w:pos="702"/>
                <w:tab w:val="left" w:pos="1425"/>
              </w:tabs>
              <w:ind w:left="1422" w:right="-198" w:hanging="117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</w:t>
            </w:r>
            <w:r w:rsidRPr="00C20284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Pr="00C20284">
              <w:rPr>
                <w:rFonts w:ascii="Angsana New" w:hAnsi="Angsana New"/>
                <w:sz w:val="24"/>
                <w:szCs w:val="24"/>
              </w:rPr>
              <w:t xml:space="preserve">) 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C20284">
              <w:rPr>
                <w:rFonts w:ascii="Angsana New" w:hAnsi="Angsana New"/>
                <w:sz w:val="24"/>
                <w:szCs w:val="24"/>
              </w:rPr>
              <w:t>Stesha LLC</w:t>
            </w:r>
          </w:p>
        </w:tc>
        <w:tc>
          <w:tcPr>
            <w:tcW w:w="265" w:type="dxa"/>
          </w:tcPr>
          <w:p w14:paraId="795E2723" w14:textId="77777777" w:rsidR="00E14E8B" w:rsidRPr="00C20284" w:rsidRDefault="00E14E8B" w:rsidP="00E14E8B">
            <w:pPr>
              <w:tabs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5" w:type="dxa"/>
          </w:tcPr>
          <w:p w14:paraId="2C107010" w14:textId="77777777" w:rsidR="00E14E8B" w:rsidRPr="00C20284" w:rsidRDefault="00E14E8B" w:rsidP="00E14E8B">
            <w:pPr>
              <w:tabs>
                <w:tab w:val="left" w:pos="79"/>
              </w:tabs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0DA7E384" w14:textId="77777777" w:rsidR="00E14E8B" w:rsidRPr="00C20284" w:rsidRDefault="00E14E8B" w:rsidP="00E14E8B">
            <w:pPr>
              <w:tabs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</w:tcPr>
          <w:p w14:paraId="7CD0004A" w14:textId="77777777" w:rsidR="00E14E8B" w:rsidRPr="005B74FA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</w:tcPr>
          <w:p w14:paraId="52A7FFB5" w14:textId="77777777" w:rsidR="00E14E8B" w:rsidRPr="00C20284" w:rsidRDefault="00E14E8B" w:rsidP="00E14E8B">
            <w:pPr>
              <w:tabs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84" w:type="dxa"/>
          </w:tcPr>
          <w:p w14:paraId="1209A117" w14:textId="74BA3C62" w:rsidR="00E14E8B" w:rsidRPr="00C20284" w:rsidDel="009722DA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</w:p>
        </w:tc>
        <w:tc>
          <w:tcPr>
            <w:tcW w:w="270" w:type="dxa"/>
          </w:tcPr>
          <w:p w14:paraId="1675BD22" w14:textId="77777777" w:rsidR="00E14E8B" w:rsidRPr="00C20284" w:rsidRDefault="00E14E8B" w:rsidP="00E14E8B">
            <w:pPr>
              <w:tabs>
                <w:tab w:val="left" w:pos="540"/>
              </w:tabs>
              <w:ind w:right="-4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</w:tcPr>
          <w:p w14:paraId="3DE589A8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6" w:right="-5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</w:p>
        </w:tc>
      </w:tr>
      <w:tr w:rsidR="00E14E8B" w:rsidRPr="00C20284" w14:paraId="349FA0AC" w14:textId="77777777" w:rsidTr="008A7452">
        <w:tc>
          <w:tcPr>
            <w:tcW w:w="3870" w:type="dxa"/>
          </w:tcPr>
          <w:p w14:paraId="64E0C8EE" w14:textId="779DA64A" w:rsidR="00E14E8B" w:rsidRPr="00C20284" w:rsidRDefault="00E14E8B" w:rsidP="00E14E8B">
            <w:pPr>
              <w:tabs>
                <w:tab w:val="clear" w:pos="454"/>
                <w:tab w:val="clear" w:pos="680"/>
                <w:tab w:val="clear" w:pos="907"/>
                <w:tab w:val="clear" w:pos="3515"/>
                <w:tab w:val="clear" w:pos="6322"/>
                <w:tab w:val="left" w:pos="540"/>
                <w:tab w:val="left" w:pos="702"/>
                <w:tab w:val="left" w:pos="990"/>
                <w:tab w:val="left" w:pos="3402"/>
              </w:tabs>
              <w:ind w:left="702" w:right="-28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</w:t>
            </w:r>
            <w:r w:rsidRPr="00C20284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Pr="00C20284">
              <w:rPr>
                <w:rFonts w:ascii="Angsana New" w:hAnsi="Angsana New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</w:rPr>
              <w:t>1</w:t>
            </w:r>
            <w:r w:rsidRPr="00C20284">
              <w:rPr>
                <w:rFonts w:ascii="Angsana New" w:hAnsi="Angsana New"/>
                <w:sz w:val="24"/>
                <w:szCs w:val="24"/>
              </w:rPr>
              <w:t xml:space="preserve">)  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C20284">
              <w:rPr>
                <w:rFonts w:ascii="Angsana New" w:hAnsi="Angsana New"/>
                <w:sz w:val="24"/>
                <w:szCs w:val="24"/>
              </w:rPr>
              <w:t>CP Foods Trading LLC</w:t>
            </w:r>
          </w:p>
        </w:tc>
        <w:tc>
          <w:tcPr>
            <w:tcW w:w="265" w:type="dxa"/>
          </w:tcPr>
          <w:p w14:paraId="1E893C1D" w14:textId="77777777" w:rsidR="00E14E8B" w:rsidRPr="00C20284" w:rsidRDefault="00E14E8B" w:rsidP="00E14E8B">
            <w:pPr>
              <w:tabs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5" w:type="dxa"/>
          </w:tcPr>
          <w:p w14:paraId="11D3DC5C" w14:textId="77777777" w:rsidR="00E14E8B" w:rsidRPr="00C20284" w:rsidRDefault="00E14E8B" w:rsidP="00E14E8B">
            <w:pPr>
              <w:tabs>
                <w:tab w:val="left" w:pos="79"/>
              </w:tabs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ผู้นำเข้าและส่งออกสินค้า</w:t>
            </w:r>
          </w:p>
        </w:tc>
        <w:tc>
          <w:tcPr>
            <w:tcW w:w="266" w:type="dxa"/>
          </w:tcPr>
          <w:p w14:paraId="07B97544" w14:textId="77777777" w:rsidR="00E14E8B" w:rsidRPr="00C20284" w:rsidRDefault="00E14E8B" w:rsidP="00E14E8B">
            <w:pPr>
              <w:tabs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</w:tcPr>
          <w:p w14:paraId="70D45BE3" w14:textId="77777777" w:rsidR="00E14E8B" w:rsidRPr="005B74FA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B74FA">
              <w:rPr>
                <w:rFonts w:ascii="Angsana New" w:hAnsi="Angsana New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</w:tcPr>
          <w:p w14:paraId="1DD5F76C" w14:textId="77777777" w:rsidR="00E14E8B" w:rsidRPr="00C20284" w:rsidRDefault="00E14E8B" w:rsidP="00E14E8B">
            <w:pPr>
              <w:tabs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84" w:type="dxa"/>
          </w:tcPr>
          <w:p w14:paraId="3481A9B3" w14:textId="27AB8339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</w:p>
        </w:tc>
        <w:tc>
          <w:tcPr>
            <w:tcW w:w="270" w:type="dxa"/>
          </w:tcPr>
          <w:p w14:paraId="6D580C18" w14:textId="77777777" w:rsidR="00E14E8B" w:rsidRPr="00C20284" w:rsidRDefault="00E14E8B" w:rsidP="00E14E8B">
            <w:pPr>
              <w:tabs>
                <w:tab w:val="left" w:pos="540"/>
              </w:tabs>
              <w:ind w:right="-4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</w:tcPr>
          <w:p w14:paraId="65D4ED47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6" w:right="-56"/>
              <w:jc w:val="right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</w:p>
        </w:tc>
      </w:tr>
      <w:tr w:rsidR="00E14E8B" w:rsidRPr="00C20284" w14:paraId="7C39DCC4" w14:textId="77777777" w:rsidTr="008A7452">
        <w:tc>
          <w:tcPr>
            <w:tcW w:w="3870" w:type="dxa"/>
          </w:tcPr>
          <w:p w14:paraId="6AE3C531" w14:textId="77777777" w:rsidR="00E14E8B" w:rsidRPr="00C20284" w:rsidRDefault="00E14E8B" w:rsidP="00E14E8B">
            <w:pPr>
              <w:tabs>
                <w:tab w:val="clear" w:pos="454"/>
                <w:tab w:val="clear" w:pos="680"/>
                <w:tab w:val="clear" w:pos="907"/>
                <w:tab w:val="clear" w:pos="3515"/>
                <w:tab w:val="clear" w:pos="6322"/>
                <w:tab w:val="left" w:pos="540"/>
                <w:tab w:val="left" w:pos="702"/>
                <w:tab w:val="left" w:pos="990"/>
                <w:tab w:val="left" w:pos="3402"/>
              </w:tabs>
              <w:ind w:left="702" w:right="-28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</w:tcPr>
          <w:p w14:paraId="3F10D96B" w14:textId="77777777" w:rsidR="00E14E8B" w:rsidRPr="00C20284" w:rsidRDefault="00E14E8B" w:rsidP="00E14E8B">
            <w:pPr>
              <w:tabs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5" w:type="dxa"/>
          </w:tcPr>
          <w:p w14:paraId="0471B804" w14:textId="56CB5323" w:rsidR="00E14E8B" w:rsidRPr="000A7C34" w:rsidRDefault="00E14E8B" w:rsidP="00E14E8B">
            <w:pPr>
              <w:ind w:left="107"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0A7C3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ประเภทเนื้อสัตว์</w:t>
            </w:r>
          </w:p>
        </w:tc>
        <w:tc>
          <w:tcPr>
            <w:tcW w:w="266" w:type="dxa"/>
          </w:tcPr>
          <w:p w14:paraId="19AD1246" w14:textId="77777777" w:rsidR="00E14E8B" w:rsidRPr="00C20284" w:rsidRDefault="00E14E8B" w:rsidP="00E14E8B">
            <w:pPr>
              <w:tabs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</w:tcPr>
          <w:p w14:paraId="1FA2D056" w14:textId="77777777" w:rsidR="00E14E8B" w:rsidRPr="005B74FA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441F42F7" w14:textId="77777777" w:rsidR="00E14E8B" w:rsidRPr="00C20284" w:rsidRDefault="00E14E8B" w:rsidP="00E14E8B">
            <w:pPr>
              <w:tabs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84" w:type="dxa"/>
          </w:tcPr>
          <w:p w14:paraId="7E58E1C2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32D9BC20" w14:textId="77777777" w:rsidR="00E14E8B" w:rsidRPr="00C20284" w:rsidRDefault="00E14E8B" w:rsidP="00E14E8B">
            <w:pPr>
              <w:tabs>
                <w:tab w:val="left" w:pos="540"/>
              </w:tabs>
              <w:ind w:right="-4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</w:tcPr>
          <w:p w14:paraId="6612D9C9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6" w:right="-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14E8B" w:rsidRPr="00C20284" w14:paraId="08ABEE0B" w14:textId="77777777" w:rsidTr="008A7452">
        <w:tc>
          <w:tcPr>
            <w:tcW w:w="3870" w:type="dxa"/>
          </w:tcPr>
          <w:p w14:paraId="4638F4DA" w14:textId="77777777" w:rsidR="00E14E8B" w:rsidRPr="00C20284" w:rsidRDefault="00E14E8B" w:rsidP="00E14E8B">
            <w:pPr>
              <w:tabs>
                <w:tab w:val="clear" w:pos="454"/>
                <w:tab w:val="clear" w:pos="680"/>
                <w:tab w:val="clear" w:pos="907"/>
                <w:tab w:val="clear" w:pos="3515"/>
                <w:tab w:val="clear" w:pos="6322"/>
                <w:tab w:val="left" w:pos="540"/>
                <w:tab w:val="left" w:pos="702"/>
                <w:tab w:val="left" w:pos="990"/>
                <w:tab w:val="left" w:pos="3402"/>
              </w:tabs>
              <w:ind w:left="702" w:right="-28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</w:tcPr>
          <w:p w14:paraId="12161EB3" w14:textId="77777777" w:rsidR="00E14E8B" w:rsidRPr="00C20284" w:rsidRDefault="00E14E8B" w:rsidP="00E14E8B">
            <w:pPr>
              <w:tabs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5" w:type="dxa"/>
          </w:tcPr>
          <w:p w14:paraId="75A461C9" w14:textId="77777777" w:rsidR="00E14E8B" w:rsidRPr="000A7C34" w:rsidRDefault="00E14E8B" w:rsidP="00E14E8B">
            <w:pPr>
              <w:ind w:left="107"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3E485507" w14:textId="77777777" w:rsidR="00E14E8B" w:rsidRPr="00C20284" w:rsidRDefault="00E14E8B" w:rsidP="00E14E8B">
            <w:pPr>
              <w:tabs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</w:tcPr>
          <w:p w14:paraId="77F2D4DE" w14:textId="77777777" w:rsidR="00E14E8B" w:rsidRPr="005B74FA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39DD34FF" w14:textId="77777777" w:rsidR="00E14E8B" w:rsidRPr="00C20284" w:rsidRDefault="00E14E8B" w:rsidP="00E14E8B">
            <w:pPr>
              <w:tabs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84" w:type="dxa"/>
          </w:tcPr>
          <w:p w14:paraId="7646E749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1923D4C2" w14:textId="77777777" w:rsidR="00E14E8B" w:rsidRPr="00C20284" w:rsidRDefault="00E14E8B" w:rsidP="00E14E8B">
            <w:pPr>
              <w:tabs>
                <w:tab w:val="left" w:pos="540"/>
              </w:tabs>
              <w:ind w:right="-4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</w:tcPr>
          <w:p w14:paraId="0EA5C60F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6" w:right="-5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14E8B" w:rsidRPr="00C20284" w14:paraId="070DE713" w14:textId="77777777" w:rsidTr="008A7452">
        <w:tc>
          <w:tcPr>
            <w:tcW w:w="3870" w:type="dxa"/>
          </w:tcPr>
          <w:p w14:paraId="52D748DB" w14:textId="44CD9E22" w:rsidR="00E14E8B" w:rsidRPr="00C20284" w:rsidRDefault="00E14E8B" w:rsidP="00E14E8B">
            <w:pPr>
              <w:tabs>
                <w:tab w:val="clear" w:pos="454"/>
                <w:tab w:val="clear" w:pos="680"/>
                <w:tab w:val="clear" w:pos="907"/>
                <w:tab w:val="clear" w:pos="3515"/>
                <w:tab w:val="clear" w:pos="6322"/>
                <w:tab w:val="left" w:pos="540"/>
                <w:tab w:val="left" w:pos="990"/>
                <w:tab w:val="left" w:pos="3402"/>
              </w:tabs>
              <w:ind w:left="618" w:right="-28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lastRenderedPageBreak/>
              <w:t>8</w:t>
            </w:r>
            <w:r w:rsidRPr="00C20284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Pr="00C20284">
              <w:rPr>
                <w:rFonts w:ascii="Angsana New" w:hAnsi="Angsana New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</w:rPr>
              <w:t>2</w:t>
            </w:r>
            <w:r w:rsidRPr="00C20284">
              <w:rPr>
                <w:rFonts w:ascii="Angsana New" w:hAnsi="Angsana New"/>
                <w:sz w:val="24"/>
                <w:szCs w:val="24"/>
              </w:rPr>
              <w:t xml:space="preserve">)  </w:t>
            </w: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JSC Poultry Parent Stock Production</w:t>
            </w:r>
          </w:p>
        </w:tc>
        <w:tc>
          <w:tcPr>
            <w:tcW w:w="265" w:type="dxa"/>
          </w:tcPr>
          <w:p w14:paraId="2812EAED" w14:textId="77777777" w:rsidR="00E14E8B" w:rsidRPr="00C20284" w:rsidRDefault="00E14E8B" w:rsidP="00E14E8B">
            <w:pPr>
              <w:tabs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5" w:type="dxa"/>
          </w:tcPr>
          <w:p w14:paraId="78CB591D" w14:textId="77777777" w:rsidR="00E14E8B" w:rsidRPr="00C20284" w:rsidRDefault="00E14E8B" w:rsidP="00E14E8B">
            <w:pPr>
              <w:tabs>
                <w:tab w:val="left" w:pos="79"/>
              </w:tabs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เลี้ยงสัตว์และเพาะพันธุ์สัตว์</w:t>
            </w:r>
          </w:p>
        </w:tc>
        <w:tc>
          <w:tcPr>
            <w:tcW w:w="266" w:type="dxa"/>
          </w:tcPr>
          <w:p w14:paraId="2C26B7A1" w14:textId="77777777" w:rsidR="00E14E8B" w:rsidRPr="00C20284" w:rsidRDefault="00E14E8B" w:rsidP="00E14E8B">
            <w:pPr>
              <w:tabs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</w:tcPr>
          <w:p w14:paraId="645F6C56" w14:textId="77777777" w:rsidR="00E14E8B" w:rsidRPr="005B74FA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</w:tcPr>
          <w:p w14:paraId="3BCBF8B5" w14:textId="77777777" w:rsidR="00E14E8B" w:rsidRPr="00C20284" w:rsidRDefault="00E14E8B" w:rsidP="00E14E8B">
            <w:pPr>
              <w:tabs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84" w:type="dxa"/>
          </w:tcPr>
          <w:p w14:paraId="1B110CF3" w14:textId="79D5F2DA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</w:p>
        </w:tc>
        <w:tc>
          <w:tcPr>
            <w:tcW w:w="270" w:type="dxa"/>
          </w:tcPr>
          <w:p w14:paraId="782A8DE8" w14:textId="77777777" w:rsidR="00E14E8B" w:rsidRPr="00C20284" w:rsidRDefault="00E14E8B" w:rsidP="00E14E8B">
            <w:pPr>
              <w:tabs>
                <w:tab w:val="left" w:pos="540"/>
              </w:tabs>
              <w:ind w:right="-4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</w:tcPr>
          <w:p w14:paraId="1392F000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</w:p>
        </w:tc>
      </w:tr>
      <w:tr w:rsidR="00E14E8B" w:rsidRPr="00C20284" w14:paraId="1053162D" w14:textId="77777777" w:rsidTr="008A7452">
        <w:trPr>
          <w:trHeight w:val="20"/>
        </w:trPr>
        <w:tc>
          <w:tcPr>
            <w:tcW w:w="3870" w:type="dxa"/>
          </w:tcPr>
          <w:p w14:paraId="3B668AC9" w14:textId="414FA7CC" w:rsidR="00E14E8B" w:rsidRPr="00C20284" w:rsidRDefault="00E14E8B" w:rsidP="00E14E8B">
            <w:pPr>
              <w:tabs>
                <w:tab w:val="clear" w:pos="227"/>
                <w:tab w:val="clear" w:pos="680"/>
              </w:tabs>
              <w:ind w:left="1230" w:right="-198" w:hanging="2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Woyskovitsy</w:t>
            </w:r>
          </w:p>
        </w:tc>
        <w:tc>
          <w:tcPr>
            <w:tcW w:w="265" w:type="dxa"/>
          </w:tcPr>
          <w:p w14:paraId="67E7146A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270706B8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53997D03" w14:textId="77777777" w:rsidR="00E14E8B" w:rsidRPr="00C20284" w:rsidRDefault="00E14E8B" w:rsidP="00E14E8B">
            <w:pPr>
              <w:ind w:right="-13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425DB076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1F476693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1136E8BA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028ADA73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65" w:type="dxa"/>
          </w:tcPr>
          <w:p w14:paraId="23EB2E11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E14E8B" w:rsidRPr="00C20284" w14:paraId="063B4C5C" w14:textId="77777777" w:rsidTr="008A7452">
        <w:trPr>
          <w:trHeight w:val="20"/>
        </w:trPr>
        <w:tc>
          <w:tcPr>
            <w:tcW w:w="3870" w:type="dxa"/>
          </w:tcPr>
          <w:p w14:paraId="5E867837" w14:textId="4F9C2179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450"/>
                <w:tab w:val="left" w:pos="990"/>
              </w:tabs>
              <w:ind w:left="618" w:right="-198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</w:t>
            </w:r>
            <w:r w:rsidRPr="00C20284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Pr="00C20284">
              <w:rPr>
                <w:rFonts w:ascii="Angsana New" w:hAnsi="Angsana New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</w:rPr>
              <w:t>3</w:t>
            </w:r>
            <w:r w:rsidRPr="00C20284">
              <w:rPr>
                <w:rFonts w:ascii="Angsana New" w:hAnsi="Angsana New"/>
                <w:sz w:val="24"/>
                <w:szCs w:val="24"/>
              </w:rPr>
              <w:t xml:space="preserve">)  </w:t>
            </w: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JSC Poultry Production Severnaya</w:t>
            </w:r>
          </w:p>
        </w:tc>
        <w:tc>
          <w:tcPr>
            <w:tcW w:w="265" w:type="dxa"/>
          </w:tcPr>
          <w:p w14:paraId="67BEB4D6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1A2C744C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ผลิตอาหารสัตว์ เลี้ยงสัตว์</w:t>
            </w:r>
          </w:p>
        </w:tc>
        <w:tc>
          <w:tcPr>
            <w:tcW w:w="266" w:type="dxa"/>
          </w:tcPr>
          <w:p w14:paraId="3676596F" w14:textId="77777777" w:rsidR="00E14E8B" w:rsidRPr="00C20284" w:rsidRDefault="00E14E8B" w:rsidP="00E14E8B">
            <w:pPr>
              <w:ind w:right="-13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551B849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</w:tcPr>
          <w:p w14:paraId="5B17B4DD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3782754D" w14:textId="1FD28A89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</w:p>
        </w:tc>
        <w:tc>
          <w:tcPr>
            <w:tcW w:w="270" w:type="dxa"/>
          </w:tcPr>
          <w:p w14:paraId="22DADDD8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65" w:type="dxa"/>
          </w:tcPr>
          <w:p w14:paraId="417D7D43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</w:p>
        </w:tc>
      </w:tr>
      <w:tr w:rsidR="00E14E8B" w:rsidRPr="00C20284" w14:paraId="299A3387" w14:textId="77777777" w:rsidTr="008A7452">
        <w:trPr>
          <w:trHeight w:hRule="exact" w:val="317"/>
        </w:trPr>
        <w:tc>
          <w:tcPr>
            <w:tcW w:w="3870" w:type="dxa"/>
          </w:tcPr>
          <w:p w14:paraId="2BED10CF" w14:textId="6F6E4A05" w:rsidR="00E14E8B" w:rsidRPr="00C20284" w:rsidRDefault="00E14E8B" w:rsidP="00E14E8B">
            <w:pPr>
              <w:tabs>
                <w:tab w:val="clear" w:pos="1644"/>
                <w:tab w:val="left" w:pos="162"/>
                <w:tab w:val="left" w:pos="612"/>
                <w:tab w:val="left" w:pos="1425"/>
              </w:tabs>
              <w:ind w:left="1422" w:right="-198" w:hanging="18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5" w:type="dxa"/>
          </w:tcPr>
          <w:p w14:paraId="40AA8F32" w14:textId="77777777" w:rsidR="00E14E8B" w:rsidRPr="00C20284" w:rsidRDefault="00E14E8B" w:rsidP="00E14E8B">
            <w:pPr>
              <w:tabs>
                <w:tab w:val="clear" w:pos="227"/>
                <w:tab w:val="left" w:pos="252"/>
                <w:tab w:val="left" w:pos="540"/>
              </w:tabs>
              <w:ind w:left="162" w:right="-198"/>
              <w:jc w:val="thaiDistribute"/>
              <w:rPr>
                <w:rFonts w:ascii="Angsana New" w:hAnsi="Angsana New"/>
                <w:sz w:val="40"/>
                <w:szCs w:val="40"/>
              </w:rPr>
            </w:pPr>
          </w:p>
        </w:tc>
        <w:tc>
          <w:tcPr>
            <w:tcW w:w="2705" w:type="dxa"/>
          </w:tcPr>
          <w:p w14:paraId="6A443B44" w14:textId="3B2BA705" w:rsidR="00E14E8B" w:rsidRPr="00C20284" w:rsidRDefault="00E14E8B" w:rsidP="00E14E8B">
            <w:pPr>
              <w:ind w:left="89" w:right="-135"/>
              <w:jc w:val="thaiDistribute"/>
              <w:rPr>
                <w:rFonts w:ascii="Angsana New" w:hAnsi="Angsana New"/>
                <w:sz w:val="40"/>
                <w:szCs w:val="40"/>
                <w:cs/>
              </w:rPr>
            </w:pPr>
            <w:r w:rsidRPr="000B20FB">
              <w:rPr>
                <w:rFonts w:ascii="Angsana New" w:hAnsi="Angsana New"/>
                <w:sz w:val="24"/>
                <w:szCs w:val="24"/>
                <w:cs/>
              </w:rPr>
              <w:t>และแปรรูปขั้นพื้นฐาน</w:t>
            </w:r>
          </w:p>
        </w:tc>
        <w:tc>
          <w:tcPr>
            <w:tcW w:w="266" w:type="dxa"/>
          </w:tcPr>
          <w:p w14:paraId="56A29231" w14:textId="77777777" w:rsidR="00E14E8B" w:rsidRPr="00C20284" w:rsidRDefault="00E14E8B" w:rsidP="00E14E8B">
            <w:pPr>
              <w:tabs>
                <w:tab w:val="clear" w:pos="227"/>
                <w:tab w:val="left" w:pos="252"/>
                <w:tab w:val="left" w:pos="540"/>
              </w:tabs>
              <w:ind w:left="162" w:right="-198"/>
              <w:jc w:val="thaiDistribute"/>
              <w:rPr>
                <w:rFonts w:ascii="Angsana New" w:hAnsi="Angsana New"/>
                <w:sz w:val="40"/>
                <w:szCs w:val="40"/>
              </w:rPr>
            </w:pPr>
          </w:p>
        </w:tc>
        <w:tc>
          <w:tcPr>
            <w:tcW w:w="1174" w:type="dxa"/>
          </w:tcPr>
          <w:p w14:paraId="35CF509F" w14:textId="77777777" w:rsidR="00E14E8B" w:rsidRPr="005B74FA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6D54B009" w14:textId="77777777" w:rsidR="00E14E8B" w:rsidRPr="00C20284" w:rsidRDefault="00E14E8B" w:rsidP="00E14E8B">
            <w:pPr>
              <w:tabs>
                <w:tab w:val="clear" w:pos="227"/>
                <w:tab w:val="left" w:pos="252"/>
                <w:tab w:val="left" w:pos="540"/>
              </w:tabs>
              <w:ind w:left="162" w:right="-198"/>
              <w:jc w:val="thaiDistribute"/>
              <w:rPr>
                <w:rFonts w:ascii="Angsana New" w:hAnsi="Angsana New"/>
                <w:sz w:val="40"/>
                <w:szCs w:val="40"/>
              </w:rPr>
            </w:pPr>
          </w:p>
        </w:tc>
        <w:tc>
          <w:tcPr>
            <w:tcW w:w="784" w:type="dxa"/>
          </w:tcPr>
          <w:p w14:paraId="64F24606" w14:textId="77777777" w:rsidR="00E14E8B" w:rsidRPr="00C20284" w:rsidRDefault="00E14E8B" w:rsidP="00E14E8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decimal" w:pos="303"/>
              </w:tabs>
              <w:ind w:left="162" w:right="-198"/>
              <w:jc w:val="thaiDistribute"/>
              <w:rPr>
                <w:rFonts w:ascii="Angsana New" w:hAnsi="Angsana New"/>
                <w:sz w:val="40"/>
                <w:szCs w:val="40"/>
              </w:rPr>
            </w:pPr>
          </w:p>
        </w:tc>
        <w:tc>
          <w:tcPr>
            <w:tcW w:w="270" w:type="dxa"/>
          </w:tcPr>
          <w:p w14:paraId="3D753EA7" w14:textId="77777777" w:rsidR="00E14E8B" w:rsidRPr="00C20284" w:rsidRDefault="00E14E8B" w:rsidP="00E14E8B">
            <w:pPr>
              <w:tabs>
                <w:tab w:val="clear" w:pos="227"/>
                <w:tab w:val="left" w:pos="252"/>
                <w:tab w:val="left" w:pos="540"/>
              </w:tabs>
              <w:ind w:left="162" w:right="-198"/>
              <w:jc w:val="thaiDistribute"/>
              <w:rPr>
                <w:rFonts w:ascii="Angsana New" w:hAnsi="Angsana New"/>
                <w:sz w:val="40"/>
                <w:szCs w:val="40"/>
              </w:rPr>
            </w:pPr>
          </w:p>
        </w:tc>
        <w:tc>
          <w:tcPr>
            <w:tcW w:w="765" w:type="dxa"/>
          </w:tcPr>
          <w:p w14:paraId="55F16AC7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6" w:right="108"/>
              <w:jc w:val="right"/>
              <w:rPr>
                <w:rFonts w:ascii="Angsana New" w:hAnsi="Angsana New"/>
                <w:sz w:val="40"/>
                <w:szCs w:val="40"/>
              </w:rPr>
            </w:pPr>
          </w:p>
        </w:tc>
      </w:tr>
      <w:tr w:rsidR="00E14E8B" w:rsidRPr="00C20284" w14:paraId="73D57336" w14:textId="77777777" w:rsidTr="008A7452">
        <w:trPr>
          <w:trHeight w:hRule="exact" w:val="317"/>
        </w:trPr>
        <w:tc>
          <w:tcPr>
            <w:tcW w:w="3870" w:type="dxa"/>
            <w:shd w:val="clear" w:color="auto" w:fill="auto"/>
          </w:tcPr>
          <w:p w14:paraId="1BB796B7" w14:textId="19E66F12" w:rsidR="00E14E8B" w:rsidRPr="00C20284" w:rsidRDefault="00E14E8B" w:rsidP="00E14E8B">
            <w:pPr>
              <w:tabs>
                <w:tab w:val="clear" w:pos="1644"/>
                <w:tab w:val="left" w:pos="162"/>
                <w:tab w:val="left" w:pos="612"/>
                <w:tab w:val="left" w:pos="1425"/>
              </w:tabs>
              <w:ind w:left="1422" w:right="-198" w:hanging="117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</w:t>
            </w:r>
            <w:r w:rsidRPr="00C20284">
              <w:rPr>
                <w:rFonts w:ascii="Angsana New" w:hAnsi="Angsana New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</w:rPr>
              <w:t>5</w:t>
            </w:r>
            <w:r w:rsidRPr="00C20284">
              <w:rPr>
                <w:rFonts w:ascii="Angsana New" w:hAnsi="Angsana New"/>
                <w:sz w:val="24"/>
                <w:szCs w:val="24"/>
              </w:rPr>
              <w:t>)</w:t>
            </w:r>
            <w:r w:rsidRPr="00C20284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C20284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C20284">
              <w:rPr>
                <w:rFonts w:ascii="Angsana New" w:hAnsi="Angsana New"/>
                <w:sz w:val="24"/>
                <w:szCs w:val="24"/>
              </w:rPr>
              <w:t>Tops Foods NV</w:t>
            </w:r>
          </w:p>
        </w:tc>
        <w:tc>
          <w:tcPr>
            <w:tcW w:w="265" w:type="dxa"/>
            <w:shd w:val="clear" w:color="auto" w:fill="auto"/>
          </w:tcPr>
          <w:p w14:paraId="6D1DA7B2" w14:textId="77777777" w:rsidR="00E14E8B" w:rsidRPr="00C20284" w:rsidRDefault="00E14E8B" w:rsidP="00E14E8B">
            <w:pPr>
              <w:tabs>
                <w:tab w:val="clear" w:pos="227"/>
                <w:tab w:val="left" w:pos="252"/>
                <w:tab w:val="left" w:pos="540"/>
              </w:tabs>
              <w:ind w:left="162" w:right="-198"/>
              <w:jc w:val="thaiDistribute"/>
              <w:rPr>
                <w:rFonts w:ascii="Angsana New" w:hAnsi="Angsana New"/>
                <w:sz w:val="40"/>
                <w:szCs w:val="40"/>
              </w:rPr>
            </w:pPr>
          </w:p>
        </w:tc>
        <w:tc>
          <w:tcPr>
            <w:tcW w:w="2705" w:type="dxa"/>
            <w:shd w:val="clear" w:color="auto" w:fill="auto"/>
          </w:tcPr>
          <w:p w14:paraId="25B740DE" w14:textId="77777777" w:rsidR="00E14E8B" w:rsidRPr="00C20284" w:rsidRDefault="00E14E8B" w:rsidP="00E14E8B">
            <w:pPr>
              <w:spacing w:line="240" w:lineRule="auto"/>
              <w:ind w:right="-13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ผลิตและจำหน่ายอาหารพร้อมรับประทาน</w:t>
            </w:r>
          </w:p>
        </w:tc>
        <w:tc>
          <w:tcPr>
            <w:tcW w:w="266" w:type="dxa"/>
            <w:shd w:val="clear" w:color="auto" w:fill="auto"/>
          </w:tcPr>
          <w:p w14:paraId="02403907" w14:textId="77777777" w:rsidR="00E14E8B" w:rsidRPr="00C20284" w:rsidRDefault="00E14E8B" w:rsidP="00E14E8B">
            <w:pPr>
              <w:tabs>
                <w:tab w:val="clear" w:pos="227"/>
                <w:tab w:val="left" w:pos="252"/>
                <w:tab w:val="left" w:pos="540"/>
              </w:tabs>
              <w:ind w:left="162" w:right="-198"/>
              <w:jc w:val="thaiDistribute"/>
              <w:rPr>
                <w:rFonts w:ascii="Angsana New" w:hAnsi="Angsana New"/>
                <w:sz w:val="40"/>
                <w:szCs w:val="40"/>
              </w:rPr>
            </w:pPr>
          </w:p>
        </w:tc>
        <w:tc>
          <w:tcPr>
            <w:tcW w:w="1174" w:type="dxa"/>
            <w:shd w:val="clear" w:color="auto" w:fill="auto"/>
          </w:tcPr>
          <w:p w14:paraId="74D873BE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เบลเยี่ยม</w:t>
            </w:r>
          </w:p>
        </w:tc>
        <w:tc>
          <w:tcPr>
            <w:tcW w:w="251" w:type="dxa"/>
            <w:shd w:val="clear" w:color="auto" w:fill="auto"/>
          </w:tcPr>
          <w:p w14:paraId="2EDD34B1" w14:textId="77777777" w:rsidR="00E14E8B" w:rsidRPr="00C20284" w:rsidRDefault="00E14E8B" w:rsidP="00E14E8B">
            <w:pPr>
              <w:tabs>
                <w:tab w:val="clear" w:pos="227"/>
                <w:tab w:val="left" w:pos="252"/>
                <w:tab w:val="left" w:pos="540"/>
              </w:tabs>
              <w:ind w:left="162" w:right="-198"/>
              <w:jc w:val="thaiDistribute"/>
              <w:rPr>
                <w:rFonts w:ascii="Angsana New" w:hAnsi="Angsana New"/>
                <w:sz w:val="40"/>
                <w:szCs w:val="40"/>
              </w:rPr>
            </w:pPr>
          </w:p>
        </w:tc>
        <w:tc>
          <w:tcPr>
            <w:tcW w:w="784" w:type="dxa"/>
            <w:shd w:val="clear" w:color="auto" w:fill="auto"/>
          </w:tcPr>
          <w:p w14:paraId="773B2DA9" w14:textId="2B2E6843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8</w:t>
            </w:r>
            <w:r>
              <w:rPr>
                <w:rFonts w:ascii="Angsana New" w:hAnsi="Angsana New"/>
                <w:sz w:val="24"/>
                <w:szCs w:val="24"/>
                <w:lang w:eastAsia="th-TH"/>
              </w:rPr>
              <w:t>4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07</w:t>
            </w:r>
          </w:p>
        </w:tc>
        <w:tc>
          <w:tcPr>
            <w:tcW w:w="270" w:type="dxa"/>
            <w:shd w:val="clear" w:color="auto" w:fill="auto"/>
          </w:tcPr>
          <w:p w14:paraId="3453918C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left" w:pos="54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765" w:type="dxa"/>
            <w:shd w:val="clear" w:color="auto" w:fill="auto"/>
          </w:tcPr>
          <w:p w14:paraId="05038A18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8</w:t>
            </w:r>
            <w:r>
              <w:rPr>
                <w:rFonts w:ascii="Angsana New" w:hAnsi="Angsana New"/>
                <w:sz w:val="24"/>
                <w:szCs w:val="24"/>
                <w:lang w:eastAsia="th-TH"/>
              </w:rPr>
              <w:t>4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07</w:t>
            </w:r>
          </w:p>
        </w:tc>
      </w:tr>
      <w:tr w:rsidR="00E14E8B" w:rsidRPr="00C20284" w14:paraId="5388281E" w14:textId="77777777" w:rsidTr="008A7452">
        <w:trPr>
          <w:trHeight w:hRule="exact" w:val="288"/>
        </w:trPr>
        <w:tc>
          <w:tcPr>
            <w:tcW w:w="3870" w:type="dxa"/>
          </w:tcPr>
          <w:p w14:paraId="1A4FC911" w14:textId="77777777" w:rsidR="00E14E8B" w:rsidRDefault="00E14E8B" w:rsidP="00E14E8B">
            <w:pPr>
              <w:tabs>
                <w:tab w:val="clear" w:pos="227"/>
                <w:tab w:val="left" w:pos="162"/>
              </w:tabs>
              <w:ind w:right="-198" w:hanging="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5" w:type="dxa"/>
          </w:tcPr>
          <w:p w14:paraId="01E14BEC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</w:tcPr>
          <w:p w14:paraId="3B2A5FCC" w14:textId="46417882" w:rsidR="00E14E8B" w:rsidRPr="00C20284" w:rsidRDefault="00E14E8B" w:rsidP="00E14E8B">
            <w:pPr>
              <w:ind w:left="89"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รับประทาน</w:t>
            </w:r>
          </w:p>
        </w:tc>
        <w:tc>
          <w:tcPr>
            <w:tcW w:w="266" w:type="dxa"/>
          </w:tcPr>
          <w:p w14:paraId="63A9DE64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6C58589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62A09F20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47057DF8" w14:textId="77777777" w:rsidR="00E14E8B" w:rsidRPr="009711B9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38BE69C9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7BED23ED" w14:textId="77777777" w:rsidR="00E14E8B" w:rsidRPr="009711B9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E14E8B" w:rsidRPr="00C20284" w14:paraId="7D44248D" w14:textId="77777777" w:rsidTr="008A7452">
        <w:trPr>
          <w:trHeight w:hRule="exact" w:val="288"/>
        </w:trPr>
        <w:tc>
          <w:tcPr>
            <w:tcW w:w="3870" w:type="dxa"/>
          </w:tcPr>
          <w:p w14:paraId="5EB1DD2B" w14:textId="7B045BA9" w:rsidR="00E14E8B" w:rsidRPr="00C20284" w:rsidDel="009722DA" w:rsidRDefault="00E14E8B" w:rsidP="00E14E8B">
            <w:pPr>
              <w:tabs>
                <w:tab w:val="clear" w:pos="227"/>
                <w:tab w:val="left" w:pos="162"/>
              </w:tabs>
              <w:ind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9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 xml:space="preserve">) 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 xml:space="preserve">CPF Poland S.A. </w:t>
            </w:r>
          </w:p>
        </w:tc>
        <w:tc>
          <w:tcPr>
            <w:tcW w:w="265" w:type="dxa"/>
          </w:tcPr>
          <w:p w14:paraId="687EB2E1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</w:tcPr>
          <w:p w14:paraId="5FA15008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เกษตรอุตสาหกรรมและอาหาร</w:t>
            </w:r>
          </w:p>
        </w:tc>
        <w:tc>
          <w:tcPr>
            <w:tcW w:w="266" w:type="dxa"/>
          </w:tcPr>
          <w:p w14:paraId="4A882B22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64EB843A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โปแลนด์</w:t>
            </w:r>
          </w:p>
        </w:tc>
        <w:tc>
          <w:tcPr>
            <w:tcW w:w="251" w:type="dxa"/>
          </w:tcPr>
          <w:p w14:paraId="3A3C8CD9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3FF42A43" w14:textId="77777777" w:rsidR="00E14E8B" w:rsidRPr="00C20284" w:rsidDel="009722DA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66</w:t>
            </w:r>
            <w:r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67</w:t>
            </w:r>
          </w:p>
        </w:tc>
        <w:tc>
          <w:tcPr>
            <w:tcW w:w="270" w:type="dxa"/>
          </w:tcPr>
          <w:p w14:paraId="1506267B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27FF03DE" w14:textId="77777777" w:rsidR="00E14E8B" w:rsidRPr="00C20284" w:rsidDel="009722DA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66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67</w:t>
            </w:r>
          </w:p>
        </w:tc>
      </w:tr>
      <w:tr w:rsidR="00E14E8B" w:rsidRPr="00C20284" w14:paraId="7E464EB7" w14:textId="77777777" w:rsidTr="008A7452">
        <w:trPr>
          <w:trHeight w:hRule="exact" w:val="288"/>
        </w:trPr>
        <w:tc>
          <w:tcPr>
            <w:tcW w:w="3870" w:type="dxa"/>
          </w:tcPr>
          <w:p w14:paraId="3A3B2B4F" w14:textId="5D5F518C" w:rsidR="00E14E8B" w:rsidRPr="00C20284" w:rsidDel="009722DA" w:rsidRDefault="00E14E8B" w:rsidP="00E14E8B">
            <w:pPr>
              <w:tabs>
                <w:tab w:val="clear" w:pos="1644"/>
                <w:tab w:val="left" w:pos="162"/>
                <w:tab w:val="left" w:pos="612"/>
                <w:tab w:val="left" w:pos="1425"/>
              </w:tabs>
              <w:ind w:left="252" w:right="-198" w:firstLine="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</w:t>
            </w:r>
            <w:r w:rsidRPr="00C20284">
              <w:rPr>
                <w:rFonts w:ascii="Angsana New" w:hAnsi="Angsana New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</w:rPr>
              <w:t>1</w:t>
            </w:r>
            <w:r w:rsidRPr="00C20284">
              <w:rPr>
                <w:rFonts w:ascii="Angsana New" w:hAnsi="Angsana New"/>
                <w:sz w:val="24"/>
                <w:szCs w:val="24"/>
              </w:rPr>
              <w:t xml:space="preserve">) </w:t>
            </w: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584235">
              <w:rPr>
                <w:rFonts w:ascii="Angsana New" w:hAnsi="Angsana New"/>
                <w:sz w:val="24"/>
                <w:szCs w:val="24"/>
              </w:rPr>
              <w:t>CPF Culinar Sp. z o.o.</w:t>
            </w:r>
          </w:p>
        </w:tc>
        <w:tc>
          <w:tcPr>
            <w:tcW w:w="265" w:type="dxa"/>
          </w:tcPr>
          <w:p w14:paraId="0AF959BB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</w:tcPr>
          <w:p w14:paraId="1AF42138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87453">
              <w:rPr>
                <w:rFonts w:ascii="Angsana New" w:hAnsi="Angsana New"/>
                <w:sz w:val="24"/>
                <w:szCs w:val="24"/>
                <w:cs/>
              </w:rPr>
              <w:t>ผลิตอาหารทะเล</w:t>
            </w:r>
          </w:p>
        </w:tc>
        <w:tc>
          <w:tcPr>
            <w:tcW w:w="266" w:type="dxa"/>
          </w:tcPr>
          <w:p w14:paraId="22AB235C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1A7834E0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โปแลนด์</w:t>
            </w:r>
          </w:p>
        </w:tc>
        <w:tc>
          <w:tcPr>
            <w:tcW w:w="251" w:type="dxa"/>
          </w:tcPr>
          <w:p w14:paraId="10912E8C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2CB37B0A" w14:textId="77777777" w:rsidR="00E14E8B" w:rsidRPr="00C20284" w:rsidDel="009722DA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66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67</w:t>
            </w:r>
          </w:p>
        </w:tc>
        <w:tc>
          <w:tcPr>
            <w:tcW w:w="270" w:type="dxa"/>
          </w:tcPr>
          <w:p w14:paraId="7C8401BA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6F432744" w14:textId="77777777" w:rsidR="00E14E8B" w:rsidRPr="00C20284" w:rsidDel="009722DA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-</w:t>
            </w:r>
          </w:p>
        </w:tc>
      </w:tr>
      <w:tr w:rsidR="00E14E8B" w:rsidRPr="00C20284" w14:paraId="7FF489F6" w14:textId="77777777" w:rsidTr="008A7452">
        <w:trPr>
          <w:trHeight w:hRule="exact" w:val="288"/>
        </w:trPr>
        <w:tc>
          <w:tcPr>
            <w:tcW w:w="3870" w:type="dxa"/>
          </w:tcPr>
          <w:p w14:paraId="6A46BBCA" w14:textId="47528056" w:rsidR="00E14E8B" w:rsidRPr="00C20284" w:rsidDel="009722DA" w:rsidRDefault="00E14E8B" w:rsidP="00E14E8B">
            <w:pPr>
              <w:tabs>
                <w:tab w:val="clear" w:pos="1644"/>
                <w:tab w:val="left" w:pos="162"/>
                <w:tab w:val="left" w:pos="612"/>
                <w:tab w:val="left" w:pos="1425"/>
              </w:tabs>
              <w:ind w:left="1422" w:right="-198" w:hanging="116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</w:t>
            </w:r>
            <w:r w:rsidRPr="00C20284">
              <w:rPr>
                <w:rFonts w:ascii="Angsana New" w:hAnsi="Angsana New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</w:rPr>
              <w:t>2</w:t>
            </w:r>
            <w:r w:rsidRPr="00C20284">
              <w:rPr>
                <w:rFonts w:ascii="Angsana New" w:hAnsi="Angsana New"/>
                <w:sz w:val="24"/>
                <w:szCs w:val="24"/>
              </w:rPr>
              <w:t xml:space="preserve">) </w:t>
            </w: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FA4D83">
              <w:rPr>
                <w:rFonts w:ascii="Angsana New" w:hAnsi="Angsana New"/>
                <w:sz w:val="24"/>
                <w:szCs w:val="24"/>
              </w:rPr>
              <w:t>Food Port Sp. z o.o.</w:t>
            </w:r>
          </w:p>
        </w:tc>
        <w:tc>
          <w:tcPr>
            <w:tcW w:w="265" w:type="dxa"/>
          </w:tcPr>
          <w:p w14:paraId="369F1138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</w:tcPr>
          <w:p w14:paraId="0F646D36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8C31BF">
              <w:rPr>
                <w:rFonts w:ascii="Angsana New" w:hAnsi="Angsana New"/>
                <w:sz w:val="24"/>
                <w:szCs w:val="24"/>
                <w:cs/>
              </w:rPr>
              <w:t>ผู้จัดจำหน่ายสินค้าอาหาร</w:t>
            </w:r>
            <w:r w:rsidRPr="002518F1">
              <w:rPr>
                <w:rFonts w:ascii="Angsana New" w:hAnsi="Angsana New"/>
                <w:sz w:val="24"/>
                <w:szCs w:val="24"/>
                <w:cs/>
              </w:rPr>
              <w:t>ทะเล</w:t>
            </w:r>
          </w:p>
        </w:tc>
        <w:tc>
          <w:tcPr>
            <w:tcW w:w="266" w:type="dxa"/>
          </w:tcPr>
          <w:p w14:paraId="1ABE5842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134C92D4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โปแลนด์</w:t>
            </w:r>
          </w:p>
        </w:tc>
        <w:tc>
          <w:tcPr>
            <w:tcW w:w="251" w:type="dxa"/>
          </w:tcPr>
          <w:p w14:paraId="7BA980FD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30C67008" w14:textId="77777777" w:rsidR="00E14E8B" w:rsidRPr="00C20284" w:rsidDel="009722DA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66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67</w:t>
            </w:r>
          </w:p>
        </w:tc>
        <w:tc>
          <w:tcPr>
            <w:tcW w:w="270" w:type="dxa"/>
          </w:tcPr>
          <w:p w14:paraId="47C4C224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6258B3BF" w14:textId="77777777" w:rsidR="00E14E8B" w:rsidRPr="00C20284" w:rsidDel="009722DA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-</w:t>
            </w:r>
          </w:p>
        </w:tc>
      </w:tr>
      <w:tr w:rsidR="00E14E8B" w:rsidRPr="00C20284" w14:paraId="368C6655" w14:textId="77777777" w:rsidTr="008A7452">
        <w:trPr>
          <w:trHeight w:hRule="exact" w:val="288"/>
        </w:trPr>
        <w:tc>
          <w:tcPr>
            <w:tcW w:w="3870" w:type="dxa"/>
          </w:tcPr>
          <w:p w14:paraId="635DB1EE" w14:textId="431241E0" w:rsidR="00E14E8B" w:rsidRPr="00C20284" w:rsidDel="009722DA" w:rsidRDefault="00E14E8B" w:rsidP="00E14E8B">
            <w:pPr>
              <w:tabs>
                <w:tab w:val="clear" w:pos="1644"/>
                <w:tab w:val="left" w:pos="162"/>
                <w:tab w:val="left" w:pos="612"/>
                <w:tab w:val="left" w:pos="1425"/>
              </w:tabs>
              <w:ind w:left="1422" w:right="-198" w:hanging="116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</w:t>
            </w:r>
            <w:r w:rsidRPr="00C20284">
              <w:rPr>
                <w:rFonts w:ascii="Angsana New" w:hAnsi="Angsana New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</w:rPr>
              <w:t>3</w:t>
            </w:r>
            <w:r w:rsidRPr="00C20284">
              <w:rPr>
                <w:rFonts w:ascii="Angsana New" w:hAnsi="Angsana New"/>
                <w:sz w:val="24"/>
                <w:szCs w:val="24"/>
              </w:rPr>
              <w:t xml:space="preserve">) </w:t>
            </w: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C20284">
              <w:rPr>
                <w:rFonts w:ascii="Angsana New" w:hAnsi="Angsana New"/>
                <w:sz w:val="24"/>
                <w:szCs w:val="24"/>
              </w:rPr>
              <w:t>PetRepublic Ltd.</w:t>
            </w:r>
          </w:p>
        </w:tc>
        <w:tc>
          <w:tcPr>
            <w:tcW w:w="265" w:type="dxa"/>
          </w:tcPr>
          <w:p w14:paraId="1C7FD234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</w:tcPr>
          <w:p w14:paraId="6EAFC717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ผลิตและจำหน่ายอาหารสำหรับสัตว์เลี้ยง</w:t>
            </w:r>
          </w:p>
        </w:tc>
        <w:tc>
          <w:tcPr>
            <w:tcW w:w="266" w:type="dxa"/>
          </w:tcPr>
          <w:p w14:paraId="6875B204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63B3C9E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โปแลนด์</w:t>
            </w:r>
          </w:p>
        </w:tc>
        <w:tc>
          <w:tcPr>
            <w:tcW w:w="251" w:type="dxa"/>
          </w:tcPr>
          <w:p w14:paraId="299121DD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3FCCD20F" w14:textId="77777777" w:rsidR="00E14E8B" w:rsidRPr="00C20284" w:rsidDel="009722DA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60</w:t>
            </w:r>
            <w:r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270" w:type="dxa"/>
          </w:tcPr>
          <w:p w14:paraId="2FA35AD3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28E00E2C" w14:textId="77777777" w:rsidR="00E14E8B" w:rsidRPr="00C20284" w:rsidDel="009722DA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60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00</w:t>
            </w:r>
          </w:p>
        </w:tc>
      </w:tr>
      <w:tr w:rsidR="00E14E8B" w:rsidRPr="00C20284" w14:paraId="0E7FC955" w14:textId="77777777" w:rsidTr="00310D51">
        <w:trPr>
          <w:trHeight w:hRule="exact" w:val="288"/>
        </w:trPr>
        <w:tc>
          <w:tcPr>
            <w:tcW w:w="3870" w:type="dxa"/>
          </w:tcPr>
          <w:p w14:paraId="62E92E09" w14:textId="2E761806" w:rsidR="00E14E8B" w:rsidRPr="00C20284" w:rsidDel="009722DA" w:rsidRDefault="00E14E8B" w:rsidP="00E14E8B">
            <w:pPr>
              <w:tabs>
                <w:tab w:val="clear" w:pos="1644"/>
                <w:tab w:val="left" w:pos="162"/>
                <w:tab w:val="left" w:pos="612"/>
                <w:tab w:val="left" w:pos="1425"/>
              </w:tabs>
              <w:ind w:left="1422" w:right="-198" w:hanging="116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</w:t>
            </w:r>
            <w:r w:rsidRPr="00C20284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Pr="00C20284">
              <w:rPr>
                <w:rFonts w:ascii="Angsana New" w:hAnsi="Angsana New"/>
                <w:sz w:val="24"/>
                <w:szCs w:val="24"/>
              </w:rPr>
              <w:t xml:space="preserve">) </w:t>
            </w: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8A41C6">
              <w:rPr>
                <w:rFonts w:ascii="Angsana New" w:hAnsi="Angsana New"/>
                <w:sz w:val="24"/>
                <w:szCs w:val="24"/>
              </w:rPr>
              <w:t>PLANT-TEC Europe Sp. z o.o.</w:t>
            </w:r>
          </w:p>
        </w:tc>
        <w:tc>
          <w:tcPr>
            <w:tcW w:w="265" w:type="dxa"/>
          </w:tcPr>
          <w:p w14:paraId="269802AA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</w:tcPr>
          <w:p w14:paraId="30AAEB22" w14:textId="1DB2F4FE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280B33BF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50CCE94C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โปแลนด์</w:t>
            </w:r>
          </w:p>
        </w:tc>
        <w:tc>
          <w:tcPr>
            <w:tcW w:w="251" w:type="dxa"/>
          </w:tcPr>
          <w:p w14:paraId="601EEA50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1D0FF9DF" w14:textId="69CF892E" w:rsidR="00E14E8B" w:rsidRPr="00C20284" w:rsidDel="009722DA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66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67</w:t>
            </w:r>
          </w:p>
        </w:tc>
        <w:tc>
          <w:tcPr>
            <w:tcW w:w="270" w:type="dxa"/>
          </w:tcPr>
          <w:p w14:paraId="08F1AEB1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3AC76523" w14:textId="4CB7BA2A" w:rsidR="00E14E8B" w:rsidRPr="00C20284" w:rsidDel="009722DA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-</w:t>
            </w:r>
          </w:p>
        </w:tc>
      </w:tr>
      <w:tr w:rsidR="00E14E8B" w:rsidRPr="00C20284" w14:paraId="171A4987" w14:textId="77777777" w:rsidTr="008A7452">
        <w:trPr>
          <w:trHeight w:hRule="exact" w:val="288"/>
        </w:trPr>
        <w:tc>
          <w:tcPr>
            <w:tcW w:w="3870" w:type="dxa"/>
          </w:tcPr>
          <w:p w14:paraId="433E9522" w14:textId="7F06EA2B" w:rsidR="00E14E8B" w:rsidRPr="00C20284" w:rsidRDefault="00E14E8B" w:rsidP="00E14E8B">
            <w:pPr>
              <w:tabs>
                <w:tab w:val="clear" w:pos="227"/>
                <w:tab w:val="clear" w:pos="454"/>
                <w:tab w:val="left" w:pos="162"/>
              </w:tabs>
              <w:ind w:right="-135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711B9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  <w:r w:rsidRPr="00C20284">
              <w:rPr>
                <w:rFonts w:ascii="Angsana New" w:hAnsi="Angsana New"/>
                <w:sz w:val="24"/>
                <w:szCs w:val="24"/>
                <w:cs/>
              </w:rPr>
              <w:t>)</w:t>
            </w:r>
            <w:r w:rsidRPr="00C20284">
              <w:rPr>
                <w:rFonts w:ascii="Angsana New" w:hAnsi="Angsana New"/>
                <w:sz w:val="24"/>
                <w:szCs w:val="24"/>
              </w:rPr>
              <w:t xml:space="preserve">  Homegrown Shrimp (USA) LLC </w:t>
            </w:r>
          </w:p>
        </w:tc>
        <w:tc>
          <w:tcPr>
            <w:tcW w:w="265" w:type="dxa"/>
          </w:tcPr>
          <w:p w14:paraId="52EC136A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</w:tcPr>
          <w:p w14:paraId="45B1B016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ฟาร์มเพาะเลี้ยงลูกกุ้ง</w:t>
            </w:r>
          </w:p>
        </w:tc>
        <w:tc>
          <w:tcPr>
            <w:tcW w:w="266" w:type="dxa"/>
          </w:tcPr>
          <w:p w14:paraId="4CBD0905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B0FD42B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251" w:type="dxa"/>
          </w:tcPr>
          <w:p w14:paraId="794B36CE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55827E16" w14:textId="1BE9A461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100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270" w:type="dxa"/>
          </w:tcPr>
          <w:p w14:paraId="0A2BF893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53EBC611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100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00</w:t>
            </w:r>
          </w:p>
        </w:tc>
      </w:tr>
      <w:tr w:rsidR="00E14E8B" w:rsidRPr="00C20284" w14:paraId="6AE12285" w14:textId="77777777" w:rsidTr="008A7452">
        <w:trPr>
          <w:trHeight w:hRule="exact" w:val="144"/>
        </w:trPr>
        <w:tc>
          <w:tcPr>
            <w:tcW w:w="3870" w:type="dxa"/>
          </w:tcPr>
          <w:p w14:paraId="6683813B" w14:textId="77777777" w:rsidR="00E14E8B" w:rsidRPr="00C20284" w:rsidRDefault="00E14E8B" w:rsidP="00E14E8B">
            <w:pPr>
              <w:tabs>
                <w:tab w:val="clear" w:pos="227"/>
                <w:tab w:val="left" w:pos="252"/>
              </w:tabs>
              <w:ind w:left="162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5" w:type="dxa"/>
          </w:tcPr>
          <w:p w14:paraId="5E018F52" w14:textId="77777777" w:rsidR="00E14E8B" w:rsidRPr="00C20284" w:rsidRDefault="00E14E8B" w:rsidP="00E14E8B">
            <w:pPr>
              <w:tabs>
                <w:tab w:val="clear" w:pos="227"/>
                <w:tab w:val="left" w:pos="252"/>
                <w:tab w:val="left" w:pos="540"/>
              </w:tabs>
              <w:ind w:left="162" w:right="-198"/>
              <w:jc w:val="thaiDistribute"/>
              <w:rPr>
                <w:rFonts w:ascii="Angsana New" w:hAnsi="Angsana New"/>
                <w:sz w:val="40"/>
                <w:szCs w:val="40"/>
              </w:rPr>
            </w:pPr>
          </w:p>
        </w:tc>
        <w:tc>
          <w:tcPr>
            <w:tcW w:w="2705" w:type="dxa"/>
          </w:tcPr>
          <w:p w14:paraId="7CE4234A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572ABA4E" w14:textId="77777777" w:rsidR="00E14E8B" w:rsidRPr="00C20284" w:rsidRDefault="00E14E8B" w:rsidP="00E14E8B">
            <w:pPr>
              <w:tabs>
                <w:tab w:val="clear" w:pos="227"/>
                <w:tab w:val="left" w:pos="252"/>
                <w:tab w:val="left" w:pos="540"/>
              </w:tabs>
              <w:ind w:left="162" w:right="-198"/>
              <w:jc w:val="thaiDistribute"/>
              <w:rPr>
                <w:rFonts w:ascii="Angsana New" w:hAnsi="Angsana New"/>
                <w:sz w:val="40"/>
                <w:szCs w:val="40"/>
              </w:rPr>
            </w:pPr>
          </w:p>
        </w:tc>
        <w:tc>
          <w:tcPr>
            <w:tcW w:w="1174" w:type="dxa"/>
          </w:tcPr>
          <w:p w14:paraId="1D3A15E2" w14:textId="77777777" w:rsidR="00E14E8B" w:rsidRPr="00520F9A" w:rsidRDefault="00E14E8B" w:rsidP="00E14E8B">
            <w:pPr>
              <w:ind w:left="-71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586646E2" w14:textId="77777777" w:rsidR="00E14E8B" w:rsidRPr="00C20284" w:rsidRDefault="00E14E8B" w:rsidP="00E14E8B">
            <w:pPr>
              <w:tabs>
                <w:tab w:val="clear" w:pos="227"/>
                <w:tab w:val="left" w:pos="252"/>
                <w:tab w:val="left" w:pos="540"/>
              </w:tabs>
              <w:ind w:left="162" w:right="-198"/>
              <w:jc w:val="thaiDistribute"/>
              <w:rPr>
                <w:rFonts w:ascii="Angsana New" w:hAnsi="Angsana New"/>
                <w:sz w:val="40"/>
                <w:szCs w:val="40"/>
              </w:rPr>
            </w:pPr>
          </w:p>
        </w:tc>
        <w:tc>
          <w:tcPr>
            <w:tcW w:w="784" w:type="dxa"/>
          </w:tcPr>
          <w:p w14:paraId="66BA2663" w14:textId="77777777" w:rsidR="00E14E8B" w:rsidRPr="00C20284" w:rsidRDefault="00E14E8B" w:rsidP="00E14E8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decimal" w:pos="303"/>
              </w:tabs>
              <w:ind w:left="162" w:right="-198"/>
              <w:jc w:val="thaiDistribute"/>
              <w:rPr>
                <w:rFonts w:ascii="Angsana New" w:hAnsi="Angsana New"/>
                <w:sz w:val="40"/>
                <w:szCs w:val="40"/>
              </w:rPr>
            </w:pPr>
          </w:p>
        </w:tc>
        <w:tc>
          <w:tcPr>
            <w:tcW w:w="270" w:type="dxa"/>
          </w:tcPr>
          <w:p w14:paraId="0E5F9F73" w14:textId="77777777" w:rsidR="00E14E8B" w:rsidRPr="00C20284" w:rsidRDefault="00E14E8B" w:rsidP="00E14E8B">
            <w:pPr>
              <w:tabs>
                <w:tab w:val="clear" w:pos="227"/>
                <w:tab w:val="left" w:pos="252"/>
                <w:tab w:val="left" w:pos="540"/>
              </w:tabs>
              <w:ind w:left="162" w:right="-198"/>
              <w:jc w:val="thaiDistribute"/>
              <w:rPr>
                <w:rFonts w:ascii="Angsana New" w:hAnsi="Angsana New"/>
                <w:sz w:val="40"/>
                <w:szCs w:val="40"/>
              </w:rPr>
            </w:pPr>
          </w:p>
        </w:tc>
        <w:tc>
          <w:tcPr>
            <w:tcW w:w="765" w:type="dxa"/>
          </w:tcPr>
          <w:p w14:paraId="0574BF72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6" w:right="108"/>
              <w:jc w:val="right"/>
              <w:rPr>
                <w:rFonts w:ascii="Angsana New" w:hAnsi="Angsana New"/>
                <w:sz w:val="40"/>
                <w:szCs w:val="40"/>
              </w:rPr>
            </w:pPr>
          </w:p>
        </w:tc>
      </w:tr>
      <w:tr w:rsidR="00E14E8B" w:rsidRPr="00C20284" w14:paraId="5920AA0D" w14:textId="77777777" w:rsidTr="008A7452">
        <w:tc>
          <w:tcPr>
            <w:tcW w:w="3870" w:type="dxa"/>
          </w:tcPr>
          <w:p w14:paraId="59F64BAA" w14:textId="77777777" w:rsidR="00E14E8B" w:rsidRPr="00C20284" w:rsidRDefault="00E14E8B" w:rsidP="00E14E8B">
            <w:pPr>
              <w:tabs>
                <w:tab w:val="left" w:pos="162"/>
              </w:tabs>
              <w:ind w:right="-198" w:hanging="108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บริษัทย่อยทางตรงและทางอ้อม</w:t>
            </w:r>
          </w:p>
        </w:tc>
        <w:tc>
          <w:tcPr>
            <w:tcW w:w="265" w:type="dxa"/>
          </w:tcPr>
          <w:p w14:paraId="58C1A2A1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</w:tcPr>
          <w:p w14:paraId="1788ED95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7B0F209A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E62ABFC" w14:textId="77777777" w:rsidR="00E14E8B" w:rsidRPr="00C20284" w:rsidRDefault="00E14E8B" w:rsidP="00E14E8B">
            <w:pPr>
              <w:ind w:left="-71" w:right="-13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</w:tcPr>
          <w:p w14:paraId="7A6C95B8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784" w:type="dxa"/>
          </w:tcPr>
          <w:p w14:paraId="32B8B65F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3391E2B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765" w:type="dxa"/>
          </w:tcPr>
          <w:p w14:paraId="714758A5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6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14E8B" w:rsidRPr="00C20284" w14:paraId="474FBAE6" w14:textId="77777777" w:rsidTr="008A7452">
        <w:tc>
          <w:tcPr>
            <w:tcW w:w="3870" w:type="dxa"/>
            <w:hideMark/>
          </w:tcPr>
          <w:p w14:paraId="55289528" w14:textId="77777777" w:rsidR="00E14E8B" w:rsidRPr="00C20284" w:rsidRDefault="00E14E8B" w:rsidP="00E14E8B">
            <w:pPr>
              <w:tabs>
                <w:tab w:val="left" w:pos="162"/>
              </w:tabs>
              <w:ind w:right="-198" w:hanging="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 xml:space="preserve">   Charoen Pokphand Foods (Overseas) LLC</w:t>
            </w:r>
          </w:p>
        </w:tc>
        <w:tc>
          <w:tcPr>
            <w:tcW w:w="265" w:type="dxa"/>
          </w:tcPr>
          <w:p w14:paraId="10EEF09B" w14:textId="77777777" w:rsidR="00E14E8B" w:rsidRPr="00C20284" w:rsidRDefault="00E14E8B" w:rsidP="00E14E8B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  <w:hideMark/>
          </w:tcPr>
          <w:p w14:paraId="39913251" w14:textId="77777777" w:rsidR="00E14E8B" w:rsidRPr="00C20284" w:rsidRDefault="00E14E8B" w:rsidP="00E14E8B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ผลิตอาหารสัตว์และเลี้ยงสัตว์</w:t>
            </w:r>
          </w:p>
        </w:tc>
        <w:tc>
          <w:tcPr>
            <w:tcW w:w="266" w:type="dxa"/>
          </w:tcPr>
          <w:p w14:paraId="12441642" w14:textId="77777777" w:rsidR="00E14E8B" w:rsidRPr="00C20284" w:rsidRDefault="00E14E8B" w:rsidP="00E14E8B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  <w:hideMark/>
          </w:tcPr>
          <w:p w14:paraId="5916AABB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</w:tcPr>
          <w:p w14:paraId="55A0B015" w14:textId="77777777" w:rsidR="00E14E8B" w:rsidRPr="00C20284" w:rsidRDefault="00E14E8B" w:rsidP="00E14E8B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109001E7" w14:textId="6C615C89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</w:p>
        </w:tc>
        <w:tc>
          <w:tcPr>
            <w:tcW w:w="270" w:type="dxa"/>
          </w:tcPr>
          <w:p w14:paraId="7FA5C073" w14:textId="77777777" w:rsidR="00E14E8B" w:rsidRPr="00C20284" w:rsidRDefault="00E14E8B" w:rsidP="00E14E8B">
            <w:pPr>
              <w:tabs>
                <w:tab w:val="decimal" w:pos="481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765" w:type="dxa"/>
            <w:hideMark/>
          </w:tcPr>
          <w:p w14:paraId="14D4EB33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</w:p>
        </w:tc>
      </w:tr>
      <w:tr w:rsidR="00E14E8B" w:rsidRPr="00C20284" w14:paraId="1D116192" w14:textId="77777777" w:rsidTr="008A7452">
        <w:trPr>
          <w:trHeight w:val="20"/>
        </w:trPr>
        <w:tc>
          <w:tcPr>
            <w:tcW w:w="3870" w:type="dxa"/>
            <w:hideMark/>
          </w:tcPr>
          <w:p w14:paraId="58C1EC4F" w14:textId="77777777" w:rsidR="00E14E8B" w:rsidRPr="00C20284" w:rsidRDefault="00E14E8B" w:rsidP="00E14E8B">
            <w:pPr>
              <w:tabs>
                <w:tab w:val="clear" w:pos="227"/>
                <w:tab w:val="left" w:pos="255"/>
              </w:tabs>
              <w:ind w:left="162" w:right="-198" w:firstLine="9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 xml:space="preserve">   CPF Agro LLC</w:t>
            </w:r>
          </w:p>
        </w:tc>
        <w:tc>
          <w:tcPr>
            <w:tcW w:w="265" w:type="dxa"/>
          </w:tcPr>
          <w:p w14:paraId="22937BFA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  <w:hideMark/>
          </w:tcPr>
          <w:p w14:paraId="0F07E12B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เลี้ยงสัตว์</w:t>
            </w:r>
          </w:p>
        </w:tc>
        <w:tc>
          <w:tcPr>
            <w:tcW w:w="266" w:type="dxa"/>
          </w:tcPr>
          <w:p w14:paraId="3C55DCB4" w14:textId="77777777" w:rsidR="00E14E8B" w:rsidRPr="00C20284" w:rsidRDefault="00E14E8B" w:rsidP="00E14E8B">
            <w:pPr>
              <w:ind w:right="-13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hideMark/>
          </w:tcPr>
          <w:p w14:paraId="4500B411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</w:tcPr>
          <w:p w14:paraId="4708BF60" w14:textId="77777777" w:rsidR="00E14E8B" w:rsidRPr="00C20284" w:rsidRDefault="00E14E8B" w:rsidP="00E14E8B">
            <w:pPr>
              <w:tabs>
                <w:tab w:val="clear" w:pos="680"/>
                <w:tab w:val="clear" w:pos="907"/>
                <w:tab w:val="decimal" w:pos="481"/>
                <w:tab w:val="left" w:pos="885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35A29F7D" w14:textId="6E27D732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</w:p>
        </w:tc>
        <w:tc>
          <w:tcPr>
            <w:tcW w:w="270" w:type="dxa"/>
          </w:tcPr>
          <w:p w14:paraId="3ACD618A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65" w:type="dxa"/>
            <w:hideMark/>
          </w:tcPr>
          <w:p w14:paraId="7423D0E2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</w:p>
        </w:tc>
      </w:tr>
      <w:tr w:rsidR="00E14E8B" w:rsidRPr="00C20284" w14:paraId="30904443" w14:textId="77777777" w:rsidTr="008A7452">
        <w:trPr>
          <w:trHeight w:val="272"/>
        </w:trPr>
        <w:tc>
          <w:tcPr>
            <w:tcW w:w="3870" w:type="dxa"/>
            <w:hideMark/>
          </w:tcPr>
          <w:p w14:paraId="3ED8CE12" w14:textId="77777777" w:rsidR="00E14E8B" w:rsidRPr="00C20284" w:rsidRDefault="00E14E8B" w:rsidP="00E14E8B">
            <w:pPr>
              <w:ind w:left="162" w:right="-198" w:firstLine="9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 xml:space="preserve">   CPF Foods LLC</w:t>
            </w:r>
          </w:p>
        </w:tc>
        <w:tc>
          <w:tcPr>
            <w:tcW w:w="265" w:type="dxa"/>
          </w:tcPr>
          <w:p w14:paraId="1E664C94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  <w:hideMark/>
          </w:tcPr>
          <w:p w14:paraId="55947A8B" w14:textId="3886AE45" w:rsidR="00E14E8B" w:rsidRPr="00C20284" w:rsidRDefault="009E5994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266" w:type="dxa"/>
          </w:tcPr>
          <w:p w14:paraId="3C2E09DA" w14:textId="77777777" w:rsidR="00E14E8B" w:rsidRPr="00C20284" w:rsidRDefault="00E14E8B" w:rsidP="00E14E8B">
            <w:pPr>
              <w:ind w:right="-13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hideMark/>
          </w:tcPr>
          <w:p w14:paraId="4D3CC47D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</w:tcPr>
          <w:p w14:paraId="2F4AD683" w14:textId="77777777" w:rsidR="00E14E8B" w:rsidRPr="00C20284" w:rsidRDefault="00E14E8B" w:rsidP="00E14E8B">
            <w:pPr>
              <w:tabs>
                <w:tab w:val="clear" w:pos="680"/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65143707" w14:textId="09779ADE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</w:p>
        </w:tc>
        <w:tc>
          <w:tcPr>
            <w:tcW w:w="270" w:type="dxa"/>
          </w:tcPr>
          <w:p w14:paraId="539006C5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65" w:type="dxa"/>
            <w:hideMark/>
          </w:tcPr>
          <w:p w14:paraId="57609DBD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</w:p>
        </w:tc>
      </w:tr>
      <w:tr w:rsidR="00E14E8B" w:rsidRPr="00C20284" w14:paraId="19153AA0" w14:textId="77777777" w:rsidTr="008A7452">
        <w:trPr>
          <w:trHeight w:val="20"/>
        </w:trPr>
        <w:tc>
          <w:tcPr>
            <w:tcW w:w="3870" w:type="dxa"/>
          </w:tcPr>
          <w:p w14:paraId="299787B2" w14:textId="77777777" w:rsidR="00E14E8B" w:rsidRPr="00C20284" w:rsidRDefault="00E14E8B" w:rsidP="00E14E8B">
            <w:pPr>
              <w:ind w:left="162" w:right="-198" w:firstLine="9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 xml:space="preserve">   CPF Ryazan LLC</w:t>
            </w:r>
          </w:p>
        </w:tc>
        <w:tc>
          <w:tcPr>
            <w:tcW w:w="265" w:type="dxa"/>
          </w:tcPr>
          <w:p w14:paraId="353D8AD6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1503FF0C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เลี้ยงสัตว์</w:t>
            </w:r>
          </w:p>
        </w:tc>
        <w:tc>
          <w:tcPr>
            <w:tcW w:w="266" w:type="dxa"/>
          </w:tcPr>
          <w:p w14:paraId="555C37E4" w14:textId="77777777" w:rsidR="00E14E8B" w:rsidRPr="00C20284" w:rsidRDefault="00E14E8B" w:rsidP="00E14E8B">
            <w:pPr>
              <w:ind w:right="-13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4DD8F913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</w:tcPr>
          <w:p w14:paraId="17D8202D" w14:textId="77777777" w:rsidR="00E14E8B" w:rsidRPr="00C20284" w:rsidRDefault="00E14E8B" w:rsidP="00E14E8B">
            <w:pPr>
              <w:tabs>
                <w:tab w:val="clear" w:pos="680"/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595722C2" w14:textId="4C7CFA4F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</w:p>
        </w:tc>
        <w:tc>
          <w:tcPr>
            <w:tcW w:w="270" w:type="dxa"/>
          </w:tcPr>
          <w:p w14:paraId="7EDD4018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65" w:type="dxa"/>
          </w:tcPr>
          <w:p w14:paraId="08F0CDD6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</w:p>
        </w:tc>
      </w:tr>
      <w:tr w:rsidR="00E14E8B" w:rsidRPr="00C20284" w14:paraId="700B2774" w14:textId="77777777" w:rsidTr="008A7452">
        <w:trPr>
          <w:trHeight w:val="20"/>
        </w:trPr>
        <w:tc>
          <w:tcPr>
            <w:tcW w:w="3870" w:type="dxa"/>
          </w:tcPr>
          <w:p w14:paraId="5E76C239" w14:textId="77777777" w:rsidR="00E14E8B" w:rsidRPr="00C20284" w:rsidRDefault="00E14E8B" w:rsidP="00E14E8B">
            <w:pPr>
              <w:ind w:left="162" w:right="-198" w:firstLine="9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)   CPF Serebryanie Prudy LLC</w:t>
            </w:r>
          </w:p>
        </w:tc>
        <w:tc>
          <w:tcPr>
            <w:tcW w:w="265" w:type="dxa"/>
          </w:tcPr>
          <w:p w14:paraId="0D05E418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360C28F6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เลี้ยงสัตว์</w:t>
            </w:r>
          </w:p>
        </w:tc>
        <w:tc>
          <w:tcPr>
            <w:tcW w:w="266" w:type="dxa"/>
          </w:tcPr>
          <w:p w14:paraId="0B8C40B5" w14:textId="77777777" w:rsidR="00E14E8B" w:rsidRPr="00C20284" w:rsidRDefault="00E14E8B" w:rsidP="00E14E8B">
            <w:pPr>
              <w:ind w:right="-13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1E9B2357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</w:tcPr>
          <w:p w14:paraId="40A7944D" w14:textId="77777777" w:rsidR="00E14E8B" w:rsidRPr="00C20284" w:rsidRDefault="00E14E8B" w:rsidP="00E14E8B">
            <w:pPr>
              <w:tabs>
                <w:tab w:val="clear" w:pos="680"/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77F123B0" w14:textId="719B835C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</w:p>
        </w:tc>
        <w:tc>
          <w:tcPr>
            <w:tcW w:w="270" w:type="dxa"/>
          </w:tcPr>
          <w:p w14:paraId="78F30F58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65" w:type="dxa"/>
          </w:tcPr>
          <w:p w14:paraId="1FA09F47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</w:p>
        </w:tc>
      </w:tr>
      <w:tr w:rsidR="00E14E8B" w:rsidRPr="00C20284" w14:paraId="2475A3A1" w14:textId="77777777" w:rsidTr="008A7452">
        <w:tc>
          <w:tcPr>
            <w:tcW w:w="3870" w:type="dxa"/>
          </w:tcPr>
          <w:p w14:paraId="76F583F9" w14:textId="77777777" w:rsidR="00E14E8B" w:rsidRPr="00C20284" w:rsidRDefault="00E14E8B" w:rsidP="00E14E8B">
            <w:pPr>
              <w:tabs>
                <w:tab w:val="clear" w:pos="227"/>
                <w:tab w:val="left" w:pos="162"/>
                <w:tab w:val="left" w:pos="255"/>
              </w:tabs>
              <w:ind w:left="165" w:right="-198" w:hanging="108"/>
              <w:jc w:val="thaiDistribute"/>
              <w:rPr>
                <w:rFonts w:ascii="Angsana New" w:hAnsi="Angsana New"/>
                <w:color w:val="000000"/>
                <w:sz w:val="24"/>
                <w:szCs w:val="24"/>
                <w:vertAlign w:val="superscript"/>
              </w:rPr>
            </w:pP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 xml:space="preserve">     </w:t>
            </w: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 xml:space="preserve">)   CPF Construction LLC </w:t>
            </w:r>
          </w:p>
        </w:tc>
        <w:tc>
          <w:tcPr>
            <w:tcW w:w="265" w:type="dxa"/>
          </w:tcPr>
          <w:p w14:paraId="43D4EAF5" w14:textId="77777777" w:rsidR="00E14E8B" w:rsidRPr="00C20284" w:rsidRDefault="00E14E8B" w:rsidP="00E14E8B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</w:tcPr>
          <w:p w14:paraId="5A468A73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ให้บริการที่ปรึกษาด้านการก่อสร้าง</w:t>
            </w:r>
          </w:p>
        </w:tc>
        <w:tc>
          <w:tcPr>
            <w:tcW w:w="266" w:type="dxa"/>
          </w:tcPr>
          <w:p w14:paraId="5F3A48A0" w14:textId="77777777" w:rsidR="00E14E8B" w:rsidRPr="00C20284" w:rsidRDefault="00E14E8B" w:rsidP="00E14E8B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5A00FCB6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</w:tcPr>
          <w:p w14:paraId="72EBC31B" w14:textId="77777777" w:rsidR="00E14E8B" w:rsidRPr="00C20284" w:rsidRDefault="00E14E8B" w:rsidP="00E14E8B">
            <w:pPr>
              <w:tabs>
                <w:tab w:val="clear" w:pos="227"/>
                <w:tab w:val="clear" w:pos="680"/>
                <w:tab w:val="left" w:pos="252"/>
              </w:tabs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59A8DFB6" w14:textId="760B5861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</w:p>
        </w:tc>
        <w:tc>
          <w:tcPr>
            <w:tcW w:w="270" w:type="dxa"/>
          </w:tcPr>
          <w:p w14:paraId="3E9B4187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65" w:type="dxa"/>
          </w:tcPr>
          <w:p w14:paraId="652DADE9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</w:p>
        </w:tc>
      </w:tr>
      <w:tr w:rsidR="00E14E8B" w:rsidRPr="00C20284" w14:paraId="29701934" w14:textId="77777777" w:rsidTr="008A7452">
        <w:tc>
          <w:tcPr>
            <w:tcW w:w="3870" w:type="dxa"/>
          </w:tcPr>
          <w:p w14:paraId="5013251D" w14:textId="77777777" w:rsidR="00E14E8B" w:rsidRPr="00C20284" w:rsidRDefault="00E14E8B" w:rsidP="00E14E8B">
            <w:pPr>
              <w:tabs>
                <w:tab w:val="clear" w:pos="227"/>
                <w:tab w:val="left" w:pos="162"/>
                <w:tab w:val="left" w:pos="255"/>
              </w:tabs>
              <w:ind w:left="-106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)   Charoen Pokphand Foods Philippines Corporation</w:t>
            </w:r>
          </w:p>
        </w:tc>
        <w:tc>
          <w:tcPr>
            <w:tcW w:w="265" w:type="dxa"/>
          </w:tcPr>
          <w:p w14:paraId="0983AA45" w14:textId="77777777" w:rsidR="00E14E8B" w:rsidRPr="00C20284" w:rsidRDefault="00E14E8B" w:rsidP="00E14E8B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</w:tcPr>
          <w:p w14:paraId="1B27DFA7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ผลิตและจำหน่ายอาหารสัตว์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เลี้ยงสัตว์</w:t>
            </w:r>
          </w:p>
        </w:tc>
        <w:tc>
          <w:tcPr>
            <w:tcW w:w="266" w:type="dxa"/>
          </w:tcPr>
          <w:p w14:paraId="63BBC130" w14:textId="77777777" w:rsidR="00E14E8B" w:rsidRPr="00C20284" w:rsidRDefault="00E14E8B" w:rsidP="00E14E8B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34EF3F21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20F9A">
              <w:rPr>
                <w:rFonts w:ascii="Angsana New" w:hAnsi="Angsana New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251" w:type="dxa"/>
          </w:tcPr>
          <w:p w14:paraId="5955B605" w14:textId="77777777" w:rsidR="00E14E8B" w:rsidRPr="00C20284" w:rsidRDefault="00E14E8B" w:rsidP="00E14E8B">
            <w:pPr>
              <w:tabs>
                <w:tab w:val="clear" w:pos="227"/>
                <w:tab w:val="clear" w:pos="680"/>
                <w:tab w:val="left" w:pos="252"/>
              </w:tabs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4834C046" w14:textId="2C4A7A19" w:rsidR="00E14E8B" w:rsidRPr="00C20284" w:rsidDel="009722DA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</w:p>
        </w:tc>
        <w:tc>
          <w:tcPr>
            <w:tcW w:w="270" w:type="dxa"/>
          </w:tcPr>
          <w:p w14:paraId="2AC10AD5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65" w:type="dxa"/>
          </w:tcPr>
          <w:p w14:paraId="4AC95935" w14:textId="77777777" w:rsidR="00E14E8B" w:rsidRPr="00C20284" w:rsidDel="009722DA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</w:p>
        </w:tc>
      </w:tr>
      <w:tr w:rsidR="00E14E8B" w:rsidRPr="00C20284" w14:paraId="7A713F0E" w14:textId="77777777" w:rsidTr="008A7452">
        <w:tc>
          <w:tcPr>
            <w:tcW w:w="3870" w:type="dxa"/>
          </w:tcPr>
          <w:p w14:paraId="4C83964A" w14:textId="77777777" w:rsidR="00E14E8B" w:rsidRPr="00C20284" w:rsidRDefault="00E14E8B" w:rsidP="00E14E8B">
            <w:pPr>
              <w:tabs>
                <w:tab w:val="clear" w:pos="227"/>
                <w:tab w:val="left" w:pos="162"/>
                <w:tab w:val="left" w:pos="255"/>
              </w:tabs>
              <w:ind w:left="165" w:right="-198" w:hanging="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5" w:type="dxa"/>
          </w:tcPr>
          <w:p w14:paraId="6F2969C6" w14:textId="77777777" w:rsidR="00E14E8B" w:rsidRPr="00C20284" w:rsidRDefault="00E14E8B" w:rsidP="00E14E8B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</w:tcPr>
          <w:p w14:paraId="22CBC96B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  และเพาะฟักลูกกุ้ง</w:t>
            </w:r>
          </w:p>
        </w:tc>
        <w:tc>
          <w:tcPr>
            <w:tcW w:w="266" w:type="dxa"/>
          </w:tcPr>
          <w:p w14:paraId="7EFAC457" w14:textId="77777777" w:rsidR="00E14E8B" w:rsidRPr="00C20284" w:rsidRDefault="00E14E8B" w:rsidP="00E14E8B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54B3FD4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62DC9C87" w14:textId="77777777" w:rsidR="00E14E8B" w:rsidRPr="00C20284" w:rsidRDefault="00E14E8B" w:rsidP="00E14E8B">
            <w:pPr>
              <w:tabs>
                <w:tab w:val="clear" w:pos="227"/>
                <w:tab w:val="clear" w:pos="680"/>
                <w:tab w:val="left" w:pos="252"/>
              </w:tabs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446DD244" w14:textId="77777777" w:rsidR="00E14E8B" w:rsidRPr="00C20284" w:rsidDel="009722DA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442851C5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65" w:type="dxa"/>
          </w:tcPr>
          <w:p w14:paraId="59D5CEF4" w14:textId="77777777" w:rsidR="00E14E8B" w:rsidRPr="00C20284" w:rsidDel="009722DA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E14E8B" w:rsidRPr="00C20284" w14:paraId="7AE3A8E9" w14:textId="77777777" w:rsidTr="008A7452">
        <w:tc>
          <w:tcPr>
            <w:tcW w:w="3870" w:type="dxa"/>
          </w:tcPr>
          <w:p w14:paraId="658CE2D0" w14:textId="77777777" w:rsidR="00E14E8B" w:rsidRPr="00C20284" w:rsidRDefault="00E14E8B" w:rsidP="00E14E8B">
            <w:pPr>
              <w:tabs>
                <w:tab w:val="left" w:pos="162"/>
              </w:tabs>
              <w:ind w:right="-198" w:hanging="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 xml:space="preserve">   Chia Tai Enterprises International Limited</w:t>
            </w:r>
          </w:p>
        </w:tc>
        <w:tc>
          <w:tcPr>
            <w:tcW w:w="265" w:type="dxa"/>
          </w:tcPr>
          <w:p w14:paraId="68E62099" w14:textId="77777777" w:rsidR="00E14E8B" w:rsidRPr="00C20284" w:rsidRDefault="00E14E8B" w:rsidP="00E14E8B">
            <w:pPr>
              <w:tabs>
                <w:tab w:val="clear" w:pos="227"/>
                <w:tab w:val="left" w:pos="252"/>
              </w:tabs>
              <w:ind w:left="162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5F7D8205" w14:textId="77777777" w:rsidR="00E14E8B" w:rsidRPr="00C20284" w:rsidRDefault="00E14E8B" w:rsidP="00E14E8B">
            <w:pPr>
              <w:tabs>
                <w:tab w:val="clear" w:pos="227"/>
                <w:tab w:val="left" w:pos="252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6CF1DDFE" w14:textId="77777777" w:rsidR="00E14E8B" w:rsidRPr="00C20284" w:rsidRDefault="00E14E8B" w:rsidP="00E14E8B">
            <w:pPr>
              <w:tabs>
                <w:tab w:val="clear" w:pos="227"/>
                <w:tab w:val="left" w:pos="252"/>
              </w:tabs>
              <w:ind w:left="162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15DE53DC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เบอร์มิวดา</w:t>
            </w:r>
          </w:p>
        </w:tc>
        <w:tc>
          <w:tcPr>
            <w:tcW w:w="251" w:type="dxa"/>
          </w:tcPr>
          <w:p w14:paraId="0D43D8B2" w14:textId="77777777" w:rsidR="00E14E8B" w:rsidRPr="00C20284" w:rsidRDefault="00E14E8B" w:rsidP="00E14E8B">
            <w:pPr>
              <w:tabs>
                <w:tab w:val="clear" w:pos="227"/>
                <w:tab w:val="left" w:pos="252"/>
              </w:tabs>
              <w:ind w:left="162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7EDCD9DC" w14:textId="4AD03C66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50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>
              <w:rPr>
                <w:rFonts w:ascii="Angsana New" w:hAnsi="Angsana New"/>
                <w:sz w:val="24"/>
                <w:szCs w:val="24"/>
                <w:lang w:eastAsia="th-TH"/>
              </w:rPr>
              <w:t>4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270" w:type="dxa"/>
          </w:tcPr>
          <w:p w14:paraId="799ECBC6" w14:textId="77777777" w:rsidR="00E14E8B" w:rsidRPr="00C20284" w:rsidRDefault="00E14E8B" w:rsidP="00E14E8B">
            <w:pPr>
              <w:tabs>
                <w:tab w:val="clear" w:pos="227"/>
                <w:tab w:val="left" w:pos="252"/>
                <w:tab w:val="decimal" w:pos="515"/>
              </w:tabs>
              <w:ind w:left="162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65" w:type="dxa"/>
          </w:tcPr>
          <w:p w14:paraId="5BFC58B3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50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>
              <w:rPr>
                <w:rFonts w:ascii="Angsana New" w:hAnsi="Angsana New"/>
                <w:sz w:val="24"/>
                <w:szCs w:val="24"/>
                <w:lang w:eastAsia="th-TH"/>
              </w:rPr>
              <w:t>4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3</w:t>
            </w:r>
          </w:p>
        </w:tc>
      </w:tr>
      <w:tr w:rsidR="00E14E8B" w:rsidRPr="00C20284" w14:paraId="5AF719BD" w14:textId="77777777" w:rsidTr="008A7452">
        <w:tc>
          <w:tcPr>
            <w:tcW w:w="3870" w:type="dxa"/>
          </w:tcPr>
          <w:p w14:paraId="0AD3E357" w14:textId="77777777" w:rsidR="00E14E8B" w:rsidRPr="00C20284" w:rsidRDefault="00E14E8B" w:rsidP="00E14E8B">
            <w:pPr>
              <w:tabs>
                <w:tab w:val="clear" w:pos="227"/>
                <w:tab w:val="left" w:pos="345"/>
              </w:tabs>
              <w:ind w:left="162" w:right="-198" w:firstLine="8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)   C.P. Enterprises Limited</w:t>
            </w:r>
          </w:p>
        </w:tc>
        <w:tc>
          <w:tcPr>
            <w:tcW w:w="265" w:type="dxa"/>
          </w:tcPr>
          <w:p w14:paraId="7DC53B45" w14:textId="77777777" w:rsidR="00E14E8B" w:rsidRPr="00C20284" w:rsidRDefault="00E14E8B" w:rsidP="00E14E8B">
            <w:pPr>
              <w:tabs>
                <w:tab w:val="clear" w:pos="227"/>
                <w:tab w:val="left" w:pos="252"/>
              </w:tabs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127FCEE3" w14:textId="77777777" w:rsidR="00E14E8B" w:rsidRPr="00C20284" w:rsidRDefault="00E14E8B" w:rsidP="00E14E8B">
            <w:pPr>
              <w:tabs>
                <w:tab w:val="clear" w:pos="227"/>
                <w:tab w:val="left" w:pos="252"/>
              </w:tabs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4C30A804" w14:textId="77777777" w:rsidR="00E14E8B" w:rsidRPr="00C20284" w:rsidRDefault="00E14E8B" w:rsidP="00E14E8B">
            <w:pPr>
              <w:tabs>
                <w:tab w:val="clear" w:pos="227"/>
                <w:tab w:val="left" w:pos="252"/>
              </w:tabs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1AA7B39" w14:textId="77777777" w:rsidR="00E14E8B" w:rsidRPr="00520F9A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เขตบริหารพิเศษ</w:t>
            </w:r>
          </w:p>
        </w:tc>
        <w:tc>
          <w:tcPr>
            <w:tcW w:w="251" w:type="dxa"/>
          </w:tcPr>
          <w:p w14:paraId="0445DE0D" w14:textId="77777777" w:rsidR="00E14E8B" w:rsidRPr="00C20284" w:rsidRDefault="00E14E8B" w:rsidP="00E14E8B">
            <w:pPr>
              <w:tabs>
                <w:tab w:val="clear" w:pos="227"/>
                <w:tab w:val="left" w:pos="252"/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07644FE0" w14:textId="31A9FDA8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50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>
              <w:rPr>
                <w:rFonts w:ascii="Angsana New" w:hAnsi="Angsana New"/>
                <w:sz w:val="24"/>
                <w:szCs w:val="24"/>
                <w:lang w:eastAsia="th-TH"/>
              </w:rPr>
              <w:t>4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270" w:type="dxa"/>
          </w:tcPr>
          <w:p w14:paraId="2E5902DB" w14:textId="77777777" w:rsidR="00E14E8B" w:rsidRPr="00C20284" w:rsidRDefault="00E14E8B" w:rsidP="00E14E8B">
            <w:pPr>
              <w:tabs>
                <w:tab w:val="clear" w:pos="227"/>
                <w:tab w:val="left" w:pos="252"/>
              </w:tabs>
              <w:ind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65" w:type="dxa"/>
          </w:tcPr>
          <w:p w14:paraId="27CF68E0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50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>
              <w:rPr>
                <w:rFonts w:ascii="Angsana New" w:hAnsi="Angsana New"/>
                <w:sz w:val="24"/>
                <w:szCs w:val="24"/>
                <w:lang w:eastAsia="th-TH"/>
              </w:rPr>
              <w:t>4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3</w:t>
            </w:r>
          </w:p>
        </w:tc>
      </w:tr>
      <w:tr w:rsidR="00E14E8B" w:rsidRPr="00C20284" w14:paraId="7B1A4B4E" w14:textId="77777777" w:rsidTr="008A7452">
        <w:tc>
          <w:tcPr>
            <w:tcW w:w="3870" w:type="dxa"/>
            <w:vAlign w:val="bottom"/>
          </w:tcPr>
          <w:p w14:paraId="54A3429F" w14:textId="77777777" w:rsidR="00E14E8B" w:rsidRPr="00C20284" w:rsidRDefault="00E14E8B" w:rsidP="00E14E8B">
            <w:pPr>
              <w:tabs>
                <w:tab w:val="clear" w:pos="227"/>
                <w:tab w:val="left" w:pos="345"/>
              </w:tabs>
              <w:ind w:left="162" w:right="-198" w:firstLine="8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5" w:type="dxa"/>
          </w:tcPr>
          <w:p w14:paraId="163FBB3C" w14:textId="77777777" w:rsidR="00E14E8B" w:rsidRPr="00C20284" w:rsidRDefault="00E14E8B" w:rsidP="00E14E8B">
            <w:pPr>
              <w:tabs>
                <w:tab w:val="clear" w:pos="227"/>
                <w:tab w:val="left" w:pos="252"/>
              </w:tabs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25FEAEBC" w14:textId="77777777" w:rsidR="00E14E8B" w:rsidRPr="00C20284" w:rsidRDefault="00E14E8B" w:rsidP="00E14E8B">
            <w:pPr>
              <w:tabs>
                <w:tab w:val="clear" w:pos="227"/>
                <w:tab w:val="left" w:pos="252"/>
              </w:tabs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36823624" w14:textId="77777777" w:rsidR="00E14E8B" w:rsidRPr="00C20284" w:rsidRDefault="00E14E8B" w:rsidP="00E14E8B">
            <w:pPr>
              <w:tabs>
                <w:tab w:val="clear" w:pos="227"/>
                <w:tab w:val="left" w:pos="252"/>
              </w:tabs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3C63E6BC" w14:textId="77777777" w:rsidR="00E14E8B" w:rsidRPr="00520F9A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ฮ่องกง</w:t>
            </w:r>
          </w:p>
        </w:tc>
        <w:tc>
          <w:tcPr>
            <w:tcW w:w="251" w:type="dxa"/>
          </w:tcPr>
          <w:p w14:paraId="5F97841A" w14:textId="77777777" w:rsidR="00E14E8B" w:rsidRPr="00C20284" w:rsidRDefault="00E14E8B" w:rsidP="00E14E8B">
            <w:pPr>
              <w:tabs>
                <w:tab w:val="clear" w:pos="227"/>
                <w:tab w:val="left" w:pos="252"/>
              </w:tabs>
              <w:ind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52B3B010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52762EC0" w14:textId="77777777" w:rsidR="00E14E8B" w:rsidRPr="00C20284" w:rsidRDefault="00E14E8B" w:rsidP="00E14E8B">
            <w:pPr>
              <w:tabs>
                <w:tab w:val="clear" w:pos="227"/>
                <w:tab w:val="left" w:pos="252"/>
                <w:tab w:val="decimal" w:pos="515"/>
              </w:tabs>
              <w:ind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65" w:type="dxa"/>
          </w:tcPr>
          <w:p w14:paraId="1AEC6CE5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E14E8B" w:rsidRPr="00C20284" w14:paraId="26CD80D9" w14:textId="77777777" w:rsidTr="008A7452">
        <w:tc>
          <w:tcPr>
            <w:tcW w:w="3870" w:type="dxa"/>
            <w:vAlign w:val="bottom"/>
          </w:tcPr>
          <w:p w14:paraId="3AC7DF6E" w14:textId="77777777" w:rsidR="00E14E8B" w:rsidRPr="00C20284" w:rsidRDefault="00E14E8B" w:rsidP="00E14E8B">
            <w:pPr>
              <w:tabs>
                <w:tab w:val="clear" w:pos="227"/>
                <w:tab w:val="left" w:pos="345"/>
              </w:tabs>
              <w:ind w:left="162" w:right="-198" w:firstLine="8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)   Chia Tai Huazhong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Biochemistry Limited</w:t>
            </w:r>
          </w:p>
        </w:tc>
        <w:tc>
          <w:tcPr>
            <w:tcW w:w="265" w:type="dxa"/>
          </w:tcPr>
          <w:p w14:paraId="20D34E9D" w14:textId="77777777" w:rsidR="00E14E8B" w:rsidRPr="00C20284" w:rsidRDefault="00E14E8B" w:rsidP="00E14E8B">
            <w:pPr>
              <w:tabs>
                <w:tab w:val="clear" w:pos="227"/>
                <w:tab w:val="left" w:pos="252"/>
              </w:tabs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657B93BB" w14:textId="77777777" w:rsidR="00E14E8B" w:rsidRPr="00C20284" w:rsidRDefault="00E14E8B" w:rsidP="00E14E8B">
            <w:pPr>
              <w:tabs>
                <w:tab w:val="clear" w:pos="227"/>
                <w:tab w:val="left" w:pos="252"/>
              </w:tabs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50DF5DB3" w14:textId="77777777" w:rsidR="00E14E8B" w:rsidRPr="00C20284" w:rsidRDefault="00E14E8B" w:rsidP="00E14E8B">
            <w:pPr>
              <w:tabs>
                <w:tab w:val="clear" w:pos="227"/>
                <w:tab w:val="left" w:pos="252"/>
              </w:tabs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241A8408" w14:textId="77777777" w:rsidR="00E14E8B" w:rsidRPr="00520F9A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เขตบริหารพิเศษ</w:t>
            </w:r>
          </w:p>
        </w:tc>
        <w:tc>
          <w:tcPr>
            <w:tcW w:w="251" w:type="dxa"/>
          </w:tcPr>
          <w:p w14:paraId="2847DEE1" w14:textId="77777777" w:rsidR="00E14E8B" w:rsidRPr="00C20284" w:rsidRDefault="00E14E8B" w:rsidP="00E14E8B">
            <w:pPr>
              <w:tabs>
                <w:tab w:val="clear" w:pos="227"/>
                <w:tab w:val="left" w:pos="252"/>
              </w:tabs>
              <w:ind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683E2B83" w14:textId="6174DF62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50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>
              <w:rPr>
                <w:rFonts w:ascii="Angsana New" w:hAnsi="Angsana New"/>
                <w:sz w:val="24"/>
                <w:szCs w:val="24"/>
                <w:lang w:eastAsia="th-TH"/>
              </w:rPr>
              <w:t>4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270" w:type="dxa"/>
          </w:tcPr>
          <w:p w14:paraId="34182F43" w14:textId="77777777" w:rsidR="00E14E8B" w:rsidRPr="00C20284" w:rsidRDefault="00E14E8B" w:rsidP="00E14E8B">
            <w:pPr>
              <w:tabs>
                <w:tab w:val="clear" w:pos="227"/>
                <w:tab w:val="left" w:pos="252"/>
                <w:tab w:val="decimal" w:pos="515"/>
              </w:tabs>
              <w:ind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65" w:type="dxa"/>
          </w:tcPr>
          <w:p w14:paraId="1ED9DBAF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50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>
              <w:rPr>
                <w:rFonts w:ascii="Angsana New" w:hAnsi="Angsana New"/>
                <w:sz w:val="24"/>
                <w:szCs w:val="24"/>
                <w:lang w:eastAsia="th-TH"/>
              </w:rPr>
              <w:t>4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3</w:t>
            </w:r>
          </w:p>
        </w:tc>
      </w:tr>
      <w:tr w:rsidR="00E14E8B" w:rsidRPr="00C20284" w14:paraId="1339C391" w14:textId="77777777" w:rsidTr="008A7452">
        <w:tc>
          <w:tcPr>
            <w:tcW w:w="3870" w:type="dxa"/>
            <w:vAlign w:val="bottom"/>
          </w:tcPr>
          <w:p w14:paraId="34D4C81E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left" w:pos="252"/>
                <w:tab w:val="left" w:pos="477"/>
              </w:tabs>
              <w:ind w:left="162" w:right="-198" w:firstLine="8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5" w:type="dxa"/>
          </w:tcPr>
          <w:p w14:paraId="620E0515" w14:textId="77777777" w:rsidR="00E14E8B" w:rsidRPr="00C20284" w:rsidRDefault="00E14E8B" w:rsidP="00E14E8B">
            <w:pPr>
              <w:tabs>
                <w:tab w:val="clear" w:pos="227"/>
                <w:tab w:val="left" w:pos="252"/>
              </w:tabs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4EE5DCD5" w14:textId="77777777" w:rsidR="00E14E8B" w:rsidRPr="00C20284" w:rsidRDefault="00E14E8B" w:rsidP="00E14E8B">
            <w:pPr>
              <w:tabs>
                <w:tab w:val="clear" w:pos="227"/>
                <w:tab w:val="left" w:pos="252"/>
              </w:tabs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6355A7ED" w14:textId="77777777" w:rsidR="00E14E8B" w:rsidRPr="00C20284" w:rsidRDefault="00E14E8B" w:rsidP="00E14E8B">
            <w:pPr>
              <w:tabs>
                <w:tab w:val="clear" w:pos="227"/>
                <w:tab w:val="left" w:pos="252"/>
              </w:tabs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6818130D" w14:textId="77777777" w:rsidR="00E14E8B" w:rsidRPr="00520F9A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ฮ่องกง</w:t>
            </w:r>
          </w:p>
        </w:tc>
        <w:tc>
          <w:tcPr>
            <w:tcW w:w="251" w:type="dxa"/>
          </w:tcPr>
          <w:p w14:paraId="7E9FBF66" w14:textId="77777777" w:rsidR="00E14E8B" w:rsidRPr="00C20284" w:rsidRDefault="00E14E8B" w:rsidP="00E14E8B">
            <w:pPr>
              <w:tabs>
                <w:tab w:val="clear" w:pos="227"/>
                <w:tab w:val="left" w:pos="252"/>
              </w:tabs>
              <w:ind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517E988D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00AF33AA" w14:textId="77777777" w:rsidR="00E14E8B" w:rsidRPr="00C20284" w:rsidRDefault="00E14E8B" w:rsidP="00E14E8B">
            <w:pPr>
              <w:tabs>
                <w:tab w:val="clear" w:pos="227"/>
                <w:tab w:val="left" w:pos="252"/>
                <w:tab w:val="decimal" w:pos="515"/>
              </w:tabs>
              <w:ind w:right="-108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765" w:type="dxa"/>
          </w:tcPr>
          <w:p w14:paraId="5C5DBD73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E14E8B" w:rsidRPr="00C20284" w14:paraId="38AC9AC9" w14:textId="77777777" w:rsidTr="008A7452">
        <w:tc>
          <w:tcPr>
            <w:tcW w:w="3870" w:type="dxa"/>
            <w:vAlign w:val="bottom"/>
          </w:tcPr>
          <w:p w14:paraId="2A104800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left" w:pos="252"/>
                <w:tab w:val="left" w:pos="477"/>
              </w:tabs>
              <w:ind w:left="162" w:right="-198" w:firstLine="8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)   Chia Tai Pucheng Biochemistry Limited</w:t>
            </w:r>
          </w:p>
        </w:tc>
        <w:tc>
          <w:tcPr>
            <w:tcW w:w="265" w:type="dxa"/>
          </w:tcPr>
          <w:p w14:paraId="4DA6F5ED" w14:textId="77777777" w:rsidR="00E14E8B" w:rsidRPr="00C20284" w:rsidRDefault="00E14E8B" w:rsidP="00E14E8B">
            <w:pPr>
              <w:tabs>
                <w:tab w:val="clear" w:pos="227"/>
                <w:tab w:val="left" w:pos="252"/>
              </w:tabs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19355B58" w14:textId="77777777" w:rsidR="00E14E8B" w:rsidRPr="00C20284" w:rsidRDefault="00E14E8B" w:rsidP="00E14E8B">
            <w:pPr>
              <w:tabs>
                <w:tab w:val="clear" w:pos="227"/>
                <w:tab w:val="left" w:pos="252"/>
              </w:tabs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2EFDF511" w14:textId="77777777" w:rsidR="00E14E8B" w:rsidRPr="00C20284" w:rsidRDefault="00E14E8B" w:rsidP="00E14E8B">
            <w:pPr>
              <w:tabs>
                <w:tab w:val="clear" w:pos="227"/>
                <w:tab w:val="left" w:pos="252"/>
              </w:tabs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5FAF6C8F" w14:textId="77777777" w:rsidR="00E14E8B" w:rsidRPr="00520F9A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เขตบริหารพิเศษ</w:t>
            </w:r>
          </w:p>
        </w:tc>
        <w:tc>
          <w:tcPr>
            <w:tcW w:w="251" w:type="dxa"/>
          </w:tcPr>
          <w:p w14:paraId="67E48C8E" w14:textId="77777777" w:rsidR="00E14E8B" w:rsidRPr="00C20284" w:rsidRDefault="00E14E8B" w:rsidP="00E14E8B">
            <w:pPr>
              <w:tabs>
                <w:tab w:val="clear" w:pos="227"/>
                <w:tab w:val="left" w:pos="252"/>
              </w:tabs>
              <w:ind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45F0FEEC" w14:textId="5BAAAC22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50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>
              <w:rPr>
                <w:rFonts w:ascii="Angsana New" w:hAnsi="Angsana New"/>
                <w:sz w:val="24"/>
                <w:szCs w:val="24"/>
                <w:lang w:eastAsia="th-TH"/>
              </w:rPr>
              <w:t>4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270" w:type="dxa"/>
          </w:tcPr>
          <w:p w14:paraId="49708DAF" w14:textId="77777777" w:rsidR="00E14E8B" w:rsidRPr="00C20284" w:rsidRDefault="00E14E8B" w:rsidP="00E14E8B">
            <w:pPr>
              <w:tabs>
                <w:tab w:val="clear" w:pos="227"/>
                <w:tab w:val="left" w:pos="252"/>
                <w:tab w:val="decimal" w:pos="515"/>
              </w:tabs>
              <w:ind w:right="-108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765" w:type="dxa"/>
          </w:tcPr>
          <w:p w14:paraId="7DF84644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50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>
              <w:rPr>
                <w:rFonts w:ascii="Angsana New" w:hAnsi="Angsana New"/>
                <w:sz w:val="24"/>
                <w:szCs w:val="24"/>
                <w:lang w:eastAsia="th-TH"/>
              </w:rPr>
              <w:t>4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3</w:t>
            </w:r>
          </w:p>
        </w:tc>
      </w:tr>
      <w:tr w:rsidR="00E14E8B" w:rsidRPr="00C20284" w14:paraId="3432221E" w14:textId="77777777" w:rsidTr="008A7452">
        <w:tc>
          <w:tcPr>
            <w:tcW w:w="3870" w:type="dxa"/>
            <w:vAlign w:val="bottom"/>
          </w:tcPr>
          <w:p w14:paraId="50BAE311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left" w:pos="252"/>
                <w:tab w:val="left" w:pos="477"/>
              </w:tabs>
              <w:ind w:left="162" w:right="-198" w:firstLine="8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5" w:type="dxa"/>
          </w:tcPr>
          <w:p w14:paraId="2CA5D90C" w14:textId="77777777" w:rsidR="00E14E8B" w:rsidRPr="00C20284" w:rsidRDefault="00E14E8B" w:rsidP="00E14E8B">
            <w:pPr>
              <w:tabs>
                <w:tab w:val="clear" w:pos="227"/>
                <w:tab w:val="left" w:pos="252"/>
              </w:tabs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71845AFA" w14:textId="77777777" w:rsidR="00E14E8B" w:rsidRPr="00C20284" w:rsidRDefault="00E14E8B" w:rsidP="00E14E8B">
            <w:pPr>
              <w:tabs>
                <w:tab w:val="clear" w:pos="227"/>
                <w:tab w:val="left" w:pos="252"/>
              </w:tabs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7DA31CCE" w14:textId="77777777" w:rsidR="00E14E8B" w:rsidRPr="00C20284" w:rsidRDefault="00E14E8B" w:rsidP="00E14E8B">
            <w:pPr>
              <w:tabs>
                <w:tab w:val="clear" w:pos="227"/>
                <w:tab w:val="left" w:pos="252"/>
              </w:tabs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59511EE" w14:textId="77777777" w:rsidR="00E14E8B" w:rsidRPr="00520F9A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ฮ่องกง</w:t>
            </w:r>
          </w:p>
        </w:tc>
        <w:tc>
          <w:tcPr>
            <w:tcW w:w="251" w:type="dxa"/>
          </w:tcPr>
          <w:p w14:paraId="72DDC47B" w14:textId="77777777" w:rsidR="00E14E8B" w:rsidRPr="00C20284" w:rsidRDefault="00E14E8B" w:rsidP="00E14E8B">
            <w:pPr>
              <w:tabs>
                <w:tab w:val="clear" w:pos="227"/>
                <w:tab w:val="left" w:pos="252"/>
              </w:tabs>
              <w:ind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40C7879D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41AA5F49" w14:textId="77777777" w:rsidR="00E14E8B" w:rsidRPr="00C20284" w:rsidRDefault="00E14E8B" w:rsidP="00E14E8B">
            <w:pPr>
              <w:tabs>
                <w:tab w:val="clear" w:pos="227"/>
                <w:tab w:val="left" w:pos="252"/>
                <w:tab w:val="decimal" w:pos="515"/>
              </w:tabs>
              <w:ind w:right="-108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765" w:type="dxa"/>
          </w:tcPr>
          <w:p w14:paraId="401657C6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E14E8B" w:rsidRPr="00C20284" w14:paraId="7DC46C3D" w14:textId="77777777" w:rsidTr="008A7452">
        <w:tc>
          <w:tcPr>
            <w:tcW w:w="3870" w:type="dxa"/>
          </w:tcPr>
          <w:p w14:paraId="0253B4EA" w14:textId="77777777" w:rsidR="00E14E8B" w:rsidRPr="00C20284" w:rsidRDefault="00E14E8B" w:rsidP="00E14E8B">
            <w:pPr>
              <w:tabs>
                <w:tab w:val="clear" w:pos="227"/>
                <w:tab w:val="left" w:pos="252"/>
              </w:tabs>
              <w:ind w:left="252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)   ECI Machinery Co., Ltd.</w:t>
            </w:r>
          </w:p>
        </w:tc>
        <w:tc>
          <w:tcPr>
            <w:tcW w:w="265" w:type="dxa"/>
          </w:tcPr>
          <w:p w14:paraId="60502A94" w14:textId="77777777" w:rsidR="00E14E8B" w:rsidRPr="00C20284" w:rsidRDefault="00E14E8B" w:rsidP="00E14E8B">
            <w:pPr>
              <w:tabs>
                <w:tab w:val="clear" w:pos="227"/>
                <w:tab w:val="left" w:pos="252"/>
              </w:tabs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7E7E6B19" w14:textId="77777777" w:rsidR="00E14E8B" w:rsidRPr="00C20284" w:rsidRDefault="00E14E8B" w:rsidP="00E14E8B">
            <w:pPr>
              <w:tabs>
                <w:tab w:val="clear" w:pos="227"/>
                <w:tab w:val="left" w:pos="252"/>
              </w:tabs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52DF8E2D" w14:textId="77777777" w:rsidR="00E14E8B" w:rsidRPr="00C20284" w:rsidRDefault="00E14E8B" w:rsidP="00E14E8B">
            <w:pPr>
              <w:tabs>
                <w:tab w:val="clear" w:pos="227"/>
                <w:tab w:val="left" w:pos="252"/>
              </w:tabs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655E23FF" w14:textId="77777777" w:rsidR="00E14E8B" w:rsidRPr="00520F9A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20F9A">
              <w:rPr>
                <w:rFonts w:ascii="Angsana New" w:hAnsi="Angsana New"/>
                <w:sz w:val="24"/>
                <w:szCs w:val="24"/>
                <w:cs/>
              </w:rPr>
              <w:t>บริติช เวอร์จิน</w:t>
            </w:r>
          </w:p>
        </w:tc>
        <w:tc>
          <w:tcPr>
            <w:tcW w:w="251" w:type="dxa"/>
          </w:tcPr>
          <w:p w14:paraId="6797CAB2" w14:textId="77777777" w:rsidR="00E14E8B" w:rsidRPr="00C20284" w:rsidRDefault="00E14E8B" w:rsidP="00E14E8B">
            <w:pPr>
              <w:tabs>
                <w:tab w:val="clear" w:pos="227"/>
                <w:tab w:val="left" w:pos="252"/>
              </w:tabs>
              <w:ind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4547FF6E" w14:textId="3D9A8605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50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>
              <w:rPr>
                <w:rFonts w:ascii="Angsana New" w:hAnsi="Angsana New"/>
                <w:sz w:val="24"/>
                <w:szCs w:val="24"/>
                <w:lang w:eastAsia="th-TH"/>
              </w:rPr>
              <w:t>4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270" w:type="dxa"/>
          </w:tcPr>
          <w:p w14:paraId="761F06F5" w14:textId="77777777" w:rsidR="00E14E8B" w:rsidRPr="00C20284" w:rsidRDefault="00E14E8B" w:rsidP="00E14E8B">
            <w:pPr>
              <w:tabs>
                <w:tab w:val="clear" w:pos="227"/>
                <w:tab w:val="left" w:pos="252"/>
                <w:tab w:val="decimal" w:pos="515"/>
              </w:tabs>
              <w:ind w:right="-108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765" w:type="dxa"/>
          </w:tcPr>
          <w:p w14:paraId="1F5AE9B4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50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>
              <w:rPr>
                <w:rFonts w:ascii="Angsana New" w:hAnsi="Angsana New"/>
                <w:sz w:val="24"/>
                <w:szCs w:val="24"/>
                <w:lang w:eastAsia="th-TH"/>
              </w:rPr>
              <w:t>4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3</w:t>
            </w:r>
          </w:p>
        </w:tc>
      </w:tr>
      <w:tr w:rsidR="00E14E8B" w:rsidRPr="00C20284" w14:paraId="7C127392" w14:textId="77777777" w:rsidTr="008A7452">
        <w:tc>
          <w:tcPr>
            <w:tcW w:w="3870" w:type="dxa"/>
          </w:tcPr>
          <w:p w14:paraId="737955CB" w14:textId="77777777" w:rsidR="00E14E8B" w:rsidRPr="00C20284" w:rsidRDefault="00E14E8B" w:rsidP="00E14E8B">
            <w:pPr>
              <w:tabs>
                <w:tab w:val="clear" w:pos="227"/>
                <w:tab w:val="left" w:pos="252"/>
              </w:tabs>
              <w:ind w:left="162" w:right="-198" w:firstLine="9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5" w:type="dxa"/>
          </w:tcPr>
          <w:p w14:paraId="10DD53D8" w14:textId="77777777" w:rsidR="00E14E8B" w:rsidRPr="00C20284" w:rsidRDefault="00E14E8B" w:rsidP="00E14E8B">
            <w:pPr>
              <w:tabs>
                <w:tab w:val="clear" w:pos="227"/>
                <w:tab w:val="left" w:pos="252"/>
              </w:tabs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15E64C21" w14:textId="77777777" w:rsidR="00E14E8B" w:rsidRPr="00C20284" w:rsidRDefault="00E14E8B" w:rsidP="00E14E8B">
            <w:pPr>
              <w:tabs>
                <w:tab w:val="clear" w:pos="227"/>
                <w:tab w:val="left" w:pos="252"/>
              </w:tabs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6" w:type="dxa"/>
          </w:tcPr>
          <w:p w14:paraId="3F034C7B" w14:textId="77777777" w:rsidR="00E14E8B" w:rsidRPr="00C20284" w:rsidRDefault="00E14E8B" w:rsidP="00E14E8B">
            <w:pPr>
              <w:tabs>
                <w:tab w:val="clear" w:pos="227"/>
                <w:tab w:val="left" w:pos="252"/>
              </w:tabs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C99D0E3" w14:textId="77777777" w:rsidR="00E14E8B" w:rsidRPr="00520F9A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20F9A">
              <w:rPr>
                <w:rFonts w:ascii="Angsana New" w:hAnsi="Angsana New"/>
                <w:sz w:val="24"/>
                <w:szCs w:val="24"/>
                <w:cs/>
              </w:rPr>
              <w:t>ไอส์แลนด์</w:t>
            </w:r>
          </w:p>
        </w:tc>
        <w:tc>
          <w:tcPr>
            <w:tcW w:w="251" w:type="dxa"/>
          </w:tcPr>
          <w:p w14:paraId="33EF9C3C" w14:textId="77777777" w:rsidR="00E14E8B" w:rsidRPr="00C20284" w:rsidRDefault="00E14E8B" w:rsidP="00E14E8B">
            <w:pPr>
              <w:tabs>
                <w:tab w:val="clear" w:pos="227"/>
                <w:tab w:val="left" w:pos="252"/>
              </w:tabs>
              <w:ind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0A4988BC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420F4D18" w14:textId="77777777" w:rsidR="00E14E8B" w:rsidRPr="00C20284" w:rsidRDefault="00E14E8B" w:rsidP="00E14E8B">
            <w:pPr>
              <w:tabs>
                <w:tab w:val="clear" w:pos="227"/>
                <w:tab w:val="left" w:pos="252"/>
                <w:tab w:val="decimal" w:pos="515"/>
              </w:tabs>
              <w:ind w:right="-108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765" w:type="dxa"/>
          </w:tcPr>
          <w:p w14:paraId="600D5F6B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E14E8B" w:rsidRPr="00C20284" w14:paraId="6767697F" w14:textId="77777777" w:rsidTr="008A7452">
        <w:tc>
          <w:tcPr>
            <w:tcW w:w="3870" w:type="dxa"/>
          </w:tcPr>
          <w:p w14:paraId="6AE890DD" w14:textId="77777777" w:rsidR="00E14E8B" w:rsidRPr="00C20284" w:rsidRDefault="00E14E8B" w:rsidP="00E14E8B">
            <w:pPr>
              <w:tabs>
                <w:tab w:val="clear" w:pos="227"/>
                <w:tab w:val="left" w:pos="252"/>
              </w:tabs>
              <w:ind w:left="162" w:right="-198" w:firstLine="9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)   Golden Industrial Investment Limited</w:t>
            </w:r>
          </w:p>
        </w:tc>
        <w:tc>
          <w:tcPr>
            <w:tcW w:w="265" w:type="dxa"/>
          </w:tcPr>
          <w:p w14:paraId="770A4C9E" w14:textId="77777777" w:rsidR="00E14E8B" w:rsidRPr="00C20284" w:rsidRDefault="00E14E8B" w:rsidP="00E14E8B">
            <w:pPr>
              <w:tabs>
                <w:tab w:val="clear" w:pos="227"/>
                <w:tab w:val="left" w:pos="252"/>
              </w:tabs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612A3D9C" w14:textId="77777777" w:rsidR="00E14E8B" w:rsidRPr="00C20284" w:rsidRDefault="00E14E8B" w:rsidP="00E14E8B">
            <w:pPr>
              <w:tabs>
                <w:tab w:val="clear" w:pos="227"/>
                <w:tab w:val="left" w:pos="252"/>
              </w:tabs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2C8A7F63" w14:textId="77777777" w:rsidR="00E14E8B" w:rsidRPr="00C20284" w:rsidRDefault="00E14E8B" w:rsidP="00E14E8B">
            <w:pPr>
              <w:tabs>
                <w:tab w:val="clear" w:pos="227"/>
                <w:tab w:val="left" w:pos="252"/>
              </w:tabs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5845BA27" w14:textId="77777777" w:rsidR="00E14E8B" w:rsidRPr="00520F9A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เขตบริหารพิเศษ</w:t>
            </w:r>
          </w:p>
        </w:tc>
        <w:tc>
          <w:tcPr>
            <w:tcW w:w="251" w:type="dxa"/>
          </w:tcPr>
          <w:p w14:paraId="0603450F" w14:textId="77777777" w:rsidR="00E14E8B" w:rsidRPr="00C20284" w:rsidRDefault="00E14E8B" w:rsidP="00E14E8B">
            <w:pPr>
              <w:tabs>
                <w:tab w:val="clear" w:pos="227"/>
                <w:tab w:val="left" w:pos="252"/>
              </w:tabs>
              <w:ind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467D1096" w14:textId="6C143658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50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>
              <w:rPr>
                <w:rFonts w:ascii="Angsana New" w:hAnsi="Angsana New"/>
                <w:sz w:val="24"/>
                <w:szCs w:val="24"/>
                <w:lang w:eastAsia="th-TH"/>
              </w:rPr>
              <w:t>4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270" w:type="dxa"/>
          </w:tcPr>
          <w:p w14:paraId="46F236EA" w14:textId="77777777" w:rsidR="00E14E8B" w:rsidRPr="00C20284" w:rsidRDefault="00E14E8B" w:rsidP="00E14E8B">
            <w:pPr>
              <w:tabs>
                <w:tab w:val="clear" w:pos="227"/>
                <w:tab w:val="left" w:pos="252"/>
                <w:tab w:val="decimal" w:pos="515"/>
              </w:tabs>
              <w:ind w:right="-108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765" w:type="dxa"/>
          </w:tcPr>
          <w:p w14:paraId="5531827A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50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>
              <w:rPr>
                <w:rFonts w:ascii="Angsana New" w:hAnsi="Angsana New"/>
                <w:sz w:val="24"/>
                <w:szCs w:val="24"/>
                <w:lang w:eastAsia="th-TH"/>
              </w:rPr>
              <w:t>4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3</w:t>
            </w:r>
          </w:p>
        </w:tc>
      </w:tr>
      <w:tr w:rsidR="00E14E8B" w:rsidRPr="00C20284" w14:paraId="2B8EE5BF" w14:textId="77777777" w:rsidTr="008A7452">
        <w:tc>
          <w:tcPr>
            <w:tcW w:w="3870" w:type="dxa"/>
          </w:tcPr>
          <w:p w14:paraId="05470B8D" w14:textId="77777777" w:rsidR="00E14E8B" w:rsidRPr="00C20284" w:rsidRDefault="00E14E8B" w:rsidP="00E14E8B">
            <w:pPr>
              <w:tabs>
                <w:tab w:val="clear" w:pos="227"/>
                <w:tab w:val="left" w:pos="252"/>
              </w:tabs>
              <w:ind w:left="162" w:right="-198" w:firstLine="9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5" w:type="dxa"/>
          </w:tcPr>
          <w:p w14:paraId="1192CE9B" w14:textId="77777777" w:rsidR="00E14E8B" w:rsidRPr="00C20284" w:rsidRDefault="00E14E8B" w:rsidP="00E14E8B">
            <w:pPr>
              <w:ind w:left="-108"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480CD47E" w14:textId="77777777" w:rsidR="00E14E8B" w:rsidRPr="00C20284" w:rsidRDefault="00E14E8B" w:rsidP="00E14E8B">
            <w:pPr>
              <w:ind w:right="-13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6" w:type="dxa"/>
            <w:vAlign w:val="center"/>
          </w:tcPr>
          <w:p w14:paraId="2F40CADA" w14:textId="77777777" w:rsidR="00E14E8B" w:rsidRPr="00C20284" w:rsidRDefault="00E14E8B" w:rsidP="00E14E8B">
            <w:pPr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63B2E84E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ฮ่องกง</w:t>
            </w:r>
          </w:p>
        </w:tc>
        <w:tc>
          <w:tcPr>
            <w:tcW w:w="251" w:type="dxa"/>
          </w:tcPr>
          <w:p w14:paraId="6186F3BE" w14:textId="77777777" w:rsidR="00E14E8B" w:rsidRPr="00C20284" w:rsidRDefault="00E14E8B" w:rsidP="00E14E8B">
            <w:pPr>
              <w:tabs>
                <w:tab w:val="decimal" w:pos="481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1141A016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1DA71A3A" w14:textId="77777777" w:rsidR="00E14E8B" w:rsidRPr="00C20284" w:rsidRDefault="00E14E8B" w:rsidP="00E14E8B">
            <w:pPr>
              <w:tabs>
                <w:tab w:val="decimal" w:pos="481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765" w:type="dxa"/>
          </w:tcPr>
          <w:p w14:paraId="2EA5D952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E14E8B" w:rsidRPr="00C20284" w14:paraId="10547A54" w14:textId="77777777" w:rsidTr="008A7452">
        <w:tc>
          <w:tcPr>
            <w:tcW w:w="3870" w:type="dxa"/>
          </w:tcPr>
          <w:p w14:paraId="2410AAC1" w14:textId="77777777" w:rsidR="00E14E8B" w:rsidRPr="00C20284" w:rsidRDefault="00E14E8B" w:rsidP="00E14E8B">
            <w:pPr>
              <w:tabs>
                <w:tab w:val="clear" w:pos="227"/>
                <w:tab w:val="left" w:pos="252"/>
              </w:tabs>
              <w:ind w:left="162" w:right="-198" w:firstLine="9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 xml:space="preserve">)   Henan Chia Tai Biochemistry Trading </w:t>
            </w:r>
          </w:p>
        </w:tc>
        <w:tc>
          <w:tcPr>
            <w:tcW w:w="265" w:type="dxa"/>
          </w:tcPr>
          <w:p w14:paraId="2E7363D7" w14:textId="77777777" w:rsidR="00E14E8B" w:rsidRPr="00C20284" w:rsidRDefault="00E14E8B" w:rsidP="00E14E8B">
            <w:pPr>
              <w:ind w:left="-108"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1BC9EBA6" w14:textId="77777777" w:rsidR="00E14E8B" w:rsidRPr="00C20284" w:rsidRDefault="00E14E8B" w:rsidP="00E14E8B">
            <w:pPr>
              <w:ind w:right="-13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ผู้จัดจำหน่ายยาสัตว์ </w:t>
            </w:r>
          </w:p>
        </w:tc>
        <w:tc>
          <w:tcPr>
            <w:tcW w:w="266" w:type="dxa"/>
            <w:vAlign w:val="center"/>
          </w:tcPr>
          <w:p w14:paraId="2C621027" w14:textId="77777777" w:rsidR="00E14E8B" w:rsidRPr="00C20284" w:rsidRDefault="00E14E8B" w:rsidP="00E14E8B">
            <w:pPr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491281A2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6603F90B" w14:textId="77777777" w:rsidR="00E14E8B" w:rsidRPr="00C20284" w:rsidRDefault="00E14E8B" w:rsidP="00E14E8B">
            <w:pPr>
              <w:tabs>
                <w:tab w:val="decimal" w:pos="481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417608FE" w14:textId="5E75C793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35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17</w:t>
            </w:r>
          </w:p>
        </w:tc>
        <w:tc>
          <w:tcPr>
            <w:tcW w:w="270" w:type="dxa"/>
          </w:tcPr>
          <w:p w14:paraId="6843C4A0" w14:textId="77777777" w:rsidR="00E14E8B" w:rsidRPr="00C20284" w:rsidRDefault="00E14E8B" w:rsidP="00E14E8B">
            <w:pPr>
              <w:tabs>
                <w:tab w:val="decimal" w:pos="481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765" w:type="dxa"/>
          </w:tcPr>
          <w:p w14:paraId="0ADB0B7D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35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17</w:t>
            </w:r>
          </w:p>
        </w:tc>
      </w:tr>
      <w:tr w:rsidR="00E14E8B" w:rsidRPr="00C20284" w14:paraId="6B0CCFF1" w14:textId="77777777" w:rsidTr="008A7452">
        <w:tc>
          <w:tcPr>
            <w:tcW w:w="3870" w:type="dxa"/>
            <w:vAlign w:val="bottom"/>
          </w:tcPr>
          <w:p w14:paraId="13E599AC" w14:textId="5731A637" w:rsidR="00E14E8B" w:rsidRPr="00C20284" w:rsidRDefault="00E14E8B" w:rsidP="00E14E8B">
            <w:pPr>
              <w:tabs>
                <w:tab w:val="clear" w:pos="227"/>
                <w:tab w:val="clear" w:pos="680"/>
                <w:tab w:val="clear" w:pos="907"/>
                <w:tab w:val="left" w:pos="252"/>
              </w:tabs>
              <w:ind w:left="754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 xml:space="preserve">Co., Ltd. 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  <w:vertAlign w:val="superscript"/>
              </w:rPr>
              <w:t>(</w:t>
            </w:r>
            <w:r w:rsidRPr="009711B9">
              <w:rPr>
                <w:rFonts w:ascii="Angsana New" w:hAnsi="Angsana New"/>
                <w:color w:val="000000"/>
                <w:sz w:val="24"/>
                <w:szCs w:val="24"/>
                <w:vertAlign w:val="superscript"/>
              </w:rPr>
              <w:t>1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65" w:type="dxa"/>
          </w:tcPr>
          <w:p w14:paraId="6A4514F4" w14:textId="77777777" w:rsidR="00E14E8B" w:rsidRPr="00C20284" w:rsidRDefault="00E14E8B" w:rsidP="00E14E8B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7741BAB1" w14:textId="77777777" w:rsidR="00E14E8B" w:rsidRPr="00C20284" w:rsidRDefault="00E14E8B" w:rsidP="00E14E8B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2FA40147" w14:textId="77777777" w:rsidR="00E14E8B" w:rsidRPr="00C20284" w:rsidRDefault="00E14E8B" w:rsidP="00E14E8B">
            <w:pPr>
              <w:tabs>
                <w:tab w:val="clear" w:pos="227"/>
                <w:tab w:val="left" w:pos="252"/>
              </w:tabs>
              <w:ind w:left="-118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41D1C6B4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27C0ACED" w14:textId="77777777" w:rsidR="00E14E8B" w:rsidRPr="00C20284" w:rsidRDefault="00E14E8B" w:rsidP="00E14E8B">
            <w:pPr>
              <w:tabs>
                <w:tab w:val="clear" w:pos="227"/>
                <w:tab w:val="left" w:pos="252"/>
                <w:tab w:val="decimal" w:pos="481"/>
              </w:tabs>
              <w:ind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25B6C928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704FBAD3" w14:textId="77777777" w:rsidR="00E14E8B" w:rsidRPr="00C20284" w:rsidRDefault="00E14E8B" w:rsidP="00E14E8B">
            <w:pPr>
              <w:tabs>
                <w:tab w:val="clear" w:pos="227"/>
                <w:tab w:val="left" w:pos="252"/>
                <w:tab w:val="decimal" w:pos="515"/>
              </w:tabs>
              <w:ind w:left="-131" w:right="-19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765" w:type="dxa"/>
          </w:tcPr>
          <w:p w14:paraId="3DBF32CE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E14E8B" w:rsidRPr="00C20284" w14:paraId="79A98F41" w14:textId="77777777" w:rsidTr="008A7452">
        <w:tc>
          <w:tcPr>
            <w:tcW w:w="3870" w:type="dxa"/>
            <w:vAlign w:val="bottom"/>
          </w:tcPr>
          <w:p w14:paraId="659238D9" w14:textId="77777777" w:rsidR="00E14E8B" w:rsidRPr="00C20284" w:rsidRDefault="00E14E8B" w:rsidP="00E14E8B">
            <w:pPr>
              <w:tabs>
                <w:tab w:val="clear" w:pos="227"/>
                <w:tab w:val="clear" w:pos="680"/>
                <w:tab w:val="left" w:pos="252"/>
                <w:tab w:val="left" w:pos="540"/>
              </w:tabs>
              <w:ind w:left="162" w:right="-198" w:firstLine="9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 xml:space="preserve">)   Pucheng Chia Tai Biochemistry Co., Ltd. 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  <w:vertAlign w:val="superscript"/>
              </w:rPr>
              <w:t>(</w:t>
            </w:r>
            <w:r w:rsidRPr="009711B9">
              <w:rPr>
                <w:rFonts w:ascii="Angsana New" w:hAnsi="Angsana New"/>
                <w:color w:val="000000"/>
                <w:sz w:val="24"/>
                <w:szCs w:val="24"/>
                <w:vertAlign w:val="superscript"/>
              </w:rPr>
              <w:t>1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65" w:type="dxa"/>
          </w:tcPr>
          <w:p w14:paraId="359BD70B" w14:textId="77777777" w:rsidR="00E14E8B" w:rsidRPr="00C20284" w:rsidRDefault="00E14E8B" w:rsidP="00E14E8B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36957E4A" w14:textId="77777777" w:rsidR="00E14E8B" w:rsidRPr="00C20284" w:rsidRDefault="00E14E8B" w:rsidP="00E14E8B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ผลิตและจำหน่ายเคมีภัณฑ์</w:t>
            </w:r>
          </w:p>
        </w:tc>
        <w:tc>
          <w:tcPr>
            <w:tcW w:w="266" w:type="dxa"/>
          </w:tcPr>
          <w:p w14:paraId="201AA6B1" w14:textId="77777777" w:rsidR="00E14E8B" w:rsidRPr="00C20284" w:rsidRDefault="00E14E8B" w:rsidP="00E14E8B">
            <w:pPr>
              <w:tabs>
                <w:tab w:val="clear" w:pos="227"/>
                <w:tab w:val="left" w:pos="252"/>
              </w:tabs>
              <w:ind w:left="-118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3979848E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05DF1488" w14:textId="77777777" w:rsidR="00E14E8B" w:rsidRPr="00C20284" w:rsidRDefault="00E14E8B" w:rsidP="00E14E8B">
            <w:pPr>
              <w:tabs>
                <w:tab w:val="clear" w:pos="227"/>
                <w:tab w:val="left" w:pos="252"/>
                <w:tab w:val="decimal" w:pos="481"/>
              </w:tabs>
              <w:ind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5A2349D2" w14:textId="45D79D6A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35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17</w:t>
            </w:r>
          </w:p>
        </w:tc>
        <w:tc>
          <w:tcPr>
            <w:tcW w:w="270" w:type="dxa"/>
          </w:tcPr>
          <w:p w14:paraId="16D3E1C5" w14:textId="77777777" w:rsidR="00E14E8B" w:rsidRPr="00C20284" w:rsidRDefault="00E14E8B" w:rsidP="00E14E8B">
            <w:pPr>
              <w:tabs>
                <w:tab w:val="clear" w:pos="227"/>
                <w:tab w:val="left" w:pos="252"/>
                <w:tab w:val="decimal" w:pos="515"/>
              </w:tabs>
              <w:ind w:left="-131" w:right="-19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765" w:type="dxa"/>
          </w:tcPr>
          <w:p w14:paraId="59890C4B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35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17</w:t>
            </w:r>
          </w:p>
        </w:tc>
      </w:tr>
      <w:tr w:rsidR="00E14E8B" w:rsidRPr="00C20284" w14:paraId="39A593B0" w14:textId="77777777" w:rsidTr="008A7452">
        <w:tc>
          <w:tcPr>
            <w:tcW w:w="3870" w:type="dxa"/>
            <w:vAlign w:val="bottom"/>
          </w:tcPr>
          <w:p w14:paraId="78E9B409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left" w:pos="252"/>
                <w:tab w:val="left" w:pos="540"/>
                <w:tab w:val="left" w:pos="693"/>
              </w:tabs>
              <w:ind w:left="162" w:right="-198" w:firstLine="9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)   Shanghai C.P. Industrial Trading Co., Ltd.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  <w:vertAlign w:val="superscript"/>
              </w:rPr>
              <w:t>(</w:t>
            </w:r>
            <w:r w:rsidRPr="009711B9">
              <w:rPr>
                <w:rFonts w:ascii="Angsana New" w:hAnsi="Angsana New"/>
                <w:color w:val="000000"/>
                <w:sz w:val="24"/>
                <w:szCs w:val="24"/>
                <w:vertAlign w:val="superscript"/>
              </w:rPr>
              <w:t>2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  <w:vertAlign w:val="superscript"/>
              </w:rPr>
              <w:t>)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5" w:type="dxa"/>
          </w:tcPr>
          <w:p w14:paraId="38ACAE30" w14:textId="77777777" w:rsidR="00E14E8B" w:rsidRPr="00C20284" w:rsidRDefault="00E14E8B" w:rsidP="00E14E8B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53A33716" w14:textId="77777777" w:rsidR="00E14E8B" w:rsidRPr="00C20284" w:rsidRDefault="00E14E8B" w:rsidP="00E14E8B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จำหน่ายเครื่องจักรและอะไหล่</w:t>
            </w:r>
          </w:p>
        </w:tc>
        <w:tc>
          <w:tcPr>
            <w:tcW w:w="266" w:type="dxa"/>
          </w:tcPr>
          <w:p w14:paraId="3785240E" w14:textId="77777777" w:rsidR="00E14E8B" w:rsidRPr="00C20284" w:rsidRDefault="00E14E8B" w:rsidP="00E14E8B">
            <w:pPr>
              <w:tabs>
                <w:tab w:val="clear" w:pos="227"/>
                <w:tab w:val="left" w:pos="252"/>
              </w:tabs>
              <w:ind w:left="-118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9C4F77E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64575E69" w14:textId="77777777" w:rsidR="00E14E8B" w:rsidRPr="00C20284" w:rsidRDefault="00E14E8B" w:rsidP="00E14E8B">
            <w:pPr>
              <w:tabs>
                <w:tab w:val="clear" w:pos="227"/>
                <w:tab w:val="left" w:pos="252"/>
                <w:tab w:val="decimal" w:pos="481"/>
              </w:tabs>
              <w:ind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06CDC07C" w14:textId="7BBEB289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50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>
              <w:rPr>
                <w:rFonts w:ascii="Angsana New" w:hAnsi="Angsana New"/>
                <w:sz w:val="24"/>
                <w:szCs w:val="24"/>
                <w:lang w:eastAsia="th-TH"/>
              </w:rPr>
              <w:t>4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270" w:type="dxa"/>
          </w:tcPr>
          <w:p w14:paraId="1E5DFC76" w14:textId="77777777" w:rsidR="00E14E8B" w:rsidRPr="00C20284" w:rsidRDefault="00E14E8B" w:rsidP="00E14E8B">
            <w:pPr>
              <w:tabs>
                <w:tab w:val="clear" w:pos="227"/>
                <w:tab w:val="left" w:pos="252"/>
                <w:tab w:val="decimal" w:pos="515"/>
              </w:tabs>
              <w:ind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65" w:type="dxa"/>
          </w:tcPr>
          <w:p w14:paraId="16AB032D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50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>
              <w:rPr>
                <w:rFonts w:ascii="Angsana New" w:hAnsi="Angsana New"/>
                <w:sz w:val="24"/>
                <w:szCs w:val="24"/>
                <w:lang w:eastAsia="th-TH"/>
              </w:rPr>
              <w:t>4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3</w:t>
            </w:r>
          </w:p>
        </w:tc>
      </w:tr>
      <w:tr w:rsidR="00E14E8B" w:rsidRPr="00C20284" w14:paraId="63DADC6C" w14:textId="77777777" w:rsidTr="008A7452">
        <w:tc>
          <w:tcPr>
            <w:tcW w:w="3870" w:type="dxa"/>
            <w:vAlign w:val="bottom"/>
          </w:tcPr>
          <w:p w14:paraId="201FA593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left" w:pos="252"/>
                <w:tab w:val="left" w:pos="540"/>
                <w:tab w:val="left" w:pos="693"/>
              </w:tabs>
              <w:ind w:left="162" w:right="-198" w:firstLine="9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9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 xml:space="preserve">)   Zhumadian Huazhong Chia Tai Co., Ltd. 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  <w:vertAlign w:val="superscript"/>
              </w:rPr>
              <w:t>(</w:t>
            </w:r>
            <w:r w:rsidRPr="009711B9">
              <w:rPr>
                <w:rFonts w:ascii="Angsana New" w:hAnsi="Angsana New"/>
                <w:color w:val="000000"/>
                <w:sz w:val="24"/>
                <w:szCs w:val="24"/>
                <w:vertAlign w:val="superscript"/>
              </w:rPr>
              <w:t>1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65" w:type="dxa"/>
          </w:tcPr>
          <w:p w14:paraId="791FBBAF" w14:textId="77777777" w:rsidR="00E14E8B" w:rsidRPr="00C20284" w:rsidRDefault="00E14E8B" w:rsidP="00E14E8B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51702D1F" w14:textId="77777777" w:rsidR="00E14E8B" w:rsidRPr="00C20284" w:rsidRDefault="00E14E8B" w:rsidP="00E14E8B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ผลิตและจำหน่ายเคมีภัณฑ์</w:t>
            </w:r>
          </w:p>
        </w:tc>
        <w:tc>
          <w:tcPr>
            <w:tcW w:w="266" w:type="dxa"/>
          </w:tcPr>
          <w:p w14:paraId="577FE48A" w14:textId="77777777" w:rsidR="00E14E8B" w:rsidRPr="00C20284" w:rsidRDefault="00E14E8B" w:rsidP="00E14E8B">
            <w:pPr>
              <w:tabs>
                <w:tab w:val="clear" w:pos="227"/>
                <w:tab w:val="left" w:pos="252"/>
              </w:tabs>
              <w:ind w:left="-118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606F59A6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2ACF1524" w14:textId="77777777" w:rsidR="00E14E8B" w:rsidRPr="00C20284" w:rsidRDefault="00E14E8B" w:rsidP="00E14E8B">
            <w:pPr>
              <w:tabs>
                <w:tab w:val="clear" w:pos="227"/>
                <w:tab w:val="left" w:pos="252"/>
                <w:tab w:val="decimal" w:pos="481"/>
              </w:tabs>
              <w:ind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656AC5C4" w14:textId="5DD439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35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17</w:t>
            </w:r>
          </w:p>
        </w:tc>
        <w:tc>
          <w:tcPr>
            <w:tcW w:w="270" w:type="dxa"/>
          </w:tcPr>
          <w:p w14:paraId="4C31D92D" w14:textId="77777777" w:rsidR="00E14E8B" w:rsidRPr="00C20284" w:rsidRDefault="00E14E8B" w:rsidP="00E14E8B">
            <w:pPr>
              <w:tabs>
                <w:tab w:val="clear" w:pos="227"/>
                <w:tab w:val="left" w:pos="252"/>
                <w:tab w:val="decimal" w:pos="515"/>
              </w:tabs>
              <w:ind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65" w:type="dxa"/>
          </w:tcPr>
          <w:p w14:paraId="2F657F8C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35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17</w:t>
            </w:r>
          </w:p>
        </w:tc>
      </w:tr>
      <w:tr w:rsidR="00E14E8B" w:rsidRPr="00C20284" w14:paraId="05653D0A" w14:textId="77777777" w:rsidTr="008A7452">
        <w:tc>
          <w:tcPr>
            <w:tcW w:w="3870" w:type="dxa"/>
            <w:shd w:val="clear" w:color="auto" w:fill="auto"/>
            <w:hideMark/>
          </w:tcPr>
          <w:p w14:paraId="5E470EC6" w14:textId="3F5E1A6C" w:rsidR="00E14E8B" w:rsidRPr="00C20284" w:rsidRDefault="00E14E8B" w:rsidP="00E14E8B">
            <w:pPr>
              <w:tabs>
                <w:tab w:val="left" w:pos="162"/>
              </w:tabs>
              <w:ind w:right="-198" w:hanging="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lastRenderedPageBreak/>
              <w:t>4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E71B51">
              <w:rPr>
                <w:rFonts w:ascii="Angsana New" w:hAnsi="Angsana New"/>
                <w:color w:val="000000"/>
                <w:sz w:val="24"/>
                <w:szCs w:val="24"/>
              </w:rPr>
              <w:t>C.P. Aquaculture (India) Private Limited</w:t>
            </w:r>
          </w:p>
        </w:tc>
        <w:tc>
          <w:tcPr>
            <w:tcW w:w="265" w:type="dxa"/>
            <w:shd w:val="clear" w:color="auto" w:fill="auto"/>
          </w:tcPr>
          <w:p w14:paraId="670E9F37" w14:textId="77777777" w:rsidR="00E14E8B" w:rsidRPr="00C20284" w:rsidRDefault="00E14E8B" w:rsidP="00E14E8B">
            <w:pPr>
              <w:tabs>
                <w:tab w:val="left" w:pos="162"/>
              </w:tabs>
              <w:ind w:right="-198" w:hanging="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  <w:hideMark/>
          </w:tcPr>
          <w:p w14:paraId="36FEE04A" w14:textId="77777777" w:rsidR="00E14E8B" w:rsidRPr="00C20284" w:rsidRDefault="00E14E8B" w:rsidP="00E14E8B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310E6">
              <w:rPr>
                <w:rFonts w:ascii="Angsana New" w:hAnsi="Angsana New"/>
                <w:sz w:val="24"/>
                <w:szCs w:val="24"/>
                <w:cs/>
              </w:rPr>
              <w:t>ผลิตและจำหน่ายอาหารกุ้ง</w:t>
            </w:r>
          </w:p>
        </w:tc>
        <w:tc>
          <w:tcPr>
            <w:tcW w:w="266" w:type="dxa"/>
            <w:shd w:val="clear" w:color="auto" w:fill="auto"/>
          </w:tcPr>
          <w:p w14:paraId="6AEF5285" w14:textId="77777777" w:rsidR="00E14E8B" w:rsidRPr="00C20284" w:rsidRDefault="00E14E8B" w:rsidP="00E14E8B">
            <w:pPr>
              <w:tabs>
                <w:tab w:val="left" w:pos="162"/>
              </w:tabs>
              <w:ind w:right="-198" w:hanging="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  <w:hideMark/>
          </w:tcPr>
          <w:p w14:paraId="7A3D97C6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532EB">
              <w:rPr>
                <w:rFonts w:ascii="Angsana New" w:hAnsi="Angsana New"/>
                <w:sz w:val="24"/>
                <w:szCs w:val="24"/>
                <w:cs/>
              </w:rPr>
              <w:t>อินเดีย</w:t>
            </w:r>
          </w:p>
        </w:tc>
        <w:tc>
          <w:tcPr>
            <w:tcW w:w="251" w:type="dxa"/>
            <w:shd w:val="clear" w:color="auto" w:fill="auto"/>
          </w:tcPr>
          <w:p w14:paraId="27F470A8" w14:textId="77777777" w:rsidR="00E14E8B" w:rsidRPr="00C20284" w:rsidRDefault="00E14E8B" w:rsidP="00E14E8B">
            <w:pPr>
              <w:tabs>
                <w:tab w:val="left" w:pos="162"/>
              </w:tabs>
              <w:ind w:right="-198" w:hanging="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67929BE5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75</w:t>
            </w:r>
            <w:r w:rsidRPr="004A57A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7E73893D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  <w:hideMark/>
          </w:tcPr>
          <w:p w14:paraId="3164DC53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31</w:t>
            </w:r>
            <w:r w:rsidRPr="0065485F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70</w:t>
            </w:r>
          </w:p>
        </w:tc>
      </w:tr>
      <w:tr w:rsidR="00E14E8B" w:rsidRPr="00C20284" w14:paraId="2E5D88CC" w14:textId="77777777" w:rsidTr="008A7452">
        <w:tc>
          <w:tcPr>
            <w:tcW w:w="3870" w:type="dxa"/>
            <w:shd w:val="clear" w:color="auto" w:fill="auto"/>
          </w:tcPr>
          <w:p w14:paraId="17E356CB" w14:textId="77777777" w:rsidR="00E14E8B" w:rsidRPr="006A4B3A" w:rsidRDefault="00E14E8B" w:rsidP="00E14E8B">
            <w:pPr>
              <w:tabs>
                <w:tab w:val="left" w:pos="162"/>
              </w:tabs>
              <w:ind w:right="-198" w:hanging="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5" w:type="dxa"/>
            <w:shd w:val="clear" w:color="auto" w:fill="auto"/>
          </w:tcPr>
          <w:p w14:paraId="07855908" w14:textId="77777777" w:rsidR="00E14E8B" w:rsidRPr="00C20284" w:rsidRDefault="00E14E8B" w:rsidP="00E14E8B">
            <w:pPr>
              <w:tabs>
                <w:tab w:val="left" w:pos="162"/>
              </w:tabs>
              <w:ind w:right="-198" w:hanging="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21B52CA0" w14:textId="77777777" w:rsidR="00E14E8B" w:rsidRPr="00C20284" w:rsidRDefault="00E14E8B" w:rsidP="00E14E8B">
            <w:pPr>
              <w:tabs>
                <w:tab w:val="clear" w:pos="227"/>
                <w:tab w:val="left" w:pos="252"/>
              </w:tabs>
              <w:ind w:left="136" w:right="-19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837EA">
              <w:rPr>
                <w:rFonts w:ascii="Angsana New" w:hAnsi="Angsana New"/>
                <w:color w:val="000000"/>
                <w:sz w:val="24"/>
                <w:szCs w:val="24"/>
                <w:cs/>
              </w:rPr>
              <w:t>ฟาร์มเพาะฟักลูกกุ้งและ</w:t>
            </w:r>
          </w:p>
        </w:tc>
        <w:tc>
          <w:tcPr>
            <w:tcW w:w="266" w:type="dxa"/>
            <w:shd w:val="clear" w:color="auto" w:fill="auto"/>
          </w:tcPr>
          <w:p w14:paraId="3E7DA9C0" w14:textId="77777777" w:rsidR="00E14E8B" w:rsidRPr="00C20284" w:rsidRDefault="00E14E8B" w:rsidP="00E14E8B">
            <w:pPr>
              <w:tabs>
                <w:tab w:val="left" w:pos="162"/>
              </w:tabs>
              <w:ind w:right="-198" w:hanging="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75E60A5B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1" w:type="dxa"/>
            <w:shd w:val="clear" w:color="auto" w:fill="auto"/>
          </w:tcPr>
          <w:p w14:paraId="15283C92" w14:textId="77777777" w:rsidR="00E14E8B" w:rsidRPr="00C20284" w:rsidRDefault="00E14E8B" w:rsidP="00E14E8B">
            <w:pPr>
              <w:tabs>
                <w:tab w:val="left" w:pos="162"/>
              </w:tabs>
              <w:ind w:right="-198" w:hanging="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43A87C17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31AD4A09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5FFE0047" w14:textId="77777777" w:rsidR="00E14E8B" w:rsidRPr="006A4B3A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E14E8B" w:rsidRPr="00C20284" w14:paraId="564F6645" w14:textId="77777777" w:rsidTr="008A7452">
        <w:tc>
          <w:tcPr>
            <w:tcW w:w="3870" w:type="dxa"/>
            <w:shd w:val="clear" w:color="auto" w:fill="auto"/>
          </w:tcPr>
          <w:p w14:paraId="5555CE41" w14:textId="77777777" w:rsidR="00E14E8B" w:rsidRPr="006A4B3A" w:rsidRDefault="00E14E8B" w:rsidP="00E14E8B">
            <w:pPr>
              <w:tabs>
                <w:tab w:val="left" w:pos="162"/>
              </w:tabs>
              <w:ind w:right="-198" w:hanging="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5" w:type="dxa"/>
            <w:shd w:val="clear" w:color="auto" w:fill="auto"/>
          </w:tcPr>
          <w:p w14:paraId="57D66CC7" w14:textId="77777777" w:rsidR="00E14E8B" w:rsidRPr="00C20284" w:rsidRDefault="00E14E8B" w:rsidP="00E14E8B">
            <w:pPr>
              <w:tabs>
                <w:tab w:val="left" w:pos="162"/>
              </w:tabs>
              <w:ind w:right="-198" w:hanging="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5817EDFA" w14:textId="77777777" w:rsidR="00E14E8B" w:rsidRPr="00C20284" w:rsidRDefault="00E14E8B" w:rsidP="00E14E8B">
            <w:pPr>
              <w:tabs>
                <w:tab w:val="clear" w:pos="227"/>
                <w:tab w:val="left" w:pos="252"/>
              </w:tabs>
              <w:ind w:left="136" w:right="-19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70A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จำหน่ายกุ้งแปรรูปขั้นต้น</w:t>
            </w:r>
          </w:p>
        </w:tc>
        <w:tc>
          <w:tcPr>
            <w:tcW w:w="266" w:type="dxa"/>
            <w:shd w:val="clear" w:color="auto" w:fill="auto"/>
          </w:tcPr>
          <w:p w14:paraId="291167F0" w14:textId="77777777" w:rsidR="00E14E8B" w:rsidRPr="00C20284" w:rsidRDefault="00E14E8B" w:rsidP="00E14E8B">
            <w:pPr>
              <w:tabs>
                <w:tab w:val="left" w:pos="162"/>
              </w:tabs>
              <w:ind w:right="-198" w:hanging="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1BCD2D0B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1" w:type="dxa"/>
            <w:shd w:val="clear" w:color="auto" w:fill="auto"/>
          </w:tcPr>
          <w:p w14:paraId="2945C415" w14:textId="77777777" w:rsidR="00E14E8B" w:rsidRPr="00C20284" w:rsidRDefault="00E14E8B" w:rsidP="00E14E8B">
            <w:pPr>
              <w:tabs>
                <w:tab w:val="left" w:pos="162"/>
              </w:tabs>
              <w:ind w:right="-198" w:hanging="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74801F3C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723B372E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64C0DF9D" w14:textId="77777777" w:rsidR="00E14E8B" w:rsidRPr="006A4B3A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E14E8B" w:rsidRPr="00C20284" w14:paraId="726C01E8" w14:textId="77777777" w:rsidTr="008A7452">
        <w:tc>
          <w:tcPr>
            <w:tcW w:w="3870" w:type="dxa"/>
            <w:shd w:val="clear" w:color="auto" w:fill="auto"/>
            <w:hideMark/>
          </w:tcPr>
          <w:p w14:paraId="3F1355E9" w14:textId="77777777" w:rsidR="00E14E8B" w:rsidRPr="00C20284" w:rsidRDefault="00E14E8B" w:rsidP="00E14E8B">
            <w:pPr>
              <w:tabs>
                <w:tab w:val="left" w:pos="162"/>
              </w:tabs>
              <w:ind w:right="-198" w:hanging="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 xml:space="preserve">  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ab/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C.P. Pokphand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 xml:space="preserve">Co., Ltd. </w:t>
            </w:r>
          </w:p>
        </w:tc>
        <w:tc>
          <w:tcPr>
            <w:tcW w:w="265" w:type="dxa"/>
            <w:shd w:val="clear" w:color="auto" w:fill="auto"/>
          </w:tcPr>
          <w:p w14:paraId="63D39440" w14:textId="77777777" w:rsidR="00E14E8B" w:rsidRPr="00C20284" w:rsidRDefault="00E14E8B" w:rsidP="00E14E8B">
            <w:pPr>
              <w:tabs>
                <w:tab w:val="left" w:pos="162"/>
              </w:tabs>
              <w:ind w:right="-198" w:hanging="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  <w:hideMark/>
          </w:tcPr>
          <w:p w14:paraId="46EB3577" w14:textId="77777777" w:rsidR="00E14E8B" w:rsidRPr="00C20284" w:rsidRDefault="00E14E8B" w:rsidP="00E14E8B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กิจการ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ลงทุนในธุรกิจเกษตร</w:t>
            </w:r>
          </w:p>
        </w:tc>
        <w:tc>
          <w:tcPr>
            <w:tcW w:w="266" w:type="dxa"/>
            <w:shd w:val="clear" w:color="auto" w:fill="auto"/>
          </w:tcPr>
          <w:p w14:paraId="486EE461" w14:textId="77777777" w:rsidR="00E14E8B" w:rsidRPr="00C20284" w:rsidRDefault="00E14E8B" w:rsidP="00E14E8B">
            <w:pPr>
              <w:tabs>
                <w:tab w:val="left" w:pos="162"/>
              </w:tabs>
              <w:ind w:right="-198" w:hanging="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  <w:hideMark/>
          </w:tcPr>
          <w:p w14:paraId="613C4862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เบอร์มิวดา</w:t>
            </w:r>
          </w:p>
        </w:tc>
        <w:tc>
          <w:tcPr>
            <w:tcW w:w="251" w:type="dxa"/>
            <w:shd w:val="clear" w:color="auto" w:fill="auto"/>
          </w:tcPr>
          <w:p w14:paraId="60B1CE10" w14:textId="77777777" w:rsidR="00E14E8B" w:rsidRPr="00C20284" w:rsidRDefault="00E14E8B" w:rsidP="00E14E8B">
            <w:pPr>
              <w:tabs>
                <w:tab w:val="left" w:pos="162"/>
              </w:tabs>
              <w:ind w:right="-198" w:hanging="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203B1C53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52</w:t>
            </w:r>
            <w:r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16BA4DD5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  <w:hideMark/>
          </w:tcPr>
          <w:p w14:paraId="0448A845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52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2</w:t>
            </w:r>
            <w:r>
              <w:rPr>
                <w:rFonts w:ascii="Angsana New" w:hAnsi="Angsana New"/>
                <w:sz w:val="24"/>
                <w:szCs w:val="24"/>
                <w:lang w:eastAsia="th-TH"/>
              </w:rPr>
              <w:t>4</w:t>
            </w:r>
          </w:p>
        </w:tc>
      </w:tr>
      <w:tr w:rsidR="00E14E8B" w:rsidRPr="00C20284" w14:paraId="09FDAA23" w14:textId="77777777" w:rsidTr="008A7452">
        <w:tc>
          <w:tcPr>
            <w:tcW w:w="3870" w:type="dxa"/>
            <w:shd w:val="clear" w:color="auto" w:fill="auto"/>
            <w:hideMark/>
          </w:tcPr>
          <w:p w14:paraId="34920CE1" w14:textId="77777777" w:rsidR="00E14E8B" w:rsidRPr="00367ADF" w:rsidRDefault="00E14E8B" w:rsidP="00E14E8B">
            <w:pPr>
              <w:tabs>
                <w:tab w:val="clear" w:pos="227"/>
                <w:tab w:val="left" w:pos="249"/>
              </w:tabs>
              <w:spacing w:line="300" w:lineRule="exact"/>
              <w:ind w:left="250"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  <w:shd w:val="clear" w:color="auto" w:fill="auto"/>
          </w:tcPr>
          <w:p w14:paraId="6204E748" w14:textId="77777777" w:rsidR="00E14E8B" w:rsidRPr="00C20284" w:rsidRDefault="00E14E8B" w:rsidP="00E14E8B">
            <w:pPr>
              <w:spacing w:line="300" w:lineRule="exact"/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7129A34C" w14:textId="77777777" w:rsidR="00E14E8B" w:rsidRPr="00C20284" w:rsidRDefault="00E14E8B" w:rsidP="00E14E8B">
            <w:pPr>
              <w:tabs>
                <w:tab w:val="clear" w:pos="227"/>
                <w:tab w:val="left" w:pos="252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  อุตสาหกรรมและอาหาร</w:t>
            </w:r>
          </w:p>
        </w:tc>
        <w:tc>
          <w:tcPr>
            <w:tcW w:w="266" w:type="dxa"/>
            <w:shd w:val="clear" w:color="auto" w:fill="auto"/>
          </w:tcPr>
          <w:p w14:paraId="656A9B42" w14:textId="77777777" w:rsidR="00E14E8B" w:rsidRPr="00C20284" w:rsidRDefault="00E14E8B" w:rsidP="00E14E8B">
            <w:pPr>
              <w:tabs>
                <w:tab w:val="left" w:pos="162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45D32E89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  <w:shd w:val="clear" w:color="auto" w:fill="auto"/>
          </w:tcPr>
          <w:p w14:paraId="51AD0566" w14:textId="77777777" w:rsidR="00E14E8B" w:rsidRPr="00C20284" w:rsidRDefault="00E14E8B" w:rsidP="00E14E8B">
            <w:pPr>
              <w:tabs>
                <w:tab w:val="left" w:pos="162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75B50CC4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3DB7BEED" w14:textId="77777777" w:rsidR="00E14E8B" w:rsidRPr="00C20284" w:rsidRDefault="00E14E8B" w:rsidP="00E14E8B">
            <w:pPr>
              <w:tabs>
                <w:tab w:val="decimal" w:pos="481"/>
              </w:tabs>
              <w:spacing w:line="300" w:lineRule="exact"/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4D247086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6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14E8B" w:rsidRPr="00C20284" w14:paraId="21363215" w14:textId="77777777" w:rsidTr="008A7452">
        <w:tc>
          <w:tcPr>
            <w:tcW w:w="3870" w:type="dxa"/>
            <w:shd w:val="clear" w:color="auto" w:fill="auto"/>
          </w:tcPr>
          <w:p w14:paraId="6374B1F1" w14:textId="2AFEC0B8" w:rsidR="00E14E8B" w:rsidRPr="00C20284" w:rsidRDefault="00E14E8B" w:rsidP="00E14E8B">
            <w:pPr>
              <w:pStyle w:val="ListParagraph"/>
              <w:ind w:left="306" w:right="-198" w:hanging="3"/>
              <w:contextualSpacing/>
              <w:jc w:val="thaiDistribute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5</w:t>
            </w:r>
            <w:r w:rsidRPr="00C20284">
              <w:rPr>
                <w:rFonts w:ascii="Angsana New" w:hAnsi="Angsana New"/>
                <w:color w:val="000000"/>
                <w:szCs w:val="24"/>
              </w:rPr>
              <w:t>.</w:t>
            </w:r>
            <w:r w:rsidRPr="009711B9">
              <w:rPr>
                <w:rFonts w:ascii="Angsana New" w:hAnsi="Angsana New"/>
                <w:color w:val="000000"/>
                <w:szCs w:val="24"/>
              </w:rPr>
              <w:t>1</w:t>
            </w:r>
            <w:r w:rsidRPr="00C20284">
              <w:rPr>
                <w:rFonts w:ascii="Angsana New" w:hAnsi="Angsana New"/>
                <w:color w:val="000000"/>
                <w:szCs w:val="24"/>
                <w:cs/>
              </w:rPr>
              <w:t>)</w:t>
            </w:r>
            <w:r w:rsidRPr="00C20284">
              <w:rPr>
                <w:rFonts w:ascii="Angsana New" w:hAnsi="Angsana New"/>
                <w:color w:val="000000"/>
                <w:szCs w:val="24"/>
              </w:rPr>
              <w:t xml:space="preserve">   AHM Lifestyles - Creative Hospitality</w:t>
            </w:r>
          </w:p>
        </w:tc>
        <w:tc>
          <w:tcPr>
            <w:tcW w:w="265" w:type="dxa"/>
            <w:shd w:val="clear" w:color="auto" w:fill="auto"/>
          </w:tcPr>
          <w:p w14:paraId="0EDB515B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0ECCCBA1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ร้านอาหาร</w:t>
            </w:r>
          </w:p>
        </w:tc>
        <w:tc>
          <w:tcPr>
            <w:tcW w:w="266" w:type="dxa"/>
            <w:shd w:val="clear" w:color="auto" w:fill="auto"/>
          </w:tcPr>
          <w:p w14:paraId="61ACA279" w14:textId="77777777" w:rsidR="00E14E8B" w:rsidRPr="00C20284" w:rsidRDefault="00E14E8B" w:rsidP="00E14E8B">
            <w:pPr>
              <w:ind w:right="-13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36E1E4A2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251" w:type="dxa"/>
            <w:shd w:val="clear" w:color="auto" w:fill="auto"/>
          </w:tcPr>
          <w:p w14:paraId="130CEB2E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71A6EC65" w14:textId="6B6FD592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50.96</w:t>
            </w:r>
          </w:p>
        </w:tc>
        <w:tc>
          <w:tcPr>
            <w:tcW w:w="270" w:type="dxa"/>
            <w:shd w:val="clear" w:color="auto" w:fill="auto"/>
          </w:tcPr>
          <w:p w14:paraId="2BC7D0BC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2B9F8175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50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96</w:t>
            </w:r>
          </w:p>
        </w:tc>
      </w:tr>
      <w:tr w:rsidR="00E14E8B" w:rsidRPr="00C20284" w14:paraId="62D6338C" w14:textId="77777777" w:rsidTr="008A7452">
        <w:tc>
          <w:tcPr>
            <w:tcW w:w="3870" w:type="dxa"/>
            <w:shd w:val="clear" w:color="auto" w:fill="auto"/>
            <w:vAlign w:val="bottom"/>
          </w:tcPr>
          <w:p w14:paraId="372C1B88" w14:textId="4BA7558A" w:rsidR="00E14E8B" w:rsidRPr="00C20284" w:rsidRDefault="00E14E8B" w:rsidP="00E14E8B">
            <w:pPr>
              <w:tabs>
                <w:tab w:val="clear" w:pos="227"/>
                <w:tab w:val="clear" w:pos="680"/>
                <w:tab w:val="left" w:pos="252"/>
              </w:tabs>
              <w:ind w:left="810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  <w:vertAlign w:val="superscript"/>
              </w:rPr>
            </w:pP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 xml:space="preserve">Joint Stock Company </w:t>
            </w:r>
          </w:p>
        </w:tc>
        <w:tc>
          <w:tcPr>
            <w:tcW w:w="265" w:type="dxa"/>
            <w:shd w:val="clear" w:color="auto" w:fill="auto"/>
          </w:tcPr>
          <w:p w14:paraId="32290A52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6B7DC46D" w14:textId="77777777" w:rsidR="00E14E8B" w:rsidRPr="00C20284" w:rsidRDefault="00E14E8B" w:rsidP="00E14E8B">
            <w:pPr>
              <w:tabs>
                <w:tab w:val="clear" w:pos="227"/>
                <w:tab w:val="left" w:pos="138"/>
              </w:tabs>
              <w:ind w:right="-135" w:firstLine="4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266" w:type="dxa"/>
            <w:shd w:val="clear" w:color="auto" w:fill="auto"/>
          </w:tcPr>
          <w:p w14:paraId="52E5853B" w14:textId="77777777" w:rsidR="00E14E8B" w:rsidRPr="00C20284" w:rsidRDefault="00E14E8B" w:rsidP="00E14E8B">
            <w:pPr>
              <w:ind w:right="-13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4A34F72F" w14:textId="77777777" w:rsidR="00E14E8B" w:rsidRPr="00C20284" w:rsidRDefault="00E14E8B" w:rsidP="00E14E8B">
            <w:pPr>
              <w:ind w:left="-71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1" w:type="dxa"/>
            <w:shd w:val="clear" w:color="auto" w:fill="auto"/>
          </w:tcPr>
          <w:p w14:paraId="6CFB9C3D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0BA5CC05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72909908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304BB11B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E14E8B" w:rsidRPr="00C20284" w14:paraId="4B8CAEDE" w14:textId="77777777" w:rsidTr="008A7452">
        <w:tc>
          <w:tcPr>
            <w:tcW w:w="3870" w:type="dxa"/>
            <w:shd w:val="clear" w:color="auto" w:fill="auto"/>
          </w:tcPr>
          <w:p w14:paraId="4E845A6D" w14:textId="14192BE2" w:rsidR="00E14E8B" w:rsidRPr="00C20284" w:rsidRDefault="00E14E8B" w:rsidP="00E14E8B">
            <w:pPr>
              <w:pStyle w:val="ListParagraph"/>
              <w:ind w:left="306" w:right="-198" w:hanging="3"/>
              <w:contextualSpacing/>
              <w:jc w:val="thaiDistribute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5</w:t>
            </w:r>
            <w:r w:rsidRPr="00C20284">
              <w:rPr>
                <w:rFonts w:ascii="Angsana New" w:hAnsi="Angsana New"/>
                <w:color w:val="000000"/>
                <w:szCs w:val="24"/>
              </w:rPr>
              <w:t>.</w:t>
            </w:r>
            <w:r w:rsidRPr="009711B9">
              <w:rPr>
                <w:rFonts w:ascii="Angsana New" w:hAnsi="Angsana New"/>
                <w:color w:val="000000"/>
                <w:szCs w:val="24"/>
              </w:rPr>
              <w:t>2</w:t>
            </w:r>
            <w:r w:rsidRPr="00C20284">
              <w:rPr>
                <w:rFonts w:ascii="Angsana New" w:hAnsi="Angsana New"/>
                <w:color w:val="000000"/>
                <w:szCs w:val="24"/>
                <w:cs/>
              </w:rPr>
              <w:t>)</w:t>
            </w:r>
            <w:r w:rsidRPr="00C20284">
              <w:rPr>
                <w:rFonts w:ascii="Angsana New" w:hAnsi="Angsana New"/>
                <w:color w:val="000000"/>
                <w:szCs w:val="24"/>
              </w:rPr>
              <w:t xml:space="preserve">   Beijing CP Consultation Services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C20284">
              <w:rPr>
                <w:rFonts w:ascii="Angsana New" w:hAnsi="Angsana New"/>
                <w:color w:val="000000"/>
                <w:szCs w:val="24"/>
              </w:rPr>
              <w:t>Co., Ltd.</w:t>
            </w:r>
          </w:p>
        </w:tc>
        <w:tc>
          <w:tcPr>
            <w:tcW w:w="265" w:type="dxa"/>
            <w:shd w:val="clear" w:color="auto" w:fill="auto"/>
          </w:tcPr>
          <w:p w14:paraId="468DD5E6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4A53AB46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ให้บริการที่ปรึกษาด้านเศรษฐกิจ</w:t>
            </w:r>
          </w:p>
        </w:tc>
        <w:tc>
          <w:tcPr>
            <w:tcW w:w="266" w:type="dxa"/>
            <w:shd w:val="clear" w:color="auto" w:fill="auto"/>
          </w:tcPr>
          <w:p w14:paraId="06DE8AA7" w14:textId="77777777" w:rsidR="00E14E8B" w:rsidRPr="00C20284" w:rsidRDefault="00E14E8B" w:rsidP="00E14E8B">
            <w:pPr>
              <w:ind w:right="-13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2279E390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  <w:shd w:val="clear" w:color="auto" w:fill="auto"/>
          </w:tcPr>
          <w:p w14:paraId="391BDC50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7CDFAA19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52</w:t>
            </w:r>
            <w:r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2B8D7466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6CB73582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52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2</w:t>
            </w:r>
            <w:r>
              <w:rPr>
                <w:rFonts w:ascii="Angsana New" w:hAnsi="Angsana New"/>
                <w:sz w:val="24"/>
                <w:szCs w:val="24"/>
                <w:lang w:eastAsia="th-TH"/>
              </w:rPr>
              <w:t>4</w:t>
            </w:r>
          </w:p>
        </w:tc>
      </w:tr>
      <w:tr w:rsidR="00E14E8B" w:rsidRPr="00C20284" w14:paraId="1A1202B7" w14:textId="77777777" w:rsidTr="008A7452">
        <w:tc>
          <w:tcPr>
            <w:tcW w:w="3870" w:type="dxa"/>
            <w:shd w:val="clear" w:color="auto" w:fill="auto"/>
            <w:vAlign w:val="bottom"/>
          </w:tcPr>
          <w:p w14:paraId="6F1D5130" w14:textId="1D947BC9" w:rsidR="00E14E8B" w:rsidRPr="00C20284" w:rsidRDefault="00E14E8B" w:rsidP="00E14E8B">
            <w:pPr>
              <w:tabs>
                <w:tab w:val="clear" w:pos="227"/>
                <w:tab w:val="clear" w:pos="680"/>
                <w:tab w:val="left" w:pos="252"/>
                <w:tab w:val="left" w:pos="693"/>
              </w:tabs>
              <w:ind w:left="162" w:right="-198" w:firstLine="9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    </w:t>
            </w:r>
          </w:p>
        </w:tc>
        <w:tc>
          <w:tcPr>
            <w:tcW w:w="265" w:type="dxa"/>
            <w:shd w:val="clear" w:color="auto" w:fill="auto"/>
          </w:tcPr>
          <w:p w14:paraId="52C096C6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4164F8FB" w14:textId="5BC7DE5D" w:rsidR="00E14E8B" w:rsidRPr="00C20284" w:rsidRDefault="00E14E8B" w:rsidP="00E14E8B">
            <w:pPr>
              <w:tabs>
                <w:tab w:val="clear" w:pos="227"/>
                <w:tab w:val="left" w:pos="138"/>
              </w:tabs>
              <w:ind w:left="116"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และการค้า</w:t>
            </w:r>
          </w:p>
        </w:tc>
        <w:tc>
          <w:tcPr>
            <w:tcW w:w="266" w:type="dxa"/>
            <w:shd w:val="clear" w:color="auto" w:fill="auto"/>
          </w:tcPr>
          <w:p w14:paraId="59B080DC" w14:textId="77777777" w:rsidR="00E14E8B" w:rsidRPr="00C20284" w:rsidRDefault="00E14E8B" w:rsidP="00E14E8B">
            <w:pPr>
              <w:ind w:right="-13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634C634B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1" w:type="dxa"/>
            <w:shd w:val="clear" w:color="auto" w:fill="auto"/>
          </w:tcPr>
          <w:p w14:paraId="048A1941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40F78065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72057BDA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576D603E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E14E8B" w:rsidRPr="00C20284" w14:paraId="5BF9B5D8" w14:textId="77777777" w:rsidTr="008A7452">
        <w:tc>
          <w:tcPr>
            <w:tcW w:w="3870" w:type="dxa"/>
            <w:shd w:val="clear" w:color="auto" w:fill="auto"/>
            <w:vAlign w:val="bottom"/>
          </w:tcPr>
          <w:p w14:paraId="3FFEF84D" w14:textId="56A23202" w:rsidR="00E14E8B" w:rsidRPr="00580A8D" w:rsidRDefault="00E14E8B" w:rsidP="00E14E8B">
            <w:pPr>
              <w:pStyle w:val="ListParagraph"/>
              <w:ind w:left="306" w:right="-198" w:hanging="3"/>
              <w:contextualSpacing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580A8D">
              <w:rPr>
                <w:rFonts w:ascii="Angsana New" w:hAnsi="Angsana New"/>
                <w:color w:val="000000"/>
                <w:szCs w:val="24"/>
              </w:rPr>
              <w:t>5.3)   C.P. Aquaculture</w:t>
            </w:r>
            <w:r w:rsidRPr="00580A8D">
              <w:rPr>
                <w:rFonts w:ascii="Angsana New" w:hAnsi="Angsana New"/>
                <w:color w:val="000000"/>
                <w:szCs w:val="24"/>
                <w:cs/>
              </w:rPr>
              <w:t xml:space="preserve"> </w:t>
            </w:r>
            <w:r w:rsidRPr="00580A8D">
              <w:rPr>
                <w:rFonts w:ascii="Angsana New" w:hAnsi="Angsana New"/>
                <w:color w:val="000000"/>
                <w:szCs w:val="24"/>
              </w:rPr>
              <w:t xml:space="preserve">(Dongfang) Co., Ltd. </w:t>
            </w:r>
          </w:p>
        </w:tc>
        <w:tc>
          <w:tcPr>
            <w:tcW w:w="265" w:type="dxa"/>
            <w:shd w:val="clear" w:color="auto" w:fill="auto"/>
          </w:tcPr>
          <w:p w14:paraId="3388894D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180814F5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เพาะฟักลูกกุ้ง</w:t>
            </w:r>
          </w:p>
        </w:tc>
        <w:tc>
          <w:tcPr>
            <w:tcW w:w="266" w:type="dxa"/>
            <w:shd w:val="clear" w:color="auto" w:fill="auto"/>
          </w:tcPr>
          <w:p w14:paraId="0918C782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left="-118"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16AA8B2A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  <w:shd w:val="clear" w:color="auto" w:fill="auto"/>
          </w:tcPr>
          <w:p w14:paraId="27A981EE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2CEA5FBA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52</w:t>
            </w:r>
            <w:r w:rsidRPr="00256952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36673B5C" w14:textId="77777777" w:rsidR="00E14E8B" w:rsidRPr="00C20284" w:rsidRDefault="00E14E8B" w:rsidP="00E14E8B">
            <w:pPr>
              <w:tabs>
                <w:tab w:val="left" w:pos="164"/>
                <w:tab w:val="decimal" w:pos="515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315D1BA1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52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2</w:t>
            </w:r>
            <w:r>
              <w:rPr>
                <w:rFonts w:ascii="Angsana New" w:hAnsi="Angsana New"/>
                <w:sz w:val="24"/>
                <w:szCs w:val="24"/>
                <w:lang w:eastAsia="th-TH"/>
              </w:rPr>
              <w:t>4</w:t>
            </w:r>
          </w:p>
        </w:tc>
      </w:tr>
      <w:tr w:rsidR="00E14E8B" w:rsidRPr="00C20284" w14:paraId="75EB34D7" w14:textId="77777777" w:rsidTr="008A7452">
        <w:tc>
          <w:tcPr>
            <w:tcW w:w="3870" w:type="dxa"/>
            <w:shd w:val="clear" w:color="auto" w:fill="auto"/>
            <w:vAlign w:val="bottom"/>
          </w:tcPr>
          <w:p w14:paraId="15C20ED1" w14:textId="08D62B60" w:rsidR="00E14E8B" w:rsidRPr="00580A8D" w:rsidRDefault="00E14E8B" w:rsidP="00E14E8B">
            <w:pPr>
              <w:pStyle w:val="ListParagraph"/>
              <w:ind w:left="306" w:right="-198" w:hanging="3"/>
              <w:contextualSpacing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580A8D">
              <w:rPr>
                <w:rFonts w:ascii="Angsana New" w:hAnsi="Angsana New"/>
                <w:color w:val="000000"/>
                <w:szCs w:val="24"/>
              </w:rPr>
              <w:t>5.4)   C.P. Aquaculture</w:t>
            </w:r>
            <w:r w:rsidRPr="00580A8D">
              <w:rPr>
                <w:rFonts w:ascii="Angsana New" w:hAnsi="Angsana New"/>
                <w:color w:val="000000"/>
                <w:szCs w:val="24"/>
                <w:cs/>
              </w:rPr>
              <w:t xml:space="preserve"> </w:t>
            </w:r>
            <w:r w:rsidRPr="00580A8D">
              <w:rPr>
                <w:rFonts w:ascii="Angsana New" w:hAnsi="Angsana New"/>
                <w:color w:val="000000"/>
                <w:szCs w:val="24"/>
              </w:rPr>
              <w:t>(Jiangsu) Co., Ltd.</w:t>
            </w:r>
          </w:p>
        </w:tc>
        <w:tc>
          <w:tcPr>
            <w:tcW w:w="265" w:type="dxa"/>
            <w:shd w:val="clear" w:color="auto" w:fill="auto"/>
          </w:tcPr>
          <w:p w14:paraId="50BF1841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4E125585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 xml:space="preserve">ผลิตและจำหน่ายอาหารสัตว์  </w:t>
            </w:r>
          </w:p>
        </w:tc>
        <w:tc>
          <w:tcPr>
            <w:tcW w:w="266" w:type="dxa"/>
            <w:shd w:val="clear" w:color="auto" w:fill="auto"/>
          </w:tcPr>
          <w:p w14:paraId="3067BC57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left="-118"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16B11419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  <w:shd w:val="clear" w:color="auto" w:fill="auto"/>
          </w:tcPr>
          <w:p w14:paraId="225CC94B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5CA2FD4A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52</w:t>
            </w:r>
            <w:r w:rsidRPr="00256952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73DBDED0" w14:textId="77777777" w:rsidR="00E14E8B" w:rsidRPr="00C20284" w:rsidRDefault="00E14E8B" w:rsidP="00E14E8B">
            <w:pPr>
              <w:tabs>
                <w:tab w:val="left" w:pos="164"/>
                <w:tab w:val="decimal" w:pos="515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54FFD715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52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2</w:t>
            </w:r>
            <w:r>
              <w:rPr>
                <w:rFonts w:ascii="Angsana New" w:hAnsi="Angsana New"/>
                <w:sz w:val="24"/>
                <w:szCs w:val="24"/>
                <w:lang w:eastAsia="th-TH"/>
              </w:rPr>
              <w:t>4</w:t>
            </w:r>
          </w:p>
        </w:tc>
      </w:tr>
      <w:tr w:rsidR="00E14E8B" w:rsidRPr="00C20284" w14:paraId="7AC53BCF" w14:textId="77777777" w:rsidTr="008A7452">
        <w:tc>
          <w:tcPr>
            <w:tcW w:w="3870" w:type="dxa"/>
            <w:shd w:val="clear" w:color="auto" w:fill="auto"/>
            <w:vAlign w:val="bottom"/>
          </w:tcPr>
          <w:p w14:paraId="5B5711BE" w14:textId="009F6331" w:rsidR="00E14E8B" w:rsidRPr="00580A8D" w:rsidRDefault="00E14E8B" w:rsidP="00E14E8B">
            <w:pPr>
              <w:pStyle w:val="ListParagraph"/>
              <w:ind w:left="306" w:right="-198" w:hanging="3"/>
              <w:contextualSpacing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580A8D">
              <w:rPr>
                <w:rFonts w:ascii="Angsana New" w:hAnsi="Angsana New"/>
                <w:color w:val="000000"/>
                <w:szCs w:val="24"/>
              </w:rPr>
              <w:t>5.5)   C.P. Aquaculture</w:t>
            </w:r>
            <w:r w:rsidRPr="00580A8D">
              <w:rPr>
                <w:rFonts w:ascii="Angsana New" w:hAnsi="Angsana New"/>
                <w:color w:val="000000"/>
                <w:szCs w:val="24"/>
                <w:cs/>
              </w:rPr>
              <w:t xml:space="preserve"> </w:t>
            </w:r>
            <w:r w:rsidRPr="00580A8D">
              <w:rPr>
                <w:rFonts w:ascii="Angsana New" w:hAnsi="Angsana New"/>
                <w:color w:val="000000"/>
                <w:szCs w:val="24"/>
              </w:rPr>
              <w:t xml:space="preserve">(Zhanjiang) Co., Ltd. </w:t>
            </w:r>
          </w:p>
        </w:tc>
        <w:tc>
          <w:tcPr>
            <w:tcW w:w="265" w:type="dxa"/>
            <w:shd w:val="clear" w:color="auto" w:fill="auto"/>
          </w:tcPr>
          <w:p w14:paraId="365086C2" w14:textId="77777777" w:rsidR="00E14E8B" w:rsidRPr="00C20284" w:rsidRDefault="00E14E8B" w:rsidP="00E14E8B">
            <w:pPr>
              <w:tabs>
                <w:tab w:val="left" w:pos="162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4A4E870F" w14:textId="77777777" w:rsidR="00E14E8B" w:rsidRPr="00C20284" w:rsidRDefault="00E14E8B" w:rsidP="00E14E8B">
            <w:pPr>
              <w:tabs>
                <w:tab w:val="left" w:pos="162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เพาะฟักลูกกุ้ง</w:t>
            </w:r>
          </w:p>
        </w:tc>
        <w:tc>
          <w:tcPr>
            <w:tcW w:w="266" w:type="dxa"/>
            <w:shd w:val="clear" w:color="auto" w:fill="auto"/>
          </w:tcPr>
          <w:p w14:paraId="41A02856" w14:textId="77777777" w:rsidR="00E14E8B" w:rsidRPr="00C20284" w:rsidRDefault="00E14E8B" w:rsidP="00E14E8B">
            <w:pPr>
              <w:tabs>
                <w:tab w:val="left" w:pos="162"/>
              </w:tabs>
              <w:spacing w:line="30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38383592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  <w:shd w:val="clear" w:color="auto" w:fill="auto"/>
          </w:tcPr>
          <w:p w14:paraId="5F6C0312" w14:textId="77777777" w:rsidR="00E14E8B" w:rsidRPr="00C20284" w:rsidRDefault="00E14E8B" w:rsidP="00E14E8B">
            <w:pPr>
              <w:tabs>
                <w:tab w:val="left" w:pos="162"/>
                <w:tab w:val="decimal" w:pos="481"/>
              </w:tabs>
              <w:spacing w:line="300" w:lineRule="exact"/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4DBEABFF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52</w:t>
            </w:r>
            <w:r w:rsidRPr="00256952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26D9230A" w14:textId="77777777" w:rsidR="00E14E8B" w:rsidRPr="00C20284" w:rsidRDefault="00E14E8B" w:rsidP="00E14E8B">
            <w:pPr>
              <w:tabs>
                <w:tab w:val="left" w:pos="162"/>
                <w:tab w:val="decimal" w:pos="515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73220275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52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2</w:t>
            </w:r>
            <w:r>
              <w:rPr>
                <w:rFonts w:ascii="Angsana New" w:hAnsi="Angsana New"/>
                <w:sz w:val="24"/>
                <w:szCs w:val="24"/>
                <w:lang w:eastAsia="th-TH"/>
              </w:rPr>
              <w:t>4</w:t>
            </w:r>
          </w:p>
        </w:tc>
      </w:tr>
      <w:tr w:rsidR="00E14E8B" w:rsidRPr="00C20284" w14:paraId="6BCD9005" w14:textId="77777777" w:rsidTr="008A7452">
        <w:tc>
          <w:tcPr>
            <w:tcW w:w="3870" w:type="dxa"/>
            <w:shd w:val="clear" w:color="auto" w:fill="auto"/>
            <w:vAlign w:val="bottom"/>
          </w:tcPr>
          <w:p w14:paraId="7B947765" w14:textId="71C00831" w:rsidR="00E14E8B" w:rsidRPr="00580A8D" w:rsidRDefault="00E14E8B" w:rsidP="00E14E8B">
            <w:pPr>
              <w:pStyle w:val="ListParagraph"/>
              <w:ind w:left="306" w:right="-198" w:hanging="3"/>
              <w:contextualSpacing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580A8D">
              <w:rPr>
                <w:rFonts w:ascii="Angsana New" w:hAnsi="Angsana New"/>
                <w:color w:val="000000"/>
                <w:szCs w:val="24"/>
              </w:rPr>
              <w:t xml:space="preserve">5.6)   C.P. Food Enterprises  (Ningbo) </w:t>
            </w:r>
            <w:r w:rsidRPr="00C20284">
              <w:rPr>
                <w:rFonts w:ascii="Angsana New" w:hAnsi="Angsana New"/>
                <w:color w:val="000000"/>
                <w:szCs w:val="24"/>
              </w:rPr>
              <w:t>Co., Ltd.</w:t>
            </w:r>
          </w:p>
        </w:tc>
        <w:tc>
          <w:tcPr>
            <w:tcW w:w="265" w:type="dxa"/>
            <w:shd w:val="clear" w:color="auto" w:fill="auto"/>
          </w:tcPr>
          <w:p w14:paraId="09B55FFF" w14:textId="77777777" w:rsidR="00E14E8B" w:rsidRPr="00C20284" w:rsidRDefault="00E14E8B" w:rsidP="00E14E8B">
            <w:pPr>
              <w:tabs>
                <w:tab w:val="left" w:pos="162"/>
              </w:tabs>
              <w:spacing w:line="300" w:lineRule="exact"/>
              <w:ind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0E306852" w14:textId="77777777" w:rsidR="00E14E8B" w:rsidRPr="00C20284" w:rsidRDefault="00E14E8B" w:rsidP="00E14E8B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ผลิตและจำหน่ายอาหารแปรรูป</w:t>
            </w:r>
          </w:p>
        </w:tc>
        <w:tc>
          <w:tcPr>
            <w:tcW w:w="266" w:type="dxa"/>
            <w:shd w:val="clear" w:color="auto" w:fill="auto"/>
          </w:tcPr>
          <w:p w14:paraId="721ECB7B" w14:textId="77777777" w:rsidR="00E14E8B" w:rsidRPr="00C20284" w:rsidRDefault="00E14E8B" w:rsidP="00E14E8B">
            <w:pPr>
              <w:tabs>
                <w:tab w:val="left" w:pos="162"/>
              </w:tabs>
              <w:spacing w:line="300" w:lineRule="exact"/>
              <w:ind w:left="-118"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227128A5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  <w:shd w:val="clear" w:color="auto" w:fill="auto"/>
          </w:tcPr>
          <w:p w14:paraId="6A30F843" w14:textId="77777777" w:rsidR="00E14E8B" w:rsidRPr="00C20284" w:rsidRDefault="00E14E8B" w:rsidP="00E14E8B">
            <w:pPr>
              <w:tabs>
                <w:tab w:val="decimal" w:pos="481"/>
              </w:tabs>
              <w:spacing w:line="300" w:lineRule="exact"/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73B116A0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52</w:t>
            </w:r>
            <w:r w:rsidRPr="00256952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6BBDF4BA" w14:textId="77777777" w:rsidR="00E14E8B" w:rsidRPr="00C20284" w:rsidRDefault="00E14E8B" w:rsidP="00E14E8B">
            <w:pPr>
              <w:tabs>
                <w:tab w:val="decimal" w:pos="515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71628678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52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2</w:t>
            </w:r>
            <w:r>
              <w:rPr>
                <w:rFonts w:ascii="Angsana New" w:hAnsi="Angsana New"/>
                <w:sz w:val="24"/>
                <w:szCs w:val="24"/>
                <w:lang w:eastAsia="th-TH"/>
              </w:rPr>
              <w:t>4</w:t>
            </w:r>
          </w:p>
        </w:tc>
      </w:tr>
      <w:tr w:rsidR="00E14E8B" w:rsidRPr="00C20284" w14:paraId="5D107F73" w14:textId="77777777" w:rsidTr="008A7452">
        <w:tc>
          <w:tcPr>
            <w:tcW w:w="3870" w:type="dxa"/>
            <w:shd w:val="clear" w:color="auto" w:fill="auto"/>
            <w:vAlign w:val="bottom"/>
          </w:tcPr>
          <w:p w14:paraId="481AF558" w14:textId="3C982C96" w:rsidR="00E14E8B" w:rsidRPr="00C20284" w:rsidRDefault="00E14E8B" w:rsidP="00E14E8B">
            <w:pPr>
              <w:tabs>
                <w:tab w:val="clear" w:pos="227"/>
                <w:tab w:val="clear" w:pos="680"/>
                <w:tab w:val="left" w:pos="252"/>
                <w:tab w:val="left" w:pos="693"/>
              </w:tabs>
              <w:ind w:left="162" w:right="-198" w:firstLine="9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   </w:t>
            </w:r>
          </w:p>
        </w:tc>
        <w:tc>
          <w:tcPr>
            <w:tcW w:w="265" w:type="dxa"/>
            <w:shd w:val="clear" w:color="auto" w:fill="auto"/>
          </w:tcPr>
          <w:p w14:paraId="4D430F9A" w14:textId="77777777" w:rsidR="00E14E8B" w:rsidRPr="00C20284" w:rsidRDefault="00E14E8B" w:rsidP="00E14E8B">
            <w:pPr>
              <w:tabs>
                <w:tab w:val="left" w:pos="162"/>
              </w:tabs>
              <w:spacing w:line="300" w:lineRule="exact"/>
              <w:ind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20BA7099" w14:textId="77777777" w:rsidR="00E14E8B" w:rsidRPr="00C20284" w:rsidRDefault="00E14E8B" w:rsidP="00E14E8B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C20284">
              <w:rPr>
                <w:rFonts w:ascii="Angsana New" w:hAnsi="Angsana New"/>
                <w:sz w:val="24"/>
                <w:szCs w:val="24"/>
                <w:cs/>
              </w:rPr>
              <w:t>อาหารสำเร็จรูปจากเนื้อสัตว์</w:t>
            </w:r>
          </w:p>
        </w:tc>
        <w:tc>
          <w:tcPr>
            <w:tcW w:w="266" w:type="dxa"/>
            <w:shd w:val="clear" w:color="auto" w:fill="auto"/>
          </w:tcPr>
          <w:p w14:paraId="2B7E5568" w14:textId="77777777" w:rsidR="00E14E8B" w:rsidRPr="00C20284" w:rsidRDefault="00E14E8B" w:rsidP="00E14E8B">
            <w:pPr>
              <w:tabs>
                <w:tab w:val="left" w:pos="162"/>
              </w:tabs>
              <w:spacing w:line="300" w:lineRule="exact"/>
              <w:ind w:left="-118"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289F369F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  <w:shd w:val="clear" w:color="auto" w:fill="auto"/>
          </w:tcPr>
          <w:p w14:paraId="7EFF424E" w14:textId="77777777" w:rsidR="00E14E8B" w:rsidRPr="00C20284" w:rsidRDefault="00E14E8B" w:rsidP="00E14E8B">
            <w:pPr>
              <w:tabs>
                <w:tab w:val="decimal" w:pos="481"/>
              </w:tabs>
              <w:spacing w:line="300" w:lineRule="exact"/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219FB4A8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06E25080" w14:textId="77777777" w:rsidR="00E14E8B" w:rsidRPr="00C20284" w:rsidRDefault="00E14E8B" w:rsidP="00E14E8B">
            <w:pPr>
              <w:tabs>
                <w:tab w:val="decimal" w:pos="515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3336EC35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E14E8B" w:rsidRPr="00C20284" w14:paraId="6E9A855C" w14:textId="77777777" w:rsidTr="008A7452">
        <w:tc>
          <w:tcPr>
            <w:tcW w:w="3870" w:type="dxa"/>
            <w:shd w:val="clear" w:color="auto" w:fill="auto"/>
            <w:vAlign w:val="bottom"/>
          </w:tcPr>
          <w:p w14:paraId="5CF64295" w14:textId="77777777" w:rsidR="00E14E8B" w:rsidRPr="00C20284" w:rsidRDefault="00E14E8B" w:rsidP="00E14E8B">
            <w:pPr>
              <w:tabs>
                <w:tab w:val="left" w:pos="162"/>
              </w:tabs>
              <w:spacing w:line="300" w:lineRule="exact"/>
              <w:ind w:left="165" w:right="-198" w:hanging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  <w:shd w:val="clear" w:color="auto" w:fill="auto"/>
          </w:tcPr>
          <w:p w14:paraId="6E6525DE" w14:textId="77777777" w:rsidR="00E14E8B" w:rsidRPr="00C20284" w:rsidRDefault="00E14E8B" w:rsidP="00E14E8B">
            <w:pPr>
              <w:tabs>
                <w:tab w:val="left" w:pos="162"/>
              </w:tabs>
              <w:spacing w:line="300" w:lineRule="exact"/>
              <w:ind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396AAA63" w14:textId="77777777" w:rsidR="00E14E8B" w:rsidRPr="00C20284" w:rsidRDefault="00E14E8B" w:rsidP="00E14E8B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C20284">
              <w:rPr>
                <w:rFonts w:ascii="Angsana New" w:hAnsi="Angsana New"/>
                <w:sz w:val="24"/>
                <w:szCs w:val="24"/>
                <w:cs/>
              </w:rPr>
              <w:t>และอาหารพร้อมรับประทาน</w:t>
            </w:r>
          </w:p>
        </w:tc>
        <w:tc>
          <w:tcPr>
            <w:tcW w:w="266" w:type="dxa"/>
            <w:shd w:val="clear" w:color="auto" w:fill="auto"/>
          </w:tcPr>
          <w:p w14:paraId="4C1771CE" w14:textId="77777777" w:rsidR="00E14E8B" w:rsidRPr="00C20284" w:rsidRDefault="00E14E8B" w:rsidP="00E14E8B">
            <w:pPr>
              <w:tabs>
                <w:tab w:val="left" w:pos="162"/>
              </w:tabs>
              <w:spacing w:line="300" w:lineRule="exact"/>
              <w:ind w:left="-118"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3A75BD82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  <w:shd w:val="clear" w:color="auto" w:fill="auto"/>
          </w:tcPr>
          <w:p w14:paraId="51F3FD9E" w14:textId="77777777" w:rsidR="00E14E8B" w:rsidRPr="00C20284" w:rsidRDefault="00E14E8B" w:rsidP="00E14E8B">
            <w:pPr>
              <w:tabs>
                <w:tab w:val="decimal" w:pos="481"/>
              </w:tabs>
              <w:spacing w:line="300" w:lineRule="exact"/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185564A0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1F0219E1" w14:textId="77777777" w:rsidR="00E14E8B" w:rsidRPr="00C20284" w:rsidRDefault="00E14E8B" w:rsidP="00E14E8B">
            <w:pPr>
              <w:tabs>
                <w:tab w:val="decimal" w:pos="515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2EA798B8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E14E8B" w:rsidRPr="00C20284" w14:paraId="66C5AEFD" w14:textId="77777777" w:rsidTr="008A7452">
        <w:tc>
          <w:tcPr>
            <w:tcW w:w="3870" w:type="dxa"/>
            <w:shd w:val="clear" w:color="auto" w:fill="auto"/>
          </w:tcPr>
          <w:p w14:paraId="38FB154E" w14:textId="4DAA4704" w:rsidR="00E14E8B" w:rsidRPr="00580A8D" w:rsidRDefault="00E14E8B" w:rsidP="00E14E8B">
            <w:pPr>
              <w:pStyle w:val="ListParagraph"/>
              <w:ind w:left="306" w:right="-198" w:hanging="3"/>
              <w:contextualSpacing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580A8D">
              <w:rPr>
                <w:rFonts w:ascii="Angsana New" w:hAnsi="Angsana New"/>
                <w:color w:val="000000"/>
                <w:szCs w:val="24"/>
              </w:rPr>
              <w:t>5.7</w:t>
            </w:r>
            <w:r w:rsidRPr="00580A8D">
              <w:rPr>
                <w:rFonts w:ascii="Angsana New" w:hAnsi="Angsana New"/>
                <w:color w:val="000000"/>
                <w:szCs w:val="24"/>
                <w:cs/>
              </w:rPr>
              <w:t>)</w:t>
            </w:r>
            <w:r w:rsidRPr="00580A8D">
              <w:rPr>
                <w:rFonts w:ascii="Angsana New" w:hAnsi="Angsana New"/>
                <w:color w:val="000000"/>
                <w:szCs w:val="24"/>
              </w:rPr>
              <w:t xml:space="preserve">   C.P. Food (Hengshui) Co., Ltd. </w:t>
            </w:r>
          </w:p>
        </w:tc>
        <w:tc>
          <w:tcPr>
            <w:tcW w:w="265" w:type="dxa"/>
            <w:shd w:val="clear" w:color="auto" w:fill="auto"/>
          </w:tcPr>
          <w:p w14:paraId="136D26FB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5D7D3643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ผลิตและจำหน่ายอาหารแปรรูป</w:t>
            </w:r>
          </w:p>
        </w:tc>
        <w:tc>
          <w:tcPr>
            <w:tcW w:w="266" w:type="dxa"/>
            <w:shd w:val="clear" w:color="auto" w:fill="auto"/>
          </w:tcPr>
          <w:p w14:paraId="27978255" w14:textId="77777777" w:rsidR="00E14E8B" w:rsidRPr="00C20284" w:rsidRDefault="00E14E8B" w:rsidP="00E14E8B">
            <w:pPr>
              <w:ind w:right="-13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7A6FB01F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  <w:shd w:val="clear" w:color="auto" w:fill="auto"/>
          </w:tcPr>
          <w:p w14:paraId="29C48CC6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745956FA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52</w:t>
            </w:r>
            <w:r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226AA6DD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70903171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52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2</w:t>
            </w:r>
            <w:r>
              <w:rPr>
                <w:rFonts w:ascii="Angsana New" w:hAnsi="Angsana New"/>
                <w:sz w:val="24"/>
                <w:szCs w:val="24"/>
                <w:lang w:eastAsia="th-TH"/>
              </w:rPr>
              <w:t>4</w:t>
            </w:r>
          </w:p>
        </w:tc>
      </w:tr>
      <w:tr w:rsidR="00E14E8B" w:rsidRPr="00C20284" w14:paraId="1B530384" w14:textId="77777777" w:rsidTr="008A7452">
        <w:tc>
          <w:tcPr>
            <w:tcW w:w="3870" w:type="dxa"/>
            <w:shd w:val="clear" w:color="auto" w:fill="auto"/>
            <w:vAlign w:val="bottom"/>
          </w:tcPr>
          <w:p w14:paraId="48D71253" w14:textId="19154A51" w:rsidR="00E14E8B" w:rsidRPr="00580A8D" w:rsidRDefault="00E14E8B" w:rsidP="00E14E8B">
            <w:pPr>
              <w:pStyle w:val="ListParagraph"/>
              <w:ind w:left="306" w:right="-198" w:hanging="3"/>
              <w:contextualSpacing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580A8D">
              <w:rPr>
                <w:rFonts w:ascii="Angsana New" w:hAnsi="Angsana New"/>
                <w:color w:val="000000"/>
                <w:szCs w:val="24"/>
              </w:rPr>
              <w:t>5.8)   C.P. Food (Kaifeng)</w:t>
            </w:r>
            <w:r w:rsidRPr="00580A8D">
              <w:rPr>
                <w:rFonts w:ascii="Angsana New" w:hAnsi="Angsana New"/>
                <w:color w:val="000000"/>
                <w:szCs w:val="24"/>
                <w:cs/>
              </w:rPr>
              <w:t xml:space="preserve"> </w:t>
            </w:r>
            <w:r w:rsidRPr="00580A8D">
              <w:rPr>
                <w:rFonts w:ascii="Angsana New" w:hAnsi="Angsana New"/>
                <w:color w:val="000000"/>
                <w:szCs w:val="24"/>
              </w:rPr>
              <w:t>Co., Ltd.</w:t>
            </w:r>
          </w:p>
        </w:tc>
        <w:tc>
          <w:tcPr>
            <w:tcW w:w="265" w:type="dxa"/>
            <w:shd w:val="clear" w:color="auto" w:fill="auto"/>
          </w:tcPr>
          <w:p w14:paraId="7DE6E200" w14:textId="77777777" w:rsidR="00E14E8B" w:rsidRPr="00C20284" w:rsidRDefault="00E14E8B" w:rsidP="00E14E8B">
            <w:pPr>
              <w:tabs>
                <w:tab w:val="left" w:pos="162"/>
              </w:tabs>
              <w:spacing w:line="300" w:lineRule="exact"/>
              <w:ind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1D7910C4" w14:textId="77777777" w:rsidR="00E14E8B" w:rsidRPr="00C20284" w:rsidRDefault="00E14E8B" w:rsidP="00E14E8B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ผลิตและจำหน่ายอาหารแปรรูป</w:t>
            </w:r>
          </w:p>
        </w:tc>
        <w:tc>
          <w:tcPr>
            <w:tcW w:w="266" w:type="dxa"/>
            <w:shd w:val="clear" w:color="auto" w:fill="auto"/>
          </w:tcPr>
          <w:p w14:paraId="4884DEEF" w14:textId="77777777" w:rsidR="00E14E8B" w:rsidRPr="00C20284" w:rsidRDefault="00E14E8B" w:rsidP="00E14E8B">
            <w:pPr>
              <w:tabs>
                <w:tab w:val="left" w:pos="162"/>
              </w:tabs>
              <w:spacing w:line="300" w:lineRule="exact"/>
              <w:ind w:left="-118"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2C69455A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  <w:shd w:val="clear" w:color="auto" w:fill="auto"/>
          </w:tcPr>
          <w:p w14:paraId="5D964EF5" w14:textId="77777777" w:rsidR="00E14E8B" w:rsidRPr="00C20284" w:rsidRDefault="00E14E8B" w:rsidP="00E14E8B">
            <w:pPr>
              <w:tabs>
                <w:tab w:val="decimal" w:pos="481"/>
              </w:tabs>
              <w:spacing w:line="300" w:lineRule="exact"/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6A5FEEDC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52</w:t>
            </w:r>
            <w:r w:rsidRPr="00500D90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7D5B504D" w14:textId="77777777" w:rsidR="00E14E8B" w:rsidRPr="00C20284" w:rsidRDefault="00E14E8B" w:rsidP="00E14E8B">
            <w:pPr>
              <w:tabs>
                <w:tab w:val="decimal" w:pos="515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332486C5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52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2</w:t>
            </w:r>
            <w:r>
              <w:rPr>
                <w:rFonts w:ascii="Angsana New" w:hAnsi="Angsana New"/>
                <w:sz w:val="24"/>
                <w:szCs w:val="24"/>
                <w:lang w:eastAsia="th-TH"/>
              </w:rPr>
              <w:t>4</w:t>
            </w:r>
          </w:p>
        </w:tc>
      </w:tr>
      <w:tr w:rsidR="00E14E8B" w:rsidRPr="00C20284" w14:paraId="4719E097" w14:textId="77777777" w:rsidTr="008A7452">
        <w:tc>
          <w:tcPr>
            <w:tcW w:w="3870" w:type="dxa"/>
            <w:shd w:val="clear" w:color="auto" w:fill="auto"/>
            <w:vAlign w:val="bottom"/>
          </w:tcPr>
          <w:p w14:paraId="5ABAB186" w14:textId="23C68156" w:rsidR="00E14E8B" w:rsidRPr="00580A8D" w:rsidRDefault="00E14E8B" w:rsidP="00E14E8B">
            <w:pPr>
              <w:pStyle w:val="ListParagraph"/>
              <w:ind w:left="306" w:right="-198" w:hanging="3"/>
              <w:contextualSpacing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580A8D">
              <w:rPr>
                <w:rFonts w:ascii="Angsana New" w:hAnsi="Angsana New"/>
                <w:color w:val="000000"/>
                <w:szCs w:val="24"/>
              </w:rPr>
              <w:t xml:space="preserve">5.9)  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580A8D">
              <w:rPr>
                <w:rFonts w:ascii="Angsana New" w:hAnsi="Angsana New"/>
                <w:color w:val="000000"/>
                <w:szCs w:val="24"/>
              </w:rPr>
              <w:t>C.P. Food (Nantong) Co., Ltd.</w:t>
            </w:r>
          </w:p>
        </w:tc>
        <w:tc>
          <w:tcPr>
            <w:tcW w:w="265" w:type="dxa"/>
            <w:shd w:val="clear" w:color="auto" w:fill="auto"/>
          </w:tcPr>
          <w:p w14:paraId="473941F6" w14:textId="77777777" w:rsidR="00E14E8B" w:rsidRPr="00C20284" w:rsidRDefault="00E14E8B" w:rsidP="00E14E8B">
            <w:pPr>
              <w:tabs>
                <w:tab w:val="left" w:pos="162"/>
              </w:tabs>
              <w:spacing w:line="300" w:lineRule="exact"/>
              <w:ind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7AA463DD" w14:textId="77777777" w:rsidR="00E14E8B" w:rsidRPr="00C20284" w:rsidRDefault="00E14E8B" w:rsidP="00E14E8B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ผลิตและจำหน่ายอาหารแปรรูป</w:t>
            </w:r>
          </w:p>
        </w:tc>
        <w:tc>
          <w:tcPr>
            <w:tcW w:w="266" w:type="dxa"/>
            <w:shd w:val="clear" w:color="auto" w:fill="auto"/>
          </w:tcPr>
          <w:p w14:paraId="0F980BE6" w14:textId="77777777" w:rsidR="00E14E8B" w:rsidRPr="00C20284" w:rsidRDefault="00E14E8B" w:rsidP="00E14E8B">
            <w:pPr>
              <w:tabs>
                <w:tab w:val="left" w:pos="162"/>
              </w:tabs>
              <w:spacing w:line="300" w:lineRule="exact"/>
              <w:ind w:left="-118"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570D3EB6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  <w:shd w:val="clear" w:color="auto" w:fill="auto"/>
          </w:tcPr>
          <w:p w14:paraId="322BA2E3" w14:textId="77777777" w:rsidR="00E14E8B" w:rsidRPr="00C20284" w:rsidRDefault="00E14E8B" w:rsidP="00E14E8B">
            <w:pPr>
              <w:tabs>
                <w:tab w:val="decimal" w:pos="481"/>
              </w:tabs>
              <w:spacing w:line="300" w:lineRule="exact"/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4F149EFA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52</w:t>
            </w:r>
            <w:r w:rsidRPr="00500D90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6523C5B8" w14:textId="77777777" w:rsidR="00E14E8B" w:rsidRPr="00C20284" w:rsidRDefault="00E14E8B" w:rsidP="00E14E8B">
            <w:pPr>
              <w:tabs>
                <w:tab w:val="decimal" w:pos="515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28650913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52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2</w:t>
            </w:r>
            <w:r>
              <w:rPr>
                <w:rFonts w:ascii="Angsana New" w:hAnsi="Angsana New"/>
                <w:sz w:val="24"/>
                <w:szCs w:val="24"/>
                <w:lang w:eastAsia="th-TH"/>
              </w:rPr>
              <w:t>4</w:t>
            </w:r>
          </w:p>
        </w:tc>
      </w:tr>
      <w:tr w:rsidR="00E14E8B" w:rsidRPr="00C20284" w14:paraId="2C581AF8" w14:textId="77777777" w:rsidTr="008A7452">
        <w:tc>
          <w:tcPr>
            <w:tcW w:w="3870" w:type="dxa"/>
            <w:shd w:val="clear" w:color="auto" w:fill="auto"/>
            <w:vAlign w:val="bottom"/>
          </w:tcPr>
          <w:p w14:paraId="46C9CDA8" w14:textId="77777777" w:rsidR="00E14E8B" w:rsidRPr="00C20284" w:rsidRDefault="00E14E8B" w:rsidP="00E14E8B">
            <w:pPr>
              <w:tabs>
                <w:tab w:val="left" w:pos="162"/>
              </w:tabs>
              <w:spacing w:line="300" w:lineRule="exact"/>
              <w:ind w:left="165" w:right="-198" w:firstLine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  <w:shd w:val="clear" w:color="auto" w:fill="auto"/>
          </w:tcPr>
          <w:p w14:paraId="46E386D7" w14:textId="77777777" w:rsidR="00E14E8B" w:rsidRPr="00C20284" w:rsidRDefault="00E14E8B" w:rsidP="00E14E8B">
            <w:pPr>
              <w:tabs>
                <w:tab w:val="left" w:pos="162"/>
              </w:tabs>
              <w:spacing w:line="300" w:lineRule="exact"/>
              <w:ind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21B8B3A9" w14:textId="77777777" w:rsidR="00E14E8B" w:rsidRPr="00C20284" w:rsidRDefault="00E14E8B" w:rsidP="00E14E8B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C20284">
              <w:rPr>
                <w:rFonts w:ascii="Angsana New" w:hAnsi="Angsana New"/>
                <w:sz w:val="24"/>
                <w:szCs w:val="24"/>
                <w:cs/>
              </w:rPr>
              <w:t>อาหารสำเร็จรูปจากเนื้อสัตว์</w:t>
            </w:r>
          </w:p>
        </w:tc>
        <w:tc>
          <w:tcPr>
            <w:tcW w:w="266" w:type="dxa"/>
            <w:shd w:val="clear" w:color="auto" w:fill="auto"/>
          </w:tcPr>
          <w:p w14:paraId="45D10DCC" w14:textId="77777777" w:rsidR="00E14E8B" w:rsidRPr="00C20284" w:rsidRDefault="00E14E8B" w:rsidP="00E14E8B">
            <w:pPr>
              <w:tabs>
                <w:tab w:val="left" w:pos="162"/>
              </w:tabs>
              <w:spacing w:line="300" w:lineRule="exact"/>
              <w:ind w:left="-118"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000B15D1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  <w:shd w:val="clear" w:color="auto" w:fill="auto"/>
          </w:tcPr>
          <w:p w14:paraId="4450AA13" w14:textId="77777777" w:rsidR="00E14E8B" w:rsidRPr="00C20284" w:rsidRDefault="00E14E8B" w:rsidP="00E14E8B">
            <w:pPr>
              <w:tabs>
                <w:tab w:val="decimal" w:pos="481"/>
              </w:tabs>
              <w:spacing w:line="300" w:lineRule="exact"/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659968C1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49549106" w14:textId="77777777" w:rsidR="00E14E8B" w:rsidRPr="00C20284" w:rsidRDefault="00E14E8B" w:rsidP="00E14E8B">
            <w:pPr>
              <w:tabs>
                <w:tab w:val="decimal" w:pos="481"/>
                <w:tab w:val="decimal" w:pos="515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4C4C7602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E14E8B" w:rsidRPr="00C20284" w14:paraId="45C49984" w14:textId="77777777" w:rsidTr="008A7452">
        <w:tc>
          <w:tcPr>
            <w:tcW w:w="3870" w:type="dxa"/>
            <w:shd w:val="clear" w:color="auto" w:fill="auto"/>
            <w:vAlign w:val="bottom"/>
          </w:tcPr>
          <w:p w14:paraId="4B0F79AE" w14:textId="77777777" w:rsidR="00E14E8B" w:rsidRPr="00C20284" w:rsidRDefault="00E14E8B" w:rsidP="00E14E8B">
            <w:pPr>
              <w:tabs>
                <w:tab w:val="left" w:pos="162"/>
              </w:tabs>
              <w:spacing w:line="300" w:lineRule="exact"/>
              <w:ind w:left="165" w:right="-198" w:firstLine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  <w:shd w:val="clear" w:color="auto" w:fill="auto"/>
          </w:tcPr>
          <w:p w14:paraId="2BBBDD08" w14:textId="77777777" w:rsidR="00E14E8B" w:rsidRPr="00C20284" w:rsidRDefault="00E14E8B" w:rsidP="00E14E8B">
            <w:pPr>
              <w:tabs>
                <w:tab w:val="left" w:pos="162"/>
              </w:tabs>
              <w:spacing w:line="300" w:lineRule="exact"/>
              <w:ind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611B470F" w14:textId="77777777" w:rsidR="00E14E8B" w:rsidRPr="00C20284" w:rsidRDefault="00E14E8B" w:rsidP="00E14E8B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C20284">
              <w:rPr>
                <w:rFonts w:ascii="Angsana New" w:hAnsi="Angsana New"/>
                <w:sz w:val="24"/>
                <w:szCs w:val="24"/>
                <w:cs/>
              </w:rPr>
              <w:t>และอาหารพร้อมรับประทาน</w:t>
            </w:r>
          </w:p>
        </w:tc>
        <w:tc>
          <w:tcPr>
            <w:tcW w:w="266" w:type="dxa"/>
            <w:shd w:val="clear" w:color="auto" w:fill="auto"/>
          </w:tcPr>
          <w:p w14:paraId="6E81EB67" w14:textId="77777777" w:rsidR="00E14E8B" w:rsidRPr="00C20284" w:rsidRDefault="00E14E8B" w:rsidP="00E14E8B">
            <w:pPr>
              <w:tabs>
                <w:tab w:val="left" w:pos="162"/>
              </w:tabs>
              <w:spacing w:line="300" w:lineRule="exact"/>
              <w:ind w:left="-118"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0930D046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  <w:shd w:val="clear" w:color="auto" w:fill="auto"/>
          </w:tcPr>
          <w:p w14:paraId="30B2B8AA" w14:textId="77777777" w:rsidR="00E14E8B" w:rsidRPr="00C20284" w:rsidRDefault="00E14E8B" w:rsidP="00E14E8B">
            <w:pPr>
              <w:tabs>
                <w:tab w:val="decimal" w:pos="481"/>
              </w:tabs>
              <w:spacing w:line="300" w:lineRule="exact"/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5363242E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1D6FCB0F" w14:textId="77777777" w:rsidR="00E14E8B" w:rsidRPr="00C20284" w:rsidRDefault="00E14E8B" w:rsidP="00E14E8B">
            <w:pPr>
              <w:tabs>
                <w:tab w:val="decimal" w:pos="481"/>
                <w:tab w:val="decimal" w:pos="515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64CDC9D3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E14E8B" w:rsidRPr="00C20284" w14:paraId="5D1E3C3B" w14:textId="77777777" w:rsidTr="008A7452">
        <w:tc>
          <w:tcPr>
            <w:tcW w:w="3870" w:type="dxa"/>
            <w:shd w:val="clear" w:color="auto" w:fill="auto"/>
            <w:vAlign w:val="bottom"/>
          </w:tcPr>
          <w:p w14:paraId="03A7BD39" w14:textId="71F97F4E" w:rsidR="00E14E8B" w:rsidRPr="00580A8D" w:rsidRDefault="00E14E8B" w:rsidP="00E14E8B">
            <w:pPr>
              <w:pStyle w:val="ListParagraph"/>
              <w:tabs>
                <w:tab w:val="left" w:pos="702"/>
              </w:tabs>
              <w:ind w:left="306" w:right="-198" w:hanging="3"/>
              <w:contextualSpacing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580A8D">
              <w:rPr>
                <w:rFonts w:ascii="Angsana New" w:hAnsi="Angsana New"/>
                <w:color w:val="000000"/>
                <w:szCs w:val="24"/>
              </w:rPr>
              <w:t>5.10) C.P. Food (Zhanjiang) Co., Ltd.</w:t>
            </w:r>
          </w:p>
        </w:tc>
        <w:tc>
          <w:tcPr>
            <w:tcW w:w="265" w:type="dxa"/>
            <w:shd w:val="clear" w:color="auto" w:fill="auto"/>
          </w:tcPr>
          <w:p w14:paraId="5512F352" w14:textId="77777777" w:rsidR="00E14E8B" w:rsidRPr="00C20284" w:rsidRDefault="00E14E8B" w:rsidP="00E14E8B">
            <w:pPr>
              <w:tabs>
                <w:tab w:val="left" w:pos="162"/>
              </w:tabs>
              <w:spacing w:line="300" w:lineRule="exact"/>
              <w:ind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530D72CB" w14:textId="77777777" w:rsidR="00E14E8B" w:rsidRPr="00C20284" w:rsidRDefault="00E14E8B" w:rsidP="00E14E8B">
            <w:pPr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ผลิตและจำหน่ายผลิตภัณฑ์อาหาร</w:t>
            </w:r>
          </w:p>
        </w:tc>
        <w:tc>
          <w:tcPr>
            <w:tcW w:w="266" w:type="dxa"/>
            <w:shd w:val="clear" w:color="auto" w:fill="auto"/>
          </w:tcPr>
          <w:p w14:paraId="45F9C610" w14:textId="77777777" w:rsidR="00E14E8B" w:rsidRPr="00C20284" w:rsidRDefault="00E14E8B" w:rsidP="00E14E8B">
            <w:pPr>
              <w:tabs>
                <w:tab w:val="left" w:pos="162"/>
              </w:tabs>
              <w:spacing w:line="300" w:lineRule="exact"/>
              <w:ind w:left="-118"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1A30385E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  <w:shd w:val="clear" w:color="auto" w:fill="auto"/>
          </w:tcPr>
          <w:p w14:paraId="46EF3ED9" w14:textId="77777777" w:rsidR="00E14E8B" w:rsidRPr="00C20284" w:rsidRDefault="00E14E8B" w:rsidP="00E14E8B">
            <w:pPr>
              <w:tabs>
                <w:tab w:val="decimal" w:pos="481"/>
              </w:tabs>
              <w:spacing w:line="300" w:lineRule="exact"/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634AD65C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52</w:t>
            </w:r>
            <w:r w:rsidRPr="00DD2A55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490E64DB" w14:textId="77777777" w:rsidR="00E14E8B" w:rsidRPr="00C20284" w:rsidRDefault="00E14E8B" w:rsidP="00E14E8B">
            <w:pPr>
              <w:tabs>
                <w:tab w:val="decimal" w:pos="481"/>
                <w:tab w:val="decimal" w:pos="515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484012CE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52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2</w:t>
            </w:r>
            <w:r>
              <w:rPr>
                <w:rFonts w:ascii="Angsana New" w:hAnsi="Angsana New"/>
                <w:sz w:val="24"/>
                <w:szCs w:val="24"/>
                <w:lang w:eastAsia="th-TH"/>
              </w:rPr>
              <w:t>4</w:t>
            </w:r>
          </w:p>
        </w:tc>
      </w:tr>
      <w:tr w:rsidR="00E14E8B" w:rsidRPr="00C20284" w14:paraId="2F7F788F" w14:textId="77777777" w:rsidTr="008A7452">
        <w:tc>
          <w:tcPr>
            <w:tcW w:w="3870" w:type="dxa"/>
            <w:shd w:val="clear" w:color="auto" w:fill="auto"/>
            <w:vAlign w:val="bottom"/>
          </w:tcPr>
          <w:p w14:paraId="6BF983A4" w14:textId="0B95B8DE" w:rsidR="00E14E8B" w:rsidRPr="00580A8D" w:rsidRDefault="00E14E8B" w:rsidP="00E14E8B">
            <w:pPr>
              <w:pStyle w:val="ListParagraph"/>
              <w:ind w:left="306" w:right="-198" w:hanging="3"/>
              <w:contextualSpacing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580A8D">
              <w:rPr>
                <w:rFonts w:ascii="Angsana New" w:hAnsi="Angsana New"/>
                <w:color w:val="000000"/>
                <w:szCs w:val="24"/>
              </w:rPr>
              <w:t>5.11) C.P. Standard Resources Limited</w:t>
            </w:r>
          </w:p>
        </w:tc>
        <w:tc>
          <w:tcPr>
            <w:tcW w:w="265" w:type="dxa"/>
            <w:shd w:val="clear" w:color="auto" w:fill="auto"/>
          </w:tcPr>
          <w:p w14:paraId="5E3C0D1B" w14:textId="77777777" w:rsidR="00E14E8B" w:rsidRPr="00C20284" w:rsidRDefault="00E14E8B" w:rsidP="00E14E8B">
            <w:pPr>
              <w:tabs>
                <w:tab w:val="left" w:pos="162"/>
              </w:tabs>
              <w:spacing w:line="300" w:lineRule="exact"/>
              <w:ind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40CFBF9E" w14:textId="77777777" w:rsidR="00E14E8B" w:rsidRPr="00C20284" w:rsidRDefault="00E14E8B" w:rsidP="00E14E8B">
            <w:pPr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  <w:shd w:val="clear" w:color="auto" w:fill="auto"/>
          </w:tcPr>
          <w:p w14:paraId="7CF6DF12" w14:textId="77777777" w:rsidR="00E14E8B" w:rsidRPr="00C20284" w:rsidRDefault="00E14E8B" w:rsidP="00E14E8B">
            <w:pPr>
              <w:tabs>
                <w:tab w:val="left" w:pos="162"/>
              </w:tabs>
              <w:spacing w:line="300" w:lineRule="exact"/>
              <w:ind w:left="-118"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25D8AB1A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เขตบริหารพิเศษ</w:t>
            </w:r>
          </w:p>
        </w:tc>
        <w:tc>
          <w:tcPr>
            <w:tcW w:w="251" w:type="dxa"/>
            <w:shd w:val="clear" w:color="auto" w:fill="auto"/>
          </w:tcPr>
          <w:p w14:paraId="0428DE23" w14:textId="77777777" w:rsidR="00E14E8B" w:rsidRPr="00C20284" w:rsidRDefault="00E14E8B" w:rsidP="00E14E8B">
            <w:pPr>
              <w:tabs>
                <w:tab w:val="left" w:pos="162"/>
                <w:tab w:val="decimal" w:pos="481"/>
              </w:tabs>
              <w:spacing w:line="300" w:lineRule="exact"/>
              <w:ind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2EDEA874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52</w:t>
            </w:r>
            <w:r w:rsidRPr="00DD2A55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2EF12569" w14:textId="77777777" w:rsidR="00E14E8B" w:rsidRPr="00C20284" w:rsidRDefault="00E14E8B" w:rsidP="00E14E8B">
            <w:pPr>
              <w:tabs>
                <w:tab w:val="decimal" w:pos="481"/>
                <w:tab w:val="decimal" w:pos="515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7434FA9E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52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2</w:t>
            </w:r>
            <w:r>
              <w:rPr>
                <w:rFonts w:ascii="Angsana New" w:hAnsi="Angsana New"/>
                <w:sz w:val="24"/>
                <w:szCs w:val="24"/>
                <w:lang w:eastAsia="th-TH"/>
              </w:rPr>
              <w:t>4</w:t>
            </w:r>
          </w:p>
        </w:tc>
      </w:tr>
      <w:tr w:rsidR="00E14E8B" w:rsidRPr="00C20284" w14:paraId="1D2A7AFC" w14:textId="77777777" w:rsidTr="008A7452">
        <w:tc>
          <w:tcPr>
            <w:tcW w:w="3870" w:type="dxa"/>
            <w:shd w:val="clear" w:color="auto" w:fill="auto"/>
            <w:vAlign w:val="bottom"/>
          </w:tcPr>
          <w:p w14:paraId="4840D4D9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left="162" w:right="-198" w:firstLine="8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  <w:shd w:val="clear" w:color="auto" w:fill="auto"/>
          </w:tcPr>
          <w:p w14:paraId="7A326CEF" w14:textId="77777777" w:rsidR="00E14E8B" w:rsidRPr="00C20284" w:rsidRDefault="00E14E8B" w:rsidP="00E14E8B">
            <w:pPr>
              <w:tabs>
                <w:tab w:val="left" w:pos="162"/>
              </w:tabs>
              <w:spacing w:line="300" w:lineRule="exact"/>
              <w:ind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7B8A006F" w14:textId="77777777" w:rsidR="00E14E8B" w:rsidRPr="00C20284" w:rsidRDefault="00E14E8B" w:rsidP="00E14E8B">
            <w:pPr>
              <w:spacing w:line="300" w:lineRule="exact"/>
              <w:ind w:right="-198" w:hanging="12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  <w:shd w:val="clear" w:color="auto" w:fill="auto"/>
          </w:tcPr>
          <w:p w14:paraId="783FAD03" w14:textId="77777777" w:rsidR="00E14E8B" w:rsidRPr="00C20284" w:rsidRDefault="00E14E8B" w:rsidP="00E14E8B">
            <w:pPr>
              <w:tabs>
                <w:tab w:val="left" w:pos="162"/>
              </w:tabs>
              <w:spacing w:line="300" w:lineRule="exact"/>
              <w:ind w:left="-118"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3DDD54AF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ฮ่องกง</w:t>
            </w:r>
          </w:p>
        </w:tc>
        <w:tc>
          <w:tcPr>
            <w:tcW w:w="251" w:type="dxa"/>
            <w:shd w:val="clear" w:color="auto" w:fill="auto"/>
          </w:tcPr>
          <w:p w14:paraId="6F069C81" w14:textId="77777777" w:rsidR="00E14E8B" w:rsidRPr="00C20284" w:rsidRDefault="00E14E8B" w:rsidP="00E14E8B">
            <w:pPr>
              <w:tabs>
                <w:tab w:val="left" w:pos="162"/>
                <w:tab w:val="decimal" w:pos="481"/>
              </w:tabs>
              <w:spacing w:line="300" w:lineRule="exact"/>
              <w:ind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6BAF0662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3494D1D1" w14:textId="77777777" w:rsidR="00E14E8B" w:rsidRPr="00C20284" w:rsidRDefault="00E14E8B" w:rsidP="00E14E8B">
            <w:pPr>
              <w:tabs>
                <w:tab w:val="decimal" w:pos="515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4C420E46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E14E8B" w:rsidRPr="00C20284" w14:paraId="4F1C42D2" w14:textId="77777777" w:rsidTr="008A7452">
        <w:tc>
          <w:tcPr>
            <w:tcW w:w="3870" w:type="dxa"/>
            <w:shd w:val="clear" w:color="auto" w:fill="auto"/>
            <w:vAlign w:val="bottom"/>
          </w:tcPr>
          <w:p w14:paraId="01BCCA13" w14:textId="09E1D4EC" w:rsidR="00E14E8B" w:rsidRPr="00580A8D" w:rsidRDefault="00E14E8B" w:rsidP="00E14E8B">
            <w:pPr>
              <w:pStyle w:val="ListParagraph"/>
              <w:tabs>
                <w:tab w:val="left" w:pos="702"/>
              </w:tabs>
              <w:ind w:left="306" w:right="-198" w:hanging="3"/>
              <w:contextualSpacing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580A8D">
              <w:rPr>
                <w:rFonts w:ascii="Angsana New" w:hAnsi="Angsana New"/>
                <w:color w:val="000000"/>
                <w:szCs w:val="24"/>
              </w:rPr>
              <w:t xml:space="preserve">5.12) C.P. Vietnam Corporation </w:t>
            </w:r>
          </w:p>
        </w:tc>
        <w:tc>
          <w:tcPr>
            <w:tcW w:w="265" w:type="dxa"/>
            <w:shd w:val="clear" w:color="auto" w:fill="auto"/>
          </w:tcPr>
          <w:p w14:paraId="42A0FB0B" w14:textId="77777777" w:rsidR="00E14E8B" w:rsidRPr="00C20284" w:rsidRDefault="00E14E8B" w:rsidP="00E14E8B">
            <w:pPr>
              <w:tabs>
                <w:tab w:val="left" w:pos="162"/>
              </w:tabs>
              <w:spacing w:line="300" w:lineRule="exact"/>
              <w:ind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34CB9B0F" w14:textId="77777777" w:rsidR="00E14E8B" w:rsidRPr="00C20284" w:rsidRDefault="00E14E8B" w:rsidP="00E14E8B">
            <w:pPr>
              <w:spacing w:line="300" w:lineRule="exact"/>
              <w:ind w:right="-198" w:hanging="1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C20284">
              <w:rPr>
                <w:rFonts w:ascii="Angsana New" w:hAnsi="Angsana New"/>
                <w:sz w:val="24"/>
                <w:szCs w:val="24"/>
                <w:cs/>
              </w:rPr>
              <w:t>ผลิตและจำหน่ายอาหารสัตว์ เลี้ยงสัตว์</w:t>
            </w:r>
          </w:p>
        </w:tc>
        <w:tc>
          <w:tcPr>
            <w:tcW w:w="266" w:type="dxa"/>
            <w:shd w:val="clear" w:color="auto" w:fill="auto"/>
          </w:tcPr>
          <w:p w14:paraId="02085290" w14:textId="77777777" w:rsidR="00E14E8B" w:rsidRPr="00C20284" w:rsidRDefault="00E14E8B" w:rsidP="00E14E8B">
            <w:pPr>
              <w:tabs>
                <w:tab w:val="left" w:pos="162"/>
              </w:tabs>
              <w:spacing w:line="300" w:lineRule="exact"/>
              <w:ind w:left="-118"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14541610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251" w:type="dxa"/>
            <w:shd w:val="clear" w:color="auto" w:fill="auto"/>
          </w:tcPr>
          <w:p w14:paraId="78DF1CAF" w14:textId="77777777" w:rsidR="00E14E8B" w:rsidRPr="00C20284" w:rsidRDefault="00E14E8B" w:rsidP="00E14E8B">
            <w:pPr>
              <w:tabs>
                <w:tab w:val="left" w:pos="162"/>
                <w:tab w:val="decimal" w:pos="481"/>
              </w:tabs>
              <w:spacing w:line="300" w:lineRule="exact"/>
              <w:ind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225C5140" w14:textId="4CCE407B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6C66B2">
              <w:rPr>
                <w:rFonts w:ascii="Angsana New" w:hAnsi="Angsana New"/>
                <w:sz w:val="24"/>
                <w:szCs w:val="24"/>
                <w:lang w:eastAsia="th-TH"/>
              </w:rPr>
              <w:t>66.18</w:t>
            </w:r>
          </w:p>
        </w:tc>
        <w:tc>
          <w:tcPr>
            <w:tcW w:w="270" w:type="dxa"/>
            <w:shd w:val="clear" w:color="auto" w:fill="auto"/>
          </w:tcPr>
          <w:p w14:paraId="4AA5B87A" w14:textId="77777777" w:rsidR="00E14E8B" w:rsidRPr="00C20284" w:rsidRDefault="00E14E8B" w:rsidP="00E14E8B">
            <w:pPr>
              <w:tabs>
                <w:tab w:val="decimal" w:pos="515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52A2EAF3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66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18</w:t>
            </w:r>
          </w:p>
        </w:tc>
      </w:tr>
      <w:tr w:rsidR="00E14E8B" w:rsidRPr="00C20284" w14:paraId="7CC73ADE" w14:textId="77777777" w:rsidTr="008A7452">
        <w:tc>
          <w:tcPr>
            <w:tcW w:w="3870" w:type="dxa"/>
            <w:shd w:val="clear" w:color="auto" w:fill="auto"/>
            <w:vAlign w:val="bottom"/>
          </w:tcPr>
          <w:p w14:paraId="0A3C4444" w14:textId="77777777" w:rsidR="00E14E8B" w:rsidRPr="00580A8D" w:rsidRDefault="00E14E8B" w:rsidP="00E14E8B">
            <w:pPr>
              <w:pStyle w:val="ListParagraph"/>
              <w:ind w:left="306" w:right="-198" w:hanging="3"/>
              <w:contextualSpacing/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65" w:type="dxa"/>
            <w:shd w:val="clear" w:color="auto" w:fill="auto"/>
          </w:tcPr>
          <w:p w14:paraId="45138D3D" w14:textId="77777777" w:rsidR="00E14E8B" w:rsidRPr="00C20284" w:rsidRDefault="00E14E8B" w:rsidP="00E14E8B">
            <w:pPr>
              <w:tabs>
                <w:tab w:val="left" w:pos="162"/>
              </w:tabs>
              <w:spacing w:line="300" w:lineRule="exact"/>
              <w:ind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1A1E4144" w14:textId="77777777" w:rsidR="00E14E8B" w:rsidRPr="00C20284" w:rsidRDefault="00E14E8B" w:rsidP="00E14E8B">
            <w:pPr>
              <w:tabs>
                <w:tab w:val="left" w:pos="162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 xml:space="preserve">   และอาหารแปรรูป</w:t>
            </w:r>
          </w:p>
        </w:tc>
        <w:tc>
          <w:tcPr>
            <w:tcW w:w="266" w:type="dxa"/>
            <w:shd w:val="clear" w:color="auto" w:fill="auto"/>
          </w:tcPr>
          <w:p w14:paraId="15BA9AF5" w14:textId="77777777" w:rsidR="00E14E8B" w:rsidRPr="00C20284" w:rsidRDefault="00E14E8B" w:rsidP="00E14E8B">
            <w:pPr>
              <w:tabs>
                <w:tab w:val="left" w:pos="162"/>
              </w:tabs>
              <w:spacing w:line="300" w:lineRule="exact"/>
              <w:ind w:left="-118"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32D766E5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  <w:shd w:val="clear" w:color="auto" w:fill="auto"/>
          </w:tcPr>
          <w:p w14:paraId="0C933A62" w14:textId="77777777" w:rsidR="00E14E8B" w:rsidRPr="00C20284" w:rsidRDefault="00E14E8B" w:rsidP="00E14E8B">
            <w:pPr>
              <w:tabs>
                <w:tab w:val="left" w:pos="162"/>
                <w:tab w:val="decimal" w:pos="481"/>
              </w:tabs>
              <w:spacing w:line="300" w:lineRule="exact"/>
              <w:ind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07337741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5C72AE30" w14:textId="77777777" w:rsidR="00E14E8B" w:rsidRPr="00C20284" w:rsidRDefault="00E14E8B" w:rsidP="00E14E8B">
            <w:pPr>
              <w:tabs>
                <w:tab w:val="decimal" w:pos="515"/>
              </w:tabs>
              <w:spacing w:line="300" w:lineRule="exact"/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36913C68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E14E8B" w:rsidRPr="00C20284" w14:paraId="493BA17C" w14:textId="77777777" w:rsidTr="008A7452">
        <w:tc>
          <w:tcPr>
            <w:tcW w:w="3870" w:type="dxa"/>
            <w:shd w:val="clear" w:color="auto" w:fill="auto"/>
            <w:vAlign w:val="bottom"/>
          </w:tcPr>
          <w:p w14:paraId="022A55BB" w14:textId="37B22505" w:rsidR="00E14E8B" w:rsidRPr="00580A8D" w:rsidRDefault="00E14E8B" w:rsidP="00E14E8B">
            <w:pPr>
              <w:pStyle w:val="ListParagraph"/>
              <w:ind w:left="306" w:right="-198" w:hanging="3"/>
              <w:contextualSpacing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580A8D">
              <w:rPr>
                <w:rFonts w:ascii="Angsana New" w:hAnsi="Angsana New"/>
                <w:color w:val="000000"/>
                <w:szCs w:val="24"/>
              </w:rPr>
              <w:t>5.13) C.T. Progressive (H.K.) Limited</w:t>
            </w:r>
          </w:p>
        </w:tc>
        <w:tc>
          <w:tcPr>
            <w:tcW w:w="265" w:type="dxa"/>
            <w:shd w:val="clear" w:color="auto" w:fill="auto"/>
          </w:tcPr>
          <w:p w14:paraId="2D279CCF" w14:textId="77777777" w:rsidR="00E14E8B" w:rsidRPr="00C20284" w:rsidRDefault="00E14E8B" w:rsidP="00E14E8B">
            <w:pPr>
              <w:tabs>
                <w:tab w:val="left" w:pos="162"/>
              </w:tabs>
              <w:spacing w:line="300" w:lineRule="exact"/>
              <w:ind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63B77BAE" w14:textId="77777777" w:rsidR="00E14E8B" w:rsidRPr="00C20284" w:rsidRDefault="00E14E8B" w:rsidP="00E14E8B">
            <w:pPr>
              <w:tabs>
                <w:tab w:val="left" w:pos="162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  <w:shd w:val="clear" w:color="auto" w:fill="auto"/>
          </w:tcPr>
          <w:p w14:paraId="1110A1D3" w14:textId="77777777" w:rsidR="00E14E8B" w:rsidRPr="00C20284" w:rsidRDefault="00E14E8B" w:rsidP="00E14E8B">
            <w:pPr>
              <w:tabs>
                <w:tab w:val="left" w:pos="162"/>
              </w:tabs>
              <w:spacing w:line="300" w:lineRule="exact"/>
              <w:ind w:left="-118"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461CC670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เบอร์มิวดา</w:t>
            </w:r>
          </w:p>
        </w:tc>
        <w:tc>
          <w:tcPr>
            <w:tcW w:w="251" w:type="dxa"/>
            <w:shd w:val="clear" w:color="auto" w:fill="auto"/>
          </w:tcPr>
          <w:p w14:paraId="58F585A9" w14:textId="77777777" w:rsidR="00E14E8B" w:rsidRPr="00C20284" w:rsidRDefault="00E14E8B" w:rsidP="00E14E8B">
            <w:pPr>
              <w:tabs>
                <w:tab w:val="left" w:pos="162"/>
                <w:tab w:val="decimal" w:pos="481"/>
              </w:tabs>
              <w:spacing w:line="300" w:lineRule="exact"/>
              <w:ind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5E158F77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52</w:t>
            </w:r>
            <w:r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7C2DB7B8" w14:textId="77777777" w:rsidR="00E14E8B" w:rsidRPr="00C20284" w:rsidRDefault="00E14E8B" w:rsidP="00E14E8B">
            <w:pPr>
              <w:tabs>
                <w:tab w:val="decimal" w:pos="515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00EE18D7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52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2</w:t>
            </w:r>
            <w:r>
              <w:rPr>
                <w:rFonts w:ascii="Angsana New" w:hAnsi="Angsana New"/>
                <w:sz w:val="24"/>
                <w:szCs w:val="24"/>
                <w:lang w:eastAsia="th-TH"/>
              </w:rPr>
              <w:t>4</w:t>
            </w:r>
          </w:p>
        </w:tc>
      </w:tr>
      <w:tr w:rsidR="00E14E8B" w:rsidRPr="00C20284" w14:paraId="5A08B69B" w14:textId="77777777" w:rsidTr="008A7452">
        <w:tc>
          <w:tcPr>
            <w:tcW w:w="3870" w:type="dxa"/>
            <w:shd w:val="clear" w:color="auto" w:fill="auto"/>
            <w:vAlign w:val="bottom"/>
          </w:tcPr>
          <w:p w14:paraId="0FAEE06D" w14:textId="48430F00" w:rsidR="00E14E8B" w:rsidRPr="00580A8D" w:rsidRDefault="00E14E8B" w:rsidP="00E14E8B">
            <w:pPr>
              <w:pStyle w:val="ListParagraph"/>
              <w:ind w:left="306" w:right="-198" w:hanging="3"/>
              <w:contextualSpacing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580A8D">
              <w:rPr>
                <w:rFonts w:ascii="Angsana New" w:hAnsi="Angsana New"/>
                <w:color w:val="000000"/>
                <w:szCs w:val="24"/>
              </w:rPr>
              <w:t>5.14</w:t>
            </w:r>
            <w:r w:rsidRPr="00580A8D">
              <w:rPr>
                <w:rFonts w:ascii="Angsana New" w:hAnsi="Angsana New"/>
                <w:color w:val="000000"/>
                <w:szCs w:val="24"/>
                <w:cs/>
              </w:rPr>
              <w:t xml:space="preserve">) </w:t>
            </w:r>
            <w:r w:rsidRPr="00580A8D">
              <w:rPr>
                <w:rFonts w:ascii="Angsana New" w:hAnsi="Angsana New"/>
                <w:color w:val="000000"/>
                <w:szCs w:val="24"/>
              </w:rPr>
              <w:t>Charoen Pokphand (China) Investment</w:t>
            </w:r>
          </w:p>
        </w:tc>
        <w:tc>
          <w:tcPr>
            <w:tcW w:w="265" w:type="dxa"/>
            <w:shd w:val="clear" w:color="auto" w:fill="auto"/>
          </w:tcPr>
          <w:p w14:paraId="42E47463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5151DC0C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  <w:shd w:val="clear" w:color="auto" w:fill="auto"/>
          </w:tcPr>
          <w:p w14:paraId="4C738948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left="-118"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07666F98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บริติช เวอร์จิน</w:t>
            </w:r>
          </w:p>
        </w:tc>
        <w:tc>
          <w:tcPr>
            <w:tcW w:w="251" w:type="dxa"/>
            <w:shd w:val="clear" w:color="auto" w:fill="auto"/>
          </w:tcPr>
          <w:p w14:paraId="7FD3C4ED" w14:textId="77777777" w:rsidR="00E14E8B" w:rsidRPr="00C20284" w:rsidRDefault="00E14E8B" w:rsidP="00E14E8B">
            <w:pPr>
              <w:tabs>
                <w:tab w:val="left" w:pos="164"/>
                <w:tab w:val="decimal" w:pos="481"/>
              </w:tabs>
              <w:spacing w:line="300" w:lineRule="exact"/>
              <w:ind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7A36A677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52</w:t>
            </w:r>
            <w:r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1D9D1280" w14:textId="77777777" w:rsidR="00E14E8B" w:rsidRPr="00C20284" w:rsidRDefault="00E14E8B" w:rsidP="00E14E8B">
            <w:pPr>
              <w:tabs>
                <w:tab w:val="left" w:pos="164"/>
                <w:tab w:val="decimal" w:pos="515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2DDB884D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52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2</w:t>
            </w:r>
            <w:r>
              <w:rPr>
                <w:rFonts w:ascii="Angsana New" w:hAnsi="Angsana New"/>
                <w:sz w:val="24"/>
                <w:szCs w:val="24"/>
                <w:lang w:eastAsia="th-TH"/>
              </w:rPr>
              <w:t>4</w:t>
            </w:r>
          </w:p>
        </w:tc>
      </w:tr>
      <w:tr w:rsidR="00E14E8B" w:rsidRPr="00C20284" w14:paraId="080A8ED2" w14:textId="77777777" w:rsidTr="008A7452">
        <w:tc>
          <w:tcPr>
            <w:tcW w:w="3870" w:type="dxa"/>
            <w:shd w:val="clear" w:color="auto" w:fill="auto"/>
            <w:vAlign w:val="bottom"/>
          </w:tcPr>
          <w:p w14:paraId="1B5240D6" w14:textId="66C877B5" w:rsidR="00E14E8B" w:rsidRPr="00C20284" w:rsidRDefault="00E14E8B" w:rsidP="00E14E8B">
            <w:pPr>
              <w:tabs>
                <w:tab w:val="clear" w:pos="227"/>
                <w:tab w:val="clear" w:pos="680"/>
                <w:tab w:val="left" w:pos="252"/>
              </w:tabs>
              <w:ind w:left="810"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L</w:t>
            </w:r>
            <w:r w:rsidRPr="00580A8D">
              <w:rPr>
                <w:rFonts w:ascii="Angsana New" w:hAnsi="Angsana New"/>
                <w:color w:val="000000"/>
                <w:sz w:val="24"/>
                <w:szCs w:val="24"/>
              </w:rPr>
              <w:t>imited</w:t>
            </w:r>
          </w:p>
        </w:tc>
        <w:tc>
          <w:tcPr>
            <w:tcW w:w="265" w:type="dxa"/>
            <w:shd w:val="clear" w:color="auto" w:fill="auto"/>
          </w:tcPr>
          <w:p w14:paraId="3D8E1421" w14:textId="77777777" w:rsidR="00E14E8B" w:rsidRPr="00C20284" w:rsidRDefault="00E14E8B" w:rsidP="00E14E8B">
            <w:pPr>
              <w:tabs>
                <w:tab w:val="left" w:pos="162"/>
              </w:tabs>
              <w:spacing w:line="300" w:lineRule="exact"/>
              <w:ind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0EA70D48" w14:textId="77777777" w:rsidR="00E14E8B" w:rsidRPr="00C20284" w:rsidRDefault="00E14E8B" w:rsidP="00E14E8B">
            <w:pPr>
              <w:tabs>
                <w:tab w:val="left" w:pos="162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  <w:shd w:val="clear" w:color="auto" w:fill="auto"/>
          </w:tcPr>
          <w:p w14:paraId="39B54E16" w14:textId="77777777" w:rsidR="00E14E8B" w:rsidRPr="00C20284" w:rsidRDefault="00E14E8B" w:rsidP="00E14E8B">
            <w:pPr>
              <w:tabs>
                <w:tab w:val="left" w:pos="162"/>
              </w:tabs>
              <w:spacing w:line="300" w:lineRule="exact"/>
              <w:ind w:left="-118"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7B816E0B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ไอส์แลนด์</w:t>
            </w:r>
          </w:p>
        </w:tc>
        <w:tc>
          <w:tcPr>
            <w:tcW w:w="251" w:type="dxa"/>
            <w:shd w:val="clear" w:color="auto" w:fill="auto"/>
          </w:tcPr>
          <w:p w14:paraId="2F6783D9" w14:textId="77777777" w:rsidR="00E14E8B" w:rsidRPr="00C20284" w:rsidRDefault="00E14E8B" w:rsidP="00E14E8B">
            <w:pPr>
              <w:tabs>
                <w:tab w:val="left" w:pos="162"/>
                <w:tab w:val="decimal" w:pos="481"/>
              </w:tabs>
              <w:spacing w:line="300" w:lineRule="exact"/>
              <w:ind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3139EC62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162E2932" w14:textId="77777777" w:rsidR="00E14E8B" w:rsidRPr="00C20284" w:rsidRDefault="00E14E8B" w:rsidP="00E14E8B">
            <w:pPr>
              <w:tabs>
                <w:tab w:val="decimal" w:pos="515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03EF227C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6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14E8B" w:rsidRPr="00C20284" w14:paraId="4514B52F" w14:textId="77777777" w:rsidTr="008A7452">
        <w:tc>
          <w:tcPr>
            <w:tcW w:w="3870" w:type="dxa"/>
            <w:shd w:val="clear" w:color="auto" w:fill="auto"/>
            <w:vAlign w:val="bottom"/>
          </w:tcPr>
          <w:p w14:paraId="1815C25E" w14:textId="21FC40E9" w:rsidR="00E14E8B" w:rsidRPr="00580A8D" w:rsidRDefault="00E14E8B" w:rsidP="00E14E8B">
            <w:pPr>
              <w:pStyle w:val="ListParagraph"/>
              <w:ind w:left="306" w:right="-198" w:hanging="3"/>
              <w:contextualSpacing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580A8D">
              <w:rPr>
                <w:rFonts w:ascii="Angsana New" w:hAnsi="Angsana New"/>
                <w:color w:val="000000"/>
                <w:szCs w:val="24"/>
              </w:rPr>
              <w:t>5.15) Chia Tai (Beijing) Investment Management</w:t>
            </w:r>
          </w:p>
        </w:tc>
        <w:tc>
          <w:tcPr>
            <w:tcW w:w="265" w:type="dxa"/>
            <w:shd w:val="clear" w:color="auto" w:fill="auto"/>
          </w:tcPr>
          <w:p w14:paraId="15CE4CD8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2666B2E4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ให้บริการด้านการบริหารและที่ปรึกษา</w:t>
            </w:r>
          </w:p>
        </w:tc>
        <w:tc>
          <w:tcPr>
            <w:tcW w:w="266" w:type="dxa"/>
            <w:shd w:val="clear" w:color="auto" w:fill="auto"/>
          </w:tcPr>
          <w:p w14:paraId="4CE9A60D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left="-118"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3A9416AB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  <w:shd w:val="clear" w:color="auto" w:fill="auto"/>
          </w:tcPr>
          <w:p w14:paraId="5E365EB5" w14:textId="77777777" w:rsidR="00E14E8B" w:rsidRPr="00C20284" w:rsidRDefault="00E14E8B" w:rsidP="00E14E8B">
            <w:pPr>
              <w:tabs>
                <w:tab w:val="left" w:pos="164"/>
                <w:tab w:val="decimal" w:pos="481"/>
              </w:tabs>
              <w:spacing w:line="300" w:lineRule="exact"/>
              <w:ind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66DC359F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52</w:t>
            </w:r>
            <w:r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2901F5DF" w14:textId="77777777" w:rsidR="00E14E8B" w:rsidRPr="00C20284" w:rsidRDefault="00E14E8B" w:rsidP="00E14E8B">
            <w:pPr>
              <w:tabs>
                <w:tab w:val="left" w:pos="164"/>
                <w:tab w:val="decimal" w:pos="515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4B422F12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52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2</w:t>
            </w:r>
            <w:r>
              <w:rPr>
                <w:rFonts w:ascii="Angsana New" w:hAnsi="Angsana New"/>
                <w:sz w:val="24"/>
                <w:szCs w:val="24"/>
                <w:lang w:eastAsia="th-TH"/>
              </w:rPr>
              <w:t>4</w:t>
            </w:r>
          </w:p>
        </w:tc>
      </w:tr>
      <w:tr w:rsidR="00E14E8B" w:rsidRPr="00C20284" w14:paraId="10D2EC79" w14:textId="77777777" w:rsidTr="008A7452">
        <w:tc>
          <w:tcPr>
            <w:tcW w:w="3870" w:type="dxa"/>
            <w:shd w:val="clear" w:color="auto" w:fill="auto"/>
            <w:vAlign w:val="bottom"/>
          </w:tcPr>
          <w:p w14:paraId="46779847" w14:textId="155934E2" w:rsidR="00E14E8B" w:rsidRPr="00C20284" w:rsidRDefault="00E14E8B" w:rsidP="00E14E8B">
            <w:pPr>
              <w:tabs>
                <w:tab w:val="clear" w:pos="227"/>
                <w:tab w:val="clear" w:pos="680"/>
                <w:tab w:val="left" w:pos="252"/>
              </w:tabs>
              <w:ind w:left="810"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80A8D">
              <w:rPr>
                <w:rFonts w:ascii="Angsana New" w:hAnsi="Angsana New"/>
                <w:color w:val="000000"/>
                <w:sz w:val="24"/>
                <w:szCs w:val="24"/>
              </w:rPr>
              <w:t>Co., Ltd.</w:t>
            </w:r>
          </w:p>
        </w:tc>
        <w:tc>
          <w:tcPr>
            <w:tcW w:w="265" w:type="dxa"/>
            <w:shd w:val="clear" w:color="auto" w:fill="auto"/>
          </w:tcPr>
          <w:p w14:paraId="7519AB37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74CA4B7F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6" w:type="dxa"/>
            <w:shd w:val="clear" w:color="auto" w:fill="auto"/>
          </w:tcPr>
          <w:p w14:paraId="0FBF4458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left="-118"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37ADAB87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1" w:type="dxa"/>
            <w:shd w:val="clear" w:color="auto" w:fill="auto"/>
          </w:tcPr>
          <w:p w14:paraId="1C9A1F6E" w14:textId="77777777" w:rsidR="00E14E8B" w:rsidRPr="00C20284" w:rsidRDefault="00E14E8B" w:rsidP="00E14E8B">
            <w:pPr>
              <w:tabs>
                <w:tab w:val="left" w:pos="164"/>
                <w:tab w:val="decimal" w:pos="481"/>
              </w:tabs>
              <w:spacing w:line="300" w:lineRule="exact"/>
              <w:ind w:right="-198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5FB47A14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29BC372B" w14:textId="77777777" w:rsidR="00E14E8B" w:rsidRPr="00C20284" w:rsidRDefault="00E14E8B" w:rsidP="00E14E8B">
            <w:pPr>
              <w:tabs>
                <w:tab w:val="left" w:pos="164"/>
                <w:tab w:val="decimal" w:pos="515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349D47A9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E14E8B" w:rsidRPr="00C20284" w14:paraId="4BDBA10E" w14:textId="77777777" w:rsidTr="008A7452">
        <w:tc>
          <w:tcPr>
            <w:tcW w:w="3870" w:type="dxa"/>
            <w:shd w:val="clear" w:color="auto" w:fill="auto"/>
            <w:vAlign w:val="bottom"/>
          </w:tcPr>
          <w:p w14:paraId="06C69BC7" w14:textId="26DC0854" w:rsidR="00E14E8B" w:rsidRPr="00CC2A0E" w:rsidRDefault="00E14E8B" w:rsidP="00E14E8B">
            <w:pPr>
              <w:pStyle w:val="ListParagraph"/>
              <w:ind w:left="306" w:right="-198" w:hanging="3"/>
              <w:contextualSpacing/>
              <w:jc w:val="thaiDistribute"/>
              <w:rPr>
                <w:rFonts w:ascii="Angsana New" w:hAnsi="Angsana New"/>
                <w:color w:val="000000"/>
                <w:szCs w:val="24"/>
                <w:vertAlign w:val="superscript"/>
              </w:rPr>
            </w:pPr>
            <w:r w:rsidRPr="00580A8D">
              <w:rPr>
                <w:rFonts w:ascii="Angsana New" w:hAnsi="Angsana New"/>
                <w:color w:val="000000"/>
                <w:szCs w:val="24"/>
              </w:rPr>
              <w:t>5.16) Chia Tai Biopharmaceutical (Fujian) Co., Ltd.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>
              <w:rPr>
                <w:rFonts w:ascii="Angsana New" w:hAnsi="Angsana New"/>
                <w:color w:val="000000"/>
                <w:szCs w:val="24"/>
                <w:vertAlign w:val="superscript"/>
              </w:rPr>
              <w:t>(1)</w:t>
            </w:r>
          </w:p>
        </w:tc>
        <w:tc>
          <w:tcPr>
            <w:tcW w:w="265" w:type="dxa"/>
            <w:shd w:val="clear" w:color="auto" w:fill="auto"/>
          </w:tcPr>
          <w:p w14:paraId="0C52CF27" w14:textId="77777777" w:rsidR="00E14E8B" w:rsidRPr="00C20284" w:rsidRDefault="00E14E8B" w:rsidP="00E14E8B">
            <w:pPr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5FE1C4F0" w14:textId="77777777" w:rsidR="00E14E8B" w:rsidRPr="00C20284" w:rsidRDefault="00E14E8B" w:rsidP="00E14E8B">
            <w:pPr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426BD">
              <w:rPr>
                <w:rFonts w:ascii="Angsana New" w:hAnsi="Angsana New"/>
                <w:sz w:val="24"/>
                <w:szCs w:val="24"/>
                <w:cs/>
              </w:rPr>
              <w:t>ผลิตและจำหน่ายผลิตภัณฑ์ยา</w:t>
            </w:r>
          </w:p>
        </w:tc>
        <w:tc>
          <w:tcPr>
            <w:tcW w:w="266" w:type="dxa"/>
            <w:shd w:val="clear" w:color="auto" w:fill="auto"/>
          </w:tcPr>
          <w:p w14:paraId="734D06BF" w14:textId="77777777" w:rsidR="00E14E8B" w:rsidRPr="00C20284" w:rsidRDefault="00E14E8B" w:rsidP="00E14E8B">
            <w:pPr>
              <w:spacing w:line="300" w:lineRule="exact"/>
              <w:ind w:left="-118"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6D08CC3D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  <w:shd w:val="clear" w:color="auto" w:fill="auto"/>
          </w:tcPr>
          <w:p w14:paraId="05902DEF" w14:textId="77777777" w:rsidR="00E14E8B" w:rsidRPr="00C20284" w:rsidRDefault="00E14E8B" w:rsidP="00E14E8B">
            <w:pPr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073EE15A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35</w:t>
            </w:r>
            <w:r w:rsidRPr="00684F5A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17</w:t>
            </w:r>
          </w:p>
        </w:tc>
        <w:tc>
          <w:tcPr>
            <w:tcW w:w="270" w:type="dxa"/>
            <w:shd w:val="clear" w:color="auto" w:fill="auto"/>
          </w:tcPr>
          <w:p w14:paraId="1257DDAA" w14:textId="77777777" w:rsidR="00E14E8B" w:rsidRPr="00C20284" w:rsidRDefault="00E14E8B" w:rsidP="00E14E8B">
            <w:pPr>
              <w:tabs>
                <w:tab w:val="decimal" w:pos="515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4FDF7D6D" w14:textId="77777777" w:rsidR="00E14E8B" w:rsidRPr="006A4B3A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-</w:t>
            </w:r>
          </w:p>
        </w:tc>
      </w:tr>
      <w:tr w:rsidR="00E14E8B" w:rsidRPr="00C20284" w14:paraId="18592CEA" w14:textId="77777777" w:rsidTr="008A7452">
        <w:tc>
          <w:tcPr>
            <w:tcW w:w="3870" w:type="dxa"/>
            <w:shd w:val="clear" w:color="auto" w:fill="auto"/>
            <w:vAlign w:val="bottom"/>
          </w:tcPr>
          <w:p w14:paraId="43BE637D" w14:textId="0FE55EF0" w:rsidR="00E14E8B" w:rsidRPr="00580A8D" w:rsidRDefault="00E14E8B" w:rsidP="00E14E8B">
            <w:pPr>
              <w:pStyle w:val="ListParagraph"/>
              <w:ind w:left="306" w:right="-198" w:hanging="3"/>
              <w:contextualSpacing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580A8D">
              <w:rPr>
                <w:rFonts w:ascii="Angsana New" w:hAnsi="Angsana New"/>
                <w:color w:val="000000"/>
                <w:szCs w:val="24"/>
              </w:rPr>
              <w:t>5.17)</w:t>
            </w:r>
            <w:r w:rsidRPr="00580A8D">
              <w:rPr>
                <w:rFonts w:ascii="Angsana New" w:hAnsi="Angsana New"/>
                <w:color w:val="000000"/>
                <w:szCs w:val="24"/>
                <w:cs/>
              </w:rPr>
              <w:t xml:space="preserve"> </w:t>
            </w:r>
            <w:r w:rsidRPr="00580A8D">
              <w:rPr>
                <w:rFonts w:ascii="Angsana New" w:hAnsi="Angsana New"/>
                <w:color w:val="000000"/>
                <w:szCs w:val="24"/>
              </w:rPr>
              <w:t>Chia Tai Food Enterprise (Qingdao) Co., Ltd.</w:t>
            </w:r>
          </w:p>
        </w:tc>
        <w:tc>
          <w:tcPr>
            <w:tcW w:w="265" w:type="dxa"/>
            <w:shd w:val="clear" w:color="auto" w:fill="auto"/>
          </w:tcPr>
          <w:p w14:paraId="79FB7E3C" w14:textId="77777777" w:rsidR="00E14E8B" w:rsidRPr="00C20284" w:rsidRDefault="00E14E8B" w:rsidP="00E14E8B">
            <w:pPr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4026BD1B" w14:textId="77777777" w:rsidR="00E14E8B" w:rsidRPr="00C20284" w:rsidRDefault="00E14E8B" w:rsidP="00E14E8B">
            <w:pPr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ผลิตและจำหน่ายอาหารแปรรูป</w:t>
            </w:r>
          </w:p>
        </w:tc>
        <w:tc>
          <w:tcPr>
            <w:tcW w:w="266" w:type="dxa"/>
            <w:shd w:val="clear" w:color="auto" w:fill="auto"/>
          </w:tcPr>
          <w:p w14:paraId="293191A5" w14:textId="77777777" w:rsidR="00E14E8B" w:rsidRPr="00C20284" w:rsidRDefault="00E14E8B" w:rsidP="00E14E8B">
            <w:pPr>
              <w:spacing w:line="300" w:lineRule="exact"/>
              <w:ind w:left="-118"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6DAD42CD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  <w:shd w:val="clear" w:color="auto" w:fill="auto"/>
          </w:tcPr>
          <w:p w14:paraId="2AE8A6D7" w14:textId="77777777" w:rsidR="00E14E8B" w:rsidRPr="00C20284" w:rsidRDefault="00E14E8B" w:rsidP="00E14E8B">
            <w:pPr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3A553D07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52</w:t>
            </w:r>
            <w:r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731314D9" w14:textId="77777777" w:rsidR="00E14E8B" w:rsidRPr="00C20284" w:rsidRDefault="00E14E8B" w:rsidP="00E14E8B">
            <w:pPr>
              <w:tabs>
                <w:tab w:val="decimal" w:pos="515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3E13CAD5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52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2</w:t>
            </w:r>
            <w:r>
              <w:rPr>
                <w:rFonts w:ascii="Angsana New" w:hAnsi="Angsana New"/>
                <w:sz w:val="24"/>
                <w:szCs w:val="24"/>
                <w:lang w:eastAsia="th-TH"/>
              </w:rPr>
              <w:t>4</w:t>
            </w:r>
          </w:p>
        </w:tc>
      </w:tr>
      <w:tr w:rsidR="00E14E8B" w:rsidRPr="00C20284" w14:paraId="6DECF545" w14:textId="77777777" w:rsidTr="008A7452">
        <w:tc>
          <w:tcPr>
            <w:tcW w:w="3870" w:type="dxa"/>
            <w:shd w:val="clear" w:color="auto" w:fill="auto"/>
            <w:vAlign w:val="bottom"/>
          </w:tcPr>
          <w:p w14:paraId="301CD730" w14:textId="171F1239" w:rsidR="00E14E8B" w:rsidRPr="00C20284" w:rsidRDefault="00E14E8B" w:rsidP="00E14E8B">
            <w:pPr>
              <w:tabs>
                <w:tab w:val="clear" w:pos="454"/>
                <w:tab w:val="clear" w:pos="680"/>
                <w:tab w:val="clear" w:pos="907"/>
                <w:tab w:val="left" w:pos="164"/>
                <w:tab w:val="left" w:pos="612"/>
                <w:tab w:val="left" w:pos="882"/>
              </w:tabs>
              <w:spacing w:line="300" w:lineRule="exact"/>
              <w:ind w:left="162"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</w:rPr>
              <w:t xml:space="preserve">               </w:t>
            </w:r>
          </w:p>
        </w:tc>
        <w:tc>
          <w:tcPr>
            <w:tcW w:w="265" w:type="dxa"/>
            <w:shd w:val="clear" w:color="auto" w:fill="auto"/>
          </w:tcPr>
          <w:p w14:paraId="5D781F88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645E8F1A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C20284">
              <w:rPr>
                <w:rFonts w:ascii="Angsana New" w:hAnsi="Angsana New"/>
                <w:sz w:val="24"/>
                <w:szCs w:val="24"/>
                <w:cs/>
              </w:rPr>
              <w:t xml:space="preserve">อาหารสำเร็จรูปจากเนื้อสัตว์ </w:t>
            </w:r>
          </w:p>
        </w:tc>
        <w:tc>
          <w:tcPr>
            <w:tcW w:w="266" w:type="dxa"/>
            <w:shd w:val="clear" w:color="auto" w:fill="auto"/>
          </w:tcPr>
          <w:p w14:paraId="1AA4CB76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left="-118"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3F1E40BD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  <w:shd w:val="clear" w:color="auto" w:fill="auto"/>
          </w:tcPr>
          <w:p w14:paraId="06A66875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39020328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1D3FE748" w14:textId="77777777" w:rsidR="00E14E8B" w:rsidRPr="00C20284" w:rsidRDefault="00E14E8B" w:rsidP="00E14E8B">
            <w:pPr>
              <w:tabs>
                <w:tab w:val="left" w:pos="164"/>
                <w:tab w:val="decimal" w:pos="515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37986F27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E14E8B" w:rsidRPr="00C20284" w14:paraId="23D5BBAE" w14:textId="77777777" w:rsidTr="008A7452">
        <w:tc>
          <w:tcPr>
            <w:tcW w:w="3870" w:type="dxa"/>
            <w:shd w:val="clear" w:color="auto" w:fill="auto"/>
            <w:vAlign w:val="bottom"/>
          </w:tcPr>
          <w:p w14:paraId="368A4A8F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left="162" w:right="-198" w:firstLine="8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  <w:shd w:val="clear" w:color="auto" w:fill="auto"/>
          </w:tcPr>
          <w:p w14:paraId="725B1867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2BC41A0F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C20284">
              <w:rPr>
                <w:rFonts w:ascii="Angsana New" w:hAnsi="Angsana New"/>
                <w:sz w:val="24"/>
                <w:szCs w:val="24"/>
                <w:cs/>
              </w:rPr>
              <w:t>และอาหารพร้อมรับประทาน</w:t>
            </w:r>
          </w:p>
        </w:tc>
        <w:tc>
          <w:tcPr>
            <w:tcW w:w="266" w:type="dxa"/>
            <w:shd w:val="clear" w:color="auto" w:fill="auto"/>
          </w:tcPr>
          <w:p w14:paraId="1D2887FE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left="-118"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36F5ED3F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  <w:shd w:val="clear" w:color="auto" w:fill="auto"/>
          </w:tcPr>
          <w:p w14:paraId="139B58CA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49A9FB20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1913C7E1" w14:textId="77777777" w:rsidR="00E14E8B" w:rsidRPr="00C20284" w:rsidRDefault="00E14E8B" w:rsidP="00E14E8B">
            <w:pPr>
              <w:tabs>
                <w:tab w:val="left" w:pos="164"/>
                <w:tab w:val="decimal" w:pos="515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26E7C0A2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E14E8B" w:rsidRPr="00C20284" w14:paraId="7FE1B808" w14:textId="77777777" w:rsidTr="008A7452">
        <w:tc>
          <w:tcPr>
            <w:tcW w:w="3870" w:type="dxa"/>
            <w:shd w:val="clear" w:color="auto" w:fill="auto"/>
            <w:vAlign w:val="bottom"/>
          </w:tcPr>
          <w:p w14:paraId="55755B31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left="162" w:right="-198" w:firstLine="8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  <w:shd w:val="clear" w:color="auto" w:fill="auto"/>
          </w:tcPr>
          <w:p w14:paraId="12385300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15D4E591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  <w:shd w:val="clear" w:color="auto" w:fill="auto"/>
          </w:tcPr>
          <w:p w14:paraId="2377B8DB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left="-118"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42FB607B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  <w:shd w:val="clear" w:color="auto" w:fill="auto"/>
          </w:tcPr>
          <w:p w14:paraId="40B12DFE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683E44E9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37E67E1B" w14:textId="77777777" w:rsidR="00E14E8B" w:rsidRPr="00C20284" w:rsidRDefault="00E14E8B" w:rsidP="00E14E8B">
            <w:pPr>
              <w:tabs>
                <w:tab w:val="left" w:pos="164"/>
                <w:tab w:val="decimal" w:pos="515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20809506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E14E8B" w:rsidRPr="00C20284" w14:paraId="16CB77DF" w14:textId="77777777" w:rsidTr="008A7452">
        <w:tc>
          <w:tcPr>
            <w:tcW w:w="3870" w:type="dxa"/>
            <w:shd w:val="clear" w:color="auto" w:fill="auto"/>
            <w:vAlign w:val="bottom"/>
          </w:tcPr>
          <w:p w14:paraId="04E44F3C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left="162" w:right="-198" w:firstLine="8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  <w:shd w:val="clear" w:color="auto" w:fill="auto"/>
          </w:tcPr>
          <w:p w14:paraId="45C07428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033507B0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  <w:shd w:val="clear" w:color="auto" w:fill="auto"/>
          </w:tcPr>
          <w:p w14:paraId="2474A6A8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left="-118"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2A2A4BF5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  <w:shd w:val="clear" w:color="auto" w:fill="auto"/>
          </w:tcPr>
          <w:p w14:paraId="33B0C714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1FD21246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5913D042" w14:textId="77777777" w:rsidR="00E14E8B" w:rsidRPr="00C20284" w:rsidRDefault="00E14E8B" w:rsidP="00E14E8B">
            <w:pPr>
              <w:tabs>
                <w:tab w:val="left" w:pos="164"/>
                <w:tab w:val="decimal" w:pos="515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68296318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E14E8B" w:rsidRPr="00C20284" w14:paraId="5EA6B566" w14:textId="77777777" w:rsidTr="008A7452">
        <w:tc>
          <w:tcPr>
            <w:tcW w:w="3870" w:type="dxa"/>
            <w:shd w:val="clear" w:color="auto" w:fill="auto"/>
            <w:vAlign w:val="bottom"/>
          </w:tcPr>
          <w:p w14:paraId="598DB7DC" w14:textId="2C59B91A" w:rsidR="00E14E8B" w:rsidRPr="00C20284" w:rsidRDefault="00E14E8B" w:rsidP="00E14E8B">
            <w:pPr>
              <w:tabs>
                <w:tab w:val="left" w:pos="150"/>
              </w:tabs>
              <w:spacing w:line="300" w:lineRule="exact"/>
              <w:ind w:left="162" w:right="-198" w:firstLine="88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lastRenderedPageBreak/>
              <w:t>5.18</w:t>
            </w:r>
            <w:r w:rsidRPr="00C20284">
              <w:rPr>
                <w:rFonts w:ascii="Angsana New" w:hAnsi="Angsana New"/>
                <w:sz w:val="24"/>
                <w:szCs w:val="24"/>
              </w:rPr>
              <w:t xml:space="preserve">)  </w:t>
            </w:r>
            <w:r w:rsidRPr="00EA2895">
              <w:rPr>
                <w:rFonts w:ascii="Angsana New" w:hAnsi="Angsana New"/>
                <w:sz w:val="24"/>
                <w:szCs w:val="24"/>
              </w:rPr>
              <w:t xml:space="preserve">Chia Tai Food Industry (Suqian) </w:t>
            </w:r>
            <w:r w:rsidRPr="00C20284">
              <w:rPr>
                <w:rFonts w:ascii="Angsana New" w:hAnsi="Angsana New"/>
                <w:sz w:val="24"/>
                <w:szCs w:val="24"/>
              </w:rPr>
              <w:t>Co.,</w:t>
            </w:r>
            <w:r w:rsidRPr="00C20284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C20284">
              <w:rPr>
                <w:rFonts w:ascii="Angsana New" w:hAnsi="Angsana New"/>
                <w:sz w:val="24"/>
                <w:szCs w:val="24"/>
              </w:rPr>
              <w:t>Ltd.</w:t>
            </w:r>
          </w:p>
        </w:tc>
        <w:tc>
          <w:tcPr>
            <w:tcW w:w="265" w:type="dxa"/>
            <w:shd w:val="clear" w:color="auto" w:fill="auto"/>
          </w:tcPr>
          <w:p w14:paraId="2CD34EDC" w14:textId="77777777" w:rsidR="00E14E8B" w:rsidRPr="00C20284" w:rsidRDefault="00E14E8B" w:rsidP="00E14E8B">
            <w:pPr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418522E4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D02AA">
              <w:rPr>
                <w:rFonts w:ascii="Angsana New" w:hAnsi="Angsana New"/>
                <w:sz w:val="24"/>
                <w:szCs w:val="24"/>
                <w:cs/>
              </w:rPr>
              <w:t>ผลิตและจำหน่ายอาหาร</w:t>
            </w:r>
            <w:r w:rsidRPr="00852EC9">
              <w:rPr>
                <w:rFonts w:ascii="Angsana New" w:hAnsi="Angsana New"/>
                <w:sz w:val="24"/>
                <w:szCs w:val="24"/>
                <w:cs/>
              </w:rPr>
              <w:t>แปรรูป</w:t>
            </w:r>
          </w:p>
        </w:tc>
        <w:tc>
          <w:tcPr>
            <w:tcW w:w="266" w:type="dxa"/>
            <w:shd w:val="clear" w:color="auto" w:fill="auto"/>
          </w:tcPr>
          <w:p w14:paraId="2B985DEB" w14:textId="77777777" w:rsidR="00E14E8B" w:rsidRPr="00C20284" w:rsidRDefault="00E14E8B" w:rsidP="00E14E8B">
            <w:pPr>
              <w:spacing w:line="300" w:lineRule="exact"/>
              <w:ind w:left="-118"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0F57D917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  <w:shd w:val="clear" w:color="auto" w:fill="auto"/>
          </w:tcPr>
          <w:p w14:paraId="382FFD3B" w14:textId="77777777" w:rsidR="00E14E8B" w:rsidRPr="00C20284" w:rsidRDefault="00E14E8B" w:rsidP="00E14E8B">
            <w:pPr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24128AEA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52</w:t>
            </w:r>
            <w:r w:rsidRPr="0064632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7667FB9C" w14:textId="77777777" w:rsidR="00E14E8B" w:rsidRPr="00C20284" w:rsidRDefault="00E14E8B" w:rsidP="00E14E8B">
            <w:pPr>
              <w:tabs>
                <w:tab w:val="decimal" w:pos="515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0E2C9041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-</w:t>
            </w:r>
          </w:p>
        </w:tc>
      </w:tr>
      <w:tr w:rsidR="00E14E8B" w:rsidRPr="00C20284" w14:paraId="2BAF1550" w14:textId="77777777" w:rsidTr="008A7452">
        <w:tc>
          <w:tcPr>
            <w:tcW w:w="3870" w:type="dxa"/>
            <w:shd w:val="clear" w:color="auto" w:fill="auto"/>
          </w:tcPr>
          <w:p w14:paraId="3C89F534" w14:textId="77777777" w:rsidR="00E14E8B" w:rsidRPr="006A4B3A" w:rsidRDefault="00E14E8B" w:rsidP="00E14E8B">
            <w:pPr>
              <w:tabs>
                <w:tab w:val="left" w:pos="164"/>
              </w:tabs>
              <w:spacing w:line="300" w:lineRule="exact"/>
              <w:ind w:left="162" w:right="-198" w:firstLine="8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  <w:shd w:val="clear" w:color="auto" w:fill="auto"/>
          </w:tcPr>
          <w:p w14:paraId="13909BFE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2DBD196B" w14:textId="41835F9F" w:rsidR="00E14E8B" w:rsidRPr="00C20284" w:rsidRDefault="00E14E8B" w:rsidP="00E14E8B">
            <w:pPr>
              <w:tabs>
                <w:tab w:val="clear" w:pos="227"/>
              </w:tabs>
              <w:spacing w:line="300" w:lineRule="exact"/>
              <w:ind w:left="118"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23045">
              <w:rPr>
                <w:rFonts w:ascii="Angsana New" w:hAnsi="Angsana New"/>
                <w:sz w:val="24"/>
                <w:szCs w:val="24"/>
                <w:cs/>
              </w:rPr>
              <w:t>อาหารสำเร็จรูป</w:t>
            </w:r>
            <w:r w:rsidRPr="00926CBC">
              <w:rPr>
                <w:rFonts w:ascii="Angsana New" w:hAnsi="Angsana New"/>
                <w:sz w:val="24"/>
                <w:szCs w:val="24"/>
                <w:cs/>
              </w:rPr>
              <w:t>จากเนื้อสัตว์</w:t>
            </w:r>
          </w:p>
        </w:tc>
        <w:tc>
          <w:tcPr>
            <w:tcW w:w="266" w:type="dxa"/>
            <w:shd w:val="clear" w:color="auto" w:fill="auto"/>
          </w:tcPr>
          <w:p w14:paraId="4A84F5E9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69DAD5E4" w14:textId="77777777" w:rsidR="00E14E8B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1" w:type="dxa"/>
            <w:shd w:val="clear" w:color="auto" w:fill="auto"/>
          </w:tcPr>
          <w:p w14:paraId="0B4C7B66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1026BD4B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3938936E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4A7CAABE" w14:textId="77777777" w:rsidR="00E14E8B" w:rsidRPr="006A4B3A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E14E8B" w:rsidRPr="00C20284" w14:paraId="0CBC6385" w14:textId="77777777" w:rsidTr="008A7452">
        <w:tc>
          <w:tcPr>
            <w:tcW w:w="3870" w:type="dxa"/>
            <w:shd w:val="clear" w:color="auto" w:fill="auto"/>
          </w:tcPr>
          <w:p w14:paraId="76D1732E" w14:textId="77777777" w:rsidR="00E14E8B" w:rsidRPr="006A4B3A" w:rsidRDefault="00E14E8B" w:rsidP="00E14E8B">
            <w:pPr>
              <w:tabs>
                <w:tab w:val="left" w:pos="164"/>
              </w:tabs>
              <w:spacing w:line="300" w:lineRule="exact"/>
              <w:ind w:left="162" w:right="-198" w:firstLine="8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  <w:shd w:val="clear" w:color="auto" w:fill="auto"/>
          </w:tcPr>
          <w:p w14:paraId="5C3C92BC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1AD62D36" w14:textId="67F81E17" w:rsidR="00E14E8B" w:rsidRPr="00C20284" w:rsidRDefault="00E14E8B" w:rsidP="00E14E8B">
            <w:pPr>
              <w:tabs>
                <w:tab w:val="clear" w:pos="227"/>
              </w:tabs>
              <w:spacing w:line="300" w:lineRule="exact"/>
              <w:ind w:left="118"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26CBC">
              <w:rPr>
                <w:rFonts w:ascii="Angsana New" w:hAnsi="Angsana New"/>
                <w:sz w:val="24"/>
                <w:szCs w:val="24"/>
                <w:cs/>
              </w:rPr>
              <w:t>และ</w:t>
            </w:r>
            <w:r w:rsidRPr="00CB5198">
              <w:rPr>
                <w:rFonts w:ascii="Angsana New" w:hAnsi="Angsana New"/>
                <w:sz w:val="24"/>
                <w:szCs w:val="24"/>
                <w:cs/>
              </w:rPr>
              <w:t>อาหาร</w:t>
            </w:r>
            <w:r w:rsidRPr="00D74B4C">
              <w:rPr>
                <w:rFonts w:ascii="Angsana New" w:hAnsi="Angsana New"/>
                <w:sz w:val="24"/>
                <w:szCs w:val="24"/>
                <w:cs/>
              </w:rPr>
              <w:t>พร้อมรับประทาน</w:t>
            </w:r>
          </w:p>
        </w:tc>
        <w:tc>
          <w:tcPr>
            <w:tcW w:w="266" w:type="dxa"/>
            <w:shd w:val="clear" w:color="auto" w:fill="auto"/>
          </w:tcPr>
          <w:p w14:paraId="25912E36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4DA68CEE" w14:textId="77777777" w:rsidR="00E14E8B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1" w:type="dxa"/>
            <w:shd w:val="clear" w:color="auto" w:fill="auto"/>
          </w:tcPr>
          <w:p w14:paraId="097972F6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133BFB72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7F2A011A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09794799" w14:textId="77777777" w:rsidR="00E14E8B" w:rsidRPr="006A4B3A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E14E8B" w:rsidRPr="00C20284" w14:paraId="5D88374A" w14:textId="77777777" w:rsidTr="008A7452">
        <w:tc>
          <w:tcPr>
            <w:tcW w:w="3870" w:type="dxa"/>
            <w:shd w:val="clear" w:color="auto" w:fill="auto"/>
            <w:vAlign w:val="bottom"/>
          </w:tcPr>
          <w:p w14:paraId="32429BDE" w14:textId="76F741B0" w:rsidR="00E14E8B" w:rsidRPr="00C20284" w:rsidRDefault="00E14E8B" w:rsidP="00E14E8B">
            <w:pPr>
              <w:tabs>
                <w:tab w:val="left" w:pos="150"/>
              </w:tabs>
              <w:spacing w:line="300" w:lineRule="exact"/>
              <w:ind w:left="162" w:right="-198" w:firstLine="88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5.19</w:t>
            </w:r>
            <w:r w:rsidRPr="00C20284">
              <w:rPr>
                <w:rFonts w:ascii="Angsana New" w:hAnsi="Angsana New"/>
                <w:sz w:val="24"/>
                <w:szCs w:val="24"/>
              </w:rPr>
              <w:t>)  Chia Tai Food (Suqian) Co.,</w:t>
            </w:r>
            <w:r w:rsidRPr="00C20284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C20284">
              <w:rPr>
                <w:rFonts w:ascii="Angsana New" w:hAnsi="Angsana New"/>
                <w:sz w:val="24"/>
                <w:szCs w:val="24"/>
              </w:rPr>
              <w:t>Ltd.</w:t>
            </w:r>
          </w:p>
        </w:tc>
        <w:tc>
          <w:tcPr>
            <w:tcW w:w="265" w:type="dxa"/>
            <w:shd w:val="clear" w:color="auto" w:fill="auto"/>
          </w:tcPr>
          <w:p w14:paraId="4062501E" w14:textId="77777777" w:rsidR="00E14E8B" w:rsidRPr="00C20284" w:rsidRDefault="00E14E8B" w:rsidP="00E14E8B">
            <w:pPr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16A858C8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เลี้ยงไก่เนื้อ ผลิตและจำหน่าย</w:t>
            </w:r>
          </w:p>
        </w:tc>
        <w:tc>
          <w:tcPr>
            <w:tcW w:w="266" w:type="dxa"/>
            <w:shd w:val="clear" w:color="auto" w:fill="auto"/>
          </w:tcPr>
          <w:p w14:paraId="5362A7E1" w14:textId="77777777" w:rsidR="00E14E8B" w:rsidRPr="00C20284" w:rsidRDefault="00E14E8B" w:rsidP="00E14E8B">
            <w:pPr>
              <w:spacing w:line="300" w:lineRule="exact"/>
              <w:ind w:left="-118"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0ACF3790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  <w:shd w:val="clear" w:color="auto" w:fill="auto"/>
          </w:tcPr>
          <w:p w14:paraId="4A93341A" w14:textId="77777777" w:rsidR="00E14E8B" w:rsidRPr="00C20284" w:rsidRDefault="00E14E8B" w:rsidP="00E14E8B">
            <w:pPr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0C42AA68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52</w:t>
            </w:r>
            <w:r w:rsidRPr="0064632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74900CE7" w14:textId="77777777" w:rsidR="00E14E8B" w:rsidRPr="00C20284" w:rsidRDefault="00E14E8B" w:rsidP="00E14E8B">
            <w:pPr>
              <w:tabs>
                <w:tab w:val="decimal" w:pos="515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554BF1CD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52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2</w:t>
            </w:r>
            <w:r>
              <w:rPr>
                <w:rFonts w:ascii="Angsana New" w:hAnsi="Angsana New"/>
                <w:sz w:val="24"/>
                <w:szCs w:val="24"/>
                <w:lang w:eastAsia="th-TH"/>
              </w:rPr>
              <w:t>4</w:t>
            </w:r>
          </w:p>
        </w:tc>
      </w:tr>
      <w:tr w:rsidR="00E14E8B" w:rsidRPr="00C20284" w14:paraId="36E0549E" w14:textId="77777777" w:rsidTr="008A7452">
        <w:tc>
          <w:tcPr>
            <w:tcW w:w="3870" w:type="dxa"/>
            <w:shd w:val="clear" w:color="auto" w:fill="auto"/>
            <w:vAlign w:val="bottom"/>
          </w:tcPr>
          <w:p w14:paraId="4DBDE859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left="162" w:right="-198" w:firstLine="8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</w:rPr>
              <w:t xml:space="preserve">         </w:t>
            </w:r>
          </w:p>
        </w:tc>
        <w:tc>
          <w:tcPr>
            <w:tcW w:w="265" w:type="dxa"/>
            <w:shd w:val="clear" w:color="auto" w:fill="auto"/>
          </w:tcPr>
          <w:p w14:paraId="09878FB4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30A0990D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C20284">
              <w:rPr>
                <w:rFonts w:ascii="Angsana New" w:hAnsi="Angsana New"/>
                <w:sz w:val="24"/>
                <w:szCs w:val="24"/>
                <w:cs/>
              </w:rPr>
              <w:t>ผลิตภัณฑ์จากเนื้อไก่</w:t>
            </w:r>
          </w:p>
        </w:tc>
        <w:tc>
          <w:tcPr>
            <w:tcW w:w="266" w:type="dxa"/>
            <w:shd w:val="clear" w:color="auto" w:fill="auto"/>
          </w:tcPr>
          <w:p w14:paraId="1C1C4517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left="-118"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03935422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  <w:shd w:val="clear" w:color="auto" w:fill="auto"/>
          </w:tcPr>
          <w:p w14:paraId="460F487C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535C965C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2201350B" w14:textId="77777777" w:rsidR="00E14E8B" w:rsidRPr="00C20284" w:rsidRDefault="00E14E8B" w:rsidP="00E14E8B">
            <w:pPr>
              <w:tabs>
                <w:tab w:val="left" w:pos="164"/>
                <w:tab w:val="decimal" w:pos="515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235CB6DF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E14E8B" w:rsidRPr="00C20284" w14:paraId="08BF263E" w14:textId="77777777" w:rsidTr="008A7452">
        <w:tc>
          <w:tcPr>
            <w:tcW w:w="3870" w:type="dxa"/>
            <w:shd w:val="clear" w:color="auto" w:fill="auto"/>
          </w:tcPr>
          <w:p w14:paraId="571AEF70" w14:textId="4143B0E5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left="162" w:right="-198" w:firstLine="88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5.20</w:t>
            </w:r>
            <w:r w:rsidRPr="00C20284">
              <w:rPr>
                <w:rFonts w:ascii="Angsana New" w:hAnsi="Angsana New"/>
                <w:sz w:val="24"/>
                <w:szCs w:val="24"/>
              </w:rPr>
              <w:t xml:space="preserve">) </w:t>
            </w:r>
            <w:r w:rsidRPr="00C20284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C20284">
              <w:rPr>
                <w:rFonts w:ascii="Angsana New" w:hAnsi="Angsana New"/>
                <w:sz w:val="24"/>
                <w:szCs w:val="24"/>
              </w:rPr>
              <w:t>CP Aqua Company Limited</w:t>
            </w:r>
          </w:p>
        </w:tc>
        <w:tc>
          <w:tcPr>
            <w:tcW w:w="265" w:type="dxa"/>
            <w:shd w:val="clear" w:color="auto" w:fill="auto"/>
          </w:tcPr>
          <w:p w14:paraId="3F6084D0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74D3F354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กิจการลงทุนในธุรกิจสัตว์น้ำ</w:t>
            </w:r>
          </w:p>
        </w:tc>
        <w:tc>
          <w:tcPr>
            <w:tcW w:w="266" w:type="dxa"/>
            <w:shd w:val="clear" w:color="auto" w:fill="auto"/>
          </w:tcPr>
          <w:p w14:paraId="022AE092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41F5E8AD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เขตบริหารพิเศษ</w:t>
            </w:r>
          </w:p>
        </w:tc>
        <w:tc>
          <w:tcPr>
            <w:tcW w:w="251" w:type="dxa"/>
            <w:shd w:val="clear" w:color="auto" w:fill="auto"/>
          </w:tcPr>
          <w:p w14:paraId="11EC1210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287DB8CB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52</w:t>
            </w:r>
            <w:r w:rsidRPr="0064632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7A271A6F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492E1A98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52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2</w:t>
            </w:r>
            <w:r>
              <w:rPr>
                <w:rFonts w:ascii="Angsana New" w:hAnsi="Angsana New"/>
                <w:sz w:val="24"/>
                <w:szCs w:val="24"/>
                <w:lang w:eastAsia="th-TH"/>
              </w:rPr>
              <w:t>4</w:t>
            </w:r>
          </w:p>
        </w:tc>
      </w:tr>
      <w:tr w:rsidR="00E14E8B" w:rsidRPr="00C20284" w14:paraId="5E5EFDB0" w14:textId="77777777" w:rsidTr="008A7452">
        <w:tc>
          <w:tcPr>
            <w:tcW w:w="3870" w:type="dxa"/>
            <w:shd w:val="clear" w:color="auto" w:fill="auto"/>
          </w:tcPr>
          <w:p w14:paraId="282AD704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left="162" w:right="-198" w:firstLine="8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  <w:shd w:val="clear" w:color="auto" w:fill="auto"/>
          </w:tcPr>
          <w:p w14:paraId="0E877AAA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7E7986CC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6" w:type="dxa"/>
            <w:shd w:val="clear" w:color="auto" w:fill="auto"/>
          </w:tcPr>
          <w:p w14:paraId="17354569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71B48603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ฮ่องกง</w:t>
            </w:r>
          </w:p>
        </w:tc>
        <w:tc>
          <w:tcPr>
            <w:tcW w:w="251" w:type="dxa"/>
            <w:shd w:val="clear" w:color="auto" w:fill="auto"/>
          </w:tcPr>
          <w:p w14:paraId="35861C20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74F1B4FD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77B9450B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199AB002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E14E8B" w:rsidRPr="00C20284" w14:paraId="559F6E31" w14:textId="77777777" w:rsidTr="008A7452">
        <w:tc>
          <w:tcPr>
            <w:tcW w:w="3870" w:type="dxa"/>
            <w:shd w:val="clear" w:color="auto" w:fill="auto"/>
          </w:tcPr>
          <w:p w14:paraId="7D373548" w14:textId="04AA5C6F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left="162" w:right="-198" w:firstLine="88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</w:t>
            </w:r>
            <w:r w:rsidRPr="00C20284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21</w:t>
            </w:r>
            <w:r w:rsidRPr="00C20284">
              <w:rPr>
                <w:rFonts w:ascii="Angsana New" w:hAnsi="Angsana New"/>
                <w:sz w:val="24"/>
                <w:szCs w:val="24"/>
              </w:rPr>
              <w:t xml:space="preserve">) </w:t>
            </w:r>
            <w:r w:rsidRPr="00C20284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C20284">
              <w:rPr>
                <w:rFonts w:ascii="Angsana New" w:hAnsi="Angsana New"/>
                <w:sz w:val="24"/>
                <w:szCs w:val="24"/>
              </w:rPr>
              <w:t>CP China Investment Limited</w:t>
            </w:r>
          </w:p>
        </w:tc>
        <w:tc>
          <w:tcPr>
            <w:tcW w:w="265" w:type="dxa"/>
            <w:shd w:val="clear" w:color="auto" w:fill="auto"/>
          </w:tcPr>
          <w:p w14:paraId="4A03FE05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1634F131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  <w:shd w:val="clear" w:color="auto" w:fill="auto"/>
          </w:tcPr>
          <w:p w14:paraId="0815A372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412BFA32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เคย์แมน</w:t>
            </w:r>
          </w:p>
        </w:tc>
        <w:tc>
          <w:tcPr>
            <w:tcW w:w="251" w:type="dxa"/>
            <w:shd w:val="clear" w:color="auto" w:fill="auto"/>
          </w:tcPr>
          <w:p w14:paraId="4F2A2954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1F805B34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52</w:t>
            </w:r>
            <w:r w:rsidRPr="0064632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1A378BA5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5FF503CB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52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2</w:t>
            </w:r>
            <w:r>
              <w:rPr>
                <w:rFonts w:ascii="Angsana New" w:hAnsi="Angsana New"/>
                <w:sz w:val="24"/>
                <w:szCs w:val="24"/>
                <w:lang w:eastAsia="th-TH"/>
              </w:rPr>
              <w:t>4</w:t>
            </w:r>
          </w:p>
        </w:tc>
      </w:tr>
      <w:tr w:rsidR="00E14E8B" w:rsidRPr="00C20284" w14:paraId="6A2A1B1B" w14:textId="77777777" w:rsidTr="008A7452">
        <w:tc>
          <w:tcPr>
            <w:tcW w:w="3870" w:type="dxa"/>
            <w:shd w:val="clear" w:color="auto" w:fill="auto"/>
          </w:tcPr>
          <w:p w14:paraId="605339C5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left="162" w:right="-198" w:firstLine="8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  <w:shd w:val="clear" w:color="auto" w:fill="auto"/>
          </w:tcPr>
          <w:p w14:paraId="73DC30F3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614EDA2E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  <w:shd w:val="clear" w:color="auto" w:fill="auto"/>
          </w:tcPr>
          <w:p w14:paraId="2914F2F3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23B91EC2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ไอส์แลนด์</w:t>
            </w:r>
          </w:p>
        </w:tc>
        <w:tc>
          <w:tcPr>
            <w:tcW w:w="251" w:type="dxa"/>
            <w:shd w:val="clear" w:color="auto" w:fill="auto"/>
          </w:tcPr>
          <w:p w14:paraId="0FDDC116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49451CD8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7B70589E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2004908C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E14E8B" w:rsidRPr="00C20284" w14:paraId="47B3D748" w14:textId="77777777" w:rsidTr="008A7452">
        <w:tc>
          <w:tcPr>
            <w:tcW w:w="3870" w:type="dxa"/>
            <w:shd w:val="clear" w:color="auto" w:fill="auto"/>
            <w:vAlign w:val="bottom"/>
          </w:tcPr>
          <w:p w14:paraId="6C5EC940" w14:textId="61BE170D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left="162" w:right="-198" w:firstLine="8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</w:rPr>
              <w:br w:type="page"/>
            </w:r>
            <w:r>
              <w:rPr>
                <w:rFonts w:ascii="Angsana New" w:hAnsi="Angsana New"/>
                <w:sz w:val="24"/>
                <w:szCs w:val="24"/>
              </w:rPr>
              <w:t>5.22</w:t>
            </w:r>
            <w:r w:rsidRPr="00C20284">
              <w:rPr>
                <w:rFonts w:ascii="Angsana New" w:hAnsi="Angsana New"/>
                <w:sz w:val="24"/>
                <w:szCs w:val="24"/>
              </w:rPr>
              <w:t>)  CP Food Enterprise (Qinhuangdao) Co., Ltd.</w:t>
            </w:r>
          </w:p>
        </w:tc>
        <w:tc>
          <w:tcPr>
            <w:tcW w:w="265" w:type="dxa"/>
            <w:shd w:val="clear" w:color="auto" w:fill="auto"/>
          </w:tcPr>
          <w:p w14:paraId="0B5B926A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530CB137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 xml:space="preserve">ผลิตและจำหน่ายอาหารแปรรูป </w:t>
            </w:r>
          </w:p>
        </w:tc>
        <w:tc>
          <w:tcPr>
            <w:tcW w:w="266" w:type="dxa"/>
            <w:shd w:val="clear" w:color="auto" w:fill="auto"/>
          </w:tcPr>
          <w:p w14:paraId="28F77A7A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39225896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  <w:shd w:val="clear" w:color="auto" w:fill="auto"/>
          </w:tcPr>
          <w:p w14:paraId="75AD4A28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1402CE4E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52</w:t>
            </w:r>
            <w:r w:rsidRPr="0064632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4AB13DDC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0C9EEB41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52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2</w:t>
            </w:r>
            <w:r>
              <w:rPr>
                <w:rFonts w:ascii="Angsana New" w:hAnsi="Angsana New"/>
                <w:sz w:val="24"/>
                <w:szCs w:val="24"/>
                <w:lang w:eastAsia="th-TH"/>
              </w:rPr>
              <w:t>4</w:t>
            </w:r>
          </w:p>
        </w:tc>
      </w:tr>
      <w:tr w:rsidR="00E14E8B" w:rsidRPr="00C20284" w14:paraId="25D2D9DD" w14:textId="77777777" w:rsidTr="008A7452">
        <w:tc>
          <w:tcPr>
            <w:tcW w:w="3870" w:type="dxa"/>
            <w:shd w:val="clear" w:color="auto" w:fill="auto"/>
            <w:vAlign w:val="bottom"/>
          </w:tcPr>
          <w:p w14:paraId="5956C79C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left="162" w:right="-198" w:firstLine="8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</w:rPr>
              <w:t xml:space="preserve">             </w:t>
            </w:r>
          </w:p>
        </w:tc>
        <w:tc>
          <w:tcPr>
            <w:tcW w:w="265" w:type="dxa"/>
            <w:shd w:val="clear" w:color="auto" w:fill="auto"/>
          </w:tcPr>
          <w:p w14:paraId="71349F6F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0AD55785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C20284">
              <w:rPr>
                <w:rFonts w:ascii="Angsana New" w:hAnsi="Angsana New"/>
                <w:sz w:val="24"/>
                <w:szCs w:val="24"/>
                <w:cs/>
              </w:rPr>
              <w:t xml:space="preserve">อาหารสำเร็จรูปจากเนื้อสัตว์ </w:t>
            </w:r>
          </w:p>
        </w:tc>
        <w:tc>
          <w:tcPr>
            <w:tcW w:w="266" w:type="dxa"/>
            <w:shd w:val="clear" w:color="auto" w:fill="auto"/>
          </w:tcPr>
          <w:p w14:paraId="358B35E6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389F9551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1" w:type="dxa"/>
            <w:shd w:val="clear" w:color="auto" w:fill="auto"/>
          </w:tcPr>
          <w:p w14:paraId="5D301951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194830EA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0189377C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0822458D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E14E8B" w:rsidRPr="00C20284" w14:paraId="72BE2A93" w14:textId="77777777" w:rsidTr="008A7452">
        <w:tc>
          <w:tcPr>
            <w:tcW w:w="3870" w:type="dxa"/>
            <w:shd w:val="clear" w:color="auto" w:fill="auto"/>
            <w:vAlign w:val="bottom"/>
          </w:tcPr>
          <w:p w14:paraId="24FCB5A3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left="162" w:right="-198" w:firstLine="8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</w:rPr>
              <w:t xml:space="preserve">             </w:t>
            </w:r>
          </w:p>
        </w:tc>
        <w:tc>
          <w:tcPr>
            <w:tcW w:w="265" w:type="dxa"/>
            <w:shd w:val="clear" w:color="auto" w:fill="auto"/>
          </w:tcPr>
          <w:p w14:paraId="0DD0EED8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23678E47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C20284">
              <w:rPr>
                <w:rFonts w:ascii="Angsana New" w:hAnsi="Angsana New"/>
                <w:sz w:val="24"/>
                <w:szCs w:val="24"/>
                <w:cs/>
              </w:rPr>
              <w:t>และอาหารพร้อมรับประทาน</w:t>
            </w:r>
          </w:p>
        </w:tc>
        <w:tc>
          <w:tcPr>
            <w:tcW w:w="266" w:type="dxa"/>
            <w:shd w:val="clear" w:color="auto" w:fill="auto"/>
          </w:tcPr>
          <w:p w14:paraId="56CA05A8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1F47E7A5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1" w:type="dxa"/>
            <w:shd w:val="clear" w:color="auto" w:fill="auto"/>
          </w:tcPr>
          <w:p w14:paraId="248E6C6D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06E25004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332468B2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16D133D5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E14E8B" w:rsidRPr="00C20284" w14:paraId="2F977FD9" w14:textId="77777777" w:rsidTr="008A7452">
        <w:tc>
          <w:tcPr>
            <w:tcW w:w="3870" w:type="dxa"/>
            <w:shd w:val="clear" w:color="auto" w:fill="auto"/>
            <w:vAlign w:val="bottom"/>
          </w:tcPr>
          <w:p w14:paraId="04742C16" w14:textId="3BEB831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left="162" w:right="-198" w:firstLine="88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5.23</w:t>
            </w:r>
            <w:r w:rsidRPr="00C20284">
              <w:rPr>
                <w:rFonts w:ascii="Angsana New" w:hAnsi="Angsana New"/>
                <w:sz w:val="24"/>
                <w:szCs w:val="24"/>
              </w:rPr>
              <w:t>)  CP Food Investment Limited</w:t>
            </w:r>
          </w:p>
        </w:tc>
        <w:tc>
          <w:tcPr>
            <w:tcW w:w="265" w:type="dxa"/>
            <w:shd w:val="clear" w:color="auto" w:fill="auto"/>
          </w:tcPr>
          <w:p w14:paraId="77CC0402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68C2AD85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  <w:shd w:val="clear" w:color="auto" w:fill="auto"/>
          </w:tcPr>
          <w:p w14:paraId="0F87BDA2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left="-118"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65829C0F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เขตบริหารพิเศษ</w:t>
            </w:r>
          </w:p>
        </w:tc>
        <w:tc>
          <w:tcPr>
            <w:tcW w:w="251" w:type="dxa"/>
            <w:shd w:val="clear" w:color="auto" w:fill="auto"/>
          </w:tcPr>
          <w:p w14:paraId="5EA9CBBB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9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32F9AE6F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52</w:t>
            </w:r>
            <w:r w:rsidRPr="0064632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2FA5A893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9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0140D77D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52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2</w:t>
            </w:r>
            <w:r>
              <w:rPr>
                <w:rFonts w:ascii="Angsana New" w:hAnsi="Angsana New"/>
                <w:sz w:val="24"/>
                <w:szCs w:val="24"/>
                <w:lang w:eastAsia="th-TH"/>
              </w:rPr>
              <w:t>4</w:t>
            </w:r>
          </w:p>
        </w:tc>
      </w:tr>
      <w:tr w:rsidR="00E14E8B" w:rsidRPr="00C20284" w14:paraId="59D33B6B" w14:textId="77777777" w:rsidTr="008A7452">
        <w:tc>
          <w:tcPr>
            <w:tcW w:w="3870" w:type="dxa"/>
            <w:shd w:val="clear" w:color="auto" w:fill="auto"/>
            <w:vAlign w:val="bottom"/>
          </w:tcPr>
          <w:p w14:paraId="62106C77" w14:textId="77777777" w:rsidR="00E14E8B" w:rsidRDefault="00E14E8B" w:rsidP="00E14E8B">
            <w:pPr>
              <w:tabs>
                <w:tab w:val="left" w:pos="164"/>
              </w:tabs>
              <w:spacing w:line="300" w:lineRule="exact"/>
              <w:ind w:right="-198" w:firstLine="25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  <w:shd w:val="clear" w:color="auto" w:fill="auto"/>
          </w:tcPr>
          <w:p w14:paraId="2B1E0542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left="162"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39BC860D" w14:textId="77777777" w:rsidR="00E14E8B" w:rsidRPr="00BF7919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6" w:type="dxa"/>
            <w:shd w:val="clear" w:color="auto" w:fill="auto"/>
          </w:tcPr>
          <w:p w14:paraId="106F68BB" w14:textId="77777777" w:rsidR="00E14E8B" w:rsidRPr="00C20284" w:rsidRDefault="00E14E8B" w:rsidP="00E14E8B">
            <w:pPr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1D1196C4" w14:textId="77777777" w:rsidR="00E14E8B" w:rsidRPr="00BF7919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ฮ่องกง</w:t>
            </w:r>
          </w:p>
        </w:tc>
        <w:tc>
          <w:tcPr>
            <w:tcW w:w="251" w:type="dxa"/>
            <w:shd w:val="clear" w:color="auto" w:fill="auto"/>
          </w:tcPr>
          <w:p w14:paraId="46D1A5F5" w14:textId="77777777" w:rsidR="00E14E8B" w:rsidRPr="00C20284" w:rsidRDefault="00E14E8B" w:rsidP="00E14E8B">
            <w:pPr>
              <w:tabs>
                <w:tab w:val="left" w:pos="164"/>
                <w:tab w:val="decimal" w:pos="481"/>
              </w:tabs>
              <w:spacing w:line="300" w:lineRule="exact"/>
              <w:ind w:left="162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73D89027" w14:textId="77777777" w:rsidR="00E14E8B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561F1470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015FF8AA" w14:textId="77777777" w:rsidR="00E14E8B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E14E8B" w:rsidRPr="00C20284" w14:paraId="3EE17B36" w14:textId="77777777" w:rsidTr="008A7452">
        <w:tc>
          <w:tcPr>
            <w:tcW w:w="3870" w:type="dxa"/>
            <w:shd w:val="clear" w:color="auto" w:fill="auto"/>
          </w:tcPr>
          <w:p w14:paraId="179B516A" w14:textId="04DD1BD9" w:rsidR="00E14E8B" w:rsidRPr="00C20284" w:rsidRDefault="00E14E8B" w:rsidP="00E14E8B">
            <w:pPr>
              <w:tabs>
                <w:tab w:val="clear" w:pos="454"/>
                <w:tab w:val="left" w:pos="164"/>
                <w:tab w:val="left" w:pos="540"/>
              </w:tabs>
              <w:spacing w:line="300" w:lineRule="exact"/>
              <w:ind w:left="162" w:right="-198" w:firstLine="88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5.24</w:t>
            </w:r>
            <w:r w:rsidRPr="00C20284">
              <w:rPr>
                <w:rFonts w:ascii="Angsana New" w:hAnsi="Angsana New"/>
                <w:sz w:val="24"/>
                <w:szCs w:val="24"/>
              </w:rPr>
              <w:t>)  CPV Food Co., Ltd.</w:t>
            </w:r>
          </w:p>
        </w:tc>
        <w:tc>
          <w:tcPr>
            <w:tcW w:w="265" w:type="dxa"/>
            <w:shd w:val="clear" w:color="auto" w:fill="auto"/>
          </w:tcPr>
          <w:p w14:paraId="3C8F10C5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left="162"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5783376C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เลี้ยงสัตว์ ผลิตและจำหน่าย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5FF20C9D" w14:textId="77777777" w:rsidR="00E14E8B" w:rsidRPr="00C20284" w:rsidRDefault="00E14E8B" w:rsidP="00E14E8B">
            <w:pPr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63DACFD4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251" w:type="dxa"/>
            <w:shd w:val="clear" w:color="auto" w:fill="auto"/>
          </w:tcPr>
          <w:p w14:paraId="5C63EE53" w14:textId="77777777" w:rsidR="00E14E8B" w:rsidRPr="00C20284" w:rsidRDefault="00E14E8B" w:rsidP="00E14E8B">
            <w:pPr>
              <w:tabs>
                <w:tab w:val="left" w:pos="164"/>
                <w:tab w:val="decimal" w:pos="481"/>
              </w:tabs>
              <w:spacing w:line="300" w:lineRule="exact"/>
              <w:ind w:left="162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00BADF17" w14:textId="4F2BCFBF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66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18</w:t>
            </w:r>
          </w:p>
        </w:tc>
        <w:tc>
          <w:tcPr>
            <w:tcW w:w="270" w:type="dxa"/>
            <w:shd w:val="clear" w:color="auto" w:fill="auto"/>
          </w:tcPr>
          <w:p w14:paraId="1C0D2F47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40DB79EE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66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18</w:t>
            </w:r>
          </w:p>
        </w:tc>
      </w:tr>
      <w:tr w:rsidR="00E14E8B" w:rsidRPr="00C20284" w14:paraId="4295133C" w14:textId="77777777" w:rsidTr="008A7452">
        <w:tc>
          <w:tcPr>
            <w:tcW w:w="3870" w:type="dxa"/>
            <w:shd w:val="clear" w:color="auto" w:fill="auto"/>
          </w:tcPr>
          <w:p w14:paraId="6B409D62" w14:textId="77777777" w:rsidR="00E14E8B" w:rsidRPr="00C20284" w:rsidRDefault="00E14E8B" w:rsidP="00E14E8B">
            <w:pPr>
              <w:ind w:left="-108" w:right="-198" w:firstLine="8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5" w:type="dxa"/>
            <w:shd w:val="clear" w:color="auto" w:fill="auto"/>
          </w:tcPr>
          <w:p w14:paraId="28E29F7B" w14:textId="77777777" w:rsidR="00E14E8B" w:rsidRPr="00C20284" w:rsidRDefault="00E14E8B" w:rsidP="00E14E8B">
            <w:pPr>
              <w:ind w:left="-108"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190CF44C" w14:textId="77777777" w:rsidR="00E14E8B" w:rsidRPr="009479ED" w:rsidRDefault="00E14E8B" w:rsidP="00E14E8B">
            <w:pPr>
              <w:tabs>
                <w:tab w:val="clear" w:pos="227"/>
              </w:tabs>
              <w:spacing w:line="300" w:lineRule="exact"/>
              <w:ind w:left="118"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479ED">
              <w:rPr>
                <w:rFonts w:ascii="Angsana New" w:hAnsi="Angsana New"/>
                <w:sz w:val="24"/>
                <w:szCs w:val="24"/>
                <w:cs/>
              </w:rPr>
              <w:t>อาหารสัตว์</w:t>
            </w:r>
            <w:r w:rsidRPr="009479E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9479ED">
              <w:rPr>
                <w:rFonts w:ascii="Angsana New" w:hAnsi="Angsana New"/>
                <w:sz w:val="24"/>
                <w:szCs w:val="24"/>
                <w:cs/>
              </w:rPr>
              <w:t>และอาหารแปรรูป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2104CD72" w14:textId="77777777" w:rsidR="00E14E8B" w:rsidRPr="00C20284" w:rsidRDefault="00E14E8B" w:rsidP="00E14E8B">
            <w:pPr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504A4CFB" w14:textId="77777777" w:rsidR="00E14E8B" w:rsidRPr="00BE544E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1" w:type="dxa"/>
            <w:shd w:val="clear" w:color="auto" w:fill="auto"/>
          </w:tcPr>
          <w:p w14:paraId="4D78065C" w14:textId="77777777" w:rsidR="00E14E8B" w:rsidRPr="00C20284" w:rsidRDefault="00E14E8B" w:rsidP="00E14E8B">
            <w:pPr>
              <w:tabs>
                <w:tab w:val="decimal" w:pos="481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1098D4B6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52250310" w14:textId="77777777" w:rsidR="00E14E8B" w:rsidRPr="00C20284" w:rsidRDefault="00E14E8B" w:rsidP="00E14E8B">
            <w:pPr>
              <w:tabs>
                <w:tab w:val="decimal" w:pos="481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70F35872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E14E8B" w:rsidRPr="00C20284" w14:paraId="477BC812" w14:textId="77777777" w:rsidTr="00310D51">
        <w:tc>
          <w:tcPr>
            <w:tcW w:w="3870" w:type="dxa"/>
            <w:shd w:val="clear" w:color="auto" w:fill="auto"/>
          </w:tcPr>
          <w:p w14:paraId="5D33AD0E" w14:textId="534A4290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left="162" w:right="-198" w:firstLine="88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5.25</w:t>
            </w:r>
            <w:r w:rsidRPr="00C20284">
              <w:rPr>
                <w:rFonts w:ascii="Angsana New" w:hAnsi="Angsana New"/>
                <w:sz w:val="24"/>
                <w:szCs w:val="24"/>
              </w:rPr>
              <w:t>)  Dongying Chia Tai Aqua Co., Ltd.</w:t>
            </w:r>
          </w:p>
        </w:tc>
        <w:tc>
          <w:tcPr>
            <w:tcW w:w="265" w:type="dxa"/>
            <w:shd w:val="clear" w:color="auto" w:fill="auto"/>
          </w:tcPr>
          <w:p w14:paraId="2282CC14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0EDBD484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ผลิตและจำหน่ายอาหารสัตว์</w:t>
            </w:r>
          </w:p>
        </w:tc>
        <w:tc>
          <w:tcPr>
            <w:tcW w:w="266" w:type="dxa"/>
            <w:shd w:val="clear" w:color="auto" w:fill="auto"/>
          </w:tcPr>
          <w:p w14:paraId="227476BD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68FBFFA2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  <w:shd w:val="clear" w:color="auto" w:fill="auto"/>
          </w:tcPr>
          <w:p w14:paraId="268AD4ED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3717513B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52</w:t>
            </w:r>
            <w:r w:rsidRPr="0064632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149402B4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0D3864B2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52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2</w:t>
            </w:r>
            <w:r>
              <w:rPr>
                <w:rFonts w:ascii="Angsana New" w:hAnsi="Angsana New"/>
                <w:sz w:val="24"/>
                <w:szCs w:val="24"/>
                <w:lang w:eastAsia="th-TH"/>
              </w:rPr>
              <w:t>4</w:t>
            </w:r>
          </w:p>
        </w:tc>
      </w:tr>
      <w:tr w:rsidR="00E14E8B" w:rsidRPr="00C20284" w14:paraId="096AA0A5" w14:textId="77777777" w:rsidTr="008A7452">
        <w:tc>
          <w:tcPr>
            <w:tcW w:w="3870" w:type="dxa"/>
            <w:shd w:val="clear" w:color="auto" w:fill="auto"/>
          </w:tcPr>
          <w:p w14:paraId="6C0FCE85" w14:textId="25CC371B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left="162" w:right="-198" w:firstLine="88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5.26</w:t>
            </w:r>
            <w:r w:rsidRPr="00C20284">
              <w:rPr>
                <w:rFonts w:ascii="Angsana New" w:hAnsi="Angsana New"/>
                <w:sz w:val="24"/>
                <w:szCs w:val="24"/>
              </w:rPr>
              <w:t xml:space="preserve">)  </w:t>
            </w:r>
            <w:r w:rsidRPr="00E87822">
              <w:rPr>
                <w:rFonts w:ascii="Angsana New" w:hAnsi="Angsana New"/>
                <w:sz w:val="24"/>
                <w:szCs w:val="24"/>
              </w:rPr>
              <w:t>Dzine Food Solutions Company Limited</w:t>
            </w:r>
          </w:p>
        </w:tc>
        <w:tc>
          <w:tcPr>
            <w:tcW w:w="265" w:type="dxa"/>
            <w:shd w:val="clear" w:color="auto" w:fill="auto"/>
          </w:tcPr>
          <w:p w14:paraId="3572A978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0ADC42D4" w14:textId="4F5793E5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A2ED8">
              <w:rPr>
                <w:rFonts w:ascii="Angsana New" w:hAnsi="Angsana New"/>
                <w:sz w:val="24"/>
                <w:szCs w:val="24"/>
                <w:cs/>
              </w:rPr>
              <w:t>ร้านอาหารและบริการจัดเลี้ยง</w:t>
            </w:r>
          </w:p>
        </w:tc>
        <w:tc>
          <w:tcPr>
            <w:tcW w:w="266" w:type="dxa"/>
            <w:shd w:val="clear" w:color="auto" w:fill="auto"/>
          </w:tcPr>
          <w:p w14:paraId="3EFC7783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7681B4C7" w14:textId="6124648A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251" w:type="dxa"/>
            <w:shd w:val="clear" w:color="auto" w:fill="auto"/>
          </w:tcPr>
          <w:p w14:paraId="69012E7A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6D60E5A5" w14:textId="6F4C036D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66.18</w:t>
            </w:r>
          </w:p>
        </w:tc>
        <w:tc>
          <w:tcPr>
            <w:tcW w:w="270" w:type="dxa"/>
            <w:shd w:val="clear" w:color="auto" w:fill="auto"/>
          </w:tcPr>
          <w:p w14:paraId="3956D74A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538DFE89" w14:textId="16CE8A2B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-</w:t>
            </w:r>
          </w:p>
        </w:tc>
      </w:tr>
      <w:tr w:rsidR="00E14E8B" w:rsidRPr="00C20284" w14:paraId="70A2D84E" w14:textId="77777777" w:rsidTr="008A7452">
        <w:tc>
          <w:tcPr>
            <w:tcW w:w="3870" w:type="dxa"/>
            <w:shd w:val="clear" w:color="auto" w:fill="auto"/>
          </w:tcPr>
          <w:p w14:paraId="5AA1895F" w14:textId="54CF5F62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left="162" w:right="-198" w:firstLine="88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5.27</w:t>
            </w:r>
            <w:r w:rsidRPr="00C20284">
              <w:rPr>
                <w:rFonts w:ascii="Angsana New" w:hAnsi="Angsana New"/>
                <w:sz w:val="24"/>
                <w:szCs w:val="24"/>
              </w:rPr>
              <w:t>)  Fujian Chia Tai Food Co., Ltd.</w:t>
            </w:r>
            <w:r w:rsidRPr="00C20284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C20284">
              <w:rPr>
                <w:rFonts w:ascii="Angsana New" w:hAnsi="Angsana New"/>
                <w:sz w:val="24"/>
                <w:szCs w:val="24"/>
                <w:vertAlign w:val="superscript"/>
              </w:rPr>
              <w:t>(</w:t>
            </w:r>
            <w:r w:rsidRPr="009711B9">
              <w:rPr>
                <w:rFonts w:ascii="Angsana New" w:hAnsi="Angsana New"/>
                <w:sz w:val="24"/>
                <w:szCs w:val="24"/>
                <w:vertAlign w:val="superscript"/>
              </w:rPr>
              <w:t>1</w:t>
            </w:r>
            <w:r w:rsidRPr="00C20284">
              <w:rPr>
                <w:rFonts w:ascii="Angsana New" w:hAnsi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021FDA88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1B0F3ECB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จำหน่ายผลิตภัณฑ์จากเนื้อไก่</w:t>
            </w:r>
          </w:p>
        </w:tc>
        <w:tc>
          <w:tcPr>
            <w:tcW w:w="266" w:type="dxa"/>
            <w:shd w:val="clear" w:color="auto" w:fill="auto"/>
          </w:tcPr>
          <w:p w14:paraId="32E8ABBE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23117922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  <w:shd w:val="clear" w:color="auto" w:fill="auto"/>
          </w:tcPr>
          <w:p w14:paraId="7060D069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4D283BCA" w14:textId="5D5DF8A5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36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57</w:t>
            </w:r>
          </w:p>
        </w:tc>
        <w:tc>
          <w:tcPr>
            <w:tcW w:w="270" w:type="dxa"/>
            <w:shd w:val="clear" w:color="auto" w:fill="auto"/>
          </w:tcPr>
          <w:p w14:paraId="1B8A80BD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2B7989A9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36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57</w:t>
            </w:r>
          </w:p>
        </w:tc>
      </w:tr>
      <w:tr w:rsidR="00E14E8B" w:rsidRPr="00C20284" w14:paraId="6DCACDA1" w14:textId="77777777" w:rsidTr="008A7452">
        <w:tc>
          <w:tcPr>
            <w:tcW w:w="3870" w:type="dxa"/>
            <w:shd w:val="clear" w:color="auto" w:fill="auto"/>
          </w:tcPr>
          <w:p w14:paraId="32512637" w14:textId="1F43105E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left="162" w:right="-198" w:firstLine="88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5.28</w:t>
            </w:r>
            <w:r w:rsidRPr="00C20284">
              <w:rPr>
                <w:rFonts w:ascii="Angsana New" w:hAnsi="Angsana New"/>
                <w:sz w:val="24"/>
                <w:szCs w:val="24"/>
              </w:rPr>
              <w:t>)  Fujian Hetai Agro-Industry Co., Ltd.</w:t>
            </w:r>
            <w:r w:rsidRPr="00C20284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C20284">
              <w:rPr>
                <w:rFonts w:ascii="Angsana New" w:hAnsi="Angsana New"/>
                <w:sz w:val="24"/>
                <w:szCs w:val="24"/>
                <w:vertAlign w:val="superscript"/>
              </w:rPr>
              <w:t>(</w:t>
            </w:r>
            <w:r w:rsidRPr="009711B9">
              <w:rPr>
                <w:rFonts w:ascii="Angsana New" w:hAnsi="Angsana New"/>
                <w:sz w:val="24"/>
                <w:szCs w:val="24"/>
                <w:vertAlign w:val="superscript"/>
              </w:rPr>
              <w:t>1</w:t>
            </w:r>
            <w:r w:rsidRPr="00C20284">
              <w:rPr>
                <w:rFonts w:ascii="Angsana New" w:hAnsi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6E33EBD0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58EA709D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เลี้ยงและจำหน่ายไก่</w:t>
            </w:r>
          </w:p>
        </w:tc>
        <w:tc>
          <w:tcPr>
            <w:tcW w:w="266" w:type="dxa"/>
            <w:shd w:val="clear" w:color="auto" w:fill="auto"/>
          </w:tcPr>
          <w:p w14:paraId="34EF2029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54B198AA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  <w:shd w:val="clear" w:color="auto" w:fill="auto"/>
          </w:tcPr>
          <w:p w14:paraId="3C3A8E72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2D777957" w14:textId="7918AE2D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36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57</w:t>
            </w:r>
          </w:p>
        </w:tc>
        <w:tc>
          <w:tcPr>
            <w:tcW w:w="270" w:type="dxa"/>
            <w:shd w:val="clear" w:color="auto" w:fill="auto"/>
          </w:tcPr>
          <w:p w14:paraId="5B76D4D9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78D0654A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36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57</w:t>
            </w:r>
          </w:p>
        </w:tc>
      </w:tr>
      <w:tr w:rsidR="00E14E8B" w:rsidRPr="00C20284" w14:paraId="7C28FACA" w14:textId="77777777" w:rsidTr="008A7452">
        <w:tc>
          <w:tcPr>
            <w:tcW w:w="3870" w:type="dxa"/>
            <w:shd w:val="clear" w:color="auto" w:fill="auto"/>
          </w:tcPr>
          <w:p w14:paraId="183F7C2C" w14:textId="7316A3DE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left="162" w:right="-198" w:firstLine="90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5.29</w:t>
            </w:r>
            <w:r w:rsidRPr="00C20284">
              <w:rPr>
                <w:rFonts w:ascii="Angsana New" w:hAnsi="Angsana New"/>
                <w:sz w:val="24"/>
                <w:szCs w:val="24"/>
              </w:rPr>
              <w:t>)  Hannick Limited</w:t>
            </w:r>
          </w:p>
        </w:tc>
        <w:tc>
          <w:tcPr>
            <w:tcW w:w="265" w:type="dxa"/>
            <w:shd w:val="clear" w:color="auto" w:fill="auto"/>
          </w:tcPr>
          <w:p w14:paraId="568B6000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3BEECCCC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กิจการลงทุนในอสังหาริมทรัพย์</w:t>
            </w:r>
          </w:p>
        </w:tc>
        <w:tc>
          <w:tcPr>
            <w:tcW w:w="266" w:type="dxa"/>
            <w:shd w:val="clear" w:color="auto" w:fill="auto"/>
          </w:tcPr>
          <w:p w14:paraId="53337E0F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7977D804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เขตบริหารพิเศษ</w:t>
            </w:r>
          </w:p>
        </w:tc>
        <w:tc>
          <w:tcPr>
            <w:tcW w:w="251" w:type="dxa"/>
            <w:shd w:val="clear" w:color="auto" w:fill="auto"/>
          </w:tcPr>
          <w:p w14:paraId="05A7181A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765460A7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52</w:t>
            </w:r>
            <w:r w:rsidRPr="0064632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1E0CE440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6F9D2F35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52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2</w:t>
            </w:r>
            <w:r>
              <w:rPr>
                <w:rFonts w:ascii="Angsana New" w:hAnsi="Angsana New"/>
                <w:sz w:val="24"/>
                <w:szCs w:val="24"/>
                <w:lang w:eastAsia="th-TH"/>
              </w:rPr>
              <w:t>4</w:t>
            </w:r>
          </w:p>
        </w:tc>
      </w:tr>
      <w:tr w:rsidR="00E14E8B" w:rsidRPr="00C20284" w14:paraId="205DD2C9" w14:textId="77777777" w:rsidTr="008A7452">
        <w:tc>
          <w:tcPr>
            <w:tcW w:w="3870" w:type="dxa"/>
            <w:shd w:val="clear" w:color="auto" w:fill="auto"/>
          </w:tcPr>
          <w:p w14:paraId="4B29FF02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left="162" w:right="-198" w:firstLine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  <w:shd w:val="clear" w:color="auto" w:fill="auto"/>
          </w:tcPr>
          <w:p w14:paraId="2528D1A9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2A000362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6" w:type="dxa"/>
            <w:shd w:val="clear" w:color="auto" w:fill="auto"/>
          </w:tcPr>
          <w:p w14:paraId="5D8E88E9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40274955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ฮ่องกง</w:t>
            </w:r>
          </w:p>
        </w:tc>
        <w:tc>
          <w:tcPr>
            <w:tcW w:w="251" w:type="dxa"/>
            <w:shd w:val="clear" w:color="auto" w:fill="auto"/>
          </w:tcPr>
          <w:p w14:paraId="3E3510EE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14D74624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21AA9817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289968FF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E14E8B" w:rsidRPr="00C20284" w14:paraId="1B34B951" w14:textId="77777777" w:rsidTr="008A7452">
        <w:tc>
          <w:tcPr>
            <w:tcW w:w="3870" w:type="dxa"/>
            <w:shd w:val="clear" w:color="auto" w:fill="auto"/>
          </w:tcPr>
          <w:p w14:paraId="4A6C1BD2" w14:textId="29602EB1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left="162" w:right="-198" w:firstLine="90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5.30</w:t>
            </w:r>
            <w:r w:rsidRPr="00C20284">
              <w:rPr>
                <w:rFonts w:ascii="Angsana New" w:hAnsi="Angsana New"/>
                <w:sz w:val="24"/>
                <w:szCs w:val="24"/>
              </w:rPr>
              <w:t>)  Henan Chia Tai Agro-Industrial</w:t>
            </w:r>
          </w:p>
        </w:tc>
        <w:tc>
          <w:tcPr>
            <w:tcW w:w="265" w:type="dxa"/>
            <w:shd w:val="clear" w:color="auto" w:fill="auto"/>
          </w:tcPr>
          <w:p w14:paraId="307426F9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7307F692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 xml:space="preserve">ให้บริการค้ำประกันสินเชื่อ  </w:t>
            </w:r>
          </w:p>
        </w:tc>
        <w:tc>
          <w:tcPr>
            <w:tcW w:w="266" w:type="dxa"/>
            <w:shd w:val="clear" w:color="auto" w:fill="auto"/>
          </w:tcPr>
          <w:p w14:paraId="138B3042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5DC71922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  <w:shd w:val="clear" w:color="auto" w:fill="auto"/>
          </w:tcPr>
          <w:p w14:paraId="3A1C204B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640FA926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52</w:t>
            </w:r>
            <w:r w:rsidRPr="0064632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47D8F0B8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68979B7B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52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2</w:t>
            </w:r>
            <w:r>
              <w:rPr>
                <w:rFonts w:ascii="Angsana New" w:hAnsi="Angsana New"/>
                <w:sz w:val="24"/>
                <w:szCs w:val="24"/>
                <w:lang w:eastAsia="th-TH"/>
              </w:rPr>
              <w:t>4</w:t>
            </w:r>
          </w:p>
        </w:tc>
      </w:tr>
      <w:tr w:rsidR="00E14E8B" w:rsidRPr="00C20284" w14:paraId="0C2B4B00" w14:textId="77777777" w:rsidTr="008A7452">
        <w:tc>
          <w:tcPr>
            <w:tcW w:w="3870" w:type="dxa"/>
            <w:shd w:val="clear" w:color="auto" w:fill="auto"/>
            <w:vAlign w:val="bottom"/>
          </w:tcPr>
          <w:p w14:paraId="50B62706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right="-198" w:firstLine="70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</w:rPr>
              <w:t xml:space="preserve">  Financing Guarantee Co., Ltd.</w:t>
            </w:r>
          </w:p>
        </w:tc>
        <w:tc>
          <w:tcPr>
            <w:tcW w:w="265" w:type="dxa"/>
            <w:shd w:val="clear" w:color="auto" w:fill="auto"/>
          </w:tcPr>
          <w:p w14:paraId="7703FFC5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left="162"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6F782CAA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left="162"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  <w:shd w:val="clear" w:color="auto" w:fill="auto"/>
          </w:tcPr>
          <w:p w14:paraId="70565896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left="162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3B9162CF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  <w:shd w:val="clear" w:color="auto" w:fill="auto"/>
          </w:tcPr>
          <w:p w14:paraId="538883D4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2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373633AF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356987FB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2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2C9285FF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E14E8B" w:rsidRPr="00C20284" w14:paraId="794872F4" w14:textId="77777777" w:rsidTr="008A7452">
        <w:tc>
          <w:tcPr>
            <w:tcW w:w="3870" w:type="dxa"/>
            <w:shd w:val="clear" w:color="auto" w:fill="auto"/>
            <w:vAlign w:val="bottom"/>
          </w:tcPr>
          <w:p w14:paraId="73E8FDC9" w14:textId="1E9091FB" w:rsidR="00E14E8B" w:rsidRPr="00C20284" w:rsidRDefault="00E14E8B" w:rsidP="00E14E8B">
            <w:pPr>
              <w:tabs>
                <w:tab w:val="clear" w:pos="454"/>
                <w:tab w:val="decimal" w:pos="358"/>
                <w:tab w:val="left" w:pos="540"/>
              </w:tabs>
              <w:spacing w:line="300" w:lineRule="exact"/>
              <w:ind w:right="-198" w:firstLine="90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5.31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)  Hubei Chia Tai Co., Ltd.</w:t>
            </w:r>
          </w:p>
        </w:tc>
        <w:tc>
          <w:tcPr>
            <w:tcW w:w="265" w:type="dxa"/>
            <w:shd w:val="clear" w:color="auto" w:fill="auto"/>
          </w:tcPr>
          <w:p w14:paraId="4C5D1077" w14:textId="77777777" w:rsidR="00E14E8B" w:rsidRPr="00C20284" w:rsidRDefault="00E14E8B" w:rsidP="00E14E8B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294D763B" w14:textId="353D2B7D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ผลิตและจำหน่ายอาหารสัตว์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พันธุ์สัตว์</w:t>
            </w:r>
          </w:p>
        </w:tc>
        <w:tc>
          <w:tcPr>
            <w:tcW w:w="266" w:type="dxa"/>
            <w:shd w:val="clear" w:color="auto" w:fill="auto"/>
          </w:tcPr>
          <w:p w14:paraId="1BBD7679" w14:textId="77777777" w:rsidR="00E14E8B" w:rsidRPr="00C20284" w:rsidRDefault="00E14E8B" w:rsidP="00E14E8B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4E76CCE8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  <w:shd w:val="clear" w:color="auto" w:fill="auto"/>
          </w:tcPr>
          <w:p w14:paraId="3E9FCF07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13D604DB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52</w:t>
            </w:r>
            <w:r w:rsidRPr="0064632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1484F9B6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4C6C7EC7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52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2</w:t>
            </w:r>
            <w:r>
              <w:rPr>
                <w:rFonts w:ascii="Angsana New" w:hAnsi="Angsana New"/>
                <w:sz w:val="24"/>
                <w:szCs w:val="24"/>
                <w:lang w:eastAsia="th-TH"/>
              </w:rPr>
              <w:t>4</w:t>
            </w:r>
          </w:p>
        </w:tc>
      </w:tr>
      <w:tr w:rsidR="00E14E8B" w:rsidRPr="00C20284" w14:paraId="0481C6A6" w14:textId="77777777" w:rsidTr="008A7452">
        <w:tc>
          <w:tcPr>
            <w:tcW w:w="3870" w:type="dxa"/>
            <w:shd w:val="clear" w:color="auto" w:fill="auto"/>
            <w:vAlign w:val="bottom"/>
          </w:tcPr>
          <w:p w14:paraId="6B6EF299" w14:textId="77777777" w:rsidR="00E14E8B" w:rsidRPr="00C20284" w:rsidRDefault="00E14E8B" w:rsidP="00E14E8B">
            <w:pPr>
              <w:tabs>
                <w:tab w:val="clear" w:pos="454"/>
                <w:tab w:val="decimal" w:pos="358"/>
                <w:tab w:val="left" w:pos="540"/>
              </w:tabs>
              <w:spacing w:line="300" w:lineRule="exact"/>
              <w:ind w:right="-198" w:firstLine="90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5" w:type="dxa"/>
            <w:shd w:val="clear" w:color="auto" w:fill="auto"/>
          </w:tcPr>
          <w:p w14:paraId="1A5DD072" w14:textId="77777777" w:rsidR="00E14E8B" w:rsidRPr="00C20284" w:rsidRDefault="00E14E8B" w:rsidP="00E14E8B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1C125871" w14:textId="7880BE01" w:rsidR="00E14E8B" w:rsidRPr="009479ED" w:rsidRDefault="00E14E8B" w:rsidP="00E14E8B">
            <w:pPr>
              <w:tabs>
                <w:tab w:val="clear" w:pos="227"/>
              </w:tabs>
              <w:spacing w:line="300" w:lineRule="exact"/>
              <w:ind w:left="118"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479ED">
              <w:rPr>
                <w:rFonts w:ascii="Angsana New" w:hAnsi="Angsana New"/>
                <w:sz w:val="24"/>
                <w:szCs w:val="24"/>
                <w:cs/>
              </w:rPr>
              <w:t>และอาหารแปรรูปจากเนื้อสัตว์</w:t>
            </w:r>
          </w:p>
        </w:tc>
        <w:tc>
          <w:tcPr>
            <w:tcW w:w="266" w:type="dxa"/>
            <w:shd w:val="clear" w:color="auto" w:fill="auto"/>
          </w:tcPr>
          <w:p w14:paraId="06D7B548" w14:textId="77777777" w:rsidR="00E14E8B" w:rsidRPr="00C20284" w:rsidRDefault="00E14E8B" w:rsidP="00E14E8B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1C52308C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1" w:type="dxa"/>
            <w:shd w:val="clear" w:color="auto" w:fill="auto"/>
          </w:tcPr>
          <w:p w14:paraId="181D36D7" w14:textId="77777777" w:rsidR="00E14E8B" w:rsidRPr="00C20284" w:rsidRDefault="00E14E8B" w:rsidP="00E14E8B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33CD90A0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70321EA4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4DCE7595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E14E8B" w:rsidRPr="00C20284" w14:paraId="0B6D668B" w14:textId="77777777" w:rsidTr="008A7452">
        <w:tc>
          <w:tcPr>
            <w:tcW w:w="3870" w:type="dxa"/>
            <w:shd w:val="clear" w:color="auto" w:fill="auto"/>
          </w:tcPr>
          <w:p w14:paraId="4901C4D8" w14:textId="5F62FC7A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left="162" w:right="-198" w:firstLine="90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5.32</w:t>
            </w:r>
            <w:r w:rsidRPr="00C20284">
              <w:rPr>
                <w:rFonts w:ascii="Angsana New" w:hAnsi="Angsana New"/>
                <w:sz w:val="24"/>
                <w:szCs w:val="24"/>
              </w:rPr>
              <w:t>)  Jiangsu Chia Tai Agriculture Financing</w:t>
            </w:r>
          </w:p>
        </w:tc>
        <w:tc>
          <w:tcPr>
            <w:tcW w:w="265" w:type="dxa"/>
            <w:shd w:val="clear" w:color="auto" w:fill="auto"/>
          </w:tcPr>
          <w:p w14:paraId="63E96E67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0D3D60C1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 xml:space="preserve">ให้บริการค้ำประกันสินเชื่อ  </w:t>
            </w:r>
          </w:p>
        </w:tc>
        <w:tc>
          <w:tcPr>
            <w:tcW w:w="266" w:type="dxa"/>
            <w:shd w:val="clear" w:color="auto" w:fill="auto"/>
          </w:tcPr>
          <w:p w14:paraId="06B57ED8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7BCFD6D1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  <w:shd w:val="clear" w:color="auto" w:fill="auto"/>
          </w:tcPr>
          <w:p w14:paraId="6F711286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5FE08F98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52</w:t>
            </w:r>
            <w:r w:rsidRPr="0064632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44F1B03B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0702A480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52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2</w:t>
            </w:r>
            <w:r>
              <w:rPr>
                <w:rFonts w:ascii="Angsana New" w:hAnsi="Angsana New"/>
                <w:sz w:val="24"/>
                <w:szCs w:val="24"/>
                <w:lang w:eastAsia="th-TH"/>
              </w:rPr>
              <w:t>4</w:t>
            </w:r>
          </w:p>
        </w:tc>
      </w:tr>
      <w:tr w:rsidR="00E14E8B" w:rsidRPr="00C20284" w14:paraId="75B30A1B" w14:textId="77777777" w:rsidTr="008A7452">
        <w:tc>
          <w:tcPr>
            <w:tcW w:w="3870" w:type="dxa"/>
            <w:shd w:val="clear" w:color="auto" w:fill="auto"/>
            <w:vAlign w:val="bottom"/>
          </w:tcPr>
          <w:p w14:paraId="7F03A421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right="-198" w:firstLine="70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</w:rPr>
              <w:t xml:space="preserve">  Guarantee Co., Ltd.</w:t>
            </w:r>
          </w:p>
        </w:tc>
        <w:tc>
          <w:tcPr>
            <w:tcW w:w="265" w:type="dxa"/>
            <w:shd w:val="clear" w:color="auto" w:fill="auto"/>
          </w:tcPr>
          <w:p w14:paraId="49BC8AB0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left="162"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61214FC9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left="162"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  <w:shd w:val="clear" w:color="auto" w:fill="auto"/>
          </w:tcPr>
          <w:p w14:paraId="55FEC7A8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left="162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2A3E589E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  <w:shd w:val="clear" w:color="auto" w:fill="auto"/>
          </w:tcPr>
          <w:p w14:paraId="34DA5E0C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2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3856B220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70FC3F34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2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181195F8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E14E8B" w:rsidRPr="00C20284" w14:paraId="6F558296" w14:textId="77777777" w:rsidTr="008A7452">
        <w:tc>
          <w:tcPr>
            <w:tcW w:w="3870" w:type="dxa"/>
            <w:shd w:val="clear" w:color="auto" w:fill="auto"/>
          </w:tcPr>
          <w:p w14:paraId="7097A4CB" w14:textId="3FD96B56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left="162" w:right="-198" w:firstLine="90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5.33</w:t>
            </w:r>
            <w:r w:rsidRPr="00C20284">
              <w:rPr>
                <w:rFonts w:ascii="Angsana New" w:hAnsi="Angsana New"/>
                <w:sz w:val="24"/>
                <w:szCs w:val="24"/>
              </w:rPr>
              <w:t>)  Jilin Chia Tai Food Co., Ltd.</w:t>
            </w:r>
          </w:p>
        </w:tc>
        <w:tc>
          <w:tcPr>
            <w:tcW w:w="265" w:type="dxa"/>
            <w:shd w:val="clear" w:color="auto" w:fill="auto"/>
          </w:tcPr>
          <w:p w14:paraId="0499EAAC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1FCC83C1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ผลิตและจำหน่ายอาหารแปรรูป</w:t>
            </w:r>
          </w:p>
        </w:tc>
        <w:tc>
          <w:tcPr>
            <w:tcW w:w="266" w:type="dxa"/>
            <w:shd w:val="clear" w:color="auto" w:fill="auto"/>
          </w:tcPr>
          <w:p w14:paraId="03E75098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5C0B83A6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  <w:shd w:val="clear" w:color="auto" w:fill="auto"/>
          </w:tcPr>
          <w:p w14:paraId="40C66C7E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173CFAEA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52</w:t>
            </w:r>
            <w:r w:rsidRPr="0064632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19728E05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5ABF1355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52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2</w:t>
            </w:r>
            <w:r>
              <w:rPr>
                <w:rFonts w:ascii="Angsana New" w:hAnsi="Angsana New"/>
                <w:sz w:val="24"/>
                <w:szCs w:val="24"/>
                <w:lang w:eastAsia="th-TH"/>
              </w:rPr>
              <w:t>4</w:t>
            </w:r>
          </w:p>
        </w:tc>
      </w:tr>
      <w:tr w:rsidR="00E14E8B" w:rsidRPr="00C20284" w14:paraId="66B00280" w14:textId="77777777" w:rsidTr="008A7452">
        <w:tc>
          <w:tcPr>
            <w:tcW w:w="3870" w:type="dxa"/>
            <w:shd w:val="clear" w:color="auto" w:fill="auto"/>
          </w:tcPr>
          <w:p w14:paraId="3E7FA51C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left="162" w:right="-198" w:firstLine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  <w:shd w:val="clear" w:color="auto" w:fill="auto"/>
          </w:tcPr>
          <w:p w14:paraId="41EDFD50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621BAD3E" w14:textId="7D605745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left="125"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อาหารสำเร็จรูปจากเนื้อสัตว์</w:t>
            </w:r>
          </w:p>
        </w:tc>
        <w:tc>
          <w:tcPr>
            <w:tcW w:w="266" w:type="dxa"/>
            <w:shd w:val="clear" w:color="auto" w:fill="auto"/>
          </w:tcPr>
          <w:p w14:paraId="5AD212CA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4827C578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  <w:shd w:val="clear" w:color="auto" w:fill="auto"/>
          </w:tcPr>
          <w:p w14:paraId="38CF70A0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09207069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3C852E28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5C488F58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E14E8B" w:rsidRPr="00C20284" w14:paraId="5E671BBD" w14:textId="77777777" w:rsidTr="008A7452">
        <w:tc>
          <w:tcPr>
            <w:tcW w:w="3870" w:type="dxa"/>
            <w:shd w:val="clear" w:color="auto" w:fill="auto"/>
          </w:tcPr>
          <w:p w14:paraId="5AB56AD7" w14:textId="77777777" w:rsidR="00E14E8B" w:rsidRDefault="00E14E8B" w:rsidP="00E14E8B">
            <w:pPr>
              <w:tabs>
                <w:tab w:val="left" w:pos="164"/>
              </w:tabs>
              <w:spacing w:line="300" w:lineRule="exact"/>
              <w:ind w:left="162" w:right="-198" w:firstLine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  <w:shd w:val="clear" w:color="auto" w:fill="auto"/>
          </w:tcPr>
          <w:p w14:paraId="7CD0AD7E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6C9CB07C" w14:textId="256D38B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left="125"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958F8">
              <w:rPr>
                <w:rFonts w:ascii="Angsana New" w:hAnsi="Angsana New"/>
                <w:sz w:val="24"/>
                <w:szCs w:val="24"/>
                <w:cs/>
              </w:rPr>
              <w:t>และอาหารพร้อมรับประทาน</w:t>
            </w:r>
          </w:p>
        </w:tc>
        <w:tc>
          <w:tcPr>
            <w:tcW w:w="266" w:type="dxa"/>
            <w:shd w:val="clear" w:color="auto" w:fill="auto"/>
          </w:tcPr>
          <w:p w14:paraId="522B6CAC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66F4E46A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1" w:type="dxa"/>
            <w:shd w:val="clear" w:color="auto" w:fill="auto"/>
          </w:tcPr>
          <w:p w14:paraId="5BEB9FDB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79607D3B" w14:textId="77777777" w:rsidR="00E14E8B" w:rsidRPr="009711B9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05B13720" w14:textId="77777777" w:rsidR="00E14E8B" w:rsidRPr="00C20284" w:rsidRDefault="00E14E8B" w:rsidP="00E14E8B">
            <w:pPr>
              <w:tabs>
                <w:tab w:val="left" w:pos="164"/>
                <w:tab w:val="decimal" w:pos="515"/>
              </w:tabs>
              <w:spacing w:line="30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7A9C6F4F" w14:textId="77777777" w:rsidR="00E14E8B" w:rsidRPr="009711B9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E14E8B" w:rsidRPr="00C20284" w14:paraId="3EF3C514" w14:textId="77777777" w:rsidTr="008A7452">
        <w:tc>
          <w:tcPr>
            <w:tcW w:w="3870" w:type="dxa"/>
            <w:shd w:val="clear" w:color="auto" w:fill="auto"/>
          </w:tcPr>
          <w:p w14:paraId="095CD90C" w14:textId="62AE619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left="162" w:right="-198" w:firstLine="90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5.34</w:t>
            </w:r>
            <w:r w:rsidRPr="00C20284">
              <w:rPr>
                <w:rFonts w:ascii="Angsana New" w:hAnsi="Angsana New"/>
                <w:sz w:val="24"/>
                <w:szCs w:val="24"/>
              </w:rPr>
              <w:t xml:space="preserve">)  Longyan Baotai Agro-Industry Co., Ltd. </w:t>
            </w:r>
            <w:r w:rsidRPr="00C20284">
              <w:rPr>
                <w:rFonts w:ascii="Angsana New" w:hAnsi="Angsana New"/>
                <w:sz w:val="24"/>
                <w:szCs w:val="24"/>
                <w:vertAlign w:val="superscript"/>
              </w:rPr>
              <w:t>(</w:t>
            </w:r>
            <w:r w:rsidRPr="009711B9">
              <w:rPr>
                <w:rFonts w:ascii="Angsana New" w:hAnsi="Angsana New"/>
                <w:sz w:val="24"/>
                <w:szCs w:val="24"/>
                <w:vertAlign w:val="superscript"/>
              </w:rPr>
              <w:t>1</w:t>
            </w:r>
            <w:r w:rsidRPr="00C20284">
              <w:rPr>
                <w:rFonts w:ascii="Angsana New" w:hAnsi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49FF4E17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6263B30D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เลี้ยงและจำหน่ายไก่</w:t>
            </w:r>
          </w:p>
        </w:tc>
        <w:tc>
          <w:tcPr>
            <w:tcW w:w="266" w:type="dxa"/>
            <w:shd w:val="clear" w:color="auto" w:fill="auto"/>
          </w:tcPr>
          <w:p w14:paraId="25D8ECBD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0DFEE189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  <w:shd w:val="clear" w:color="auto" w:fill="auto"/>
          </w:tcPr>
          <w:p w14:paraId="061EF434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6C8B218A" w14:textId="4B955DFA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36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57</w:t>
            </w:r>
          </w:p>
        </w:tc>
        <w:tc>
          <w:tcPr>
            <w:tcW w:w="270" w:type="dxa"/>
            <w:shd w:val="clear" w:color="auto" w:fill="auto"/>
          </w:tcPr>
          <w:p w14:paraId="3092A33E" w14:textId="77777777" w:rsidR="00E14E8B" w:rsidRPr="00C20284" w:rsidRDefault="00E14E8B" w:rsidP="00E14E8B">
            <w:pPr>
              <w:tabs>
                <w:tab w:val="left" w:pos="164"/>
                <w:tab w:val="decimal" w:pos="515"/>
              </w:tabs>
              <w:spacing w:line="30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048D61F6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36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57</w:t>
            </w:r>
          </w:p>
        </w:tc>
      </w:tr>
      <w:tr w:rsidR="00E14E8B" w:rsidRPr="00C20284" w14:paraId="5772C9F3" w14:textId="77777777" w:rsidTr="008A7452">
        <w:tc>
          <w:tcPr>
            <w:tcW w:w="3870" w:type="dxa"/>
            <w:shd w:val="clear" w:color="auto" w:fill="auto"/>
          </w:tcPr>
          <w:p w14:paraId="28DC5846" w14:textId="71A5EBA4" w:rsidR="00E14E8B" w:rsidRPr="00C20284" w:rsidRDefault="00E14E8B" w:rsidP="00E14E8B">
            <w:pPr>
              <w:tabs>
                <w:tab w:val="left" w:pos="162"/>
              </w:tabs>
              <w:spacing w:line="300" w:lineRule="exact"/>
              <w:ind w:left="162" w:right="-198" w:firstLine="90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5.35</w:t>
            </w:r>
            <w:r w:rsidRPr="00C20284">
              <w:rPr>
                <w:rFonts w:ascii="Angsana New" w:hAnsi="Angsana New"/>
                <w:sz w:val="24"/>
                <w:szCs w:val="24"/>
              </w:rPr>
              <w:t xml:space="preserve">)  Longyan Chia Tai Co., Ltd. </w:t>
            </w:r>
            <w:r w:rsidRPr="00C20284">
              <w:rPr>
                <w:rFonts w:ascii="Angsana New" w:hAnsi="Angsana New"/>
                <w:sz w:val="24"/>
                <w:szCs w:val="24"/>
                <w:vertAlign w:val="superscript"/>
              </w:rPr>
              <w:t>(</w:t>
            </w:r>
            <w:r w:rsidRPr="009711B9">
              <w:rPr>
                <w:rFonts w:ascii="Angsana New" w:hAnsi="Angsana New"/>
                <w:sz w:val="24"/>
                <w:szCs w:val="24"/>
                <w:vertAlign w:val="superscript"/>
              </w:rPr>
              <w:t>1</w:t>
            </w:r>
            <w:r w:rsidRPr="00C20284">
              <w:rPr>
                <w:rFonts w:ascii="Angsana New" w:hAnsi="Angsana New"/>
                <w:sz w:val="24"/>
                <w:szCs w:val="24"/>
                <w:vertAlign w:val="superscript"/>
              </w:rPr>
              <w:t>)</w:t>
            </w:r>
            <w:r w:rsidRPr="00C20284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65" w:type="dxa"/>
            <w:shd w:val="clear" w:color="auto" w:fill="auto"/>
          </w:tcPr>
          <w:p w14:paraId="28333E43" w14:textId="77777777" w:rsidR="00E14E8B" w:rsidRPr="00C20284" w:rsidRDefault="00E14E8B" w:rsidP="00E14E8B">
            <w:pPr>
              <w:spacing w:line="300" w:lineRule="exact"/>
              <w:ind w:left="162"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50E85918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ผลิตผลิตภัณฑ์จากเนื้อไก่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7CAED5DE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5A4F91EB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  <w:shd w:val="clear" w:color="auto" w:fill="auto"/>
          </w:tcPr>
          <w:p w14:paraId="399DD058" w14:textId="77777777" w:rsidR="00E14E8B" w:rsidRPr="00C20284" w:rsidRDefault="00E14E8B" w:rsidP="00E14E8B">
            <w:pPr>
              <w:tabs>
                <w:tab w:val="decimal" w:pos="481"/>
              </w:tabs>
              <w:spacing w:line="300" w:lineRule="exact"/>
              <w:ind w:left="162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764E8FFD" w14:textId="3C431131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36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57</w:t>
            </w:r>
          </w:p>
        </w:tc>
        <w:tc>
          <w:tcPr>
            <w:tcW w:w="270" w:type="dxa"/>
            <w:shd w:val="clear" w:color="auto" w:fill="auto"/>
          </w:tcPr>
          <w:p w14:paraId="3EF6DCD0" w14:textId="77777777" w:rsidR="00E14E8B" w:rsidRPr="00C20284" w:rsidRDefault="00E14E8B" w:rsidP="00E14E8B">
            <w:pPr>
              <w:tabs>
                <w:tab w:val="decimal" w:pos="481"/>
              </w:tabs>
              <w:spacing w:line="300" w:lineRule="exact"/>
              <w:ind w:left="162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1F81F3CD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36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57</w:t>
            </w:r>
          </w:p>
        </w:tc>
      </w:tr>
      <w:tr w:rsidR="00E14E8B" w:rsidRPr="00C20284" w14:paraId="23339C34" w14:textId="77777777" w:rsidTr="008A7452">
        <w:tc>
          <w:tcPr>
            <w:tcW w:w="3870" w:type="dxa"/>
            <w:shd w:val="clear" w:color="auto" w:fill="auto"/>
            <w:vAlign w:val="bottom"/>
          </w:tcPr>
          <w:p w14:paraId="69BA5E3E" w14:textId="16A4BFA8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left="162" w:right="-198" w:firstLine="90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5.36</w:t>
            </w:r>
            <w:r w:rsidRPr="00C20284">
              <w:rPr>
                <w:rFonts w:ascii="Angsana New" w:hAnsi="Angsana New"/>
                <w:sz w:val="24"/>
                <w:szCs w:val="24"/>
              </w:rPr>
              <w:t>)  Modern State Investments Limited</w:t>
            </w:r>
          </w:p>
        </w:tc>
        <w:tc>
          <w:tcPr>
            <w:tcW w:w="265" w:type="dxa"/>
            <w:shd w:val="clear" w:color="auto" w:fill="auto"/>
          </w:tcPr>
          <w:p w14:paraId="2DBE711A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7E05C098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  <w:shd w:val="clear" w:color="auto" w:fill="auto"/>
          </w:tcPr>
          <w:p w14:paraId="3DBA725E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left="-118"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34C25066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บริติช เวอร์จิน</w:t>
            </w:r>
          </w:p>
        </w:tc>
        <w:tc>
          <w:tcPr>
            <w:tcW w:w="251" w:type="dxa"/>
            <w:shd w:val="clear" w:color="auto" w:fill="auto"/>
          </w:tcPr>
          <w:p w14:paraId="1D932123" w14:textId="77777777" w:rsidR="00E14E8B" w:rsidRPr="00C20284" w:rsidRDefault="00E14E8B" w:rsidP="00E14E8B">
            <w:pPr>
              <w:tabs>
                <w:tab w:val="left" w:pos="164"/>
                <w:tab w:val="decimal" w:pos="481"/>
              </w:tabs>
              <w:spacing w:line="30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306B0B84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52</w:t>
            </w:r>
            <w:r w:rsidRPr="0064632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15A58B97" w14:textId="77777777" w:rsidR="00E14E8B" w:rsidRPr="00C20284" w:rsidRDefault="00E14E8B" w:rsidP="00E14E8B">
            <w:pPr>
              <w:tabs>
                <w:tab w:val="left" w:pos="164"/>
                <w:tab w:val="decimal" w:pos="515"/>
              </w:tabs>
              <w:spacing w:line="30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0AE8E205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52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2</w:t>
            </w:r>
            <w:r>
              <w:rPr>
                <w:rFonts w:ascii="Angsana New" w:hAnsi="Angsana New"/>
                <w:sz w:val="24"/>
                <w:szCs w:val="24"/>
                <w:lang w:eastAsia="th-TH"/>
              </w:rPr>
              <w:t>4</w:t>
            </w:r>
          </w:p>
        </w:tc>
      </w:tr>
      <w:tr w:rsidR="00E14E8B" w:rsidRPr="00C20284" w14:paraId="36589FD2" w14:textId="77777777" w:rsidTr="008A7452">
        <w:tc>
          <w:tcPr>
            <w:tcW w:w="3870" w:type="dxa"/>
            <w:shd w:val="clear" w:color="auto" w:fill="auto"/>
            <w:vAlign w:val="bottom"/>
          </w:tcPr>
          <w:p w14:paraId="0DFC4E2F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left="162" w:right="-198" w:firstLine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  <w:shd w:val="clear" w:color="auto" w:fill="auto"/>
          </w:tcPr>
          <w:p w14:paraId="23502C01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55B4EE6A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  <w:shd w:val="clear" w:color="auto" w:fill="auto"/>
          </w:tcPr>
          <w:p w14:paraId="192B405C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left="-118"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2B50D9D2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ไอส์แลนด์</w:t>
            </w:r>
          </w:p>
        </w:tc>
        <w:tc>
          <w:tcPr>
            <w:tcW w:w="251" w:type="dxa"/>
            <w:shd w:val="clear" w:color="auto" w:fill="auto"/>
          </w:tcPr>
          <w:p w14:paraId="57C1234E" w14:textId="77777777" w:rsidR="00E14E8B" w:rsidRPr="00C20284" w:rsidRDefault="00E14E8B" w:rsidP="00E14E8B">
            <w:pPr>
              <w:tabs>
                <w:tab w:val="left" w:pos="164"/>
                <w:tab w:val="decimal" w:pos="481"/>
              </w:tabs>
              <w:spacing w:line="30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27745542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34F78A5C" w14:textId="77777777" w:rsidR="00E14E8B" w:rsidRPr="00C20284" w:rsidRDefault="00E14E8B" w:rsidP="00E14E8B">
            <w:pPr>
              <w:tabs>
                <w:tab w:val="left" w:pos="164"/>
                <w:tab w:val="decimal" w:pos="515"/>
              </w:tabs>
              <w:spacing w:line="30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1783CCE8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6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14E8B" w:rsidRPr="00C20284" w14:paraId="5D355716" w14:textId="77777777" w:rsidTr="008A7452">
        <w:tc>
          <w:tcPr>
            <w:tcW w:w="3870" w:type="dxa"/>
            <w:shd w:val="clear" w:color="auto" w:fill="auto"/>
            <w:vAlign w:val="bottom"/>
          </w:tcPr>
          <w:p w14:paraId="3741E905" w14:textId="00C6E281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left="162" w:right="-198" w:firstLine="87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5.37</w:t>
            </w:r>
            <w:r w:rsidRPr="00C20284">
              <w:rPr>
                <w:rFonts w:ascii="Angsana New" w:hAnsi="Angsana New"/>
                <w:sz w:val="24"/>
                <w:szCs w:val="24"/>
              </w:rPr>
              <w:t>)  Zhangzhou C.P. Chia Tai Aquaculture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C20284">
              <w:rPr>
                <w:rFonts w:ascii="Angsana New" w:hAnsi="Angsana New"/>
                <w:sz w:val="24"/>
                <w:szCs w:val="24"/>
              </w:rPr>
              <w:t>Co., Ltd.</w:t>
            </w:r>
          </w:p>
        </w:tc>
        <w:tc>
          <w:tcPr>
            <w:tcW w:w="265" w:type="dxa"/>
            <w:shd w:val="clear" w:color="auto" w:fill="auto"/>
          </w:tcPr>
          <w:p w14:paraId="76953CEE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564F67AD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ฟาร์มเพาะเลี้ยงกุ้ง</w:t>
            </w:r>
          </w:p>
        </w:tc>
        <w:tc>
          <w:tcPr>
            <w:tcW w:w="266" w:type="dxa"/>
            <w:shd w:val="clear" w:color="auto" w:fill="auto"/>
          </w:tcPr>
          <w:p w14:paraId="3F49435F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left="-118"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78AA6016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  <w:shd w:val="clear" w:color="auto" w:fill="auto"/>
          </w:tcPr>
          <w:p w14:paraId="3B351E42" w14:textId="77777777" w:rsidR="00E14E8B" w:rsidRPr="00C20284" w:rsidRDefault="00E14E8B" w:rsidP="00E14E8B">
            <w:pPr>
              <w:tabs>
                <w:tab w:val="left" w:pos="164"/>
                <w:tab w:val="decimal" w:pos="481"/>
              </w:tabs>
              <w:spacing w:line="30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7FD6A3F6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52</w:t>
            </w:r>
            <w:r w:rsidRPr="0064632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685D1A56" w14:textId="77777777" w:rsidR="00E14E8B" w:rsidRPr="00C20284" w:rsidRDefault="00E14E8B" w:rsidP="00E14E8B">
            <w:pPr>
              <w:tabs>
                <w:tab w:val="left" w:pos="164"/>
                <w:tab w:val="decimal" w:pos="515"/>
              </w:tabs>
              <w:spacing w:line="30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56C84CC0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52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2</w:t>
            </w:r>
            <w:r>
              <w:rPr>
                <w:rFonts w:ascii="Angsana New" w:hAnsi="Angsana New"/>
                <w:sz w:val="24"/>
                <w:szCs w:val="24"/>
                <w:lang w:eastAsia="th-TH"/>
              </w:rPr>
              <w:t>4</w:t>
            </w:r>
          </w:p>
        </w:tc>
      </w:tr>
      <w:tr w:rsidR="00E14E8B" w:rsidRPr="00C20284" w14:paraId="199012BF" w14:textId="77777777" w:rsidTr="00BA7D2B">
        <w:tc>
          <w:tcPr>
            <w:tcW w:w="3870" w:type="dxa"/>
            <w:shd w:val="clear" w:color="auto" w:fill="auto"/>
          </w:tcPr>
          <w:p w14:paraId="55F300E9" w14:textId="6F678F63" w:rsidR="00E14E8B" w:rsidRPr="00BA7D2B" w:rsidRDefault="00E14E8B" w:rsidP="00E14E8B">
            <w:pPr>
              <w:tabs>
                <w:tab w:val="left" w:pos="162"/>
              </w:tabs>
              <w:ind w:right="-135" w:hanging="108"/>
              <w:jc w:val="thaiDistribute"/>
              <w:rPr>
                <w:rFonts w:ascii="Angsana New" w:hAnsi="Angsana New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eastAsia="th-TH"/>
              </w:rPr>
              <w:lastRenderedPageBreak/>
              <w:t>6</w:t>
            </w:r>
            <w:r w:rsidRPr="00BA7D2B">
              <w:rPr>
                <w:rFonts w:ascii="Angsana New" w:hAnsi="Angsana New"/>
                <w:color w:val="000000"/>
                <w:sz w:val="24"/>
                <w:szCs w:val="24"/>
                <w:lang w:eastAsia="th-TH"/>
              </w:rPr>
              <w:t>)   CPF Tanzania Limited</w:t>
            </w:r>
            <w:r w:rsidRPr="00BA7D2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A7D2B">
              <w:rPr>
                <w:rFonts w:ascii="Angsana New" w:hAnsi="Angsana New"/>
                <w:sz w:val="24"/>
                <w:szCs w:val="24"/>
                <w:vertAlign w:val="superscript"/>
              </w:rPr>
              <w:t>(</w:t>
            </w:r>
            <w:r w:rsidRPr="009711B9">
              <w:rPr>
                <w:rFonts w:ascii="Angsana New" w:hAnsi="Angsana New"/>
                <w:sz w:val="24"/>
                <w:szCs w:val="24"/>
                <w:vertAlign w:val="superscript"/>
              </w:rPr>
              <w:t>2</w:t>
            </w:r>
            <w:r w:rsidRPr="00BA7D2B">
              <w:rPr>
                <w:rFonts w:ascii="Angsana New" w:hAnsi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6676BC8A" w14:textId="77777777" w:rsidR="00E14E8B" w:rsidRPr="00BA7D2B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742BE86D" w14:textId="77777777" w:rsidR="00E14E8B" w:rsidRPr="00BA7D2B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A7D2B">
              <w:rPr>
                <w:rFonts w:ascii="Angsana New" w:hAnsi="Angsana New"/>
                <w:sz w:val="24"/>
                <w:szCs w:val="24"/>
                <w:cs/>
              </w:rPr>
              <w:t>ผลิตอาหารสัตว์และเลี้ยงสัตว์</w:t>
            </w:r>
          </w:p>
        </w:tc>
        <w:tc>
          <w:tcPr>
            <w:tcW w:w="266" w:type="dxa"/>
            <w:shd w:val="clear" w:color="auto" w:fill="auto"/>
          </w:tcPr>
          <w:p w14:paraId="538085D2" w14:textId="77777777" w:rsidR="00E14E8B" w:rsidRPr="00BA7D2B" w:rsidRDefault="00E14E8B" w:rsidP="00E14E8B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049ABC9C" w14:textId="77777777" w:rsidR="00E14E8B" w:rsidRPr="00BA7D2B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7D2B">
              <w:rPr>
                <w:rFonts w:ascii="Angsana New" w:hAnsi="Angsana New"/>
                <w:sz w:val="24"/>
                <w:szCs w:val="24"/>
                <w:cs/>
              </w:rPr>
              <w:t>แทนซาเนีย</w:t>
            </w:r>
          </w:p>
        </w:tc>
        <w:tc>
          <w:tcPr>
            <w:tcW w:w="251" w:type="dxa"/>
            <w:shd w:val="clear" w:color="auto" w:fill="auto"/>
          </w:tcPr>
          <w:p w14:paraId="3F424EB1" w14:textId="77777777" w:rsidR="00E14E8B" w:rsidRPr="00BA7D2B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6DD1A19B" w14:textId="1DA8019F" w:rsidR="00E14E8B" w:rsidRPr="00BA7D2B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2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270" w:type="dxa"/>
            <w:shd w:val="clear" w:color="auto" w:fill="auto"/>
          </w:tcPr>
          <w:p w14:paraId="1E31B830" w14:textId="77777777" w:rsidR="00E14E8B" w:rsidRPr="00BA7D2B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7473CD18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2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  <w:r w:rsidRPr="00BA7D2B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</w:p>
        </w:tc>
      </w:tr>
      <w:tr w:rsidR="00E14E8B" w:rsidRPr="00C20284" w14:paraId="63DED4CE" w14:textId="77777777" w:rsidTr="008A7452">
        <w:trPr>
          <w:trHeight w:hRule="exact" w:val="144"/>
        </w:trPr>
        <w:tc>
          <w:tcPr>
            <w:tcW w:w="3870" w:type="dxa"/>
          </w:tcPr>
          <w:p w14:paraId="472BFB22" w14:textId="77777777" w:rsidR="00E14E8B" w:rsidRPr="00C20284" w:rsidRDefault="00E14E8B" w:rsidP="00E14E8B">
            <w:pPr>
              <w:tabs>
                <w:tab w:val="left" w:pos="162"/>
              </w:tabs>
              <w:ind w:left="-90"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5" w:type="dxa"/>
          </w:tcPr>
          <w:p w14:paraId="7D4E27B5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</w:tcPr>
          <w:p w14:paraId="3A563B39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192AC5E9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18F74B12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</w:tcPr>
          <w:p w14:paraId="6207B9B1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5D6BB86E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088F3AD7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79D10CA3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E14E8B" w:rsidRPr="00C20284" w14:paraId="613477FA" w14:textId="77777777" w:rsidTr="008A7452">
        <w:tc>
          <w:tcPr>
            <w:tcW w:w="3870" w:type="dxa"/>
            <w:hideMark/>
          </w:tcPr>
          <w:p w14:paraId="7696CBF5" w14:textId="77777777" w:rsidR="00E14E8B" w:rsidRPr="00C20284" w:rsidRDefault="00E14E8B" w:rsidP="00E14E8B">
            <w:pPr>
              <w:tabs>
                <w:tab w:val="left" w:pos="162"/>
              </w:tabs>
              <w:ind w:left="-90"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C2028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265" w:type="dxa"/>
          </w:tcPr>
          <w:p w14:paraId="121B7024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</w:tcPr>
          <w:p w14:paraId="41A9CB8D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29F2BC16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602665FE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</w:tcPr>
          <w:p w14:paraId="3C239E7C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3D83D363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05515CBA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1D5F044B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E14E8B" w:rsidRPr="00C20284" w14:paraId="64B930B3" w14:textId="77777777" w:rsidTr="008A7452">
        <w:tc>
          <w:tcPr>
            <w:tcW w:w="3870" w:type="dxa"/>
            <w:hideMark/>
          </w:tcPr>
          <w:p w14:paraId="34EB9DA5" w14:textId="77777777" w:rsidR="00E14E8B" w:rsidRPr="00C20284" w:rsidRDefault="00E14E8B" w:rsidP="00E14E8B">
            <w:pPr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90" w:right="-198" w:hanging="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 xml:space="preserve"> Bright Excel Investments Limited  </w:t>
            </w:r>
          </w:p>
        </w:tc>
        <w:tc>
          <w:tcPr>
            <w:tcW w:w="265" w:type="dxa"/>
          </w:tcPr>
          <w:p w14:paraId="4E0B8507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  <w:hideMark/>
          </w:tcPr>
          <w:p w14:paraId="2AFB3F53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03B92E92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hideMark/>
          </w:tcPr>
          <w:p w14:paraId="723C3B3A" w14:textId="77777777" w:rsidR="00E14E8B" w:rsidRPr="00BE544E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E544E">
              <w:rPr>
                <w:rFonts w:ascii="Angsana New" w:hAnsi="Angsana New"/>
                <w:sz w:val="24"/>
                <w:szCs w:val="24"/>
                <w:cs/>
              </w:rPr>
              <w:t>บริติช เวอร์จิน</w:t>
            </w:r>
          </w:p>
        </w:tc>
        <w:tc>
          <w:tcPr>
            <w:tcW w:w="251" w:type="dxa"/>
          </w:tcPr>
          <w:p w14:paraId="0BB91603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568E20F8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100</w:t>
            </w:r>
            <w:r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270" w:type="dxa"/>
          </w:tcPr>
          <w:p w14:paraId="2593A68F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hideMark/>
          </w:tcPr>
          <w:p w14:paraId="2C6974F9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100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00</w:t>
            </w:r>
          </w:p>
        </w:tc>
      </w:tr>
      <w:tr w:rsidR="00E14E8B" w:rsidRPr="00C20284" w14:paraId="16C061BF" w14:textId="77777777" w:rsidTr="008A7452">
        <w:tc>
          <w:tcPr>
            <w:tcW w:w="3870" w:type="dxa"/>
          </w:tcPr>
          <w:p w14:paraId="2F8E1E5E" w14:textId="77777777" w:rsidR="00E14E8B" w:rsidRPr="00C20284" w:rsidRDefault="00E14E8B" w:rsidP="00E14E8B">
            <w:pPr>
              <w:tabs>
                <w:tab w:val="left" w:pos="162"/>
                <w:tab w:val="left" w:pos="342"/>
              </w:tabs>
              <w:ind w:right="-198" w:hanging="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5" w:type="dxa"/>
          </w:tcPr>
          <w:p w14:paraId="7A2FBFBB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14DB62FF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6" w:type="dxa"/>
          </w:tcPr>
          <w:p w14:paraId="3F718011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hideMark/>
          </w:tcPr>
          <w:p w14:paraId="004AE532" w14:textId="77777777" w:rsidR="00E14E8B" w:rsidRPr="00BE544E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E544E">
              <w:rPr>
                <w:rFonts w:ascii="Angsana New" w:hAnsi="Angsana New"/>
                <w:sz w:val="24"/>
                <w:szCs w:val="24"/>
                <w:cs/>
              </w:rPr>
              <w:t>ไอส์แลนด์</w:t>
            </w:r>
          </w:p>
        </w:tc>
        <w:tc>
          <w:tcPr>
            <w:tcW w:w="251" w:type="dxa"/>
          </w:tcPr>
          <w:p w14:paraId="54475A8C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50698D38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7C5B75D5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5BC45A13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E14E8B" w:rsidRPr="00C20284" w14:paraId="11E901BA" w14:textId="77777777" w:rsidTr="008A7452">
        <w:tc>
          <w:tcPr>
            <w:tcW w:w="3870" w:type="dxa"/>
          </w:tcPr>
          <w:p w14:paraId="6D72A3DE" w14:textId="77777777" w:rsidR="00E14E8B" w:rsidRPr="00C20284" w:rsidRDefault="00E14E8B" w:rsidP="00E14E8B">
            <w:pPr>
              <w:tabs>
                <w:tab w:val="left" w:pos="162"/>
              </w:tabs>
              <w:spacing w:line="300" w:lineRule="exact"/>
              <w:ind w:left="-108"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 xml:space="preserve">  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  <w:r w:rsidRPr="00C20284">
              <w:rPr>
                <w:rFonts w:ascii="Angsana New" w:hAnsi="Angsana New"/>
                <w:sz w:val="24"/>
                <w:szCs w:val="24"/>
              </w:rPr>
              <w:t>C.P. Cambodia Co., Ltd.</w:t>
            </w:r>
          </w:p>
        </w:tc>
        <w:tc>
          <w:tcPr>
            <w:tcW w:w="265" w:type="dxa"/>
          </w:tcPr>
          <w:p w14:paraId="6205606D" w14:textId="77777777" w:rsidR="00E14E8B" w:rsidRPr="00C20284" w:rsidRDefault="00E14E8B" w:rsidP="00E14E8B">
            <w:pPr>
              <w:spacing w:line="300" w:lineRule="exact"/>
              <w:ind w:left="162"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</w:tcPr>
          <w:p w14:paraId="03511B48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 xml:space="preserve">ผลิตและจำหน่ายอาหารสัตว์ เลี้ยงสัตว์ </w:t>
            </w:r>
          </w:p>
        </w:tc>
        <w:tc>
          <w:tcPr>
            <w:tcW w:w="266" w:type="dxa"/>
          </w:tcPr>
          <w:p w14:paraId="599038ED" w14:textId="77777777" w:rsidR="00E14E8B" w:rsidRPr="00C20284" w:rsidRDefault="00E14E8B" w:rsidP="00E14E8B">
            <w:pPr>
              <w:spacing w:line="300" w:lineRule="exact"/>
              <w:ind w:left="162" w:right="-1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CE4B68B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กัมพูชา</w:t>
            </w:r>
          </w:p>
        </w:tc>
        <w:tc>
          <w:tcPr>
            <w:tcW w:w="251" w:type="dxa"/>
          </w:tcPr>
          <w:p w14:paraId="3D3B9FD4" w14:textId="77777777" w:rsidR="00E14E8B" w:rsidRPr="00C20284" w:rsidRDefault="00E14E8B" w:rsidP="00E14E8B">
            <w:pPr>
              <w:tabs>
                <w:tab w:val="decimal" w:pos="481"/>
              </w:tabs>
              <w:spacing w:line="300" w:lineRule="exact"/>
              <w:ind w:left="162"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336F5DBC" w14:textId="4E4F8364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100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270" w:type="dxa"/>
          </w:tcPr>
          <w:p w14:paraId="526BC758" w14:textId="77777777" w:rsidR="00E14E8B" w:rsidRPr="00C20284" w:rsidRDefault="00E14E8B" w:rsidP="00E14E8B">
            <w:pPr>
              <w:tabs>
                <w:tab w:val="decimal" w:pos="515"/>
              </w:tabs>
              <w:spacing w:line="300" w:lineRule="exact"/>
              <w:ind w:left="162" w:right="-19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0BCB50D7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100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00</w:t>
            </w:r>
          </w:p>
        </w:tc>
      </w:tr>
      <w:tr w:rsidR="00E14E8B" w:rsidRPr="00C20284" w14:paraId="4DEB6C74" w14:textId="77777777" w:rsidTr="008A7452">
        <w:tc>
          <w:tcPr>
            <w:tcW w:w="3870" w:type="dxa"/>
          </w:tcPr>
          <w:p w14:paraId="32F40A32" w14:textId="77777777" w:rsidR="00E14E8B" w:rsidRPr="00C20284" w:rsidRDefault="00E14E8B" w:rsidP="00E14E8B">
            <w:pPr>
              <w:tabs>
                <w:tab w:val="left" w:pos="162"/>
              </w:tabs>
              <w:spacing w:line="300" w:lineRule="exact"/>
              <w:ind w:left="162" w:right="-19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5" w:type="dxa"/>
          </w:tcPr>
          <w:p w14:paraId="573800E5" w14:textId="77777777" w:rsidR="00E14E8B" w:rsidRPr="00C20284" w:rsidRDefault="00E14E8B" w:rsidP="00E14E8B">
            <w:pPr>
              <w:spacing w:line="300" w:lineRule="exact"/>
              <w:ind w:left="162"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</w:tcPr>
          <w:p w14:paraId="1A873E24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C20284">
              <w:rPr>
                <w:rFonts w:ascii="Angsana New" w:hAnsi="Angsana New"/>
                <w:sz w:val="24"/>
                <w:szCs w:val="24"/>
                <w:cs/>
              </w:rPr>
              <w:t>และอาหารแปรรูป</w:t>
            </w:r>
          </w:p>
        </w:tc>
        <w:tc>
          <w:tcPr>
            <w:tcW w:w="266" w:type="dxa"/>
          </w:tcPr>
          <w:p w14:paraId="5167A299" w14:textId="77777777" w:rsidR="00E14E8B" w:rsidRPr="00C20284" w:rsidRDefault="00E14E8B" w:rsidP="00E14E8B">
            <w:pPr>
              <w:spacing w:line="300" w:lineRule="exact"/>
              <w:ind w:left="162" w:right="-1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FD5B847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150B3677" w14:textId="77777777" w:rsidR="00E14E8B" w:rsidRPr="00C20284" w:rsidRDefault="00E14E8B" w:rsidP="00E14E8B">
            <w:pPr>
              <w:tabs>
                <w:tab w:val="decimal" w:pos="481"/>
              </w:tabs>
              <w:spacing w:line="300" w:lineRule="exact"/>
              <w:ind w:left="162"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6A352F52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1565508E" w14:textId="77777777" w:rsidR="00E14E8B" w:rsidRPr="00C20284" w:rsidRDefault="00E14E8B" w:rsidP="00E14E8B">
            <w:pPr>
              <w:tabs>
                <w:tab w:val="decimal" w:pos="515"/>
              </w:tabs>
              <w:spacing w:line="300" w:lineRule="exact"/>
              <w:ind w:left="162" w:right="-19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6AD02369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6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14E8B" w:rsidRPr="00C20284" w14:paraId="4C9521AD" w14:textId="77777777" w:rsidTr="008A7452">
        <w:tc>
          <w:tcPr>
            <w:tcW w:w="3870" w:type="dxa"/>
          </w:tcPr>
          <w:p w14:paraId="5BAC7AFA" w14:textId="093DEAF0" w:rsidR="00E14E8B" w:rsidRPr="00C20284" w:rsidRDefault="00E14E8B" w:rsidP="00E14E8B">
            <w:pPr>
              <w:tabs>
                <w:tab w:val="clear" w:pos="454"/>
                <w:tab w:val="left" w:pos="342"/>
                <w:tab w:val="left" w:pos="522"/>
              </w:tabs>
              <w:ind w:left="252"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 xml:space="preserve">) 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 xml:space="preserve">Cambodia Property and Trading </w:t>
            </w:r>
            <w:r w:rsidRPr="00C20284">
              <w:rPr>
                <w:rFonts w:ascii="Angsana New" w:hAnsi="Angsana New"/>
                <w:sz w:val="24"/>
                <w:szCs w:val="24"/>
              </w:rPr>
              <w:t xml:space="preserve">Co., Ltd. </w:t>
            </w:r>
            <w:r w:rsidRPr="00C20284">
              <w:rPr>
                <w:rFonts w:ascii="Angsana New" w:hAnsi="Angsana New"/>
                <w:sz w:val="24"/>
                <w:szCs w:val="24"/>
                <w:vertAlign w:val="superscript"/>
              </w:rPr>
              <w:t>(</w:t>
            </w:r>
            <w:r w:rsidRPr="009711B9">
              <w:rPr>
                <w:rFonts w:ascii="Angsana New" w:hAnsi="Angsana New"/>
                <w:sz w:val="24"/>
                <w:szCs w:val="24"/>
                <w:vertAlign w:val="superscript"/>
              </w:rPr>
              <w:t>1</w:t>
            </w:r>
            <w:r w:rsidRPr="00C20284">
              <w:rPr>
                <w:rFonts w:ascii="Angsana New" w:hAnsi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65" w:type="dxa"/>
          </w:tcPr>
          <w:p w14:paraId="02F6A4B0" w14:textId="77777777" w:rsidR="00E14E8B" w:rsidRPr="00C20284" w:rsidRDefault="00E14E8B" w:rsidP="00E14E8B">
            <w:pPr>
              <w:spacing w:line="300" w:lineRule="exact"/>
              <w:ind w:left="162"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</w:tcPr>
          <w:p w14:paraId="4B189B93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266" w:type="dxa"/>
          </w:tcPr>
          <w:p w14:paraId="0A15339E" w14:textId="77777777" w:rsidR="00E14E8B" w:rsidRPr="00C20284" w:rsidRDefault="00E14E8B" w:rsidP="00E14E8B">
            <w:pPr>
              <w:ind w:right="-13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14:paraId="6A69FD60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กัมพูชา</w:t>
            </w:r>
          </w:p>
        </w:tc>
        <w:tc>
          <w:tcPr>
            <w:tcW w:w="251" w:type="dxa"/>
          </w:tcPr>
          <w:p w14:paraId="7F2A48ED" w14:textId="77777777" w:rsidR="00E14E8B" w:rsidRPr="00C20284" w:rsidRDefault="00E14E8B" w:rsidP="00E14E8B">
            <w:pPr>
              <w:tabs>
                <w:tab w:val="decimal" w:pos="481"/>
              </w:tabs>
              <w:spacing w:line="300" w:lineRule="exact"/>
              <w:ind w:left="162" w:right="-19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143CB25F" w14:textId="5B706081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4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270" w:type="dxa"/>
          </w:tcPr>
          <w:p w14:paraId="7793AD2B" w14:textId="77777777" w:rsidR="00E14E8B" w:rsidRPr="00C20284" w:rsidRDefault="00E14E8B" w:rsidP="00E14E8B">
            <w:pPr>
              <w:tabs>
                <w:tab w:val="decimal" w:pos="515"/>
              </w:tabs>
              <w:spacing w:line="300" w:lineRule="exact"/>
              <w:ind w:left="162" w:right="-19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77672F79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4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00</w:t>
            </w:r>
          </w:p>
        </w:tc>
      </w:tr>
      <w:tr w:rsidR="00E14E8B" w:rsidRPr="00C20284" w14:paraId="089FD46D" w14:textId="77777777" w:rsidTr="008A7452">
        <w:tc>
          <w:tcPr>
            <w:tcW w:w="3870" w:type="dxa"/>
            <w:hideMark/>
          </w:tcPr>
          <w:p w14:paraId="1039D945" w14:textId="77777777" w:rsidR="00E14E8B" w:rsidRPr="00C20284" w:rsidRDefault="00E14E8B" w:rsidP="00E14E8B">
            <w:pPr>
              <w:tabs>
                <w:tab w:val="left" w:pos="162"/>
              </w:tabs>
              <w:ind w:right="-135" w:hanging="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 xml:space="preserve">  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 xml:space="preserve">C.P. Laos Co., Ltd.  </w:t>
            </w:r>
          </w:p>
        </w:tc>
        <w:tc>
          <w:tcPr>
            <w:tcW w:w="265" w:type="dxa"/>
          </w:tcPr>
          <w:p w14:paraId="1650E35E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  <w:hideMark/>
          </w:tcPr>
          <w:p w14:paraId="382F4293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ผลิตอาหารสัตว์และเลี้ยงสัตว์</w:t>
            </w:r>
          </w:p>
        </w:tc>
        <w:tc>
          <w:tcPr>
            <w:tcW w:w="266" w:type="dxa"/>
          </w:tcPr>
          <w:p w14:paraId="0819C870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hideMark/>
          </w:tcPr>
          <w:p w14:paraId="602B2BA8" w14:textId="77777777" w:rsidR="00E14E8B" w:rsidRPr="00BE544E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E544E">
              <w:rPr>
                <w:rFonts w:ascii="Angsana New" w:hAnsi="Angsana New"/>
                <w:sz w:val="24"/>
                <w:szCs w:val="24"/>
                <w:cs/>
              </w:rPr>
              <w:t>ลาว</w:t>
            </w:r>
          </w:p>
        </w:tc>
        <w:tc>
          <w:tcPr>
            <w:tcW w:w="251" w:type="dxa"/>
          </w:tcPr>
          <w:p w14:paraId="7336A3FF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123E50EB" w14:textId="0133122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</w:p>
        </w:tc>
        <w:tc>
          <w:tcPr>
            <w:tcW w:w="270" w:type="dxa"/>
          </w:tcPr>
          <w:p w14:paraId="7BB314C5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65" w:type="dxa"/>
            <w:hideMark/>
          </w:tcPr>
          <w:p w14:paraId="2030BBC2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</w:p>
        </w:tc>
      </w:tr>
      <w:tr w:rsidR="00E14E8B" w:rsidRPr="00C20284" w14:paraId="7715D26A" w14:textId="77777777" w:rsidTr="008A7452">
        <w:trPr>
          <w:trHeight w:val="20"/>
        </w:trPr>
        <w:tc>
          <w:tcPr>
            <w:tcW w:w="3870" w:type="dxa"/>
          </w:tcPr>
          <w:p w14:paraId="76A50FFE" w14:textId="77777777" w:rsidR="00E14E8B" w:rsidRPr="00C20284" w:rsidRDefault="00E14E8B" w:rsidP="00E14E8B">
            <w:pPr>
              <w:tabs>
                <w:tab w:val="left" w:pos="180"/>
              </w:tabs>
              <w:ind w:right="-135" w:hanging="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 xml:space="preserve">   C.P. Standart Gida Sanayi ve Ticaret A.S. </w:t>
            </w:r>
          </w:p>
        </w:tc>
        <w:tc>
          <w:tcPr>
            <w:tcW w:w="265" w:type="dxa"/>
          </w:tcPr>
          <w:p w14:paraId="35637E88" w14:textId="77777777" w:rsidR="00E14E8B" w:rsidRPr="00C20284" w:rsidRDefault="00E14E8B" w:rsidP="00E14E8B">
            <w:pPr>
              <w:ind w:right="-135" w:hanging="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44F9F99A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เกษตรอุตสาหกรรมและอาหารครบวงจร</w:t>
            </w:r>
          </w:p>
        </w:tc>
        <w:tc>
          <w:tcPr>
            <w:tcW w:w="266" w:type="dxa"/>
          </w:tcPr>
          <w:p w14:paraId="44E96CC0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49FDD97E" w14:textId="77777777" w:rsidR="00E14E8B" w:rsidRPr="00570DEE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ตุรกี</w:t>
            </w:r>
          </w:p>
        </w:tc>
        <w:tc>
          <w:tcPr>
            <w:tcW w:w="251" w:type="dxa"/>
          </w:tcPr>
          <w:p w14:paraId="2A8D8526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1239DC7F" w14:textId="1D5AC8FC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100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270" w:type="dxa"/>
          </w:tcPr>
          <w:p w14:paraId="50CCB7DF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58B6C7A4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100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00</w:t>
            </w:r>
          </w:p>
        </w:tc>
      </w:tr>
      <w:tr w:rsidR="00E14E8B" w:rsidRPr="00C20284" w14:paraId="0A180AA8" w14:textId="77777777" w:rsidTr="008A7452">
        <w:trPr>
          <w:trHeight w:val="20"/>
        </w:trPr>
        <w:tc>
          <w:tcPr>
            <w:tcW w:w="3870" w:type="dxa"/>
            <w:hideMark/>
          </w:tcPr>
          <w:p w14:paraId="1B3625AB" w14:textId="77777777" w:rsidR="00E14E8B" w:rsidRPr="00C20284" w:rsidRDefault="00E14E8B" w:rsidP="00E14E8B">
            <w:pPr>
              <w:tabs>
                <w:tab w:val="left" w:pos="180"/>
              </w:tabs>
              <w:ind w:right="-135" w:hanging="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)   Charoen Pokphand (Taiwan) Investment Limited</w:t>
            </w:r>
          </w:p>
        </w:tc>
        <w:tc>
          <w:tcPr>
            <w:tcW w:w="265" w:type="dxa"/>
          </w:tcPr>
          <w:p w14:paraId="074FE006" w14:textId="77777777" w:rsidR="00E14E8B" w:rsidRPr="00C20284" w:rsidRDefault="00E14E8B" w:rsidP="00E14E8B">
            <w:pPr>
              <w:ind w:right="-135" w:hanging="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  <w:hideMark/>
          </w:tcPr>
          <w:p w14:paraId="1E5203EC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4B6D41FC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hideMark/>
          </w:tcPr>
          <w:p w14:paraId="398944CD" w14:textId="77777777" w:rsidR="00E14E8B" w:rsidRPr="002A0CA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CA4">
              <w:rPr>
                <w:rFonts w:ascii="Angsana New" w:hAnsi="Angsana New"/>
                <w:sz w:val="24"/>
                <w:szCs w:val="24"/>
                <w:cs/>
              </w:rPr>
              <w:t>เบอร์มิวดา</w:t>
            </w:r>
          </w:p>
        </w:tc>
        <w:tc>
          <w:tcPr>
            <w:tcW w:w="251" w:type="dxa"/>
          </w:tcPr>
          <w:p w14:paraId="622147A9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31C6FA68" w14:textId="3EDD3CEB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100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270" w:type="dxa"/>
          </w:tcPr>
          <w:p w14:paraId="398143B8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hideMark/>
          </w:tcPr>
          <w:p w14:paraId="2F0FBED0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100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00</w:t>
            </w:r>
          </w:p>
        </w:tc>
      </w:tr>
      <w:tr w:rsidR="00E14E8B" w:rsidRPr="00C20284" w14:paraId="34C5933A" w14:textId="77777777" w:rsidTr="008A7452">
        <w:tc>
          <w:tcPr>
            <w:tcW w:w="3870" w:type="dxa"/>
            <w:hideMark/>
          </w:tcPr>
          <w:p w14:paraId="575D8162" w14:textId="77777777" w:rsidR="00E14E8B" w:rsidRPr="00C20284" w:rsidRDefault="00E14E8B" w:rsidP="00E14E8B">
            <w:pPr>
              <w:ind w:left="-108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 xml:space="preserve">   Charoen Pokphand (USA), Inc. </w:t>
            </w:r>
            <w:r w:rsidRPr="00C20284">
              <w:rPr>
                <w:rFonts w:ascii="Angsana New" w:hAnsi="Angsana New"/>
                <w:sz w:val="24"/>
                <w:szCs w:val="24"/>
                <w:vertAlign w:val="superscript"/>
                <w:lang w:eastAsia="th-TH"/>
              </w:rPr>
              <w:t>(</w:t>
            </w:r>
            <w:r w:rsidRPr="009711B9">
              <w:rPr>
                <w:rFonts w:ascii="Angsana New" w:hAnsi="Angsana New"/>
                <w:sz w:val="24"/>
                <w:szCs w:val="24"/>
                <w:vertAlign w:val="superscript"/>
                <w:lang w:eastAsia="th-TH"/>
              </w:rPr>
              <w:t>3</w:t>
            </w:r>
            <w:r w:rsidRPr="00C20284">
              <w:rPr>
                <w:rFonts w:ascii="Angsana New" w:hAnsi="Angsana New"/>
                <w:sz w:val="24"/>
                <w:szCs w:val="24"/>
                <w:vertAlign w:val="superscript"/>
                <w:lang w:eastAsia="th-TH"/>
              </w:rPr>
              <w:t>)</w:t>
            </w:r>
          </w:p>
        </w:tc>
        <w:tc>
          <w:tcPr>
            <w:tcW w:w="265" w:type="dxa"/>
          </w:tcPr>
          <w:p w14:paraId="393968D7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  <w:hideMark/>
          </w:tcPr>
          <w:p w14:paraId="6A77CA95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ธุรกิจไก่เนื้อครบวงจร</w:t>
            </w:r>
          </w:p>
        </w:tc>
        <w:tc>
          <w:tcPr>
            <w:tcW w:w="266" w:type="dxa"/>
          </w:tcPr>
          <w:p w14:paraId="10A3A51A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hideMark/>
          </w:tcPr>
          <w:p w14:paraId="71018A4B" w14:textId="77777777" w:rsidR="00E14E8B" w:rsidRPr="002A0CA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CA4">
              <w:rPr>
                <w:rFonts w:ascii="Angsana New" w:hAnsi="Angsana New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251" w:type="dxa"/>
          </w:tcPr>
          <w:p w14:paraId="632353C2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5D5124B3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70" w:type="dxa"/>
          </w:tcPr>
          <w:p w14:paraId="0CF9BE19" w14:textId="77777777" w:rsidR="00E14E8B" w:rsidRPr="00C20284" w:rsidRDefault="00E14E8B" w:rsidP="00E14E8B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hideMark/>
          </w:tcPr>
          <w:p w14:paraId="63FE7B1A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97</w:t>
            </w:r>
          </w:p>
        </w:tc>
      </w:tr>
      <w:tr w:rsidR="00E14E8B" w:rsidRPr="00C20284" w14:paraId="118739CF" w14:textId="77777777" w:rsidTr="008A7452">
        <w:tc>
          <w:tcPr>
            <w:tcW w:w="3870" w:type="dxa"/>
            <w:hideMark/>
          </w:tcPr>
          <w:p w14:paraId="1AADD870" w14:textId="77777777" w:rsidR="00E14E8B" w:rsidRPr="00C20284" w:rsidRDefault="00E14E8B" w:rsidP="00E14E8B">
            <w:pPr>
              <w:ind w:left="-108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) 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 xml:space="preserve">  Charoen Pokphand Enterprise (Taiwan) Co., Ltd.</w:t>
            </w:r>
            <w:r w:rsidRPr="00C20284">
              <w:rPr>
                <w:rFonts w:ascii="Angsana New" w:hAnsi="Angsana New"/>
                <w:sz w:val="24"/>
                <w:szCs w:val="24"/>
                <w:vertAlign w:val="superscript"/>
                <w:lang w:eastAsia="th-TH"/>
              </w:rPr>
              <w:t xml:space="preserve"> (</w:t>
            </w:r>
            <w:r w:rsidRPr="009711B9">
              <w:rPr>
                <w:rFonts w:ascii="Angsana New" w:hAnsi="Angsana New"/>
                <w:sz w:val="24"/>
                <w:szCs w:val="24"/>
                <w:vertAlign w:val="superscript"/>
                <w:lang w:eastAsia="th-TH"/>
              </w:rPr>
              <w:t>1</w:t>
            </w:r>
            <w:r w:rsidRPr="00C20284">
              <w:rPr>
                <w:rFonts w:ascii="Angsana New" w:hAnsi="Angsana New"/>
                <w:sz w:val="24"/>
                <w:szCs w:val="24"/>
                <w:vertAlign w:val="superscript"/>
                <w:lang w:eastAsia="th-TH"/>
              </w:rPr>
              <w:t>)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65" w:type="dxa"/>
          </w:tcPr>
          <w:p w14:paraId="1A54F54A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  <w:hideMark/>
          </w:tcPr>
          <w:p w14:paraId="4852DEFD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ธุรกิจไก่ครบวงจรและเลี้ยงสัตว์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266" w:type="dxa"/>
          </w:tcPr>
          <w:p w14:paraId="2E417836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hideMark/>
          </w:tcPr>
          <w:p w14:paraId="20AD8377" w14:textId="77777777" w:rsidR="00E14E8B" w:rsidRPr="002A0CA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CA4">
              <w:rPr>
                <w:rFonts w:ascii="Angsana New" w:hAnsi="Angsana New" w:hint="cs"/>
                <w:sz w:val="24"/>
                <w:szCs w:val="24"/>
                <w:cs/>
              </w:rPr>
              <w:t>สาธารณรัฐจีน</w:t>
            </w:r>
          </w:p>
        </w:tc>
        <w:tc>
          <w:tcPr>
            <w:tcW w:w="251" w:type="dxa"/>
          </w:tcPr>
          <w:p w14:paraId="3B992986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7DDAC37B" w14:textId="63E4D12E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39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270" w:type="dxa"/>
          </w:tcPr>
          <w:p w14:paraId="4C8A42AA" w14:textId="77777777" w:rsidR="00E14E8B" w:rsidRPr="00C20284" w:rsidRDefault="00E14E8B" w:rsidP="00E14E8B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hideMark/>
          </w:tcPr>
          <w:p w14:paraId="6F2C4CB2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39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00</w:t>
            </w:r>
          </w:p>
        </w:tc>
      </w:tr>
      <w:tr w:rsidR="00E14E8B" w:rsidRPr="00C20284" w14:paraId="5BC8087F" w14:textId="77777777" w:rsidTr="008A7452">
        <w:tc>
          <w:tcPr>
            <w:tcW w:w="3870" w:type="dxa"/>
          </w:tcPr>
          <w:p w14:paraId="0BC17878" w14:textId="77777777" w:rsidR="00E14E8B" w:rsidRPr="00C20284" w:rsidRDefault="00E14E8B" w:rsidP="00E14E8B">
            <w:pPr>
              <w:tabs>
                <w:tab w:val="clear" w:pos="227"/>
                <w:tab w:val="left" w:pos="180"/>
                <w:tab w:val="left" w:pos="342"/>
              </w:tabs>
              <w:ind w:left="162" w:right="-135" w:firstLine="87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5" w:type="dxa"/>
          </w:tcPr>
          <w:p w14:paraId="183744E6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1B5AF2F7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0B27A52E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AF89913" w14:textId="77777777" w:rsidR="00E14E8B" w:rsidRPr="002A0CA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A0CA4">
              <w:rPr>
                <w:rFonts w:ascii="Angsana New" w:hAnsi="Angsana New"/>
                <w:sz w:val="24"/>
                <w:szCs w:val="24"/>
              </w:rPr>
              <w:t>(</w:t>
            </w:r>
            <w:r w:rsidRPr="002A0CA4">
              <w:rPr>
                <w:rFonts w:ascii="Angsana New" w:hAnsi="Angsana New"/>
                <w:sz w:val="24"/>
                <w:szCs w:val="24"/>
                <w:cs/>
              </w:rPr>
              <w:t>ไต้หวัน</w:t>
            </w:r>
            <w:r w:rsidRPr="002A0CA4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7E152CB0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0D606463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45F7D499" w14:textId="77777777" w:rsidR="00E14E8B" w:rsidRPr="00C20284" w:rsidRDefault="00E14E8B" w:rsidP="00E14E8B">
            <w:pPr>
              <w:tabs>
                <w:tab w:val="clear" w:pos="454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4FA3D8FC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E14E8B" w:rsidRPr="00C20284" w14:paraId="5B21F796" w14:textId="77777777" w:rsidTr="008A7452">
        <w:tc>
          <w:tcPr>
            <w:tcW w:w="3870" w:type="dxa"/>
            <w:hideMark/>
          </w:tcPr>
          <w:p w14:paraId="23FADEE2" w14:textId="77777777" w:rsidR="00E14E8B" w:rsidRPr="00C20284" w:rsidRDefault="00E14E8B" w:rsidP="00E14E8B">
            <w:pPr>
              <w:tabs>
                <w:tab w:val="clear" w:pos="227"/>
                <w:tab w:val="left" w:pos="180"/>
                <w:tab w:val="left" w:pos="342"/>
              </w:tabs>
              <w:ind w:left="162" w:right="-135" w:firstLine="87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 xml:space="preserve">   Arbor Acres (Taiwan) Co., Ltd. </w:t>
            </w:r>
            <w:r w:rsidRPr="00C20284">
              <w:rPr>
                <w:rFonts w:ascii="Angsana New" w:hAnsi="Angsana New"/>
                <w:sz w:val="24"/>
                <w:szCs w:val="24"/>
                <w:vertAlign w:val="superscript"/>
                <w:lang w:eastAsia="th-TH"/>
              </w:rPr>
              <w:t>(</w:t>
            </w:r>
            <w:r w:rsidRPr="009711B9">
              <w:rPr>
                <w:rFonts w:ascii="Angsana New" w:hAnsi="Angsana New"/>
                <w:sz w:val="24"/>
                <w:szCs w:val="24"/>
                <w:vertAlign w:val="superscript"/>
                <w:lang w:eastAsia="th-TH"/>
              </w:rPr>
              <w:t>1</w:t>
            </w:r>
            <w:r w:rsidRPr="00C20284">
              <w:rPr>
                <w:rFonts w:ascii="Angsana New" w:hAnsi="Angsana New"/>
                <w:sz w:val="24"/>
                <w:szCs w:val="24"/>
                <w:vertAlign w:val="superscript"/>
                <w:lang w:eastAsia="th-TH"/>
              </w:rPr>
              <w:t>)</w:t>
            </w:r>
          </w:p>
        </w:tc>
        <w:tc>
          <w:tcPr>
            <w:tcW w:w="265" w:type="dxa"/>
          </w:tcPr>
          <w:p w14:paraId="6A454968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  <w:hideMark/>
          </w:tcPr>
          <w:p w14:paraId="7F1E1BA8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เลี้ยงสัตว์</w:t>
            </w:r>
          </w:p>
        </w:tc>
        <w:tc>
          <w:tcPr>
            <w:tcW w:w="266" w:type="dxa"/>
          </w:tcPr>
          <w:p w14:paraId="4117E60E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hideMark/>
          </w:tcPr>
          <w:p w14:paraId="4CE181D3" w14:textId="77777777" w:rsidR="00E14E8B" w:rsidRPr="002A0CA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CA4">
              <w:rPr>
                <w:rFonts w:ascii="Angsana New" w:hAnsi="Angsana New" w:hint="cs"/>
                <w:sz w:val="24"/>
                <w:szCs w:val="24"/>
                <w:cs/>
              </w:rPr>
              <w:t>สาธารณรัฐจีน</w:t>
            </w:r>
          </w:p>
        </w:tc>
        <w:tc>
          <w:tcPr>
            <w:tcW w:w="251" w:type="dxa"/>
          </w:tcPr>
          <w:p w14:paraId="023E5439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2C31B6A5" w14:textId="5C39CA0B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19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50</w:t>
            </w:r>
          </w:p>
        </w:tc>
        <w:tc>
          <w:tcPr>
            <w:tcW w:w="270" w:type="dxa"/>
          </w:tcPr>
          <w:p w14:paraId="0A38AAAB" w14:textId="77777777" w:rsidR="00E14E8B" w:rsidRPr="00C20284" w:rsidRDefault="00E14E8B" w:rsidP="00E14E8B">
            <w:pPr>
              <w:tabs>
                <w:tab w:val="clear" w:pos="454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hideMark/>
          </w:tcPr>
          <w:p w14:paraId="3AF81A9E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19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50</w:t>
            </w:r>
          </w:p>
        </w:tc>
      </w:tr>
      <w:tr w:rsidR="00E14E8B" w:rsidRPr="00C20284" w14:paraId="35F5C5B9" w14:textId="77777777" w:rsidTr="008A7452">
        <w:tc>
          <w:tcPr>
            <w:tcW w:w="3870" w:type="dxa"/>
          </w:tcPr>
          <w:p w14:paraId="41242DAD" w14:textId="77777777" w:rsidR="00E14E8B" w:rsidRPr="00C20284" w:rsidRDefault="00E14E8B" w:rsidP="00E14E8B">
            <w:pPr>
              <w:tabs>
                <w:tab w:val="clear" w:pos="227"/>
                <w:tab w:val="left" w:pos="180"/>
                <w:tab w:val="left" w:pos="342"/>
              </w:tabs>
              <w:ind w:left="162" w:right="-135" w:firstLine="87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5" w:type="dxa"/>
          </w:tcPr>
          <w:p w14:paraId="23F92D2D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2946DD55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1EA5D262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5A84BE89" w14:textId="77777777" w:rsidR="00E14E8B" w:rsidRPr="002A0CA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A0CA4">
              <w:rPr>
                <w:rFonts w:ascii="Angsana New" w:hAnsi="Angsana New"/>
                <w:sz w:val="24"/>
                <w:szCs w:val="24"/>
              </w:rPr>
              <w:t>(</w:t>
            </w:r>
            <w:r w:rsidRPr="002A0CA4">
              <w:rPr>
                <w:rFonts w:ascii="Angsana New" w:hAnsi="Angsana New"/>
                <w:sz w:val="24"/>
                <w:szCs w:val="24"/>
                <w:cs/>
              </w:rPr>
              <w:t>ไต้หวัน</w:t>
            </w:r>
            <w:r w:rsidRPr="002A0CA4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318E6BCE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3FCA961A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59ED3C3C" w14:textId="77777777" w:rsidR="00E14E8B" w:rsidRPr="00C20284" w:rsidRDefault="00E14E8B" w:rsidP="00E14E8B">
            <w:pPr>
              <w:tabs>
                <w:tab w:val="clear" w:pos="454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7D2CAD00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E14E8B" w:rsidRPr="00C20284" w14:paraId="0BABD4A0" w14:textId="77777777" w:rsidTr="008A7452">
        <w:tc>
          <w:tcPr>
            <w:tcW w:w="3870" w:type="dxa"/>
            <w:vAlign w:val="bottom"/>
            <w:hideMark/>
          </w:tcPr>
          <w:p w14:paraId="30AF1343" w14:textId="77777777" w:rsidR="00E14E8B" w:rsidRPr="00C20284" w:rsidRDefault="00E14E8B" w:rsidP="00E14E8B">
            <w:pPr>
              <w:tabs>
                <w:tab w:val="left" w:pos="612"/>
              </w:tabs>
              <w:ind w:left="162" w:right="-198" w:firstLine="87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 xml:space="preserve">   Charoen Pokphand (Taiwan) Co., Ltd. </w:t>
            </w:r>
            <w:r w:rsidRPr="00C20284">
              <w:rPr>
                <w:rFonts w:ascii="Angsana New" w:hAnsi="Angsana New"/>
                <w:sz w:val="24"/>
                <w:szCs w:val="24"/>
                <w:vertAlign w:val="superscript"/>
                <w:lang w:eastAsia="th-TH"/>
              </w:rPr>
              <w:t>(</w:t>
            </w:r>
            <w:r w:rsidRPr="009711B9">
              <w:rPr>
                <w:rFonts w:ascii="Angsana New" w:hAnsi="Angsana New"/>
                <w:sz w:val="24"/>
                <w:szCs w:val="24"/>
                <w:vertAlign w:val="superscript"/>
                <w:lang w:eastAsia="th-TH"/>
              </w:rPr>
              <w:t>1</w:t>
            </w:r>
            <w:r w:rsidRPr="00C20284">
              <w:rPr>
                <w:rFonts w:ascii="Angsana New" w:hAnsi="Angsana New"/>
                <w:sz w:val="24"/>
                <w:szCs w:val="24"/>
                <w:vertAlign w:val="superscript"/>
                <w:lang w:eastAsia="th-TH"/>
              </w:rPr>
              <w:t>)</w:t>
            </w:r>
          </w:p>
        </w:tc>
        <w:tc>
          <w:tcPr>
            <w:tcW w:w="265" w:type="dxa"/>
          </w:tcPr>
          <w:p w14:paraId="4782CF00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  <w:hideMark/>
          </w:tcPr>
          <w:p w14:paraId="004C0ECB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ผู้นำเข้าและจัดจำหน่ายสินค้าประเภท</w:t>
            </w:r>
          </w:p>
        </w:tc>
        <w:tc>
          <w:tcPr>
            <w:tcW w:w="266" w:type="dxa"/>
          </w:tcPr>
          <w:p w14:paraId="00E0226B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hideMark/>
          </w:tcPr>
          <w:p w14:paraId="31951DD8" w14:textId="77777777" w:rsidR="00E14E8B" w:rsidRPr="002A0CA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CA4">
              <w:rPr>
                <w:rFonts w:ascii="Angsana New" w:hAnsi="Angsana New" w:hint="cs"/>
                <w:sz w:val="24"/>
                <w:szCs w:val="24"/>
                <w:cs/>
              </w:rPr>
              <w:t>สาธารณรัฐจีน</w:t>
            </w:r>
          </w:p>
        </w:tc>
        <w:tc>
          <w:tcPr>
            <w:tcW w:w="251" w:type="dxa"/>
          </w:tcPr>
          <w:p w14:paraId="40A6A772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84" w:type="dxa"/>
          </w:tcPr>
          <w:p w14:paraId="54729382" w14:textId="3008FD43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35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10</w:t>
            </w:r>
          </w:p>
        </w:tc>
        <w:tc>
          <w:tcPr>
            <w:tcW w:w="270" w:type="dxa"/>
          </w:tcPr>
          <w:p w14:paraId="4A91CCED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hideMark/>
          </w:tcPr>
          <w:p w14:paraId="566F6CC0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35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10</w:t>
            </w:r>
          </w:p>
        </w:tc>
      </w:tr>
      <w:tr w:rsidR="00E14E8B" w:rsidRPr="00C20284" w14:paraId="5C915B33" w14:textId="77777777" w:rsidTr="008A7452">
        <w:tc>
          <w:tcPr>
            <w:tcW w:w="3870" w:type="dxa"/>
            <w:vAlign w:val="bottom"/>
            <w:hideMark/>
          </w:tcPr>
          <w:p w14:paraId="5A08AD8E" w14:textId="77777777" w:rsidR="00E14E8B" w:rsidRPr="00C20284" w:rsidRDefault="00E14E8B" w:rsidP="00E14E8B">
            <w:pPr>
              <w:tabs>
                <w:tab w:val="clear" w:pos="680"/>
                <w:tab w:val="left" w:pos="702"/>
              </w:tabs>
              <w:ind w:left="522" w:firstLine="87"/>
              <w:rPr>
                <w:rFonts w:ascii="Angsana New" w:eastAsia="SimSun" w:hAnsi="Angsana New"/>
                <w:color w:val="000000"/>
                <w:sz w:val="24"/>
                <w:szCs w:val="24"/>
                <w:lang w:eastAsia="zh-CN"/>
              </w:rPr>
            </w:pP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 xml:space="preserve">    </w:t>
            </w:r>
          </w:p>
        </w:tc>
        <w:tc>
          <w:tcPr>
            <w:tcW w:w="265" w:type="dxa"/>
          </w:tcPr>
          <w:p w14:paraId="19F6F99A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  <w:hideMark/>
          </w:tcPr>
          <w:p w14:paraId="32D25AB1" w14:textId="77777777" w:rsidR="00E14E8B" w:rsidRPr="00C20284" w:rsidRDefault="00E14E8B" w:rsidP="00E14E8B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C20284">
              <w:rPr>
                <w:rFonts w:ascii="Angsana New" w:hAnsi="Angsana New"/>
                <w:sz w:val="24"/>
                <w:szCs w:val="24"/>
                <w:cs/>
              </w:rPr>
              <w:t>อาหารเสริมและวัคซีนสำหรับสัตว์</w:t>
            </w:r>
          </w:p>
        </w:tc>
        <w:tc>
          <w:tcPr>
            <w:tcW w:w="266" w:type="dxa"/>
          </w:tcPr>
          <w:p w14:paraId="4AEE18A9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2B34D580" w14:textId="77777777" w:rsidR="00E14E8B" w:rsidRPr="002A0CA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CA4">
              <w:rPr>
                <w:rFonts w:ascii="Angsana New" w:hAnsi="Angsana New"/>
                <w:sz w:val="24"/>
                <w:szCs w:val="24"/>
              </w:rPr>
              <w:t>(</w:t>
            </w:r>
            <w:r w:rsidRPr="002A0CA4">
              <w:rPr>
                <w:rFonts w:ascii="Angsana New" w:hAnsi="Angsana New"/>
                <w:sz w:val="24"/>
                <w:szCs w:val="24"/>
                <w:cs/>
              </w:rPr>
              <w:t>ไต้หวัน</w:t>
            </w:r>
            <w:r w:rsidRPr="002A0CA4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24EF5BA1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84" w:type="dxa"/>
          </w:tcPr>
          <w:p w14:paraId="0D9AF7F3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0D26CB32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244DED32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E14E8B" w:rsidRPr="00C20284" w14:paraId="110ED45A" w14:textId="77777777" w:rsidTr="008A7452">
        <w:tc>
          <w:tcPr>
            <w:tcW w:w="3870" w:type="dxa"/>
            <w:hideMark/>
          </w:tcPr>
          <w:p w14:paraId="4F648AAB" w14:textId="77777777" w:rsidR="00E14E8B" w:rsidRPr="00C20284" w:rsidRDefault="00E14E8B" w:rsidP="00E14E8B">
            <w:pPr>
              <w:tabs>
                <w:tab w:val="left" w:pos="162"/>
              </w:tabs>
              <w:ind w:left="162" w:right="-198" w:firstLine="87"/>
              <w:jc w:val="thaiDistribute"/>
              <w:rPr>
                <w:rFonts w:ascii="Angsana New" w:hAnsi="Angsana New"/>
                <w:sz w:val="24"/>
                <w:szCs w:val="24"/>
                <w:vertAlign w:val="superscript"/>
                <w:lang w:eastAsia="th-TH"/>
              </w:rPr>
            </w:pP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 xml:space="preserve">   Chia Tai Lianyungang Co.,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 xml:space="preserve">Ltd. </w:t>
            </w:r>
            <w:r w:rsidRPr="00C20284">
              <w:rPr>
                <w:rFonts w:ascii="Angsana New" w:hAnsi="Angsana New"/>
                <w:sz w:val="24"/>
                <w:szCs w:val="24"/>
                <w:vertAlign w:val="superscript"/>
                <w:lang w:eastAsia="th-TH"/>
              </w:rPr>
              <w:t>(</w:t>
            </w:r>
            <w:r w:rsidRPr="009711B9">
              <w:rPr>
                <w:rFonts w:ascii="Angsana New" w:hAnsi="Angsana New"/>
                <w:sz w:val="24"/>
                <w:szCs w:val="24"/>
                <w:vertAlign w:val="superscript"/>
                <w:lang w:eastAsia="th-TH"/>
              </w:rPr>
              <w:t>1</w:t>
            </w:r>
            <w:r w:rsidRPr="00C20284">
              <w:rPr>
                <w:rFonts w:ascii="Angsana New" w:hAnsi="Angsana New"/>
                <w:sz w:val="24"/>
                <w:szCs w:val="24"/>
                <w:vertAlign w:val="superscript"/>
                <w:lang w:eastAsia="th-TH"/>
              </w:rPr>
              <w:t>)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</w:t>
            </w:r>
          </w:p>
        </w:tc>
        <w:tc>
          <w:tcPr>
            <w:tcW w:w="265" w:type="dxa"/>
          </w:tcPr>
          <w:p w14:paraId="5F28A579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  <w:hideMark/>
          </w:tcPr>
          <w:p w14:paraId="35610D9E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67542722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hideMark/>
          </w:tcPr>
          <w:p w14:paraId="226E4129" w14:textId="77777777" w:rsidR="00E14E8B" w:rsidRPr="002A0CA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เขตบริหารพิเศษ</w:t>
            </w:r>
          </w:p>
        </w:tc>
        <w:tc>
          <w:tcPr>
            <w:tcW w:w="251" w:type="dxa"/>
          </w:tcPr>
          <w:p w14:paraId="7AC67465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2A6C30DE" w14:textId="63E8B114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39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270" w:type="dxa"/>
          </w:tcPr>
          <w:p w14:paraId="139B76F7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hideMark/>
          </w:tcPr>
          <w:p w14:paraId="4E2F8BB1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39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00</w:t>
            </w:r>
          </w:p>
        </w:tc>
      </w:tr>
      <w:tr w:rsidR="00E14E8B" w:rsidRPr="00C20284" w14:paraId="3570C35A" w14:textId="77777777" w:rsidTr="008A7452">
        <w:tc>
          <w:tcPr>
            <w:tcW w:w="3870" w:type="dxa"/>
            <w:vAlign w:val="bottom"/>
          </w:tcPr>
          <w:p w14:paraId="00F54C61" w14:textId="77777777" w:rsidR="00E14E8B" w:rsidRPr="00C20284" w:rsidRDefault="00E14E8B" w:rsidP="00E14E8B">
            <w:pPr>
              <w:tabs>
                <w:tab w:val="clear" w:pos="680"/>
                <w:tab w:val="left" w:pos="702"/>
              </w:tabs>
              <w:ind w:left="162" w:right="-198" w:firstLine="87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5" w:type="dxa"/>
          </w:tcPr>
          <w:p w14:paraId="5D7FC3E2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098A9A1C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2546DD6B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2AA92305" w14:textId="77777777" w:rsidR="00E14E8B" w:rsidRPr="002A0CA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ฮ่องกง</w:t>
            </w:r>
          </w:p>
        </w:tc>
        <w:tc>
          <w:tcPr>
            <w:tcW w:w="251" w:type="dxa"/>
          </w:tcPr>
          <w:p w14:paraId="35B145CB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84" w:type="dxa"/>
          </w:tcPr>
          <w:p w14:paraId="6CCF4174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660EEEA2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65E5A17A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E14E8B" w:rsidRPr="00C20284" w14:paraId="6267D582" w14:textId="77777777" w:rsidTr="008A7452">
        <w:tc>
          <w:tcPr>
            <w:tcW w:w="3870" w:type="dxa"/>
            <w:vAlign w:val="bottom"/>
            <w:hideMark/>
          </w:tcPr>
          <w:p w14:paraId="42031B1A" w14:textId="77777777" w:rsidR="00E14E8B" w:rsidRPr="00C20284" w:rsidRDefault="00E14E8B" w:rsidP="00E14E8B">
            <w:pPr>
              <w:tabs>
                <w:tab w:val="clear" w:pos="680"/>
                <w:tab w:val="left" w:pos="702"/>
              </w:tabs>
              <w:ind w:left="162" w:right="-198" w:firstLine="87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) 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 xml:space="preserve">  Plenty Type Limited </w:t>
            </w:r>
            <w:r w:rsidRPr="00C20284">
              <w:rPr>
                <w:rFonts w:ascii="Angsana New" w:hAnsi="Angsana New"/>
                <w:sz w:val="24"/>
                <w:szCs w:val="24"/>
                <w:vertAlign w:val="superscript"/>
                <w:lang w:eastAsia="th-TH"/>
              </w:rPr>
              <w:t>(</w:t>
            </w:r>
            <w:r w:rsidRPr="009711B9">
              <w:rPr>
                <w:rFonts w:ascii="Angsana New" w:hAnsi="Angsana New"/>
                <w:sz w:val="24"/>
                <w:szCs w:val="24"/>
                <w:vertAlign w:val="superscript"/>
                <w:lang w:eastAsia="th-TH"/>
              </w:rPr>
              <w:t>1</w:t>
            </w:r>
            <w:r w:rsidRPr="00C20284">
              <w:rPr>
                <w:rFonts w:ascii="Angsana New" w:hAnsi="Angsana New"/>
                <w:sz w:val="24"/>
                <w:szCs w:val="24"/>
                <w:vertAlign w:val="superscript"/>
                <w:lang w:eastAsia="th-TH"/>
              </w:rPr>
              <w:t>)</w:t>
            </w:r>
          </w:p>
        </w:tc>
        <w:tc>
          <w:tcPr>
            <w:tcW w:w="265" w:type="dxa"/>
          </w:tcPr>
          <w:p w14:paraId="0C339242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  <w:hideMark/>
          </w:tcPr>
          <w:p w14:paraId="317EB157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64661565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hideMark/>
          </w:tcPr>
          <w:p w14:paraId="3B4FA5C6" w14:textId="77777777" w:rsidR="00E14E8B" w:rsidRPr="002A0CA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CA4">
              <w:rPr>
                <w:rFonts w:ascii="Angsana New" w:hAnsi="Angsana New"/>
                <w:sz w:val="24"/>
                <w:szCs w:val="24"/>
                <w:cs/>
              </w:rPr>
              <w:t>เคย์แมน</w:t>
            </w:r>
          </w:p>
        </w:tc>
        <w:tc>
          <w:tcPr>
            <w:tcW w:w="251" w:type="dxa"/>
          </w:tcPr>
          <w:p w14:paraId="79976DD9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84" w:type="dxa"/>
          </w:tcPr>
          <w:p w14:paraId="415E24A1" w14:textId="70DE3FE1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39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270" w:type="dxa"/>
          </w:tcPr>
          <w:p w14:paraId="53B005A2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hideMark/>
          </w:tcPr>
          <w:p w14:paraId="22D50D31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39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00</w:t>
            </w:r>
          </w:p>
        </w:tc>
      </w:tr>
      <w:tr w:rsidR="00E14E8B" w:rsidRPr="00C20284" w14:paraId="3BCC285F" w14:textId="77777777" w:rsidTr="008A7452">
        <w:tc>
          <w:tcPr>
            <w:tcW w:w="3870" w:type="dxa"/>
            <w:vAlign w:val="bottom"/>
          </w:tcPr>
          <w:p w14:paraId="4476CBB8" w14:textId="77777777" w:rsidR="00E14E8B" w:rsidRPr="00C20284" w:rsidRDefault="00E14E8B" w:rsidP="00E14E8B">
            <w:pPr>
              <w:tabs>
                <w:tab w:val="left" w:pos="612"/>
              </w:tabs>
              <w:ind w:left="162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5" w:type="dxa"/>
          </w:tcPr>
          <w:p w14:paraId="1C72367A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64A0979F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7FE59C87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hideMark/>
          </w:tcPr>
          <w:p w14:paraId="26B2EB38" w14:textId="77777777" w:rsidR="00E14E8B" w:rsidRPr="002A0CA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CA4">
              <w:rPr>
                <w:rFonts w:ascii="Angsana New" w:hAnsi="Angsana New"/>
                <w:sz w:val="24"/>
                <w:szCs w:val="24"/>
                <w:cs/>
              </w:rPr>
              <w:t>ไอส์แลนด์</w:t>
            </w:r>
          </w:p>
        </w:tc>
        <w:tc>
          <w:tcPr>
            <w:tcW w:w="251" w:type="dxa"/>
          </w:tcPr>
          <w:p w14:paraId="38F686B4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84" w:type="dxa"/>
          </w:tcPr>
          <w:p w14:paraId="649A8C8B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180E9294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021A08B1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E14E8B" w:rsidRPr="00C20284" w14:paraId="2604474A" w14:textId="77777777" w:rsidTr="008A7452">
        <w:tc>
          <w:tcPr>
            <w:tcW w:w="3870" w:type="dxa"/>
            <w:vAlign w:val="bottom"/>
          </w:tcPr>
          <w:p w14:paraId="22359597" w14:textId="77777777" w:rsidR="00E14E8B" w:rsidRPr="00C20284" w:rsidRDefault="00E14E8B" w:rsidP="00E14E8B">
            <w:pPr>
              <w:tabs>
                <w:tab w:val="left" w:pos="612"/>
              </w:tabs>
              <w:ind w:left="162" w:right="-198" w:firstLine="87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 xml:space="preserve">)   Rui Fu Foods Co., Ltd. </w:t>
            </w:r>
            <w:r w:rsidRPr="00C20284">
              <w:rPr>
                <w:rFonts w:ascii="Angsana New" w:hAnsi="Angsana New"/>
                <w:sz w:val="24"/>
                <w:szCs w:val="24"/>
                <w:vertAlign w:val="superscript"/>
                <w:lang w:eastAsia="th-TH"/>
              </w:rPr>
              <w:t>(</w:t>
            </w:r>
            <w:r w:rsidRPr="009711B9">
              <w:rPr>
                <w:rFonts w:ascii="Angsana New" w:hAnsi="Angsana New"/>
                <w:sz w:val="24"/>
                <w:szCs w:val="24"/>
                <w:vertAlign w:val="superscript"/>
                <w:lang w:eastAsia="th-TH"/>
              </w:rPr>
              <w:t>1</w:t>
            </w:r>
            <w:r w:rsidRPr="00C20284">
              <w:rPr>
                <w:rFonts w:ascii="Angsana New" w:hAnsi="Angsana New"/>
                <w:sz w:val="24"/>
                <w:szCs w:val="24"/>
                <w:vertAlign w:val="superscript"/>
                <w:lang w:eastAsia="th-TH"/>
              </w:rPr>
              <w:t>)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</w:t>
            </w:r>
          </w:p>
        </w:tc>
        <w:tc>
          <w:tcPr>
            <w:tcW w:w="265" w:type="dxa"/>
          </w:tcPr>
          <w:p w14:paraId="7CB87A7F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4C4066A0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ธุรกิจไก่ไข่</w:t>
            </w:r>
          </w:p>
        </w:tc>
        <w:tc>
          <w:tcPr>
            <w:tcW w:w="266" w:type="dxa"/>
          </w:tcPr>
          <w:p w14:paraId="5DADF824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6156C1E" w14:textId="77777777" w:rsidR="00E14E8B" w:rsidRPr="002A0CA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A0CA4">
              <w:rPr>
                <w:rFonts w:ascii="Angsana New" w:hAnsi="Angsana New" w:hint="cs"/>
                <w:sz w:val="24"/>
                <w:szCs w:val="24"/>
                <w:cs/>
              </w:rPr>
              <w:t>สาธารณรัฐจีน</w:t>
            </w:r>
          </w:p>
        </w:tc>
        <w:tc>
          <w:tcPr>
            <w:tcW w:w="251" w:type="dxa"/>
          </w:tcPr>
          <w:p w14:paraId="2EE1C272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84" w:type="dxa"/>
          </w:tcPr>
          <w:p w14:paraId="25ED5985" w14:textId="19457EFF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19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89</w:t>
            </w:r>
          </w:p>
        </w:tc>
        <w:tc>
          <w:tcPr>
            <w:tcW w:w="270" w:type="dxa"/>
          </w:tcPr>
          <w:p w14:paraId="1D900F72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3AAD50DF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19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89</w:t>
            </w:r>
          </w:p>
        </w:tc>
      </w:tr>
      <w:tr w:rsidR="00E14E8B" w:rsidRPr="00C20284" w14:paraId="0C2BD84C" w14:textId="77777777" w:rsidTr="008A7452">
        <w:tc>
          <w:tcPr>
            <w:tcW w:w="3870" w:type="dxa"/>
            <w:vAlign w:val="bottom"/>
          </w:tcPr>
          <w:p w14:paraId="0D2FB847" w14:textId="77777777" w:rsidR="00E14E8B" w:rsidRPr="00C20284" w:rsidRDefault="00E14E8B" w:rsidP="00E14E8B">
            <w:pPr>
              <w:tabs>
                <w:tab w:val="left" w:pos="612"/>
              </w:tabs>
              <w:ind w:left="162" w:right="-198" w:firstLine="87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5" w:type="dxa"/>
          </w:tcPr>
          <w:p w14:paraId="7ABD3FD3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49467F28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308904F6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13902CA2" w14:textId="77777777" w:rsidR="00E14E8B" w:rsidRPr="002A0CA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A0CA4">
              <w:rPr>
                <w:rFonts w:ascii="Angsana New" w:hAnsi="Angsana New"/>
                <w:sz w:val="24"/>
                <w:szCs w:val="24"/>
              </w:rPr>
              <w:t>(</w:t>
            </w:r>
            <w:r w:rsidRPr="002A0CA4">
              <w:rPr>
                <w:rFonts w:ascii="Angsana New" w:hAnsi="Angsana New"/>
                <w:sz w:val="24"/>
                <w:szCs w:val="24"/>
                <w:cs/>
              </w:rPr>
              <w:t>ไต้หวัน</w:t>
            </w:r>
            <w:r w:rsidRPr="002A0CA4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1D0CFF79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84" w:type="dxa"/>
          </w:tcPr>
          <w:p w14:paraId="16B1766A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31186F7D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1179E3FB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E14E8B" w:rsidRPr="00C20284" w14:paraId="42FCC984" w14:textId="77777777" w:rsidTr="008A7452">
        <w:tc>
          <w:tcPr>
            <w:tcW w:w="3870" w:type="dxa"/>
            <w:vAlign w:val="bottom"/>
          </w:tcPr>
          <w:p w14:paraId="0915935C" w14:textId="77777777" w:rsidR="00E14E8B" w:rsidRPr="00C20284" w:rsidRDefault="00E14E8B" w:rsidP="00E14E8B">
            <w:pPr>
              <w:tabs>
                <w:tab w:val="left" w:pos="612"/>
              </w:tabs>
              <w:ind w:left="162" w:right="-198" w:firstLine="87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) 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 xml:space="preserve">  Rui Mu Foods Co., Ltd. </w:t>
            </w:r>
            <w:r w:rsidRPr="00C20284">
              <w:rPr>
                <w:rFonts w:ascii="Angsana New" w:hAnsi="Angsana New"/>
                <w:sz w:val="24"/>
                <w:szCs w:val="24"/>
                <w:vertAlign w:val="superscript"/>
                <w:lang w:eastAsia="th-TH"/>
              </w:rPr>
              <w:t>(</w:t>
            </w:r>
            <w:r w:rsidRPr="009711B9">
              <w:rPr>
                <w:rFonts w:ascii="Angsana New" w:hAnsi="Angsana New"/>
                <w:sz w:val="24"/>
                <w:szCs w:val="24"/>
                <w:vertAlign w:val="superscript"/>
                <w:lang w:eastAsia="th-TH"/>
              </w:rPr>
              <w:t>1</w:t>
            </w:r>
            <w:r w:rsidRPr="00C20284">
              <w:rPr>
                <w:rFonts w:ascii="Angsana New" w:hAnsi="Angsana New"/>
                <w:sz w:val="24"/>
                <w:szCs w:val="24"/>
                <w:vertAlign w:val="superscript"/>
                <w:lang w:eastAsia="th-TH"/>
              </w:rPr>
              <w:t>)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</w:t>
            </w:r>
          </w:p>
        </w:tc>
        <w:tc>
          <w:tcPr>
            <w:tcW w:w="265" w:type="dxa"/>
          </w:tcPr>
          <w:p w14:paraId="1BC2E94C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1F7CB6EB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ธุรกิจไก่ไข่</w:t>
            </w:r>
          </w:p>
        </w:tc>
        <w:tc>
          <w:tcPr>
            <w:tcW w:w="266" w:type="dxa"/>
          </w:tcPr>
          <w:p w14:paraId="0E821297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2F0FEDB1" w14:textId="77777777" w:rsidR="00E14E8B" w:rsidRPr="002A0CA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A0CA4">
              <w:rPr>
                <w:rFonts w:ascii="Angsana New" w:hAnsi="Angsana New" w:hint="cs"/>
                <w:sz w:val="24"/>
                <w:szCs w:val="24"/>
                <w:cs/>
              </w:rPr>
              <w:t>สาธารณรัฐจีน</w:t>
            </w:r>
          </w:p>
        </w:tc>
        <w:tc>
          <w:tcPr>
            <w:tcW w:w="251" w:type="dxa"/>
          </w:tcPr>
          <w:p w14:paraId="111E7A0B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84" w:type="dxa"/>
          </w:tcPr>
          <w:p w14:paraId="593CAA32" w14:textId="1A25B19D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cs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26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52</w:t>
            </w:r>
          </w:p>
        </w:tc>
        <w:tc>
          <w:tcPr>
            <w:tcW w:w="270" w:type="dxa"/>
          </w:tcPr>
          <w:p w14:paraId="075A34D5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2AA97BBD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cs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26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52</w:t>
            </w:r>
          </w:p>
        </w:tc>
      </w:tr>
      <w:tr w:rsidR="00E14E8B" w:rsidRPr="00C20284" w14:paraId="34B4CDF1" w14:textId="77777777" w:rsidTr="008A7452">
        <w:tc>
          <w:tcPr>
            <w:tcW w:w="3870" w:type="dxa"/>
            <w:vAlign w:val="bottom"/>
          </w:tcPr>
          <w:p w14:paraId="76CBAE35" w14:textId="77777777" w:rsidR="00E14E8B" w:rsidRPr="00C20284" w:rsidRDefault="00E14E8B" w:rsidP="00E14E8B">
            <w:pPr>
              <w:tabs>
                <w:tab w:val="left" w:pos="612"/>
              </w:tabs>
              <w:ind w:left="162" w:right="-198" w:firstLine="87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5" w:type="dxa"/>
          </w:tcPr>
          <w:p w14:paraId="7EE71E9C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038E5484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064CF997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520FBAB8" w14:textId="77777777" w:rsidR="00E14E8B" w:rsidRPr="002A0CA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A0CA4">
              <w:rPr>
                <w:rFonts w:ascii="Angsana New" w:hAnsi="Angsana New"/>
                <w:sz w:val="24"/>
                <w:szCs w:val="24"/>
              </w:rPr>
              <w:t>(</w:t>
            </w:r>
            <w:r w:rsidRPr="002A0CA4">
              <w:rPr>
                <w:rFonts w:ascii="Angsana New" w:hAnsi="Angsana New"/>
                <w:sz w:val="24"/>
                <w:szCs w:val="24"/>
                <w:cs/>
              </w:rPr>
              <w:t>ไต้หวัน</w:t>
            </w:r>
            <w:r w:rsidRPr="002A0CA4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407B0CC5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84" w:type="dxa"/>
          </w:tcPr>
          <w:p w14:paraId="4BA5B8EF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2FB47AB9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39D4D324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E14E8B" w:rsidRPr="00C20284" w14:paraId="34B8B776" w14:textId="77777777" w:rsidTr="008A7452">
        <w:tc>
          <w:tcPr>
            <w:tcW w:w="3870" w:type="dxa"/>
            <w:vAlign w:val="bottom"/>
          </w:tcPr>
          <w:p w14:paraId="174D636E" w14:textId="77777777" w:rsidR="00E14E8B" w:rsidRPr="00C20284" w:rsidRDefault="00E14E8B" w:rsidP="00E14E8B">
            <w:pPr>
              <w:tabs>
                <w:tab w:val="left" w:pos="612"/>
              </w:tabs>
              <w:ind w:left="162" w:right="-198" w:firstLine="87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) 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 xml:space="preserve">  Sheng Da Foods Co., Ltd. 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  <w:vertAlign w:val="superscript"/>
              </w:rPr>
              <w:t>(</w:t>
            </w:r>
            <w:r w:rsidRPr="009711B9">
              <w:rPr>
                <w:rFonts w:ascii="Angsana New" w:hAnsi="Angsana New"/>
                <w:color w:val="000000"/>
                <w:sz w:val="24"/>
                <w:szCs w:val="24"/>
                <w:vertAlign w:val="superscript"/>
              </w:rPr>
              <w:t>1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65" w:type="dxa"/>
          </w:tcPr>
          <w:p w14:paraId="0EEC3460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16A2104F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ธุรกิจไก่ไข่</w:t>
            </w:r>
          </w:p>
        </w:tc>
        <w:tc>
          <w:tcPr>
            <w:tcW w:w="266" w:type="dxa"/>
          </w:tcPr>
          <w:p w14:paraId="62585A79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293C180" w14:textId="77777777" w:rsidR="00E14E8B" w:rsidRPr="002A0CA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A0CA4">
              <w:rPr>
                <w:rFonts w:ascii="Angsana New" w:hAnsi="Angsana New" w:hint="cs"/>
                <w:sz w:val="24"/>
                <w:szCs w:val="24"/>
                <w:cs/>
              </w:rPr>
              <w:t>สาธารณรัฐจีน</w:t>
            </w:r>
          </w:p>
        </w:tc>
        <w:tc>
          <w:tcPr>
            <w:tcW w:w="251" w:type="dxa"/>
          </w:tcPr>
          <w:p w14:paraId="29733AC5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84" w:type="dxa"/>
          </w:tcPr>
          <w:p w14:paraId="44A2675D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cs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1</w:t>
            </w:r>
            <w:r>
              <w:rPr>
                <w:rFonts w:ascii="Angsana New" w:hAnsi="Angsana New"/>
                <w:sz w:val="24"/>
                <w:szCs w:val="24"/>
                <w:lang w:eastAsia="th-TH"/>
              </w:rPr>
              <w:t>4.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92</w:t>
            </w:r>
          </w:p>
        </w:tc>
        <w:tc>
          <w:tcPr>
            <w:tcW w:w="270" w:type="dxa"/>
          </w:tcPr>
          <w:p w14:paraId="256445C9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12D5F22F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cs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11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93</w:t>
            </w:r>
          </w:p>
        </w:tc>
      </w:tr>
      <w:tr w:rsidR="00E14E8B" w:rsidRPr="00C20284" w14:paraId="0A46DDC9" w14:textId="77777777" w:rsidTr="008A7452">
        <w:tc>
          <w:tcPr>
            <w:tcW w:w="3870" w:type="dxa"/>
            <w:vAlign w:val="bottom"/>
          </w:tcPr>
          <w:p w14:paraId="2D630129" w14:textId="77777777" w:rsidR="00E14E8B" w:rsidRPr="00C20284" w:rsidRDefault="00E14E8B" w:rsidP="00E14E8B">
            <w:pPr>
              <w:tabs>
                <w:tab w:val="left" w:pos="612"/>
              </w:tabs>
              <w:ind w:left="162" w:right="-198" w:firstLine="87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5" w:type="dxa"/>
          </w:tcPr>
          <w:p w14:paraId="4A304CD3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3A0006B5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2E0E0F3E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6C6B8DEB" w14:textId="77777777" w:rsidR="00E14E8B" w:rsidRPr="002A0CA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A0CA4">
              <w:rPr>
                <w:rFonts w:ascii="Angsana New" w:hAnsi="Angsana New"/>
                <w:sz w:val="24"/>
                <w:szCs w:val="24"/>
              </w:rPr>
              <w:t>(</w:t>
            </w:r>
            <w:r w:rsidRPr="002A0CA4">
              <w:rPr>
                <w:rFonts w:ascii="Angsana New" w:hAnsi="Angsana New"/>
                <w:sz w:val="24"/>
                <w:szCs w:val="24"/>
                <w:cs/>
              </w:rPr>
              <w:t>ไต้หวัน</w:t>
            </w:r>
            <w:r w:rsidRPr="002A0CA4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75306CC0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84" w:type="dxa"/>
          </w:tcPr>
          <w:p w14:paraId="5DC8EFAB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009F5EF2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7D0A2BFF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E14E8B" w:rsidRPr="00C20284" w14:paraId="58F23E41" w14:textId="77777777" w:rsidTr="008A7452">
        <w:tc>
          <w:tcPr>
            <w:tcW w:w="3870" w:type="dxa"/>
            <w:hideMark/>
          </w:tcPr>
          <w:p w14:paraId="5BB728AE" w14:textId="7AEAFD2C" w:rsidR="00E14E8B" w:rsidRPr="00C20284" w:rsidRDefault="00E14E8B" w:rsidP="00E14E8B">
            <w:pPr>
              <w:tabs>
                <w:tab w:val="left" w:pos="162"/>
              </w:tabs>
              <w:ind w:right="-135" w:hanging="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 xml:space="preserve">   Charoen Pokphand Foods (Malaysia)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Sdn. Bhd.</w:t>
            </w:r>
          </w:p>
        </w:tc>
        <w:tc>
          <w:tcPr>
            <w:tcW w:w="265" w:type="dxa"/>
          </w:tcPr>
          <w:p w14:paraId="1CA0920D" w14:textId="77777777" w:rsidR="00E14E8B" w:rsidRPr="00C20284" w:rsidRDefault="00E14E8B" w:rsidP="00E14E8B">
            <w:pPr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2705" w:type="dxa"/>
            <w:hideMark/>
          </w:tcPr>
          <w:p w14:paraId="570FB358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กิจการลงทุนในธุรกิจสัตว์น้ำครบวงจร</w:t>
            </w:r>
          </w:p>
        </w:tc>
        <w:tc>
          <w:tcPr>
            <w:tcW w:w="266" w:type="dxa"/>
          </w:tcPr>
          <w:p w14:paraId="106020C5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hideMark/>
          </w:tcPr>
          <w:p w14:paraId="52D5EB53" w14:textId="77777777" w:rsidR="00E14E8B" w:rsidRPr="002A0CA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CA4">
              <w:rPr>
                <w:rFonts w:ascii="Angsana New" w:hAnsi="Angsana New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251" w:type="dxa"/>
          </w:tcPr>
          <w:p w14:paraId="73B1AD1C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024B02D6" w14:textId="0D0F0943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</w:p>
        </w:tc>
        <w:tc>
          <w:tcPr>
            <w:tcW w:w="270" w:type="dxa"/>
          </w:tcPr>
          <w:p w14:paraId="12B8825E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hideMark/>
          </w:tcPr>
          <w:p w14:paraId="4B6E1396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</w:p>
        </w:tc>
      </w:tr>
      <w:tr w:rsidR="00E14E8B" w:rsidRPr="00C20284" w14:paraId="2AE048D5" w14:textId="77777777" w:rsidTr="008A7452">
        <w:tc>
          <w:tcPr>
            <w:tcW w:w="3870" w:type="dxa"/>
            <w:hideMark/>
          </w:tcPr>
          <w:p w14:paraId="604B1881" w14:textId="38AC4A64" w:rsidR="00E14E8B" w:rsidRPr="00C20284" w:rsidRDefault="00E14E8B" w:rsidP="00E14E8B">
            <w:pPr>
              <w:tabs>
                <w:tab w:val="left" w:pos="162"/>
                <w:tab w:val="left" w:pos="279"/>
              </w:tabs>
              <w:ind w:right="-135" w:firstLine="247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5" w:type="dxa"/>
          </w:tcPr>
          <w:p w14:paraId="3BF80559" w14:textId="77777777" w:rsidR="00E14E8B" w:rsidRPr="00C20284" w:rsidRDefault="00E14E8B" w:rsidP="00E14E8B">
            <w:pPr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2705" w:type="dxa"/>
            <w:hideMark/>
          </w:tcPr>
          <w:p w14:paraId="34F2042B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  และธุรกิจสุกร</w:t>
            </w:r>
          </w:p>
        </w:tc>
        <w:tc>
          <w:tcPr>
            <w:tcW w:w="266" w:type="dxa"/>
          </w:tcPr>
          <w:p w14:paraId="4396C17C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989800D" w14:textId="77777777" w:rsidR="00E14E8B" w:rsidRPr="002A0CA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</w:tcPr>
          <w:p w14:paraId="7B022991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1D019E62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225CF12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5F85CB97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14E8B" w:rsidRPr="00C20284" w14:paraId="70E93CE5" w14:textId="77777777" w:rsidTr="008A7452">
        <w:tc>
          <w:tcPr>
            <w:tcW w:w="3870" w:type="dxa"/>
            <w:hideMark/>
          </w:tcPr>
          <w:p w14:paraId="7956D935" w14:textId="77777777" w:rsidR="00E14E8B" w:rsidRPr="00C20284" w:rsidRDefault="00E14E8B" w:rsidP="00E14E8B">
            <w:pPr>
              <w:tabs>
                <w:tab w:val="left" w:pos="162"/>
              </w:tabs>
              <w:ind w:left="162" w:right="-135" w:firstLine="87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 xml:space="preserve">   Asia Aquaculture (M) Sdn. Bhd. </w:t>
            </w:r>
          </w:p>
        </w:tc>
        <w:tc>
          <w:tcPr>
            <w:tcW w:w="265" w:type="dxa"/>
          </w:tcPr>
          <w:p w14:paraId="13D7D18C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  <w:hideMark/>
          </w:tcPr>
          <w:p w14:paraId="598EB51C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เพาะเลี้ยงกุ้งและแปรรูปกุ้ง</w:t>
            </w:r>
          </w:p>
        </w:tc>
        <w:tc>
          <w:tcPr>
            <w:tcW w:w="266" w:type="dxa"/>
          </w:tcPr>
          <w:p w14:paraId="52C6D76D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hideMark/>
          </w:tcPr>
          <w:p w14:paraId="31434BC9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CA4">
              <w:rPr>
                <w:rFonts w:ascii="Angsana New" w:hAnsi="Angsana New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251" w:type="dxa"/>
          </w:tcPr>
          <w:p w14:paraId="7DBF3A07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2C2220D8" w14:textId="14E2FFAC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</w:p>
        </w:tc>
        <w:tc>
          <w:tcPr>
            <w:tcW w:w="270" w:type="dxa"/>
          </w:tcPr>
          <w:p w14:paraId="3452D383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hideMark/>
          </w:tcPr>
          <w:p w14:paraId="688928A5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</w:p>
        </w:tc>
      </w:tr>
      <w:tr w:rsidR="00E14E8B" w:rsidRPr="00C20284" w14:paraId="17063496" w14:textId="77777777" w:rsidTr="008A7452">
        <w:tc>
          <w:tcPr>
            <w:tcW w:w="3870" w:type="dxa"/>
            <w:hideMark/>
          </w:tcPr>
          <w:p w14:paraId="3ED2202B" w14:textId="77777777" w:rsidR="00E14E8B" w:rsidRPr="00C20284" w:rsidRDefault="00E14E8B" w:rsidP="00E14E8B">
            <w:pPr>
              <w:tabs>
                <w:tab w:val="left" w:pos="162"/>
              </w:tabs>
              <w:ind w:left="162" w:right="-135" w:firstLine="87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 xml:space="preserve">)   Makin Jernih Sdn. Bhd. </w:t>
            </w:r>
          </w:p>
        </w:tc>
        <w:tc>
          <w:tcPr>
            <w:tcW w:w="265" w:type="dxa"/>
          </w:tcPr>
          <w:p w14:paraId="1E28D895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  <w:hideMark/>
          </w:tcPr>
          <w:p w14:paraId="20098022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27854E14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hideMark/>
          </w:tcPr>
          <w:p w14:paraId="401111CF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CA4">
              <w:rPr>
                <w:rFonts w:ascii="Angsana New" w:hAnsi="Angsana New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251" w:type="dxa"/>
          </w:tcPr>
          <w:p w14:paraId="69E5030B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11B2BCD4" w14:textId="6377230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</w:p>
        </w:tc>
        <w:tc>
          <w:tcPr>
            <w:tcW w:w="270" w:type="dxa"/>
          </w:tcPr>
          <w:p w14:paraId="1102BFD9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hideMark/>
          </w:tcPr>
          <w:p w14:paraId="3186AF77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</w:p>
        </w:tc>
      </w:tr>
      <w:tr w:rsidR="00E14E8B" w:rsidRPr="00C20284" w14:paraId="4780E51D" w14:textId="77777777" w:rsidTr="008A7452">
        <w:tc>
          <w:tcPr>
            <w:tcW w:w="3870" w:type="dxa"/>
            <w:hideMark/>
          </w:tcPr>
          <w:p w14:paraId="641C157D" w14:textId="71AC62DD" w:rsidR="00E14E8B" w:rsidRPr="00C20284" w:rsidRDefault="00E14E8B" w:rsidP="00E14E8B">
            <w:pPr>
              <w:ind w:right="-198" w:firstLine="794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)  AA Meat Shop Sdn. Bhd.</w:t>
            </w:r>
          </w:p>
        </w:tc>
        <w:tc>
          <w:tcPr>
            <w:tcW w:w="265" w:type="dxa"/>
          </w:tcPr>
          <w:p w14:paraId="247142B0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  <w:hideMark/>
          </w:tcPr>
          <w:p w14:paraId="28183175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ค้าปลีกผลิตภัณฑ์แปรรูปจากเนื้อสัตว์</w:t>
            </w:r>
          </w:p>
        </w:tc>
        <w:tc>
          <w:tcPr>
            <w:tcW w:w="266" w:type="dxa"/>
          </w:tcPr>
          <w:p w14:paraId="432E0EF9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hideMark/>
          </w:tcPr>
          <w:p w14:paraId="59014C82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CA4">
              <w:rPr>
                <w:rFonts w:ascii="Angsana New" w:hAnsi="Angsana New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251" w:type="dxa"/>
          </w:tcPr>
          <w:p w14:paraId="21E10034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4FD190B9" w14:textId="6C87B090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</w:p>
        </w:tc>
        <w:tc>
          <w:tcPr>
            <w:tcW w:w="270" w:type="dxa"/>
          </w:tcPr>
          <w:p w14:paraId="35A9EE23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hideMark/>
          </w:tcPr>
          <w:p w14:paraId="532181E4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</w:p>
        </w:tc>
      </w:tr>
      <w:tr w:rsidR="00E14E8B" w:rsidRPr="00C20284" w14:paraId="2903FD0A" w14:textId="77777777" w:rsidTr="008A7452">
        <w:tc>
          <w:tcPr>
            <w:tcW w:w="3870" w:type="dxa"/>
            <w:hideMark/>
          </w:tcPr>
          <w:p w14:paraId="36E268D8" w14:textId="7D59B2A4" w:rsidR="00E14E8B" w:rsidRPr="00C20284" w:rsidRDefault="00E14E8B" w:rsidP="00E14E8B">
            <w:pPr>
              <w:ind w:right="-198" w:firstLine="794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)  Chau Yang Farming Sdn.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Bhd.</w:t>
            </w:r>
          </w:p>
        </w:tc>
        <w:tc>
          <w:tcPr>
            <w:tcW w:w="265" w:type="dxa"/>
          </w:tcPr>
          <w:p w14:paraId="26DD021C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  <w:hideMark/>
          </w:tcPr>
          <w:p w14:paraId="07A6A545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เลี้ยงสัตว์</w:t>
            </w:r>
          </w:p>
        </w:tc>
        <w:tc>
          <w:tcPr>
            <w:tcW w:w="266" w:type="dxa"/>
          </w:tcPr>
          <w:p w14:paraId="1F1F0B48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hideMark/>
          </w:tcPr>
          <w:p w14:paraId="05007A03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CA4">
              <w:rPr>
                <w:rFonts w:ascii="Angsana New" w:hAnsi="Angsana New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251" w:type="dxa"/>
          </w:tcPr>
          <w:p w14:paraId="7E55890C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327787E6" w14:textId="2C8D692B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</w:p>
        </w:tc>
        <w:tc>
          <w:tcPr>
            <w:tcW w:w="270" w:type="dxa"/>
          </w:tcPr>
          <w:p w14:paraId="2EA543D2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hideMark/>
          </w:tcPr>
          <w:p w14:paraId="15278AC9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</w:p>
        </w:tc>
      </w:tr>
      <w:tr w:rsidR="00E14E8B" w:rsidRPr="00C20284" w14:paraId="4FC922CE" w14:textId="77777777" w:rsidTr="008A7452">
        <w:tc>
          <w:tcPr>
            <w:tcW w:w="3870" w:type="dxa"/>
            <w:hideMark/>
          </w:tcPr>
          <w:p w14:paraId="190F2F11" w14:textId="75272F3E" w:rsidR="00E14E8B" w:rsidRPr="00C20284" w:rsidRDefault="00E14E8B" w:rsidP="00E14E8B">
            <w:pPr>
              <w:ind w:right="-198" w:firstLine="794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)  Tip Top Meat Sdn. Bhd.</w:t>
            </w:r>
          </w:p>
        </w:tc>
        <w:tc>
          <w:tcPr>
            <w:tcW w:w="265" w:type="dxa"/>
          </w:tcPr>
          <w:p w14:paraId="768D6F1F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  <w:hideMark/>
          </w:tcPr>
          <w:p w14:paraId="2AECF133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แปรรูปเนื้อสัตว์</w:t>
            </w:r>
          </w:p>
        </w:tc>
        <w:tc>
          <w:tcPr>
            <w:tcW w:w="266" w:type="dxa"/>
          </w:tcPr>
          <w:p w14:paraId="5EEDEB98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hideMark/>
          </w:tcPr>
          <w:p w14:paraId="68741DA7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CA4">
              <w:rPr>
                <w:rFonts w:ascii="Angsana New" w:hAnsi="Angsana New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251" w:type="dxa"/>
          </w:tcPr>
          <w:p w14:paraId="49A27E09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79CA0E76" w14:textId="48085CFB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</w:p>
        </w:tc>
        <w:tc>
          <w:tcPr>
            <w:tcW w:w="270" w:type="dxa"/>
          </w:tcPr>
          <w:p w14:paraId="5799B3FC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hideMark/>
          </w:tcPr>
          <w:p w14:paraId="3E9AB2C6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</w:p>
        </w:tc>
      </w:tr>
      <w:tr w:rsidR="00E14E8B" w:rsidRPr="00C20284" w14:paraId="72862886" w14:textId="77777777" w:rsidTr="008A7452">
        <w:tc>
          <w:tcPr>
            <w:tcW w:w="3870" w:type="dxa"/>
            <w:hideMark/>
          </w:tcPr>
          <w:p w14:paraId="7249209C" w14:textId="77777777" w:rsidR="00E14E8B" w:rsidRPr="00C20284" w:rsidRDefault="00E14E8B" w:rsidP="00E14E8B">
            <w:pPr>
              <w:ind w:left="252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 xml:space="preserve">   Star Feedmills (M) Sdn. Bhd. </w:t>
            </w:r>
          </w:p>
        </w:tc>
        <w:tc>
          <w:tcPr>
            <w:tcW w:w="265" w:type="dxa"/>
          </w:tcPr>
          <w:p w14:paraId="7A74F076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  <w:hideMark/>
          </w:tcPr>
          <w:p w14:paraId="7339DF5E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ผลิตและจำหน่ายอาหารสัตว์น้ำ</w:t>
            </w:r>
          </w:p>
        </w:tc>
        <w:tc>
          <w:tcPr>
            <w:tcW w:w="266" w:type="dxa"/>
          </w:tcPr>
          <w:p w14:paraId="0E3B06C6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hideMark/>
          </w:tcPr>
          <w:p w14:paraId="097F8385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CA4">
              <w:rPr>
                <w:rFonts w:ascii="Angsana New" w:hAnsi="Angsana New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251" w:type="dxa"/>
          </w:tcPr>
          <w:p w14:paraId="7BE53185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22A9C1F7" w14:textId="03E3D22B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</w:p>
        </w:tc>
        <w:tc>
          <w:tcPr>
            <w:tcW w:w="270" w:type="dxa"/>
          </w:tcPr>
          <w:p w14:paraId="6582E3F0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hideMark/>
          </w:tcPr>
          <w:p w14:paraId="696F6BC4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</w:p>
        </w:tc>
      </w:tr>
      <w:tr w:rsidR="00E14E8B" w:rsidRPr="00C20284" w14:paraId="1B7C4804" w14:textId="77777777" w:rsidTr="008A7452">
        <w:tc>
          <w:tcPr>
            <w:tcW w:w="3870" w:type="dxa"/>
            <w:hideMark/>
          </w:tcPr>
          <w:p w14:paraId="1FCD9338" w14:textId="7BE1FED6" w:rsidR="00E14E8B" w:rsidRPr="00C20284" w:rsidRDefault="00E14E8B" w:rsidP="00E14E8B">
            <w:pPr>
              <w:tabs>
                <w:tab w:val="left" w:pos="162"/>
              </w:tabs>
              <w:ind w:right="-135" w:hanging="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9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Charoen Pokphand Foods Canada Inc.</w:t>
            </w:r>
          </w:p>
        </w:tc>
        <w:tc>
          <w:tcPr>
            <w:tcW w:w="265" w:type="dxa"/>
          </w:tcPr>
          <w:p w14:paraId="2C958C9C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  <w:hideMark/>
          </w:tcPr>
          <w:p w14:paraId="003FF82B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นำเข้าและส่งออกสินค้าอาหาร</w:t>
            </w:r>
          </w:p>
        </w:tc>
        <w:tc>
          <w:tcPr>
            <w:tcW w:w="266" w:type="dxa"/>
          </w:tcPr>
          <w:p w14:paraId="312045A4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hideMark/>
          </w:tcPr>
          <w:p w14:paraId="3E1C6B03" w14:textId="77777777" w:rsidR="00E14E8B" w:rsidRPr="002A0CA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CA4">
              <w:rPr>
                <w:rFonts w:ascii="Angsana New" w:hAnsi="Angsana New"/>
                <w:sz w:val="24"/>
                <w:szCs w:val="24"/>
                <w:cs/>
              </w:rPr>
              <w:t>แคนาดา</w:t>
            </w:r>
          </w:p>
        </w:tc>
        <w:tc>
          <w:tcPr>
            <w:tcW w:w="251" w:type="dxa"/>
          </w:tcPr>
          <w:p w14:paraId="6342306C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7D48935F" w14:textId="56026BF3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100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270" w:type="dxa"/>
          </w:tcPr>
          <w:p w14:paraId="644A922E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hideMark/>
          </w:tcPr>
          <w:p w14:paraId="1BD6D37E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100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00</w:t>
            </w:r>
          </w:p>
        </w:tc>
      </w:tr>
      <w:tr w:rsidR="00E14E8B" w:rsidRPr="00C20284" w14:paraId="1ECD8F81" w14:textId="77777777" w:rsidTr="008A7452">
        <w:tc>
          <w:tcPr>
            <w:tcW w:w="3870" w:type="dxa"/>
          </w:tcPr>
          <w:p w14:paraId="09E3809F" w14:textId="77777777" w:rsidR="00E14E8B" w:rsidRPr="00C20284" w:rsidRDefault="00E14E8B" w:rsidP="00E14E8B">
            <w:pPr>
              <w:tabs>
                <w:tab w:val="left" w:pos="162"/>
              </w:tabs>
              <w:ind w:right="-135" w:hanging="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711B9">
              <w:rPr>
                <w:rFonts w:asciiTheme="majorBidi" w:hAnsiTheme="majorBidi"/>
                <w:sz w:val="24"/>
                <w:szCs w:val="24"/>
              </w:rPr>
              <w:lastRenderedPageBreak/>
              <w:t>10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>)  Charoen Pokphand Holdings (Malaysia) Sdn. Bhd.</w:t>
            </w:r>
          </w:p>
        </w:tc>
        <w:tc>
          <w:tcPr>
            <w:tcW w:w="265" w:type="dxa"/>
          </w:tcPr>
          <w:p w14:paraId="77CA0BF4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1D3998B0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2028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กิจการลงทุนในธุรกิจไก่ครบวงจร</w:t>
            </w:r>
          </w:p>
        </w:tc>
        <w:tc>
          <w:tcPr>
            <w:tcW w:w="266" w:type="dxa"/>
          </w:tcPr>
          <w:p w14:paraId="45A353F4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25D8A470" w14:textId="77777777" w:rsidR="00E14E8B" w:rsidRPr="002A0CA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A0CA4">
              <w:rPr>
                <w:rFonts w:ascii="Angsana New" w:hAnsi="Angsana New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251" w:type="dxa"/>
          </w:tcPr>
          <w:p w14:paraId="03292CA4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5DA23BC9" w14:textId="35F42930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100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270" w:type="dxa"/>
            <w:vAlign w:val="bottom"/>
          </w:tcPr>
          <w:p w14:paraId="33DC6E4E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2A80807A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100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00</w:t>
            </w:r>
          </w:p>
        </w:tc>
      </w:tr>
      <w:tr w:rsidR="00E14E8B" w:rsidRPr="00C20284" w14:paraId="256115D4" w14:textId="77777777" w:rsidTr="008A7452">
        <w:tc>
          <w:tcPr>
            <w:tcW w:w="3870" w:type="dxa"/>
          </w:tcPr>
          <w:p w14:paraId="4F0710C5" w14:textId="77777777" w:rsidR="00E14E8B" w:rsidRPr="00C20284" w:rsidRDefault="00E14E8B" w:rsidP="00E14E8B">
            <w:pPr>
              <w:tabs>
                <w:tab w:val="clear" w:pos="227"/>
                <w:tab w:val="clear" w:pos="454"/>
              </w:tabs>
              <w:ind w:left="297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10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)  Avian Farm (Malaysia) Sdn. Bhd.</w:t>
            </w:r>
          </w:p>
        </w:tc>
        <w:tc>
          <w:tcPr>
            <w:tcW w:w="265" w:type="dxa"/>
          </w:tcPr>
          <w:p w14:paraId="5D1B254A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75726BE9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เลี้ยงสัตว์</w:t>
            </w:r>
          </w:p>
        </w:tc>
        <w:tc>
          <w:tcPr>
            <w:tcW w:w="266" w:type="dxa"/>
          </w:tcPr>
          <w:p w14:paraId="41A2B64A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1A381D69" w14:textId="77777777" w:rsidR="00E14E8B" w:rsidRPr="002A0CA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251" w:type="dxa"/>
          </w:tcPr>
          <w:p w14:paraId="75CD0787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55A6C3B2" w14:textId="72DCDD18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100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270" w:type="dxa"/>
            <w:vAlign w:val="bottom"/>
          </w:tcPr>
          <w:p w14:paraId="79AE7507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34CC86EE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100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00</w:t>
            </w:r>
          </w:p>
        </w:tc>
      </w:tr>
      <w:tr w:rsidR="00E14E8B" w:rsidRPr="00C20284" w14:paraId="2CC2C4F5" w14:textId="77777777" w:rsidTr="008A7452">
        <w:tc>
          <w:tcPr>
            <w:tcW w:w="3870" w:type="dxa"/>
          </w:tcPr>
          <w:p w14:paraId="188F36CB" w14:textId="77777777" w:rsidR="00E14E8B" w:rsidRPr="00C20284" w:rsidRDefault="00E14E8B" w:rsidP="00E14E8B">
            <w:pPr>
              <w:tabs>
                <w:tab w:val="clear" w:pos="227"/>
                <w:tab w:val="clear" w:pos="454"/>
              </w:tabs>
              <w:ind w:left="297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10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)  Charoen Pokphand Feedmills (B’worth)</w:t>
            </w:r>
          </w:p>
        </w:tc>
        <w:tc>
          <w:tcPr>
            <w:tcW w:w="265" w:type="dxa"/>
          </w:tcPr>
          <w:p w14:paraId="4935B5E1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2C8F520E" w14:textId="7609863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ผลิตและจำหน่ายเนื้อสัตว์แปรรูป</w:t>
            </w:r>
          </w:p>
        </w:tc>
        <w:tc>
          <w:tcPr>
            <w:tcW w:w="266" w:type="dxa"/>
          </w:tcPr>
          <w:p w14:paraId="114BAA59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1ED2C1D8" w14:textId="77777777" w:rsidR="00E14E8B" w:rsidRPr="002A0CA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251" w:type="dxa"/>
          </w:tcPr>
          <w:p w14:paraId="16634713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79AA61F1" w14:textId="1E1AC693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100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270" w:type="dxa"/>
            <w:vAlign w:val="bottom"/>
          </w:tcPr>
          <w:p w14:paraId="187C43AE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723D17B1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100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00</w:t>
            </w:r>
          </w:p>
        </w:tc>
      </w:tr>
      <w:tr w:rsidR="00E14E8B" w:rsidRPr="00C20284" w14:paraId="05A15A0C" w14:textId="77777777" w:rsidTr="008A7452">
        <w:tc>
          <w:tcPr>
            <w:tcW w:w="3870" w:type="dxa"/>
          </w:tcPr>
          <w:p w14:paraId="470AB4F5" w14:textId="77777777" w:rsidR="00E14E8B" w:rsidRPr="00C20284" w:rsidRDefault="00E14E8B" w:rsidP="00E14E8B">
            <w:pPr>
              <w:tabs>
                <w:tab w:val="clear" w:pos="227"/>
                <w:tab w:val="clear" w:pos="680"/>
                <w:tab w:val="left" w:pos="288"/>
              </w:tabs>
              <w:ind w:right="-198" w:firstLine="819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 xml:space="preserve">Sdn. Bhd. </w:t>
            </w:r>
            <w:r w:rsidRPr="00C20284">
              <w:rPr>
                <w:rFonts w:ascii="Angsana New" w:hAnsi="Angsana New"/>
                <w:sz w:val="24"/>
                <w:szCs w:val="24"/>
                <w:vertAlign w:val="superscript"/>
                <w:lang w:eastAsia="th-TH"/>
              </w:rPr>
              <w:t>(</w:t>
            </w:r>
            <w:r w:rsidRPr="009711B9">
              <w:rPr>
                <w:rFonts w:ascii="Angsana New" w:hAnsi="Angsana New"/>
                <w:sz w:val="24"/>
                <w:szCs w:val="24"/>
                <w:vertAlign w:val="superscript"/>
                <w:lang w:eastAsia="th-TH"/>
              </w:rPr>
              <w:t>2</w:t>
            </w:r>
            <w:r w:rsidRPr="00C20284">
              <w:rPr>
                <w:rFonts w:ascii="Angsana New" w:hAnsi="Angsana New"/>
                <w:sz w:val="24"/>
                <w:szCs w:val="24"/>
                <w:vertAlign w:val="superscript"/>
                <w:lang w:eastAsia="th-TH"/>
              </w:rPr>
              <w:t>)</w:t>
            </w:r>
          </w:p>
        </w:tc>
        <w:tc>
          <w:tcPr>
            <w:tcW w:w="265" w:type="dxa"/>
          </w:tcPr>
          <w:p w14:paraId="00CCFF90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5374E1A5" w14:textId="2D216AC3" w:rsidR="00E14E8B" w:rsidRPr="00C20284" w:rsidRDefault="00E14E8B" w:rsidP="00E14E8B">
            <w:pPr>
              <w:ind w:left="80"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และเลี้ยงสัตว์</w:t>
            </w:r>
          </w:p>
        </w:tc>
        <w:tc>
          <w:tcPr>
            <w:tcW w:w="266" w:type="dxa"/>
          </w:tcPr>
          <w:p w14:paraId="460168D5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3F1F9C47" w14:textId="77777777" w:rsidR="00E14E8B" w:rsidRPr="002A0CA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3ABB3506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3AEDE9DE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vAlign w:val="bottom"/>
          </w:tcPr>
          <w:p w14:paraId="5431B673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12313A96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E14E8B" w:rsidRPr="00C20284" w14:paraId="4BB20FFE" w14:textId="77777777" w:rsidTr="008A7452">
        <w:tc>
          <w:tcPr>
            <w:tcW w:w="3870" w:type="dxa"/>
          </w:tcPr>
          <w:p w14:paraId="3B2A849B" w14:textId="74758834" w:rsidR="00E14E8B" w:rsidRPr="00C20284" w:rsidRDefault="00E14E8B" w:rsidP="00E14E8B">
            <w:pPr>
              <w:tabs>
                <w:tab w:val="clear" w:pos="227"/>
                <w:tab w:val="clear" w:pos="454"/>
              </w:tabs>
              <w:ind w:left="297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10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)  Charoen Pokphand Feedmills (M) Sdn. Bhd.</w:t>
            </w:r>
            <w:r w:rsidRPr="008F7A80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D0309F">
              <w:rPr>
                <w:rFonts w:ascii="Angsana New" w:hAnsi="Angsana New"/>
                <w:color w:val="000000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265" w:type="dxa"/>
          </w:tcPr>
          <w:p w14:paraId="692DF7F6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238E876A" w14:textId="04BCBE6E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ผลิตและจำหน่ายเนื้อสัตว์</w:t>
            </w:r>
            <w:r w:rsidRPr="00C20284">
              <w:rPr>
                <w:rFonts w:ascii="Angsana New" w:hAnsi="Angsana New"/>
                <w:sz w:val="24"/>
                <w:szCs w:val="24"/>
                <w:cs/>
              </w:rPr>
              <w:t>แปรรูป</w:t>
            </w:r>
          </w:p>
        </w:tc>
        <w:tc>
          <w:tcPr>
            <w:tcW w:w="266" w:type="dxa"/>
          </w:tcPr>
          <w:p w14:paraId="2DEDA854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115F688C" w14:textId="77777777" w:rsidR="00E14E8B" w:rsidRPr="002A0CA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251" w:type="dxa"/>
          </w:tcPr>
          <w:p w14:paraId="143A8805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2480F465" w14:textId="45EF7A24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100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270" w:type="dxa"/>
            <w:vAlign w:val="bottom"/>
          </w:tcPr>
          <w:p w14:paraId="022C9299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0300AB23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100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00</w:t>
            </w:r>
          </w:p>
        </w:tc>
      </w:tr>
      <w:tr w:rsidR="00E14E8B" w:rsidRPr="00C20284" w14:paraId="2CD50412" w14:textId="77777777" w:rsidTr="008A7452">
        <w:tc>
          <w:tcPr>
            <w:tcW w:w="3870" w:type="dxa"/>
          </w:tcPr>
          <w:p w14:paraId="091C6F8B" w14:textId="77777777" w:rsidR="00E14E8B" w:rsidRPr="00C20284" w:rsidRDefault="00E14E8B" w:rsidP="00E14E8B">
            <w:pPr>
              <w:tabs>
                <w:tab w:val="clear" w:pos="227"/>
                <w:tab w:val="left" w:pos="288"/>
              </w:tabs>
              <w:ind w:left="252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5" w:type="dxa"/>
          </w:tcPr>
          <w:p w14:paraId="22EFE564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683FE227" w14:textId="57697BBC" w:rsidR="00E14E8B" w:rsidRPr="00C20284" w:rsidRDefault="00E14E8B" w:rsidP="00E14E8B">
            <w:pPr>
              <w:ind w:left="80"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และเลี้ยงสัตว์</w:t>
            </w:r>
          </w:p>
        </w:tc>
        <w:tc>
          <w:tcPr>
            <w:tcW w:w="266" w:type="dxa"/>
          </w:tcPr>
          <w:p w14:paraId="75D3CE2D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599996A6" w14:textId="77777777" w:rsidR="00E14E8B" w:rsidRPr="002A0CA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74353358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37FFBD64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vAlign w:val="bottom"/>
          </w:tcPr>
          <w:p w14:paraId="69117A12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5E84EF16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E14E8B" w:rsidRPr="00C20284" w14:paraId="69E6896E" w14:textId="77777777" w:rsidTr="008A7452">
        <w:tc>
          <w:tcPr>
            <w:tcW w:w="3870" w:type="dxa"/>
          </w:tcPr>
          <w:p w14:paraId="030A01A8" w14:textId="77777777" w:rsidR="00E14E8B" w:rsidRPr="00C20284" w:rsidRDefault="00E14E8B" w:rsidP="00E14E8B">
            <w:pPr>
              <w:tabs>
                <w:tab w:val="clear" w:pos="227"/>
                <w:tab w:val="clear" w:pos="454"/>
              </w:tabs>
              <w:ind w:left="297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10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)  Charoen Pokphand Jaya Farm (M) Sdn. Bhd.</w:t>
            </w:r>
          </w:p>
        </w:tc>
        <w:tc>
          <w:tcPr>
            <w:tcW w:w="265" w:type="dxa"/>
          </w:tcPr>
          <w:p w14:paraId="31EE38B6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1B027E2E" w14:textId="1F0D9708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ผลิตและจำหน่ายเนื้อสัตว์</w:t>
            </w:r>
            <w:r w:rsidRPr="00C20284">
              <w:rPr>
                <w:rFonts w:ascii="Angsana New" w:hAnsi="Angsana New"/>
                <w:sz w:val="24"/>
                <w:szCs w:val="24"/>
                <w:cs/>
              </w:rPr>
              <w:t>แปรรูป</w:t>
            </w:r>
          </w:p>
        </w:tc>
        <w:tc>
          <w:tcPr>
            <w:tcW w:w="266" w:type="dxa"/>
          </w:tcPr>
          <w:p w14:paraId="49AF6FF2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6A666A75" w14:textId="77777777" w:rsidR="00E14E8B" w:rsidRPr="002A0CA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251" w:type="dxa"/>
          </w:tcPr>
          <w:p w14:paraId="760EF8A5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3765D298" w14:textId="0F2D8D8C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100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270" w:type="dxa"/>
            <w:vAlign w:val="bottom"/>
          </w:tcPr>
          <w:p w14:paraId="584CE669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19303824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100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00</w:t>
            </w:r>
          </w:p>
        </w:tc>
      </w:tr>
      <w:tr w:rsidR="00E14E8B" w:rsidRPr="00C20284" w14:paraId="35E5AD1E" w14:textId="77777777" w:rsidTr="008A7452">
        <w:tc>
          <w:tcPr>
            <w:tcW w:w="3870" w:type="dxa"/>
          </w:tcPr>
          <w:p w14:paraId="4C331E52" w14:textId="77777777" w:rsidR="00E14E8B" w:rsidRPr="00C20284" w:rsidRDefault="00E14E8B" w:rsidP="00E14E8B">
            <w:pPr>
              <w:tabs>
                <w:tab w:val="clear" w:pos="227"/>
                <w:tab w:val="left" w:pos="288"/>
              </w:tabs>
              <w:ind w:left="252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5" w:type="dxa"/>
          </w:tcPr>
          <w:p w14:paraId="601F1611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239E61B2" w14:textId="642FF66D" w:rsidR="00E14E8B" w:rsidRPr="00C20284" w:rsidRDefault="00E14E8B" w:rsidP="00E14E8B">
            <w:pPr>
              <w:ind w:left="80"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และเลี้ยงสัตว์</w:t>
            </w:r>
          </w:p>
        </w:tc>
        <w:tc>
          <w:tcPr>
            <w:tcW w:w="266" w:type="dxa"/>
          </w:tcPr>
          <w:p w14:paraId="0E16A323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157D3568" w14:textId="77777777" w:rsidR="00E14E8B" w:rsidRPr="002A0CA4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7F769964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03E77D87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vAlign w:val="bottom"/>
          </w:tcPr>
          <w:p w14:paraId="62C7629B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161EC7DA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E14E8B" w:rsidRPr="00C20284" w14:paraId="2EB3F52E" w14:textId="77777777" w:rsidTr="008A7452">
        <w:tc>
          <w:tcPr>
            <w:tcW w:w="3870" w:type="dxa"/>
          </w:tcPr>
          <w:p w14:paraId="472F3735" w14:textId="6830B82B" w:rsidR="00E14E8B" w:rsidRPr="00D0309F" w:rsidRDefault="00E14E8B" w:rsidP="00E14E8B">
            <w:pPr>
              <w:tabs>
                <w:tab w:val="clear" w:pos="227"/>
                <w:tab w:val="clear" w:pos="454"/>
              </w:tabs>
              <w:ind w:left="297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10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)  Linggi Poultry Farm (M) Sdn. Bhd.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D0309F">
              <w:rPr>
                <w:rFonts w:ascii="Angsana New" w:hAnsi="Angsana New"/>
                <w:color w:val="000000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265" w:type="dxa"/>
          </w:tcPr>
          <w:p w14:paraId="7965C7E3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50B25549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266" w:type="dxa"/>
          </w:tcPr>
          <w:p w14:paraId="647EBB3E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6CE21EAD" w14:textId="77777777" w:rsidR="00E14E8B" w:rsidRPr="00570DEE" w:rsidRDefault="00E14E8B" w:rsidP="00E14E8B">
            <w:pPr>
              <w:ind w:left="-71" w:right="-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251" w:type="dxa"/>
          </w:tcPr>
          <w:p w14:paraId="39BFB4EE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0A8CDF76" w14:textId="0076B4AE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100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270" w:type="dxa"/>
            <w:vAlign w:val="bottom"/>
          </w:tcPr>
          <w:p w14:paraId="596572E7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23F5FB3C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100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00</w:t>
            </w:r>
          </w:p>
        </w:tc>
      </w:tr>
      <w:tr w:rsidR="00E14E8B" w:rsidRPr="00C20284" w14:paraId="669DB54C" w14:textId="77777777" w:rsidTr="008A7452">
        <w:tc>
          <w:tcPr>
            <w:tcW w:w="3870" w:type="dxa"/>
          </w:tcPr>
          <w:p w14:paraId="48D1AB05" w14:textId="77777777" w:rsidR="00E14E8B" w:rsidRPr="00C20284" w:rsidRDefault="00E14E8B" w:rsidP="00E14E8B">
            <w:pPr>
              <w:tabs>
                <w:tab w:val="clear" w:pos="227"/>
                <w:tab w:val="clear" w:pos="454"/>
              </w:tabs>
              <w:ind w:left="297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10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)  PK Agro-Industry Products (M) Sdn. Bhd.</w:t>
            </w:r>
          </w:p>
        </w:tc>
        <w:tc>
          <w:tcPr>
            <w:tcW w:w="265" w:type="dxa"/>
          </w:tcPr>
          <w:p w14:paraId="2E9AB955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00C4B58B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ผลิตและจำหน่ายอาหารสัตว์</w:t>
            </w:r>
          </w:p>
        </w:tc>
        <w:tc>
          <w:tcPr>
            <w:tcW w:w="266" w:type="dxa"/>
          </w:tcPr>
          <w:p w14:paraId="157549CD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4F9CE8B5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251" w:type="dxa"/>
          </w:tcPr>
          <w:p w14:paraId="519845AD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59B5DECE" w14:textId="64FE2CDC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Theme="majorBidi" w:hAnsiTheme="majorBidi"/>
                <w:sz w:val="24"/>
                <w:szCs w:val="24"/>
                <w:lang w:eastAsia="th-TH"/>
              </w:rPr>
              <w:t>100</w:t>
            </w:r>
            <w:r w:rsidRPr="00C20284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Theme="majorBidi" w:hAnsiTheme="majorBidi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270" w:type="dxa"/>
            <w:vAlign w:val="bottom"/>
          </w:tcPr>
          <w:p w14:paraId="31316053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4E4921AC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Theme="majorBidi" w:hAnsiTheme="majorBidi"/>
                <w:sz w:val="24"/>
                <w:szCs w:val="24"/>
                <w:lang w:eastAsia="th-TH"/>
              </w:rPr>
              <w:t>100</w:t>
            </w:r>
            <w:r w:rsidRPr="00C20284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Theme="majorBidi" w:hAnsiTheme="majorBidi"/>
                <w:sz w:val="24"/>
                <w:szCs w:val="24"/>
                <w:lang w:eastAsia="th-TH"/>
              </w:rPr>
              <w:t>00</w:t>
            </w:r>
          </w:p>
        </w:tc>
      </w:tr>
      <w:tr w:rsidR="00E14E8B" w:rsidRPr="00C20284" w14:paraId="4E15DCD8" w14:textId="77777777" w:rsidTr="008A7452">
        <w:tc>
          <w:tcPr>
            <w:tcW w:w="3870" w:type="dxa"/>
          </w:tcPr>
          <w:p w14:paraId="4B412171" w14:textId="77777777" w:rsidR="00E14E8B" w:rsidRPr="00C20284" w:rsidRDefault="00E14E8B" w:rsidP="00E14E8B">
            <w:pPr>
              <w:tabs>
                <w:tab w:val="clear" w:pos="227"/>
                <w:tab w:val="clear" w:pos="454"/>
              </w:tabs>
              <w:ind w:left="297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5" w:type="dxa"/>
          </w:tcPr>
          <w:p w14:paraId="1CACB70E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28F7671C" w14:textId="77777777" w:rsidR="00E14E8B" w:rsidRPr="00C20284" w:rsidRDefault="00E14E8B" w:rsidP="00E14E8B">
            <w:pPr>
              <w:ind w:left="80"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</w:rPr>
              <w:t>อาหารแปรรูป และเลี้ยงสัตว์</w:t>
            </w:r>
          </w:p>
        </w:tc>
        <w:tc>
          <w:tcPr>
            <w:tcW w:w="266" w:type="dxa"/>
          </w:tcPr>
          <w:p w14:paraId="363B5A8A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1E0D30E8" w14:textId="77777777" w:rsidR="00E14E8B" w:rsidRPr="00C20284" w:rsidRDefault="00E14E8B" w:rsidP="00E14E8B">
            <w:pPr>
              <w:ind w:left="-71" w:right="-16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7B1A06C6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3082D99C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vAlign w:val="bottom"/>
          </w:tcPr>
          <w:p w14:paraId="26E2FCEE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6D0E0655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E14E8B" w:rsidRPr="00C20284" w14:paraId="54FD62C2" w14:textId="77777777" w:rsidTr="008A7452">
        <w:tc>
          <w:tcPr>
            <w:tcW w:w="3870" w:type="dxa"/>
          </w:tcPr>
          <w:p w14:paraId="37C62EF3" w14:textId="77777777" w:rsidR="00E14E8B" w:rsidRPr="00C20284" w:rsidRDefault="00E14E8B" w:rsidP="00E14E8B">
            <w:pPr>
              <w:tabs>
                <w:tab w:val="clear" w:pos="227"/>
                <w:tab w:val="clear" w:pos="454"/>
              </w:tabs>
              <w:ind w:left="297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10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)  Teck Huat Farming Sdn. Bhd.</w:t>
            </w:r>
          </w:p>
        </w:tc>
        <w:tc>
          <w:tcPr>
            <w:tcW w:w="265" w:type="dxa"/>
          </w:tcPr>
          <w:p w14:paraId="4903EA02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36351E60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2028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เลี้ยงสัตว์</w:t>
            </w:r>
          </w:p>
        </w:tc>
        <w:tc>
          <w:tcPr>
            <w:tcW w:w="266" w:type="dxa"/>
          </w:tcPr>
          <w:p w14:paraId="2EDB25F0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284B3298" w14:textId="77777777" w:rsidR="00E14E8B" w:rsidRPr="0086003F" w:rsidRDefault="00E14E8B" w:rsidP="00E14E8B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003F">
              <w:rPr>
                <w:rFonts w:asciiTheme="majorBidi" w:hAnsiTheme="majorBidi" w:cstheme="majorBidi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251" w:type="dxa"/>
          </w:tcPr>
          <w:p w14:paraId="67E0B2DB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323A59E5" w14:textId="060BCFDD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Theme="majorBidi" w:hAnsiTheme="majorBidi"/>
                <w:sz w:val="24"/>
                <w:szCs w:val="24"/>
                <w:lang w:eastAsia="th-TH"/>
              </w:rPr>
              <w:t>100</w:t>
            </w:r>
            <w:r w:rsidRPr="00C20284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Theme="majorBidi" w:hAnsiTheme="majorBidi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270" w:type="dxa"/>
            <w:vAlign w:val="bottom"/>
          </w:tcPr>
          <w:p w14:paraId="039773F9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6448B966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Theme="majorBidi" w:hAnsiTheme="majorBidi"/>
                <w:sz w:val="24"/>
                <w:szCs w:val="24"/>
                <w:lang w:eastAsia="th-TH"/>
              </w:rPr>
              <w:t>100</w:t>
            </w:r>
            <w:r w:rsidRPr="00C20284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Theme="majorBidi" w:hAnsiTheme="majorBidi"/>
                <w:sz w:val="24"/>
                <w:szCs w:val="24"/>
                <w:lang w:eastAsia="th-TH"/>
              </w:rPr>
              <w:t>00</w:t>
            </w:r>
          </w:p>
        </w:tc>
      </w:tr>
      <w:tr w:rsidR="00E14E8B" w:rsidRPr="00C20284" w14:paraId="50A0C10F" w14:textId="77777777" w:rsidTr="008A7452">
        <w:trPr>
          <w:trHeight w:val="20"/>
        </w:trPr>
        <w:tc>
          <w:tcPr>
            <w:tcW w:w="3870" w:type="dxa"/>
            <w:hideMark/>
          </w:tcPr>
          <w:p w14:paraId="17C28B1D" w14:textId="77777777" w:rsidR="00E14E8B" w:rsidRPr="00C20284" w:rsidRDefault="00E14E8B" w:rsidP="00E14E8B">
            <w:pPr>
              <w:tabs>
                <w:tab w:val="clear" w:pos="227"/>
                <w:tab w:val="left" w:pos="72"/>
                <w:tab w:val="left" w:pos="162"/>
              </w:tabs>
              <w:ind w:right="-135" w:hanging="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11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)  Coinaton Investments Limited</w:t>
            </w:r>
          </w:p>
        </w:tc>
        <w:tc>
          <w:tcPr>
            <w:tcW w:w="265" w:type="dxa"/>
          </w:tcPr>
          <w:p w14:paraId="1D5F9AD3" w14:textId="77777777" w:rsidR="00E14E8B" w:rsidRPr="00C20284" w:rsidRDefault="00E14E8B" w:rsidP="00E14E8B">
            <w:pPr>
              <w:tabs>
                <w:tab w:val="left" w:pos="180"/>
              </w:tabs>
              <w:ind w:right="-135" w:hanging="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  <w:hideMark/>
          </w:tcPr>
          <w:p w14:paraId="77C34879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19C03029" w14:textId="77777777" w:rsidR="00E14E8B" w:rsidRPr="00C20284" w:rsidRDefault="00E14E8B" w:rsidP="00E14E8B">
            <w:pPr>
              <w:tabs>
                <w:tab w:val="clear" w:pos="227"/>
                <w:tab w:val="left" w:pos="252"/>
              </w:tabs>
              <w:ind w:left="162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hideMark/>
          </w:tcPr>
          <w:p w14:paraId="7D046570" w14:textId="77777777" w:rsidR="00E14E8B" w:rsidRPr="0086003F" w:rsidRDefault="00E14E8B" w:rsidP="00E14E8B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003F">
              <w:rPr>
                <w:rFonts w:asciiTheme="majorBidi" w:hAnsiTheme="majorBidi" w:cstheme="majorBidi"/>
                <w:sz w:val="24"/>
                <w:szCs w:val="24"/>
                <w:cs/>
              </w:rPr>
              <w:t>บริติช เวอร์จิน</w:t>
            </w:r>
          </w:p>
        </w:tc>
        <w:tc>
          <w:tcPr>
            <w:tcW w:w="251" w:type="dxa"/>
          </w:tcPr>
          <w:p w14:paraId="2CB48402" w14:textId="77777777" w:rsidR="00E14E8B" w:rsidRPr="00C20284" w:rsidRDefault="00E14E8B" w:rsidP="00E14E8B">
            <w:pPr>
              <w:tabs>
                <w:tab w:val="clear" w:pos="227"/>
                <w:tab w:val="left" w:pos="252"/>
              </w:tabs>
              <w:ind w:left="162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24390031" w14:textId="0E320B5C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100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270" w:type="dxa"/>
          </w:tcPr>
          <w:p w14:paraId="39C92BDF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162" w:right="-19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hideMark/>
          </w:tcPr>
          <w:p w14:paraId="75A4DC35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100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00</w:t>
            </w:r>
          </w:p>
        </w:tc>
      </w:tr>
      <w:tr w:rsidR="00E14E8B" w:rsidRPr="00C20284" w14:paraId="38476993" w14:textId="77777777" w:rsidTr="008A7452">
        <w:trPr>
          <w:trHeight w:val="288"/>
        </w:trPr>
        <w:tc>
          <w:tcPr>
            <w:tcW w:w="3870" w:type="dxa"/>
          </w:tcPr>
          <w:p w14:paraId="421B3431" w14:textId="77777777" w:rsidR="00E14E8B" w:rsidRPr="00C20284" w:rsidRDefault="00E14E8B" w:rsidP="00E14E8B">
            <w:pPr>
              <w:tabs>
                <w:tab w:val="left" w:pos="162"/>
                <w:tab w:val="left" w:pos="342"/>
                <w:tab w:val="left" w:pos="522"/>
                <w:tab w:val="center" w:pos="629"/>
              </w:tabs>
              <w:ind w:left="339" w:right="-135" w:hanging="180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5" w:type="dxa"/>
          </w:tcPr>
          <w:p w14:paraId="28AE0A2D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37C93A0A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6" w:type="dxa"/>
          </w:tcPr>
          <w:p w14:paraId="3DC4555E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hideMark/>
          </w:tcPr>
          <w:p w14:paraId="300BD8C8" w14:textId="77777777" w:rsidR="00E14E8B" w:rsidRPr="0086003F" w:rsidRDefault="00E14E8B" w:rsidP="00E14E8B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003F">
              <w:rPr>
                <w:rFonts w:asciiTheme="majorBidi" w:hAnsiTheme="majorBidi" w:cstheme="majorBidi"/>
                <w:sz w:val="24"/>
                <w:szCs w:val="24"/>
                <w:cs/>
              </w:rPr>
              <w:t>ไอส์แลนด์</w:t>
            </w:r>
          </w:p>
        </w:tc>
        <w:tc>
          <w:tcPr>
            <w:tcW w:w="251" w:type="dxa"/>
          </w:tcPr>
          <w:p w14:paraId="51883E22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72C47125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5358DA0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228736A0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14E8B" w:rsidRPr="00C20284" w14:paraId="5B9BDDBC" w14:textId="77777777" w:rsidTr="008A7452">
        <w:trPr>
          <w:trHeight w:val="20"/>
        </w:trPr>
        <w:tc>
          <w:tcPr>
            <w:tcW w:w="3870" w:type="dxa"/>
            <w:hideMark/>
          </w:tcPr>
          <w:p w14:paraId="26A9F0E4" w14:textId="77777777" w:rsidR="00E14E8B" w:rsidRPr="00C20284" w:rsidRDefault="00E14E8B" w:rsidP="00E14E8B">
            <w:pPr>
              <w:tabs>
                <w:tab w:val="clear" w:pos="227"/>
                <w:tab w:val="clear" w:pos="454"/>
              </w:tabs>
              <w:ind w:left="297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11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)  Chun Ta Investment Co., Ltd.</w:t>
            </w:r>
          </w:p>
        </w:tc>
        <w:tc>
          <w:tcPr>
            <w:tcW w:w="265" w:type="dxa"/>
          </w:tcPr>
          <w:p w14:paraId="608B0F0D" w14:textId="77777777" w:rsidR="00E14E8B" w:rsidRPr="00C20284" w:rsidRDefault="00E14E8B" w:rsidP="00E14E8B">
            <w:pPr>
              <w:tabs>
                <w:tab w:val="left" w:pos="342"/>
              </w:tabs>
              <w:ind w:left="162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  <w:hideMark/>
          </w:tcPr>
          <w:p w14:paraId="51CD56B7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4D848106" w14:textId="77777777" w:rsidR="00E14E8B" w:rsidRPr="00C20284" w:rsidRDefault="00E14E8B" w:rsidP="00E14E8B">
            <w:pPr>
              <w:tabs>
                <w:tab w:val="left" w:pos="342"/>
              </w:tabs>
              <w:ind w:left="162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hideMark/>
          </w:tcPr>
          <w:p w14:paraId="6F569526" w14:textId="77777777" w:rsidR="00E14E8B" w:rsidRPr="0086003F" w:rsidRDefault="00E14E8B" w:rsidP="00E14E8B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003F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สาธารณรัฐจีน</w:t>
            </w:r>
          </w:p>
        </w:tc>
        <w:tc>
          <w:tcPr>
            <w:tcW w:w="251" w:type="dxa"/>
          </w:tcPr>
          <w:p w14:paraId="67A4C811" w14:textId="77777777" w:rsidR="00E14E8B" w:rsidRPr="00C20284" w:rsidRDefault="00E14E8B" w:rsidP="00E14E8B">
            <w:pPr>
              <w:tabs>
                <w:tab w:val="left" w:pos="342"/>
              </w:tabs>
              <w:ind w:left="162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379C185B" w14:textId="30EA7322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100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270" w:type="dxa"/>
          </w:tcPr>
          <w:p w14:paraId="7A5F2F46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162" w:right="-19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hideMark/>
          </w:tcPr>
          <w:p w14:paraId="30A596ED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100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00</w:t>
            </w:r>
          </w:p>
        </w:tc>
      </w:tr>
      <w:tr w:rsidR="00E14E8B" w:rsidRPr="00C20284" w14:paraId="34A5A86C" w14:textId="77777777" w:rsidTr="008A7452">
        <w:trPr>
          <w:trHeight w:val="20"/>
        </w:trPr>
        <w:tc>
          <w:tcPr>
            <w:tcW w:w="3870" w:type="dxa"/>
          </w:tcPr>
          <w:p w14:paraId="059654C2" w14:textId="77777777" w:rsidR="00E14E8B" w:rsidRPr="00C20284" w:rsidRDefault="00E14E8B" w:rsidP="00E14E8B">
            <w:pPr>
              <w:tabs>
                <w:tab w:val="clear" w:pos="227"/>
                <w:tab w:val="left" w:pos="72"/>
              </w:tabs>
              <w:ind w:left="-108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5" w:type="dxa"/>
          </w:tcPr>
          <w:p w14:paraId="733E59AF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3A038C28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35249E7E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58E117F2" w14:textId="77777777" w:rsidR="00E14E8B" w:rsidRPr="0086003F" w:rsidRDefault="00E14E8B" w:rsidP="00E14E8B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003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6003F">
              <w:rPr>
                <w:rFonts w:asciiTheme="majorBidi" w:hAnsiTheme="majorBidi" w:cstheme="majorBidi"/>
                <w:sz w:val="24"/>
                <w:szCs w:val="24"/>
                <w:cs/>
              </w:rPr>
              <w:t>ไต้หวัน</w:t>
            </w:r>
            <w:r w:rsidRPr="0086003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4E608664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68107E3F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5BC82182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27BA6446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E14E8B" w:rsidRPr="00C20284" w14:paraId="6BCE231B" w14:textId="77777777" w:rsidTr="008A7452">
        <w:trPr>
          <w:trHeight w:val="20"/>
        </w:trPr>
        <w:tc>
          <w:tcPr>
            <w:tcW w:w="3870" w:type="dxa"/>
          </w:tcPr>
          <w:p w14:paraId="523B0CA7" w14:textId="77777777" w:rsidR="00E14E8B" w:rsidRPr="00C20284" w:rsidRDefault="00E14E8B" w:rsidP="00E14E8B">
            <w:pPr>
              <w:tabs>
                <w:tab w:val="clear" w:pos="227"/>
                <w:tab w:val="left" w:pos="72"/>
              </w:tabs>
              <w:ind w:left="-108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12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 xml:space="preserve">  CPF (India) Private Limited</w:t>
            </w:r>
          </w:p>
        </w:tc>
        <w:tc>
          <w:tcPr>
            <w:tcW w:w="265" w:type="dxa"/>
          </w:tcPr>
          <w:p w14:paraId="3E613F34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33C2943E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ผลิตและจำหน่ายอาหารสัตว์ เลี้ยงสัตว์</w:t>
            </w:r>
          </w:p>
        </w:tc>
        <w:tc>
          <w:tcPr>
            <w:tcW w:w="266" w:type="dxa"/>
          </w:tcPr>
          <w:p w14:paraId="4ABDED02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33A4170" w14:textId="77777777" w:rsidR="00E14E8B" w:rsidRPr="0086003F" w:rsidRDefault="00E14E8B" w:rsidP="00E14E8B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003F">
              <w:rPr>
                <w:rFonts w:asciiTheme="majorBidi" w:hAnsiTheme="majorBidi" w:cstheme="majorBidi"/>
                <w:sz w:val="24"/>
                <w:szCs w:val="24"/>
                <w:cs/>
              </w:rPr>
              <w:t>อินเดีย</w:t>
            </w:r>
          </w:p>
        </w:tc>
        <w:tc>
          <w:tcPr>
            <w:tcW w:w="251" w:type="dxa"/>
          </w:tcPr>
          <w:p w14:paraId="1CED4C1E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568DDA10" w14:textId="2D4FA75C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</w:p>
        </w:tc>
        <w:tc>
          <w:tcPr>
            <w:tcW w:w="270" w:type="dxa"/>
          </w:tcPr>
          <w:p w14:paraId="1AF37660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0910FD32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</w:p>
        </w:tc>
      </w:tr>
      <w:tr w:rsidR="00E14E8B" w:rsidRPr="00C20284" w14:paraId="2ADD1398" w14:textId="77777777" w:rsidTr="008A7452">
        <w:trPr>
          <w:trHeight w:val="20"/>
        </w:trPr>
        <w:tc>
          <w:tcPr>
            <w:tcW w:w="3870" w:type="dxa"/>
          </w:tcPr>
          <w:p w14:paraId="5E25A8A2" w14:textId="77777777" w:rsidR="00E14E8B" w:rsidRPr="00C20284" w:rsidRDefault="00E14E8B" w:rsidP="00E14E8B">
            <w:pPr>
              <w:ind w:left="-108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5" w:type="dxa"/>
          </w:tcPr>
          <w:p w14:paraId="65C3495B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0FE22797" w14:textId="77777777" w:rsidR="00E14E8B" w:rsidRPr="00C20284" w:rsidRDefault="00E14E8B" w:rsidP="00E14E8B">
            <w:pPr>
              <w:ind w:right="-135" w:firstLine="7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และอาหารแปรรูป</w:t>
            </w:r>
          </w:p>
        </w:tc>
        <w:tc>
          <w:tcPr>
            <w:tcW w:w="266" w:type="dxa"/>
          </w:tcPr>
          <w:p w14:paraId="7215852C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3EA2E777" w14:textId="77777777" w:rsidR="00E14E8B" w:rsidRPr="0086003F" w:rsidRDefault="00E14E8B" w:rsidP="00E14E8B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0A968B16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4C629013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7C3E14DF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74B3A565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E14E8B" w:rsidRPr="00C20284" w14:paraId="6B58950F" w14:textId="77777777" w:rsidTr="008A7452">
        <w:trPr>
          <w:trHeight w:val="20"/>
        </w:trPr>
        <w:tc>
          <w:tcPr>
            <w:tcW w:w="3870" w:type="dxa"/>
          </w:tcPr>
          <w:p w14:paraId="7E458A74" w14:textId="77777777" w:rsidR="00E14E8B" w:rsidRPr="00C20284" w:rsidRDefault="00E14E8B" w:rsidP="00E14E8B">
            <w:pPr>
              <w:tabs>
                <w:tab w:val="clear" w:pos="227"/>
                <w:tab w:val="clear" w:pos="454"/>
              </w:tabs>
              <w:ind w:left="297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12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)  Lotus Aquaculture Lanka (Private)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Limited</w:t>
            </w:r>
          </w:p>
        </w:tc>
        <w:tc>
          <w:tcPr>
            <w:tcW w:w="265" w:type="dxa"/>
          </w:tcPr>
          <w:p w14:paraId="4CDD74FB" w14:textId="77777777" w:rsidR="00E14E8B" w:rsidRPr="00C20284" w:rsidRDefault="00E14E8B" w:rsidP="00E14E8B">
            <w:pPr>
              <w:tabs>
                <w:tab w:val="left" w:pos="342"/>
              </w:tabs>
              <w:ind w:left="162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66DDB04D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โรงเพาะฟักลูกกุ้ง ฟาร์มกุ้ง และห้องเย็น</w:t>
            </w:r>
          </w:p>
        </w:tc>
        <w:tc>
          <w:tcPr>
            <w:tcW w:w="266" w:type="dxa"/>
          </w:tcPr>
          <w:p w14:paraId="61C1621F" w14:textId="77777777" w:rsidR="00E14E8B" w:rsidRPr="00C20284" w:rsidRDefault="00E14E8B" w:rsidP="00E14E8B">
            <w:pPr>
              <w:tabs>
                <w:tab w:val="left" w:pos="342"/>
              </w:tabs>
              <w:ind w:left="162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52DE2B88" w14:textId="77777777" w:rsidR="00E14E8B" w:rsidRPr="0086003F" w:rsidRDefault="00E14E8B" w:rsidP="00E14E8B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003F">
              <w:rPr>
                <w:rFonts w:asciiTheme="majorBidi" w:hAnsiTheme="majorBidi" w:cstheme="majorBidi"/>
                <w:sz w:val="24"/>
                <w:szCs w:val="24"/>
                <w:cs/>
              </w:rPr>
              <w:t>ศรีลังกา</w:t>
            </w:r>
          </w:p>
        </w:tc>
        <w:tc>
          <w:tcPr>
            <w:tcW w:w="251" w:type="dxa"/>
          </w:tcPr>
          <w:p w14:paraId="3038EC4E" w14:textId="77777777" w:rsidR="00E14E8B" w:rsidRPr="00C20284" w:rsidRDefault="00E14E8B" w:rsidP="00E14E8B">
            <w:pPr>
              <w:tabs>
                <w:tab w:val="left" w:pos="342"/>
              </w:tabs>
              <w:ind w:left="162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12CE3565" w14:textId="63D43D40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75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270" w:type="dxa"/>
          </w:tcPr>
          <w:p w14:paraId="0BE31AFE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162" w:right="-19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228F37B3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75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00</w:t>
            </w:r>
          </w:p>
        </w:tc>
      </w:tr>
      <w:tr w:rsidR="00E14E8B" w:rsidRPr="00C20284" w14:paraId="122C8027" w14:textId="77777777" w:rsidTr="008A7452">
        <w:trPr>
          <w:trHeight w:val="20"/>
        </w:trPr>
        <w:tc>
          <w:tcPr>
            <w:tcW w:w="3870" w:type="dxa"/>
          </w:tcPr>
          <w:p w14:paraId="405B41C8" w14:textId="77777777" w:rsidR="00E14E8B" w:rsidRPr="00C20284" w:rsidRDefault="00E14E8B" w:rsidP="00E14E8B">
            <w:pPr>
              <w:tabs>
                <w:tab w:val="left" w:pos="180"/>
              </w:tabs>
              <w:ind w:right="-135" w:hanging="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13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 xml:space="preserve">)  CPF Japan Co., Ltd. </w:t>
            </w:r>
          </w:p>
        </w:tc>
        <w:tc>
          <w:tcPr>
            <w:tcW w:w="265" w:type="dxa"/>
          </w:tcPr>
          <w:p w14:paraId="07F76DB3" w14:textId="77777777" w:rsidR="00E14E8B" w:rsidRPr="00C20284" w:rsidRDefault="00E14E8B" w:rsidP="00E14E8B">
            <w:pPr>
              <w:tabs>
                <w:tab w:val="left" w:pos="342"/>
              </w:tabs>
              <w:ind w:left="162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3A382FEA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ผู้นำเข้าและจัดจำหน่ายสินค้าประเภท </w:t>
            </w:r>
          </w:p>
        </w:tc>
        <w:tc>
          <w:tcPr>
            <w:tcW w:w="266" w:type="dxa"/>
          </w:tcPr>
          <w:p w14:paraId="1892ED37" w14:textId="77777777" w:rsidR="00E14E8B" w:rsidRPr="00C20284" w:rsidRDefault="00E14E8B" w:rsidP="00E14E8B">
            <w:pPr>
              <w:tabs>
                <w:tab w:val="left" w:pos="342"/>
              </w:tabs>
              <w:ind w:left="162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57A31C37" w14:textId="77777777" w:rsidR="00E14E8B" w:rsidRPr="0086003F" w:rsidRDefault="00E14E8B" w:rsidP="00E14E8B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003F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251" w:type="dxa"/>
          </w:tcPr>
          <w:p w14:paraId="277E3D87" w14:textId="77777777" w:rsidR="00E14E8B" w:rsidRPr="00C20284" w:rsidRDefault="00E14E8B" w:rsidP="00E14E8B">
            <w:pPr>
              <w:tabs>
                <w:tab w:val="left" w:pos="342"/>
              </w:tabs>
              <w:ind w:left="162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310B2BD3" w14:textId="603EAF5E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  <w:r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</w:p>
        </w:tc>
        <w:tc>
          <w:tcPr>
            <w:tcW w:w="270" w:type="dxa"/>
          </w:tcPr>
          <w:p w14:paraId="149D17F2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162" w:right="-19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69AC4DAB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  <w:r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99</w:t>
            </w:r>
          </w:p>
        </w:tc>
      </w:tr>
      <w:tr w:rsidR="00E14E8B" w:rsidRPr="00C20284" w14:paraId="480AB17C" w14:textId="77777777" w:rsidTr="008A7452">
        <w:trPr>
          <w:trHeight w:val="20"/>
        </w:trPr>
        <w:tc>
          <w:tcPr>
            <w:tcW w:w="3870" w:type="dxa"/>
          </w:tcPr>
          <w:p w14:paraId="503D0247" w14:textId="77777777" w:rsidR="00E14E8B" w:rsidRPr="00C20284" w:rsidRDefault="00E14E8B" w:rsidP="00E14E8B">
            <w:pPr>
              <w:tabs>
                <w:tab w:val="left" w:pos="522"/>
                <w:tab w:val="center" w:pos="629"/>
                <w:tab w:val="left" w:pos="1062"/>
                <w:tab w:val="left" w:pos="1602"/>
              </w:tabs>
              <w:ind w:right="-202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</w:t>
            </w:r>
          </w:p>
        </w:tc>
        <w:tc>
          <w:tcPr>
            <w:tcW w:w="265" w:type="dxa"/>
          </w:tcPr>
          <w:p w14:paraId="4F8D3AC7" w14:textId="77777777" w:rsidR="00E14E8B" w:rsidRPr="00C20284" w:rsidRDefault="00E14E8B" w:rsidP="00E14E8B">
            <w:pPr>
              <w:tabs>
                <w:tab w:val="left" w:pos="342"/>
              </w:tabs>
              <w:ind w:left="162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7814CE17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C20284">
              <w:rPr>
                <w:rFonts w:ascii="Angsana New" w:hAnsi="Angsana New"/>
                <w:sz w:val="24"/>
                <w:szCs w:val="24"/>
                <w:cs/>
              </w:rPr>
              <w:t xml:space="preserve">อาหารแปรรูปจากเนื้อสัตว์และ  </w:t>
            </w:r>
          </w:p>
        </w:tc>
        <w:tc>
          <w:tcPr>
            <w:tcW w:w="266" w:type="dxa"/>
          </w:tcPr>
          <w:p w14:paraId="5133347A" w14:textId="77777777" w:rsidR="00E14E8B" w:rsidRPr="00C20284" w:rsidRDefault="00E14E8B" w:rsidP="00E14E8B">
            <w:pPr>
              <w:tabs>
                <w:tab w:val="left" w:pos="342"/>
              </w:tabs>
              <w:ind w:left="162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34710A5B" w14:textId="77777777" w:rsidR="00E14E8B" w:rsidRPr="0086003F" w:rsidRDefault="00E14E8B" w:rsidP="00E14E8B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6FA71D52" w14:textId="77777777" w:rsidR="00E14E8B" w:rsidRPr="00C20284" w:rsidRDefault="00E14E8B" w:rsidP="00E14E8B">
            <w:pPr>
              <w:tabs>
                <w:tab w:val="left" w:pos="342"/>
              </w:tabs>
              <w:ind w:left="162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791CD1F0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61AEEDD4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162" w:right="-19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0EE6D1C8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E14E8B" w:rsidRPr="00C20284" w14:paraId="7D4FFF41" w14:textId="77777777" w:rsidTr="008A7452">
        <w:trPr>
          <w:trHeight w:val="20"/>
        </w:trPr>
        <w:tc>
          <w:tcPr>
            <w:tcW w:w="3870" w:type="dxa"/>
          </w:tcPr>
          <w:p w14:paraId="5D47B4FE" w14:textId="77777777" w:rsidR="00E14E8B" w:rsidRPr="00C20284" w:rsidRDefault="00E14E8B" w:rsidP="00E14E8B">
            <w:pPr>
              <w:tabs>
                <w:tab w:val="left" w:pos="522"/>
                <w:tab w:val="center" w:pos="629"/>
                <w:tab w:val="left" w:pos="1062"/>
                <w:tab w:val="left" w:pos="1602"/>
              </w:tabs>
              <w:ind w:right="-202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5" w:type="dxa"/>
          </w:tcPr>
          <w:p w14:paraId="22F75109" w14:textId="77777777" w:rsidR="00E14E8B" w:rsidRPr="00C20284" w:rsidRDefault="00E14E8B" w:rsidP="00E14E8B">
            <w:pPr>
              <w:tabs>
                <w:tab w:val="left" w:pos="342"/>
              </w:tabs>
              <w:ind w:left="162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04EC9B2B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C20284">
              <w:rPr>
                <w:rFonts w:ascii="Angsana New" w:hAnsi="Angsana New"/>
                <w:sz w:val="24"/>
                <w:szCs w:val="24"/>
                <w:cs/>
              </w:rPr>
              <w:t>อาหารสำเร็จรูป</w:t>
            </w:r>
          </w:p>
        </w:tc>
        <w:tc>
          <w:tcPr>
            <w:tcW w:w="266" w:type="dxa"/>
          </w:tcPr>
          <w:p w14:paraId="04096C62" w14:textId="77777777" w:rsidR="00E14E8B" w:rsidRPr="00C20284" w:rsidRDefault="00E14E8B" w:rsidP="00E14E8B">
            <w:pPr>
              <w:tabs>
                <w:tab w:val="left" w:pos="342"/>
              </w:tabs>
              <w:ind w:left="162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88FA212" w14:textId="77777777" w:rsidR="00E14E8B" w:rsidRPr="0086003F" w:rsidRDefault="00E14E8B" w:rsidP="00E14E8B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39498EC4" w14:textId="77777777" w:rsidR="00E14E8B" w:rsidRPr="00C20284" w:rsidRDefault="00E14E8B" w:rsidP="00E14E8B">
            <w:pPr>
              <w:tabs>
                <w:tab w:val="left" w:pos="342"/>
              </w:tabs>
              <w:ind w:left="162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55F6C35A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6B13ED7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162" w:right="-19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08C4B492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14E8B" w:rsidRPr="00C20284" w14:paraId="17532B58" w14:textId="77777777" w:rsidTr="008A7452">
        <w:trPr>
          <w:trHeight w:val="20"/>
        </w:trPr>
        <w:tc>
          <w:tcPr>
            <w:tcW w:w="3870" w:type="dxa"/>
            <w:hideMark/>
          </w:tcPr>
          <w:p w14:paraId="010065FD" w14:textId="77777777" w:rsidR="00E14E8B" w:rsidRPr="00C20284" w:rsidRDefault="00E14E8B" w:rsidP="00E14E8B">
            <w:pPr>
              <w:ind w:left="-108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)  CPVN Limited</w:t>
            </w:r>
          </w:p>
        </w:tc>
        <w:tc>
          <w:tcPr>
            <w:tcW w:w="265" w:type="dxa"/>
          </w:tcPr>
          <w:p w14:paraId="07555AAE" w14:textId="77777777" w:rsidR="00E14E8B" w:rsidRPr="00C20284" w:rsidRDefault="00E14E8B" w:rsidP="00E14E8B">
            <w:pPr>
              <w:ind w:left="-108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  <w:hideMark/>
          </w:tcPr>
          <w:p w14:paraId="7084686D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22A7112D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hideMark/>
          </w:tcPr>
          <w:p w14:paraId="7E4AB90B" w14:textId="77777777" w:rsidR="00E14E8B" w:rsidRPr="0086003F" w:rsidRDefault="00E14E8B" w:rsidP="00E14E8B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003F">
              <w:rPr>
                <w:rFonts w:asciiTheme="majorBidi" w:hAnsiTheme="majorBidi" w:cstheme="majorBidi"/>
                <w:sz w:val="24"/>
                <w:szCs w:val="24"/>
                <w:cs/>
              </w:rPr>
              <w:t>บริติช เวอร์จิน</w:t>
            </w:r>
          </w:p>
        </w:tc>
        <w:tc>
          <w:tcPr>
            <w:tcW w:w="251" w:type="dxa"/>
          </w:tcPr>
          <w:p w14:paraId="13A9E910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785ECD45" w14:textId="5FDA914C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100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270" w:type="dxa"/>
          </w:tcPr>
          <w:p w14:paraId="67F5D4B0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162" w:right="-19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hideMark/>
          </w:tcPr>
          <w:p w14:paraId="5CED5142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100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00</w:t>
            </w:r>
          </w:p>
        </w:tc>
      </w:tr>
      <w:tr w:rsidR="00E14E8B" w:rsidRPr="00C20284" w14:paraId="55B0326A" w14:textId="77777777" w:rsidTr="008A7452">
        <w:trPr>
          <w:trHeight w:val="20"/>
        </w:trPr>
        <w:tc>
          <w:tcPr>
            <w:tcW w:w="3870" w:type="dxa"/>
          </w:tcPr>
          <w:p w14:paraId="6CB284B1" w14:textId="77777777" w:rsidR="00E14E8B" w:rsidRPr="00C20284" w:rsidRDefault="00E14E8B" w:rsidP="00E14E8B">
            <w:pPr>
              <w:tabs>
                <w:tab w:val="left" w:pos="162"/>
                <w:tab w:val="center" w:pos="629"/>
              </w:tabs>
              <w:ind w:left="-108"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5" w:type="dxa"/>
          </w:tcPr>
          <w:p w14:paraId="17995D35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71998B19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6" w:type="dxa"/>
          </w:tcPr>
          <w:p w14:paraId="2A7A3DE9" w14:textId="77777777" w:rsidR="00E14E8B" w:rsidRPr="00C20284" w:rsidRDefault="00E14E8B" w:rsidP="00E14E8B">
            <w:pPr>
              <w:ind w:left="-11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hideMark/>
          </w:tcPr>
          <w:p w14:paraId="2EA5E8FD" w14:textId="77777777" w:rsidR="00E14E8B" w:rsidRPr="0086003F" w:rsidRDefault="00E14E8B" w:rsidP="00E14E8B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003F">
              <w:rPr>
                <w:rFonts w:asciiTheme="majorBidi" w:hAnsiTheme="majorBidi" w:cstheme="majorBidi"/>
                <w:sz w:val="24"/>
                <w:szCs w:val="24"/>
                <w:cs/>
              </w:rPr>
              <w:t>ไอส์แลนด์</w:t>
            </w:r>
          </w:p>
        </w:tc>
        <w:tc>
          <w:tcPr>
            <w:tcW w:w="251" w:type="dxa"/>
          </w:tcPr>
          <w:p w14:paraId="2DE8077B" w14:textId="77777777" w:rsidR="00E14E8B" w:rsidRPr="00C20284" w:rsidRDefault="00E14E8B" w:rsidP="00E14E8B">
            <w:pPr>
              <w:tabs>
                <w:tab w:val="decimal" w:pos="481"/>
              </w:tabs>
              <w:ind w:right="-10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3973BDCB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2844F2DC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78259ACA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E14E8B" w:rsidRPr="00C20284" w14:paraId="69453022" w14:textId="77777777" w:rsidTr="008A7452">
        <w:trPr>
          <w:trHeight w:val="20"/>
        </w:trPr>
        <w:tc>
          <w:tcPr>
            <w:tcW w:w="3870" w:type="dxa"/>
            <w:hideMark/>
          </w:tcPr>
          <w:p w14:paraId="638AF03C" w14:textId="77777777" w:rsidR="00E14E8B" w:rsidRPr="00C20284" w:rsidRDefault="00E14E8B" w:rsidP="00E14E8B">
            <w:pPr>
              <w:ind w:left="-108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15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 xml:space="preserve">)  Forward Pass Limited </w:t>
            </w:r>
          </w:p>
        </w:tc>
        <w:tc>
          <w:tcPr>
            <w:tcW w:w="265" w:type="dxa"/>
          </w:tcPr>
          <w:p w14:paraId="642F24EE" w14:textId="77777777" w:rsidR="00E14E8B" w:rsidRPr="00C20284" w:rsidRDefault="00E14E8B" w:rsidP="00E14E8B">
            <w:pPr>
              <w:tabs>
                <w:tab w:val="left" w:pos="342"/>
              </w:tabs>
              <w:ind w:left="162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  <w:hideMark/>
          </w:tcPr>
          <w:p w14:paraId="7FA8B751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068D9E1B" w14:textId="77777777" w:rsidR="00E14E8B" w:rsidRPr="00C20284" w:rsidRDefault="00E14E8B" w:rsidP="00E14E8B">
            <w:pPr>
              <w:tabs>
                <w:tab w:val="left" w:pos="342"/>
              </w:tabs>
              <w:ind w:left="162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hideMark/>
          </w:tcPr>
          <w:p w14:paraId="01F73912" w14:textId="77777777" w:rsidR="00E14E8B" w:rsidRPr="0086003F" w:rsidRDefault="00E14E8B" w:rsidP="00E14E8B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003F">
              <w:rPr>
                <w:rFonts w:asciiTheme="majorBidi" w:hAnsiTheme="majorBidi" w:cstheme="majorBidi"/>
                <w:sz w:val="24"/>
                <w:szCs w:val="24"/>
                <w:cs/>
              </w:rPr>
              <w:t>บริติช เวอร์จิน</w:t>
            </w:r>
          </w:p>
        </w:tc>
        <w:tc>
          <w:tcPr>
            <w:tcW w:w="251" w:type="dxa"/>
          </w:tcPr>
          <w:p w14:paraId="0455110E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4E7BEB54" w14:textId="2408C253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100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270" w:type="dxa"/>
          </w:tcPr>
          <w:p w14:paraId="02FFCA8E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2A0A53FF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100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00</w:t>
            </w:r>
          </w:p>
        </w:tc>
      </w:tr>
      <w:tr w:rsidR="00E14E8B" w:rsidRPr="00C20284" w14:paraId="463E883F" w14:textId="77777777" w:rsidTr="008A7452">
        <w:trPr>
          <w:trHeight w:val="20"/>
        </w:trPr>
        <w:tc>
          <w:tcPr>
            <w:tcW w:w="3870" w:type="dxa"/>
          </w:tcPr>
          <w:p w14:paraId="1E5478AC" w14:textId="77777777" w:rsidR="00E14E8B" w:rsidRPr="00C20284" w:rsidRDefault="00E14E8B" w:rsidP="00E14E8B">
            <w:pPr>
              <w:tabs>
                <w:tab w:val="clear" w:pos="680"/>
                <w:tab w:val="left" w:pos="342"/>
                <w:tab w:val="decimal" w:pos="522"/>
                <w:tab w:val="center" w:pos="629"/>
                <w:tab w:val="center" w:pos="663"/>
                <w:tab w:val="center" w:pos="797"/>
              </w:tabs>
              <w:ind w:left="249" w:right="-198" w:firstLine="6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5" w:type="dxa"/>
          </w:tcPr>
          <w:p w14:paraId="29A61CAD" w14:textId="77777777" w:rsidR="00E14E8B" w:rsidRPr="00C20284" w:rsidRDefault="00E14E8B" w:rsidP="00E14E8B">
            <w:pPr>
              <w:tabs>
                <w:tab w:val="left" w:pos="342"/>
              </w:tabs>
              <w:ind w:left="162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64A6E98B" w14:textId="77777777" w:rsidR="00E14E8B" w:rsidRPr="00C20284" w:rsidRDefault="00E14E8B" w:rsidP="00E14E8B">
            <w:pPr>
              <w:tabs>
                <w:tab w:val="left" w:pos="342"/>
              </w:tabs>
              <w:ind w:left="162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6" w:type="dxa"/>
          </w:tcPr>
          <w:p w14:paraId="725A6B62" w14:textId="77777777" w:rsidR="00E14E8B" w:rsidRPr="00C20284" w:rsidRDefault="00E14E8B" w:rsidP="00E14E8B">
            <w:pPr>
              <w:tabs>
                <w:tab w:val="left" w:pos="342"/>
              </w:tabs>
              <w:ind w:left="162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hideMark/>
          </w:tcPr>
          <w:p w14:paraId="11D69267" w14:textId="20290059" w:rsidR="00E14E8B" w:rsidRPr="0086003F" w:rsidRDefault="00E14E8B" w:rsidP="00E14E8B">
            <w:pPr>
              <w:ind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003F">
              <w:rPr>
                <w:rFonts w:asciiTheme="majorBidi" w:hAnsiTheme="majorBidi" w:cstheme="majorBidi"/>
                <w:sz w:val="24"/>
                <w:szCs w:val="24"/>
                <w:cs/>
              </w:rPr>
              <w:t>ไอส์แลนด์</w:t>
            </w:r>
          </w:p>
        </w:tc>
        <w:tc>
          <w:tcPr>
            <w:tcW w:w="251" w:type="dxa"/>
          </w:tcPr>
          <w:p w14:paraId="6FBB405F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7DA17D3C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374E6966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3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562E389B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E14E8B" w:rsidRPr="00C20284" w14:paraId="470F9977" w14:textId="77777777" w:rsidTr="008A7452">
        <w:trPr>
          <w:trHeight w:val="20"/>
        </w:trPr>
        <w:tc>
          <w:tcPr>
            <w:tcW w:w="3870" w:type="dxa"/>
            <w:hideMark/>
          </w:tcPr>
          <w:p w14:paraId="67FDAEFA" w14:textId="77777777" w:rsidR="00E14E8B" w:rsidRPr="00C20284" w:rsidRDefault="00E14E8B" w:rsidP="00E14E8B">
            <w:pPr>
              <w:tabs>
                <w:tab w:val="clear" w:pos="227"/>
                <w:tab w:val="clear" w:pos="454"/>
              </w:tabs>
              <w:ind w:left="297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15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 xml:space="preserve">  Ta Chung Investment Co., Ltd. </w:t>
            </w:r>
          </w:p>
        </w:tc>
        <w:tc>
          <w:tcPr>
            <w:tcW w:w="265" w:type="dxa"/>
          </w:tcPr>
          <w:p w14:paraId="0A2EA1B6" w14:textId="77777777" w:rsidR="00E14E8B" w:rsidRPr="00C20284" w:rsidRDefault="00E14E8B" w:rsidP="00E14E8B">
            <w:pPr>
              <w:tabs>
                <w:tab w:val="left" w:pos="342"/>
              </w:tabs>
              <w:ind w:left="162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  <w:hideMark/>
          </w:tcPr>
          <w:p w14:paraId="39FE8461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74295F17" w14:textId="77777777" w:rsidR="00E14E8B" w:rsidRPr="00C20284" w:rsidRDefault="00E14E8B" w:rsidP="00E14E8B">
            <w:pPr>
              <w:tabs>
                <w:tab w:val="left" w:pos="342"/>
              </w:tabs>
              <w:ind w:left="162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hideMark/>
          </w:tcPr>
          <w:p w14:paraId="7231FE19" w14:textId="77777777" w:rsidR="00E14E8B" w:rsidRPr="0086003F" w:rsidRDefault="00E14E8B" w:rsidP="00E14E8B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003F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สาธารณรัฐจีน</w:t>
            </w:r>
          </w:p>
        </w:tc>
        <w:tc>
          <w:tcPr>
            <w:tcW w:w="251" w:type="dxa"/>
          </w:tcPr>
          <w:p w14:paraId="02EDF1F5" w14:textId="77777777" w:rsidR="00E14E8B" w:rsidRPr="00C20284" w:rsidRDefault="00E14E8B" w:rsidP="00E14E8B">
            <w:pPr>
              <w:tabs>
                <w:tab w:val="left" w:pos="342"/>
              </w:tabs>
              <w:ind w:left="162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7D67F4A1" w14:textId="7F13B201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100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270" w:type="dxa"/>
          </w:tcPr>
          <w:p w14:paraId="1820C046" w14:textId="77777777" w:rsidR="00E14E8B" w:rsidRPr="00C20284" w:rsidRDefault="00E14E8B" w:rsidP="00E14E8B">
            <w:pPr>
              <w:tabs>
                <w:tab w:val="clear" w:pos="454"/>
                <w:tab w:val="decimal" w:pos="303"/>
                <w:tab w:val="decimal" w:pos="409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3B7D0AAE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100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00</w:t>
            </w:r>
          </w:p>
        </w:tc>
      </w:tr>
      <w:tr w:rsidR="00E14E8B" w:rsidRPr="00C20284" w14:paraId="48C8B261" w14:textId="77777777" w:rsidTr="008A7452">
        <w:trPr>
          <w:trHeight w:val="20"/>
        </w:trPr>
        <w:tc>
          <w:tcPr>
            <w:tcW w:w="3870" w:type="dxa"/>
          </w:tcPr>
          <w:p w14:paraId="3C7F456B" w14:textId="77777777" w:rsidR="00E14E8B" w:rsidRPr="00C20284" w:rsidRDefault="00E14E8B" w:rsidP="00E14E8B">
            <w:pPr>
              <w:tabs>
                <w:tab w:val="clear" w:pos="227"/>
                <w:tab w:val="decimal" w:pos="519"/>
              </w:tabs>
              <w:ind w:left="339" w:right="-198" w:hanging="8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5" w:type="dxa"/>
          </w:tcPr>
          <w:p w14:paraId="7996F5E1" w14:textId="77777777" w:rsidR="00E14E8B" w:rsidRPr="00C20284" w:rsidRDefault="00E14E8B" w:rsidP="00E14E8B">
            <w:pPr>
              <w:tabs>
                <w:tab w:val="left" w:pos="342"/>
              </w:tabs>
              <w:ind w:left="162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2F63BB0A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200B43AE" w14:textId="77777777" w:rsidR="00E14E8B" w:rsidRPr="00C20284" w:rsidRDefault="00E14E8B" w:rsidP="00E14E8B">
            <w:pPr>
              <w:tabs>
                <w:tab w:val="left" w:pos="342"/>
              </w:tabs>
              <w:ind w:left="162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6B3023E7" w14:textId="77777777" w:rsidR="00E14E8B" w:rsidRPr="0086003F" w:rsidRDefault="00E14E8B" w:rsidP="00E14E8B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003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6003F">
              <w:rPr>
                <w:rFonts w:asciiTheme="majorBidi" w:hAnsiTheme="majorBidi" w:cstheme="majorBidi"/>
                <w:sz w:val="24"/>
                <w:szCs w:val="24"/>
                <w:cs/>
              </w:rPr>
              <w:t>ไต้หวัน</w:t>
            </w:r>
            <w:r w:rsidRPr="0086003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30DE4FE0" w14:textId="77777777" w:rsidR="00E14E8B" w:rsidRPr="00C20284" w:rsidRDefault="00E14E8B" w:rsidP="00E14E8B">
            <w:pPr>
              <w:tabs>
                <w:tab w:val="left" w:pos="342"/>
              </w:tabs>
              <w:ind w:left="162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5BAB210F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4F2030BD" w14:textId="77777777" w:rsidR="00E14E8B" w:rsidRPr="00C20284" w:rsidRDefault="00E14E8B" w:rsidP="00E14E8B">
            <w:pPr>
              <w:tabs>
                <w:tab w:val="clear" w:pos="454"/>
                <w:tab w:val="decimal" w:pos="303"/>
                <w:tab w:val="decimal" w:pos="409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20FA98E8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E14E8B" w:rsidRPr="00C20284" w14:paraId="2BCA3883" w14:textId="77777777" w:rsidTr="008A7452">
        <w:trPr>
          <w:trHeight w:val="20"/>
        </w:trPr>
        <w:tc>
          <w:tcPr>
            <w:tcW w:w="3870" w:type="dxa"/>
            <w:hideMark/>
          </w:tcPr>
          <w:p w14:paraId="5670129F" w14:textId="77777777" w:rsidR="00E14E8B" w:rsidRPr="00C20284" w:rsidRDefault="00E14E8B" w:rsidP="00E14E8B">
            <w:pPr>
              <w:ind w:left="-108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16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 xml:space="preserve">  New Splendid Holdings Limited </w:t>
            </w:r>
          </w:p>
        </w:tc>
        <w:tc>
          <w:tcPr>
            <w:tcW w:w="265" w:type="dxa"/>
          </w:tcPr>
          <w:p w14:paraId="2487405F" w14:textId="77777777" w:rsidR="00E14E8B" w:rsidRPr="00C20284" w:rsidRDefault="00E14E8B" w:rsidP="00E14E8B">
            <w:pPr>
              <w:tabs>
                <w:tab w:val="left" w:pos="342"/>
              </w:tabs>
              <w:ind w:left="162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  <w:hideMark/>
          </w:tcPr>
          <w:p w14:paraId="73BD317C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3C204BFF" w14:textId="77777777" w:rsidR="00E14E8B" w:rsidRPr="00C20284" w:rsidRDefault="00E14E8B" w:rsidP="00E14E8B">
            <w:pPr>
              <w:tabs>
                <w:tab w:val="left" w:pos="342"/>
              </w:tabs>
              <w:ind w:left="162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hideMark/>
          </w:tcPr>
          <w:p w14:paraId="3E10497B" w14:textId="77777777" w:rsidR="00E14E8B" w:rsidRPr="0086003F" w:rsidRDefault="00E14E8B" w:rsidP="00E14E8B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003F">
              <w:rPr>
                <w:rFonts w:asciiTheme="majorBidi" w:hAnsiTheme="majorBidi" w:cstheme="majorBidi"/>
                <w:sz w:val="24"/>
                <w:szCs w:val="24"/>
                <w:cs/>
              </w:rPr>
              <w:t>บริติช เวอร์จิน</w:t>
            </w:r>
          </w:p>
        </w:tc>
        <w:tc>
          <w:tcPr>
            <w:tcW w:w="251" w:type="dxa"/>
          </w:tcPr>
          <w:p w14:paraId="11DFD757" w14:textId="77777777" w:rsidR="00E14E8B" w:rsidRPr="00C20284" w:rsidRDefault="00E14E8B" w:rsidP="00E14E8B">
            <w:pPr>
              <w:ind w:left="-71" w:right="-6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5354EE69" w14:textId="31A0D7FC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100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270" w:type="dxa"/>
          </w:tcPr>
          <w:p w14:paraId="7C4B08C2" w14:textId="77777777" w:rsidR="00E14E8B" w:rsidRPr="00C20284" w:rsidRDefault="00E14E8B" w:rsidP="00E14E8B">
            <w:pPr>
              <w:tabs>
                <w:tab w:val="clear" w:pos="454"/>
                <w:tab w:val="decimal" w:pos="303"/>
                <w:tab w:val="decimal" w:pos="409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659BF9C7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100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00</w:t>
            </w:r>
          </w:p>
        </w:tc>
      </w:tr>
      <w:tr w:rsidR="00E14E8B" w:rsidRPr="00C20284" w14:paraId="70C2A1B2" w14:textId="77777777" w:rsidTr="008A7452">
        <w:trPr>
          <w:trHeight w:val="20"/>
        </w:trPr>
        <w:tc>
          <w:tcPr>
            <w:tcW w:w="3870" w:type="dxa"/>
          </w:tcPr>
          <w:p w14:paraId="07E6BEAD" w14:textId="77777777" w:rsidR="00E14E8B" w:rsidRPr="00C20284" w:rsidRDefault="00E14E8B" w:rsidP="00E14E8B">
            <w:pPr>
              <w:ind w:left="-108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5" w:type="dxa"/>
          </w:tcPr>
          <w:p w14:paraId="3A2DB875" w14:textId="77777777" w:rsidR="00E14E8B" w:rsidRPr="00C20284" w:rsidRDefault="00E14E8B" w:rsidP="00E14E8B">
            <w:pPr>
              <w:tabs>
                <w:tab w:val="left" w:pos="342"/>
              </w:tabs>
              <w:ind w:left="162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070A3088" w14:textId="77777777" w:rsidR="00E14E8B" w:rsidRPr="00C20284" w:rsidRDefault="00E14E8B" w:rsidP="00E14E8B">
            <w:pPr>
              <w:tabs>
                <w:tab w:val="left" w:pos="342"/>
              </w:tabs>
              <w:ind w:left="162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6" w:type="dxa"/>
          </w:tcPr>
          <w:p w14:paraId="2CF48495" w14:textId="77777777" w:rsidR="00E14E8B" w:rsidRPr="00C20284" w:rsidRDefault="00E14E8B" w:rsidP="00E14E8B">
            <w:pPr>
              <w:tabs>
                <w:tab w:val="left" w:pos="342"/>
              </w:tabs>
              <w:ind w:left="162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hideMark/>
          </w:tcPr>
          <w:p w14:paraId="3B8F244B" w14:textId="77777777" w:rsidR="00E14E8B" w:rsidRPr="0086003F" w:rsidRDefault="00E14E8B" w:rsidP="00E14E8B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003F">
              <w:rPr>
                <w:rFonts w:asciiTheme="majorBidi" w:hAnsiTheme="majorBidi" w:cstheme="majorBidi"/>
                <w:sz w:val="24"/>
                <w:szCs w:val="24"/>
                <w:cs/>
              </w:rPr>
              <w:t>ไอส์แลนด์</w:t>
            </w:r>
          </w:p>
        </w:tc>
        <w:tc>
          <w:tcPr>
            <w:tcW w:w="251" w:type="dxa"/>
          </w:tcPr>
          <w:p w14:paraId="7D7014C1" w14:textId="77777777" w:rsidR="00E14E8B" w:rsidRPr="00C20284" w:rsidRDefault="00E14E8B" w:rsidP="00E14E8B">
            <w:pPr>
              <w:ind w:left="-71" w:right="-6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4FD92334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58285BBA" w14:textId="77777777" w:rsidR="00E14E8B" w:rsidRPr="00C20284" w:rsidRDefault="00E14E8B" w:rsidP="00E14E8B">
            <w:pPr>
              <w:tabs>
                <w:tab w:val="clear" w:pos="454"/>
                <w:tab w:val="decimal" w:pos="303"/>
              </w:tabs>
              <w:ind w:left="-71" w:right="-6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1F53E69C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</w:p>
        </w:tc>
      </w:tr>
      <w:tr w:rsidR="00E14E8B" w:rsidRPr="00C20284" w14:paraId="2BE344E2" w14:textId="77777777" w:rsidTr="008A7452">
        <w:trPr>
          <w:trHeight w:val="20"/>
        </w:trPr>
        <w:tc>
          <w:tcPr>
            <w:tcW w:w="3870" w:type="dxa"/>
          </w:tcPr>
          <w:p w14:paraId="75C21E40" w14:textId="77777777" w:rsidR="00E14E8B" w:rsidRPr="00C20284" w:rsidRDefault="00E14E8B" w:rsidP="00E14E8B">
            <w:pPr>
              <w:ind w:left="-108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711B9">
              <w:rPr>
                <w:rFonts w:ascii="Angsana New" w:hAnsi="Angsana New"/>
                <w:color w:val="000000"/>
                <w:sz w:val="24"/>
                <w:szCs w:val="24"/>
              </w:rPr>
              <w:t>17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  <w:r w:rsidRPr="00C20284">
              <w:rPr>
                <w:rFonts w:ascii="Angsana New" w:hAnsi="Angsana New"/>
                <w:color w:val="000000"/>
                <w:sz w:val="24"/>
                <w:szCs w:val="24"/>
              </w:rPr>
              <w:t xml:space="preserve">  Norfolk Foods (Private) Limited</w:t>
            </w:r>
          </w:p>
        </w:tc>
        <w:tc>
          <w:tcPr>
            <w:tcW w:w="265" w:type="dxa"/>
          </w:tcPr>
          <w:p w14:paraId="330F6F5E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</w:tcPr>
          <w:p w14:paraId="72303533" w14:textId="77777777" w:rsidR="00E14E8B" w:rsidRPr="00C20284" w:rsidRDefault="00E14E8B" w:rsidP="00E14E8B">
            <w:pPr>
              <w:tabs>
                <w:tab w:val="clear" w:pos="227"/>
                <w:tab w:val="decimal" w:pos="166"/>
                <w:tab w:val="left" w:pos="252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  <w:cs/>
              </w:rPr>
              <w:t>ผลิตและจำหน่ายอาหารพร้อม</w:t>
            </w:r>
          </w:p>
        </w:tc>
        <w:tc>
          <w:tcPr>
            <w:tcW w:w="266" w:type="dxa"/>
          </w:tcPr>
          <w:p w14:paraId="3E75CD61" w14:textId="77777777" w:rsidR="00E14E8B" w:rsidRPr="00C20284" w:rsidRDefault="00E14E8B" w:rsidP="00E14E8B">
            <w:pPr>
              <w:tabs>
                <w:tab w:val="left" w:pos="342"/>
              </w:tabs>
              <w:ind w:left="162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4854D2C9" w14:textId="77777777" w:rsidR="00E14E8B" w:rsidRPr="0086003F" w:rsidRDefault="00E14E8B" w:rsidP="00E14E8B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003F">
              <w:rPr>
                <w:rFonts w:asciiTheme="majorBidi" w:hAnsiTheme="majorBidi" w:cstheme="majorBidi"/>
                <w:sz w:val="24"/>
                <w:szCs w:val="24"/>
                <w:cs/>
              </w:rPr>
              <w:t>ศรีลังกา</w:t>
            </w:r>
          </w:p>
        </w:tc>
        <w:tc>
          <w:tcPr>
            <w:tcW w:w="251" w:type="dxa"/>
          </w:tcPr>
          <w:p w14:paraId="79274CF9" w14:textId="77777777" w:rsidR="00E14E8B" w:rsidRPr="00C20284" w:rsidRDefault="00E14E8B" w:rsidP="00E14E8B">
            <w:pPr>
              <w:ind w:left="-71" w:right="-6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73C0D222" w14:textId="028AAFB3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80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270" w:type="dxa"/>
          </w:tcPr>
          <w:p w14:paraId="474A4EEC" w14:textId="77777777" w:rsidR="00E14E8B" w:rsidRPr="00C20284" w:rsidRDefault="00E14E8B" w:rsidP="00E14E8B">
            <w:pPr>
              <w:tabs>
                <w:tab w:val="clear" w:pos="454"/>
                <w:tab w:val="decimal" w:pos="303"/>
              </w:tabs>
              <w:ind w:left="-71" w:right="-6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08C29538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/>
                <w:sz w:val="24"/>
                <w:szCs w:val="24"/>
                <w:lang w:eastAsia="th-TH"/>
              </w:rPr>
            </w:pP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80</w:t>
            </w:r>
            <w:r w:rsidRPr="00C20284">
              <w:rPr>
                <w:rFonts w:ascii="Angsana New" w:hAnsi="Angsana New"/>
                <w:sz w:val="24"/>
                <w:szCs w:val="24"/>
                <w:lang w:eastAsia="th-TH"/>
              </w:rPr>
              <w:t>.</w:t>
            </w:r>
            <w:r w:rsidRPr="009711B9">
              <w:rPr>
                <w:rFonts w:ascii="Angsana New" w:hAnsi="Angsana New"/>
                <w:sz w:val="24"/>
                <w:szCs w:val="24"/>
                <w:lang w:eastAsia="th-TH"/>
              </w:rPr>
              <w:t>00</w:t>
            </w:r>
          </w:p>
        </w:tc>
      </w:tr>
      <w:tr w:rsidR="00E14E8B" w:rsidRPr="00C20284" w14:paraId="0DBFE8F6" w14:textId="77777777" w:rsidTr="008A7452">
        <w:trPr>
          <w:trHeight w:val="20"/>
        </w:trPr>
        <w:tc>
          <w:tcPr>
            <w:tcW w:w="3870" w:type="dxa"/>
          </w:tcPr>
          <w:p w14:paraId="48D66D24" w14:textId="77777777" w:rsidR="00E14E8B" w:rsidRPr="00C20284" w:rsidRDefault="00E14E8B" w:rsidP="00E14E8B">
            <w:pPr>
              <w:tabs>
                <w:tab w:val="left" w:pos="342"/>
              </w:tabs>
              <w:ind w:left="162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5" w:type="dxa"/>
          </w:tcPr>
          <w:p w14:paraId="6525CC27" w14:textId="77777777" w:rsidR="00E14E8B" w:rsidRPr="00C20284" w:rsidRDefault="00E14E8B" w:rsidP="00E14E8B">
            <w:pPr>
              <w:ind w:right="-13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7615D858" w14:textId="77777777" w:rsidR="00E14E8B" w:rsidRPr="00C20284" w:rsidRDefault="00E14E8B" w:rsidP="00E14E8B">
            <w:pPr>
              <w:tabs>
                <w:tab w:val="clear" w:pos="227"/>
                <w:tab w:val="decimal" w:pos="166"/>
                <w:tab w:val="left" w:pos="252"/>
              </w:tabs>
              <w:spacing w:line="300" w:lineRule="exact"/>
              <w:ind w:right="-13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20284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C20284">
              <w:rPr>
                <w:rFonts w:ascii="Angsana New" w:hAnsi="Angsana New"/>
                <w:sz w:val="24"/>
                <w:szCs w:val="24"/>
                <w:cs/>
              </w:rPr>
              <w:t>รับประทาน</w:t>
            </w:r>
          </w:p>
        </w:tc>
        <w:tc>
          <w:tcPr>
            <w:tcW w:w="266" w:type="dxa"/>
          </w:tcPr>
          <w:p w14:paraId="3F19A28D" w14:textId="77777777" w:rsidR="00E14E8B" w:rsidRPr="00C20284" w:rsidRDefault="00E14E8B" w:rsidP="00E14E8B">
            <w:pPr>
              <w:tabs>
                <w:tab w:val="left" w:pos="342"/>
              </w:tabs>
              <w:ind w:left="162" w:right="-19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557DDB5B" w14:textId="77777777" w:rsidR="00E14E8B" w:rsidRPr="00C20284" w:rsidRDefault="00E14E8B" w:rsidP="00E14E8B">
            <w:pPr>
              <w:ind w:left="-71" w:right="-68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58550D9F" w14:textId="77777777" w:rsidR="00E14E8B" w:rsidRPr="00C20284" w:rsidRDefault="00E14E8B" w:rsidP="00E14E8B">
            <w:pPr>
              <w:ind w:left="-71" w:right="-6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51F86540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15135F2" w14:textId="77777777" w:rsidR="00E14E8B" w:rsidRPr="00C20284" w:rsidRDefault="00E14E8B" w:rsidP="00E14E8B">
            <w:pPr>
              <w:tabs>
                <w:tab w:val="clear" w:pos="454"/>
                <w:tab w:val="decimal" w:pos="303"/>
              </w:tabs>
              <w:ind w:left="-71" w:right="-6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638F5BC1" w14:textId="77777777" w:rsidR="00E14E8B" w:rsidRPr="00C20284" w:rsidRDefault="00E14E8B" w:rsidP="00E1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75D41124" w14:textId="77777777" w:rsidR="005500D6" w:rsidRPr="004C3E9F" w:rsidRDefault="005500D6" w:rsidP="007E74B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="Angsana New" w:hAnsi="Angsana New"/>
          <w:sz w:val="12"/>
          <w:szCs w:val="12"/>
        </w:rPr>
      </w:pPr>
    </w:p>
    <w:p w14:paraId="63A29128" w14:textId="77777777" w:rsidR="005500D6" w:rsidRPr="004C3E9F" w:rsidRDefault="005500D6" w:rsidP="00AE4FC1">
      <w:pPr>
        <w:tabs>
          <w:tab w:val="clear" w:pos="227"/>
          <w:tab w:val="clear" w:pos="454"/>
          <w:tab w:val="clear" w:pos="680"/>
        </w:tabs>
        <w:spacing w:line="240" w:lineRule="auto"/>
        <w:ind w:left="324" w:right="-43" w:hanging="144"/>
        <w:rPr>
          <w:rFonts w:ascii="Angsana New" w:hAnsi="Angsana New"/>
          <w:sz w:val="24"/>
          <w:szCs w:val="24"/>
        </w:rPr>
      </w:pPr>
      <w:r w:rsidRPr="004C3E9F">
        <w:rPr>
          <w:rFonts w:ascii="Angsana New" w:hAnsi="Angsana New"/>
          <w:sz w:val="24"/>
          <w:szCs w:val="24"/>
          <w:vertAlign w:val="superscript"/>
          <w:cs/>
        </w:rPr>
        <w:t>(</w:t>
      </w:r>
      <w:r w:rsidRPr="004C3E9F">
        <w:rPr>
          <w:rFonts w:ascii="Angsana New" w:hAnsi="Angsana New"/>
          <w:sz w:val="24"/>
          <w:szCs w:val="24"/>
          <w:vertAlign w:val="superscript"/>
        </w:rPr>
        <w:t>1</w:t>
      </w:r>
      <w:r w:rsidRPr="004C3E9F">
        <w:rPr>
          <w:rFonts w:ascii="Angsana New" w:hAnsi="Angsana New"/>
          <w:sz w:val="24"/>
          <w:szCs w:val="24"/>
          <w:vertAlign w:val="superscript"/>
          <w:cs/>
        </w:rPr>
        <w:t>)</w:t>
      </w:r>
      <w:r w:rsidRPr="004C3E9F">
        <w:rPr>
          <w:rFonts w:ascii="Angsana New" w:hAnsi="Angsana New"/>
          <w:sz w:val="24"/>
          <w:szCs w:val="24"/>
          <w:cs/>
        </w:rPr>
        <w:tab/>
      </w:r>
      <w:r w:rsidRPr="004C3E9F">
        <w:rPr>
          <w:rFonts w:ascii="Angsana New" w:hAnsi="Angsana New"/>
          <w:sz w:val="24"/>
          <w:szCs w:val="24"/>
        </w:rPr>
        <w:t xml:space="preserve">   </w:t>
      </w:r>
      <w:r w:rsidRPr="004C3E9F">
        <w:rPr>
          <w:rFonts w:ascii="Angsana New" w:hAnsi="Angsana New"/>
          <w:sz w:val="24"/>
          <w:szCs w:val="24"/>
          <w:cs/>
        </w:rPr>
        <w:t>กลุ่มบริษัทมีอำนาจควบคุมบริษัทดังกล่าว</w:t>
      </w:r>
    </w:p>
    <w:p w14:paraId="6EA787C4" w14:textId="77777777" w:rsidR="005500D6" w:rsidRPr="004C3E9F" w:rsidRDefault="005500D6" w:rsidP="00AE4FC1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324" w:right="-43" w:hanging="144"/>
        <w:rPr>
          <w:rFonts w:ascii="Angsana New" w:hAnsi="Angsana New"/>
          <w:sz w:val="24"/>
          <w:szCs w:val="24"/>
        </w:rPr>
      </w:pPr>
      <w:r w:rsidRPr="004C3E9F">
        <w:rPr>
          <w:rFonts w:ascii="Angsana New" w:hAnsi="Angsana New"/>
          <w:sz w:val="24"/>
          <w:szCs w:val="24"/>
          <w:vertAlign w:val="superscript"/>
          <w:cs/>
        </w:rPr>
        <w:t>(</w:t>
      </w:r>
      <w:r w:rsidRPr="004C3E9F">
        <w:rPr>
          <w:rFonts w:ascii="Angsana New" w:hAnsi="Angsana New"/>
          <w:sz w:val="24"/>
          <w:szCs w:val="24"/>
          <w:vertAlign w:val="superscript"/>
        </w:rPr>
        <w:t>2</w:t>
      </w:r>
      <w:r w:rsidRPr="004C3E9F">
        <w:rPr>
          <w:rFonts w:ascii="Angsana New" w:hAnsi="Angsana New"/>
          <w:sz w:val="24"/>
          <w:szCs w:val="24"/>
          <w:vertAlign w:val="superscript"/>
          <w:cs/>
        </w:rPr>
        <w:t>)</w:t>
      </w:r>
      <w:r w:rsidRPr="004C3E9F">
        <w:rPr>
          <w:rFonts w:ascii="Angsana New" w:hAnsi="Angsana New"/>
          <w:sz w:val="24"/>
          <w:szCs w:val="24"/>
          <w:cs/>
        </w:rPr>
        <w:tab/>
      </w:r>
      <w:r w:rsidRPr="004C3E9F">
        <w:rPr>
          <w:rFonts w:ascii="Angsana New" w:hAnsi="Angsana New"/>
          <w:sz w:val="24"/>
          <w:szCs w:val="24"/>
        </w:rPr>
        <w:t xml:space="preserve">   </w:t>
      </w:r>
      <w:r w:rsidRPr="004C3E9F">
        <w:rPr>
          <w:rFonts w:ascii="Angsana New" w:hAnsi="Angsana New"/>
          <w:sz w:val="24"/>
          <w:szCs w:val="24"/>
          <w:cs/>
        </w:rPr>
        <w:t>หยุดการประกอบกิจการ</w:t>
      </w:r>
    </w:p>
    <w:p w14:paraId="262B32EC" w14:textId="04BBBDBB" w:rsidR="00AE6713" w:rsidRPr="00C20284" w:rsidRDefault="005500D6" w:rsidP="00FE3D65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495" w:right="-43" w:hanging="315"/>
        <w:rPr>
          <w:rFonts w:ascii="Angsana New" w:hAnsi="Angsana New"/>
          <w:sz w:val="28"/>
          <w:szCs w:val="28"/>
        </w:rPr>
      </w:pPr>
      <w:r w:rsidRPr="004C3E9F">
        <w:rPr>
          <w:rFonts w:ascii="Angsana New" w:hAnsi="Angsana New"/>
          <w:sz w:val="24"/>
          <w:szCs w:val="24"/>
          <w:vertAlign w:val="superscript"/>
          <w:cs/>
        </w:rPr>
        <w:t>(</w:t>
      </w:r>
      <w:r w:rsidRPr="004C3E9F">
        <w:rPr>
          <w:rFonts w:ascii="Angsana New" w:hAnsi="Angsana New"/>
          <w:sz w:val="24"/>
          <w:szCs w:val="24"/>
          <w:vertAlign w:val="superscript"/>
        </w:rPr>
        <w:t>3</w:t>
      </w:r>
      <w:r w:rsidRPr="004C3E9F">
        <w:rPr>
          <w:rFonts w:ascii="Angsana New" w:hAnsi="Angsana New"/>
          <w:sz w:val="24"/>
          <w:szCs w:val="24"/>
          <w:vertAlign w:val="superscript"/>
          <w:cs/>
        </w:rPr>
        <w:t>)</w:t>
      </w:r>
      <w:r w:rsidRPr="004C3E9F">
        <w:rPr>
          <w:rFonts w:ascii="Angsana New" w:hAnsi="Angsana New"/>
          <w:sz w:val="24"/>
          <w:szCs w:val="24"/>
        </w:rPr>
        <w:t xml:space="preserve">  </w:t>
      </w:r>
      <w:r w:rsidR="00AE4FC1" w:rsidRPr="004C3E9F">
        <w:rPr>
          <w:rFonts w:ascii="Angsana New" w:hAnsi="Angsana New"/>
          <w:sz w:val="24"/>
          <w:szCs w:val="24"/>
        </w:rPr>
        <w:t xml:space="preserve"> </w:t>
      </w:r>
      <w:r w:rsidR="00FE3D65">
        <w:rPr>
          <w:rFonts w:ascii="Angsana New" w:hAnsi="Angsana New" w:hint="cs"/>
          <w:sz w:val="24"/>
          <w:szCs w:val="24"/>
          <w:cs/>
        </w:rPr>
        <w:t xml:space="preserve"> </w:t>
      </w:r>
      <w:r w:rsidRPr="004C3E9F">
        <w:rPr>
          <w:rFonts w:ascii="Angsana New" w:hAnsi="Angsana New" w:hint="cs"/>
          <w:sz w:val="24"/>
          <w:szCs w:val="24"/>
          <w:cs/>
        </w:rPr>
        <w:t>ปิดกิจการ</w:t>
      </w:r>
      <w:r w:rsidR="00EA3FD8" w:rsidRPr="00C20284">
        <w:rPr>
          <w:rFonts w:ascii="Angsana New" w:hAnsi="Angsana New"/>
          <w:sz w:val="30"/>
          <w:szCs w:val="30"/>
          <w:cs/>
        </w:rPr>
        <w:br w:type="page"/>
      </w:r>
    </w:p>
    <w:p w14:paraId="379F59D8" w14:textId="009F0DA3" w:rsidR="00C142F6" w:rsidRPr="00C20284" w:rsidRDefault="007A1A09" w:rsidP="00367ADF">
      <w:pPr>
        <w:pStyle w:val="Heading1"/>
        <w:shd w:val="clear" w:color="auto" w:fill="auto"/>
        <w:tabs>
          <w:tab w:val="clear" w:pos="283"/>
          <w:tab w:val="num" w:pos="540"/>
        </w:tabs>
        <w:ind w:left="540" w:hanging="540"/>
        <w:rPr>
          <w:rFonts w:ascii="Angsana New" w:hAnsi="Angsana New" w:cs="Angsana New"/>
          <w:szCs w:val="30"/>
        </w:rPr>
      </w:pPr>
      <w:r w:rsidRPr="00C20284">
        <w:rPr>
          <w:rFonts w:ascii="Angsana New" w:hAnsi="Angsana New" w:cs="Angsana New"/>
          <w:szCs w:val="30"/>
          <w:cs/>
        </w:rPr>
        <w:lastRenderedPageBreak/>
        <w:t>เกณฑ์การจัดทำงบการเงิน</w:t>
      </w:r>
    </w:p>
    <w:p w14:paraId="408B781F" w14:textId="77777777" w:rsidR="00702705" w:rsidRPr="00C20284" w:rsidRDefault="00702705">
      <w:pPr>
        <w:rPr>
          <w:rFonts w:ascii="Angsana New" w:hAnsi="Angsana New"/>
          <w:sz w:val="28"/>
          <w:szCs w:val="28"/>
        </w:rPr>
      </w:pPr>
    </w:p>
    <w:p w14:paraId="418C22B7" w14:textId="6AF3D603" w:rsidR="001C61DC" w:rsidRPr="000840F7" w:rsidRDefault="001C61DC" w:rsidP="00B409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40967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</w:t>
      </w:r>
      <w:r w:rsidRPr="00B40967">
        <w:rPr>
          <w:rFonts w:asciiTheme="majorBidi" w:hAnsiTheme="majorBidi" w:cstheme="majorBidi"/>
          <w:sz w:val="30"/>
          <w:szCs w:val="30"/>
        </w:rPr>
        <w:br/>
      </w:r>
      <w:r w:rsidRPr="00B40967">
        <w:rPr>
          <w:rFonts w:asciiTheme="majorBidi" w:hAnsiTheme="majorBidi" w:cstheme="majorBidi"/>
          <w:sz w:val="30"/>
          <w:szCs w:val="30"/>
          <w:cs/>
        </w:rPr>
        <w:t>โดยสภาวิชาชีพบัญชีฯ กฎระเบียบและประกาศคณะกรรมการกำกับหลักทรัพย์และตลาดหลักทรัพย์ที่</w:t>
      </w:r>
      <w:r w:rsidR="00B369BF">
        <w:rPr>
          <w:rFonts w:asciiTheme="majorBidi" w:hAnsiTheme="majorBidi" w:cstheme="majorBidi"/>
          <w:sz w:val="30"/>
          <w:szCs w:val="30"/>
        </w:rPr>
        <w:br/>
      </w:r>
      <w:r w:rsidRPr="000840F7">
        <w:rPr>
          <w:rFonts w:asciiTheme="majorBidi" w:hAnsiTheme="majorBidi" w:cstheme="majorBidi"/>
          <w:sz w:val="30"/>
          <w:szCs w:val="30"/>
          <w:cs/>
        </w:rPr>
        <w:t>เกี่ยวข้อง</w:t>
      </w:r>
      <w:r w:rsidR="00A41DA8" w:rsidRPr="000840F7">
        <w:rPr>
          <w:rFonts w:asciiTheme="majorBidi" w:hAnsiTheme="majorBidi" w:cstheme="majorBidi"/>
          <w:sz w:val="30"/>
          <w:szCs w:val="30"/>
        </w:rPr>
        <w:t xml:space="preserve"> </w:t>
      </w:r>
      <w:r w:rsidR="00A41DA8" w:rsidRPr="000840F7">
        <w:rPr>
          <w:rFonts w:asciiTheme="majorBidi" w:hAnsiTheme="majorBidi" w:cstheme="majorBidi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แต่ละข้อได้ถือปฏิบัติโดยสม่ำเสมอสำหรับงบการเงินทุกรอบระยะเวลาที่รายงาน</w:t>
      </w:r>
    </w:p>
    <w:p w14:paraId="27661FE9" w14:textId="13E2FA00" w:rsidR="00623625" w:rsidRPr="000840F7" w:rsidRDefault="00623625" w:rsidP="00B409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9D8900" w14:textId="4F286836" w:rsidR="00623625" w:rsidRPr="00B40967" w:rsidRDefault="00623625" w:rsidP="00B409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840F7">
        <w:rPr>
          <w:rFonts w:asciiTheme="majorBidi" w:hAnsiTheme="majorBidi"/>
          <w:sz w:val="30"/>
          <w:szCs w:val="30"/>
          <w:cs/>
        </w:rPr>
        <w:t>งบการเงินรวมประกอบด้วยงบการเงินของกลุ่มบริษัท และส่วนได้เสียของกลุ่มบริษัทในบริษัทร่วมและการร่วมค้า 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</w:t>
      </w:r>
      <w:r w:rsidR="00680AFE" w:rsidRPr="000840F7">
        <w:rPr>
          <w:rFonts w:asciiTheme="majorBidi" w:hAnsiTheme="majorBidi"/>
          <w:sz w:val="30"/>
          <w:szCs w:val="30"/>
        </w:rPr>
        <w:br/>
      </w:r>
      <w:r w:rsidRPr="000840F7">
        <w:rPr>
          <w:rFonts w:asciiTheme="majorBidi" w:hAnsiTheme="majorBidi"/>
          <w:sz w:val="30"/>
          <w:szCs w:val="30"/>
          <w:cs/>
        </w:rPr>
        <w:t>แต่ละข้อจะได้รับการทบทวนอย่างต่อเนื่อง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p w14:paraId="381C9E13" w14:textId="7324C758" w:rsidR="001C61DC" w:rsidRPr="00C20284" w:rsidRDefault="001C61DC" w:rsidP="00750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28"/>
          <w:szCs w:val="28"/>
          <w:cs/>
        </w:rPr>
      </w:pPr>
    </w:p>
    <w:p w14:paraId="094D22D7" w14:textId="13EF5634" w:rsidR="00360E5C" w:rsidRPr="00C20284" w:rsidRDefault="004446D7" w:rsidP="00367ADF">
      <w:pPr>
        <w:pStyle w:val="Heading1"/>
        <w:shd w:val="clear" w:color="auto" w:fill="auto"/>
        <w:tabs>
          <w:tab w:val="clear" w:pos="283"/>
          <w:tab w:val="num" w:pos="540"/>
        </w:tabs>
        <w:ind w:left="540" w:hanging="540"/>
        <w:rPr>
          <w:rFonts w:ascii="Angsana New" w:hAnsi="Angsana New" w:cs="Angsana New"/>
          <w:szCs w:val="30"/>
        </w:rPr>
      </w:pPr>
      <w:r w:rsidRPr="00C20284">
        <w:rPr>
          <w:rFonts w:ascii="Angsana New" w:hAnsi="Angsana New" w:cs="Angsana New"/>
          <w:szCs w:val="30"/>
          <w:cs/>
        </w:rPr>
        <w:t>นโยบายการบัญชีที่สำคัญ</w:t>
      </w:r>
    </w:p>
    <w:p w14:paraId="106AFFA5" w14:textId="01472134" w:rsidR="00705F7B" w:rsidRPr="00C20284" w:rsidRDefault="00705F7B" w:rsidP="00DE0A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sz w:val="30"/>
          <w:szCs w:val="30"/>
        </w:rPr>
      </w:pPr>
    </w:p>
    <w:p w14:paraId="344C9464" w14:textId="66927768" w:rsidR="0089709C" w:rsidRPr="00C20284" w:rsidRDefault="0089709C" w:rsidP="001B3149">
      <w:pPr>
        <w:pStyle w:val="Heading2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left" w:pos="1080"/>
        </w:tabs>
        <w:ind w:left="540" w:hanging="540"/>
        <w:rPr>
          <w:i/>
          <w:iCs/>
          <w:szCs w:val="30"/>
        </w:rPr>
      </w:pPr>
      <w:r w:rsidRPr="00C20284">
        <w:rPr>
          <w:rFonts w:ascii="Angsana New" w:hAnsi="Angsana New" w:cs="Angsana New"/>
          <w:i/>
          <w:iCs/>
          <w:szCs w:val="30"/>
          <w:cs/>
        </w:rPr>
        <w:t>เกณฑ์ในการจัดทำงบการเงินรวม</w:t>
      </w:r>
    </w:p>
    <w:p w14:paraId="78E59871" w14:textId="77777777" w:rsidR="0089709C" w:rsidRPr="00C20284" w:rsidRDefault="0089709C" w:rsidP="001B16F3">
      <w:pPr>
        <w:tabs>
          <w:tab w:val="clear" w:pos="454"/>
        </w:tabs>
        <w:spacing w:line="240" w:lineRule="auto"/>
        <w:ind w:left="45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1B161845" w14:textId="174306C2" w:rsidR="0089709C" w:rsidRPr="00C20284" w:rsidRDefault="0089709C" w:rsidP="0075028F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C20284">
        <w:rPr>
          <w:rFonts w:asciiTheme="majorBidi" w:hAnsiTheme="majorBidi" w:cstheme="majorBidi"/>
          <w:sz w:val="30"/>
          <w:szCs w:val="30"/>
          <w:cs/>
        </w:rPr>
        <w:t>งบการเงินรวมประกอบด้วยงบการเงินของกลุ่มบริษัท</w:t>
      </w:r>
      <w:r w:rsidRPr="00C20284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และส่วนได้เสียของกลุ่มบริษัทในบริษัทร่วมและการร่วมค้า </w:t>
      </w:r>
    </w:p>
    <w:p w14:paraId="39ADD43A" w14:textId="77777777" w:rsidR="0089709C" w:rsidRPr="00C20284" w:rsidRDefault="0089709C" w:rsidP="000C2450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CB381A5" w14:textId="77777777" w:rsidR="0089709C" w:rsidRPr="00C20284" w:rsidRDefault="0089709C" w:rsidP="00EB0635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C2028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การรวมธุรกิจ </w:t>
      </w:r>
    </w:p>
    <w:p w14:paraId="6D818934" w14:textId="77777777" w:rsidR="0089709C" w:rsidRPr="00C20284" w:rsidRDefault="0089709C" w:rsidP="00ED3666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630982" w14:textId="1245A281" w:rsidR="00BD4A94" w:rsidRPr="00BD4A94" w:rsidRDefault="0089709C" w:rsidP="00BD4A94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20284">
        <w:rPr>
          <w:rFonts w:asciiTheme="majorBidi" w:hAnsiTheme="majorBidi" w:cstheme="majorBidi"/>
          <w:sz w:val="30"/>
          <w:szCs w:val="30"/>
          <w:cs/>
        </w:rPr>
        <w:t>กลุ่มบริษัทบันทึกบัญชีสำหรับการรวมธุรกิจตามวิธี</w:t>
      </w:r>
      <w:r w:rsidRPr="000840F7">
        <w:rPr>
          <w:rFonts w:asciiTheme="majorBidi" w:hAnsiTheme="majorBidi" w:cstheme="majorBidi"/>
          <w:sz w:val="30"/>
          <w:szCs w:val="30"/>
          <w:cs/>
        </w:rPr>
        <w:t xml:space="preserve">ซื้อ </w:t>
      </w:r>
      <w:r w:rsidR="003B107D" w:rsidRPr="000840F7">
        <w:rPr>
          <w:rFonts w:asciiTheme="majorBidi" w:hAnsiTheme="majorBidi"/>
          <w:sz w:val="30"/>
          <w:szCs w:val="30"/>
          <w:cs/>
        </w:rPr>
        <w:t xml:space="preserve">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</w:t>
      </w:r>
      <w:r w:rsidR="00DC7417" w:rsidRPr="000840F7">
        <w:rPr>
          <w:rFonts w:asciiTheme="majorBidi" w:hAnsiTheme="majorBidi"/>
          <w:sz w:val="30"/>
          <w:szCs w:val="30"/>
          <w:cs/>
        </w:rPr>
        <w:t>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ค่าใช้จ่ายที่เกี่ยวข้องกับการซื้อธุรกิจรับรู้เป็นค่าใช้จ่ายเมื่อเกิดขึ้น</w:t>
      </w:r>
      <w:r w:rsidR="00F175F7" w:rsidRPr="000840F7">
        <w:rPr>
          <w:rFonts w:asciiTheme="majorBidi" w:hAnsiTheme="majorBidi"/>
          <w:sz w:val="30"/>
          <w:szCs w:val="30"/>
        </w:rPr>
        <w:t xml:space="preserve"> </w:t>
      </w:r>
      <w:r w:rsidR="001373DE" w:rsidRPr="000840F7" w:rsidDel="00895A0A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1373DE" w:rsidRPr="001373DE" w:rsidDel="00895A0A">
        <w:rPr>
          <w:rFonts w:asciiTheme="majorBidi" w:hAnsiTheme="majorBidi" w:cstheme="majorBidi" w:hint="cs"/>
          <w:sz w:val="30"/>
          <w:szCs w:val="30"/>
          <w:cs/>
        </w:rPr>
        <w:t>กำหนดวันที่ซื้อกิจการและการโอนอำนาจควบคุมจากฝ่ายหนึ่งไปอีกฝ่ายหนึ่งต้องพิจารณาข้อเท็จจริงและสถานการณ์แวดล้อมที่เกี่ยวข้องทั้งหมด ในการพิจารณาอำนาจในการควบคุม กลุ่มบริษัทต้องนำสิทธิในการออกเสียงที่เป็นไปได้และสามารถใช้สิทธิได้มารวมในการพิจารณา</w:t>
      </w:r>
      <w:r w:rsidR="001373DE" w:rsidDel="00895A0A">
        <w:rPr>
          <w:rFonts w:asciiTheme="majorBidi" w:hAnsiTheme="majorBidi" w:cstheme="majorBidi" w:hint="cs"/>
          <w:sz w:val="30"/>
          <w:szCs w:val="30"/>
          <w:cs/>
        </w:rPr>
        <w:t xml:space="preserve">  </w:t>
      </w:r>
    </w:p>
    <w:p w14:paraId="20D469E3" w14:textId="64798E44" w:rsidR="00534208" w:rsidRDefault="005342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eastAsia="en-GB"/>
        </w:rPr>
      </w:pPr>
      <w:r>
        <w:rPr>
          <w:rFonts w:asciiTheme="majorBidi" w:hAnsiTheme="majorBidi" w:cstheme="majorBidi"/>
          <w:sz w:val="30"/>
          <w:szCs w:val="30"/>
          <w:lang w:eastAsia="en-GB"/>
        </w:rPr>
        <w:br w:type="page"/>
      </w:r>
    </w:p>
    <w:p w14:paraId="54036005" w14:textId="2024F8D1" w:rsidR="00EF2809" w:rsidRPr="000840F7" w:rsidRDefault="00EF2809" w:rsidP="00CC1273">
      <w:pPr>
        <w:tabs>
          <w:tab w:val="clear" w:pos="454"/>
          <w:tab w:val="left" w:pos="630"/>
        </w:tabs>
        <w:spacing w:line="240" w:lineRule="auto"/>
        <w:ind w:left="468"/>
        <w:jc w:val="thaiDistribute"/>
        <w:rPr>
          <w:rFonts w:asciiTheme="majorBidi" w:hAnsiTheme="majorBidi" w:cstheme="majorBidi"/>
          <w:sz w:val="30"/>
          <w:szCs w:val="30"/>
        </w:rPr>
      </w:pPr>
      <w:r w:rsidRPr="000840F7">
        <w:rPr>
          <w:rFonts w:asciiTheme="majorBidi" w:hAnsiTheme="majorBidi"/>
          <w:sz w:val="30"/>
          <w:szCs w:val="30"/>
          <w:cs/>
        </w:rPr>
        <w:lastRenderedPageBreak/>
        <w:t>กลุ่มบริษัทเลือกใช้วิธีการทดสอบการกระจุกตัว (</w:t>
      </w:r>
      <w:r w:rsidRPr="000840F7">
        <w:rPr>
          <w:rFonts w:asciiTheme="majorBidi" w:hAnsiTheme="majorBidi" w:cstheme="majorBidi"/>
          <w:sz w:val="30"/>
          <w:szCs w:val="30"/>
        </w:rPr>
        <w:t xml:space="preserve">concentration test) </w:t>
      </w:r>
      <w:r w:rsidRPr="000840F7">
        <w:rPr>
          <w:rFonts w:asciiTheme="majorBidi" w:hAnsiTheme="majorBidi"/>
          <w:sz w:val="30"/>
          <w:szCs w:val="30"/>
          <w:cs/>
        </w:rPr>
        <w:t>ซึ่งเป็นการประเมินอย่างง่ายโดยจะถือว่ากลุ่มของกิจกรรมและสินทรัพย์ที่ได้มาเป็นการซื้อสินทรัพย์แทนที่จะเป็นการซื้อธุรกิจ หากมูลค่ายุติธรรมเกือบทั้งหมดของสินทรัพย์ที่ได้รับมานั้นกระจุกตัวที่สินทรัพย์ใดสินทรัพย์หนึ่งหรือกระจุกตัวที่กลุ่มของสินทรัพย์ที่ระบุได้ที่มีลักษณะคล้ายคลึงกัน</w:t>
      </w:r>
    </w:p>
    <w:p w14:paraId="204E721E" w14:textId="77777777" w:rsidR="00FD7B8A" w:rsidRPr="000840F7" w:rsidRDefault="00FD7B8A" w:rsidP="00CC1273">
      <w:pPr>
        <w:tabs>
          <w:tab w:val="clear" w:pos="454"/>
          <w:tab w:val="left" w:pos="630"/>
        </w:tabs>
        <w:spacing w:line="240" w:lineRule="auto"/>
        <w:ind w:left="468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6F2D71A8" w14:textId="1D389F92" w:rsidR="00BD4A94" w:rsidRPr="00BD4A94" w:rsidRDefault="0089709C" w:rsidP="00CC1273">
      <w:pPr>
        <w:tabs>
          <w:tab w:val="clear" w:pos="454"/>
          <w:tab w:val="left" w:pos="630"/>
        </w:tabs>
        <w:spacing w:line="240" w:lineRule="auto"/>
        <w:ind w:left="46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840F7">
        <w:rPr>
          <w:rFonts w:asciiTheme="majorBidi" w:hAnsiTheme="majorBidi" w:cstheme="majorBidi"/>
          <w:spacing w:val="-6"/>
          <w:sz w:val="30"/>
          <w:szCs w:val="30"/>
          <w:cs/>
        </w:rPr>
        <w:t>ค่าความนิยมที่เกิดขึ้น ณ วันที่ซื้อ โดยวัดจากมูลค่ายุติธรรมของสิ่งตอบแทนที่โอนให้ซึ่งรวมถึงการรับรู้จำนวน</w:t>
      </w:r>
      <w:r w:rsidRPr="000840F7">
        <w:rPr>
          <w:rFonts w:asciiTheme="majorBidi" w:hAnsiTheme="majorBidi" w:cstheme="majorBidi"/>
          <w:spacing w:val="-6"/>
          <w:sz w:val="30"/>
          <w:szCs w:val="30"/>
          <w:cs/>
        </w:rPr>
        <w:br/>
        <w:t>ส่วนได้เสีย</w:t>
      </w:r>
      <w:r w:rsidRPr="000840F7">
        <w:rPr>
          <w:rFonts w:asciiTheme="majorBidi" w:hAnsiTheme="majorBidi" w:cstheme="majorBidi"/>
          <w:sz w:val="30"/>
          <w:szCs w:val="30"/>
          <w:cs/>
        </w:rPr>
        <w:t>ที่ไม่มีอำนาจควบคุมในผู้ถูกซื้อ มีราคาซื้อสูงกว่ามูลค่ายุติธรรม</w:t>
      </w:r>
      <w:r w:rsidR="00850021" w:rsidRPr="000840F7">
        <w:rPr>
          <w:rFonts w:asciiTheme="majorBidi" w:hAnsiTheme="majorBidi" w:cstheme="majorBidi" w:hint="cs"/>
          <w:sz w:val="30"/>
          <w:szCs w:val="30"/>
          <w:cs/>
        </w:rPr>
        <w:t>สุทธิ</w:t>
      </w:r>
      <w:r w:rsidRPr="000840F7">
        <w:rPr>
          <w:rFonts w:asciiTheme="majorBidi" w:hAnsiTheme="majorBidi" w:cstheme="majorBidi"/>
          <w:sz w:val="30"/>
          <w:szCs w:val="30"/>
          <w:cs/>
        </w:rPr>
        <w:t xml:space="preserve"> ของสินทรัพย์ที่ระบุได้ที่ได้มาและหนี้สินที่รับมาซึ่งวัดมูลค่า ณ วันที่ซื้อ</w:t>
      </w:r>
      <w:r w:rsidRPr="000840F7">
        <w:rPr>
          <w:rFonts w:asciiTheme="majorBidi" w:hAnsiTheme="majorBidi" w:cstheme="majorBidi"/>
          <w:sz w:val="30"/>
          <w:szCs w:val="30"/>
        </w:rPr>
        <w:t xml:space="preserve"> </w:t>
      </w:r>
      <w:r w:rsidRPr="000840F7">
        <w:rPr>
          <w:rFonts w:asciiTheme="majorBidi" w:hAnsiTheme="majorBidi" w:cstheme="majorBidi"/>
          <w:sz w:val="30"/>
          <w:szCs w:val="30"/>
          <w:cs/>
        </w:rPr>
        <w:t>ในกรณีราคาซื้อต่ำกว่ามูลค่ายุติธรรม</w:t>
      </w:r>
      <w:r w:rsidR="008E0467" w:rsidRPr="000840F7">
        <w:rPr>
          <w:rFonts w:asciiTheme="majorBidi" w:hAnsiTheme="majorBidi" w:cstheme="majorBidi" w:hint="cs"/>
          <w:sz w:val="30"/>
          <w:szCs w:val="30"/>
          <w:cs/>
        </w:rPr>
        <w:t>สุทธิ</w:t>
      </w:r>
      <w:r w:rsidRPr="000840F7">
        <w:rPr>
          <w:rFonts w:asciiTheme="majorBidi" w:hAnsiTheme="majorBidi" w:cstheme="majorBidi"/>
          <w:sz w:val="30"/>
          <w:szCs w:val="30"/>
          <w:cs/>
        </w:rPr>
        <w:t>จะรับรู้กำไร</w:t>
      </w:r>
      <w:r w:rsidRPr="00C20284">
        <w:rPr>
          <w:rFonts w:asciiTheme="majorBidi" w:hAnsiTheme="majorBidi" w:cstheme="majorBidi"/>
          <w:sz w:val="30"/>
          <w:szCs w:val="30"/>
          <w:cs/>
        </w:rPr>
        <w:t>จากการซื้อในกำไรหรือขาดทุนทันที</w:t>
      </w:r>
    </w:p>
    <w:p w14:paraId="01F8CD46" w14:textId="7E80BE92" w:rsidR="00EF4EB3" w:rsidRDefault="00EF4EB3" w:rsidP="00201B36">
      <w:pPr>
        <w:tabs>
          <w:tab w:val="clear" w:pos="454"/>
        </w:tabs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49525AD2" w14:textId="09274C31" w:rsidR="0089709C" w:rsidRPr="00C20284" w:rsidRDefault="0089709C" w:rsidP="00CC1273">
      <w:pPr>
        <w:tabs>
          <w:tab w:val="clear" w:pos="454"/>
        </w:tabs>
        <w:ind w:left="468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C20284">
        <w:rPr>
          <w:rFonts w:asciiTheme="majorBidi" w:hAnsiTheme="majorBidi" w:cstheme="majorBidi"/>
          <w:spacing w:val="-6"/>
          <w:sz w:val="30"/>
          <w:szCs w:val="30"/>
          <w:cs/>
        </w:rPr>
        <w:t>สิ่งตอบแทนที่ผู้ซื้อโอนให้หรือคาดว่าจะต้องจ่ายรับรู้ด้วยมูลค่ายุติธรรม ณ วันที่ซื้อ หากสิ่งตอบแทนที่คาดว่าจะต้องจ่าย</w:t>
      </w:r>
      <w:r w:rsidRPr="00C20284">
        <w:rPr>
          <w:rFonts w:asciiTheme="majorBidi" w:hAnsiTheme="majorBidi" w:cstheme="majorBidi"/>
          <w:spacing w:val="-4"/>
          <w:sz w:val="30"/>
          <w:szCs w:val="30"/>
          <w:cs/>
        </w:rPr>
        <w:t>จัดประเภทเป็นส่วนของผู้ถือหุ้น รายการดังกล่าวจะไม่ถูกวัดมูลค่าใหม่และจะบันทึกการจ่ายชำระภายหลังไว้ในส่วนของผู้ถือหุ้น</w:t>
      </w:r>
      <w:r w:rsidRPr="00C2028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C20284">
        <w:rPr>
          <w:rFonts w:asciiTheme="majorBidi" w:hAnsiTheme="majorBidi" w:cstheme="majorBidi"/>
          <w:spacing w:val="-6"/>
          <w:sz w:val="30"/>
          <w:szCs w:val="30"/>
          <w:cs/>
        </w:rPr>
        <w:t>ในกรณีสิ่งตอบแทนที่คาดว่าจะต้องจ่ายจัดประเภทเป็นสินทรัพย์หรือหนี้สิน</w:t>
      </w:r>
      <w:r w:rsidRPr="00C20284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C20284">
        <w:rPr>
          <w:rFonts w:asciiTheme="majorBidi" w:hAnsiTheme="majorBidi" w:cstheme="majorBidi"/>
          <w:spacing w:val="-6"/>
          <w:sz w:val="30"/>
          <w:szCs w:val="30"/>
          <w:cs/>
        </w:rPr>
        <w:t>หากมีการเปลี่ยนแปลงในมูลค่ายุติธรรมในภายหลัง</w:t>
      </w:r>
      <w:r w:rsidRPr="00C20284">
        <w:rPr>
          <w:rFonts w:asciiTheme="majorBidi" w:hAnsiTheme="majorBidi" w:cstheme="majorBidi"/>
          <w:spacing w:val="-4"/>
          <w:sz w:val="30"/>
          <w:szCs w:val="30"/>
          <w:cs/>
        </w:rPr>
        <w:t>จะรับรู้ในกำไรหรือขาดทุน</w:t>
      </w:r>
    </w:p>
    <w:p w14:paraId="7772F42A" w14:textId="77777777" w:rsidR="0089709C" w:rsidRPr="00C20284" w:rsidRDefault="0089709C" w:rsidP="00CC1273">
      <w:pPr>
        <w:tabs>
          <w:tab w:val="left" w:pos="630"/>
        </w:tabs>
        <w:ind w:left="468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00DF336" w14:textId="77777777" w:rsidR="0089709C" w:rsidRPr="00C20284" w:rsidRDefault="0089709C" w:rsidP="00CC1273">
      <w:pPr>
        <w:tabs>
          <w:tab w:val="clear" w:pos="454"/>
          <w:tab w:val="left" w:pos="630"/>
        </w:tabs>
        <w:ind w:left="468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C20284">
        <w:rPr>
          <w:rFonts w:asciiTheme="majorBidi" w:hAnsiTheme="majorBidi" w:cstheme="majorBidi"/>
          <w:spacing w:val="-4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รับรู้เป็นหนี้สินหากมีภาระผูกพันในปัจจุบัน ซึ่งเกิดขึ้นจากเหตุการณ์ในอดีต และสามารถวัดมูลค่ายุติธรรมได้อย่างน่าเชื่อถือ</w:t>
      </w:r>
    </w:p>
    <w:p w14:paraId="02380D27" w14:textId="77777777" w:rsidR="0089709C" w:rsidRPr="00C20284" w:rsidRDefault="0089709C" w:rsidP="00CC1273">
      <w:pPr>
        <w:tabs>
          <w:tab w:val="left" w:pos="630"/>
        </w:tabs>
        <w:ind w:left="468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66D525CC" w14:textId="77777777" w:rsidR="0075127A" w:rsidRPr="00C20284" w:rsidRDefault="0089709C" w:rsidP="00CC1273">
      <w:pPr>
        <w:tabs>
          <w:tab w:val="clear" w:pos="454"/>
          <w:tab w:val="left" w:pos="630"/>
        </w:tabs>
        <w:ind w:left="468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C20284">
        <w:rPr>
          <w:rFonts w:asciiTheme="majorBidi" w:hAnsiTheme="majorBidi" w:cstheme="majorBidi"/>
          <w:spacing w:val="-4"/>
          <w:sz w:val="30"/>
          <w:szCs w:val="30"/>
          <w:cs/>
        </w:rPr>
        <w:t>ต้นทุนที่เกี่ยวข้องกับการซื้อซึ่งเป็นผลมาจากการรวมธุรกิจ กลุ่มบริษัทบันทึกต้นทุนดังกล่าวเป็นค่าใช้จ่ายเมื่อเกิดขึ้น</w:t>
      </w:r>
    </w:p>
    <w:p w14:paraId="232D694D" w14:textId="77777777" w:rsidR="0075127A" w:rsidRPr="00C20284" w:rsidRDefault="0075127A" w:rsidP="00CC1273">
      <w:pPr>
        <w:tabs>
          <w:tab w:val="clear" w:pos="454"/>
          <w:tab w:val="left" w:pos="630"/>
        </w:tabs>
        <w:ind w:left="468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02F72CF1" w14:textId="1A17EEB6" w:rsidR="0089709C" w:rsidRPr="00C20284" w:rsidRDefault="0089709C" w:rsidP="00CC1273">
      <w:pPr>
        <w:tabs>
          <w:tab w:val="clear" w:pos="454"/>
          <w:tab w:val="left" w:pos="630"/>
        </w:tabs>
        <w:ind w:left="468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C20284">
        <w:rPr>
          <w:rFonts w:asciiTheme="majorBidi" w:hAnsiTheme="majorBidi" w:cstheme="majorBidi"/>
          <w:spacing w:val="-4"/>
          <w:sz w:val="30"/>
          <w:szCs w:val="30"/>
          <w:cs/>
        </w:rPr>
        <w:t>กรณีการรวมธุรกิจไม่เสร็จสมบูรณ์ภายในวันสิ้นรอบระยะเวลารายงานที่การรวมธุรกิจเกิดขึ้น กลุ่มบริษัทจะประมาณการมูลค่าของรายการซึ่งข้อมูลทางบัญชียังไม่สมบูรณ์เพื่อรายงาน มูลค่าประมาณการดังกล่าวอาจถูกปรับปรุงด้วยข้อมูลที่รับรู้ภายหลัง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5F83BFB0" w14:textId="71212647" w:rsidR="0089709C" w:rsidRPr="00C20284" w:rsidRDefault="0089709C" w:rsidP="002B1F72">
      <w:pPr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5DAE3C" w14:textId="77777777" w:rsidR="0089709C" w:rsidRPr="00C20284" w:rsidRDefault="0089709C">
      <w:pPr>
        <w:ind w:left="450" w:right="47"/>
        <w:jc w:val="both"/>
        <w:rPr>
          <w:rFonts w:asciiTheme="majorBidi" w:hAnsiTheme="majorBidi" w:cstheme="majorBidi"/>
          <w:b/>
          <w:iCs/>
          <w:sz w:val="30"/>
          <w:szCs w:val="30"/>
        </w:rPr>
      </w:pPr>
      <w:r w:rsidRPr="00C20284">
        <w:rPr>
          <w:rFonts w:asciiTheme="majorBidi" w:hAnsiTheme="majorBidi" w:cstheme="majorBidi"/>
          <w:b/>
          <w:iCs/>
          <w:sz w:val="30"/>
          <w:szCs w:val="30"/>
          <w:cs/>
        </w:rPr>
        <w:t>การซื้อแบบทยอยซื้อ</w:t>
      </w:r>
    </w:p>
    <w:p w14:paraId="10F228D7" w14:textId="77777777" w:rsidR="0089709C" w:rsidRPr="00C20284" w:rsidRDefault="0089709C" w:rsidP="001B16F3">
      <w:pPr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351568F1" w14:textId="3896CBA2" w:rsidR="0089709C" w:rsidRPr="00C20284" w:rsidRDefault="0089709C" w:rsidP="0075028F">
      <w:pPr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C20284">
        <w:rPr>
          <w:rFonts w:asciiTheme="majorBidi" w:hAnsiTheme="majorBidi" w:cstheme="majorBidi"/>
          <w:sz w:val="30"/>
          <w:szCs w:val="30"/>
          <w:cs/>
        </w:rPr>
        <w:t xml:space="preserve"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 มูลค่าของส่วนได้เสียในผู้ถูกซื้อก่อนการรวมธุรกิจที่เคยรับรู้ในกำไรขาดทุนเบ็ดเสร็จอื่นจะถูกจัดประเภทใหม่เป็นกำไรหรือขาดทุนด้วยเกณฑ์เดียวกันเสมือนว่าได้ขายเงินลงทุนดังกล่าวออกไป </w:t>
      </w:r>
      <w:r w:rsidRPr="00C20284">
        <w:rPr>
          <w:rFonts w:asciiTheme="majorBidi" w:hAnsiTheme="majorBidi" w:cstheme="majorBidi"/>
          <w:sz w:val="30"/>
          <w:szCs w:val="30"/>
        </w:rPr>
        <w:t xml:space="preserve"> </w:t>
      </w:r>
    </w:p>
    <w:p w14:paraId="1167BF2B" w14:textId="77777777" w:rsidR="0089709C" w:rsidRPr="00C20284" w:rsidRDefault="0089709C">
      <w:pPr>
        <w:spacing w:line="240" w:lineRule="auto"/>
        <w:rPr>
          <w:rFonts w:asciiTheme="majorBidi" w:hAnsiTheme="majorBidi" w:cstheme="majorBidi"/>
          <w:b/>
          <w:iCs/>
          <w:sz w:val="30"/>
          <w:szCs w:val="30"/>
          <w:cs/>
        </w:rPr>
      </w:pPr>
    </w:p>
    <w:p w14:paraId="541D9163" w14:textId="77777777" w:rsidR="0089709C" w:rsidRPr="00C20284" w:rsidRDefault="0089709C">
      <w:pPr>
        <w:ind w:left="450" w:right="47"/>
        <w:jc w:val="both"/>
        <w:rPr>
          <w:rFonts w:asciiTheme="majorBidi" w:hAnsiTheme="majorBidi" w:cstheme="majorBidi"/>
          <w:iCs/>
          <w:sz w:val="30"/>
          <w:szCs w:val="30"/>
        </w:rPr>
      </w:pPr>
      <w:r w:rsidRPr="00C20284">
        <w:rPr>
          <w:rFonts w:asciiTheme="majorBidi" w:hAnsiTheme="majorBidi" w:cstheme="majorBidi"/>
          <w:b/>
          <w:iCs/>
          <w:sz w:val="30"/>
          <w:szCs w:val="30"/>
          <w:cs/>
        </w:rPr>
        <w:lastRenderedPageBreak/>
        <w:t>บริษัทย่อย</w:t>
      </w:r>
    </w:p>
    <w:p w14:paraId="0D5F68B9" w14:textId="77777777" w:rsidR="0089709C" w:rsidRPr="00C20284" w:rsidRDefault="0089709C">
      <w:pPr>
        <w:spacing w:line="240" w:lineRule="auto"/>
        <w:rPr>
          <w:rFonts w:asciiTheme="majorBidi" w:hAnsiTheme="majorBidi" w:cstheme="majorBidi"/>
          <w:b/>
          <w:iCs/>
          <w:sz w:val="30"/>
          <w:szCs w:val="30"/>
        </w:rPr>
      </w:pPr>
    </w:p>
    <w:p w14:paraId="204127F2" w14:textId="77777777" w:rsidR="0089709C" w:rsidRPr="00C20284" w:rsidRDefault="0089709C" w:rsidP="001B16F3">
      <w:pPr>
        <w:tabs>
          <w:tab w:val="left" w:pos="540"/>
        </w:tabs>
        <w:spacing w:line="240" w:lineRule="auto"/>
        <w:ind w:left="45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C20284">
        <w:rPr>
          <w:rFonts w:asciiTheme="majorBidi" w:hAnsiTheme="majorBidi" w:cstheme="majorBidi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</w:t>
      </w:r>
      <w:r w:rsidRPr="00C20284">
        <w:rPr>
          <w:rFonts w:asciiTheme="majorBidi" w:hAnsiTheme="majorBidi" w:cstheme="majorBidi"/>
          <w:sz w:val="30"/>
          <w:szCs w:val="30"/>
        </w:rPr>
        <w:t xml:space="preserve">   </w:t>
      </w:r>
      <w:r w:rsidRPr="00C20284">
        <w:rPr>
          <w:rFonts w:asciiTheme="majorBidi" w:hAnsiTheme="majorBidi" w:cstheme="majorBidi"/>
          <w:sz w:val="30"/>
          <w:szCs w:val="30"/>
          <w:cs/>
        </w:rPr>
        <w:t xml:space="preserve">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 </w:t>
      </w:r>
      <w:r w:rsidRPr="00C20284">
        <w:rPr>
          <w:rFonts w:asciiTheme="majorBidi" w:hAnsiTheme="majorBidi" w:cstheme="majorBidi"/>
          <w:b/>
          <w:sz w:val="30"/>
          <w:szCs w:val="30"/>
          <w:cs/>
        </w:rPr>
        <w:t>หากบริษัทย่อยแห่งใดในกลุ่มบริษัทใช้นโยบายการบัญชีที่แตกต่างจากนโยบายที่ใช้ในการจัดทำงบการเงินรวมสำหรับรายการที่เหมือนกันและเหตุการณ์ในสถานการณ์ที่คล้ายคลึงกัน งบการเงินของบริษัทย่อยนั้นจะมีการปรับปรุงให้เป็นไปตามนโยบายการบัญชีเดียวกันกับของบริษัทใหญ่เพื่อการจัดทำงบการเงินรวม</w:t>
      </w:r>
    </w:p>
    <w:p w14:paraId="7EA6453A" w14:textId="77777777" w:rsidR="0089709C" w:rsidRPr="00C20284" w:rsidRDefault="0089709C" w:rsidP="0075028F">
      <w:pPr>
        <w:tabs>
          <w:tab w:val="clear" w:pos="907"/>
          <w:tab w:val="left" w:pos="900"/>
        </w:tabs>
        <w:ind w:left="450" w:right="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BBACBDD" w14:textId="77777777" w:rsidR="0089709C" w:rsidRPr="00244BB0" w:rsidRDefault="0089709C" w:rsidP="00E45FE2">
      <w:pPr>
        <w:tabs>
          <w:tab w:val="clear" w:pos="454"/>
          <w:tab w:val="clear" w:pos="907"/>
          <w:tab w:val="left" w:pos="450"/>
          <w:tab w:val="left" w:pos="900"/>
        </w:tabs>
        <w:ind w:left="45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244BB0">
        <w:rPr>
          <w:rFonts w:asciiTheme="majorBidi" w:hAnsiTheme="majorBidi" w:cstheme="majorBidi"/>
          <w:sz w:val="30"/>
          <w:szCs w:val="30"/>
          <w:cs/>
        </w:rPr>
        <w:t>ผลขาดทุนในบริษัทย่อยที่เกี่ยวข้องกับส่วนได้เสียที่ไม่มีอำนาจควบคุมจะถูกปันส่วนไปยังส่วนได้เสียที่ไม่มีอำนาจควบคุมแม้ว่าการปันส่วนดังกล่าวจะทำให้ส่วนได้เสียที่ไม่มีอำนาจควบคุมมียอดคงเหลือติดลบก็ตาม</w:t>
      </w:r>
    </w:p>
    <w:p w14:paraId="582BB89F" w14:textId="77777777" w:rsidR="0089709C" w:rsidRPr="00C20284" w:rsidRDefault="0089709C" w:rsidP="00EB0635">
      <w:pPr>
        <w:tabs>
          <w:tab w:val="clear" w:pos="907"/>
          <w:tab w:val="left" w:pos="900"/>
        </w:tabs>
        <w:ind w:left="450" w:right="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05695B6" w14:textId="400D926C" w:rsidR="0089709C" w:rsidRPr="000840F7" w:rsidRDefault="0089709C" w:rsidP="00ED3666">
      <w:pPr>
        <w:spacing w:line="240" w:lineRule="auto"/>
        <w:ind w:left="450" w:right="47"/>
        <w:jc w:val="thaiDistribute"/>
        <w:rPr>
          <w:rFonts w:ascii="Times New Roman" w:eastAsia="Calibri" w:hAnsi="Times New Roman" w:cstheme="minorBidi"/>
          <w:sz w:val="30"/>
          <w:szCs w:val="30"/>
        </w:rPr>
      </w:pPr>
      <w:r w:rsidRPr="00244BB0">
        <w:rPr>
          <w:rFonts w:asciiTheme="majorBidi" w:hAnsiTheme="majorBidi" w:cstheme="majorBidi"/>
          <w:sz w:val="30"/>
          <w:szCs w:val="30"/>
          <w:cs/>
        </w:rPr>
        <w:t>การเปลี่ยนแปลง</w:t>
      </w:r>
      <w:r w:rsidRPr="000840F7">
        <w:rPr>
          <w:rFonts w:asciiTheme="majorBidi" w:hAnsiTheme="majorBidi" w:cstheme="majorBidi"/>
          <w:sz w:val="30"/>
          <w:szCs w:val="30"/>
          <w:cs/>
        </w:rPr>
        <w:t>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</w:t>
      </w:r>
      <w:r w:rsidR="00923C50" w:rsidRPr="000840F7">
        <w:rPr>
          <w:rFonts w:asciiTheme="majorBidi" w:hAnsiTheme="majorBidi" w:cstheme="majorBidi" w:hint="cs"/>
          <w:sz w:val="30"/>
          <w:szCs w:val="30"/>
          <w:cs/>
        </w:rPr>
        <w:t>รายการ</w:t>
      </w:r>
      <w:r w:rsidR="00DE1976" w:rsidRPr="000840F7">
        <w:rPr>
          <w:rFonts w:asciiTheme="majorBidi" w:hAnsiTheme="majorBidi" w:cstheme="majorBidi" w:hint="cs"/>
          <w:sz w:val="30"/>
          <w:szCs w:val="30"/>
          <w:cs/>
        </w:rPr>
        <w:t>ส่วนเกิน</w:t>
      </w:r>
      <w:r w:rsidR="003C034A" w:rsidRPr="000840F7">
        <w:rPr>
          <w:rFonts w:asciiTheme="majorBidi" w:hAnsiTheme="majorBidi" w:cstheme="majorBidi" w:hint="cs"/>
          <w:sz w:val="30"/>
          <w:szCs w:val="30"/>
          <w:cs/>
        </w:rPr>
        <w:t>ทุน</w:t>
      </w:r>
      <w:r w:rsidR="00DE1976" w:rsidRPr="000840F7">
        <w:rPr>
          <w:rFonts w:asciiTheme="majorBidi" w:hAnsiTheme="majorBidi" w:cstheme="majorBidi"/>
          <w:sz w:val="30"/>
          <w:szCs w:val="30"/>
          <w:cs/>
        </w:rPr>
        <w:t>ในส่วนของ</w:t>
      </w:r>
      <w:r w:rsidR="004B1611" w:rsidRPr="000840F7">
        <w:rPr>
          <w:rFonts w:asciiTheme="majorBidi" w:hAnsiTheme="majorBidi"/>
          <w:sz w:val="30"/>
          <w:szCs w:val="30"/>
          <w:cs/>
        </w:rPr>
        <w:t>ผู้ถือหุ้น</w:t>
      </w:r>
    </w:p>
    <w:p w14:paraId="056CFCC2" w14:textId="77777777" w:rsidR="00BA1534" w:rsidRPr="000840F7" w:rsidRDefault="00BA1534" w:rsidP="00ED3666">
      <w:pPr>
        <w:spacing w:line="240" w:lineRule="auto"/>
        <w:ind w:left="450" w:right="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76F1347" w14:textId="3511CADD" w:rsidR="0089709C" w:rsidRPr="000840F7" w:rsidRDefault="0089709C" w:rsidP="001B16F3">
      <w:pPr>
        <w:ind w:left="450" w:right="47"/>
        <w:jc w:val="thaiDistribute"/>
        <w:rPr>
          <w:rFonts w:asciiTheme="majorBidi" w:hAnsiTheme="majorBidi" w:cstheme="majorBidi"/>
          <w:b/>
          <w:iCs/>
          <w:sz w:val="30"/>
          <w:szCs w:val="30"/>
        </w:rPr>
      </w:pPr>
      <w:r w:rsidRPr="000840F7">
        <w:rPr>
          <w:rFonts w:asciiTheme="majorBidi" w:hAnsiTheme="majorBidi" w:cstheme="majorBidi"/>
          <w:b/>
          <w:iCs/>
          <w:sz w:val="30"/>
          <w:szCs w:val="30"/>
          <w:cs/>
        </w:rPr>
        <w:t>ส่วนได้เสียที่ไม่มีอำนาจควบคุม</w:t>
      </w:r>
    </w:p>
    <w:p w14:paraId="2B438334" w14:textId="77777777" w:rsidR="0089709C" w:rsidRPr="000840F7" w:rsidRDefault="0089709C" w:rsidP="0075028F">
      <w:pPr>
        <w:ind w:left="450" w:right="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80D37C2" w14:textId="6992EFC1" w:rsidR="0089709C" w:rsidRPr="000840F7" w:rsidRDefault="0089709C" w:rsidP="000F0DAC">
      <w:pPr>
        <w:spacing w:line="240" w:lineRule="auto"/>
        <w:ind w:left="450" w:right="45"/>
        <w:jc w:val="thaiDistribute"/>
        <w:rPr>
          <w:rFonts w:asciiTheme="majorBidi" w:hAnsiTheme="majorBidi" w:cstheme="majorBidi"/>
          <w:sz w:val="30"/>
          <w:szCs w:val="30"/>
        </w:rPr>
      </w:pPr>
      <w:r w:rsidRPr="000840F7">
        <w:rPr>
          <w:rFonts w:asciiTheme="majorBidi" w:hAnsiTheme="majorBidi" w:cstheme="majorBidi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สัดส่วนได้เสียในสินทรัพย์สุทธิที่ได้มาจากผู้ถูกซื้อหรือตามมูลค่ายุติธรรมแล้วแต่กรณี</w:t>
      </w:r>
    </w:p>
    <w:p w14:paraId="45049FC6" w14:textId="77777777" w:rsidR="00D35AB3" w:rsidRPr="000840F7" w:rsidRDefault="00D35AB3" w:rsidP="00EB0635">
      <w:pPr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E20ED77" w14:textId="77777777" w:rsidR="0089709C" w:rsidRPr="000840F7" w:rsidRDefault="0089709C" w:rsidP="00ED3666">
      <w:pPr>
        <w:tabs>
          <w:tab w:val="clear" w:pos="907"/>
          <w:tab w:val="left" w:pos="630"/>
          <w:tab w:val="left" w:pos="900"/>
        </w:tabs>
        <w:ind w:left="450" w:right="4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0840F7">
        <w:rPr>
          <w:rFonts w:asciiTheme="majorBidi" w:hAnsiTheme="majorBidi" w:cstheme="majorBidi"/>
          <w:i/>
          <w:iCs/>
          <w:sz w:val="30"/>
          <w:szCs w:val="30"/>
          <w:cs/>
        </w:rPr>
        <w:t>การสูญเสียอำนาจควบคุม</w:t>
      </w:r>
      <w:r w:rsidRPr="000840F7">
        <w:rPr>
          <w:rFonts w:asciiTheme="majorBidi" w:hAnsiTheme="majorBidi" w:cstheme="majorBidi"/>
          <w:b/>
          <w:bCs/>
          <w:color w:val="0000FF"/>
          <w:sz w:val="30"/>
          <w:szCs w:val="30"/>
        </w:rPr>
        <w:t xml:space="preserve"> </w:t>
      </w:r>
    </w:p>
    <w:p w14:paraId="2042957F" w14:textId="77777777" w:rsidR="0089709C" w:rsidRPr="000840F7" w:rsidRDefault="0089709C" w:rsidP="00007259">
      <w:pPr>
        <w:tabs>
          <w:tab w:val="clear" w:pos="907"/>
          <w:tab w:val="left" w:pos="630"/>
          <w:tab w:val="left" w:pos="900"/>
        </w:tabs>
        <w:ind w:left="450" w:right="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56DE382" w14:textId="570EBA30" w:rsidR="0089709C" w:rsidRPr="00C20284" w:rsidRDefault="0089709C" w:rsidP="002B1F72">
      <w:pPr>
        <w:tabs>
          <w:tab w:val="clear" w:pos="907"/>
          <w:tab w:val="left" w:pos="630"/>
          <w:tab w:val="left" w:pos="900"/>
        </w:tabs>
        <w:ind w:left="45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0840F7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เมื่อกลุ่มบริษัทสูญเสียการควบคุมในบริษัทย่อย กลุ่มบริษัทจะตัดรายการสินทรัพย์และหนี้สินของบริษัทย่อยนั้นออก </w:t>
      </w:r>
      <w:r w:rsidRPr="000840F7">
        <w:rPr>
          <w:rFonts w:asciiTheme="majorBidi" w:hAnsiTheme="majorBidi" w:cstheme="majorBidi"/>
          <w:sz w:val="30"/>
          <w:szCs w:val="30"/>
          <w:cs/>
        </w:rPr>
        <w:t xml:space="preserve">รวมถึงส่วนได้เสียที่ไม่มีอำนาจควบคุมและองค์ประกอบอื่นในส่วนของผู้ถือหุ้นที่เกี่ยวข้องกับบริษัทย่อยนั้น </w:t>
      </w:r>
      <w:r w:rsidR="00CC6372" w:rsidRPr="000840F7">
        <w:rPr>
          <w:rFonts w:asciiTheme="majorBidi" w:hAnsiTheme="majorBidi" w:cstheme="majorBidi"/>
          <w:sz w:val="30"/>
          <w:szCs w:val="30"/>
          <w:cs/>
        </w:rPr>
        <w:t>ผล</w:t>
      </w:r>
      <w:r w:rsidRPr="00C20284">
        <w:rPr>
          <w:rFonts w:asciiTheme="majorBidi" w:hAnsiTheme="majorBidi" w:cstheme="majorBidi"/>
          <w:sz w:val="30"/>
          <w:szCs w:val="30"/>
          <w:cs/>
        </w:rPr>
        <w:t>กำไรหรือขาดทุนที่เกิดขึ้นจากการสูญเสียการควบคุมในบริษัทย่อยจะรับรู้ในกำไรหรือขาดทุน 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 และจัดประเภทเงินลงทุนใหม่ ตามระดับของอิทธิพลที่คงเหลืออยู่</w:t>
      </w:r>
      <w:r w:rsidRPr="00C20284">
        <w:rPr>
          <w:rFonts w:asciiTheme="majorBidi" w:hAnsiTheme="majorBidi" w:cstheme="majorBidi"/>
          <w:sz w:val="30"/>
          <w:szCs w:val="30"/>
        </w:rPr>
        <w:t xml:space="preserve"> </w:t>
      </w:r>
    </w:p>
    <w:p w14:paraId="53BDB8CF" w14:textId="77777777" w:rsidR="0089709C" w:rsidRPr="00C20284" w:rsidRDefault="0089709C" w:rsidP="002B1F72">
      <w:pPr>
        <w:tabs>
          <w:tab w:val="clear" w:pos="907"/>
          <w:tab w:val="left" w:pos="630"/>
          <w:tab w:val="left" w:pos="900"/>
        </w:tabs>
        <w:ind w:left="450" w:right="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0B4B3E5" w14:textId="77777777" w:rsidR="00013F46" w:rsidRDefault="00013F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3067BB16" w14:textId="212FC567" w:rsidR="0089709C" w:rsidRDefault="0089709C" w:rsidP="002B1F72">
      <w:pPr>
        <w:tabs>
          <w:tab w:val="left" w:pos="540"/>
        </w:tabs>
        <w:ind w:left="450" w:right="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20284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 xml:space="preserve">ส่วนได้เสียในเงินลงทุนที่บันทึกตามวิธีส่วนได้เสีย </w:t>
      </w:r>
    </w:p>
    <w:p w14:paraId="16810553" w14:textId="77777777" w:rsidR="0089709C" w:rsidRPr="00C20284" w:rsidRDefault="0089709C" w:rsidP="00B07980">
      <w:pPr>
        <w:tabs>
          <w:tab w:val="left" w:pos="540"/>
        </w:tabs>
        <w:ind w:right="47"/>
        <w:jc w:val="both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1BD331F1" w14:textId="77777777" w:rsidR="0089709C" w:rsidRPr="00C20284" w:rsidRDefault="0089709C" w:rsidP="000C2450">
      <w:pPr>
        <w:tabs>
          <w:tab w:val="left" w:pos="540"/>
        </w:tabs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C20284">
        <w:rPr>
          <w:rFonts w:asciiTheme="majorBidi" w:hAnsiTheme="majorBidi" w:cstheme="majorBidi"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2FA29C1B" w14:textId="77777777" w:rsidR="00755BEF" w:rsidRDefault="00755BEF" w:rsidP="00755BEF">
      <w:pPr>
        <w:tabs>
          <w:tab w:val="left" w:pos="540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0B7A1A" w14:textId="50652A33" w:rsidR="003D455B" w:rsidRPr="00C20284" w:rsidRDefault="007F5CE9" w:rsidP="00AE7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9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0840F7">
        <w:rPr>
          <w:rFonts w:asciiTheme="majorBidi" w:hAnsiTheme="majorBidi" w:cstheme="majorBidi"/>
          <w:sz w:val="30"/>
          <w:szCs w:val="30"/>
          <w:cs/>
        </w:rPr>
        <w:t>กลุ่มบริษัทรับรู้เงินลงทุนในบริษัทร่วมและการร่วมค้า</w:t>
      </w:r>
      <w:r w:rsidR="00755BEF" w:rsidRPr="000840F7">
        <w:rPr>
          <w:rFonts w:asciiTheme="majorBidi" w:hAnsiTheme="majorBidi" w:cstheme="majorBidi" w:hint="cs"/>
          <w:sz w:val="30"/>
          <w:szCs w:val="30"/>
          <w:cs/>
        </w:rPr>
        <w:t>ตามวิธีส่วนได้เสีย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</w:t>
      </w:r>
      <w:r w:rsidR="00AE767E" w:rsidRPr="000840F7">
        <w:rPr>
          <w:rFonts w:asciiTheme="majorBidi" w:hAnsiTheme="majorBidi" w:cstheme="majorBidi"/>
          <w:sz w:val="30"/>
          <w:szCs w:val="30"/>
        </w:rPr>
        <w:t xml:space="preserve"> </w:t>
      </w:r>
      <w:r w:rsidR="00AE767E" w:rsidRPr="000840F7">
        <w:rPr>
          <w:rFonts w:asciiTheme="majorBidi" w:hAnsiTheme="majorBidi" w:cstheme="majorBidi" w:hint="cs"/>
          <w:sz w:val="30"/>
          <w:szCs w:val="30"/>
          <w:cs/>
        </w:rPr>
        <w:t>เงินปันผลรับ</w:t>
      </w:r>
      <w:r w:rsidR="00755BEF" w:rsidRPr="000840F7">
        <w:rPr>
          <w:rFonts w:asciiTheme="majorBidi" w:hAnsiTheme="majorBidi" w:cstheme="majorBidi" w:hint="cs"/>
          <w:sz w:val="30"/>
          <w:szCs w:val="30"/>
          <w:cs/>
        </w:rPr>
        <w:t xml:space="preserve">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จะถูกบันทึกในงบการเงินรวมจนถึงวันที่กลุ่มบริษัทสูญเสียความมีอิทธิพลอย่างมีนัยสำคัญ หรือการควบคุมร่วม</w:t>
      </w:r>
      <w:r w:rsidRPr="000840F7">
        <w:rPr>
          <w:rFonts w:asciiTheme="majorBidi" w:hAnsiTheme="majorBidi"/>
          <w:sz w:val="30"/>
          <w:szCs w:val="30"/>
          <w:cs/>
        </w:rPr>
        <w:t>สิ้นสุดลง</w:t>
      </w:r>
    </w:p>
    <w:p w14:paraId="28CD8CA7" w14:textId="77777777" w:rsidR="002F061B" w:rsidRDefault="002F061B" w:rsidP="001B16F3">
      <w:pPr>
        <w:tabs>
          <w:tab w:val="clear" w:pos="454"/>
          <w:tab w:val="left" w:pos="450"/>
        </w:tabs>
        <w:spacing w:line="240" w:lineRule="auto"/>
        <w:ind w:left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6B097988" w14:textId="5118B603" w:rsidR="0089709C" w:rsidRPr="00C20284" w:rsidRDefault="0089709C" w:rsidP="001B16F3">
      <w:pPr>
        <w:tabs>
          <w:tab w:val="clear" w:pos="454"/>
          <w:tab w:val="left" w:pos="450"/>
        </w:tabs>
        <w:spacing w:line="240" w:lineRule="auto"/>
        <w:ind w:left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C2028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การตัดรายการในงบการเงินรวม</w:t>
      </w:r>
    </w:p>
    <w:p w14:paraId="65884C0B" w14:textId="77777777" w:rsidR="0089709C" w:rsidRPr="00C20284" w:rsidRDefault="0089709C" w:rsidP="0075028F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8DA22BB" w14:textId="77777777" w:rsidR="0089709C" w:rsidRPr="00C20284" w:rsidRDefault="0089709C" w:rsidP="00A02E96">
      <w:pPr>
        <w:tabs>
          <w:tab w:val="clear" w:pos="454"/>
          <w:tab w:val="left" w:pos="450"/>
          <w:tab w:val="left" w:pos="990"/>
        </w:tabs>
        <w:spacing w:line="240" w:lineRule="auto"/>
        <w:ind w:left="450"/>
        <w:jc w:val="thaiDistribute"/>
        <w:rPr>
          <w:rFonts w:asciiTheme="majorBidi" w:eastAsia="EucrosiaUPCBold" w:hAnsiTheme="majorBidi" w:cstheme="majorBidi"/>
          <w:sz w:val="30"/>
          <w:szCs w:val="30"/>
        </w:rPr>
      </w:pPr>
      <w:r w:rsidRPr="00C20284">
        <w:rPr>
          <w:rFonts w:asciiTheme="majorBidi" w:eastAsia="EucrosiaUPCBold" w:hAnsiTheme="majorBidi" w:cstheme="majorBidi"/>
          <w:sz w:val="30"/>
          <w:szCs w:val="30"/>
          <w:cs/>
        </w:rPr>
        <w:t>ยอดคงเหลือและรายการบัญชีระหว่างกิจการในกลุ่ม รวมทั้งรายได้และค่าใช้จ่ายจะถูกตัดทั้งจำนวนในการจัดทำงบการเงินรวม สำหรับกำไรหรือขาดทุนที่ยังไม่เกิดขึ้นจริงของบริษัทร่วมและการร่วมค้าจะถูกตัดรายการตามสัดส่วนของส่วนได้เสียที่กลุ่มบริษัทมีในบริษัทร่วมและการร่วมค้านั้น เว้นแต่กรณีที่มีหลักฐานการด้อยค่า ขาดทุนที่ยังไม่เกิดขึ้นจริงดังกล่าวจะไม่มีการตัดรายการ</w:t>
      </w:r>
    </w:p>
    <w:p w14:paraId="23732685" w14:textId="1F5813E9" w:rsidR="00BA2006" w:rsidRPr="00C20284" w:rsidRDefault="00BA2006" w:rsidP="00EB0635">
      <w:pPr>
        <w:tabs>
          <w:tab w:val="left" w:pos="990"/>
        </w:tabs>
        <w:spacing w:line="240" w:lineRule="auto"/>
        <w:ind w:left="450"/>
        <w:jc w:val="thaiDistribute"/>
        <w:rPr>
          <w:rFonts w:asciiTheme="majorBidi" w:eastAsia="EucrosiaUPCBold" w:hAnsiTheme="majorBidi" w:cstheme="majorBidi"/>
          <w:sz w:val="30"/>
          <w:szCs w:val="30"/>
          <w:cs/>
        </w:rPr>
      </w:pPr>
    </w:p>
    <w:p w14:paraId="48E6585C" w14:textId="1EDCDCAE" w:rsidR="00BF4EA0" w:rsidRPr="00C20284" w:rsidRDefault="00BA2006" w:rsidP="001B3149">
      <w:pPr>
        <w:pStyle w:val="Heading2"/>
        <w:numPr>
          <w:ilvl w:val="0"/>
          <w:numId w:val="15"/>
        </w:numPr>
        <w:tabs>
          <w:tab w:val="clear" w:pos="227"/>
          <w:tab w:val="clear" w:pos="680"/>
          <w:tab w:val="clear" w:pos="907"/>
          <w:tab w:val="left" w:pos="1080"/>
        </w:tabs>
        <w:ind w:left="540" w:hanging="540"/>
        <w:rPr>
          <w:rFonts w:ascii="Angsana New" w:hAnsi="Angsana New" w:cs="Angsana New"/>
          <w:i/>
          <w:iCs/>
          <w:szCs w:val="30"/>
        </w:rPr>
      </w:pPr>
      <w:r w:rsidRPr="00C20284">
        <w:rPr>
          <w:rFonts w:ascii="Angsana New" w:hAnsi="Angsana New" w:cs="Angsana New"/>
          <w:i/>
          <w:iCs/>
          <w:szCs w:val="30"/>
          <w:cs/>
        </w:rPr>
        <w:t>เงินลงทุนในบริษัทย่อย บริษัทร่วมและการร่วมค้า</w:t>
      </w:r>
    </w:p>
    <w:p w14:paraId="1A0AD1C9" w14:textId="2C1EC5F1" w:rsidR="00BA2006" w:rsidRPr="00C02A6F" w:rsidRDefault="00BA2006">
      <w:pPr>
        <w:rPr>
          <w:sz w:val="30"/>
          <w:szCs w:val="30"/>
        </w:rPr>
      </w:pPr>
    </w:p>
    <w:p w14:paraId="431FCDD9" w14:textId="7A41AA76" w:rsidR="006A1832" w:rsidRDefault="00BA2006" w:rsidP="00DB22FD">
      <w:pPr>
        <w:pStyle w:val="BodyText2"/>
        <w:tabs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36EAC">
        <w:rPr>
          <w:rFonts w:asciiTheme="majorBidi" w:hAnsiTheme="majorBidi" w:cstheme="majorBidi"/>
          <w:spacing w:val="-6"/>
          <w:sz w:val="30"/>
          <w:szCs w:val="30"/>
          <w:cs/>
        </w:rPr>
        <w:t>เงินลงทุนในบริษัทย่อย บริษัทร่วมและการร่วมค้าในงบการเงินเฉพาะกิจการของบริษัทบันทึกบัญชีโดยใช้วิธีราค</w:t>
      </w:r>
      <w:r w:rsidR="00721DDE" w:rsidRPr="00E36EAC">
        <w:rPr>
          <w:rFonts w:asciiTheme="majorBidi" w:hAnsiTheme="majorBidi" w:cstheme="majorBidi"/>
          <w:spacing w:val="-6"/>
          <w:sz w:val="30"/>
          <w:szCs w:val="30"/>
          <w:cs/>
        </w:rPr>
        <w:t>า</w:t>
      </w:r>
      <w:r w:rsidRPr="00E36EAC">
        <w:rPr>
          <w:rFonts w:asciiTheme="majorBidi" w:hAnsiTheme="majorBidi" w:cstheme="majorBidi"/>
          <w:spacing w:val="-6"/>
          <w:sz w:val="30"/>
          <w:szCs w:val="30"/>
          <w:cs/>
        </w:rPr>
        <w:t xml:space="preserve">ทุน </w:t>
      </w:r>
      <w:r w:rsidR="00A15332">
        <w:rPr>
          <w:rFonts w:asciiTheme="majorBidi" w:hAnsiTheme="majorBidi" w:cstheme="majorBidi"/>
          <w:spacing w:val="-6"/>
          <w:sz w:val="30"/>
          <w:szCs w:val="30"/>
          <w:cs/>
        </w:rPr>
        <w:br/>
      </w:r>
    </w:p>
    <w:p w14:paraId="55132907" w14:textId="7146C5D1" w:rsidR="00DB22FD" w:rsidRDefault="00DB22FD" w:rsidP="00DB22FD">
      <w:pPr>
        <w:pStyle w:val="BodyText2"/>
        <w:tabs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i/>
          <w:iCs/>
          <w:strike/>
          <w:sz w:val="30"/>
          <w:szCs w:val="30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การ</w:t>
      </w:r>
      <w:r w:rsidR="003E3628">
        <w:rPr>
          <w:rFonts w:asciiTheme="majorBidi" w:hAnsiTheme="majorBidi" w:cstheme="majorBidi"/>
          <w:i/>
          <w:iCs/>
          <w:sz w:val="30"/>
          <w:szCs w:val="30"/>
          <w:cs/>
        </w:rPr>
        <w:t>จำหน่ายเงินลงทุน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 </w:t>
      </w:r>
    </w:p>
    <w:p w14:paraId="5B19C4F0" w14:textId="77777777" w:rsidR="00DB22FD" w:rsidRDefault="00DB22FD" w:rsidP="00DB22FD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4B3043A" w14:textId="5FDE317B" w:rsidR="00DB22FD" w:rsidRDefault="00DB22FD" w:rsidP="00296823">
      <w:pPr>
        <w:pStyle w:val="BodyText2"/>
        <w:tabs>
          <w:tab w:val="left" w:pos="990"/>
        </w:tabs>
        <w:ind w:left="450" w:right="18" w:firstLine="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เมื่อ</w:t>
      </w:r>
      <w:r>
        <w:rPr>
          <w:rFonts w:asciiTheme="majorBidi" w:hAnsiTheme="majorBidi" w:cstheme="majorBidi" w:hint="cs"/>
          <w:sz w:val="30"/>
          <w:szCs w:val="30"/>
          <w:cs/>
        </w:rPr>
        <w:t>มีการจำหน่ายเงินลงทุน  ผลต่างระหว่างจำนวนเงินสุทธิที่ได้รับและมูลค่าตามบัญชี รวมทั้งยอดสะสมของกำไรหรือขาดทุนจากการตีราคาหลักทรัพย์ที่เกี่ยวข้องที่เคยบันทึกไว้ในส่วนของผู้ถือหุ้นจะถูกบันทึกในกำไรหรือขาดทุนหรือกำไรสะสมแล้วแต่กรณี</w:t>
      </w:r>
    </w:p>
    <w:p w14:paraId="62B5D313" w14:textId="77777777" w:rsidR="00DB22FD" w:rsidRDefault="00DB22FD" w:rsidP="00DB22FD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46F6DF8" w14:textId="77777777" w:rsidR="00DB22FD" w:rsidRDefault="00DB22FD" w:rsidP="000F0DAC">
      <w:pPr>
        <w:pStyle w:val="BodyText2"/>
        <w:tabs>
          <w:tab w:val="left" w:pos="990"/>
        </w:tabs>
        <w:ind w:left="450" w:right="9" w:firstLine="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ในกรณีที่กลุ่มบริษัทจำหน่ายเงินลงทุนที่ถืออยู่</w:t>
      </w:r>
      <w:r w:rsidR="003E3628">
        <w:rPr>
          <w:rFonts w:asciiTheme="majorBidi" w:hAnsiTheme="majorBidi" w:cstheme="majorBidi"/>
          <w:spacing w:val="-4"/>
          <w:sz w:val="30"/>
          <w:szCs w:val="30"/>
          <w:cs/>
        </w:rPr>
        <w:t>บางส่วน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ออกไป การคำนวณ</w:t>
      </w:r>
      <w:r w:rsidR="003E3628">
        <w:rPr>
          <w:rFonts w:asciiTheme="majorBidi" w:hAnsiTheme="majorBidi" w:cstheme="majorBidi"/>
          <w:spacing w:val="-4"/>
          <w:sz w:val="30"/>
          <w:szCs w:val="30"/>
          <w:cs/>
        </w:rPr>
        <w:t>ต้นทุน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สำหรับเงินลงทุนที่จำหน่ายไปและเงินลงทุนที่ยังถืออยู่ใช้</w:t>
      </w:r>
      <w:r w:rsidR="003E3628">
        <w:rPr>
          <w:rFonts w:asciiTheme="majorBidi" w:hAnsiTheme="majorBidi" w:cstheme="majorBidi"/>
          <w:spacing w:val="-4"/>
          <w:sz w:val="30"/>
          <w:szCs w:val="30"/>
          <w:cs/>
        </w:rPr>
        <w:t>วิธี</w:t>
      </w:r>
      <w:r w:rsidR="003E3628">
        <w:rPr>
          <w:rFonts w:asciiTheme="majorBidi" w:hAnsiTheme="majorBidi" w:cstheme="majorBidi" w:hint="cs"/>
          <w:spacing w:val="-4"/>
          <w:sz w:val="30"/>
          <w:szCs w:val="30"/>
          <w:cs/>
        </w:rPr>
        <w:t>ถัวเฉลี่ยถ่วงน้ำหนัก</w:t>
      </w:r>
    </w:p>
    <w:p w14:paraId="79320219" w14:textId="77777777" w:rsidR="00CE6C68" w:rsidRDefault="00CE6C68" w:rsidP="00DB22FD">
      <w:pPr>
        <w:pStyle w:val="BodyText2"/>
        <w:tabs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2325885C" w14:textId="77777777" w:rsidR="0089709C" w:rsidRPr="00C20284" w:rsidRDefault="0089709C" w:rsidP="001B3149">
      <w:pPr>
        <w:pStyle w:val="Heading2"/>
        <w:numPr>
          <w:ilvl w:val="0"/>
          <w:numId w:val="15"/>
        </w:numPr>
        <w:tabs>
          <w:tab w:val="clear" w:pos="227"/>
          <w:tab w:val="clear" w:pos="680"/>
          <w:tab w:val="clear" w:pos="907"/>
          <w:tab w:val="left" w:pos="1080"/>
        </w:tabs>
        <w:ind w:left="540" w:hanging="540"/>
        <w:rPr>
          <w:rFonts w:ascii="Angsana New" w:hAnsi="Angsana New" w:cs="Angsana New"/>
          <w:b w:val="0"/>
          <w:bCs w:val="0"/>
          <w:i/>
          <w:iCs/>
          <w:szCs w:val="30"/>
        </w:rPr>
      </w:pPr>
      <w:r w:rsidRPr="00C20284">
        <w:rPr>
          <w:rFonts w:ascii="Angsana New" w:hAnsi="Angsana New" w:cs="Angsana New"/>
          <w:i/>
          <w:iCs/>
          <w:szCs w:val="30"/>
          <w:cs/>
        </w:rPr>
        <w:lastRenderedPageBreak/>
        <w:t>เงินตราต่างประเทศ</w:t>
      </w:r>
    </w:p>
    <w:p w14:paraId="71ECED83" w14:textId="77777777" w:rsidR="0089709C" w:rsidRPr="00B142B6" w:rsidRDefault="0089709C" w:rsidP="001B16F3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C6C6FA0" w14:textId="5B6B18BC" w:rsidR="0089709C" w:rsidRPr="00B142B6" w:rsidRDefault="0089709C" w:rsidP="000F0DAC">
      <w:pPr>
        <w:ind w:left="450" w:right="9"/>
        <w:jc w:val="thaiDistribute"/>
        <w:rPr>
          <w:rFonts w:asciiTheme="majorBidi" w:hAnsiTheme="majorBidi" w:cstheme="majorBidi"/>
          <w:sz w:val="30"/>
          <w:szCs w:val="30"/>
        </w:rPr>
      </w:pPr>
      <w:r w:rsidRPr="00B142B6">
        <w:rPr>
          <w:rFonts w:asciiTheme="majorBidi" w:hAnsiTheme="majorBidi" w:cstheme="majorBidi"/>
          <w:sz w:val="30"/>
          <w:szCs w:val="30"/>
          <w:cs/>
        </w:rPr>
        <w:t>รายการที่</w:t>
      </w:r>
      <w:r w:rsidRPr="000840F7">
        <w:rPr>
          <w:rFonts w:asciiTheme="majorBidi" w:hAnsiTheme="majorBidi" w:cstheme="majorBidi"/>
          <w:sz w:val="30"/>
          <w:szCs w:val="30"/>
          <w:cs/>
        </w:rPr>
        <w:t>เป็นเงินตราต่างประเทศ</w:t>
      </w:r>
      <w:r w:rsidR="00D20D05" w:rsidRPr="000840F7">
        <w:rPr>
          <w:rFonts w:asciiTheme="majorBidi" w:hAnsiTheme="majorBidi" w:cstheme="majorBidi"/>
          <w:sz w:val="30"/>
          <w:szCs w:val="30"/>
        </w:rPr>
        <w:t xml:space="preserve"> </w:t>
      </w:r>
      <w:r w:rsidR="00D20D05" w:rsidRPr="000840F7">
        <w:rPr>
          <w:rFonts w:asciiTheme="majorBidi" w:hAnsiTheme="majorBidi"/>
          <w:sz w:val="30"/>
          <w:szCs w:val="30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="00D20D05" w:rsidRPr="000840F7">
        <w:rPr>
          <w:rFonts w:asciiTheme="majorBidi" w:hAnsiTheme="majorBidi"/>
          <w:sz w:val="30"/>
          <w:szCs w:val="30"/>
        </w:rPr>
        <w:t xml:space="preserve"> </w:t>
      </w:r>
      <w:r w:rsidRPr="000840F7">
        <w:rPr>
          <w:rFonts w:asciiTheme="majorBidi" w:hAnsiTheme="majorBidi" w:cstheme="majorBidi"/>
          <w:sz w:val="30"/>
          <w:szCs w:val="30"/>
          <w:cs/>
        </w:rPr>
        <w:t>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  <w:r w:rsidR="00F33089" w:rsidRPr="000840F7">
        <w:rPr>
          <w:rFonts w:asciiTheme="majorBidi" w:hAnsiTheme="majorBidi" w:cstheme="majorBidi"/>
          <w:sz w:val="30"/>
          <w:szCs w:val="30"/>
        </w:rPr>
        <w:t xml:space="preserve"> </w:t>
      </w:r>
      <w:r w:rsidR="009D5331" w:rsidRPr="000840F7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Pr="000840F7">
        <w:rPr>
          <w:rFonts w:asciiTheme="majorBidi" w:hAnsiTheme="majorBidi" w:cstheme="majorBidi"/>
          <w:sz w:val="30"/>
          <w:szCs w:val="30"/>
          <w:cs/>
        </w:rPr>
        <w:t>สินทรัพย์และหนี้สิน</w:t>
      </w:r>
      <w:r w:rsidR="009D5331" w:rsidRPr="000840F7">
        <w:rPr>
          <w:rFonts w:ascii="Times New Roman" w:hAnsi="Times New Roman" w:hint="cs"/>
          <w:sz w:val="30"/>
          <w:szCs w:val="30"/>
          <w:cs/>
        </w:rPr>
        <w:t>ที่</w:t>
      </w:r>
      <w:r w:rsidRPr="000840F7">
        <w:rPr>
          <w:rFonts w:asciiTheme="majorBidi" w:hAnsiTheme="majorBidi" w:cstheme="majorBidi"/>
          <w:sz w:val="30"/>
          <w:szCs w:val="30"/>
          <w:cs/>
        </w:rPr>
        <w:t>เป็น</w:t>
      </w:r>
      <w:r w:rsidR="00A64A87" w:rsidRPr="000840F7">
        <w:rPr>
          <w:rFonts w:asciiTheme="majorBidi" w:hAnsiTheme="majorBidi" w:cstheme="majorBidi" w:hint="cs"/>
          <w:sz w:val="30"/>
          <w:szCs w:val="30"/>
          <w:cs/>
        </w:rPr>
        <w:t>ตัวเงินและ</w:t>
      </w:r>
      <w:r w:rsidRPr="000840F7">
        <w:rPr>
          <w:rFonts w:asciiTheme="majorBidi" w:hAnsiTheme="majorBidi" w:cstheme="majorBidi"/>
          <w:sz w:val="30"/>
          <w:szCs w:val="30"/>
          <w:cs/>
        </w:rPr>
        <w:t>เงินตราต่างประเทศ</w:t>
      </w:r>
      <w:r w:rsidR="00F408C7" w:rsidRPr="000840F7">
        <w:rPr>
          <w:rFonts w:asciiTheme="majorBidi" w:hAnsiTheme="majorBidi"/>
          <w:sz w:val="30"/>
          <w:szCs w:val="30"/>
          <w:cs/>
        </w:rPr>
        <w:t>แปลงค่าโดย</w:t>
      </w:r>
      <w:r w:rsidR="00B142B6" w:rsidRPr="000840F7">
        <w:rPr>
          <w:rFonts w:asciiTheme="majorBidi" w:hAnsiTheme="majorBidi"/>
          <w:sz w:val="30"/>
          <w:szCs w:val="30"/>
          <w:cs/>
        </w:rPr>
        <w:t>ใช้อัตราแลกเปลี่ยน</w:t>
      </w:r>
      <w:r w:rsidRPr="00B142B6">
        <w:rPr>
          <w:rFonts w:asciiTheme="majorBidi" w:hAnsiTheme="majorBidi" w:cstheme="majorBidi"/>
          <w:sz w:val="30"/>
          <w:szCs w:val="30"/>
          <w:cs/>
        </w:rPr>
        <w:t xml:space="preserve"> ณ วันที่รายงาน</w:t>
      </w:r>
      <w:r w:rsidR="00607D66" w:rsidRPr="00B142B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142B6">
        <w:rPr>
          <w:rFonts w:asciiTheme="majorBidi" w:hAnsiTheme="majorBidi" w:cstheme="majorBidi"/>
          <w:sz w:val="30"/>
          <w:szCs w:val="30"/>
          <w:cs/>
        </w:rPr>
        <w:t>ผลต่างจากอัตราแลกเปลี่ยนที่เกิดจากการแปลงค่าบันทึกในกำไรหรือขาดทุน</w:t>
      </w:r>
    </w:p>
    <w:p w14:paraId="3702F5D0" w14:textId="77777777" w:rsidR="0089709C" w:rsidRPr="00C20284" w:rsidRDefault="0089709C" w:rsidP="002B1F72">
      <w:pPr>
        <w:spacing w:line="240" w:lineRule="auto"/>
        <w:ind w:left="45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1DB57169" w14:textId="77777777" w:rsidR="0089709C" w:rsidRPr="00C20284" w:rsidRDefault="0089709C" w:rsidP="002B1F72">
      <w:pPr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C20284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ที่ไม่เป็นตัวเงินซึ่งเกิดจากรายการที่เป็นเงินตราต่างประเทศซึ่งแสดงในมูลค่ายุติธรรมแปลงค่าเป็นสกุลเงินที่ใช้ในการดำเนินงานโดยใช้อัตราแลกเปลี่ยน ณ วันที่มีการพิจารณามูลค่ายุติธรรม</w:t>
      </w:r>
    </w:p>
    <w:p w14:paraId="01A50354" w14:textId="23594E1B" w:rsidR="002F061B" w:rsidRDefault="002F0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48BAF90C" w14:textId="77777777" w:rsidR="0089709C" w:rsidRPr="00C20284" w:rsidRDefault="0089709C" w:rsidP="002B1F72">
      <w:pPr>
        <w:spacing w:line="240" w:lineRule="auto"/>
        <w:ind w:firstLine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2028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หน่วยงานในต่างประเทศ  </w:t>
      </w:r>
    </w:p>
    <w:p w14:paraId="47F1210B" w14:textId="77777777" w:rsidR="0089709C" w:rsidRPr="00C20284" w:rsidRDefault="0089709C" w:rsidP="002B1F72">
      <w:pPr>
        <w:spacing w:line="240" w:lineRule="auto"/>
        <w:ind w:left="450" w:firstLine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88D7B1E" w14:textId="77777777" w:rsidR="0089709C" w:rsidRPr="00C20284" w:rsidRDefault="0089709C" w:rsidP="002B1F72">
      <w:pPr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C20284">
        <w:rPr>
          <w:rFonts w:asciiTheme="majorBidi" w:hAnsiTheme="majorBidi" w:cstheme="majorBidi"/>
          <w:sz w:val="30"/>
          <w:szCs w:val="30"/>
          <w:cs/>
        </w:rPr>
        <w:t xml:space="preserve">สินทรัพย์และหนี้สินของหน่วยงานในต่างประเทศ รวมถึงค่าความนิยมและรายการปรับปรุงมูลค่ายุติธรรมที่เกิดจากการซื้อหน่วยงานในต่างประเทศ แปลงค่าเป็นเงินบาทโดยใช้อัตราแลกเปลี่ยน ณ วันที่รายงาน </w:t>
      </w:r>
    </w:p>
    <w:p w14:paraId="36B8D264" w14:textId="77777777" w:rsidR="0089709C" w:rsidRPr="00C20284" w:rsidRDefault="0089709C" w:rsidP="002B1F72">
      <w:pPr>
        <w:spacing w:line="240" w:lineRule="auto"/>
        <w:ind w:left="547" w:firstLine="45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B6C0B69" w14:textId="401AB22A" w:rsidR="0089709C" w:rsidRPr="00C20284" w:rsidRDefault="0089709C" w:rsidP="002B1F72">
      <w:pPr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C20284">
        <w:rPr>
          <w:rFonts w:asciiTheme="majorBidi" w:hAnsiTheme="majorBidi" w:cstheme="majorBidi"/>
          <w:sz w:val="30"/>
          <w:szCs w:val="30"/>
          <w:cs/>
        </w:rPr>
        <w:t>รายได้และค่าใช้จ่ายของหน่วยงานในต่างประเทศ</w:t>
      </w:r>
      <w:r w:rsidRPr="00C20284">
        <w:rPr>
          <w:rFonts w:asciiTheme="majorBidi" w:hAnsiTheme="majorBidi" w:cstheme="majorBidi"/>
          <w:sz w:val="30"/>
          <w:szCs w:val="30"/>
        </w:rPr>
        <w:t xml:space="preserve"> </w:t>
      </w:r>
      <w:r w:rsidRPr="00C20284">
        <w:rPr>
          <w:rFonts w:asciiTheme="majorBidi" w:hAnsiTheme="majorBidi" w:cstheme="majorBidi"/>
          <w:sz w:val="30"/>
          <w:szCs w:val="30"/>
          <w:cs/>
        </w:rPr>
        <w:t>แปลงค่าเป็นเงินบาทโดยใช้อัตราแลกเปลี่ยนที่ใกล้เคียงกับอัตรา</w:t>
      </w:r>
      <w:r w:rsidRPr="00C20284">
        <w:rPr>
          <w:rFonts w:asciiTheme="majorBidi" w:hAnsiTheme="majorBidi" w:cstheme="majorBidi"/>
          <w:sz w:val="30"/>
          <w:szCs w:val="30"/>
        </w:rPr>
        <w:t xml:space="preserve"> </w:t>
      </w:r>
      <w:r w:rsidRPr="00C20284">
        <w:rPr>
          <w:rFonts w:asciiTheme="majorBidi" w:hAnsiTheme="majorBidi" w:cstheme="majorBidi"/>
          <w:sz w:val="30"/>
          <w:szCs w:val="30"/>
          <w:cs/>
        </w:rPr>
        <w:t>ณ วันที่เกิดรายการ</w:t>
      </w:r>
      <w:r w:rsidR="00420C07" w:rsidRPr="00C20284">
        <w:rPr>
          <w:rFonts w:asciiTheme="majorBidi" w:hAnsiTheme="majorBidi" w:cstheme="majorBidi"/>
          <w:sz w:val="30"/>
          <w:szCs w:val="30"/>
        </w:rPr>
        <w:t xml:space="preserve"> </w:t>
      </w:r>
      <w:r w:rsidRPr="00C20284">
        <w:rPr>
          <w:rFonts w:asciiTheme="majorBidi" w:hAnsiTheme="majorBidi" w:cstheme="majorBidi"/>
          <w:sz w:val="30"/>
          <w:szCs w:val="30"/>
          <w:cs/>
        </w:rPr>
        <w:t xml:space="preserve">ผลต่างจากอัตราแลกเปลี่ยนที่เกิดจากการแปลงค่าบันทึกในกำไรขาดทุนเบ็ดเสร็จอื่น และแสดงเป็นรายการผลต่างของอัตราแลกเปลี่ยนจากการแปลงค่างบการเงินในส่วนของผู้ถือหุ้นจนกว่ามีการจำหน่ายเงินลงทุนนั้นออกไป </w:t>
      </w:r>
    </w:p>
    <w:p w14:paraId="2AFEA71E" w14:textId="77777777" w:rsidR="0089709C" w:rsidRPr="00C20284" w:rsidRDefault="0089709C" w:rsidP="002B1F72">
      <w:pPr>
        <w:ind w:left="45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065DFA00" w14:textId="6582A34C" w:rsidR="0089709C" w:rsidRPr="00C20284" w:rsidRDefault="0089709C" w:rsidP="000F0DAC">
      <w:pPr>
        <w:ind w:left="450" w:right="-9"/>
        <w:jc w:val="thaiDistribute"/>
        <w:rPr>
          <w:rFonts w:asciiTheme="majorBidi" w:hAnsiTheme="majorBidi" w:cstheme="majorBidi"/>
          <w:sz w:val="30"/>
          <w:szCs w:val="30"/>
        </w:rPr>
      </w:pPr>
      <w:r w:rsidRPr="00C20284">
        <w:rPr>
          <w:rFonts w:asciiTheme="majorBidi" w:hAnsiTheme="majorBidi" w:cstheme="majorBidi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ความมีอิทธิพลอย่างมีนัยสำคัญ</w:t>
      </w:r>
      <w:r w:rsidRPr="00C20284">
        <w:rPr>
          <w:rFonts w:asciiTheme="majorBidi" w:hAnsiTheme="majorBidi" w:cstheme="majorBidi"/>
          <w:sz w:val="30"/>
          <w:szCs w:val="30"/>
        </w:rPr>
        <w:t xml:space="preserve"> </w:t>
      </w:r>
      <w:r w:rsidRPr="00C20284">
        <w:rPr>
          <w:rFonts w:asciiTheme="majorBidi" w:hAnsiTheme="majorBidi" w:cstheme="majorBidi"/>
          <w:sz w:val="30"/>
          <w:szCs w:val="30"/>
          <w:cs/>
        </w:rPr>
        <w:t>หรือการควบคุมร่วมกัน</w:t>
      </w:r>
      <w:r w:rsidRPr="00C20284">
        <w:rPr>
          <w:rFonts w:asciiTheme="majorBidi" w:hAnsiTheme="majorBidi" w:cstheme="majorBidi"/>
          <w:sz w:val="30"/>
          <w:szCs w:val="30"/>
        </w:rPr>
        <w:t xml:space="preserve"> </w:t>
      </w:r>
      <w:r w:rsidRPr="00C20284">
        <w:rPr>
          <w:rFonts w:asciiTheme="majorBidi" w:hAnsiTheme="majorBidi" w:cstheme="majorBidi"/>
          <w:sz w:val="30"/>
          <w:szCs w:val="30"/>
          <w:cs/>
        </w:rPr>
        <w:t>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ผลสะสมจะถูกปันตามสัดส่วนใหม่ให้กับส่วนของผู้ถือหุ้นที่ไม่มีอำนาจควบคุม หากกลุ่มบริษัทจำหน่ายเงินลงทุนในบริษัทร่วมหรือการร่วมค้าเพียงบางส่วนโดยที่กลุ่มบริษัทยังคงมีอิทธิพลหรือการควบคุมร่วมที่มีสาระสำคัญอยู่ กลุ่มบริษัทต้องจัดประเภทผลสะสมของกำไรขาดทุนจากอัตราแลกเปลี่ยนที่เคยบันทึกไว้ในกำไรขาดทุนเบ็ดเสร็จอื่นไปยังกำไรหรือขาดทุนเฉพาะสัดส่วนของ</w:t>
      </w:r>
      <w:r w:rsidR="00B031E1">
        <w:rPr>
          <w:rFonts w:asciiTheme="majorBidi" w:hAnsiTheme="majorBidi" w:cstheme="majorBidi"/>
          <w:sz w:val="30"/>
          <w:szCs w:val="30"/>
        </w:rPr>
        <w:br/>
      </w:r>
      <w:r w:rsidRPr="00C20284">
        <w:rPr>
          <w:rFonts w:asciiTheme="majorBidi" w:hAnsiTheme="majorBidi" w:cstheme="majorBidi"/>
          <w:sz w:val="30"/>
          <w:szCs w:val="30"/>
          <w:cs/>
        </w:rPr>
        <w:t>เงินลงทุนที่จำหน่าย</w:t>
      </w:r>
    </w:p>
    <w:p w14:paraId="5E4C8C25" w14:textId="2E890ED2" w:rsidR="0089709C" w:rsidRDefault="0089709C" w:rsidP="002B1F72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0A4955" w14:textId="34AC20D0" w:rsidR="00C02A6F" w:rsidRDefault="00C02A6F" w:rsidP="002B1F72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73AAB9" w14:textId="77777777" w:rsidR="00C02A6F" w:rsidRPr="00C20284" w:rsidRDefault="00C02A6F" w:rsidP="0086344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9A93F7C" w14:textId="6CB1A01C" w:rsidR="0089709C" w:rsidRPr="00C20284" w:rsidRDefault="0089709C" w:rsidP="002B1F72">
      <w:pPr>
        <w:ind w:left="45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C20284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>รายการที่เป็นตัวเงินกับหน่วยงานในต่างประเทศของกลุ่มบริษัท ซึ่งมิได้คาดหมายว่าจะมีแผนการชำระเงินหรือไม่มีความเป็นไปได้ว่าจะชำระเงินในอนาคตอันใกล้</w:t>
      </w:r>
      <w:r w:rsidRPr="00C20284">
        <w:rPr>
          <w:rFonts w:asciiTheme="majorBidi" w:hAnsiTheme="majorBidi" w:cstheme="majorBidi"/>
          <w:sz w:val="30"/>
          <w:szCs w:val="30"/>
          <w:cs/>
        </w:rPr>
        <w:t xml:space="preserve"> และโดยในสาระสำคัญแล้วเป็นเงินลงทุนสุทธิ</w:t>
      </w:r>
      <w:r w:rsidRPr="00C20284">
        <w:rPr>
          <w:rFonts w:asciiTheme="majorBidi" w:hAnsiTheme="majorBidi" w:cstheme="majorBidi"/>
          <w:sz w:val="30"/>
          <w:szCs w:val="30"/>
        </w:rPr>
        <w:t xml:space="preserve"> </w:t>
      </w:r>
      <w:r w:rsidRPr="00C20284">
        <w:rPr>
          <w:rFonts w:asciiTheme="majorBidi" w:hAnsiTheme="majorBidi" w:cstheme="majorBidi"/>
          <w:sz w:val="30"/>
          <w:szCs w:val="30"/>
          <w:cs/>
        </w:rPr>
        <w:t>ผลต่างจากอัตราแลกเปลี่ยนซึ่งเกิดจากรายการที่เป็นตัวเงินดังกล่าวและรายการป้องกันความเสี่ยงที่เกี่ยวข้องให้บันทึกเช่นเดียวกับผลต่างจากอัตรา</w:t>
      </w:r>
      <w:r w:rsidRPr="002C61C7">
        <w:rPr>
          <w:rFonts w:asciiTheme="majorBidi" w:hAnsiTheme="majorBidi" w:cstheme="majorBidi"/>
          <w:sz w:val="30"/>
          <w:szCs w:val="30"/>
          <w:cs/>
        </w:rPr>
        <w:t>แลกเปลี่ยนที่เกิดจากการแปลงค่า</w:t>
      </w:r>
    </w:p>
    <w:p w14:paraId="2CF53BEF" w14:textId="77777777" w:rsidR="0089709C" w:rsidRPr="00C20284" w:rsidRDefault="0089709C" w:rsidP="002B1F72">
      <w:pPr>
        <w:tabs>
          <w:tab w:val="left" w:pos="540"/>
        </w:tabs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7090907" w14:textId="33CC3C36" w:rsidR="0089709C" w:rsidRPr="00C20284" w:rsidRDefault="0089709C" w:rsidP="001B3149">
      <w:pPr>
        <w:pStyle w:val="Heading2"/>
        <w:numPr>
          <w:ilvl w:val="0"/>
          <w:numId w:val="15"/>
        </w:numPr>
        <w:tabs>
          <w:tab w:val="clear" w:pos="227"/>
          <w:tab w:val="clear" w:pos="680"/>
          <w:tab w:val="clear" w:pos="907"/>
          <w:tab w:val="left" w:pos="1080"/>
        </w:tabs>
        <w:ind w:left="540" w:hanging="540"/>
        <w:rPr>
          <w:rFonts w:eastAsia="EucrosiaUPCBold" w:cstheme="majorBidi"/>
          <w:b w:val="0"/>
          <w:bCs w:val="0"/>
          <w:i/>
          <w:iCs/>
          <w:szCs w:val="30"/>
        </w:rPr>
      </w:pPr>
      <w:bookmarkStart w:id="0" w:name="_Hlk62466994"/>
      <w:r w:rsidRPr="00C20284">
        <w:rPr>
          <w:rFonts w:ascii="Angsana New" w:hAnsi="Angsana New" w:cs="Angsana New"/>
          <w:i/>
          <w:iCs/>
          <w:szCs w:val="30"/>
          <w:cs/>
        </w:rPr>
        <w:t>เครื่องมือ</w:t>
      </w:r>
      <w:r w:rsidRPr="00C20284">
        <w:rPr>
          <w:rFonts w:eastAsia="EucrosiaUPCBold" w:cstheme="majorBidi"/>
          <w:i/>
          <w:iCs/>
          <w:szCs w:val="30"/>
          <w:cs/>
        </w:rPr>
        <w:t>ทางการเงิน</w:t>
      </w:r>
    </w:p>
    <w:p w14:paraId="10AC3D25" w14:textId="77777777" w:rsidR="0089709C" w:rsidRPr="00C20284" w:rsidRDefault="0089709C" w:rsidP="001B16F3">
      <w:pPr>
        <w:spacing w:line="240" w:lineRule="auto"/>
        <w:ind w:left="540"/>
        <w:jc w:val="thaiDistribute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</w:p>
    <w:p w14:paraId="318F39A9" w14:textId="1F3C6D9E" w:rsidR="0042746F" w:rsidRPr="000840F7" w:rsidRDefault="00F80AFF" w:rsidP="00772DB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left" w:pos="810"/>
        </w:tabs>
        <w:spacing w:after="0" w:line="240" w:lineRule="auto"/>
        <w:ind w:left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0840F7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5C2324" w:rsidRPr="000840F7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ง.</w:t>
      </w:r>
      <w:r w:rsidR="005C2324" w:rsidRPr="000840F7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1) </w:t>
      </w:r>
      <w:r w:rsidR="00772DB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ab/>
      </w:r>
      <w:r w:rsidR="0042746F" w:rsidRPr="000840F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0538E3E7" w14:textId="77777777" w:rsidR="005E1734" w:rsidRPr="000840F7" w:rsidRDefault="005E1734" w:rsidP="00F80AF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left" w:pos="810"/>
        </w:tabs>
        <w:spacing w:after="0" w:line="240" w:lineRule="auto"/>
        <w:ind w:left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5EA3D771" w14:textId="4D873CE6" w:rsidR="0042746F" w:rsidRPr="000840F7" w:rsidRDefault="0042746F" w:rsidP="000F0DAC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00" w:right="-18"/>
        <w:jc w:val="thaiDistribute"/>
        <w:rPr>
          <w:rFonts w:asciiTheme="majorBidi" w:eastAsia="Calibri" w:hAnsiTheme="majorBidi" w:cstheme="majorBidi"/>
          <w:color w:val="FF0000"/>
          <w:sz w:val="30"/>
          <w:szCs w:val="30"/>
        </w:rPr>
      </w:pPr>
      <w:r w:rsidRPr="000840F7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 (นอกเหนือจากลูกหนี้การค้า (ดูหมายเหตุข้อ</w:t>
      </w:r>
      <w:r w:rsidR="006E2DC3" w:rsidRPr="000840F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180AEF" w:rsidRPr="000840F7">
        <w:rPr>
          <w:rFonts w:asciiTheme="majorBidi" w:hAnsiTheme="majorBidi" w:cstheme="majorBidi"/>
          <w:color w:val="000000"/>
          <w:sz w:val="30"/>
          <w:szCs w:val="30"/>
        </w:rPr>
        <w:t>3</w:t>
      </w:r>
      <w:r w:rsidR="00180AEF" w:rsidRPr="000840F7">
        <w:rPr>
          <w:rFonts w:asciiTheme="majorBidi" w:hAnsiTheme="majorBidi" w:cstheme="majorBidi" w:hint="cs"/>
          <w:color w:val="000000"/>
          <w:sz w:val="30"/>
          <w:szCs w:val="30"/>
          <w:cs/>
        </w:rPr>
        <w:t>(ฉ)</w:t>
      </w:r>
      <w:r w:rsidR="006E2DC3" w:rsidRPr="000840F7">
        <w:rPr>
          <w:rFonts w:asciiTheme="majorBidi" w:hAnsiTheme="majorBidi" w:cstheme="majorBidi" w:hint="cs"/>
          <w:color w:val="000000"/>
          <w:sz w:val="30"/>
          <w:szCs w:val="30"/>
          <w:cs/>
        </w:rPr>
        <w:t>)</w:t>
      </w:r>
      <w:r w:rsidRPr="000840F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รับรู้รายการเมื่อเริ่มแรกเมื่อ</w:t>
      </w:r>
      <w:r w:rsidRPr="00302F63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Pr="000840F7">
        <w:rPr>
          <w:rFonts w:asciiTheme="majorBidi" w:hAnsiTheme="majorBidi" w:cstheme="majorBidi"/>
          <w:color w:val="000000"/>
          <w:sz w:val="30"/>
          <w:szCs w:val="30"/>
          <w:cs/>
        </w:rPr>
        <w:t>เป็นคู่สัญญาตามข้อกำหนดของเครื่องมือทางการเงินนั้น และวัดมูลค่า</w:t>
      </w:r>
      <w:r w:rsidRPr="000840F7">
        <w:rPr>
          <w:rFonts w:asciiTheme="majorBidi" w:hAnsiTheme="majorBidi" w:cstheme="majorBidi"/>
          <w:sz w:val="30"/>
          <w:szCs w:val="30"/>
          <w:cs/>
        </w:rPr>
        <w:t>ด้วยมูลค่ายุติธรรมโดยรวมต้นทุนการทำรายการที่เกี่ยวข้องโดยตรงกับการได้มาหรือการออกตราสาร เว้นแต่สินทรัพย์ทางการเงินและหนี้สินทางการเงิน</w:t>
      </w:r>
      <w:r w:rsidRPr="000840F7">
        <w:rPr>
          <w:rFonts w:asciiTheme="majorBidi" w:hAnsiTheme="majorBidi" w:cstheme="majorBidi"/>
          <w:color w:val="000000"/>
          <w:sz w:val="30"/>
          <w:szCs w:val="30"/>
          <w:cs/>
        </w:rPr>
        <w:t>ที่วัดมูลค่าด้วยมูลค่ายุติธรรมผ่านกำไรหรือขาดทุน จะวัดมูลค่าเมื่อเริ่มแรกและภายหลังด้วยมูลค่ายุติธรรมและต้นทุนการทำรายการที่เกี่ยวข้องโดยตรงกับการได้มา</w:t>
      </w:r>
      <w:r w:rsidRPr="000840F7">
        <w:rPr>
          <w:rFonts w:asciiTheme="majorBidi" w:hAnsiTheme="majorBidi" w:cstheme="majorBidi"/>
          <w:sz w:val="30"/>
          <w:szCs w:val="30"/>
          <w:cs/>
        </w:rPr>
        <w:t>หรือการออกตราสารนั้นบันทึกในกำไรหรือขาดทุน</w:t>
      </w:r>
      <w:r w:rsidRPr="000840F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</w:p>
    <w:p w14:paraId="4E8CFC17" w14:textId="77777777" w:rsidR="0042746F" w:rsidRPr="000840F7" w:rsidRDefault="0042746F" w:rsidP="0042746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11AFE9BB" w14:textId="0CC2E6B6" w:rsidR="0042746F" w:rsidRPr="000840F7" w:rsidRDefault="0042746F" w:rsidP="000F0DAC">
      <w:pPr>
        <w:tabs>
          <w:tab w:val="clear" w:pos="454"/>
          <w:tab w:val="clear" w:pos="680"/>
          <w:tab w:val="left" w:pos="1440"/>
        </w:tabs>
        <w:spacing w:line="240" w:lineRule="auto"/>
        <w:ind w:left="900" w:right="-18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0840F7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Pr="00302F63">
        <w:rPr>
          <w:rFonts w:asciiTheme="majorBidi" w:eastAsia="Calibri" w:hAnsiTheme="majorBidi" w:cstheme="majorBidi" w:hint="cs"/>
          <w:sz w:val="30"/>
          <w:szCs w:val="30"/>
          <w:cs/>
        </w:rPr>
        <w:t>กลุ่ม</w:t>
      </w:r>
      <w:r w:rsidRPr="000840F7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0840F7">
        <w:rPr>
          <w:rFonts w:asciiTheme="majorBidi" w:hAnsiTheme="majorBidi" w:cstheme="majorBidi"/>
          <w:sz w:val="30"/>
          <w:szCs w:val="30"/>
          <w:cs/>
        </w:rPr>
        <w:t xml:space="preserve">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24A66993" w14:textId="77777777" w:rsidR="0042746F" w:rsidRPr="000840F7" w:rsidRDefault="0042746F" w:rsidP="0042746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1F2D008D" w14:textId="26BCB103" w:rsidR="0042746F" w:rsidRPr="000840F7" w:rsidRDefault="0042746F" w:rsidP="000F0DAC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900" w:right="-9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840F7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</w:t>
      </w:r>
      <w:r w:rsidRPr="000840F7">
        <w:rPr>
          <w:rFonts w:asciiTheme="majorBidi" w:hAnsiTheme="majorBidi" w:cstheme="majorBidi"/>
          <w:color w:val="000000"/>
          <w:sz w:val="30"/>
          <w:szCs w:val="30"/>
          <w:cs/>
        </w:rPr>
        <w:t>หรือมูลค่ายุติธรรมผ่านกำไรหรือขาดทุน</w:t>
      </w:r>
      <w:r w:rsidRPr="000840F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840F7">
        <w:rPr>
          <w:rFonts w:asciiTheme="majorBidi" w:hAnsiTheme="majorBidi" w:cstheme="majorBidi"/>
          <w:color w:val="000000"/>
          <w:sz w:val="30"/>
          <w:szCs w:val="30"/>
          <w:cs/>
        </w:rPr>
        <w:t>ดอกเบี้ยจ่าย</w:t>
      </w:r>
      <w:r w:rsidR="00563F52" w:rsidRPr="000840F7">
        <w:rPr>
          <w:rFonts w:asciiTheme="majorBidi" w:hAnsiTheme="majorBidi" w:cstheme="majorBidi" w:hint="cs"/>
          <w:color w:val="000000"/>
          <w:sz w:val="30"/>
          <w:szCs w:val="30"/>
          <w:cs/>
        </w:rPr>
        <w:t>และ</w:t>
      </w:r>
      <w:r w:rsidRPr="000840F7">
        <w:rPr>
          <w:rFonts w:asciiTheme="majorBidi" w:hAnsiTheme="majorBidi" w:cstheme="majorBidi"/>
          <w:color w:val="000000"/>
          <w:sz w:val="30"/>
          <w:szCs w:val="30"/>
          <w:cs/>
        </w:rPr>
        <w:t>กำไรและขาดทุนจากอัตราแลกเปลี่ยน</w:t>
      </w:r>
      <w:r w:rsidR="00563F52" w:rsidRPr="000840F7">
        <w:rPr>
          <w:rFonts w:asciiTheme="majorBidi" w:hAnsiTheme="majorBidi" w:cstheme="majorBidi" w:hint="cs"/>
          <w:color w:val="000000"/>
          <w:sz w:val="30"/>
          <w:szCs w:val="30"/>
          <w:cs/>
        </w:rPr>
        <w:t>รับรู้ใน</w:t>
      </w:r>
      <w:r w:rsidRPr="000840F7">
        <w:rPr>
          <w:rFonts w:asciiTheme="majorBidi" w:hAnsiTheme="majorBidi" w:cstheme="majorBidi"/>
          <w:color w:val="000000"/>
          <w:sz w:val="30"/>
          <w:szCs w:val="30"/>
          <w:cs/>
        </w:rPr>
        <w:t>กำไรหรือขาดทุน</w:t>
      </w:r>
      <w:r w:rsidR="000D229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0D2298">
        <w:rPr>
          <w:rFonts w:asciiTheme="majorBidi" w:hAnsiTheme="majorBidi" w:cstheme="majorBidi" w:hint="cs"/>
          <w:color w:val="000000"/>
          <w:sz w:val="30"/>
          <w:szCs w:val="30"/>
          <w:cs/>
        </w:rPr>
        <w:t>กำไรหรือขาดทุน</w:t>
      </w:r>
      <w:r w:rsidRPr="000840F7">
        <w:rPr>
          <w:rFonts w:asciiTheme="majorBidi" w:hAnsiTheme="majorBidi" w:cstheme="majorBidi"/>
          <w:color w:val="000000"/>
          <w:sz w:val="30"/>
          <w:szCs w:val="30"/>
          <w:cs/>
        </w:rPr>
        <w:t>ที่เกิดจากการตัดรายการออกจากบัญชีรับรู้ในกำไรหรือขาดทุน</w:t>
      </w:r>
    </w:p>
    <w:p w14:paraId="1DEE3F10" w14:textId="57F6056E" w:rsidR="0017605D" w:rsidRPr="000840F7" w:rsidRDefault="0017605D" w:rsidP="004F702C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</w:p>
    <w:p w14:paraId="66DEAC3D" w14:textId="7E4F80C3" w:rsidR="00DC15F8" w:rsidRPr="000840F7" w:rsidRDefault="00DC15F8" w:rsidP="000F0DAC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900" w:right="-9"/>
        <w:jc w:val="thaiDistribute"/>
        <w:rPr>
          <w:rFonts w:asciiTheme="majorBidi" w:hAnsiTheme="majorBidi" w:cstheme="majorBidi"/>
          <w:sz w:val="30"/>
          <w:szCs w:val="30"/>
        </w:rPr>
      </w:pPr>
      <w:r w:rsidRPr="000840F7">
        <w:rPr>
          <w:rFonts w:asciiTheme="majorBidi" w:hAnsiTheme="majorBidi" w:cstheme="majorBidi" w:hint="cs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553E0AA5" w14:textId="77777777" w:rsidR="000B1D47" w:rsidRPr="000840F7" w:rsidRDefault="000B1D47" w:rsidP="004F702C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1F56069E" w14:textId="617268A8" w:rsidR="000B1D47" w:rsidRPr="000840F7" w:rsidRDefault="000B1D47" w:rsidP="004F702C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840F7">
        <w:rPr>
          <w:rFonts w:asciiTheme="majorBidi" w:hAnsiTheme="majorBidi" w:cstheme="majorBidi" w:hint="cs"/>
          <w:color w:val="000000"/>
          <w:sz w:val="30"/>
          <w:szCs w:val="30"/>
          <w:cs/>
        </w:rPr>
        <w:lastRenderedPageBreak/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</w:t>
      </w:r>
      <w:r w:rsidRPr="000840F7">
        <w:rPr>
          <w:rFonts w:asciiTheme="majorBidi" w:hAnsiTheme="majorBidi" w:cstheme="majorBidi" w:hint="cs"/>
          <w:color w:val="000000"/>
          <w:sz w:val="30"/>
          <w:szCs w:val="30"/>
        </w:rPr>
        <w:t>[</w:t>
      </w:r>
      <w:r w:rsidRPr="000840F7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กลุ่มบริษัท/บริษัท</w:t>
      </w:r>
      <w:r w:rsidRPr="000840F7">
        <w:rPr>
          <w:rFonts w:asciiTheme="majorBidi" w:hAnsiTheme="majorBidi" w:cstheme="majorBidi" w:hint="cs"/>
          <w:color w:val="000000"/>
          <w:sz w:val="30"/>
          <w:szCs w:val="30"/>
        </w:rPr>
        <w:t>]</w:t>
      </w:r>
      <w:r w:rsidRPr="000840F7">
        <w:rPr>
          <w:rFonts w:asciiTheme="majorBidi" w:hAnsiTheme="majorBidi" w:cstheme="majorBidi" w:hint="cs"/>
          <w:color w:val="000000"/>
          <w:sz w:val="30"/>
          <w:szCs w:val="30"/>
          <w:cs/>
        </w:rPr>
        <w:t>มีสิทธิได้รับเงินปันผล 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1C7AD407" w14:textId="77777777" w:rsidR="0042746F" w:rsidRPr="000840F7" w:rsidRDefault="0042746F" w:rsidP="0042746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0339C66B" w14:textId="09DCAAC8" w:rsidR="004F4A68" w:rsidRPr="000840F7" w:rsidRDefault="00CB19C7" w:rsidP="00083FB7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left" w:pos="810"/>
        </w:tabs>
        <w:spacing w:after="0" w:line="240" w:lineRule="auto"/>
        <w:ind w:left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0840F7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(ง.</w:t>
      </w:r>
      <w:r w:rsidRPr="000840F7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2) </w:t>
      </w:r>
      <w:r w:rsidR="00083FB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ab/>
      </w:r>
      <w:r w:rsidR="004F4A68" w:rsidRPr="000840F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6532BB8C" w14:textId="77777777" w:rsidR="00CB19C7" w:rsidRPr="000840F7" w:rsidRDefault="00CB19C7" w:rsidP="00CB19C7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left" w:pos="810"/>
        </w:tabs>
        <w:spacing w:after="0" w:line="240" w:lineRule="auto"/>
        <w:ind w:left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</w:p>
    <w:p w14:paraId="5A7DADA4" w14:textId="0EBA7ED3" w:rsidR="004F4A68" w:rsidRDefault="004F4A68" w:rsidP="00762D5C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85FCB">
        <w:rPr>
          <w:rFonts w:asciiTheme="majorBidi" w:eastAsia="Calibri" w:hAnsiTheme="majorBidi" w:cstheme="majorBidi" w:hint="cs"/>
          <w:sz w:val="30"/>
          <w:szCs w:val="30"/>
          <w:cs/>
        </w:rPr>
        <w:t>กลุ่มบริษัท</w:t>
      </w:r>
      <w:r w:rsidRPr="00C85FCB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</w:t>
      </w:r>
      <w:r w:rsidR="00141E64" w:rsidRPr="00C85FC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C85FCB">
        <w:rPr>
          <w:rFonts w:asciiTheme="majorBidi" w:hAnsiTheme="majorBidi" w:cstheme="majorBidi"/>
          <w:color w:val="000000"/>
          <w:sz w:val="30"/>
          <w:szCs w:val="30"/>
          <w:cs/>
        </w:rPr>
        <w:t>ในกรณีที่</w:t>
      </w:r>
      <w:r w:rsidRPr="00C85FCB">
        <w:rPr>
          <w:rFonts w:asciiTheme="majorBidi" w:eastAsia="Calibri" w:hAnsiTheme="majorBidi" w:cstheme="majorBidi" w:hint="cs"/>
          <w:sz w:val="30"/>
          <w:szCs w:val="30"/>
          <w:cs/>
        </w:rPr>
        <w:t>กลุ่มบริษัท</w:t>
      </w:r>
      <w:r w:rsidRPr="00C85FCB">
        <w:rPr>
          <w:rFonts w:asciiTheme="majorBidi" w:hAnsiTheme="majorBidi" w:cstheme="majorBidi"/>
          <w:color w:val="000000"/>
          <w:sz w:val="30"/>
          <w:szCs w:val="30"/>
          <w:cs/>
        </w:rPr>
        <w:t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227B6451" w14:textId="77777777" w:rsidR="004F4A68" w:rsidRPr="00762D5C" w:rsidRDefault="004F4A68" w:rsidP="004F4A68">
      <w:pPr>
        <w:tabs>
          <w:tab w:val="clear" w:pos="227"/>
          <w:tab w:val="clear" w:pos="454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72C44BF1" w14:textId="50F8FF79" w:rsidR="004F4A68" w:rsidRPr="00F24357" w:rsidRDefault="004F4A68" w:rsidP="00762D5C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F2435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F2435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F2435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F24357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6FA2588E" w14:textId="77777777" w:rsidR="004F4A68" w:rsidRPr="00762D5C" w:rsidRDefault="004F4A68" w:rsidP="004F4A68">
      <w:pPr>
        <w:tabs>
          <w:tab w:val="clear" w:pos="227"/>
          <w:tab w:val="clear" w:pos="454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422C311A" w14:textId="4E298A90" w:rsidR="004F4A68" w:rsidRPr="002409E4" w:rsidRDefault="004F4A68" w:rsidP="00762D5C">
      <w:pPr>
        <w:pStyle w:val="BodyText"/>
        <w:tabs>
          <w:tab w:val="clear" w:pos="227"/>
          <w:tab w:val="clear" w:pos="454"/>
          <w:tab w:val="clear" w:pos="680"/>
          <w:tab w:val="clear" w:pos="907"/>
          <w:tab w:val="left" w:pos="1530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0840F7">
        <w:rPr>
          <w:rFonts w:asciiTheme="majorBidi" w:hAnsiTheme="majorBidi" w:cstheme="majorBidi"/>
          <w:color w:val="000000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3464937A" w14:textId="77777777" w:rsidR="004F4A68" w:rsidRPr="00762D5C" w:rsidRDefault="004F4A68" w:rsidP="004F4A68">
      <w:pPr>
        <w:tabs>
          <w:tab w:val="clear" w:pos="227"/>
          <w:tab w:val="clear" w:pos="454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141A10BD" w14:textId="429CA7F8" w:rsidR="0042746F" w:rsidRDefault="004F4A68" w:rsidP="00762D5C">
      <w:pPr>
        <w:tabs>
          <w:tab w:val="clear" w:pos="454"/>
        </w:tabs>
        <w:spacing w:line="240" w:lineRule="auto"/>
        <w:ind w:left="900"/>
        <w:jc w:val="thaiDistribute"/>
        <w:rPr>
          <w:rFonts w:asciiTheme="majorBidi" w:eastAsia="EucrosiaUPCBold" w:hAnsiTheme="majorBidi" w:cstheme="majorBidi"/>
          <w:sz w:val="30"/>
          <w:szCs w:val="30"/>
        </w:rPr>
      </w:pPr>
      <w:r w:rsidRPr="00B504B5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</w:t>
      </w:r>
      <w:r w:rsidRPr="00B504B5">
        <w:rPr>
          <w:rFonts w:asciiTheme="majorBidi" w:hAnsiTheme="majorBidi" w:cstheme="majorBidi"/>
          <w:sz w:val="30"/>
          <w:szCs w:val="30"/>
          <w:cs/>
        </w:rPr>
        <w:t>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</w:t>
      </w:r>
      <w:r w:rsidRPr="00B504B5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B504B5">
        <w:rPr>
          <w:rFonts w:asciiTheme="majorBidi" w:hAnsiTheme="majorBidi" w:cstheme="majorBidi"/>
          <w:sz w:val="30"/>
          <w:szCs w:val="30"/>
          <w:cs/>
        </w:rPr>
        <w:t>มีสิทธิบังคับใช้ตามกฎหมายในการหักกลบจำนวนเงินที่รับรู้และ</w:t>
      </w:r>
      <w:r w:rsidRPr="00B504B5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B504B5">
        <w:rPr>
          <w:rFonts w:asciiTheme="majorBidi" w:hAnsiTheme="majorBidi" w:cstheme="majorBidi"/>
          <w:sz w:val="30"/>
          <w:szCs w:val="30"/>
          <w:cs/>
        </w:rPr>
        <w:t>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7CCCC9B1" w14:textId="77777777" w:rsidR="00A253B7" w:rsidRPr="00762D5C" w:rsidRDefault="00A253B7" w:rsidP="00762D5C">
      <w:pPr>
        <w:tabs>
          <w:tab w:val="clear" w:pos="454"/>
        </w:tabs>
        <w:spacing w:line="240" w:lineRule="auto"/>
        <w:ind w:left="900"/>
        <w:jc w:val="thaiDistribute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</w:p>
    <w:p w14:paraId="25BFBFDB" w14:textId="62BBFB89" w:rsidR="004F4A68" w:rsidRPr="00C20284" w:rsidRDefault="004F4A68" w:rsidP="008E170D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after="0" w:line="240" w:lineRule="auto"/>
        <w:ind w:left="1080" w:hanging="63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C20284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C2028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C20284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920083">
        <w:rPr>
          <w:rFonts w:asciiTheme="majorBidi" w:eastAsia="EucrosiaUPCBold" w:hAnsiTheme="majorBidi"/>
          <w:i/>
          <w:iCs/>
          <w:sz w:val="30"/>
          <w:szCs w:val="30"/>
        </w:rPr>
        <w:t>3</w:t>
      </w:r>
      <w:r w:rsidRPr="00C20284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="008E170D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ab/>
      </w:r>
      <w:r w:rsidRPr="00C2028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อนุพันธ์</w:t>
      </w:r>
    </w:p>
    <w:p w14:paraId="482FEF14" w14:textId="77777777" w:rsidR="004F4A68" w:rsidRPr="00C20284" w:rsidRDefault="004F4A68" w:rsidP="00920083">
      <w:pPr>
        <w:pStyle w:val="BodyText2"/>
        <w:tabs>
          <w:tab w:val="left" w:pos="900"/>
        </w:tabs>
        <w:spacing w:line="240" w:lineRule="atLeast"/>
        <w:ind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1F3A6C8" w14:textId="467DFADA" w:rsidR="004F4A68" w:rsidRPr="00C508CC" w:rsidRDefault="004F4A68" w:rsidP="008E170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C508CC">
        <w:rPr>
          <w:rFonts w:asciiTheme="majorBidi" w:hAnsiTheme="majorBidi" w:cstheme="majorBidi"/>
          <w:sz w:val="30"/>
          <w:szCs w:val="30"/>
          <w:cs/>
        </w:rPr>
        <w:t>อนุพันธ์รับรู้ด้วยมูลค่ายุติธรรมแ</w:t>
      </w:r>
      <w:r w:rsidRPr="00F72D7F">
        <w:rPr>
          <w:rFonts w:asciiTheme="majorBidi" w:hAnsiTheme="majorBidi" w:cstheme="majorBidi"/>
          <w:sz w:val="30"/>
          <w:szCs w:val="30"/>
          <w:cs/>
        </w:rPr>
        <w:t>ละวัดมูลค่ายุติธรรมทุกวันสิ้นรอบระยะเวลารายงาน</w:t>
      </w:r>
      <w:r w:rsidRPr="00C508CC">
        <w:rPr>
          <w:rFonts w:asciiTheme="majorBidi" w:hAnsiTheme="majorBidi" w:cstheme="majorBidi"/>
          <w:sz w:val="30"/>
          <w:szCs w:val="30"/>
          <w:cs/>
        </w:rPr>
        <w:t xml:space="preserve"> ผลกำไรหรือขาดทุนจากการวัดมูลค่ายุติธรรมใหม่จะรับรู้ในกำไรหรือขาดทุนทันที เว้นแต่อนุพันธ์นั้นมีไว้เพื่อป้องกันความเสี่ยงในกระแสเงินสดหรือป้องกันความเสี่ยงของเงินลงทุนสุทธิในหน่วยงานต่างประเทศ กรณีดังกล่าวการรับรู้ผลกำไรหรือขาดทุนจะขึ้นอยู่กับลักษณะของรายการที่มีการป้องกันความเสี่ยง </w:t>
      </w:r>
    </w:p>
    <w:p w14:paraId="2B5242AA" w14:textId="77777777" w:rsidR="004F4A68" w:rsidRPr="00367ADF" w:rsidRDefault="004F4A68" w:rsidP="004F4A68">
      <w:pPr>
        <w:pStyle w:val="ListParagraph"/>
        <w:ind w:left="126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</w:pPr>
    </w:p>
    <w:p w14:paraId="5AAAD0AD" w14:textId="77777777" w:rsidR="00922448" w:rsidRDefault="009224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>
        <w:rPr>
          <w:rFonts w:asciiTheme="majorBidi" w:eastAsia="EucrosiaUPCBold" w:hAnsiTheme="majorBidi" w:cstheme="majorBidi"/>
          <w:i/>
          <w:iCs/>
          <w:sz w:val="30"/>
          <w:szCs w:val="30"/>
        </w:rPr>
        <w:br w:type="page"/>
      </w:r>
    </w:p>
    <w:p w14:paraId="0D6311F8" w14:textId="5E97E2B9" w:rsidR="00060DC0" w:rsidRDefault="004F4A68" w:rsidP="008E170D">
      <w:pPr>
        <w:pStyle w:val="BodyText2"/>
        <w:tabs>
          <w:tab w:val="left" w:pos="900"/>
        </w:tabs>
        <w:spacing w:line="240" w:lineRule="atLeast"/>
        <w:ind w:left="450" w:right="43" w:firstLine="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C20284">
        <w:rPr>
          <w:rFonts w:asciiTheme="majorBidi" w:eastAsia="EucrosiaUPCBold" w:hAnsiTheme="majorBidi" w:cstheme="majorBidi"/>
          <w:i/>
          <w:iCs/>
          <w:sz w:val="30"/>
          <w:szCs w:val="30"/>
        </w:rPr>
        <w:lastRenderedPageBreak/>
        <w:t>(</w:t>
      </w:r>
      <w:r w:rsidRPr="00C2028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C20284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3C6613">
        <w:rPr>
          <w:rFonts w:asciiTheme="majorBidi" w:eastAsia="EucrosiaUPCBold" w:hAnsiTheme="majorBidi" w:cstheme="majorBidi"/>
          <w:i/>
          <w:iCs/>
          <w:sz w:val="30"/>
          <w:szCs w:val="30"/>
        </w:rPr>
        <w:t>4</w:t>
      </w:r>
      <w:r w:rsidRPr="00C20284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="008E170D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ab/>
      </w:r>
      <w:r w:rsidRPr="00C2028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การป้องกันความเสี่ยง</w:t>
      </w:r>
    </w:p>
    <w:p w14:paraId="129FDFD9" w14:textId="77777777" w:rsidR="004F4A68" w:rsidRPr="00EC085F" w:rsidRDefault="004F4A68" w:rsidP="00EC085F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4D721183" w14:textId="59939304" w:rsidR="00A371F2" w:rsidRDefault="00E33A11" w:rsidP="008E170D">
      <w:pPr>
        <w:pStyle w:val="BodyText"/>
        <w:tabs>
          <w:tab w:val="clear" w:pos="227"/>
          <w:tab w:val="clear" w:pos="454"/>
          <w:tab w:val="clear" w:pos="680"/>
          <w:tab w:val="clear" w:pos="907"/>
        </w:tabs>
        <w:spacing w:after="0" w:line="240" w:lineRule="auto"/>
        <w:ind w:left="900"/>
        <w:jc w:val="thaiDistribute"/>
        <w:rPr>
          <w:rFonts w:asciiTheme="majorBidi" w:hAnsiTheme="majorBidi"/>
          <w:sz w:val="30"/>
          <w:szCs w:val="30"/>
        </w:rPr>
      </w:pPr>
      <w:r w:rsidRPr="00E33A11">
        <w:rPr>
          <w:rFonts w:asciiTheme="majorBidi" w:hAnsiTheme="majorBidi"/>
          <w:sz w:val="30"/>
          <w:szCs w:val="30"/>
          <w:cs/>
        </w:rPr>
        <w:t>ณ วันที่กำหนดความสัมพันธ์ของการป้องกันความเสี่ยงเป็นครั้งแรก กลุ่มบริษัท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 ความสัมพันธ์เชิงเศรษฐกิจระหว่างรายการที่มีการ</w:t>
      </w:r>
      <w:r w:rsidRPr="000840F7">
        <w:rPr>
          <w:rFonts w:asciiTheme="majorBidi" w:hAnsiTheme="majorBidi"/>
          <w:sz w:val="30"/>
          <w:szCs w:val="30"/>
          <w:cs/>
        </w:rPr>
        <w:t>ป้องกันความเสี่ยงและเครื่องมือที่ใช้ในการป้องกันความเสี่ยงรวมถึงการพิจารณา</w:t>
      </w:r>
      <w:r w:rsidR="00BB5E11" w:rsidRPr="000840F7">
        <w:rPr>
          <w:rFonts w:asciiTheme="majorBidi" w:hAnsiTheme="majorBidi" w:hint="cs"/>
          <w:color w:val="000000"/>
          <w:sz w:val="30"/>
          <w:szCs w:val="30"/>
          <w:cs/>
        </w:rPr>
        <w:t xml:space="preserve"> </w:t>
      </w:r>
      <w:r w:rsidRPr="000840F7">
        <w:rPr>
          <w:rFonts w:asciiTheme="majorBidi" w:hAnsiTheme="majorBidi"/>
          <w:sz w:val="30"/>
          <w:szCs w:val="30"/>
          <w:cs/>
        </w:rPr>
        <w:t>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พิจารณาถึงความคงอยู่ในความสัมพันธ์เชิงเศรษฐกิจระหว่างรายการที่มีการป้องกันความเสี่ยงและเครื่องมือป้องกันความเสี่ยง</w:t>
      </w:r>
    </w:p>
    <w:p w14:paraId="07AB958B" w14:textId="77777777" w:rsidR="00E33A11" w:rsidRPr="00C20284" w:rsidRDefault="00E33A11" w:rsidP="004F4A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</w:pPr>
    </w:p>
    <w:p w14:paraId="55CC5D07" w14:textId="77777777" w:rsidR="004F4A68" w:rsidRPr="00C20284" w:rsidRDefault="004F4A68" w:rsidP="008E170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C20284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การป้องกันความเสี่ยงในกระแสเงินสด</w:t>
      </w:r>
    </w:p>
    <w:p w14:paraId="1C19B946" w14:textId="77777777" w:rsidR="004F4A68" w:rsidRPr="00C20284" w:rsidRDefault="004F4A68" w:rsidP="008E170D">
      <w:pPr>
        <w:pStyle w:val="ListParagraph"/>
        <w:ind w:left="900"/>
        <w:rPr>
          <w:rFonts w:asciiTheme="majorBidi" w:hAnsiTheme="majorBidi" w:cstheme="majorBidi"/>
          <w:sz w:val="30"/>
          <w:szCs w:val="30"/>
          <w:lang w:val="th-TH"/>
        </w:rPr>
      </w:pPr>
    </w:p>
    <w:p w14:paraId="21E58334" w14:textId="636C812D" w:rsidR="004F4A68" w:rsidRPr="00C20284" w:rsidRDefault="004F4A68" w:rsidP="008E170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C2028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 </w:t>
      </w:r>
      <w:r w:rsidRPr="00EB1813">
        <w:rPr>
          <w:rFonts w:asciiTheme="majorBidi" w:hAnsiTheme="majorBidi" w:cstheme="majorBidi"/>
          <w:color w:val="000000"/>
          <w:sz w:val="30"/>
          <w:szCs w:val="30"/>
          <w:cs/>
        </w:rPr>
        <w:t>การเปลี่ยนแปลงในมูลค่ายุติธรรมของอนุพันธ์ส่วนที่ไม่มีประสิทธิผลจะรับรู้ทันทีในกำไรหรือขาดทุน</w:t>
      </w:r>
      <w:r w:rsidRPr="00C2028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</w:p>
    <w:p w14:paraId="7CE73462" w14:textId="77777777" w:rsidR="004F4A68" w:rsidRPr="00367ADF" w:rsidRDefault="004F4A68" w:rsidP="008E170D">
      <w:pPr>
        <w:pStyle w:val="ListParagraph"/>
        <w:ind w:left="900"/>
        <w:rPr>
          <w:rFonts w:asciiTheme="majorBidi" w:hAnsiTheme="majorBidi" w:cstheme="majorBidi"/>
          <w:sz w:val="30"/>
          <w:szCs w:val="30"/>
          <w:lang w:val="th-TH"/>
        </w:rPr>
      </w:pPr>
    </w:p>
    <w:p w14:paraId="4CD19347" w14:textId="60E40430" w:rsidR="004F4A68" w:rsidRPr="00C20284" w:rsidRDefault="004F4A68" w:rsidP="008E170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2028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กลุ่มบริษัทกำหนดให้การเปลี่ยนแปลงในมูลค่ายุติธรรมของราคาปัจจุบัน </w:t>
      </w:r>
      <w:r w:rsidRPr="00C20284">
        <w:rPr>
          <w:rFonts w:asciiTheme="majorBidi" w:hAnsiTheme="majorBidi" w:cstheme="majorBidi"/>
          <w:color w:val="000000"/>
          <w:sz w:val="30"/>
          <w:szCs w:val="30"/>
        </w:rPr>
        <w:t xml:space="preserve">(Spot element) </w:t>
      </w:r>
      <w:r w:rsidRPr="00C20284">
        <w:rPr>
          <w:rFonts w:asciiTheme="majorBidi" w:hAnsiTheme="majorBidi" w:cstheme="majorBidi"/>
          <w:color w:val="000000"/>
          <w:sz w:val="30"/>
          <w:szCs w:val="30"/>
          <w:cs/>
        </w:rPr>
        <w:t>ของสัญญาซื้อขายเงินตราต่างประเทศล่วงหน้าเป็นเครื่องมือที่ใช้ป้องกันความเสี่ยงสำหรับความสัมพันธ์ในการป้องกันความเสี่ยงในกระแสเงินสด การเปลี่ยนแปลงในมูลค่ายุติธรรมขององค์ประกอบราคาล่วงหน้าของสัญญาซื้อขายเงินตราต่างประเทศล่วงหน้า</w:t>
      </w:r>
      <w:r w:rsidRPr="00FC4A7C">
        <w:rPr>
          <w:rFonts w:asciiTheme="majorBidi" w:hAnsiTheme="majorBidi" w:cstheme="majorBidi"/>
          <w:color w:val="000000"/>
          <w:sz w:val="30"/>
          <w:szCs w:val="30"/>
          <w:cs/>
        </w:rPr>
        <w:t>รับรู้ใน</w:t>
      </w:r>
      <w:r w:rsidR="008C0CC3" w:rsidRPr="00FC4A7C">
        <w:rPr>
          <w:rFonts w:asciiTheme="majorBidi" w:hAnsiTheme="majorBidi"/>
          <w:color w:val="000000"/>
          <w:sz w:val="30"/>
          <w:szCs w:val="30"/>
          <w:cs/>
        </w:rPr>
        <w:t>สำรองการป้องกันความเสี่ยงกระแสเงินสดในส่วน</w:t>
      </w:r>
      <w:r w:rsidR="008C0CC3" w:rsidRPr="000840F7">
        <w:rPr>
          <w:rFonts w:asciiTheme="majorBidi" w:hAnsiTheme="majorBidi"/>
          <w:color w:val="000000"/>
          <w:sz w:val="30"/>
          <w:szCs w:val="30"/>
          <w:cs/>
        </w:rPr>
        <w:t>ของ</w:t>
      </w:r>
      <w:r w:rsidR="00A330B7" w:rsidRPr="000840F7">
        <w:rPr>
          <w:rFonts w:asciiTheme="majorBidi" w:hAnsiTheme="majorBidi"/>
          <w:color w:val="000000"/>
          <w:sz w:val="30"/>
          <w:szCs w:val="30"/>
          <w:cs/>
        </w:rPr>
        <w:t>ผู้ถือหุ้น</w:t>
      </w:r>
    </w:p>
    <w:p w14:paraId="1F0BF86A" w14:textId="77777777" w:rsidR="004F4A68" w:rsidRPr="00C20284" w:rsidRDefault="004F4A68" w:rsidP="008E170D">
      <w:pPr>
        <w:pStyle w:val="ListParagraph"/>
        <w:ind w:left="900"/>
        <w:rPr>
          <w:rFonts w:asciiTheme="majorBidi" w:hAnsiTheme="majorBidi" w:cstheme="majorBidi"/>
          <w:sz w:val="30"/>
          <w:szCs w:val="30"/>
          <w:lang w:val="th-TH"/>
        </w:rPr>
      </w:pPr>
    </w:p>
    <w:p w14:paraId="2945CA62" w14:textId="0791FAED" w:rsidR="004F4A68" w:rsidRPr="00C20284" w:rsidRDefault="00592211" w:rsidP="008E170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92211">
        <w:rPr>
          <w:rFonts w:asciiTheme="majorBidi" w:hAnsiTheme="majorBidi"/>
          <w:color w:val="000000"/>
          <w:sz w:val="30"/>
          <w:szCs w:val="30"/>
          <w:cs/>
        </w:rPr>
        <w:t>เมื่อป้องกันความเสี่ยงรายการคาดการณ์ส่งผลให้เกิดการรับรู้รายการที่ไม่ใช่รายการทางการเงินในภายหลังเช่น สินค้าคงเหลือ จำนวนเงินที่สะสมไว้ในสำรองการป้องกันความเสี่ยงกระแสเงินสดจะนำไปรวมเป็นต้นทุนเมื่อเริ่มแรกของรายการที่ไม่ใช่รายการทางการเงินเมื่อรับรู้รายการดังกล่าว</w:t>
      </w:r>
    </w:p>
    <w:p w14:paraId="7571DD34" w14:textId="77777777" w:rsidR="004F4A68" w:rsidRPr="00367ADF" w:rsidRDefault="004F4A68" w:rsidP="008E170D">
      <w:pPr>
        <w:pStyle w:val="ListParagraph"/>
        <w:ind w:left="900"/>
        <w:rPr>
          <w:rFonts w:asciiTheme="majorBidi" w:hAnsiTheme="majorBidi" w:cstheme="majorBidi"/>
          <w:sz w:val="30"/>
          <w:szCs w:val="30"/>
          <w:lang w:val="th-TH"/>
        </w:rPr>
      </w:pPr>
    </w:p>
    <w:p w14:paraId="2C3FF84C" w14:textId="208CD9FC" w:rsidR="004F4A68" w:rsidRPr="00C20284" w:rsidRDefault="002022F5" w:rsidP="008E170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022F5">
        <w:rPr>
          <w:rFonts w:asciiTheme="majorBidi" w:hAnsiTheme="majorBidi"/>
          <w:color w:val="000000"/>
          <w:sz w:val="30"/>
          <w:szCs w:val="30"/>
          <w:cs/>
        </w:rPr>
        <w:t>สำหรับการป้องกันความเสี่ยงรายการคาดการณ์อื่น 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2D253E5F" w14:textId="77777777" w:rsidR="004F4A68" w:rsidRPr="00367ADF" w:rsidRDefault="004F4A68" w:rsidP="004F4A68">
      <w:pPr>
        <w:pStyle w:val="ListParagraph"/>
        <w:ind w:left="1260"/>
        <w:rPr>
          <w:rFonts w:asciiTheme="majorBidi" w:hAnsiTheme="majorBidi" w:cstheme="majorBidi"/>
          <w:sz w:val="30"/>
          <w:szCs w:val="30"/>
          <w:lang w:val="th-TH"/>
        </w:rPr>
      </w:pPr>
    </w:p>
    <w:p w14:paraId="2C1ED3FC" w14:textId="77777777" w:rsidR="00C02A6F" w:rsidRDefault="00C02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color w:val="000000"/>
          <w:sz w:val="30"/>
          <w:szCs w:val="30"/>
          <w:cs/>
        </w:rPr>
      </w:pPr>
      <w:r>
        <w:rPr>
          <w:rFonts w:asciiTheme="majorBidi" w:hAnsiTheme="majorBidi"/>
          <w:color w:val="000000"/>
          <w:sz w:val="30"/>
          <w:szCs w:val="30"/>
          <w:cs/>
        </w:rPr>
        <w:br w:type="page"/>
      </w:r>
    </w:p>
    <w:p w14:paraId="08D69649" w14:textId="526948E8" w:rsidR="004F4A68" w:rsidRPr="00C20284" w:rsidRDefault="00952D9F" w:rsidP="008E170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52D9F">
        <w:rPr>
          <w:rFonts w:asciiTheme="majorBidi" w:hAnsiTheme="majorBidi"/>
          <w:color w:val="000000"/>
          <w:sz w:val="30"/>
          <w:szCs w:val="30"/>
          <w:cs/>
        </w:rPr>
        <w:lastRenderedPageBreak/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ถูกขาย หมดอายุ ถูกยกเลิก หรือถูกใช้สิทธิ 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ในสำรองการป้องกันความเสี่ยงกระแสเงินสดจะยังคงอยู่ในส่วนของเจ้าของจนกระทั่งมีการรับรู้รายการที่ไม่ใช่ตัวเงินจากรายการป้องกันความเสี่ยงดังกล่าว 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 สำหรับการป้องกันความเสี่ยงในกระแสเงินสดอื่น จำนวนเงินที่สะสมจะถูก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</w:t>
      </w:r>
      <w:r w:rsidR="004F4A68" w:rsidRPr="00C20284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</w:p>
    <w:p w14:paraId="2B5024D8" w14:textId="77777777" w:rsidR="004F4A68" w:rsidRPr="00C20284" w:rsidRDefault="004F4A68" w:rsidP="008E170D">
      <w:pPr>
        <w:pStyle w:val="ListParagraph"/>
        <w:ind w:left="990"/>
        <w:rPr>
          <w:rFonts w:asciiTheme="majorBidi" w:hAnsiTheme="majorBidi" w:cstheme="majorBidi"/>
          <w:sz w:val="30"/>
          <w:szCs w:val="30"/>
          <w:lang w:val="th-TH"/>
        </w:rPr>
      </w:pPr>
    </w:p>
    <w:p w14:paraId="3CA24065" w14:textId="195C9A19" w:rsidR="0033328D" w:rsidRPr="0033328D" w:rsidRDefault="00B24223" w:rsidP="0033328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/>
          <w:color w:val="000000"/>
          <w:sz w:val="30"/>
          <w:szCs w:val="30"/>
          <w:cs/>
        </w:rPr>
      </w:pPr>
      <w:r w:rsidRPr="00B24223">
        <w:rPr>
          <w:rFonts w:asciiTheme="majorBidi" w:hAnsiTheme="majorBidi"/>
          <w:color w:val="000000"/>
          <w:sz w:val="30"/>
          <w:szCs w:val="30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ทันที</w:t>
      </w:r>
    </w:p>
    <w:p w14:paraId="7A979900" w14:textId="61BEAA1D" w:rsidR="002E2463" w:rsidRDefault="002E2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3848CA3A" w14:textId="06E828CB" w:rsidR="00A14918" w:rsidRDefault="00A14918" w:rsidP="008E170D">
      <w:pPr>
        <w:pStyle w:val="BodyText2"/>
        <w:tabs>
          <w:tab w:val="left" w:pos="720"/>
          <w:tab w:val="left" w:pos="990"/>
        </w:tabs>
        <w:spacing w:line="240" w:lineRule="atLeast"/>
        <w:ind w:right="43" w:firstLine="9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C20284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C2028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C20284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>
        <w:rPr>
          <w:rFonts w:asciiTheme="majorBidi" w:eastAsia="EucrosiaUPCBold" w:hAnsiTheme="majorBidi" w:cstheme="majorBidi"/>
          <w:i/>
          <w:iCs/>
          <w:sz w:val="30"/>
          <w:szCs w:val="30"/>
        </w:rPr>
        <w:t>5</w:t>
      </w:r>
      <w:r w:rsidRPr="00C20284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  </w:t>
      </w:r>
      <w:r w:rsidRPr="00C2028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</w:t>
      </w:r>
      <w:r w:rsidRPr="00A14918">
        <w:rPr>
          <w:rFonts w:asciiTheme="majorBidi" w:eastAsia="EucrosiaUPCBold" w:hAnsiTheme="majorBidi"/>
          <w:i/>
          <w:iCs/>
          <w:sz w:val="30"/>
          <w:szCs w:val="30"/>
          <w:cs/>
        </w:rPr>
        <w:t>ด้อยค่าสินทรัพย์ทางการเงินนอกเหนือจากลูกหนี้การค้า</w:t>
      </w:r>
    </w:p>
    <w:bookmarkEnd w:id="0"/>
    <w:p w14:paraId="37D67D3E" w14:textId="77777777" w:rsidR="008D75EC" w:rsidRPr="005708D5" w:rsidRDefault="008D75EC" w:rsidP="008D75EC">
      <w:pPr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3A8F9142" w14:textId="134C84A3" w:rsidR="008D75EC" w:rsidRDefault="008D75EC" w:rsidP="000832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/>
          <w:sz w:val="28"/>
          <w:szCs w:val="28"/>
        </w:rPr>
      </w:pPr>
      <w:r w:rsidRPr="001D4857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1D4857">
        <w:rPr>
          <w:rFonts w:asciiTheme="majorBidi" w:hAnsiTheme="majorBidi" w:cstheme="majorBidi"/>
          <w:color w:val="000000"/>
          <w:sz w:val="30"/>
          <w:szCs w:val="30"/>
          <w:cs/>
        </w:rPr>
        <w:t>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</w:p>
    <w:p w14:paraId="09127D52" w14:textId="77777777" w:rsidR="00723C3F" w:rsidRPr="001D4857" w:rsidRDefault="00723C3F" w:rsidP="000832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B98B634" w14:textId="7407CD9B" w:rsidR="00B36DBC" w:rsidRDefault="008D75EC" w:rsidP="00B36DB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083241">
        <w:rPr>
          <w:rFonts w:asciiTheme="majorBidi" w:hAnsiTheme="majorBidi"/>
          <w:sz w:val="30"/>
          <w:szCs w:val="30"/>
          <w:cs/>
        </w:rPr>
        <w:t>กลุ่ม</w:t>
      </w:r>
      <w:r w:rsidRPr="00083241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 w:rsidRPr="00083241">
        <w:rPr>
          <w:rFonts w:asciiTheme="majorBidi" w:hAnsiTheme="majorBidi"/>
          <w:sz w:val="30"/>
          <w:szCs w:val="30"/>
          <w:cs/>
        </w:rPr>
        <w:t xml:space="preserve">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083241">
        <w:rPr>
          <w:rFonts w:asciiTheme="majorBidi" w:hAnsiTheme="majorBidi"/>
          <w:sz w:val="30"/>
          <w:szCs w:val="30"/>
        </w:rPr>
        <w:t>12</w:t>
      </w:r>
      <w:r w:rsidRPr="00083241">
        <w:rPr>
          <w:rFonts w:asciiTheme="majorBidi" w:hAnsiTheme="majorBid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2B00BE3F" w14:textId="568F3B98" w:rsidR="003535A8" w:rsidRDefault="003535A8" w:rsidP="00B36DB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7E299BBE" w14:textId="77777777" w:rsidR="003535A8" w:rsidRDefault="003535A8" w:rsidP="00E2757D">
      <w:pPr>
        <w:pStyle w:val="ListParagraph"/>
        <w:tabs>
          <w:tab w:val="left" w:pos="630"/>
          <w:tab w:val="left" w:pos="720"/>
        </w:tabs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bookmarkStart w:id="1" w:name="_Hlk93571724"/>
      <w:r w:rsidRPr="00783032">
        <w:rPr>
          <w:rFonts w:asciiTheme="majorBidi" w:hAnsiTheme="majorBidi" w:cstheme="majorBidi"/>
          <w:color w:val="000000"/>
          <w:sz w:val="30"/>
          <w:szCs w:val="30"/>
          <w:cs/>
        </w:rPr>
        <w:t>ระยะเวลาสูงสุด</w:t>
      </w:r>
      <w:bookmarkEnd w:id="1"/>
      <w:r w:rsidRPr="00783032">
        <w:rPr>
          <w:rFonts w:asciiTheme="majorBidi" w:hAnsiTheme="majorBidi" w:cstheme="majorBidi"/>
          <w:color w:val="000000"/>
          <w:sz w:val="30"/>
          <w:szCs w:val="30"/>
          <w:cs/>
        </w:rPr>
        <w:t>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่กลุ่มบริษัทมีต่อความเสี่ยงด้านเครดิต</w:t>
      </w:r>
    </w:p>
    <w:p w14:paraId="421170A3" w14:textId="77777777" w:rsidR="00153AA2" w:rsidRDefault="00153AA2" w:rsidP="00153AA2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hAnsiTheme="majorBidi"/>
          <w:color w:val="000000"/>
          <w:sz w:val="30"/>
          <w:szCs w:val="30"/>
          <w:highlight w:val="cyan"/>
        </w:rPr>
      </w:pPr>
    </w:p>
    <w:p w14:paraId="680E6E5B" w14:textId="31A5D60D" w:rsidR="00153AA2" w:rsidRPr="00356906" w:rsidRDefault="00153AA2" w:rsidP="000832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356906">
        <w:rPr>
          <w:rFonts w:asciiTheme="majorBidi" w:hAnsiTheme="majorBidi"/>
          <w:color w:val="000000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6164EA66" w14:textId="77777777" w:rsidR="00861E21" w:rsidRPr="00861E21" w:rsidRDefault="00861E21" w:rsidP="00861E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  <w:highlight w:val="cyan"/>
        </w:rPr>
      </w:pPr>
    </w:p>
    <w:p w14:paraId="3991C3AC" w14:textId="77777777" w:rsidR="00C02A6F" w:rsidRDefault="00C02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30"/>
          <w:szCs w:val="30"/>
          <w:cs/>
        </w:rPr>
      </w:pPr>
      <w:r>
        <w:rPr>
          <w:rFonts w:asciiTheme="majorBidi" w:hAnsiTheme="majorBidi" w:cstheme="majorBidi"/>
          <w:color w:val="000000"/>
          <w:sz w:val="30"/>
          <w:szCs w:val="30"/>
          <w:cs/>
        </w:rPr>
        <w:br w:type="page"/>
      </w:r>
    </w:p>
    <w:p w14:paraId="1829311D" w14:textId="77777777" w:rsidR="00861E21" w:rsidRDefault="00861E21" w:rsidP="005F7A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>
        <w:rPr>
          <w:rFonts w:asciiTheme="majorBidi" w:eastAsia="Calibri" w:hAnsiTheme="majorBidi" w:cstheme="majorBidi" w:hint="cs"/>
          <w:sz w:val="30"/>
          <w:szCs w:val="30"/>
          <w:cs/>
        </w:rPr>
        <w:lastRenderedPageBreak/>
        <w:t>กลุ่มบริษัท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พิจารณาว่าความเสี่ยงด้านเครดิตของสินทรัพย์ทางการเงินเพิ่มขึ้นอย่างมีนัยสำคัญหากมีการเปลี่ยนแปลงของ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อันดับความน่าเชื่อถือ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ที่ลดระดับลงอย่างมี</w:t>
      </w:r>
      <w:r w:rsidRPr="005F7A4D">
        <w:rPr>
          <w:rFonts w:asciiTheme="majorBidi" w:hAnsiTheme="majorBidi" w:hint="cs"/>
          <w:sz w:val="30"/>
          <w:szCs w:val="30"/>
          <w:cs/>
        </w:rPr>
        <w:t>นัยสำคัญ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กลุ่มบริษัท</w:t>
      </w:r>
    </w:p>
    <w:p w14:paraId="7F4DEA3E" w14:textId="77777777" w:rsidR="00861E21" w:rsidRDefault="00861E21" w:rsidP="00861E21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B203C04" w14:textId="739FB3D3" w:rsidR="00861E21" w:rsidRDefault="00861E21" w:rsidP="005F7A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>
        <w:rPr>
          <w:rFonts w:asciiTheme="majorBidi" w:eastAsia="Calibri" w:hAnsiTheme="majorBidi" w:cstheme="majorBidi" w:hint="cs"/>
          <w:sz w:val="30"/>
          <w:szCs w:val="30"/>
          <w:cs/>
        </w:rPr>
        <w:t>กลุ่มบริษัท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พิจารณาว่าสินทรัพย์ทางการเงินจะเกิดการผิดสัญญาเมื่อ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</w:t>
      </w:r>
    </w:p>
    <w:p w14:paraId="00CC0285" w14:textId="77777777" w:rsidR="00C02A6F" w:rsidRPr="00C02A6F" w:rsidRDefault="00C02A6F" w:rsidP="005F7A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01463D5" w14:textId="529A7963" w:rsidR="00156858" w:rsidRPr="00291AC3" w:rsidRDefault="00156858" w:rsidP="00156858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eastAsia="Calibri" w:hAnsiTheme="majorBidi" w:cstheme="majorBidi"/>
          <w:b/>
          <w:bCs/>
          <w:color w:val="0000FF"/>
          <w:sz w:val="30"/>
          <w:szCs w:val="30"/>
        </w:rPr>
      </w:pPr>
      <w:r w:rsidRPr="00C20284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C2028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C20284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>
        <w:rPr>
          <w:rFonts w:asciiTheme="majorBidi" w:eastAsia="EucrosiaUPCBold" w:hAnsiTheme="majorBidi" w:cstheme="majorBidi"/>
          <w:i/>
          <w:iCs/>
          <w:sz w:val="30"/>
          <w:szCs w:val="30"/>
        </w:rPr>
        <w:t>6</w:t>
      </w:r>
      <w:r w:rsidRPr="00C20284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  </w:t>
      </w:r>
      <w:r w:rsidRPr="00C2028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</w:t>
      </w:r>
      <w:r w:rsidRPr="00291AC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ตัดจำหน่าย </w:t>
      </w:r>
    </w:p>
    <w:p w14:paraId="5A8DDD4A" w14:textId="77777777" w:rsidR="008D75EC" w:rsidRPr="00BA3AF6" w:rsidRDefault="008D75EC" w:rsidP="008D75EC">
      <w:pPr>
        <w:pStyle w:val="BodyText2"/>
        <w:tabs>
          <w:tab w:val="left" w:pos="630"/>
          <w:tab w:val="left" w:pos="720"/>
        </w:tabs>
        <w:ind w:left="0" w:right="47" w:firstLine="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0F6F4351" w14:textId="77777777" w:rsidR="00D1511A" w:rsidRPr="00D1511A" w:rsidRDefault="008D75EC" w:rsidP="00291AC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BA3AF6">
        <w:rPr>
          <w:rFonts w:asciiTheme="majorBidi" w:eastAsia="Calibri" w:hAnsiTheme="majorBidi" w:cstheme="majorBidi"/>
          <w:sz w:val="30"/>
          <w:szCs w:val="30"/>
          <w:cs/>
        </w:rPr>
        <w:t>มูลค่าตามบัญชีขั้นต้นของสินทรัพย์</w:t>
      </w:r>
      <w:r w:rsidRPr="00BA3AF6">
        <w:rPr>
          <w:rFonts w:asciiTheme="majorBidi" w:hAnsiTheme="majorBidi" w:cstheme="majorBidi"/>
          <w:sz w:val="30"/>
          <w:szCs w:val="30"/>
          <w:cs/>
        </w:rPr>
        <w:t>ทางการเงินจะถูกตัดจำหน่ายเมื่อ</w:t>
      </w:r>
      <w:r w:rsidRPr="00BA3AF6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BA3AF6">
        <w:rPr>
          <w:rFonts w:asciiTheme="majorBidi" w:hAnsiTheme="majorBidi" w:cstheme="majorBidi"/>
          <w:color w:val="000000"/>
          <w:sz w:val="30"/>
          <w:szCs w:val="30"/>
          <w:cs/>
        </w:rPr>
        <w:t>ไม่สามารถคาดการณ์ได้อย่างสมเหตุสมผลว่าจะได้รับคืนเงิน</w:t>
      </w:r>
      <w:r w:rsidRPr="00BA3AF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A3AF6">
        <w:rPr>
          <w:rFonts w:asciiTheme="majorBidi" w:hAnsiTheme="majorBidi" w:cstheme="majorBidi"/>
          <w:color w:val="000000"/>
          <w:sz w:val="30"/>
          <w:szCs w:val="30"/>
          <w:cs/>
        </w:rPr>
        <w:t>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2F962B67" w14:textId="7D68EBD9" w:rsidR="002E2463" w:rsidRDefault="002E2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57D12C80" w14:textId="7DAFA860" w:rsidR="00B23FE9" w:rsidRPr="00EA7300" w:rsidRDefault="00B23FE9" w:rsidP="00EA7300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C20284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C2028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C20284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EA7300">
        <w:rPr>
          <w:rFonts w:asciiTheme="majorBidi" w:eastAsia="EucrosiaUPCBold" w:hAnsiTheme="majorBidi" w:cstheme="majorBidi"/>
          <w:i/>
          <w:iCs/>
          <w:sz w:val="30"/>
          <w:szCs w:val="30"/>
        </w:rPr>
        <w:t>7</w:t>
      </w:r>
      <w:r w:rsidRPr="00C20284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  </w:t>
      </w:r>
      <w:r w:rsidRPr="00EA7300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ดอกเบี้ย</w:t>
      </w:r>
    </w:p>
    <w:p w14:paraId="6BF22BF0" w14:textId="77777777" w:rsidR="00836B1C" w:rsidRDefault="00836B1C" w:rsidP="00836B1C">
      <w:pPr>
        <w:tabs>
          <w:tab w:val="left" w:pos="720"/>
        </w:tabs>
        <w:spacing w:line="240" w:lineRule="auto"/>
        <w:ind w:left="45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6C4827E7" w14:textId="2409F812" w:rsidR="00B23FE9" w:rsidRDefault="00836B1C" w:rsidP="00291AC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ดอกเบี้ยรับและดอกเบี้ยจ่ายรับรู้ในกำไรหรือขาดทุนด้วยอัตราดอกเบี้ยที่แท้จริง </w:t>
      </w:r>
      <w:r w:rsidR="00B23FE9" w:rsidRPr="00BD4407">
        <w:rPr>
          <w:rFonts w:asciiTheme="majorBidi" w:hAnsiTheme="majorBidi" w:cstheme="majorBidi"/>
          <w:sz w:val="30"/>
          <w:szCs w:val="30"/>
          <w:cs/>
        </w:rPr>
        <w:t>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</w:t>
      </w:r>
      <w:r w:rsidR="00B23FE9" w:rsidRPr="00291AC3">
        <w:rPr>
          <w:rFonts w:asciiTheme="majorBidi" w:eastAsia="Calibri" w:hAnsiTheme="majorBidi" w:cstheme="majorBidi"/>
          <w:sz w:val="30"/>
          <w:szCs w:val="30"/>
          <w:cs/>
        </w:rPr>
        <w:t>อัตรา</w:t>
      </w:r>
      <w:r w:rsidR="00B23FE9" w:rsidRPr="00BD4407">
        <w:rPr>
          <w:rFonts w:asciiTheme="majorBidi" w:hAnsiTheme="majorBidi" w:cstheme="majorBidi"/>
          <w:sz w:val="30"/>
          <w:szCs w:val="30"/>
          <w:cs/>
        </w:rPr>
        <w:t>ดอกเบี้ยที่แท้จริงกับราคาทุนตัดจำหน่ายของสินทรัพย์ทางการเงิน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272FC3F4" w14:textId="77777777" w:rsidR="00B23FE9" w:rsidRDefault="00B23FE9" w:rsidP="00B23FE9">
      <w:pPr>
        <w:tabs>
          <w:tab w:val="left" w:pos="720"/>
        </w:tabs>
        <w:spacing w:line="240" w:lineRule="auto"/>
        <w:ind w:left="45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4639134B" w14:textId="77777777" w:rsidR="0089709C" w:rsidRPr="00C20284" w:rsidRDefault="0089709C" w:rsidP="001B3149">
      <w:pPr>
        <w:pStyle w:val="Heading2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left" w:pos="810"/>
        </w:tabs>
        <w:ind w:left="450" w:hanging="450"/>
        <w:rPr>
          <w:rFonts w:cstheme="majorBidi"/>
          <w:i/>
          <w:iCs/>
          <w:szCs w:val="30"/>
        </w:rPr>
      </w:pPr>
      <w:r w:rsidRPr="00C20284">
        <w:rPr>
          <w:rFonts w:cstheme="majorBidi"/>
          <w:i/>
          <w:iCs/>
          <w:szCs w:val="30"/>
          <w:cs/>
        </w:rPr>
        <w:t>เงินสดและรายการเทียบเท่าเงินสด</w:t>
      </w:r>
    </w:p>
    <w:p w14:paraId="16A5F399" w14:textId="77777777" w:rsidR="0089709C" w:rsidRPr="00C20284" w:rsidRDefault="0089709C">
      <w:pPr>
        <w:spacing w:line="240" w:lineRule="auto"/>
        <w:ind w:left="547" w:hanging="547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77EF5C4" w14:textId="49ED7425" w:rsidR="0089709C" w:rsidRPr="00C20284" w:rsidRDefault="0089709C" w:rsidP="001B16F3">
      <w:pPr>
        <w:pStyle w:val="BodyText2"/>
        <w:tabs>
          <w:tab w:val="left" w:pos="990"/>
        </w:tabs>
        <w:ind w:left="450" w:right="47" w:firstLine="0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C20284">
        <w:rPr>
          <w:rFonts w:asciiTheme="majorBidi" w:eastAsia="Angsana New" w:hAnsiTheme="majorBidi" w:cstheme="majorBidi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ยอดเงินฝากสถาบันการเงินประเภทเผื่อเรียก เงินลงทุนระยะสั้นที่มีสภาพคล่อง</w:t>
      </w:r>
      <w:r w:rsidRPr="000840F7">
        <w:rPr>
          <w:rFonts w:asciiTheme="majorBidi" w:eastAsia="Angsana New" w:hAnsiTheme="majorBidi" w:cstheme="majorBidi"/>
          <w:sz w:val="30"/>
          <w:szCs w:val="30"/>
          <w:cs/>
        </w:rPr>
        <w:t xml:space="preserve">สูง </w:t>
      </w:r>
      <w:r w:rsidR="008D2184" w:rsidRPr="00984AF9">
        <w:rPr>
          <w:rFonts w:ascii="Angsana New" w:eastAsia="Calibri" w:hAnsi="Angsana New" w:hint="cs"/>
          <w:color w:val="000000"/>
          <w:sz w:val="30"/>
          <w:szCs w:val="30"/>
          <w:cs/>
          <w:lang w:eastAsia="en-GB"/>
        </w:rPr>
        <w:t xml:space="preserve">ซึ่งมีระยะเวลาครบกำหนดไม่เกินสามเดือนนับแต่วันที่ได้มาเป็นรายการเทียบเท่าเงินสด </w:t>
      </w:r>
      <w:r w:rsidRPr="00C20284">
        <w:rPr>
          <w:rFonts w:asciiTheme="majorBidi" w:eastAsia="Angsana New" w:hAnsiTheme="majorBidi" w:cstheme="majorBidi"/>
          <w:sz w:val="30"/>
          <w:szCs w:val="30"/>
          <w:cs/>
        </w:rPr>
        <w:t>และเงินเบิกเกินบัญชีซึ่งจะต้องชำระคืนเมื่อทวงถาม</w:t>
      </w:r>
    </w:p>
    <w:p w14:paraId="5CA76174" w14:textId="77777777" w:rsidR="0089709C" w:rsidRPr="00C20284" w:rsidRDefault="0089709C" w:rsidP="00DB08CF">
      <w:pPr>
        <w:tabs>
          <w:tab w:val="clear" w:pos="454"/>
          <w:tab w:val="left" w:pos="547"/>
        </w:tabs>
        <w:spacing w:line="240" w:lineRule="auto"/>
        <w:ind w:left="547"/>
        <w:jc w:val="thaiDistribute"/>
        <w:rPr>
          <w:rFonts w:asciiTheme="majorBidi" w:eastAsia="Angsana New" w:hAnsiTheme="majorBidi" w:cstheme="majorBidi"/>
          <w:sz w:val="30"/>
          <w:szCs w:val="30"/>
        </w:rPr>
      </w:pPr>
    </w:p>
    <w:p w14:paraId="24E0B0DF" w14:textId="3A89268C" w:rsidR="00C02479" w:rsidRDefault="0089709C" w:rsidP="002E2463">
      <w:pPr>
        <w:spacing w:line="240" w:lineRule="auto"/>
        <w:ind w:left="450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C20284">
        <w:rPr>
          <w:rFonts w:asciiTheme="majorBidi" w:eastAsia="Angsana New" w:hAnsiTheme="majorBidi" w:cstheme="majorBidi"/>
          <w:sz w:val="30"/>
          <w:szCs w:val="30"/>
          <w:cs/>
        </w:rPr>
        <w:lastRenderedPageBreak/>
        <w:t xml:space="preserve">เงินฝากที่มีข้อจำกัดในการเบิกใช้ได้แสดงแยกเป็นรายการต่างหากไว้ในบัญชี </w:t>
      </w:r>
      <w:r w:rsidRPr="00C20284">
        <w:rPr>
          <w:rFonts w:asciiTheme="majorBidi" w:eastAsia="Angsana New" w:hAnsiTheme="majorBidi" w:cstheme="majorBidi"/>
          <w:sz w:val="30"/>
          <w:szCs w:val="30"/>
        </w:rPr>
        <w:t>“</w:t>
      </w:r>
      <w:r w:rsidRPr="00C20284">
        <w:rPr>
          <w:rFonts w:asciiTheme="majorBidi" w:eastAsia="Angsana New" w:hAnsiTheme="majorBidi" w:cstheme="majorBidi"/>
          <w:sz w:val="30"/>
          <w:szCs w:val="30"/>
          <w:cs/>
        </w:rPr>
        <w:t>เงินฝากสถาบันการเงินที่มีข้อจำกัดในการเบิกใช้</w:t>
      </w:r>
      <w:r w:rsidRPr="00C20284">
        <w:rPr>
          <w:rFonts w:asciiTheme="majorBidi" w:eastAsia="Angsana New" w:hAnsiTheme="majorBidi" w:cstheme="majorBidi"/>
          <w:sz w:val="30"/>
          <w:szCs w:val="30"/>
        </w:rPr>
        <w:t xml:space="preserve">” </w:t>
      </w:r>
      <w:r w:rsidRPr="00C20284">
        <w:rPr>
          <w:rFonts w:asciiTheme="majorBidi" w:eastAsia="Angsana New" w:hAnsiTheme="majorBidi" w:cstheme="majorBidi"/>
          <w:sz w:val="30"/>
          <w:szCs w:val="30"/>
          <w:cs/>
        </w:rPr>
        <w:t>ในงบแสดงฐานะการเงิน</w:t>
      </w:r>
    </w:p>
    <w:p w14:paraId="7B378CED" w14:textId="1FFEEE09" w:rsidR="002E2463" w:rsidRDefault="002E2463" w:rsidP="00000D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Angsana New" w:hAnsiTheme="majorBidi" w:cstheme="majorBidi"/>
          <w:sz w:val="30"/>
          <w:szCs w:val="30"/>
          <w:cs/>
        </w:rPr>
      </w:pPr>
    </w:p>
    <w:p w14:paraId="5AEE2A5C" w14:textId="77777777" w:rsidR="0089709C" w:rsidRPr="00C20284" w:rsidRDefault="0089709C" w:rsidP="001B3149">
      <w:pPr>
        <w:pStyle w:val="Heading2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left" w:pos="1080"/>
        </w:tabs>
        <w:ind w:left="450" w:hanging="450"/>
        <w:rPr>
          <w:rFonts w:cstheme="majorBidi"/>
          <w:i/>
          <w:iCs/>
          <w:szCs w:val="30"/>
        </w:rPr>
      </w:pPr>
      <w:r w:rsidRPr="00C20284">
        <w:rPr>
          <w:rFonts w:cstheme="majorBidi"/>
          <w:i/>
          <w:iCs/>
          <w:szCs w:val="30"/>
          <w:cs/>
        </w:rPr>
        <w:t>ลูกหนี้การค้าและลูกหนี้อื่น</w:t>
      </w:r>
    </w:p>
    <w:p w14:paraId="7DDBF2F8" w14:textId="77777777" w:rsidR="0089709C" w:rsidRPr="00C20284" w:rsidRDefault="0089709C">
      <w:pPr>
        <w:spacing w:line="240" w:lineRule="auto"/>
        <w:ind w:left="547" w:hanging="547"/>
        <w:jc w:val="both"/>
        <w:rPr>
          <w:rFonts w:asciiTheme="majorBidi" w:hAnsiTheme="majorBidi" w:cstheme="majorBidi"/>
          <w:sz w:val="30"/>
          <w:szCs w:val="30"/>
        </w:rPr>
      </w:pPr>
    </w:p>
    <w:p w14:paraId="600D43DF" w14:textId="30B6854E" w:rsidR="00CB5A40" w:rsidRPr="000840F7" w:rsidRDefault="0089709C" w:rsidP="00CB5A40">
      <w:pPr>
        <w:pStyle w:val="BodyText2"/>
        <w:tabs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20284">
        <w:rPr>
          <w:rFonts w:asciiTheme="majorBidi" w:hAnsiTheme="majorBidi" w:cstheme="majorBidi"/>
          <w:sz w:val="30"/>
          <w:szCs w:val="30"/>
          <w:cs/>
        </w:rPr>
        <w:t>ลูกหนี้การค้าและลูกหนี้อื่นรับรู้เมื่อกลุ่มบริษัทมีสิทธิที่ปราศจากเงื่อนไขในการได้รับสิ่งตอบแทนตามสัญญา</w:t>
      </w:r>
      <w:r w:rsidRPr="00C20284">
        <w:rPr>
          <w:rFonts w:asciiTheme="majorBidi" w:hAnsiTheme="majorBidi" w:cstheme="majorBidi"/>
          <w:sz w:val="30"/>
          <w:szCs w:val="30"/>
          <w:cs/>
        </w:rPr>
        <w:br/>
        <w:t>และแสดงในราคาตามใบแจ้งหนี้หัก</w:t>
      </w:r>
      <w:r w:rsidRPr="000840F7">
        <w:rPr>
          <w:rFonts w:asciiTheme="majorBidi" w:hAnsiTheme="majorBidi"/>
          <w:sz w:val="30"/>
          <w:szCs w:val="30"/>
          <w:cs/>
        </w:rPr>
        <w:t>ค่าเผื่อผลขาดทุน</w:t>
      </w:r>
      <w:r w:rsidR="00A86402" w:rsidRPr="000840F7">
        <w:rPr>
          <w:rFonts w:asciiTheme="majorBidi" w:hAnsiTheme="majorBidi"/>
          <w:sz w:val="30"/>
          <w:szCs w:val="30"/>
          <w:cs/>
        </w:rPr>
        <w:t>ด้านเครดิตที่คาดว่าจะเกิดขึ้น</w:t>
      </w:r>
      <w:r w:rsidR="00CB5A40" w:rsidRPr="000840F7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CB5A40" w:rsidRPr="000840F7">
        <w:rPr>
          <w:rFonts w:asciiTheme="majorBidi" w:hAnsiTheme="majorBidi" w:cstheme="majorBidi" w:hint="cs"/>
          <w:sz w:val="30"/>
          <w:szCs w:val="30"/>
          <w:cs/>
        </w:rPr>
        <w:t xml:space="preserve">ลูกหนี้จะถูกตัดจำหน่ายออกจากบัญชีเป็นหนี้สูญเมื่อได้ดำเนินการตามเงื่อนไขที่กำหนดในประมวลรัษฎากรแล้ว </w:t>
      </w:r>
    </w:p>
    <w:p w14:paraId="23269EA0" w14:textId="77777777" w:rsidR="00210B51" w:rsidRPr="000840F7" w:rsidRDefault="00210B51" w:rsidP="000C4788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0C5E42F7" w14:textId="4BEFC1A2" w:rsidR="0089709C" w:rsidRPr="000840F7" w:rsidRDefault="00210B51" w:rsidP="00DB08CF">
      <w:pPr>
        <w:pStyle w:val="ListParagraph"/>
        <w:ind w:left="45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840F7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173BADB0" w14:textId="77777777" w:rsidR="0089709C" w:rsidRPr="00C20284" w:rsidRDefault="0089709C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6782F601" w14:textId="77777777" w:rsidR="0089709C" w:rsidRPr="00C20284" w:rsidRDefault="0089709C" w:rsidP="001B3149">
      <w:pPr>
        <w:pStyle w:val="Heading2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left" w:pos="1080"/>
        </w:tabs>
        <w:ind w:left="450" w:hanging="450"/>
        <w:rPr>
          <w:rFonts w:cstheme="majorBidi"/>
          <w:i/>
          <w:iCs/>
          <w:szCs w:val="30"/>
        </w:rPr>
      </w:pPr>
      <w:r w:rsidRPr="00C20284">
        <w:rPr>
          <w:rFonts w:cstheme="majorBidi"/>
          <w:i/>
          <w:iCs/>
          <w:szCs w:val="30"/>
          <w:cs/>
        </w:rPr>
        <w:t>สินค้าคงเหลือ</w:t>
      </w:r>
    </w:p>
    <w:p w14:paraId="26245FA1" w14:textId="77777777" w:rsidR="0089709C" w:rsidRPr="00C20284" w:rsidRDefault="0089709C" w:rsidP="001B16F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C75601B" w14:textId="77777777" w:rsidR="0089709C" w:rsidRPr="00C20284" w:rsidRDefault="0089709C" w:rsidP="0075028F">
      <w:pPr>
        <w:pStyle w:val="BodyText2"/>
        <w:tabs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C20284">
        <w:rPr>
          <w:rFonts w:asciiTheme="majorBidi" w:hAnsiTheme="majorBidi" w:cstheme="majorBidi"/>
          <w:spacing w:val="-2"/>
          <w:sz w:val="30"/>
          <w:szCs w:val="30"/>
          <w:cs/>
        </w:rPr>
        <w:t>สินค้าสำเร็จรูป วัตถุดิบ เคมีภัณฑ์ ยา และวัสดุสิ้นเปลืองส่วนใหญ่วัดมูลค่าด้วยราคาทุนถัวเฉลี่ยหรือมูลค่าสุทธิที่จะได้รับแล้วแต่ราคาใดจะต่ำกว่า</w:t>
      </w:r>
    </w:p>
    <w:p w14:paraId="1DF4C3A1" w14:textId="77777777" w:rsidR="0089709C" w:rsidRPr="00C20284" w:rsidRDefault="0089709C">
      <w:pPr>
        <w:tabs>
          <w:tab w:val="left" w:pos="540"/>
        </w:tabs>
        <w:spacing w:line="240" w:lineRule="auto"/>
        <w:ind w:left="547"/>
        <w:rPr>
          <w:rFonts w:asciiTheme="majorBidi" w:hAnsiTheme="majorBidi" w:cstheme="majorBidi"/>
          <w:spacing w:val="-2"/>
          <w:sz w:val="30"/>
          <w:szCs w:val="30"/>
        </w:rPr>
      </w:pPr>
    </w:p>
    <w:p w14:paraId="5201A678" w14:textId="77777777" w:rsidR="0089709C" w:rsidRPr="00C20284" w:rsidRDefault="0089709C" w:rsidP="001B16F3">
      <w:pPr>
        <w:pStyle w:val="BodyText2"/>
        <w:tabs>
          <w:tab w:val="left" w:pos="990"/>
        </w:tabs>
        <w:ind w:left="450" w:right="47" w:firstLine="0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C20284">
        <w:rPr>
          <w:rFonts w:asciiTheme="majorBidi" w:hAnsiTheme="majorBidi" w:cstheme="majorBidi"/>
          <w:spacing w:val="-2"/>
          <w:sz w:val="30"/>
          <w:szCs w:val="30"/>
          <w:cs/>
        </w:rPr>
        <w:t>สินค้า</w:t>
      </w:r>
      <w:r w:rsidRPr="00C20284">
        <w:rPr>
          <w:rFonts w:asciiTheme="majorBidi" w:eastAsia="Angsana New" w:hAnsiTheme="majorBidi" w:cstheme="majorBidi"/>
          <w:sz w:val="30"/>
          <w:szCs w:val="30"/>
          <w:cs/>
        </w:rPr>
        <w:t>ระหว่างผลิตส่วนใหญ่วัดมูลค่าด้วยราคาทุนหรือมูลค่าสุทธิที่จะได้รับแล้วแต่ราคาใดจะต่ำกว่า</w:t>
      </w:r>
    </w:p>
    <w:p w14:paraId="245C1F2A" w14:textId="77777777" w:rsidR="0089709C" w:rsidRPr="00C20284" w:rsidRDefault="0089709C" w:rsidP="0075028F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D24525D" w14:textId="1096050C" w:rsidR="0089709C" w:rsidRPr="00C20284" w:rsidRDefault="0089709C" w:rsidP="00EB0635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20284">
        <w:rPr>
          <w:rFonts w:asciiTheme="majorBidi" w:hAnsiTheme="majorBidi" w:cstheme="majorBidi"/>
          <w:sz w:val="30"/>
          <w:szCs w:val="30"/>
          <w:cs/>
        </w:rPr>
        <w:t xml:space="preserve">ต้นทุนของสินค้าประกอบด้วย </w:t>
      </w:r>
      <w:r w:rsidRPr="000840F7">
        <w:rPr>
          <w:rFonts w:asciiTheme="majorBidi" w:hAnsiTheme="majorBidi" w:cstheme="majorBidi"/>
          <w:sz w:val="28"/>
          <w:szCs w:val="28"/>
          <w:cs/>
        </w:rPr>
        <w:t>ต้นทุน</w:t>
      </w:r>
      <w:r w:rsidR="00D73FCF" w:rsidRPr="000840F7">
        <w:rPr>
          <w:rFonts w:asciiTheme="majorBidi" w:hAnsiTheme="majorBidi" w:cstheme="majorBidi" w:hint="cs"/>
          <w:sz w:val="28"/>
          <w:szCs w:val="28"/>
          <w:cs/>
        </w:rPr>
        <w:t>ทางตรงที่เกี่ยวข้องกับการได้มาของสินค้าคงเหลือ สำหรับ</w:t>
      </w:r>
      <w:r w:rsidRPr="000840F7" w:rsidDel="00D73FCF">
        <w:rPr>
          <w:rFonts w:asciiTheme="majorBidi" w:hAnsiTheme="majorBidi" w:cstheme="majorBidi"/>
          <w:sz w:val="30"/>
          <w:szCs w:val="30"/>
          <w:cs/>
        </w:rPr>
        <w:t>ต้นทุน</w:t>
      </w:r>
      <w:r w:rsidRPr="000840F7">
        <w:rPr>
          <w:rFonts w:asciiTheme="majorBidi" w:hAnsiTheme="majorBidi" w:cstheme="majorBidi"/>
          <w:spacing w:val="-4"/>
          <w:sz w:val="30"/>
          <w:szCs w:val="30"/>
          <w:cs/>
        </w:rPr>
        <w:t>สินค้า</w:t>
      </w:r>
      <w:r w:rsidRPr="00C20284">
        <w:rPr>
          <w:rFonts w:asciiTheme="majorBidi" w:hAnsiTheme="majorBidi" w:cstheme="majorBidi"/>
          <w:spacing w:val="-4"/>
          <w:sz w:val="30"/>
          <w:szCs w:val="30"/>
          <w:cs/>
        </w:rPr>
        <w:t>สำเร็จรูปและสินค้าระหว่างผลิตที่ผลิตเอง ต้นทุนสินค้า</w:t>
      </w:r>
      <w:r w:rsidRPr="00C20284">
        <w:rPr>
          <w:rFonts w:asciiTheme="majorBidi" w:hAnsiTheme="majorBidi" w:cstheme="majorBidi"/>
          <w:sz w:val="30"/>
          <w:szCs w:val="30"/>
          <w:cs/>
        </w:rPr>
        <w:t>ได้รวมการปันส่วนของค่าโสหุ้ยการผลิตอย่างเหมาะสม โดยพิจารณาถึงระดับกำลังการผลิตตามปกติ</w:t>
      </w:r>
    </w:p>
    <w:p w14:paraId="42135F54" w14:textId="77777777" w:rsidR="003D455B" w:rsidRPr="00C20284" w:rsidRDefault="003D455B" w:rsidP="00ED3666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427C936" w14:textId="2E890735" w:rsidR="0089709C" w:rsidRPr="00C20284" w:rsidRDefault="0089709C" w:rsidP="006F40FF">
      <w:pPr>
        <w:pStyle w:val="BodyText2"/>
        <w:tabs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20284">
        <w:rPr>
          <w:rFonts w:asciiTheme="majorBidi" w:hAnsiTheme="majorBidi" w:cstheme="majorBidi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มูลค่าสุทธิที่จะได้รับเป็นการประมาณราคาที่จะขายได้จากการดำเนินธุรกิจปกติหักด้วยประมาณการ</w:t>
      </w:r>
      <w:r w:rsidRPr="00C20284">
        <w:rPr>
          <w:rFonts w:asciiTheme="majorBidi" w:eastAsia="Angsana New" w:hAnsiTheme="majorBidi" w:cstheme="majorBidi"/>
          <w:spacing w:val="6"/>
          <w:sz w:val="30"/>
          <w:szCs w:val="30"/>
          <w:cs/>
        </w:rPr>
        <w:t>ต้นทุนที่จะผลิตให้เสร็จและ</w:t>
      </w:r>
      <w:r w:rsidRPr="00C20284">
        <w:rPr>
          <w:rFonts w:asciiTheme="majorBidi" w:hAnsiTheme="majorBidi" w:cstheme="majorBidi"/>
          <w:sz w:val="30"/>
          <w:szCs w:val="30"/>
          <w:cs/>
        </w:rPr>
        <w:t>ต้นทุนที่จำเป็นต้องจ่ายไปเพื่อให้ขายสินค้านั้นได้</w:t>
      </w:r>
    </w:p>
    <w:p w14:paraId="03133328" w14:textId="6F1974E3" w:rsidR="00DD2F29" w:rsidRDefault="00DD2F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65E40F8" w14:textId="77777777" w:rsidR="0089709C" w:rsidRPr="00C20284" w:rsidRDefault="0089709C" w:rsidP="001B3149">
      <w:pPr>
        <w:pStyle w:val="Heading2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left" w:pos="1080"/>
        </w:tabs>
        <w:ind w:left="450" w:hanging="450"/>
        <w:rPr>
          <w:rFonts w:cstheme="majorBidi"/>
          <w:b w:val="0"/>
          <w:bCs w:val="0"/>
          <w:i/>
          <w:iCs/>
          <w:szCs w:val="30"/>
          <w:cs/>
        </w:rPr>
      </w:pPr>
      <w:r w:rsidRPr="00C20284">
        <w:rPr>
          <w:rFonts w:cstheme="majorBidi"/>
          <w:i/>
          <w:iCs/>
          <w:szCs w:val="30"/>
          <w:cs/>
        </w:rPr>
        <w:lastRenderedPageBreak/>
        <w:t>สินทรัพย์ชีวภาพ</w:t>
      </w:r>
    </w:p>
    <w:p w14:paraId="78EF4F52" w14:textId="77777777" w:rsidR="0089709C" w:rsidRPr="00C20284" w:rsidRDefault="0089709C" w:rsidP="001B16F3">
      <w:pPr>
        <w:spacing w:line="240" w:lineRule="auto"/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0FC2E5D8" w14:textId="77777777" w:rsidR="0089709C" w:rsidRPr="00C20284" w:rsidRDefault="0089709C" w:rsidP="0075028F">
      <w:pPr>
        <w:pStyle w:val="BodyText2"/>
        <w:tabs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20284">
        <w:rPr>
          <w:rFonts w:asciiTheme="majorBidi" w:hAnsiTheme="majorBidi" w:cstheme="majorBidi"/>
          <w:sz w:val="30"/>
          <w:szCs w:val="30"/>
          <w:cs/>
        </w:rPr>
        <w:t>สินทรัพย์ชีวภาพวัดมูลค่าด้วยมูลค่า</w:t>
      </w:r>
      <w:r w:rsidRPr="00C20284">
        <w:rPr>
          <w:rFonts w:asciiTheme="majorBidi" w:hAnsiTheme="majorBidi" w:cstheme="majorBidi"/>
          <w:spacing w:val="-6"/>
          <w:sz w:val="30"/>
          <w:szCs w:val="30"/>
          <w:cs/>
        </w:rPr>
        <w:t>ยุติธรรมหักต้นทุนในการขาย (ต้นทุนส่วนเพิ่มที่เกี่ยวข้องโดยตรงกับการจำหน่ายสินทรัพย์ชีวภาพ) เว้นแต่กรณีที่ไม่สามารถ</w:t>
      </w:r>
      <w:r w:rsidRPr="00C20284">
        <w:rPr>
          <w:rFonts w:asciiTheme="majorBidi" w:hAnsiTheme="majorBidi" w:cstheme="majorBidi"/>
          <w:sz w:val="30"/>
          <w:szCs w:val="30"/>
          <w:cs/>
        </w:rPr>
        <w:t xml:space="preserve">วัดมูลค่ายุติธรรมได้อย่างน่าเชื่อถือ ให้วัดมูลค่าด้วยราคาทุนสุทธิจากค่าเสื่อมราคาสะสมและผลขาดทุนจากการด้อยค่าสะสม ผลกำไรหรือขาดทุนที่เกิดจากการเปลี่ยนแปลงในมูลค่ายุติธรรมหักต้นทุนในการขายบันทึกในกำไรหรือขาดทุน  </w:t>
      </w:r>
    </w:p>
    <w:p w14:paraId="42F8360F" w14:textId="77777777" w:rsidR="0089709C" w:rsidRPr="00C20284" w:rsidRDefault="0089709C" w:rsidP="00EB063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3EA5D4" w14:textId="77777777" w:rsidR="0089709C" w:rsidRPr="00C20284" w:rsidRDefault="0089709C" w:rsidP="00ED3666">
      <w:pPr>
        <w:pStyle w:val="BodyText2"/>
        <w:tabs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20284">
        <w:rPr>
          <w:rFonts w:asciiTheme="majorBidi" w:hAnsiTheme="majorBidi" w:cstheme="majorBidi"/>
          <w:sz w:val="30"/>
          <w:szCs w:val="30"/>
          <w:cs/>
        </w:rPr>
        <w:t>สินทรัพย์ชีวภาพไม่หมุนเวียนส่วนใหญ่ประกอบด้วย</w:t>
      </w:r>
      <w:r w:rsidRPr="00C20284">
        <w:rPr>
          <w:rFonts w:asciiTheme="majorBidi" w:hAnsiTheme="majorBidi" w:cstheme="majorBidi"/>
          <w:sz w:val="30"/>
          <w:szCs w:val="30"/>
        </w:rPr>
        <w:t xml:space="preserve"> </w:t>
      </w:r>
      <w:r w:rsidRPr="00C20284">
        <w:rPr>
          <w:rFonts w:asciiTheme="majorBidi" w:hAnsiTheme="majorBidi" w:cstheme="majorBidi"/>
          <w:sz w:val="30"/>
          <w:szCs w:val="30"/>
          <w:cs/>
        </w:rPr>
        <w:t>สุกรพันธุ์</w:t>
      </w:r>
      <w:r w:rsidRPr="00C20284">
        <w:rPr>
          <w:rFonts w:asciiTheme="majorBidi" w:hAnsiTheme="majorBidi" w:cstheme="majorBidi"/>
          <w:sz w:val="30"/>
          <w:szCs w:val="30"/>
        </w:rPr>
        <w:t xml:space="preserve"> </w:t>
      </w:r>
      <w:r w:rsidRPr="00C20284">
        <w:rPr>
          <w:rFonts w:asciiTheme="majorBidi" w:hAnsiTheme="majorBidi" w:cstheme="majorBidi"/>
          <w:sz w:val="30"/>
          <w:szCs w:val="30"/>
          <w:cs/>
        </w:rPr>
        <w:t xml:space="preserve">ซึ่งได้แยกแสดงรายการไว้ภายใต้หมวด </w:t>
      </w:r>
      <w:r w:rsidRPr="00C20284">
        <w:rPr>
          <w:rFonts w:asciiTheme="majorBidi" w:hAnsiTheme="majorBidi" w:cstheme="majorBidi"/>
          <w:sz w:val="30"/>
          <w:szCs w:val="30"/>
        </w:rPr>
        <w:t>“</w:t>
      </w:r>
      <w:r w:rsidRPr="00C20284">
        <w:rPr>
          <w:rFonts w:asciiTheme="majorBidi" w:hAnsiTheme="majorBidi" w:cstheme="majorBidi"/>
          <w:sz w:val="30"/>
          <w:szCs w:val="30"/>
          <w:cs/>
        </w:rPr>
        <w:t>สินทรัพย์ไม่หมุนเวียน</w:t>
      </w:r>
      <w:r w:rsidRPr="00C20284">
        <w:rPr>
          <w:rFonts w:asciiTheme="majorBidi" w:hAnsiTheme="majorBidi" w:cstheme="majorBidi"/>
          <w:sz w:val="30"/>
          <w:szCs w:val="30"/>
        </w:rPr>
        <w:t xml:space="preserve">” </w:t>
      </w:r>
      <w:r w:rsidRPr="00C20284">
        <w:rPr>
          <w:rFonts w:asciiTheme="majorBidi" w:hAnsiTheme="majorBidi" w:cstheme="majorBidi"/>
          <w:sz w:val="30"/>
          <w:szCs w:val="30"/>
          <w:cs/>
        </w:rPr>
        <w:t xml:space="preserve">ส่วนสินทรัพย์ชีวภาพอื่นๆ แสดงไว้ภายใต้หมวด </w:t>
      </w:r>
      <w:r w:rsidRPr="00C20284">
        <w:rPr>
          <w:rFonts w:asciiTheme="majorBidi" w:hAnsiTheme="majorBidi" w:cstheme="majorBidi"/>
          <w:sz w:val="30"/>
          <w:szCs w:val="30"/>
        </w:rPr>
        <w:t>“</w:t>
      </w:r>
      <w:r w:rsidRPr="00C20284">
        <w:rPr>
          <w:rFonts w:asciiTheme="majorBidi" w:hAnsiTheme="majorBidi" w:cstheme="majorBidi"/>
          <w:sz w:val="30"/>
          <w:szCs w:val="30"/>
          <w:cs/>
        </w:rPr>
        <w:t>สินทรัพย์หมุนเวียน</w:t>
      </w:r>
      <w:r w:rsidRPr="00C20284">
        <w:rPr>
          <w:rFonts w:asciiTheme="majorBidi" w:hAnsiTheme="majorBidi" w:cstheme="majorBidi"/>
          <w:sz w:val="30"/>
          <w:szCs w:val="30"/>
        </w:rPr>
        <w:t xml:space="preserve">” </w:t>
      </w:r>
      <w:r w:rsidRPr="00C20284">
        <w:rPr>
          <w:rFonts w:asciiTheme="majorBidi" w:hAnsiTheme="majorBidi" w:cstheme="majorBidi"/>
          <w:sz w:val="30"/>
          <w:szCs w:val="30"/>
          <w:cs/>
        </w:rPr>
        <w:t>ในงบแสดงฐานะการเงิน</w:t>
      </w:r>
    </w:p>
    <w:p w14:paraId="7C2416CF" w14:textId="25EB69BF" w:rsidR="0089709C" w:rsidRPr="00C20284" w:rsidRDefault="0089709C" w:rsidP="009224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783B773" w14:textId="77777777" w:rsidR="0089709C" w:rsidRPr="00C20284" w:rsidRDefault="0089709C" w:rsidP="001B3149">
      <w:pPr>
        <w:pStyle w:val="Heading2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left" w:pos="1080"/>
        </w:tabs>
        <w:ind w:left="450" w:hanging="450"/>
        <w:rPr>
          <w:rFonts w:cstheme="majorBidi"/>
          <w:b w:val="0"/>
          <w:bCs w:val="0"/>
          <w:i/>
          <w:iCs/>
          <w:szCs w:val="30"/>
          <w:cs/>
        </w:rPr>
      </w:pPr>
      <w:r w:rsidRPr="00C20284">
        <w:rPr>
          <w:rFonts w:cstheme="majorBidi"/>
          <w:i/>
          <w:iCs/>
          <w:szCs w:val="30"/>
          <w:cs/>
        </w:rPr>
        <w:t>สินทรัพย์ไม่หมุนเวียนที่จัดประเภทเป็นสินทรัพย์ที่ถือไว้เพื่อขาย</w:t>
      </w:r>
    </w:p>
    <w:p w14:paraId="4321A0CD" w14:textId="77777777" w:rsidR="0089709C" w:rsidRPr="00C20284" w:rsidRDefault="0089709C" w:rsidP="001B16F3">
      <w:pPr>
        <w:tabs>
          <w:tab w:val="left" w:pos="540"/>
        </w:tabs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7C22B322" w14:textId="3613D88E" w:rsidR="0089709C" w:rsidRPr="00C20284" w:rsidRDefault="0089709C" w:rsidP="0075028F">
      <w:pPr>
        <w:pStyle w:val="BodyText2"/>
        <w:tabs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C20284">
        <w:rPr>
          <w:rFonts w:asciiTheme="majorBidi" w:hAnsiTheme="majorBidi" w:cstheme="majorBidi"/>
          <w:sz w:val="30"/>
          <w:szCs w:val="30"/>
          <w:cs/>
          <w:lang w:val="en-GB"/>
        </w:rPr>
        <w:t xml:space="preserve">สินทรัพย์ไม่หมุนเวียน (หรือกลุ่มสินทรัพย์ที่ยกเลิกซึ่งประกอบด้วยสินทรัพย์และหนี้สิน) ที่จัดประเภทเป็นสินทรัพย์ที่ถือไว้เพื่อขายเมื่อมีความเป็นไปได้ค่อนข้างแน่ในระดับสูงมากที่มูลค่าที่จะได้รับคืนส่วนใหญ่มาจากการขายมากกว่ามาจากการใช้สินทรัพย์นั้นต่อไป </w:t>
      </w:r>
      <w:r w:rsidRPr="00C20284">
        <w:rPr>
          <w:rFonts w:asciiTheme="majorBidi" w:hAnsiTheme="majorBidi" w:cstheme="majorBidi"/>
          <w:sz w:val="30"/>
          <w:szCs w:val="30"/>
          <w:cs/>
        </w:rPr>
        <w:t>วัดมูลค่า</w:t>
      </w:r>
      <w:r w:rsidRPr="00C20284">
        <w:rPr>
          <w:rFonts w:asciiTheme="majorBidi" w:hAnsiTheme="majorBidi" w:cstheme="majorBidi"/>
          <w:sz w:val="30"/>
          <w:szCs w:val="30"/>
          <w:cs/>
          <w:lang w:val="en-GB"/>
        </w:rPr>
        <w:t>ด้วยจำนวนที่ต่ำกว่าระหว่างมูลค่าตามบัญชีกับมูลค่ายุติธรรมหักต้นทุนในการขาย ผลขาดทุนจากการด้อยค่าสำหรับกลุ่มสินทรัพย์ที่ยกเลิกนำไปปรับลดให้กับค่าความนิยมเป็นลำดับแรก แล้วจึงปันส่วนให้กับยอดคงเหลือของสินทรัพย์และหนี้สินตามสัดส่วน ยกเว้นสินค้าคงเหลือ สินทรัพย์ทางการเงิน สินทรัพย์ภาษีเงินได้รอการตัดบัญชีและอสังหาริมทรัพย์เพื่อการลงทุน เนื่องจากสินทรัพย์เหล่านี้วัดมูลค่าด้วยเกณฑ์ที่แตกต่างกันตามนโยบายการบัญชีของกลุ่มบริษัท ผลขาดทุนจากการด้อยค่าสำหรับการจัดประเภทสินทรัพย์ที่ถือไว้เพื่อขายในครั้งแรกและผลกำไรและขาดทุนจากการวัดมูลค่าในภายหลังรับรู้ในกำไรหรือขาดทุนโดยกรณีที่เป็นผลกำไรจะรับรู้ไม่เกินผลขาดทุนจากการด้อยค่าสะสมที่เคยรับรู้</w:t>
      </w:r>
      <w:r w:rsidR="003B57FA" w:rsidRPr="00C20284">
        <w:rPr>
          <w:rFonts w:asciiTheme="majorBidi" w:hAnsiTheme="majorBidi" w:cstheme="majorBidi"/>
          <w:sz w:val="30"/>
          <w:szCs w:val="30"/>
          <w:lang w:val="en-GB"/>
        </w:rPr>
        <w:tab/>
      </w:r>
    </w:p>
    <w:p w14:paraId="5A3F174F" w14:textId="77777777" w:rsidR="0089709C" w:rsidRPr="00C20284" w:rsidRDefault="0089709C" w:rsidP="00EB0635">
      <w:pPr>
        <w:tabs>
          <w:tab w:val="left" w:pos="540"/>
        </w:tabs>
        <w:ind w:left="540" w:right="2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416E2A8F" w14:textId="77777777" w:rsidR="0089709C" w:rsidRDefault="0089709C" w:rsidP="00ED3666">
      <w:pPr>
        <w:pStyle w:val="BodyText2"/>
        <w:tabs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20284">
        <w:rPr>
          <w:rFonts w:asciiTheme="majorBidi" w:hAnsiTheme="majorBidi" w:cstheme="majorBidi"/>
          <w:sz w:val="30"/>
          <w:szCs w:val="30"/>
          <w:cs/>
        </w:rPr>
        <w:t>สินทรัพย์ไม่มีตัวตนและอาคารและอุปกรณ์ที่ถูกจัดประเภทเป็นสินทรัพย์ที่ถือไว้เพื่อขายจะหยุดบันทึกค่าตัดจำหน่าย หรือค่าเสื่อมราคา รวมถึงเงินลงทุนตามวิธีส่วนได้เสียก็จะหยุดบันทึกตามวิธีส่วนได้เสีย</w:t>
      </w:r>
    </w:p>
    <w:p w14:paraId="3DBF4B8E" w14:textId="77777777" w:rsidR="006E0D2F" w:rsidRPr="00C20284" w:rsidRDefault="006E0D2F" w:rsidP="00ED3666">
      <w:pPr>
        <w:pStyle w:val="BodyText2"/>
        <w:tabs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795BCF6" w14:textId="508E2974" w:rsidR="0089709C" w:rsidRPr="00083241" w:rsidRDefault="0089709C" w:rsidP="001B3149">
      <w:pPr>
        <w:pStyle w:val="Heading2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left" w:pos="1080"/>
        </w:tabs>
        <w:ind w:left="450" w:hanging="450"/>
        <w:rPr>
          <w:rFonts w:cstheme="majorBidi"/>
          <w:i/>
          <w:iCs/>
          <w:szCs w:val="30"/>
        </w:rPr>
      </w:pPr>
      <w:r w:rsidRPr="00083241">
        <w:rPr>
          <w:rFonts w:cstheme="majorBidi"/>
          <w:i/>
          <w:iCs/>
          <w:szCs w:val="30"/>
          <w:cs/>
        </w:rPr>
        <w:t>อสังหาริมทรัพย์เพื่อการลงทุน</w:t>
      </w:r>
    </w:p>
    <w:p w14:paraId="78D92D91" w14:textId="3EB5F921" w:rsidR="00B642D9" w:rsidRPr="00083241" w:rsidRDefault="00B642D9" w:rsidP="00B642D9">
      <w:pPr>
        <w:rPr>
          <w:sz w:val="30"/>
          <w:szCs w:val="30"/>
        </w:rPr>
      </w:pPr>
    </w:p>
    <w:p w14:paraId="7B3308AA" w14:textId="7FB485B0" w:rsidR="0089709C" w:rsidRDefault="0089709C" w:rsidP="00ED3666">
      <w:pPr>
        <w:pStyle w:val="BodyText2"/>
        <w:tabs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105243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วัดมูลค่าด้วยราคาทุนสุทธิจากค่าเสื่อมราคาสะสมและผลขาดทุนจากการด้อยค่าสะสม</w:t>
      </w:r>
    </w:p>
    <w:p w14:paraId="5708B4ED" w14:textId="77777777" w:rsidR="00B61371" w:rsidRDefault="00B61371" w:rsidP="00ED3666">
      <w:pPr>
        <w:pStyle w:val="BodyText2"/>
        <w:tabs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B8D9EE" w14:textId="4CC4E304" w:rsidR="00545077" w:rsidRDefault="00B61371" w:rsidP="00DD2F29">
      <w:pPr>
        <w:pStyle w:val="BodyText2"/>
        <w:tabs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ราคาทุนประกอบด้วย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ต้นทุนและค่าใช้จ่ายทางตรงเพื่อให้ได้มาซึ่งอสังหาริมทรัพย์เพื่อการลงทุน ต้นทุนการ</w:t>
      </w:r>
      <w:r>
        <w:rPr>
          <w:rFonts w:asciiTheme="majorBidi" w:hAnsiTheme="majorBidi" w:cstheme="majorBidi" w:hint="cs"/>
          <w:spacing w:val="-2"/>
          <w:sz w:val="30"/>
          <w:szCs w:val="30"/>
        </w:rPr>
        <w:br/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ก่อสร้าง</w:t>
      </w:r>
      <w:r>
        <w:rPr>
          <w:rFonts w:asciiTheme="majorBidi" w:hAnsiTheme="majorBidi" w:cstheme="majorBidi" w:hint="cs"/>
          <w:sz w:val="30"/>
          <w:szCs w:val="30"/>
          <w:cs/>
        </w:rPr>
        <w:t>ที่กิจการก่อสร้างเอง รวมถึงต้นทุนวัตถุดิบ ค่าแรงทางตรง ต้นทุนการกู้ยืมและต้นทุนทางตรงอื่นๆ เพื่อให้อสังหาริมทรัพย์เพื่อการลงทุนอยู่ในสภาพพร้อมใช้งาน</w:t>
      </w:r>
    </w:p>
    <w:p w14:paraId="05DAEBCA" w14:textId="4D2FE410" w:rsidR="00545077" w:rsidRPr="000840F7" w:rsidRDefault="00545077" w:rsidP="00497F99">
      <w:pPr>
        <w:pStyle w:val="BodyText2"/>
        <w:tabs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0840F7">
        <w:rPr>
          <w:rFonts w:asciiTheme="majorBidi" w:hAnsiTheme="majorBidi"/>
          <w:spacing w:val="-2"/>
          <w:sz w:val="30"/>
          <w:szCs w:val="30"/>
          <w:cs/>
        </w:rPr>
        <w:lastRenderedPageBreak/>
        <w:t xml:space="preserve">ค่าเสื่อมราคาคำนวณโดยวิธีเส้นตรงตามอายุการให้ประโยชน์โดยประมาณของอาคารและส่วนปรับปรุงจำนวน </w:t>
      </w:r>
      <w:r w:rsidR="000C6B5A" w:rsidRPr="000840F7">
        <w:rPr>
          <w:rFonts w:asciiTheme="majorBidi" w:hAnsiTheme="majorBidi"/>
          <w:spacing w:val="-2"/>
          <w:sz w:val="30"/>
          <w:szCs w:val="30"/>
        </w:rPr>
        <w:t>5</w:t>
      </w:r>
      <w:r w:rsidR="007C3661" w:rsidRPr="000840F7">
        <w:rPr>
          <w:rFonts w:asciiTheme="majorBidi" w:hAnsiTheme="majorBidi"/>
          <w:spacing w:val="-2"/>
          <w:sz w:val="30"/>
          <w:szCs w:val="30"/>
        </w:rPr>
        <w:t xml:space="preserve"> </w:t>
      </w:r>
      <w:r w:rsidR="000C33F8" w:rsidRPr="000840F7">
        <w:rPr>
          <w:rFonts w:asciiTheme="majorBidi" w:hAnsiTheme="majorBidi"/>
          <w:spacing w:val="-2"/>
          <w:sz w:val="30"/>
          <w:szCs w:val="30"/>
        </w:rPr>
        <w:t>-</w:t>
      </w:r>
      <w:r w:rsidR="007C3661" w:rsidRPr="000840F7">
        <w:rPr>
          <w:rFonts w:asciiTheme="majorBidi" w:hAnsiTheme="majorBidi"/>
          <w:spacing w:val="-2"/>
          <w:sz w:val="30"/>
          <w:szCs w:val="30"/>
        </w:rPr>
        <w:t xml:space="preserve"> </w:t>
      </w:r>
      <w:r w:rsidR="000C33F8" w:rsidRPr="000840F7">
        <w:rPr>
          <w:rFonts w:asciiTheme="majorBidi" w:hAnsiTheme="majorBidi"/>
          <w:spacing w:val="-2"/>
          <w:sz w:val="30"/>
          <w:szCs w:val="30"/>
        </w:rPr>
        <w:t>50</w:t>
      </w:r>
      <w:r w:rsidRPr="000840F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840F7">
        <w:rPr>
          <w:rFonts w:asciiTheme="majorBidi" w:hAnsiTheme="majorBidi"/>
          <w:spacing w:val="-2"/>
          <w:sz w:val="30"/>
          <w:szCs w:val="30"/>
          <w:cs/>
        </w:rPr>
        <w:t>ปีและรับรู้ในกำไรหรือขาดทุน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1FF3970B" w14:textId="77777777" w:rsidR="00371A22" w:rsidRPr="000840F7" w:rsidRDefault="00371A22" w:rsidP="00371A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79E077EB" w14:textId="6F398A2E" w:rsidR="00F21B17" w:rsidRPr="000840F7" w:rsidRDefault="00665139" w:rsidP="00665139">
      <w:pPr>
        <w:spacing w:line="240" w:lineRule="auto"/>
        <w:ind w:left="450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0840F7">
        <w:rPr>
          <w:rFonts w:asciiTheme="majorBidi" w:hAnsiTheme="majorBidi"/>
          <w:spacing w:val="-2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 </w:t>
      </w:r>
    </w:p>
    <w:p w14:paraId="78696D9A" w14:textId="77777777" w:rsidR="00665139" w:rsidRPr="00207701" w:rsidRDefault="00665139" w:rsidP="00497F99">
      <w:pPr>
        <w:pStyle w:val="BodyText2"/>
        <w:tabs>
          <w:tab w:val="left" w:pos="990"/>
        </w:tabs>
        <w:ind w:left="450" w:right="47" w:firstLine="0"/>
        <w:jc w:val="thaiDistribute"/>
        <w:rPr>
          <w:rFonts w:asciiTheme="majorBidi" w:hAnsiTheme="majorBidi"/>
          <w:spacing w:val="-2"/>
          <w:sz w:val="30"/>
          <w:szCs w:val="30"/>
          <w:highlight w:val="cyan"/>
          <w:cs/>
        </w:rPr>
      </w:pPr>
    </w:p>
    <w:p w14:paraId="6B6E2143" w14:textId="77777777" w:rsidR="0089709C" w:rsidRPr="00C20284" w:rsidRDefault="0089709C" w:rsidP="001B16F3">
      <w:pPr>
        <w:pStyle w:val="BodyText2"/>
        <w:tabs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20284">
        <w:rPr>
          <w:rFonts w:asciiTheme="majorBidi" w:hAnsiTheme="majorBidi" w:cstheme="majorBidi"/>
          <w:i/>
          <w:iCs/>
          <w:sz w:val="30"/>
          <w:szCs w:val="30"/>
          <w:cs/>
        </w:rPr>
        <w:t>การโอนเปลี่ยนประเภทเป็นที่ดินและอาคาร</w:t>
      </w:r>
    </w:p>
    <w:p w14:paraId="7AFF09F0" w14:textId="77777777" w:rsidR="0089709C" w:rsidRPr="00C20284" w:rsidRDefault="0089709C" w:rsidP="0075028F">
      <w:pPr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52D2D1B" w14:textId="77777777" w:rsidR="0089709C" w:rsidRDefault="0089709C" w:rsidP="00EB0635">
      <w:pPr>
        <w:pStyle w:val="BodyText2"/>
        <w:tabs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20284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การโอนจากอสังหาริมทรัพย์เพื่อการลงทุนไปเป็นที่ดินและอาคารที่มีไว้ใช้งานใช้มูลค่าตามบัญชี </w:t>
      </w:r>
      <w:r w:rsidRPr="00C20284">
        <w:rPr>
          <w:rFonts w:asciiTheme="majorBidi" w:hAnsiTheme="majorBidi" w:cstheme="majorBidi"/>
          <w:sz w:val="30"/>
          <w:szCs w:val="30"/>
          <w:cs/>
        </w:rPr>
        <w:t>ณ วันที่มีการเปลี่ยนแปลงการใช้งาน และวัดมูลค่าตามนโยบายบัญชีของที่ดินและอาคาร</w:t>
      </w:r>
    </w:p>
    <w:p w14:paraId="6C627A9D" w14:textId="77777777" w:rsidR="00DD2F29" w:rsidRPr="00C20284" w:rsidRDefault="00DD2F29" w:rsidP="00EB0635">
      <w:pPr>
        <w:pStyle w:val="BodyText2"/>
        <w:tabs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E714991" w14:textId="77777777" w:rsidR="0089709C" w:rsidRPr="00C20284" w:rsidRDefault="0089709C" w:rsidP="001B3149">
      <w:pPr>
        <w:pStyle w:val="Heading2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left" w:pos="1080"/>
        </w:tabs>
        <w:ind w:left="450" w:hanging="450"/>
        <w:rPr>
          <w:rFonts w:cstheme="majorBidi"/>
          <w:i/>
          <w:iCs/>
          <w:szCs w:val="30"/>
        </w:rPr>
      </w:pPr>
      <w:r w:rsidRPr="00C20284">
        <w:rPr>
          <w:rFonts w:cstheme="majorBidi"/>
          <w:i/>
          <w:iCs/>
          <w:szCs w:val="30"/>
          <w:cs/>
        </w:rPr>
        <w:t>ที่ดิน อาคารและอุปกรณ์</w:t>
      </w:r>
    </w:p>
    <w:p w14:paraId="3CDFF173" w14:textId="77777777" w:rsidR="0089709C" w:rsidRPr="00C20284" w:rsidRDefault="0089709C" w:rsidP="00FA3806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63EAD7A" w14:textId="77777777" w:rsidR="0089709C" w:rsidRPr="00C20284" w:rsidRDefault="0089709C" w:rsidP="00EB0635">
      <w:pPr>
        <w:pStyle w:val="BodyText2"/>
        <w:tabs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trike/>
          <w:sz w:val="30"/>
          <w:szCs w:val="30"/>
          <w:cs/>
        </w:rPr>
      </w:pPr>
      <w:r w:rsidRPr="00C20284">
        <w:rPr>
          <w:rFonts w:asciiTheme="majorBidi" w:hAnsiTheme="majorBidi" w:cstheme="majorBidi"/>
          <w:sz w:val="30"/>
          <w:szCs w:val="30"/>
          <w:cs/>
        </w:rPr>
        <w:t>ที่ดินที่ใช้ในการดำเนินงาน</w:t>
      </w:r>
      <w:r w:rsidRPr="00C20284">
        <w:rPr>
          <w:rFonts w:asciiTheme="majorBidi" w:hAnsiTheme="majorBidi" w:cstheme="majorBidi"/>
          <w:spacing w:val="-2"/>
          <w:sz w:val="30"/>
          <w:szCs w:val="30"/>
          <w:cs/>
        </w:rPr>
        <w:t>วัดมูลค่าด้วยราคาที่ตีใหม่ เว้นแต่ที่ดินซึ่งได้มาในปีที่มีการตีราคาใหม่ หรือได้มาหลังจาก นั้นแสดงในราคาทุน</w:t>
      </w:r>
      <w:r w:rsidRPr="00C20284">
        <w:rPr>
          <w:rFonts w:asciiTheme="majorBidi" w:hAnsiTheme="majorBidi" w:cstheme="majorBidi"/>
          <w:sz w:val="30"/>
          <w:szCs w:val="30"/>
          <w:cs/>
        </w:rPr>
        <w:t>สุทธิจากผลขาดทุนจากการด้อยค่าสะสม</w:t>
      </w:r>
    </w:p>
    <w:p w14:paraId="5D922651" w14:textId="77777777" w:rsidR="0089709C" w:rsidRPr="00C20284" w:rsidRDefault="0089709C">
      <w:pPr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C20284">
        <w:rPr>
          <w:rFonts w:asciiTheme="majorBidi" w:hAnsiTheme="majorBidi" w:cstheme="majorBidi"/>
          <w:sz w:val="30"/>
          <w:szCs w:val="30"/>
        </w:rPr>
        <w:tab/>
      </w:r>
    </w:p>
    <w:p w14:paraId="4AD4DB26" w14:textId="77777777" w:rsidR="0089709C" w:rsidRPr="00C20284" w:rsidRDefault="0089709C" w:rsidP="001B16F3">
      <w:pPr>
        <w:pStyle w:val="BodyText2"/>
        <w:tabs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20284">
        <w:rPr>
          <w:rFonts w:asciiTheme="majorBidi" w:hAnsiTheme="majorBidi" w:cstheme="majorBidi"/>
          <w:sz w:val="30"/>
          <w:szCs w:val="30"/>
          <w:cs/>
        </w:rPr>
        <w:t>อาคารและอุปกรณ์วัดมูลค่าด้วยราคาทุนสุทธิจากค่าเสื่อมราคาสะสมและผลขาดทุนจากการด้อยค่าสะสม</w:t>
      </w:r>
    </w:p>
    <w:p w14:paraId="62E825F5" w14:textId="77777777" w:rsidR="0089709C" w:rsidRPr="00C20284" w:rsidRDefault="0089709C" w:rsidP="0075028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7F050A15" w14:textId="6EB58CD4" w:rsidR="0089709C" w:rsidRPr="00C20284" w:rsidRDefault="0089709C" w:rsidP="00EB0635">
      <w:pPr>
        <w:pStyle w:val="BodyText2"/>
        <w:tabs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C20284">
        <w:rPr>
          <w:rFonts w:asciiTheme="majorBidi" w:hAnsiTheme="majorBidi" w:cstheme="majorBidi"/>
          <w:spacing w:val="-2"/>
          <w:sz w:val="30"/>
          <w:szCs w:val="30"/>
          <w:cs/>
        </w:rPr>
        <w:t>ราคาทุนประกอบด้วย ต้นทุนทางตรงที่เกี่ยวข้องกับการได้มาของสินทรัพย์ ต้นทุนของการก่อสร้างสินทรัพย์</w:t>
      </w:r>
      <w:r w:rsidRPr="00C20284">
        <w:rPr>
          <w:rFonts w:asciiTheme="majorBidi" w:hAnsiTheme="majorBidi" w:cstheme="majorBidi"/>
          <w:spacing w:val="-2"/>
          <w:sz w:val="30"/>
          <w:szCs w:val="30"/>
        </w:rPr>
        <w:br/>
      </w:r>
      <w:r w:rsidRPr="00C20284">
        <w:rPr>
          <w:rFonts w:asciiTheme="majorBidi" w:hAnsiTheme="majorBidi" w:cstheme="majorBidi"/>
          <w:spacing w:val="-2"/>
          <w:sz w:val="30"/>
          <w:szCs w:val="30"/>
          <w:cs/>
        </w:rPr>
        <w:t>ที่</w:t>
      </w:r>
      <w:r w:rsidRPr="00C20284">
        <w:rPr>
          <w:rFonts w:asciiTheme="majorBidi" w:hAnsiTheme="majorBidi" w:cstheme="majorBidi"/>
          <w:sz w:val="30"/>
          <w:szCs w:val="30"/>
          <w:cs/>
        </w:rPr>
        <w:t>กิจการก่อสร้างเอง รวมถึงต้นทุนของวัสดุ</w:t>
      </w:r>
      <w:r w:rsidRPr="00C20284">
        <w:rPr>
          <w:rFonts w:asciiTheme="majorBidi" w:hAnsiTheme="majorBidi" w:cstheme="majorBidi"/>
          <w:sz w:val="30"/>
          <w:szCs w:val="30"/>
        </w:rPr>
        <w:t xml:space="preserve"> </w:t>
      </w:r>
      <w:r w:rsidRPr="00C20284">
        <w:rPr>
          <w:rFonts w:asciiTheme="majorBidi" w:hAnsiTheme="majorBidi" w:cstheme="majorBidi"/>
          <w:sz w:val="30"/>
          <w:szCs w:val="30"/>
          <w:cs/>
        </w:rPr>
        <w:t xml:space="preserve">แรงงานทางตรง </w:t>
      </w:r>
      <w:r w:rsidRPr="00C20284">
        <w:rPr>
          <w:rFonts w:asciiTheme="majorBidi" w:hAnsiTheme="majorBidi" w:cstheme="majorBidi"/>
          <w:spacing w:val="-6"/>
          <w:sz w:val="30"/>
          <w:szCs w:val="30"/>
          <w:cs/>
        </w:rPr>
        <w:t>ต้นทุนการกู้ยืม</w:t>
      </w:r>
      <w:r w:rsidRPr="00C20284">
        <w:rPr>
          <w:rFonts w:asciiTheme="majorBidi" w:hAnsiTheme="majorBidi" w:cstheme="majorBidi"/>
          <w:sz w:val="30"/>
          <w:szCs w:val="30"/>
          <w:cs/>
        </w:rPr>
        <w:t>และต้นทุนทางตรงอื่นๆ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</w:t>
      </w:r>
      <w:r w:rsidRPr="00C20284">
        <w:rPr>
          <w:rFonts w:asciiTheme="majorBidi" w:hAnsiTheme="majorBidi" w:cstheme="majorBidi"/>
          <w:sz w:val="30"/>
          <w:szCs w:val="30"/>
        </w:rPr>
        <w:t xml:space="preserve"> </w:t>
      </w:r>
      <w:r w:rsidRPr="00C20284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Pr="00C20284">
        <w:rPr>
          <w:rFonts w:asciiTheme="majorBidi" w:hAnsiTheme="majorBidi" w:cstheme="majorBidi"/>
          <w:sz w:val="30"/>
          <w:szCs w:val="30"/>
        </w:rPr>
        <w:t xml:space="preserve"> </w:t>
      </w:r>
      <w:r w:rsidRPr="00C20284">
        <w:rPr>
          <w:rFonts w:asciiTheme="majorBidi" w:hAnsiTheme="majorBidi" w:cstheme="majorBidi"/>
          <w:spacing w:val="-6"/>
          <w:sz w:val="30"/>
          <w:szCs w:val="30"/>
          <w:cs/>
        </w:rPr>
        <w:t>การบูรณะสถานที่ตั้งของสินทรัพย์ สำหรับเครื่องมือที่ควบคุมโดยลิขสิทธิ์ซอฟต์แวร์ ซึ่งไม่สามารถทำงานโดยปราศจากลิขสิทธิ์ซอฟต์แวร์นั้นให้ถือว่า ลิขสิทธิ์ซอฟต์แวร์ดังกล่าวเป็นส่วนหนึ่งของอุปกรณ์</w:t>
      </w:r>
    </w:p>
    <w:p w14:paraId="7F60BEE9" w14:textId="77777777" w:rsidR="0089709C" w:rsidRPr="00C20284" w:rsidRDefault="0089709C" w:rsidP="00ED3666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3D88F771" w14:textId="77777777" w:rsidR="0089709C" w:rsidRPr="00C20284" w:rsidRDefault="0089709C" w:rsidP="00007259">
      <w:pPr>
        <w:pStyle w:val="BodyText2"/>
        <w:tabs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  <w:lang w:eastAsia="en-GB"/>
        </w:rPr>
      </w:pPr>
      <w:r w:rsidRPr="00C20284">
        <w:rPr>
          <w:rFonts w:asciiTheme="majorBidi" w:hAnsiTheme="majorBidi" w:cstheme="majorBidi"/>
          <w:spacing w:val="-2"/>
          <w:sz w:val="30"/>
          <w:szCs w:val="30"/>
          <w:cs/>
        </w:rPr>
        <w:t>ส่วนประกอบ</w:t>
      </w:r>
      <w:r w:rsidRPr="00C20284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eastAsia="en-GB"/>
        </w:rPr>
        <w:t>ของรายการที่ดิน</w:t>
      </w:r>
      <w:r w:rsidRPr="00C20284">
        <w:rPr>
          <w:rFonts w:asciiTheme="majorBidi" w:hAnsiTheme="majorBidi" w:cstheme="majorBidi"/>
          <w:color w:val="000000"/>
          <w:spacing w:val="-2"/>
          <w:sz w:val="30"/>
          <w:szCs w:val="30"/>
          <w:lang w:eastAsia="en-GB"/>
        </w:rPr>
        <w:t xml:space="preserve"> </w:t>
      </w:r>
      <w:r w:rsidRPr="00C20284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eastAsia="en-GB"/>
        </w:rPr>
        <w:t>อาคาร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C20284">
        <w:rPr>
          <w:rFonts w:asciiTheme="majorBidi" w:hAnsiTheme="majorBidi" w:cstheme="majorBidi"/>
          <w:color w:val="000000"/>
          <w:spacing w:val="-2"/>
          <w:sz w:val="30"/>
          <w:szCs w:val="30"/>
          <w:lang w:eastAsia="en-GB"/>
        </w:rPr>
        <w:t xml:space="preserve"> </w:t>
      </w:r>
    </w:p>
    <w:p w14:paraId="4A897B33" w14:textId="77777777" w:rsidR="0089709C" w:rsidRPr="00C20284" w:rsidRDefault="0089709C" w:rsidP="002B1F72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7482281" w14:textId="45E88FD6" w:rsidR="0089709C" w:rsidRPr="00C20284" w:rsidRDefault="0089709C" w:rsidP="002B1F72">
      <w:pPr>
        <w:pStyle w:val="BodyText2"/>
        <w:tabs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20284">
        <w:rPr>
          <w:rFonts w:asciiTheme="majorBidi" w:eastAsia="Calibri" w:hAnsiTheme="majorBidi" w:cstheme="majorBidi"/>
          <w:sz w:val="30"/>
          <w:szCs w:val="30"/>
          <w:cs/>
        </w:rPr>
        <w:t>กำไรหรือขาดทุนจากการจำหน่ายที่ดิน อาคารและอุปกรณ์ คือผลต่างระหว่างสิ่งตอบแทนสุทธิที่ได้รับจาก</w:t>
      </w:r>
      <w:r w:rsidR="003D455B" w:rsidRPr="00C20284">
        <w:rPr>
          <w:rFonts w:asciiTheme="majorBidi" w:eastAsia="Calibri" w:hAnsiTheme="majorBidi" w:cstheme="majorBidi"/>
          <w:sz w:val="30"/>
          <w:szCs w:val="30"/>
        </w:rPr>
        <w:br/>
      </w:r>
      <w:r w:rsidRPr="00C20284">
        <w:rPr>
          <w:rFonts w:asciiTheme="majorBidi" w:eastAsia="Calibri" w:hAnsiTheme="majorBidi" w:cstheme="majorBidi"/>
          <w:sz w:val="30"/>
          <w:szCs w:val="30"/>
          <w:cs/>
        </w:rPr>
        <w:t xml:space="preserve">การจำหน่ายกับมูลค่าตามบัญชีของที่ดิน อาคารและอุปกรณ์ โดยรับรู้ในกำไรหรือขาดทุน </w:t>
      </w:r>
      <w:r w:rsidRPr="00C20284">
        <w:rPr>
          <w:rFonts w:asciiTheme="majorBidi" w:hAnsiTheme="majorBidi" w:cstheme="majorBidi"/>
          <w:sz w:val="30"/>
          <w:szCs w:val="30"/>
          <w:cs/>
        </w:rPr>
        <w:t>เมื่อมีการขายสินทรัพย์ที่ตีราคาใหม่ จำนวนเงินที่บันทึกอยู่ในผลต่างจากการตีราคาสินทรัพย์จะถูกโอนไปยังกำไรสะสม</w:t>
      </w:r>
    </w:p>
    <w:p w14:paraId="1C48210A" w14:textId="77777777" w:rsidR="006950C4" w:rsidRPr="006950C4" w:rsidRDefault="006950C4" w:rsidP="006950C4">
      <w:pPr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34151CAB" w14:textId="77777777" w:rsidR="00ED3B8C" w:rsidRDefault="00ED3B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44E3F302" w14:textId="2DA87ECC" w:rsidR="00714729" w:rsidRDefault="00714729" w:rsidP="00714729">
      <w:pPr>
        <w:pStyle w:val="BodyText2"/>
        <w:tabs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สินทรัพย์ที่ตีราคาใหม่</w:t>
      </w:r>
    </w:p>
    <w:p w14:paraId="77EE5A3B" w14:textId="77777777" w:rsidR="00714729" w:rsidRDefault="00714729" w:rsidP="00714729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16282DF0" w14:textId="255992CF" w:rsidR="0089709C" w:rsidRPr="00C20284" w:rsidRDefault="0089709C" w:rsidP="001B16F3">
      <w:pPr>
        <w:pStyle w:val="BodyText2"/>
        <w:tabs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20284">
        <w:rPr>
          <w:rFonts w:asciiTheme="majorBidi" w:hAnsiTheme="majorBidi" w:cstheme="majorBidi"/>
          <w:sz w:val="30"/>
          <w:szCs w:val="30"/>
          <w:cs/>
        </w:rPr>
        <w:t>การตี</w:t>
      </w:r>
      <w:r w:rsidRPr="000840F7">
        <w:rPr>
          <w:rFonts w:asciiTheme="majorBidi" w:hAnsiTheme="majorBidi" w:cstheme="majorBidi"/>
          <w:sz w:val="30"/>
          <w:szCs w:val="30"/>
          <w:cs/>
        </w:rPr>
        <w:t>ราคา</w:t>
      </w:r>
      <w:r w:rsidR="0065792E" w:rsidRPr="000840F7">
        <w:rPr>
          <w:rFonts w:asciiTheme="majorBidi" w:hAnsiTheme="majorBidi" w:cstheme="majorBidi" w:hint="cs"/>
          <w:sz w:val="30"/>
          <w:szCs w:val="30"/>
          <w:cs/>
        </w:rPr>
        <w:t>สินทรัพย์</w:t>
      </w:r>
      <w:r w:rsidRPr="00C20284">
        <w:rPr>
          <w:rFonts w:asciiTheme="majorBidi" w:hAnsiTheme="majorBidi" w:cstheme="majorBidi"/>
          <w:sz w:val="30"/>
          <w:szCs w:val="30"/>
          <w:cs/>
        </w:rPr>
        <w:t>ใหม่ดำเนินการโดยผู้ประเมินราคาอิสระและกระทำอย่างสม่ำเสมอ เพื่อให้มั่นใจว่ามูลค่าของสินทรัพย์ที่แสดงไว้ในบัญชีมีมูลค่าใกล้เคียงกับมูลค่ายุติธรรม ณ วันที่รายงาน</w:t>
      </w:r>
    </w:p>
    <w:p w14:paraId="1E771799" w14:textId="77777777" w:rsidR="0089709C" w:rsidRPr="00C20284" w:rsidRDefault="0089709C" w:rsidP="0075028F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9D10007" w14:textId="1D182418" w:rsidR="0089709C" w:rsidRPr="00C20284" w:rsidRDefault="0089709C" w:rsidP="00EB0635">
      <w:pPr>
        <w:pStyle w:val="BodyText2"/>
        <w:tabs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20284">
        <w:rPr>
          <w:rFonts w:asciiTheme="majorBidi" w:hAnsiTheme="majorBidi" w:cstheme="majorBidi"/>
          <w:sz w:val="30"/>
          <w:szCs w:val="30"/>
          <w:cs/>
        </w:rPr>
        <w:t>มูลค่าของสินทรัพย์ส่วนที่ตีเพิ่มขึ้นสุทธิจากหนี้สินภาษีเงินได้รอตัดบัญชี</w:t>
      </w:r>
      <w:r w:rsidRPr="00C20284">
        <w:rPr>
          <w:rFonts w:asciiTheme="majorBidi" w:hAnsiTheme="majorBidi" w:cstheme="majorBidi"/>
          <w:spacing w:val="-2"/>
          <w:sz w:val="30"/>
          <w:szCs w:val="30"/>
          <w:cs/>
        </w:rPr>
        <w:t xml:space="preserve">จะบันทึกไปยังกำไรขาดทุนเบ็ดเสร็จอื่นภายใต้ </w:t>
      </w:r>
      <w:r w:rsidRPr="00C20284">
        <w:rPr>
          <w:rFonts w:asciiTheme="majorBidi" w:hAnsiTheme="majorBidi" w:cstheme="majorBidi"/>
          <w:spacing w:val="-2"/>
          <w:sz w:val="30"/>
          <w:szCs w:val="30"/>
        </w:rPr>
        <w:t>“</w:t>
      </w:r>
      <w:r w:rsidR="000607A2" w:rsidRPr="00C20284">
        <w:rPr>
          <w:rFonts w:asciiTheme="majorBidi" w:hAnsiTheme="majorBidi" w:cstheme="majorBidi"/>
          <w:spacing w:val="-2"/>
          <w:sz w:val="30"/>
          <w:szCs w:val="30"/>
          <w:cs/>
        </w:rPr>
        <w:t>ผลกำไรจากการตีราคาสินทรัพย์ใหม่</w:t>
      </w:r>
      <w:r w:rsidRPr="00C20284">
        <w:rPr>
          <w:rFonts w:asciiTheme="majorBidi" w:hAnsiTheme="majorBidi" w:cstheme="majorBidi"/>
          <w:spacing w:val="-2"/>
          <w:sz w:val="30"/>
          <w:szCs w:val="30"/>
        </w:rPr>
        <w:t xml:space="preserve">” </w:t>
      </w:r>
      <w:r w:rsidRPr="00C20284">
        <w:rPr>
          <w:rFonts w:asciiTheme="majorBidi" w:hAnsiTheme="majorBidi" w:cstheme="majorBidi"/>
          <w:spacing w:val="-2"/>
          <w:sz w:val="30"/>
          <w:szCs w:val="30"/>
          <w:cs/>
        </w:rPr>
        <w:t>(</w:t>
      </w:r>
      <w:r w:rsidRPr="00C20284">
        <w:rPr>
          <w:rFonts w:asciiTheme="majorBidi" w:hAnsiTheme="majorBidi" w:cstheme="majorBidi"/>
          <w:sz w:val="30"/>
          <w:szCs w:val="30"/>
          <w:cs/>
        </w:rPr>
        <w:t xml:space="preserve">ในองค์ประกอบอื่นของส่วนของผู้ถือหุ้น) </w:t>
      </w:r>
      <w:r w:rsidRPr="00C20284">
        <w:rPr>
          <w:rFonts w:asciiTheme="majorBidi" w:hAnsiTheme="majorBidi" w:cstheme="majorBidi"/>
          <w:spacing w:val="-2"/>
          <w:sz w:val="30"/>
          <w:szCs w:val="30"/>
          <w:cs/>
        </w:rPr>
        <w:t>เว้นแต่สินทรัพย์ชิ้นเดียวกันนั้น</w:t>
      </w:r>
      <w:r w:rsidRPr="00C20284">
        <w:rPr>
          <w:rFonts w:asciiTheme="majorBidi" w:hAnsiTheme="majorBidi" w:cstheme="majorBidi"/>
          <w:sz w:val="30"/>
          <w:szCs w:val="30"/>
          <w:cs/>
        </w:rPr>
        <w:t>จะเคยมีการตีมูลค่าลดลงและบันทึกในกำไรหรือขาดทุนมาก่อน กรณีดังกล่าวจะบันทึกมูลค่าที่ตีเพิ่มขึ้นในครั้งหลังไปยังกำไรขาดทุนเบ็ดเสร็จอื่นเฉพาะจำนวนที่เกินกว่าส่วนที่ตีมูลค่าลดลงซึ่งเคยบันทึกไว้ในกำไรหรือขาดทุน</w:t>
      </w:r>
    </w:p>
    <w:p w14:paraId="41FAF644" w14:textId="77777777" w:rsidR="0089709C" w:rsidRPr="00C20284" w:rsidRDefault="0089709C" w:rsidP="00ED3666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3C673DB" w14:textId="4EDBD92D" w:rsidR="0089709C" w:rsidRPr="000F5C66" w:rsidRDefault="0089709C" w:rsidP="00007259">
      <w:pPr>
        <w:pStyle w:val="BodyText2"/>
        <w:tabs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20284">
        <w:rPr>
          <w:rFonts w:asciiTheme="majorBidi" w:hAnsiTheme="majorBidi" w:cstheme="majorBidi"/>
          <w:sz w:val="30"/>
          <w:szCs w:val="30"/>
          <w:cs/>
        </w:rPr>
        <w:t>กรณีที่มูลค่าของสินทรัพย์ลดลงจากการตีราคาใหม่จะบันทึกมูลค่าที่ลดลงในกำไรหรือขาดทุนสำหรับมูลค่าที่</w:t>
      </w:r>
      <w:r w:rsidR="000F5C66">
        <w:rPr>
          <w:rFonts w:asciiTheme="majorBidi" w:hAnsiTheme="majorBidi" w:cstheme="majorBidi"/>
          <w:sz w:val="30"/>
          <w:szCs w:val="30"/>
        </w:rPr>
        <w:br/>
      </w:r>
      <w:r w:rsidRPr="00C20284">
        <w:rPr>
          <w:rFonts w:asciiTheme="majorBidi" w:hAnsiTheme="majorBidi" w:cstheme="majorBidi"/>
          <w:sz w:val="30"/>
          <w:szCs w:val="30"/>
          <w:cs/>
        </w:rPr>
        <w:t>ลดลง</w:t>
      </w:r>
      <w:r w:rsidRPr="000F5C66">
        <w:rPr>
          <w:rFonts w:asciiTheme="majorBidi" w:hAnsiTheme="majorBidi" w:cstheme="majorBidi"/>
          <w:sz w:val="30"/>
          <w:szCs w:val="30"/>
          <w:cs/>
        </w:rPr>
        <w:t>เฉพาะจำนวนที่ลดลงมากกว่าผลต่างจากการตีราคาสินทรัพย์ชิ้นเดียวกันนั้นที่เคยบันทึกไว้ในกำไร</w:t>
      </w:r>
      <w:r w:rsidR="000F5C66">
        <w:rPr>
          <w:rFonts w:asciiTheme="majorBidi" w:hAnsiTheme="majorBidi" w:cstheme="majorBidi"/>
          <w:sz w:val="30"/>
          <w:szCs w:val="30"/>
        </w:rPr>
        <w:br/>
      </w:r>
      <w:r w:rsidRPr="000F5C66">
        <w:rPr>
          <w:rFonts w:asciiTheme="majorBidi" w:hAnsiTheme="majorBidi" w:cstheme="majorBidi"/>
          <w:sz w:val="30"/>
          <w:szCs w:val="30"/>
          <w:cs/>
        </w:rPr>
        <w:t>ขาดทุนเบ็ดเสร็จอื่น</w:t>
      </w:r>
    </w:p>
    <w:p w14:paraId="1B4E2CEF" w14:textId="77777777" w:rsidR="006950C4" w:rsidRPr="006950C4" w:rsidRDefault="006950C4" w:rsidP="006950C4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4BDF7D36" w14:textId="77777777" w:rsidR="00B64666" w:rsidRDefault="00B64666" w:rsidP="00B64666">
      <w:pPr>
        <w:pStyle w:val="BodyText2"/>
        <w:tabs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การโอนเปลี่ยนประเภทเป็นอสังหาริมทรัพย์เพื่อการลงทุน</w:t>
      </w:r>
    </w:p>
    <w:p w14:paraId="57D34B65" w14:textId="77777777" w:rsidR="00B64666" w:rsidRDefault="00B64666" w:rsidP="00B64666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11E9DE6" w14:textId="77777777" w:rsidR="0089709C" w:rsidRPr="00F52935" w:rsidRDefault="0089709C" w:rsidP="00EB0635">
      <w:pPr>
        <w:pStyle w:val="BodyText2"/>
        <w:tabs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52935">
        <w:rPr>
          <w:rFonts w:asciiTheme="majorBidi" w:hAnsiTheme="majorBidi" w:cstheme="majorBidi"/>
          <w:sz w:val="30"/>
          <w:szCs w:val="30"/>
          <w:cs/>
        </w:rPr>
        <w:t xml:space="preserve">การโอนจากอสังหาริมทรัพย์ที่มีไว้ใช้งานไปเป็นอสังหาริมทรัพย์เพื่อการลงทุนใช้มูลค่าตามบัญชี ณ วันที่มีการเปลี่ยนแปลงการใช้งาน </w:t>
      </w:r>
    </w:p>
    <w:p w14:paraId="4238A532" w14:textId="77777777" w:rsidR="0089709C" w:rsidRPr="00C20284" w:rsidRDefault="0089709C" w:rsidP="00F52935">
      <w:pPr>
        <w:pStyle w:val="BodyText2"/>
        <w:tabs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0C0C01" w14:textId="77777777" w:rsidR="009F2407" w:rsidRDefault="009F2407" w:rsidP="009F2407">
      <w:pPr>
        <w:pStyle w:val="BodyText2"/>
        <w:tabs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ต้นทุนที่เกิดขึ้นในภายหลัง</w:t>
      </w:r>
    </w:p>
    <w:p w14:paraId="4D354978" w14:textId="77777777" w:rsidR="009F2407" w:rsidRDefault="009F2407" w:rsidP="009F2407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2265751" w14:textId="697C6314" w:rsidR="0089709C" w:rsidRPr="00C20284" w:rsidRDefault="0089709C" w:rsidP="002B1F72">
      <w:pPr>
        <w:pStyle w:val="BodyText2"/>
        <w:tabs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20284">
        <w:rPr>
          <w:rFonts w:asciiTheme="majorBidi" w:hAnsiTheme="majorBidi" w:cstheme="majorBidi"/>
          <w:sz w:val="30"/>
          <w:szCs w:val="30"/>
          <w:cs/>
        </w:rPr>
        <w:t>ต้นทุนในการเปลี่ยนแทนส่วนประกอบจะรับรู้เป็นส่วนหนึ่งของ</w:t>
      </w:r>
      <w:r w:rsidRPr="00F52935">
        <w:rPr>
          <w:rFonts w:asciiTheme="majorBidi" w:hAnsiTheme="majorBidi" w:cstheme="majorBidi"/>
          <w:sz w:val="30"/>
          <w:szCs w:val="30"/>
          <w:cs/>
        </w:rPr>
        <w:t>มูลค่าตามบัญชีของรายการที่ดิน</w:t>
      </w:r>
      <w:r w:rsidRPr="00F52935">
        <w:rPr>
          <w:rFonts w:asciiTheme="majorBidi" w:hAnsiTheme="majorBidi" w:cstheme="majorBidi"/>
          <w:sz w:val="30"/>
          <w:szCs w:val="30"/>
        </w:rPr>
        <w:t xml:space="preserve"> </w:t>
      </w:r>
      <w:r w:rsidRPr="00F52935">
        <w:rPr>
          <w:rFonts w:asciiTheme="majorBidi" w:hAnsiTheme="majorBidi" w:cstheme="majorBidi"/>
          <w:sz w:val="30"/>
          <w:szCs w:val="30"/>
          <w:cs/>
        </w:rPr>
        <w:t>อาคารและ อุปกรณ์</w:t>
      </w:r>
      <w:r w:rsidRPr="00C20284">
        <w:rPr>
          <w:rFonts w:asciiTheme="majorBidi" w:hAnsiTheme="majorBidi" w:cstheme="majorBidi"/>
          <w:sz w:val="30"/>
          <w:szCs w:val="30"/>
          <w:cs/>
        </w:rPr>
        <w:t xml:space="preserve"> 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ชิ้นส่วนที่ถูกเปลี่ยนแทนจะถูกตัดจำหน่ายด้วยมูลค่าตามบัญชี  ต้นทุนที่เกิดขึ้นในการซ่อมบำรุงที่ดิน</w:t>
      </w:r>
      <w:r w:rsidRPr="00C20284">
        <w:rPr>
          <w:rFonts w:asciiTheme="majorBidi" w:hAnsiTheme="majorBidi" w:cstheme="majorBidi"/>
          <w:sz w:val="30"/>
          <w:szCs w:val="30"/>
        </w:rPr>
        <w:t xml:space="preserve"> </w:t>
      </w:r>
      <w:r w:rsidRPr="00C20284">
        <w:rPr>
          <w:rFonts w:asciiTheme="majorBidi" w:hAnsiTheme="majorBidi" w:cstheme="majorBidi"/>
          <w:sz w:val="30"/>
          <w:szCs w:val="30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14:paraId="47B84759" w14:textId="77777777" w:rsidR="0089709C" w:rsidRPr="00C20284" w:rsidRDefault="0089709C" w:rsidP="0075028F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5445E5B" w14:textId="77777777" w:rsidR="00047921" w:rsidRDefault="00047921" w:rsidP="00047921">
      <w:pPr>
        <w:pStyle w:val="BodyText2"/>
        <w:tabs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ค่าเสื่อมราคา</w:t>
      </w:r>
    </w:p>
    <w:p w14:paraId="5AE4AE23" w14:textId="77777777" w:rsidR="00047921" w:rsidRDefault="00047921" w:rsidP="00047921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C643210" w14:textId="2A43D9BA" w:rsidR="0089709C" w:rsidRPr="00F52935" w:rsidRDefault="00BE3D04" w:rsidP="00F52935">
      <w:pPr>
        <w:pStyle w:val="BodyText2"/>
        <w:tabs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bookmarkStart w:id="2" w:name="_Hlk93573497"/>
      <w:r w:rsidRPr="00F52935">
        <w:rPr>
          <w:rFonts w:asciiTheme="majorBidi" w:hAnsiTheme="majorBidi" w:cstheme="majorBidi" w:hint="cs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</w:t>
      </w:r>
      <w:r w:rsidRPr="00F529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52935">
        <w:rPr>
          <w:rFonts w:asciiTheme="majorBidi" w:hAnsiTheme="majorBidi" w:cstheme="majorBidi" w:hint="cs"/>
          <w:sz w:val="30"/>
          <w:szCs w:val="30"/>
          <w:cs/>
        </w:rPr>
        <w:t>และรับรู้ในกำไรหรือขาดทุน</w:t>
      </w:r>
      <w:r w:rsidRPr="00F529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52935">
        <w:rPr>
          <w:rFonts w:asciiTheme="majorBidi" w:hAnsiTheme="majorBidi" w:cstheme="majorBidi" w:hint="cs"/>
          <w:sz w:val="30"/>
          <w:szCs w:val="30"/>
          <w:cs/>
        </w:rPr>
        <w:t>ทั้งนี้กลุ่มบริษัทไม่คิดค่าเสื่อมราคาสำหรับที่ดินและสินทรัพย์ที่อยู่ระหว่างการก่อสร้าง</w:t>
      </w:r>
      <w:bookmarkEnd w:id="2"/>
    </w:p>
    <w:p w14:paraId="1AE156D9" w14:textId="74A57BA5" w:rsidR="0089709C" w:rsidRPr="00C20284" w:rsidRDefault="0089709C" w:rsidP="00007259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20284">
        <w:rPr>
          <w:rFonts w:asciiTheme="majorBidi" w:hAnsiTheme="majorBidi" w:cstheme="majorBidi"/>
          <w:sz w:val="30"/>
          <w:szCs w:val="30"/>
          <w:cs/>
        </w:rPr>
        <w:lastRenderedPageBreak/>
        <w:t>ประมาณการอายุการให้ประโยชน์ของสินทรัพย์แสดงได้ดังนี้</w:t>
      </w:r>
    </w:p>
    <w:p w14:paraId="51CD7DCD" w14:textId="77777777" w:rsidR="0089709C" w:rsidRPr="00C20284" w:rsidRDefault="0089709C" w:rsidP="002B1F72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7290"/>
        <w:gridCol w:w="1530"/>
        <w:gridCol w:w="630"/>
      </w:tblGrid>
      <w:tr w:rsidR="0089709C" w:rsidRPr="00C20284" w14:paraId="03DFCF19" w14:textId="77777777" w:rsidTr="00367ADF">
        <w:tc>
          <w:tcPr>
            <w:tcW w:w="7290" w:type="dxa"/>
          </w:tcPr>
          <w:p w14:paraId="535FF970" w14:textId="77777777" w:rsidR="0089709C" w:rsidRPr="00C20284" w:rsidRDefault="0089709C" w:rsidP="002B1F72">
            <w:pPr>
              <w:pStyle w:val="BodyText2"/>
              <w:tabs>
                <w:tab w:val="left" w:pos="450"/>
                <w:tab w:val="left" w:pos="990"/>
              </w:tabs>
              <w:ind w:left="450" w:right="47" w:hanging="4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  <w:t>ระบบสาธารณูปโภค</w:t>
            </w: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530" w:type="dxa"/>
            <w:shd w:val="clear" w:color="auto" w:fill="auto"/>
          </w:tcPr>
          <w:p w14:paraId="23F120F8" w14:textId="48838EE6" w:rsidR="0089709C" w:rsidRPr="00C20284" w:rsidRDefault="009711B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eastAsia="Angsana New" w:hAnsiTheme="majorBidi"/>
                <w:sz w:val="30"/>
                <w:szCs w:val="30"/>
              </w:rPr>
              <w:t>3</w:t>
            </w:r>
            <w:r w:rsidR="0089709C" w:rsidRPr="00C20284">
              <w:rPr>
                <w:rFonts w:asciiTheme="majorBidi" w:eastAsia="Angsana New" w:hAnsiTheme="majorBidi" w:cstheme="majorBidi"/>
                <w:sz w:val="30"/>
                <w:szCs w:val="30"/>
              </w:rPr>
              <w:t xml:space="preserve"> - </w:t>
            </w:r>
            <w:r w:rsidR="003C6613">
              <w:rPr>
                <w:rFonts w:asciiTheme="majorBidi" w:eastAsia="Angsana New" w:hAnsiTheme="majorBidi"/>
                <w:sz w:val="30"/>
                <w:szCs w:val="30"/>
              </w:rPr>
              <w:t>4</w:t>
            </w:r>
            <w:r w:rsidRPr="009711B9">
              <w:rPr>
                <w:rFonts w:asciiTheme="majorBidi" w:eastAsia="Angsana New" w:hAnsiTheme="majorBidi"/>
                <w:sz w:val="30"/>
                <w:szCs w:val="30"/>
              </w:rPr>
              <w:t>0</w:t>
            </w:r>
          </w:p>
        </w:tc>
        <w:tc>
          <w:tcPr>
            <w:tcW w:w="630" w:type="dxa"/>
            <w:shd w:val="clear" w:color="auto" w:fill="auto"/>
          </w:tcPr>
          <w:p w14:paraId="748A976B" w14:textId="77777777" w:rsidR="0089709C" w:rsidRPr="00C20284" w:rsidRDefault="0089709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89709C" w:rsidRPr="00C20284" w14:paraId="7621E817" w14:textId="77777777" w:rsidTr="00367ADF">
        <w:tc>
          <w:tcPr>
            <w:tcW w:w="7290" w:type="dxa"/>
          </w:tcPr>
          <w:p w14:paraId="3C18A2DC" w14:textId="77777777" w:rsidR="0089709C" w:rsidRPr="00C20284" w:rsidRDefault="0089709C" w:rsidP="001B16F3">
            <w:pPr>
              <w:pStyle w:val="BodyText2"/>
              <w:tabs>
                <w:tab w:val="left" w:pos="450"/>
                <w:tab w:val="left" w:pos="990"/>
              </w:tabs>
              <w:ind w:left="450" w:right="47" w:hanging="4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530" w:type="dxa"/>
            <w:shd w:val="clear" w:color="auto" w:fill="auto"/>
          </w:tcPr>
          <w:p w14:paraId="182CB548" w14:textId="05867BEF" w:rsidR="0089709C" w:rsidRPr="00C20284" w:rsidRDefault="009711B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eastAsia="Angsana New" w:hAnsiTheme="majorBidi"/>
                <w:sz w:val="30"/>
                <w:szCs w:val="30"/>
              </w:rPr>
              <w:t>3</w:t>
            </w:r>
            <w:r w:rsidR="0089709C" w:rsidRPr="00C20284">
              <w:rPr>
                <w:rFonts w:asciiTheme="majorBidi" w:eastAsia="Angsana New" w:hAnsiTheme="majorBidi" w:cstheme="majorBidi"/>
                <w:sz w:val="30"/>
                <w:szCs w:val="30"/>
              </w:rPr>
              <w:t xml:space="preserve"> - </w:t>
            </w:r>
            <w:r w:rsidRPr="009711B9">
              <w:rPr>
                <w:rFonts w:asciiTheme="majorBidi" w:eastAsia="Angsana New" w:hAnsiTheme="majorBidi"/>
                <w:sz w:val="30"/>
                <w:szCs w:val="30"/>
              </w:rPr>
              <w:t>60</w:t>
            </w:r>
          </w:p>
        </w:tc>
        <w:tc>
          <w:tcPr>
            <w:tcW w:w="630" w:type="dxa"/>
            <w:shd w:val="clear" w:color="auto" w:fill="auto"/>
          </w:tcPr>
          <w:p w14:paraId="06333917" w14:textId="77777777" w:rsidR="0089709C" w:rsidRPr="00C20284" w:rsidRDefault="0089709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89709C" w:rsidRPr="00C20284" w14:paraId="719EFBCB" w14:textId="77777777" w:rsidTr="00367ADF">
        <w:tc>
          <w:tcPr>
            <w:tcW w:w="7290" w:type="dxa"/>
          </w:tcPr>
          <w:p w14:paraId="0DD1B82A" w14:textId="77777777" w:rsidR="0089709C" w:rsidRPr="00C20284" w:rsidRDefault="0089709C" w:rsidP="001B16F3">
            <w:pPr>
              <w:pStyle w:val="BodyText2"/>
              <w:tabs>
                <w:tab w:val="left" w:pos="450"/>
                <w:tab w:val="left" w:pos="990"/>
              </w:tabs>
              <w:ind w:left="450" w:right="47" w:hanging="4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ส่วนปรับปรุงอาคารและส่วนปรับปรุงอาคารเช่า</w:t>
            </w:r>
          </w:p>
        </w:tc>
        <w:tc>
          <w:tcPr>
            <w:tcW w:w="1530" w:type="dxa"/>
            <w:shd w:val="clear" w:color="auto" w:fill="auto"/>
          </w:tcPr>
          <w:p w14:paraId="4192D5D6" w14:textId="11268022" w:rsidR="0089709C" w:rsidRPr="00C20284" w:rsidRDefault="009711B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eastAsia="Angsana New" w:hAnsiTheme="majorBidi"/>
                <w:sz w:val="30"/>
                <w:szCs w:val="30"/>
              </w:rPr>
              <w:t>3</w:t>
            </w:r>
            <w:r w:rsidR="0089709C" w:rsidRPr="00C20284">
              <w:rPr>
                <w:rFonts w:asciiTheme="majorBidi" w:eastAsia="Angsana New" w:hAnsiTheme="majorBidi" w:cstheme="majorBidi"/>
                <w:sz w:val="30"/>
                <w:szCs w:val="30"/>
              </w:rPr>
              <w:t xml:space="preserve"> - </w:t>
            </w:r>
            <w:r w:rsidRPr="009711B9">
              <w:rPr>
                <w:rFonts w:asciiTheme="majorBidi" w:eastAsia="Angsana New" w:hAnsiTheme="majorBidi"/>
                <w:sz w:val="30"/>
                <w:szCs w:val="30"/>
              </w:rPr>
              <w:t>60</w:t>
            </w:r>
          </w:p>
        </w:tc>
        <w:tc>
          <w:tcPr>
            <w:tcW w:w="630" w:type="dxa"/>
            <w:shd w:val="clear" w:color="auto" w:fill="auto"/>
          </w:tcPr>
          <w:p w14:paraId="39223D85" w14:textId="77777777" w:rsidR="0089709C" w:rsidRPr="00C20284" w:rsidRDefault="0089709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89709C" w:rsidRPr="00C20284" w14:paraId="7C589E9E" w14:textId="77777777" w:rsidTr="00367ADF">
        <w:tc>
          <w:tcPr>
            <w:tcW w:w="7290" w:type="dxa"/>
          </w:tcPr>
          <w:p w14:paraId="7B2E8AD6" w14:textId="77777777" w:rsidR="0089709C" w:rsidRPr="00C20284" w:rsidRDefault="0089709C" w:rsidP="001B16F3">
            <w:pPr>
              <w:pStyle w:val="BodyText2"/>
              <w:tabs>
                <w:tab w:val="left" w:pos="450"/>
                <w:tab w:val="left" w:pos="990"/>
              </w:tabs>
              <w:ind w:left="450" w:right="47" w:hanging="4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ระบบน้ำและไฟฟ้า</w:t>
            </w:r>
          </w:p>
        </w:tc>
        <w:tc>
          <w:tcPr>
            <w:tcW w:w="1530" w:type="dxa"/>
            <w:shd w:val="clear" w:color="auto" w:fill="auto"/>
          </w:tcPr>
          <w:p w14:paraId="439129C1" w14:textId="7B42F5DF" w:rsidR="0089709C" w:rsidRPr="00C20284" w:rsidRDefault="009711B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eastAsia="Angsana New" w:hAnsiTheme="majorBidi"/>
                <w:sz w:val="30"/>
                <w:szCs w:val="30"/>
              </w:rPr>
              <w:t>3</w:t>
            </w:r>
            <w:r w:rsidR="0089709C" w:rsidRPr="00C20284">
              <w:rPr>
                <w:rFonts w:asciiTheme="majorBidi" w:eastAsia="Angsana New" w:hAnsiTheme="majorBidi" w:cstheme="majorBidi"/>
                <w:sz w:val="30"/>
                <w:szCs w:val="30"/>
              </w:rPr>
              <w:t xml:space="preserve"> - </w:t>
            </w:r>
            <w:r w:rsidRPr="009711B9">
              <w:rPr>
                <w:rFonts w:asciiTheme="majorBidi" w:eastAsia="Angsana New" w:hAnsiTheme="majorBidi"/>
                <w:sz w:val="30"/>
                <w:szCs w:val="30"/>
              </w:rPr>
              <w:t>30</w:t>
            </w:r>
          </w:p>
        </w:tc>
        <w:tc>
          <w:tcPr>
            <w:tcW w:w="630" w:type="dxa"/>
            <w:shd w:val="clear" w:color="auto" w:fill="auto"/>
          </w:tcPr>
          <w:p w14:paraId="32FBAE40" w14:textId="77777777" w:rsidR="0089709C" w:rsidRPr="00C20284" w:rsidRDefault="0089709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89709C" w:rsidRPr="00C20284" w14:paraId="6799328A" w14:textId="77777777" w:rsidTr="00367ADF">
        <w:tc>
          <w:tcPr>
            <w:tcW w:w="7290" w:type="dxa"/>
          </w:tcPr>
          <w:p w14:paraId="6ECA1DA3" w14:textId="77777777" w:rsidR="0089709C" w:rsidRPr="00C20284" w:rsidRDefault="0089709C" w:rsidP="001B16F3">
            <w:pPr>
              <w:pStyle w:val="BodyText2"/>
              <w:tabs>
                <w:tab w:val="left" w:pos="450"/>
                <w:tab w:val="left" w:pos="990"/>
              </w:tabs>
              <w:ind w:left="450" w:right="47" w:hanging="4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530" w:type="dxa"/>
            <w:shd w:val="clear" w:color="auto" w:fill="auto"/>
          </w:tcPr>
          <w:p w14:paraId="5ADFFB5C" w14:textId="5DC368B2" w:rsidR="0089709C" w:rsidRPr="00C20284" w:rsidRDefault="009711B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eastAsia="Angsana New" w:hAnsiTheme="majorBidi"/>
                <w:sz w:val="30"/>
                <w:szCs w:val="30"/>
              </w:rPr>
              <w:t>2</w:t>
            </w:r>
            <w:r w:rsidR="0089709C" w:rsidRPr="00C20284">
              <w:rPr>
                <w:rFonts w:asciiTheme="majorBidi" w:eastAsia="Angsana New" w:hAnsiTheme="majorBidi" w:cstheme="majorBidi"/>
                <w:sz w:val="30"/>
                <w:szCs w:val="30"/>
              </w:rPr>
              <w:t xml:space="preserve"> - </w:t>
            </w:r>
            <w:r w:rsidRPr="009711B9">
              <w:rPr>
                <w:rFonts w:asciiTheme="majorBidi" w:eastAsia="Angsana New" w:hAnsiTheme="majorBidi"/>
                <w:sz w:val="30"/>
                <w:szCs w:val="30"/>
              </w:rPr>
              <w:t>30</w:t>
            </w:r>
          </w:p>
        </w:tc>
        <w:tc>
          <w:tcPr>
            <w:tcW w:w="630" w:type="dxa"/>
            <w:shd w:val="clear" w:color="auto" w:fill="auto"/>
          </w:tcPr>
          <w:p w14:paraId="5DBAF015" w14:textId="77777777" w:rsidR="0089709C" w:rsidRPr="00C20284" w:rsidRDefault="0089709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89709C" w:rsidRPr="00C20284" w14:paraId="51459589" w14:textId="77777777" w:rsidTr="00367ADF">
        <w:tc>
          <w:tcPr>
            <w:tcW w:w="7290" w:type="dxa"/>
          </w:tcPr>
          <w:p w14:paraId="7B34BAF6" w14:textId="77777777" w:rsidR="0089709C" w:rsidRPr="00C20284" w:rsidRDefault="0089709C" w:rsidP="001B16F3">
            <w:pPr>
              <w:pStyle w:val="BodyText2"/>
              <w:tabs>
                <w:tab w:val="left" w:pos="450"/>
                <w:tab w:val="left" w:pos="990"/>
              </w:tabs>
              <w:ind w:left="450" w:right="47" w:hanging="4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530" w:type="dxa"/>
            <w:shd w:val="clear" w:color="auto" w:fill="auto"/>
          </w:tcPr>
          <w:p w14:paraId="30F55F9C" w14:textId="51EA8D25" w:rsidR="0089709C" w:rsidRPr="00C20284" w:rsidRDefault="009711B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eastAsia="Angsana New" w:hAnsiTheme="majorBidi"/>
                <w:sz w:val="30"/>
                <w:szCs w:val="30"/>
              </w:rPr>
              <w:t>2</w:t>
            </w:r>
            <w:r w:rsidR="0089709C" w:rsidRPr="00C20284">
              <w:rPr>
                <w:rFonts w:asciiTheme="majorBidi" w:eastAsia="Angsana New" w:hAnsiTheme="majorBidi" w:cstheme="majorBidi"/>
                <w:sz w:val="30"/>
                <w:szCs w:val="30"/>
              </w:rPr>
              <w:t xml:space="preserve"> - </w:t>
            </w:r>
            <w:r w:rsidRPr="009711B9">
              <w:rPr>
                <w:rFonts w:asciiTheme="majorBidi" w:eastAsia="Angsana New" w:hAnsiTheme="majorBidi"/>
                <w:sz w:val="30"/>
                <w:szCs w:val="30"/>
              </w:rPr>
              <w:t>20</w:t>
            </w:r>
          </w:p>
        </w:tc>
        <w:tc>
          <w:tcPr>
            <w:tcW w:w="630" w:type="dxa"/>
            <w:shd w:val="clear" w:color="auto" w:fill="auto"/>
          </w:tcPr>
          <w:p w14:paraId="5061C168" w14:textId="77777777" w:rsidR="0089709C" w:rsidRPr="00C20284" w:rsidRDefault="0089709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89709C" w:rsidRPr="00C20284" w14:paraId="55D4326A" w14:textId="77777777" w:rsidTr="00367ADF">
        <w:tc>
          <w:tcPr>
            <w:tcW w:w="7290" w:type="dxa"/>
          </w:tcPr>
          <w:p w14:paraId="7586920A" w14:textId="77777777" w:rsidR="0089709C" w:rsidRPr="00C20284" w:rsidRDefault="0089709C" w:rsidP="001B16F3">
            <w:pPr>
              <w:pStyle w:val="BodyText2"/>
              <w:tabs>
                <w:tab w:val="left" w:pos="450"/>
                <w:tab w:val="left" w:pos="990"/>
              </w:tabs>
              <w:ind w:left="450" w:right="47" w:hanging="4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30" w:type="dxa"/>
            <w:shd w:val="clear" w:color="auto" w:fill="auto"/>
          </w:tcPr>
          <w:p w14:paraId="469D91B4" w14:textId="42D7AB05" w:rsidR="0089709C" w:rsidRPr="00C20284" w:rsidRDefault="009711B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eastAsia="Angsana New" w:hAnsiTheme="majorBidi"/>
                <w:sz w:val="30"/>
                <w:szCs w:val="30"/>
              </w:rPr>
              <w:t>2</w:t>
            </w:r>
            <w:r w:rsidR="0089709C" w:rsidRPr="00C20284">
              <w:rPr>
                <w:rFonts w:asciiTheme="majorBidi" w:eastAsia="Angsana New" w:hAnsiTheme="majorBidi" w:cstheme="majorBidi"/>
                <w:sz w:val="30"/>
                <w:szCs w:val="30"/>
              </w:rPr>
              <w:t xml:space="preserve"> - </w:t>
            </w:r>
            <w:r w:rsidRPr="009711B9">
              <w:rPr>
                <w:rFonts w:asciiTheme="majorBidi" w:eastAsia="Angsana New" w:hAnsiTheme="majorBidi"/>
                <w:sz w:val="30"/>
                <w:szCs w:val="30"/>
              </w:rPr>
              <w:t>25</w:t>
            </w:r>
          </w:p>
        </w:tc>
        <w:tc>
          <w:tcPr>
            <w:tcW w:w="630" w:type="dxa"/>
            <w:shd w:val="clear" w:color="auto" w:fill="auto"/>
          </w:tcPr>
          <w:p w14:paraId="25EB7AD6" w14:textId="77777777" w:rsidR="0089709C" w:rsidRPr="00C20284" w:rsidRDefault="0089709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3CB7AE73" w14:textId="2F5CCF8B" w:rsidR="00430281" w:rsidRDefault="004302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6"/>
          <w:sz w:val="30"/>
          <w:szCs w:val="30"/>
          <w:cs/>
        </w:rPr>
      </w:pPr>
    </w:p>
    <w:p w14:paraId="3E89DB98" w14:textId="50CCB7B4" w:rsidR="0089709C" w:rsidRPr="000840F7" w:rsidRDefault="006B68D1" w:rsidP="001B3149">
      <w:pPr>
        <w:pStyle w:val="Heading2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left" w:pos="1080"/>
        </w:tabs>
        <w:ind w:left="450" w:hanging="450"/>
        <w:rPr>
          <w:rFonts w:cstheme="majorBidi"/>
          <w:i/>
          <w:iCs/>
          <w:szCs w:val="30"/>
        </w:rPr>
      </w:pPr>
      <w:r w:rsidRPr="000840F7">
        <w:rPr>
          <w:rFonts w:cstheme="majorBidi"/>
          <w:i/>
          <w:iCs/>
          <w:szCs w:val="30"/>
          <w:cs/>
        </w:rPr>
        <w:t>ค่าความนิยม</w:t>
      </w:r>
    </w:p>
    <w:p w14:paraId="4BBFAED3" w14:textId="77777777" w:rsidR="006B68D1" w:rsidRPr="000840F7" w:rsidRDefault="006B68D1" w:rsidP="00083241"/>
    <w:p w14:paraId="33AC6E6B" w14:textId="258BF056" w:rsidR="0089709C" w:rsidRPr="000840F7" w:rsidRDefault="0089709C" w:rsidP="001B16F3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840F7">
        <w:rPr>
          <w:rFonts w:asciiTheme="majorBidi" w:hAnsiTheme="majorBidi" w:cstheme="majorBidi"/>
          <w:spacing w:val="-4"/>
          <w:sz w:val="30"/>
          <w:szCs w:val="30"/>
          <w:cs/>
        </w:rPr>
        <w:t>ค่าความนิยมวัดมูลค่าด้วยวิธีราคาทุนสุทธิจากผลขาดทุน</w:t>
      </w:r>
      <w:r w:rsidRPr="000840F7">
        <w:rPr>
          <w:rFonts w:asciiTheme="majorBidi" w:hAnsiTheme="majorBidi" w:cstheme="majorBidi"/>
          <w:sz w:val="30"/>
          <w:szCs w:val="30"/>
          <w:cs/>
        </w:rPr>
        <w:t>จาก</w:t>
      </w:r>
      <w:r w:rsidRPr="000840F7">
        <w:rPr>
          <w:rFonts w:asciiTheme="majorBidi" w:hAnsiTheme="majorBidi" w:cstheme="majorBidi"/>
          <w:spacing w:val="-6"/>
          <w:sz w:val="30"/>
          <w:szCs w:val="30"/>
          <w:cs/>
        </w:rPr>
        <w:t>การด้อยค่าสะสม</w:t>
      </w:r>
      <w:r w:rsidRPr="000840F7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0840F7">
        <w:rPr>
          <w:rFonts w:asciiTheme="majorBidi" w:hAnsiTheme="majorBidi" w:cstheme="majorBidi"/>
          <w:spacing w:val="-4"/>
          <w:sz w:val="30"/>
          <w:szCs w:val="30"/>
          <w:cs/>
        </w:rPr>
        <w:t>ส่วนค่าความนิยมที่เกี่ยวกับบริษัทร่วมและการร่วมค้าแสดงรวมเป็นส่วนหนึ่งของมูลค่าตามบัญชีของเงินลงทุนในบริษัทร่วมและการร่วมค้า</w:t>
      </w:r>
    </w:p>
    <w:p w14:paraId="4886C926" w14:textId="585CF239" w:rsidR="002E2463" w:rsidRPr="000840F7" w:rsidRDefault="002E2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</w:rPr>
      </w:pPr>
    </w:p>
    <w:p w14:paraId="0725C6B7" w14:textId="4A05FEBA" w:rsidR="00C90FF0" w:rsidRPr="000840F7" w:rsidRDefault="00FD0419" w:rsidP="001B3149">
      <w:pPr>
        <w:pStyle w:val="Heading2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left" w:pos="1080"/>
        </w:tabs>
        <w:ind w:left="450" w:hanging="450"/>
        <w:rPr>
          <w:rFonts w:cstheme="majorBidi"/>
          <w:i/>
          <w:iCs/>
          <w:szCs w:val="30"/>
        </w:rPr>
      </w:pPr>
      <w:r w:rsidRPr="000840F7">
        <w:rPr>
          <w:rFonts w:cstheme="majorBidi" w:hint="cs"/>
          <w:i/>
          <w:iCs/>
          <w:szCs w:val="30"/>
          <w:cs/>
        </w:rPr>
        <w:t>รายจ่ายในการวิจัยและพัฒนา</w:t>
      </w:r>
    </w:p>
    <w:p w14:paraId="6017ABC6" w14:textId="77777777" w:rsidR="00C90FF0" w:rsidRPr="000840F7" w:rsidRDefault="00C90FF0" w:rsidP="001B16F3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CF0994A" w14:textId="59A0B206" w:rsidR="00D86893" w:rsidRPr="000840F7" w:rsidRDefault="00D86893" w:rsidP="001B16F3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840F7">
        <w:rPr>
          <w:rFonts w:asciiTheme="majorBidi" w:hAnsiTheme="majorBidi"/>
          <w:spacing w:val="-4"/>
          <w:sz w:val="30"/>
          <w:szCs w:val="30"/>
          <w:cs/>
        </w:rPr>
        <w:t>รายจ่ายที่เกิดจากการพัฒนา</w:t>
      </w:r>
      <w:r w:rsidR="00DA272D" w:rsidRPr="000840F7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0840F7">
        <w:rPr>
          <w:rFonts w:asciiTheme="majorBidi" w:hAnsiTheme="majorBidi"/>
          <w:spacing w:val="-4"/>
          <w:sz w:val="30"/>
          <w:szCs w:val="30"/>
          <w:cs/>
        </w:rPr>
        <w:t>รับรู้เป็นสินทรัพย์ได้ก็ต่อเมื่อสามารถวัดมูลค่าของรายการต้นทุนการพัฒนาได้อย่างน่าเชื่อถือ ผลิตภัณฑ์หรือกระบวนการนั้นมีความเป็นไปได้ทางเทคนิคและทางการค้า ซึ่งมีความเป็นไปได้ที่จะก่อให้เกิดประโยชน์เชิงเศรษฐกิจในอนาคต และกลุ่มบริษัทมีความตั้งใจและมีทรัพยากรเพียงพอที่จะนำมาใช้เพื่อทำให้การพัฒนาเสร็จสิ้นสมบูรณ์ และนำสินทรัพย์มาใช้ประโยชน์หรือนำมาขายได้</w:t>
      </w:r>
      <w:r w:rsidR="001C6D32" w:rsidRPr="000840F7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Pr="000840F7">
        <w:rPr>
          <w:rFonts w:asciiTheme="majorBidi" w:hAnsiTheme="majorBidi"/>
          <w:spacing w:val="-4"/>
          <w:sz w:val="30"/>
          <w:szCs w:val="30"/>
          <w:cs/>
        </w:rPr>
        <w:t>รายจ่ายในการพัฒนาอื่นและรายจ่ายในขั้นตอนการวิจัยรับรู้ในกำไรหรือขาดทุนเมื่อเกิดขึ้น</w:t>
      </w:r>
    </w:p>
    <w:p w14:paraId="1A178737" w14:textId="13AB000E" w:rsidR="00A06859" w:rsidRPr="00083241" w:rsidRDefault="00A06859" w:rsidP="001B16F3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pacing w:val="-4"/>
          <w:sz w:val="30"/>
          <w:szCs w:val="30"/>
          <w:highlight w:val="cyan"/>
        </w:rPr>
      </w:pPr>
    </w:p>
    <w:p w14:paraId="740A89AA" w14:textId="6B9E68D2" w:rsidR="0089709C" w:rsidRDefault="00A06859" w:rsidP="00D86893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hAnsiTheme="majorBidi"/>
          <w:sz w:val="30"/>
          <w:szCs w:val="30"/>
        </w:rPr>
      </w:pPr>
      <w:r w:rsidRPr="003A6EDB">
        <w:rPr>
          <w:rFonts w:asciiTheme="majorBidi" w:hAnsiTheme="majorBidi"/>
          <w:sz w:val="30"/>
          <w:szCs w:val="30"/>
          <w:cs/>
        </w:rPr>
        <w:t>รายจ่ายในการพัฒนาซึ่งรับรู้เป็นสินทรัพย์วัดมูลค่าด้วยราคาทุนหักค่าตัดจำหน่ายสะสมและผลขาดทุนจากการด้อยค่าสะสม</w:t>
      </w:r>
      <w:r w:rsidR="00936B16" w:rsidRPr="003A6EDB">
        <w:rPr>
          <w:rFonts w:asciiTheme="majorBidi" w:hAnsiTheme="majorBidi" w:hint="cs"/>
          <w:sz w:val="30"/>
          <w:szCs w:val="30"/>
          <w:cs/>
        </w:rPr>
        <w:t xml:space="preserve"> </w:t>
      </w:r>
      <w:r w:rsidRPr="000840F7">
        <w:rPr>
          <w:rFonts w:asciiTheme="majorBidi" w:hAnsiTheme="majorBidi"/>
          <w:sz w:val="30"/>
          <w:szCs w:val="30"/>
          <w:cs/>
        </w:rPr>
        <w:t>ราคาทุนรวมถึงต้นทุนสำหรับวัตถุดิบ ต้นทุนแรงงานทางตรง ต้นทุนที่เกี่ยวข้องโดยตรงในการจัดเตรียมสินทรัพย์เพื่อให้สามารถนำมาใช้ประโยชน์ตามประสงค์และต้นทุนการกู้ยืม 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</w:p>
    <w:p w14:paraId="0A6F1C0E" w14:textId="33775EB2" w:rsidR="00C02A6F" w:rsidRDefault="00C02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630A10A4" w14:textId="2A8C3301" w:rsidR="00FD0419" w:rsidRPr="000840F7" w:rsidRDefault="006F7FCC" w:rsidP="001B3149">
      <w:pPr>
        <w:pStyle w:val="Heading2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left" w:pos="1080"/>
        </w:tabs>
        <w:ind w:left="450" w:hanging="450"/>
        <w:rPr>
          <w:rFonts w:cstheme="majorBidi"/>
          <w:i/>
          <w:iCs/>
          <w:szCs w:val="30"/>
        </w:rPr>
      </w:pPr>
      <w:r w:rsidRPr="000840F7">
        <w:rPr>
          <w:rFonts w:cstheme="majorBidi" w:hint="cs"/>
          <w:i/>
          <w:iCs/>
          <w:szCs w:val="30"/>
          <w:cs/>
        </w:rPr>
        <w:lastRenderedPageBreak/>
        <w:t>สินทรัพย์ไม่มีตัวตนอื่น</w:t>
      </w:r>
    </w:p>
    <w:p w14:paraId="029CF8EF" w14:textId="0CB58E76" w:rsidR="00AC006E" w:rsidRPr="000840F7" w:rsidRDefault="00AC0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696BFDA4" w14:textId="45444365" w:rsidR="002117FD" w:rsidRDefault="002117FD">
      <w:pPr>
        <w:tabs>
          <w:tab w:val="left" w:pos="540"/>
        </w:tabs>
        <w:spacing w:line="240" w:lineRule="auto"/>
        <w:ind w:left="450"/>
        <w:jc w:val="thaiDistribute"/>
        <w:rPr>
          <w:rFonts w:asciiTheme="majorBidi" w:hAnsiTheme="majorBidi"/>
          <w:sz w:val="30"/>
          <w:szCs w:val="30"/>
        </w:rPr>
      </w:pPr>
      <w:r w:rsidRPr="000840F7">
        <w:rPr>
          <w:rFonts w:asciiTheme="majorBidi" w:hAnsiTheme="majorBidi"/>
          <w:sz w:val="30"/>
          <w:szCs w:val="30"/>
          <w:cs/>
        </w:rPr>
        <w:t>สินทรัพย์ไม่มีตัวตนที่มีอายุการใช้งานไม่จำกัดวัดมูลค่าด้วยวิธีราคาทุนหักขาดทุนจากการด้อยค่า สินทรัพย์</w:t>
      </w:r>
      <w:r w:rsidRPr="00B33594">
        <w:rPr>
          <w:rFonts w:asciiTheme="majorBidi" w:hAnsiTheme="majorBidi"/>
          <w:sz w:val="30"/>
          <w:szCs w:val="30"/>
          <w:cs/>
        </w:rPr>
        <w:t>ไม่มีตัวตนอื่นๆ</w:t>
      </w:r>
      <w:r w:rsidR="007751CB" w:rsidRPr="00B33594">
        <w:rPr>
          <w:rFonts w:asciiTheme="majorBidi" w:hAnsiTheme="majorBidi" w:cstheme="majorBidi"/>
          <w:sz w:val="30"/>
          <w:szCs w:val="30"/>
          <w:cs/>
        </w:rPr>
        <w:t>ที่กลุ่มบริษัทซื้อมาและมีอายุการให้ประโยชน์จำกัด</w:t>
      </w:r>
      <w:r w:rsidR="00E7794A" w:rsidRPr="00B3359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33594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วัดมูลค่าด้วยราคาทุนหักค่าตัดจำหน่าย</w:t>
      </w:r>
      <w:r>
        <w:rPr>
          <w:rFonts w:asciiTheme="majorBidi" w:hAnsiTheme="majorBidi" w:cstheme="majorBidi"/>
          <w:sz w:val="30"/>
          <w:szCs w:val="30"/>
          <w:cs/>
        </w:rPr>
        <w:t>สะสมและ</w:t>
      </w:r>
      <w:r w:rsidR="00B33594">
        <w:rPr>
          <w:rFonts w:asciiTheme="majorBidi" w:hAnsiTheme="majorBidi" w:cstheme="majorBidi" w:hint="cs"/>
          <w:sz w:val="30"/>
          <w:szCs w:val="30"/>
          <w:cs/>
        </w:rPr>
        <w:t>ผล</w:t>
      </w:r>
      <w:r>
        <w:rPr>
          <w:rFonts w:asciiTheme="majorBidi" w:hAnsiTheme="majorBidi" w:cstheme="majorBidi"/>
          <w:sz w:val="30"/>
          <w:szCs w:val="30"/>
          <w:cs/>
        </w:rPr>
        <w:t>ขาดทุนจากการด้อยค่า</w:t>
      </w:r>
      <w:r w:rsidR="00B33594">
        <w:rPr>
          <w:rFonts w:asciiTheme="majorBidi" w:hAnsiTheme="majorBidi" w:cstheme="majorBidi" w:hint="cs"/>
          <w:sz w:val="30"/>
          <w:szCs w:val="30"/>
          <w:cs/>
        </w:rPr>
        <w:t>สะสม</w:t>
      </w:r>
      <w:r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12920">
        <w:rPr>
          <w:rFonts w:asciiTheme="majorBidi" w:hAnsiTheme="majorBidi"/>
          <w:sz w:val="30"/>
          <w:szCs w:val="30"/>
          <w:cs/>
        </w:rPr>
        <w:t xml:space="preserve">รายจ่ายภายหลังการรับรู้รายการจะรับรู้เป็นสินทรัพย์เมื่อก่อให้เกิดประโยชน์เชิงเศรษฐกิจในอนาคต </w:t>
      </w:r>
    </w:p>
    <w:p w14:paraId="66DA55C7" w14:textId="61199632" w:rsidR="008224BB" w:rsidRDefault="008224BB" w:rsidP="008224BB">
      <w:pPr>
        <w:tabs>
          <w:tab w:val="left" w:pos="540"/>
        </w:tabs>
        <w:spacing w:line="240" w:lineRule="auto"/>
        <w:ind w:left="450"/>
        <w:jc w:val="thaiDistribute"/>
        <w:rPr>
          <w:rFonts w:asciiTheme="majorBidi" w:hAnsiTheme="majorBidi"/>
          <w:sz w:val="30"/>
          <w:szCs w:val="30"/>
        </w:rPr>
      </w:pPr>
    </w:p>
    <w:p w14:paraId="5B0894EF" w14:textId="77777777" w:rsidR="008224BB" w:rsidRPr="00F8674E" w:rsidRDefault="008224BB" w:rsidP="00822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bookmarkStart w:id="3" w:name="_Hlk93574064"/>
      <w:r w:rsidRPr="00F8674E">
        <w:rPr>
          <w:rFonts w:asciiTheme="majorBidi" w:hAnsiTheme="majorBidi" w:cstheme="majorBidi"/>
          <w:i/>
          <w:iCs/>
          <w:sz w:val="30"/>
          <w:szCs w:val="30"/>
          <w:cs/>
        </w:rPr>
        <w:t>ค่าตัดจำหน่าย</w:t>
      </w:r>
    </w:p>
    <w:p w14:paraId="73467674" w14:textId="77777777" w:rsidR="008224BB" w:rsidRPr="00783032" w:rsidRDefault="008224BB" w:rsidP="00822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13B33FA" w14:textId="77777777" w:rsidR="008224BB" w:rsidRPr="00BF7919" w:rsidRDefault="008224BB" w:rsidP="00822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BF7919">
        <w:rPr>
          <w:rFonts w:ascii="Angsana New" w:hAnsi="Angsana New"/>
          <w:spacing w:val="-2"/>
          <w:sz w:val="30"/>
          <w:szCs w:val="30"/>
          <w:cs/>
        </w:rPr>
        <w:t>ค่าตัดจำหน่ายที่รับรู้ในกำไรหรือขาดทุนคำนวณโดยวิธีเส้นตรงตามระยะเวลาที่คาดว่าจะได้รับประโยชน์จาก</w:t>
      </w:r>
      <w:r w:rsidRPr="00085A97">
        <w:rPr>
          <w:rFonts w:ascii="Angsana New" w:hAnsi="Angsana New"/>
          <w:spacing w:val="-2"/>
          <w:sz w:val="30"/>
          <w:szCs w:val="30"/>
          <w:cs/>
        </w:rPr>
        <w:t>สินทรัพย์ไม่มีตัวตน ซึ่งไม่รวมค่า</w:t>
      </w:r>
      <w:r>
        <w:rPr>
          <w:rFonts w:ascii="Angsana New" w:hAnsi="Angsana New" w:hint="cs"/>
          <w:spacing w:val="-2"/>
          <w:sz w:val="30"/>
          <w:szCs w:val="30"/>
          <w:cs/>
        </w:rPr>
        <w:t>ความนิยมและ</w:t>
      </w:r>
      <w:r w:rsidRPr="00085A97">
        <w:rPr>
          <w:rFonts w:ascii="Angsana New" w:hAnsi="Angsana New"/>
          <w:spacing w:val="-2"/>
          <w:sz w:val="30"/>
          <w:szCs w:val="30"/>
          <w:cs/>
        </w:rPr>
        <w:t>สินทรัพย์ไม่มีตัวตนที่อายุการให้ประโยชน์</w:t>
      </w:r>
      <w:r w:rsidRPr="00085A97">
        <w:rPr>
          <w:rFonts w:ascii="Angsana New" w:hAnsi="Angsana New" w:hint="cs"/>
          <w:spacing w:val="-2"/>
          <w:sz w:val="30"/>
          <w:szCs w:val="30"/>
          <w:cs/>
        </w:rPr>
        <w:t>ไม่ทราบ</w:t>
      </w:r>
      <w:r w:rsidRPr="00085A97">
        <w:rPr>
          <w:rFonts w:ascii="Angsana New" w:hAnsi="Angsana New"/>
          <w:spacing w:val="-2"/>
          <w:sz w:val="30"/>
          <w:szCs w:val="30"/>
          <w:cs/>
        </w:rPr>
        <w:t>แน่นอน โดยเริ่ม</w:t>
      </w:r>
      <w:r w:rsidRPr="00BF7919">
        <w:rPr>
          <w:rFonts w:ascii="Angsana New" w:hAnsi="Angsana New"/>
          <w:sz w:val="30"/>
          <w:szCs w:val="30"/>
          <w:cs/>
        </w:rPr>
        <w:t>ตัดจำหน่ายสินทรัพย์ไม่มีตัวตนเมื่อสินทรัพย์นั้นพร้อมที่จะให้ประโยชน์</w:t>
      </w:r>
      <w:bookmarkEnd w:id="3"/>
    </w:p>
    <w:p w14:paraId="1E931CFB" w14:textId="34174C1E" w:rsidR="008F249A" w:rsidRDefault="008F249A" w:rsidP="008224BB">
      <w:pPr>
        <w:tabs>
          <w:tab w:val="left" w:pos="540"/>
        </w:tabs>
        <w:spacing w:line="240" w:lineRule="auto"/>
        <w:ind w:left="450"/>
        <w:jc w:val="thaiDistribute"/>
        <w:rPr>
          <w:rFonts w:asciiTheme="majorBidi" w:hAnsiTheme="majorBidi"/>
          <w:spacing w:val="-2"/>
          <w:sz w:val="30"/>
          <w:szCs w:val="30"/>
          <w:cs/>
        </w:rPr>
      </w:pPr>
    </w:p>
    <w:p w14:paraId="4A8E67F1" w14:textId="6CB2B33D" w:rsidR="0089709C" w:rsidRPr="00C20284" w:rsidRDefault="00016485" w:rsidP="001B16F3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016485">
        <w:rPr>
          <w:rFonts w:asciiTheme="majorBidi" w:hAnsiTheme="majorBidi"/>
          <w:spacing w:val="-2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543656B3" w14:textId="77777777" w:rsidR="0089709C" w:rsidRPr="00C20284" w:rsidRDefault="0089709C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0" w:type="auto"/>
        <w:tblInd w:w="360" w:type="dxa"/>
        <w:tblLook w:val="01E0" w:firstRow="1" w:lastRow="1" w:firstColumn="1" w:lastColumn="1" w:noHBand="0" w:noVBand="0"/>
      </w:tblPr>
      <w:tblGrid>
        <w:gridCol w:w="4428"/>
        <w:gridCol w:w="4230"/>
        <w:gridCol w:w="567"/>
      </w:tblGrid>
      <w:tr w:rsidR="0089709C" w:rsidRPr="00C20284" w14:paraId="16CDA0C7" w14:textId="77777777" w:rsidTr="00367ADF">
        <w:trPr>
          <w:trHeight w:val="374"/>
        </w:trPr>
        <w:tc>
          <w:tcPr>
            <w:tcW w:w="4428" w:type="dxa"/>
            <w:vAlign w:val="center"/>
          </w:tcPr>
          <w:p w14:paraId="43A8FC2D" w14:textId="77777777" w:rsidR="0089709C" w:rsidRPr="00C20284" w:rsidRDefault="0089709C">
            <w:pPr>
              <w:tabs>
                <w:tab w:val="left" w:pos="72"/>
                <w:tab w:val="left" w:pos="540"/>
              </w:tabs>
              <w:spacing w:line="240" w:lineRule="auto"/>
              <w:ind w:left="72" w:hanging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ค่าพัฒนาระบบงาน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44DF1A72" w14:textId="5B33D43F" w:rsidR="0089709C" w:rsidRPr="000F18A9" w:rsidRDefault="009711B9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F18A9">
              <w:rPr>
                <w:rFonts w:asciiTheme="majorBidi" w:hAnsiTheme="majorBidi"/>
                <w:sz w:val="30"/>
                <w:szCs w:val="30"/>
              </w:rPr>
              <w:t>3</w:t>
            </w:r>
            <w:r w:rsidR="0089709C" w:rsidRPr="000F18A9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0F18A9">
              <w:rPr>
                <w:rFonts w:asciiTheme="majorBidi" w:hAnsiTheme="majorBidi"/>
                <w:sz w:val="30"/>
                <w:szCs w:val="30"/>
              </w:rPr>
              <w:t>20</w:t>
            </w:r>
            <w:r w:rsidR="0089709C" w:rsidRPr="000F18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E0667EC" w14:textId="77777777" w:rsidR="0089709C" w:rsidRPr="00C20284" w:rsidRDefault="0089709C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89709C" w:rsidRPr="00C20284" w14:paraId="3F6AFCDB" w14:textId="77777777" w:rsidTr="00367ADF">
        <w:trPr>
          <w:trHeight w:val="374"/>
        </w:trPr>
        <w:tc>
          <w:tcPr>
            <w:tcW w:w="4428" w:type="dxa"/>
            <w:vAlign w:val="center"/>
          </w:tcPr>
          <w:p w14:paraId="699DB62D" w14:textId="77777777" w:rsidR="0089709C" w:rsidRPr="00C20284" w:rsidRDefault="0089709C">
            <w:pPr>
              <w:tabs>
                <w:tab w:val="left" w:pos="72"/>
                <w:tab w:val="left" w:pos="540"/>
              </w:tabs>
              <w:spacing w:line="240" w:lineRule="auto"/>
              <w:ind w:left="72" w:hanging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ค่าลิขสิทธิ์การใช้ซอฟต์แวร์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6262CBEA" w14:textId="5086784C" w:rsidR="0089709C" w:rsidRPr="000F18A9" w:rsidRDefault="009711B9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F18A9">
              <w:rPr>
                <w:rFonts w:asciiTheme="majorBidi" w:hAnsiTheme="majorBidi"/>
                <w:sz w:val="30"/>
                <w:szCs w:val="30"/>
              </w:rPr>
              <w:t>3</w:t>
            </w:r>
            <w:r w:rsidR="0089709C" w:rsidRPr="000F18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89709C" w:rsidRPr="000F18A9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F18A9">
              <w:rPr>
                <w:rFonts w:asciiTheme="majorBidi" w:hAnsiTheme="majorBidi"/>
                <w:sz w:val="30"/>
                <w:szCs w:val="30"/>
              </w:rPr>
              <w:t>20</w:t>
            </w:r>
            <w:r w:rsidR="0089709C" w:rsidRPr="000F18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335BB9C" w14:textId="77777777" w:rsidR="0089709C" w:rsidRPr="00C20284" w:rsidRDefault="0089709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89709C" w:rsidRPr="00C20284" w14:paraId="7C74229B" w14:textId="77777777" w:rsidTr="00367ADF">
        <w:trPr>
          <w:trHeight w:val="374"/>
        </w:trPr>
        <w:tc>
          <w:tcPr>
            <w:tcW w:w="4428" w:type="dxa"/>
            <w:vAlign w:val="center"/>
          </w:tcPr>
          <w:p w14:paraId="06732559" w14:textId="77777777" w:rsidR="0089709C" w:rsidRPr="00C20284" w:rsidRDefault="0089709C">
            <w:pPr>
              <w:tabs>
                <w:tab w:val="left" w:pos="72"/>
                <w:tab w:val="left" w:pos="540"/>
              </w:tabs>
              <w:spacing w:line="240" w:lineRule="auto"/>
              <w:ind w:left="72" w:hanging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4797" w:type="dxa"/>
            <w:gridSpan w:val="2"/>
            <w:shd w:val="clear" w:color="auto" w:fill="auto"/>
            <w:vAlign w:val="center"/>
          </w:tcPr>
          <w:p w14:paraId="0A6C6BE7" w14:textId="1420AEB6" w:rsidR="0089709C" w:rsidRPr="00C20284" w:rsidRDefault="009711B9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8</w:t>
            </w:r>
            <w:r w:rsidR="0089709C" w:rsidRPr="00C2028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711B9">
              <w:rPr>
                <w:rFonts w:asciiTheme="majorBidi" w:hAnsiTheme="majorBidi"/>
                <w:sz w:val="30"/>
                <w:szCs w:val="30"/>
              </w:rPr>
              <w:t>20</w:t>
            </w:r>
            <w:r w:rsidR="0089709C"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และอายุการให้ประโยชน์ไม่ทราบแน่นอน</w:t>
            </w:r>
          </w:p>
        </w:tc>
      </w:tr>
      <w:tr w:rsidR="0089709C" w:rsidRPr="00C20284" w14:paraId="4ABA7C0A" w14:textId="77777777" w:rsidTr="00367ADF">
        <w:trPr>
          <w:trHeight w:val="374"/>
        </w:trPr>
        <w:tc>
          <w:tcPr>
            <w:tcW w:w="4428" w:type="dxa"/>
            <w:vAlign w:val="center"/>
          </w:tcPr>
          <w:p w14:paraId="0E607C2A" w14:textId="77777777" w:rsidR="0089709C" w:rsidRPr="00C20284" w:rsidRDefault="0089709C">
            <w:pPr>
              <w:tabs>
                <w:tab w:val="left" w:pos="72"/>
                <w:tab w:val="left" w:pos="540"/>
              </w:tabs>
              <w:spacing w:line="240" w:lineRule="auto"/>
              <w:ind w:left="72" w:hanging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ความสัมพันธ์กับลูกค้า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26880172" w14:textId="28E89E71" w:rsidR="0089709C" w:rsidRPr="00C20284" w:rsidRDefault="009711B9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10</w:t>
            </w:r>
            <w:r w:rsidR="0089709C"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89709C" w:rsidRPr="00C20284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9711B9">
              <w:rPr>
                <w:rFonts w:asciiTheme="majorBidi" w:hAnsiTheme="majorBidi"/>
                <w:sz w:val="30"/>
                <w:szCs w:val="30"/>
              </w:rPr>
              <w:t>15</w:t>
            </w:r>
            <w:r w:rsidR="0089709C"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AAC3001" w14:textId="77777777" w:rsidR="0089709C" w:rsidRPr="00C20284" w:rsidRDefault="0089709C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89709C" w:rsidRPr="00C20284" w14:paraId="3D76A166" w14:textId="77777777" w:rsidTr="00367ADF">
        <w:trPr>
          <w:trHeight w:val="374"/>
        </w:trPr>
        <w:tc>
          <w:tcPr>
            <w:tcW w:w="4428" w:type="dxa"/>
            <w:vAlign w:val="center"/>
          </w:tcPr>
          <w:p w14:paraId="6F357820" w14:textId="77777777" w:rsidR="0089709C" w:rsidRPr="00C20284" w:rsidRDefault="0089709C">
            <w:pPr>
              <w:tabs>
                <w:tab w:val="left" w:pos="72"/>
                <w:tab w:val="left" w:pos="540"/>
              </w:tabs>
              <w:spacing w:line="240" w:lineRule="auto"/>
              <w:ind w:left="72" w:hanging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ต้นทุนการพัฒนาผลิตภัณฑ์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714E646D" w14:textId="7B7DA916" w:rsidR="0089709C" w:rsidRPr="00C20284" w:rsidRDefault="0089709C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711B9" w:rsidRPr="009711B9">
              <w:rPr>
                <w:rFonts w:asciiTheme="majorBidi" w:hAnsiTheme="majorBidi"/>
                <w:sz w:val="30"/>
                <w:szCs w:val="30"/>
              </w:rPr>
              <w:t>5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 xml:space="preserve">, </w:t>
            </w:r>
            <w:r w:rsidR="009711B9" w:rsidRPr="009711B9">
              <w:rPr>
                <w:rFonts w:asciiTheme="majorBidi" w:hAnsiTheme="majorBidi"/>
                <w:sz w:val="30"/>
                <w:szCs w:val="30"/>
              </w:rPr>
              <w:t>15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6F8CBA" w14:textId="77777777" w:rsidR="0089709C" w:rsidRPr="00C20284" w:rsidRDefault="0089709C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89709C" w:rsidRPr="00C20284" w14:paraId="62682375" w14:textId="77777777" w:rsidTr="00367ADF">
        <w:trPr>
          <w:trHeight w:val="374"/>
        </w:trPr>
        <w:tc>
          <w:tcPr>
            <w:tcW w:w="4428" w:type="dxa"/>
            <w:vAlign w:val="center"/>
          </w:tcPr>
          <w:p w14:paraId="0B1A9A21" w14:textId="77777777" w:rsidR="0089709C" w:rsidRPr="00C20284" w:rsidRDefault="0089709C">
            <w:pPr>
              <w:tabs>
                <w:tab w:val="left" w:pos="72"/>
                <w:tab w:val="left" w:pos="540"/>
              </w:tabs>
              <w:spacing w:line="240" w:lineRule="auto"/>
              <w:ind w:left="72" w:hanging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ค่าสิทธิการใช้เครื่องหมายการค้า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16978FD3" w14:textId="2D96FE43" w:rsidR="0089709C" w:rsidRPr="00C20284" w:rsidRDefault="009711B9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15</w:t>
            </w:r>
            <w:r w:rsidR="0089709C"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F754F18" w14:textId="77777777" w:rsidR="0089709C" w:rsidRPr="00C20284" w:rsidRDefault="0089709C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61C43F9F" w14:textId="779EFF5F" w:rsidR="002E2463" w:rsidRDefault="002E2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</w:rPr>
      </w:pPr>
    </w:p>
    <w:p w14:paraId="063FF31E" w14:textId="3B0F8234" w:rsidR="0089709C" w:rsidRPr="00C20284" w:rsidRDefault="0089709C" w:rsidP="001B3149">
      <w:pPr>
        <w:pStyle w:val="Heading2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left" w:pos="1080"/>
        </w:tabs>
        <w:ind w:left="450" w:hanging="450"/>
        <w:rPr>
          <w:rFonts w:cstheme="majorBidi"/>
          <w:i/>
          <w:iCs/>
          <w:szCs w:val="30"/>
        </w:rPr>
      </w:pPr>
      <w:r w:rsidRPr="00C20284">
        <w:rPr>
          <w:rFonts w:cstheme="majorBidi"/>
          <w:i/>
          <w:iCs/>
          <w:szCs w:val="30"/>
          <w:cs/>
        </w:rPr>
        <w:t>ส</w:t>
      </w:r>
      <w:r w:rsidR="000607A2" w:rsidRPr="00C20284">
        <w:rPr>
          <w:rFonts w:cstheme="majorBidi"/>
          <w:i/>
          <w:iCs/>
          <w:szCs w:val="30"/>
          <w:cs/>
        </w:rPr>
        <w:t>ัญญาเช่า</w:t>
      </w:r>
    </w:p>
    <w:p w14:paraId="5E5E6D16" w14:textId="77777777" w:rsidR="0089709C" w:rsidRPr="00C20284" w:rsidRDefault="0089709C" w:rsidP="001B16F3">
      <w:pPr>
        <w:spacing w:line="240" w:lineRule="auto"/>
        <w:ind w:left="532"/>
        <w:jc w:val="thaiDistribute"/>
        <w:rPr>
          <w:rFonts w:asciiTheme="majorBidi" w:hAnsiTheme="majorBidi" w:cstheme="majorBidi"/>
          <w:sz w:val="30"/>
          <w:szCs w:val="30"/>
        </w:rPr>
      </w:pPr>
    </w:p>
    <w:p w14:paraId="5D0E1DC4" w14:textId="3031C11E" w:rsidR="0038643E" w:rsidRPr="00082379" w:rsidRDefault="0038643E" w:rsidP="0008237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/>
        <w:jc w:val="thaiDistribute"/>
        <w:rPr>
          <w:rFonts w:ascii="Angsana New" w:hAnsi="Angsana New"/>
          <w:spacing w:val="-2"/>
          <w:sz w:val="30"/>
          <w:szCs w:val="30"/>
        </w:rPr>
      </w:pPr>
      <w:r w:rsidRPr="00082379">
        <w:rPr>
          <w:rFonts w:ascii="Angsana New" w:hAnsi="Angsana New"/>
          <w:spacing w:val="-2"/>
          <w:sz w:val="30"/>
          <w:szCs w:val="30"/>
          <w:cs/>
        </w:rPr>
        <w:t>ณ วันเริ่มต้นของสัญญากลุ่มบริษัท</w:t>
      </w:r>
      <w:r w:rsidR="00802801" w:rsidRPr="00082379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082379">
        <w:rPr>
          <w:rFonts w:ascii="Angsana New" w:hAnsi="Angsana New"/>
          <w:spacing w:val="-2"/>
          <w:sz w:val="30"/>
          <w:szCs w:val="30"/>
          <w:cs/>
        </w:rPr>
        <w:t>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19B1F63A" w14:textId="26A32D50" w:rsidR="0089709C" w:rsidRPr="000840F7" w:rsidRDefault="0089709C" w:rsidP="00007259">
      <w:pPr>
        <w:pStyle w:val="ListParagraph"/>
        <w:ind w:left="360"/>
        <w:jc w:val="thaiDistribute"/>
        <w:rPr>
          <w:rFonts w:asciiTheme="majorBidi" w:hAnsiTheme="majorBidi" w:cstheme="majorBidi"/>
          <w:sz w:val="30"/>
          <w:szCs w:val="30"/>
          <w:shd w:val="clear" w:color="auto" w:fill="CCCCCC"/>
        </w:rPr>
      </w:pPr>
      <w:r w:rsidRPr="000840F7" w:rsidDel="005868E9">
        <w:rPr>
          <w:rFonts w:asciiTheme="majorBidi" w:hAnsiTheme="majorBidi" w:cstheme="majorBidi"/>
          <w:sz w:val="30"/>
          <w:szCs w:val="30"/>
          <w:shd w:val="clear" w:color="auto" w:fill="CCCCCC"/>
        </w:rPr>
        <w:t xml:space="preserve"> </w:t>
      </w:r>
    </w:p>
    <w:p w14:paraId="5B3FC94A" w14:textId="77777777" w:rsidR="0089709C" w:rsidRPr="000840F7" w:rsidRDefault="0089709C" w:rsidP="002B1F72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840F7">
        <w:rPr>
          <w:rFonts w:asciiTheme="majorBidi" w:hAnsiTheme="majorBidi" w:cstheme="majorBidi"/>
          <w:i/>
          <w:iCs/>
          <w:sz w:val="30"/>
          <w:szCs w:val="30"/>
          <w:cs/>
        </w:rPr>
        <w:t>ในฐานะผู้เช่า</w:t>
      </w:r>
    </w:p>
    <w:p w14:paraId="3919FAE5" w14:textId="77777777" w:rsidR="0089709C" w:rsidRPr="000840F7" w:rsidRDefault="0089709C" w:rsidP="002B1F72">
      <w:pPr>
        <w:pStyle w:val="ListParagraph"/>
        <w:ind w:left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37D9E4" w14:textId="50688E48" w:rsidR="000607A2" w:rsidRDefault="00D80205" w:rsidP="002B1F72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hAnsiTheme="majorBidi"/>
          <w:sz w:val="30"/>
          <w:szCs w:val="30"/>
        </w:rPr>
      </w:pPr>
      <w:r w:rsidRPr="000840F7">
        <w:rPr>
          <w:rFonts w:asciiTheme="majorBidi" w:hAnsiTheme="majorBidi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</w:t>
      </w:r>
      <w:r w:rsidRPr="000840F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840F7">
        <w:rPr>
          <w:rFonts w:asciiTheme="majorBidi" w:hAnsiTheme="majorBidi"/>
          <w:sz w:val="30"/>
          <w:szCs w:val="30"/>
          <w:cs/>
        </w:rPr>
        <w:t>กลุ่มบริษัทจะปันส่วนสิ่งตอบแทนที่ต้องจ่ายตาม</w:t>
      </w:r>
      <w:r w:rsidR="0006674A" w:rsidRPr="000840F7">
        <w:rPr>
          <w:rFonts w:asciiTheme="majorBidi" w:hAnsiTheme="majorBidi"/>
          <w:sz w:val="30"/>
          <w:szCs w:val="30"/>
          <w:cs/>
        </w:rPr>
        <w:t>ราคาขายที่เป็น</w:t>
      </w:r>
      <w:r w:rsidRPr="000840F7">
        <w:rPr>
          <w:rFonts w:asciiTheme="majorBidi" w:hAnsiTheme="majorBidi"/>
          <w:sz w:val="30"/>
          <w:szCs w:val="30"/>
          <w:cs/>
        </w:rPr>
        <w:t>เอกเทศของแต่ละส่วนประกอบ สำหรับ</w:t>
      </w:r>
      <w:r w:rsidRPr="00083241">
        <w:rPr>
          <w:rFonts w:asciiTheme="majorBidi" w:hAnsiTheme="majorBidi"/>
          <w:sz w:val="30"/>
          <w:szCs w:val="30"/>
          <w:cs/>
        </w:rPr>
        <w:t>สัญญาเช่าอสังหาริมทรัพย์ 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5C307F9F" w14:textId="3B2EE48F" w:rsidR="003B4222" w:rsidRPr="00AD47E4" w:rsidRDefault="00FF1D94" w:rsidP="00AD47E4">
      <w:pPr>
        <w:pStyle w:val="BodyText2"/>
        <w:tabs>
          <w:tab w:val="left" w:pos="990"/>
        </w:tabs>
        <w:ind w:left="450" w:right="47" w:firstLine="0"/>
        <w:jc w:val="thaiDistribute"/>
        <w:rPr>
          <w:rFonts w:asciiTheme="majorBidi" w:hAnsiTheme="majorBidi"/>
          <w:sz w:val="30"/>
          <w:szCs w:val="30"/>
        </w:rPr>
      </w:pPr>
      <w:r w:rsidRPr="00FF1D94">
        <w:rPr>
          <w:rFonts w:asciiTheme="majorBidi" w:hAnsiTheme="majorBidi"/>
          <w:sz w:val="30"/>
          <w:szCs w:val="30"/>
          <w:cs/>
        </w:rPr>
        <w:lastRenderedPageBreak/>
        <w:t>กลุ่</w:t>
      </w:r>
      <w:r w:rsidR="003B4222">
        <w:rPr>
          <w:rFonts w:asciiTheme="majorBidi" w:hAnsiTheme="majorBidi" w:hint="cs"/>
          <w:sz w:val="30"/>
          <w:szCs w:val="30"/>
          <w:cs/>
        </w:rPr>
        <w:t>ม</w:t>
      </w:r>
      <w:r w:rsidRPr="00FF1D94">
        <w:rPr>
          <w:rFonts w:asciiTheme="majorBidi" w:hAnsiTheme="majorBidi"/>
          <w:sz w:val="30"/>
          <w:szCs w:val="30"/>
          <w:cs/>
        </w:rPr>
        <w:t xml:space="preserve">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ยกเว้นสัญญาเช่าที่อายุสัญญาเช่า สิ้นสุดภายใน </w:t>
      </w:r>
      <w:r w:rsidR="007C1582">
        <w:rPr>
          <w:rFonts w:asciiTheme="majorBidi" w:hAnsiTheme="majorBidi"/>
          <w:sz w:val="30"/>
          <w:szCs w:val="30"/>
        </w:rPr>
        <w:t xml:space="preserve">12 </w:t>
      </w:r>
      <w:r w:rsidRPr="00FF1D94">
        <w:rPr>
          <w:rFonts w:asciiTheme="majorBidi" w:hAnsiTheme="majorBidi"/>
          <w:sz w:val="30"/>
          <w:szCs w:val="30"/>
          <w:cs/>
        </w:rPr>
        <w:t>หรือสินทรัพย์อ้างอิงที่มีมูลค่าต่ำ จะรับรู้เป็นค่าใช้จ่ายโดยวิธีเส้นตรงตลอดอายุสัญญาเช่า</w:t>
      </w:r>
    </w:p>
    <w:p w14:paraId="655D6631" w14:textId="1CDB9275" w:rsidR="00FC5E1A" w:rsidRPr="00367ADF" w:rsidRDefault="00FC5E1A" w:rsidP="00AD47E4">
      <w:pPr>
        <w:pStyle w:val="BodyText2"/>
        <w:rPr>
          <w:rFonts w:asciiTheme="majorBidi" w:hAnsiTheme="majorBidi" w:cstheme="majorBidi"/>
          <w:b/>
          <w:sz w:val="30"/>
          <w:szCs w:val="30"/>
          <w:cs/>
        </w:rPr>
      </w:pPr>
    </w:p>
    <w:p w14:paraId="1A6EEE2F" w14:textId="2E832D96" w:rsidR="000F4CEF" w:rsidRDefault="00594BB6" w:rsidP="008F249A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b/>
          <w:sz w:val="30"/>
          <w:szCs w:val="30"/>
        </w:rPr>
      </w:pPr>
      <w:r>
        <w:rPr>
          <w:rFonts w:asciiTheme="majorBidi" w:hAnsiTheme="majorBidi" w:cstheme="majorBidi" w:hint="cs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เว้นแต่สัญญาเช่าดังกล่าวมีการโอนกรรมสิทธิ์ในสินทรัพย์ที่เช่าให้กับ</w:t>
      </w:r>
      <w:r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>
        <w:rPr>
          <w:rFonts w:asciiTheme="majorBidi" w:hAnsiTheme="majorBidi" w:cstheme="majorBidi" w:hint="cs"/>
          <w:b/>
          <w:sz w:val="30"/>
          <w:szCs w:val="30"/>
          <w:cs/>
        </w:rPr>
        <w:t>เมื่อสิ้นสุดสัญญาเช่า หรือต้นทุนของสินทรัพย์สิทธิการใช้สะท้อนว่า</w:t>
      </w:r>
      <w:r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>
        <w:rPr>
          <w:rFonts w:asciiTheme="majorBidi" w:hAnsiTheme="majorBidi" w:cstheme="majorBidi" w:hint="cs"/>
          <w:b/>
          <w:sz w:val="30"/>
          <w:szCs w:val="30"/>
          <w:cs/>
        </w:rPr>
        <w:t>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 ซึ่งกำหนดตามเกณฑ์เดียวกัน</w:t>
      </w:r>
      <w:r w:rsidRPr="000840F7">
        <w:rPr>
          <w:rFonts w:asciiTheme="majorBidi" w:hAnsiTheme="majorBidi" w:cstheme="majorBidi" w:hint="cs"/>
          <w:b/>
          <w:sz w:val="30"/>
          <w:szCs w:val="30"/>
          <w:cs/>
        </w:rPr>
        <w:t xml:space="preserve">กับสินทรัพย์และอุปกรณ์ที่เกี่ยวข้อง </w:t>
      </w:r>
    </w:p>
    <w:p w14:paraId="7978A2EA" w14:textId="77777777" w:rsidR="000840F7" w:rsidRPr="000840F7" w:rsidRDefault="000840F7" w:rsidP="008F249A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b/>
          <w:color w:val="0000FF"/>
          <w:sz w:val="30"/>
          <w:szCs w:val="30"/>
          <w:cs/>
        </w:rPr>
      </w:pPr>
    </w:p>
    <w:p w14:paraId="2CB4518C" w14:textId="4C08140F" w:rsidR="0089709C" w:rsidRPr="000840F7" w:rsidRDefault="00D8743C" w:rsidP="002B1F72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0840F7">
        <w:rPr>
          <w:rFonts w:asciiTheme="majorBidi" w:hAnsiTheme="majorBidi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="0089709C" w:rsidRPr="000840F7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</w:p>
    <w:p w14:paraId="6754A8D3" w14:textId="77777777" w:rsidR="0089709C" w:rsidRPr="000840F7" w:rsidRDefault="0089709C" w:rsidP="00B227CE">
      <w:pPr>
        <w:tabs>
          <w:tab w:val="clear" w:pos="1871"/>
          <w:tab w:val="left" w:pos="1890"/>
        </w:tabs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49801455" w14:textId="1CCEE3F5" w:rsidR="005A6CE9" w:rsidRDefault="005A6CE9" w:rsidP="005A6CE9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0840F7">
        <w:rPr>
          <w:rFonts w:asciiTheme="majorBidi" w:hAnsiTheme="majorBidi" w:cstheme="majorBidi" w:hint="cs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และหนี้สินตามสัญญาเช่าจะถูกวัดมูลค่าใหม่เมื่อมีการเปลี่ยนแปลง</w:t>
      </w:r>
      <w:r w:rsidR="00B87A3E" w:rsidRPr="000840F7">
        <w:rPr>
          <w:rFonts w:asciiTheme="majorBidi" w:hAnsiTheme="majorBidi"/>
          <w:b/>
          <w:sz w:val="30"/>
          <w:szCs w:val="30"/>
          <w:cs/>
        </w:rPr>
        <w:t>สัญญาเช่าหรือมีการเปลี่ยนแปลงการประเมินการเลือกใช้สิทธิที่ระบุในสัญญาเช่า</w:t>
      </w:r>
      <w:r w:rsidRPr="000840F7">
        <w:rPr>
          <w:rFonts w:asciiTheme="majorBidi" w:hAnsiTheme="majorBidi" w:cstheme="majorBidi" w:hint="cs"/>
          <w:b/>
          <w:sz w:val="30"/>
          <w:szCs w:val="30"/>
          <w:cs/>
        </w:rPr>
        <w:t xml:space="preserve">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  <w:r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</w:p>
    <w:p w14:paraId="350B3255" w14:textId="77777777" w:rsidR="005A6CE9" w:rsidRDefault="005A6CE9" w:rsidP="002B1F72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hAnsiTheme="majorBidi"/>
          <w:b/>
          <w:sz w:val="30"/>
          <w:szCs w:val="30"/>
          <w:highlight w:val="yellow"/>
        </w:rPr>
      </w:pPr>
    </w:p>
    <w:p w14:paraId="2DBE35CB" w14:textId="77777777" w:rsidR="0089709C" w:rsidRPr="00C20284" w:rsidRDefault="0089709C" w:rsidP="002B1F72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C20284">
        <w:rPr>
          <w:rFonts w:asciiTheme="majorBidi" w:hAnsiTheme="majorBidi" w:cstheme="majorBidi"/>
          <w:b/>
          <w:i/>
          <w:iCs/>
          <w:sz w:val="30"/>
          <w:szCs w:val="30"/>
          <w:cs/>
        </w:rPr>
        <w:t>ในฐานะผู้ให้เช่า</w:t>
      </w:r>
    </w:p>
    <w:p w14:paraId="75226936" w14:textId="77777777" w:rsidR="0089709C" w:rsidRPr="00C20284" w:rsidRDefault="0089709C" w:rsidP="002B1F72">
      <w:pPr>
        <w:pStyle w:val="BodyText"/>
        <w:spacing w:after="0"/>
        <w:ind w:left="36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442B2CDC" w14:textId="0E5C94C0" w:rsidR="0089709C" w:rsidRPr="00C20284" w:rsidRDefault="00EC056F" w:rsidP="002B1F72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EC056F">
        <w:rPr>
          <w:rFonts w:asciiTheme="majorBidi" w:hAnsiTheme="majorBidi"/>
          <w:b/>
          <w:sz w:val="30"/>
          <w:szCs w:val="30"/>
          <w:cs/>
        </w:rPr>
        <w:t xml:space="preserve">ณ วันเริ่มต้นของสัญญาเช่าหรือวันที่มีการเปลี่ยนแปลงสัญญาเช่า </w:t>
      </w:r>
      <w:r w:rsidRPr="00083241">
        <w:rPr>
          <w:rFonts w:asciiTheme="majorBidi" w:hAnsiTheme="majorBidi"/>
          <w:b/>
          <w:sz w:val="30"/>
          <w:szCs w:val="30"/>
          <w:cs/>
        </w:rPr>
        <w:t>กลุ่มบริษัท</w:t>
      </w:r>
      <w:r w:rsidRPr="00EC056F">
        <w:rPr>
          <w:rFonts w:asciiTheme="majorBidi" w:hAnsiTheme="majorBidi"/>
          <w:b/>
          <w:sz w:val="30"/>
          <w:szCs w:val="30"/>
          <w:cs/>
        </w:rPr>
        <w:t>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4764D1A8" w14:textId="77777777" w:rsidR="0089709C" w:rsidRPr="00C20284" w:rsidRDefault="0089709C" w:rsidP="002B1F72">
      <w:pPr>
        <w:pStyle w:val="ListParagraph"/>
        <w:ind w:left="36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31EE2F4" w14:textId="6F2CF680" w:rsidR="00767A0A" w:rsidRPr="00767A0A" w:rsidRDefault="001E7F6A" w:rsidP="00767A0A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hAnsiTheme="majorBidi"/>
          <w:sz w:val="30"/>
          <w:szCs w:val="30"/>
          <w:cs/>
        </w:rPr>
      </w:pPr>
      <w:r w:rsidRPr="001E7F6A">
        <w:rPr>
          <w:rFonts w:asciiTheme="majorBidi" w:hAnsiTheme="majorBidi"/>
          <w:sz w:val="30"/>
          <w:szCs w:val="30"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อื่น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 ค่าเช่าที่อาจเกิดขึ้นรับรู้เป็นรายได้อื่นในรอบระยะเวลาบัญชีที่ได้รับ</w:t>
      </w:r>
    </w:p>
    <w:p w14:paraId="6C0594C6" w14:textId="60B7D8DC" w:rsidR="00625A63" w:rsidRPr="00564CA5" w:rsidRDefault="00625A63" w:rsidP="00C5167E">
      <w:pPr>
        <w:pStyle w:val="ListParagraph"/>
        <w:ind w:left="45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64CA5">
        <w:rPr>
          <w:rFonts w:asciiTheme="majorBidi" w:hAnsiTheme="majorBidi" w:cstheme="majorBidi" w:hint="cs"/>
          <w:color w:val="000000"/>
          <w:sz w:val="30"/>
          <w:szCs w:val="30"/>
          <w:cs/>
        </w:rPr>
        <w:lastRenderedPageBreak/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สัญญาเช่า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 กลุ่มบริษัทตัด</w:t>
      </w:r>
      <w:r w:rsidRPr="00564CA5">
        <w:rPr>
          <w:rFonts w:asciiTheme="majorBidi" w:hAnsiTheme="majorBidi" w:cstheme="majorBidi" w:hint="cs"/>
          <w:b/>
          <w:sz w:val="30"/>
          <w:szCs w:val="30"/>
          <w:cs/>
        </w:rPr>
        <w:t>รายการลูกหนี้สัญญาเช่าตามที่เปิดเผยในหมายเหตุข้อ</w:t>
      </w:r>
      <w:r w:rsidRPr="00564CA5">
        <w:rPr>
          <w:rFonts w:asciiTheme="majorBidi" w:hAnsiTheme="majorBidi" w:cstheme="majorBidi" w:hint="cs"/>
          <w:bCs/>
          <w:sz w:val="30"/>
          <w:szCs w:val="30"/>
          <w:cs/>
        </w:rPr>
        <w:t xml:space="preserve"> </w:t>
      </w:r>
      <w:r w:rsidR="00357BA8">
        <w:rPr>
          <w:rFonts w:asciiTheme="majorBidi" w:hAnsiTheme="majorBidi" w:cstheme="majorBidi"/>
          <w:bCs/>
          <w:sz w:val="30"/>
          <w:szCs w:val="30"/>
        </w:rPr>
        <w:t xml:space="preserve">3 </w:t>
      </w:r>
      <w:r w:rsidRPr="00564CA5">
        <w:rPr>
          <w:rFonts w:asciiTheme="majorBidi" w:hAnsiTheme="majorBidi" w:cstheme="majorBidi" w:hint="cs"/>
          <w:sz w:val="30"/>
          <w:szCs w:val="30"/>
          <w:cs/>
        </w:rPr>
        <w:t>(</w:t>
      </w:r>
      <w:r w:rsidR="001D2973">
        <w:rPr>
          <w:rFonts w:asciiTheme="majorBidi" w:hAnsiTheme="majorBidi" w:cstheme="majorBidi" w:hint="cs"/>
          <w:sz w:val="30"/>
          <w:szCs w:val="30"/>
          <w:cs/>
        </w:rPr>
        <w:t>ง</w:t>
      </w:r>
      <w:r w:rsidRPr="00564CA5">
        <w:rPr>
          <w:rFonts w:asciiTheme="majorBidi" w:hAnsiTheme="majorBidi" w:cstheme="majorBidi" w:hint="cs"/>
          <w:sz w:val="30"/>
          <w:szCs w:val="30"/>
          <w:cs/>
        </w:rPr>
        <w:t>)</w:t>
      </w:r>
      <w:r w:rsidRPr="00564CA5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</w:p>
    <w:p w14:paraId="7B21069F" w14:textId="77777777" w:rsidR="00AF7304" w:rsidRPr="005777F1" w:rsidRDefault="00AF7304" w:rsidP="00577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highlight w:val="green"/>
        </w:rPr>
      </w:pPr>
    </w:p>
    <w:p w14:paraId="684AE1E9" w14:textId="77777777" w:rsidR="0089709C" w:rsidRPr="00C20284" w:rsidRDefault="0089709C" w:rsidP="001B3149">
      <w:pPr>
        <w:pStyle w:val="Heading2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left" w:pos="1080"/>
        </w:tabs>
        <w:ind w:left="450" w:hanging="450"/>
        <w:rPr>
          <w:rFonts w:cstheme="majorBidi"/>
          <w:b w:val="0"/>
          <w:bCs w:val="0"/>
          <w:i/>
          <w:iCs/>
          <w:szCs w:val="30"/>
        </w:rPr>
      </w:pPr>
      <w:bookmarkStart w:id="4" w:name="_Hlk62467038"/>
      <w:r w:rsidRPr="00C20284">
        <w:rPr>
          <w:rFonts w:cstheme="majorBidi"/>
          <w:i/>
          <w:iCs/>
          <w:szCs w:val="30"/>
          <w:cs/>
        </w:rPr>
        <w:t>การด้อยค่าสินทรัพย์ที่ไม่ใช่สินทรัพย์ทางการเงิน</w:t>
      </w:r>
    </w:p>
    <w:p w14:paraId="1BC99AA9" w14:textId="77777777" w:rsidR="0089709C" w:rsidRPr="00C20284" w:rsidRDefault="0089709C" w:rsidP="001B16F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3F1844" w14:textId="25762675" w:rsidR="0089709C" w:rsidRPr="00C20284" w:rsidRDefault="0089709C" w:rsidP="00E15F99">
      <w:pPr>
        <w:pStyle w:val="BodyText2"/>
        <w:tabs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20284">
        <w:rPr>
          <w:rFonts w:asciiTheme="majorBidi" w:hAnsiTheme="majorBidi" w:cstheme="majorBidi"/>
          <w:sz w:val="30"/>
          <w:szCs w:val="30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 หรือ ยังไม่พร้อมใช้งาน จะประมาณมูลค่าที่คาดว่าจะได้รับคืนทุกปี ในช่วงเวลาเดียวกัน </w:t>
      </w:r>
    </w:p>
    <w:p w14:paraId="40AE1093" w14:textId="77777777" w:rsidR="00951D2E" w:rsidRPr="00C20284" w:rsidRDefault="00951D2E" w:rsidP="00EB0635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BA2E727" w14:textId="10C3471F" w:rsidR="0089709C" w:rsidRPr="00C20284" w:rsidRDefault="0089709C" w:rsidP="00ED3666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20284">
        <w:rPr>
          <w:rFonts w:asciiTheme="majorBidi" w:eastAsiaTheme="minorHAnsi" w:hAnsiTheme="majorBidi" w:cstheme="majorBidi"/>
          <w:sz w:val="30"/>
          <w:szCs w:val="30"/>
          <w:cs/>
        </w:rPr>
        <w:t>ขาดทุนจากการด้อยค่า</w:t>
      </w:r>
      <w:r w:rsidRPr="000840F7">
        <w:rPr>
          <w:rFonts w:asciiTheme="majorBidi" w:eastAsiaTheme="minorHAnsi" w:hAnsiTheme="majorBidi" w:cstheme="majorBidi"/>
          <w:sz w:val="30"/>
          <w:szCs w:val="30"/>
          <w:cs/>
        </w:rPr>
        <w:t>รับรู้</w:t>
      </w:r>
      <w:r w:rsidR="00E71727" w:rsidRPr="000840F7">
        <w:rPr>
          <w:rFonts w:asciiTheme="majorBidi" w:eastAsiaTheme="minorHAnsi" w:hAnsiTheme="majorBidi" w:cstheme="majorBidi"/>
          <w:sz w:val="30"/>
          <w:szCs w:val="30"/>
          <w:cs/>
        </w:rPr>
        <w:t>ในกำไรหรือขาดทุน</w:t>
      </w:r>
      <w:r w:rsidRPr="000840F7">
        <w:rPr>
          <w:rFonts w:asciiTheme="majorBidi" w:eastAsiaTheme="minorHAnsi" w:hAnsiTheme="majorBidi" w:cstheme="majorBidi"/>
          <w:sz w:val="30"/>
          <w:szCs w:val="30"/>
          <w:cs/>
        </w:rPr>
        <w:t>เมื่อ</w:t>
      </w:r>
      <w:r w:rsidRPr="00C20284">
        <w:rPr>
          <w:rFonts w:asciiTheme="majorBidi" w:eastAsiaTheme="minorHAnsi" w:hAnsiTheme="majorBidi" w:cstheme="majorBidi"/>
          <w:sz w:val="30"/>
          <w:szCs w:val="30"/>
          <w:cs/>
        </w:rPr>
        <w:t>มูลค่าตามบัญชีของสินทรัพย์หรือมูลค่าตามบัญชีของหน่วยสินทรัพย์ที่ก่อให้เกิดเงิน</w:t>
      </w:r>
      <w:r w:rsidRPr="00C20284">
        <w:rPr>
          <w:rFonts w:asciiTheme="majorBidi" w:hAnsiTheme="majorBidi" w:cstheme="majorBidi"/>
          <w:sz w:val="30"/>
          <w:szCs w:val="30"/>
          <w:cs/>
        </w:rPr>
        <w:t>สดสูงกว่ามูลค่าที่จะได้รับคืน เว้นแต่เมื่อมีการกลับรายการการประเมินมูลค่าของสินทรัพย์เพิ่มของสินทรัพย์</w:t>
      </w:r>
      <w:r w:rsidR="00911E2D">
        <w:rPr>
          <w:rFonts w:asciiTheme="majorBidi" w:hAnsiTheme="majorBidi" w:cstheme="majorBidi" w:hint="cs"/>
          <w:sz w:val="30"/>
          <w:szCs w:val="30"/>
          <w:cs/>
        </w:rPr>
        <w:t>รายการ</w:t>
      </w:r>
      <w:r w:rsidRPr="00C20284">
        <w:rPr>
          <w:rFonts w:asciiTheme="majorBidi" w:hAnsiTheme="majorBidi" w:cstheme="majorBidi"/>
          <w:sz w:val="30"/>
          <w:szCs w:val="30"/>
          <w:cs/>
        </w:rPr>
        <w:t>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3C5DA141" w14:textId="77777777" w:rsidR="0089709C" w:rsidRPr="00C20284" w:rsidRDefault="0089709C" w:rsidP="00DD3767">
      <w:pPr>
        <w:jc w:val="thaiDistribute"/>
        <w:rPr>
          <w:rFonts w:asciiTheme="majorBidi" w:eastAsia="Calibri" w:hAnsiTheme="majorBidi" w:cstheme="majorBidi"/>
          <w:iCs/>
          <w:sz w:val="30"/>
          <w:szCs w:val="30"/>
        </w:rPr>
      </w:pPr>
    </w:p>
    <w:p w14:paraId="77A4A553" w14:textId="77777777" w:rsidR="00D176FF" w:rsidRDefault="00D176FF" w:rsidP="00D176FF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eastAsia="Calibri" w:hAnsiTheme="majorBidi" w:cstheme="majorBidi"/>
          <w:iCs/>
          <w:sz w:val="30"/>
          <w:szCs w:val="30"/>
        </w:rPr>
      </w:pPr>
      <w:r>
        <w:rPr>
          <w:rFonts w:asciiTheme="majorBidi" w:eastAsia="Calibri" w:hAnsiTheme="majorBidi" w:cstheme="majorBidi" w:hint="cs"/>
          <w:iCs/>
          <w:sz w:val="30"/>
          <w:szCs w:val="30"/>
          <w:cs/>
        </w:rPr>
        <w:t>การคำนวณ</w:t>
      </w:r>
      <w:r w:rsidR="0089709C">
        <w:rPr>
          <w:rFonts w:asciiTheme="majorBidi" w:eastAsia="Calibri" w:hAnsiTheme="majorBidi" w:cstheme="majorBidi"/>
          <w:iCs/>
          <w:sz w:val="30"/>
          <w:szCs w:val="30"/>
          <w:cs/>
        </w:rPr>
        <w:t>มูลค่าที่คาดว่าจะได้รับคืน</w:t>
      </w:r>
    </w:p>
    <w:p w14:paraId="026763D5" w14:textId="77777777" w:rsidR="00D176FF" w:rsidRDefault="00D176FF" w:rsidP="00D176FF">
      <w:pPr>
        <w:ind w:left="540"/>
        <w:jc w:val="thaiDistribute"/>
        <w:rPr>
          <w:rFonts w:asciiTheme="majorBidi" w:eastAsia="Calibri" w:hAnsiTheme="majorBidi" w:cstheme="majorBidi"/>
          <w:iCs/>
          <w:sz w:val="30"/>
          <w:szCs w:val="30"/>
        </w:rPr>
      </w:pPr>
    </w:p>
    <w:p w14:paraId="6F0006BD" w14:textId="2E8C1AAC" w:rsidR="0089709C" w:rsidRPr="00C20284" w:rsidRDefault="0089709C" w:rsidP="002B1F72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20284">
        <w:rPr>
          <w:rFonts w:asciiTheme="majorBidi" w:eastAsia="Calibri" w:hAnsiTheme="majorBidi" w:cstheme="majorBidi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0139CCB6" w14:textId="77777777" w:rsidR="0089709C" w:rsidRPr="00344B57" w:rsidRDefault="0089709C" w:rsidP="00090E3E">
      <w:pPr>
        <w:tabs>
          <w:tab w:val="left" w:pos="540"/>
        </w:tabs>
        <w:jc w:val="both"/>
        <w:rPr>
          <w:rFonts w:asciiTheme="majorBidi" w:hAnsiTheme="majorBidi" w:cstheme="majorBidi"/>
          <w:sz w:val="30"/>
          <w:szCs w:val="30"/>
          <w:highlight w:val="green"/>
        </w:rPr>
      </w:pPr>
    </w:p>
    <w:p w14:paraId="13E963E4" w14:textId="77777777" w:rsidR="002754B7" w:rsidRDefault="002754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Cs/>
          <w:sz w:val="30"/>
          <w:szCs w:val="30"/>
          <w:cs/>
        </w:rPr>
      </w:pPr>
      <w:r>
        <w:rPr>
          <w:rFonts w:asciiTheme="majorBidi" w:eastAsia="Calibri" w:hAnsiTheme="majorBidi" w:cstheme="majorBidi"/>
          <w:iCs/>
          <w:sz w:val="30"/>
          <w:szCs w:val="30"/>
          <w:cs/>
        </w:rPr>
        <w:br w:type="page"/>
      </w:r>
    </w:p>
    <w:p w14:paraId="70B4D3D6" w14:textId="77777777" w:rsidR="00763C4F" w:rsidRDefault="00763C4F" w:rsidP="00763C4F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eastAsia="Calibri" w:hAnsiTheme="majorBidi" w:cstheme="majorBidi"/>
          <w:iCs/>
          <w:sz w:val="30"/>
          <w:szCs w:val="30"/>
        </w:rPr>
      </w:pPr>
      <w:r>
        <w:rPr>
          <w:rFonts w:asciiTheme="majorBidi" w:eastAsia="Calibri" w:hAnsiTheme="majorBidi" w:cstheme="majorBidi" w:hint="cs"/>
          <w:iCs/>
          <w:sz w:val="30"/>
          <w:szCs w:val="30"/>
          <w:cs/>
        </w:rPr>
        <w:lastRenderedPageBreak/>
        <w:t>การกลับรายการด้อยค่า</w:t>
      </w:r>
    </w:p>
    <w:p w14:paraId="642FBDBD" w14:textId="77777777" w:rsidR="00763C4F" w:rsidRDefault="00763C4F" w:rsidP="00763C4F">
      <w:pPr>
        <w:tabs>
          <w:tab w:val="left" w:pos="540"/>
        </w:tabs>
        <w:ind w:left="360"/>
        <w:jc w:val="both"/>
        <w:rPr>
          <w:rFonts w:asciiTheme="majorBidi" w:hAnsiTheme="majorBidi" w:cstheme="majorBidi"/>
          <w:sz w:val="30"/>
          <w:szCs w:val="30"/>
        </w:rPr>
      </w:pPr>
    </w:p>
    <w:p w14:paraId="7E42C58F" w14:textId="7C8AADC1" w:rsidR="007C25B8" w:rsidRPr="00C20284" w:rsidRDefault="007C25B8" w:rsidP="001B16F3">
      <w:pPr>
        <w:ind w:left="45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41ECF">
        <w:rPr>
          <w:rFonts w:asciiTheme="majorBidi" w:eastAsia="Calibri" w:hAnsiTheme="majorBidi"/>
          <w:sz w:val="30"/>
          <w:szCs w:val="30"/>
          <w:cs/>
        </w:rPr>
        <w:t>ขาดทุนจากการด้อยค่า</w:t>
      </w:r>
      <w:r w:rsidR="00A44481" w:rsidDel="00D002D8">
        <w:rPr>
          <w:rFonts w:asciiTheme="majorBidi" w:eastAsia="Calibri" w:hAnsiTheme="majorBidi" w:hint="cs"/>
          <w:sz w:val="30"/>
          <w:szCs w:val="30"/>
          <w:cs/>
        </w:rPr>
        <w:t xml:space="preserve"> </w:t>
      </w:r>
      <w:r w:rsidRPr="000840F7">
        <w:rPr>
          <w:rFonts w:asciiTheme="majorBidi" w:eastAsia="Calibri" w:hAnsiTheme="majorBidi"/>
          <w:sz w:val="30"/>
          <w:szCs w:val="30"/>
          <w:cs/>
        </w:rPr>
        <w:t>ของ</w:t>
      </w:r>
      <w:r w:rsidR="006B59F1" w:rsidRPr="000840F7">
        <w:rPr>
          <w:rFonts w:asciiTheme="majorBidi" w:eastAsia="Calibri" w:hAnsiTheme="majorBidi"/>
          <w:sz w:val="30"/>
          <w:szCs w:val="30"/>
          <w:cs/>
        </w:rPr>
        <w:t>สินทรัพย์</w:t>
      </w:r>
      <w:r w:rsidR="006B59F1" w:rsidRPr="000840F7">
        <w:rPr>
          <w:rFonts w:asciiTheme="majorBidi" w:eastAsia="Calibri" w:hAnsiTheme="majorBidi" w:hint="cs"/>
          <w:sz w:val="30"/>
          <w:szCs w:val="30"/>
          <w:cs/>
        </w:rPr>
        <w:t>ที่เคยรับรู้ในงวดก่อน</w:t>
      </w:r>
      <w:r w:rsidRPr="000840F7">
        <w:rPr>
          <w:rFonts w:asciiTheme="majorBidi" w:eastAsia="Calibri" w:hAnsiTheme="majorBidi"/>
          <w:sz w:val="30"/>
          <w:szCs w:val="30"/>
          <w:cs/>
        </w:rPr>
        <w:t>จะ</w:t>
      </w:r>
      <w:r w:rsidR="006B59F1" w:rsidRPr="000840F7">
        <w:rPr>
          <w:rFonts w:asciiTheme="majorBidi" w:eastAsia="Calibri" w:hAnsiTheme="majorBidi"/>
          <w:sz w:val="30"/>
          <w:szCs w:val="30"/>
          <w:cs/>
        </w:rPr>
        <w:t>ถูก</w:t>
      </w:r>
      <w:r w:rsidRPr="000840F7">
        <w:rPr>
          <w:rFonts w:asciiTheme="majorBidi" w:eastAsia="Calibri" w:hAnsiTheme="majorBidi"/>
          <w:sz w:val="30"/>
          <w:szCs w:val="30"/>
          <w:cs/>
        </w:rPr>
        <w:t xml:space="preserve">กลับรายการ หากมีการเปลี่ยนแปลงประมาณการที่ใช้ในการคำนวณมูลค่าที่คาดว่าจะได้รับคืน </w:t>
      </w:r>
      <w:r w:rsidR="004D1206" w:rsidRPr="000840F7">
        <w:rPr>
          <w:rFonts w:ascii="Times New Roman" w:hAnsi="Times New Roman"/>
          <w:sz w:val="30"/>
          <w:szCs w:val="30"/>
          <w:cs/>
        </w:rPr>
        <w:t>ยกเว้นขาดทุนจากการด้อยค่าของค่าความนิยมจะไม่มีการปรับปรุงกลับรายการ</w:t>
      </w:r>
      <w:r w:rsidR="00F71841" w:rsidRPr="000840F7">
        <w:rPr>
          <w:rFonts w:ascii="Times New Roman" w:hAnsi="Times New Roman" w:cs="Times New Roman"/>
          <w:sz w:val="22"/>
          <w:szCs w:val="28"/>
        </w:rPr>
        <w:t xml:space="preserve"> </w:t>
      </w:r>
      <w:r w:rsidRPr="000840F7">
        <w:rPr>
          <w:rFonts w:asciiTheme="majorBidi" w:eastAsia="Calibri" w:hAnsiTheme="majorBidi"/>
          <w:sz w:val="30"/>
          <w:szCs w:val="30"/>
          <w:cs/>
        </w:rPr>
        <w:t>ขาดทุนจากการด้อยค่าจะถูกกลับรายการ</w:t>
      </w:r>
      <w:r w:rsidRPr="00C20284">
        <w:rPr>
          <w:rFonts w:asciiTheme="majorBidi" w:eastAsia="Calibri" w:hAnsiTheme="majorBidi"/>
          <w:sz w:val="30"/>
          <w:szCs w:val="30"/>
          <w:cs/>
        </w:rPr>
        <w:t>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เสมือนหนึ่งไม่เคยมีการบันทึกขาดทุนจากการด้อยค่ามาก่อน</w:t>
      </w:r>
    </w:p>
    <w:p w14:paraId="5EC9930F" w14:textId="77777777" w:rsidR="00AC006E" w:rsidRPr="00C20284" w:rsidRDefault="00AC006E" w:rsidP="001B16F3">
      <w:pPr>
        <w:ind w:left="45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bookmarkEnd w:id="4"/>
    <w:p w14:paraId="18E1F3AC" w14:textId="77777777" w:rsidR="0089709C" w:rsidRPr="00C20284" w:rsidRDefault="0089709C" w:rsidP="001B3149">
      <w:pPr>
        <w:pStyle w:val="Heading2"/>
        <w:numPr>
          <w:ilvl w:val="0"/>
          <w:numId w:val="15"/>
        </w:numPr>
        <w:tabs>
          <w:tab w:val="clear" w:pos="227"/>
          <w:tab w:val="clear" w:pos="680"/>
          <w:tab w:val="clear" w:pos="907"/>
          <w:tab w:val="left" w:pos="1080"/>
        </w:tabs>
        <w:ind w:left="540" w:hanging="540"/>
        <w:rPr>
          <w:rFonts w:cstheme="majorBidi"/>
          <w:b w:val="0"/>
          <w:bCs w:val="0"/>
          <w:i/>
          <w:iCs/>
          <w:szCs w:val="30"/>
        </w:rPr>
      </w:pPr>
      <w:r w:rsidRPr="00C20284">
        <w:rPr>
          <w:rFonts w:cstheme="majorBidi"/>
          <w:i/>
          <w:iCs/>
          <w:szCs w:val="30"/>
          <w:cs/>
        </w:rPr>
        <w:t>หนี้สินที่เกิดจากสัญญา</w:t>
      </w:r>
    </w:p>
    <w:p w14:paraId="2F4DDB30" w14:textId="77777777" w:rsidR="0089709C" w:rsidRPr="00C20284" w:rsidRDefault="0089709C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7EB89DB" w14:textId="25A994F0" w:rsidR="00AC006E" w:rsidRDefault="0089709C" w:rsidP="008013BC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20284">
        <w:rPr>
          <w:rFonts w:asciiTheme="majorBidi" w:hAnsiTheme="majorBidi" w:cstheme="majorBidi"/>
          <w:sz w:val="30"/>
          <w:szCs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75C37062" w14:textId="77777777" w:rsidR="008013BC" w:rsidRDefault="008013BC" w:rsidP="008013BC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1689D760" w14:textId="77777777" w:rsidR="0089709C" w:rsidRPr="00C20284" w:rsidRDefault="0089709C" w:rsidP="001B3149">
      <w:pPr>
        <w:pStyle w:val="Heading2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left" w:pos="1080"/>
        </w:tabs>
        <w:ind w:left="450" w:hanging="450"/>
        <w:rPr>
          <w:rFonts w:cstheme="majorBidi"/>
          <w:i/>
          <w:iCs/>
          <w:szCs w:val="30"/>
        </w:rPr>
      </w:pPr>
      <w:r w:rsidRPr="00C20284">
        <w:rPr>
          <w:rFonts w:cstheme="majorBidi"/>
          <w:i/>
          <w:iCs/>
          <w:szCs w:val="30"/>
          <w:cs/>
        </w:rPr>
        <w:t>ผลประโยชน์ของพนักงาน</w:t>
      </w:r>
    </w:p>
    <w:p w14:paraId="61EC4A1C" w14:textId="77777777" w:rsidR="0089709C" w:rsidRPr="00C20284" w:rsidRDefault="0089709C" w:rsidP="006A002E">
      <w:pPr>
        <w:tabs>
          <w:tab w:val="left" w:pos="720"/>
        </w:tabs>
        <w:spacing w:line="240" w:lineRule="auto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561F8ED8" w14:textId="77777777" w:rsidR="00CC3309" w:rsidRDefault="00CC3309" w:rsidP="00CC3309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iCs/>
          <w:sz w:val="30"/>
          <w:szCs w:val="30"/>
        </w:rPr>
      </w:pPr>
      <w:r>
        <w:rPr>
          <w:rFonts w:asciiTheme="majorBidi" w:hAnsiTheme="majorBidi" w:cstheme="majorBidi" w:hint="cs"/>
          <w:iCs/>
          <w:sz w:val="30"/>
          <w:szCs w:val="30"/>
          <w:cs/>
        </w:rPr>
        <w:t xml:space="preserve">ผลประโยชน์ของพนักงานหลังออกจากงาน </w:t>
      </w:r>
      <w:r>
        <w:rPr>
          <w:rFonts w:asciiTheme="majorBidi" w:hAnsiTheme="majorBidi" w:cstheme="majorBidi" w:hint="cs"/>
          <w:iCs/>
          <w:sz w:val="30"/>
          <w:szCs w:val="30"/>
        </w:rPr>
        <w:t>-</w:t>
      </w:r>
      <w:r>
        <w:rPr>
          <w:rFonts w:asciiTheme="majorBidi" w:hAnsiTheme="majorBidi" w:cstheme="majorBidi" w:hint="cs"/>
          <w:iCs/>
          <w:sz w:val="30"/>
          <w:szCs w:val="30"/>
          <w:cs/>
        </w:rPr>
        <w:t>โครงการสมทบเงิน</w:t>
      </w:r>
    </w:p>
    <w:p w14:paraId="0680EE96" w14:textId="77777777" w:rsidR="00E27D6E" w:rsidRDefault="00E27D6E" w:rsidP="001B16F3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40E3F714" w14:textId="28C41C5D" w:rsidR="0089709C" w:rsidRPr="000840F7" w:rsidRDefault="0089709C" w:rsidP="001B16F3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C20284">
        <w:rPr>
          <w:rFonts w:asciiTheme="majorBidi" w:hAnsiTheme="majorBidi" w:cstheme="majorBidi"/>
          <w:spacing w:val="-6"/>
          <w:sz w:val="30"/>
          <w:szCs w:val="30"/>
          <w:cs/>
        </w:rPr>
        <w:t>ภาระผูกพันตาม</w:t>
      </w:r>
      <w:r w:rsidR="004E050D" w:rsidRPr="000840F7">
        <w:rPr>
          <w:rFonts w:asciiTheme="majorBidi" w:hAnsiTheme="majorBidi"/>
          <w:spacing w:val="-6"/>
          <w:sz w:val="30"/>
          <w:szCs w:val="30"/>
          <w:cs/>
        </w:rPr>
        <w:t>กองทุนสำรองเลี้ยงชีพสำหรับพนักงานของกลุ่มบริษัท</w:t>
      </w:r>
      <w:r w:rsidRPr="000840F7">
        <w:rPr>
          <w:rFonts w:asciiTheme="majorBidi" w:hAnsiTheme="majorBidi" w:cstheme="majorBidi"/>
          <w:spacing w:val="-6"/>
          <w:sz w:val="30"/>
          <w:szCs w:val="30"/>
          <w:cs/>
        </w:rPr>
        <w:t>จะรับรู้เป็นค่าใช้จ่ายในกำไรหรือขาดทุนในรอบระยะเวลาที่พนักงานได้ทำงานให้</w:t>
      </w:r>
    </w:p>
    <w:p w14:paraId="2337CFDC" w14:textId="77777777" w:rsidR="00473504" w:rsidRPr="000840F7" w:rsidRDefault="00473504" w:rsidP="00C3155D">
      <w:pPr>
        <w:pStyle w:val="BodyText2"/>
        <w:tabs>
          <w:tab w:val="left" w:pos="450"/>
          <w:tab w:val="left" w:pos="990"/>
        </w:tabs>
        <w:ind w:left="0" w:right="47" w:firstLine="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74C2105A" w14:textId="77777777" w:rsidR="00CC3309" w:rsidRPr="000840F7" w:rsidRDefault="00CC3309" w:rsidP="00CC3309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0840F7">
        <w:rPr>
          <w:rFonts w:asciiTheme="majorBidi" w:hAnsiTheme="majorBidi" w:cstheme="majorBidi" w:hint="cs"/>
          <w:iCs/>
          <w:sz w:val="30"/>
          <w:szCs w:val="30"/>
          <w:cs/>
        </w:rPr>
        <w:t xml:space="preserve">ผลประโยชน์ของพนักงานหลังออกจากงาน </w:t>
      </w:r>
      <w:r w:rsidRPr="000840F7">
        <w:rPr>
          <w:rFonts w:asciiTheme="majorBidi" w:hAnsiTheme="majorBidi" w:cstheme="majorBidi" w:hint="cs"/>
          <w:iCs/>
          <w:sz w:val="30"/>
          <w:szCs w:val="30"/>
        </w:rPr>
        <w:t>-</w:t>
      </w:r>
      <w:r w:rsidRPr="000840F7">
        <w:rPr>
          <w:rFonts w:asciiTheme="majorBidi" w:hAnsiTheme="majorBidi" w:cstheme="majorBidi" w:hint="cs"/>
          <w:iCs/>
          <w:sz w:val="30"/>
          <w:szCs w:val="30"/>
          <w:cs/>
        </w:rPr>
        <w:t xml:space="preserve"> โครงการผลประโยชน์</w:t>
      </w:r>
    </w:p>
    <w:p w14:paraId="477249C9" w14:textId="77777777" w:rsidR="00927AFF" w:rsidRPr="000840F7" w:rsidRDefault="00927AFF" w:rsidP="00007259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7B129FCB" w14:textId="353EF1A6" w:rsidR="0089709C" w:rsidRPr="00C20284" w:rsidRDefault="0089709C" w:rsidP="00007259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0840F7">
        <w:rPr>
          <w:rFonts w:asciiTheme="majorBidi" w:hAnsiTheme="majorBidi" w:cstheme="majorBidi"/>
          <w:i/>
          <w:sz w:val="30"/>
          <w:szCs w:val="30"/>
          <w:cs/>
        </w:rPr>
        <w:t>ภาระผูกพัน</w:t>
      </w:r>
      <w:r w:rsidR="00AC613C" w:rsidRPr="000840F7">
        <w:rPr>
          <w:rFonts w:ascii="Angsana New" w:hAnsi="Angsana New"/>
          <w:i/>
          <w:sz w:val="30"/>
          <w:szCs w:val="30"/>
          <w:cs/>
        </w:rPr>
        <w:t>สุทธิของกลุ่มบริษัท</w:t>
      </w:r>
      <w:r w:rsidRPr="000840F7">
        <w:rPr>
          <w:rFonts w:asciiTheme="majorBidi" w:hAnsiTheme="majorBidi" w:cstheme="majorBidi"/>
          <w:i/>
          <w:sz w:val="30"/>
          <w:szCs w:val="30"/>
          <w:cs/>
        </w:rPr>
        <w:t>ตามโครงการผลประโยชน์คำนวณโดยใช้เทคนิคจากการประมาณการตามหลักคณิตศาสตร์ประกันภัยเพื่อจัดทำประมาณการผลประโยชน์ในอนาคตที่เกิดจากการทำงานของพนักงานในงวดปัจจุบันและในงวดก่อนๆ แยก</w:t>
      </w:r>
      <w:r w:rsidRPr="00C20284">
        <w:rPr>
          <w:rFonts w:asciiTheme="majorBidi" w:hAnsiTheme="majorBidi" w:cstheme="majorBidi"/>
          <w:i/>
          <w:sz w:val="30"/>
          <w:szCs w:val="30"/>
          <w:cs/>
        </w:rPr>
        <w:t>ต่างหากเป็นรายโครงการ และคิดลดผลประโยชน์โดยใช้วิธีคิดลดแต่ละหน่วยที่ประมาณการไว้เพื่อกำหนดมูลค่าปัจจุบันของภาระผูกพันตามโครงการผลประโยชน์และต้นทุนบริการปัจจุบัน</w:t>
      </w:r>
      <w:r w:rsidRPr="00C20284">
        <w:rPr>
          <w:rFonts w:asciiTheme="majorBidi" w:hAnsiTheme="majorBidi" w:cstheme="majorBidi"/>
          <w:i/>
          <w:sz w:val="30"/>
          <w:szCs w:val="30"/>
        </w:rPr>
        <w:t xml:space="preserve"> </w:t>
      </w:r>
    </w:p>
    <w:p w14:paraId="14892177" w14:textId="77777777" w:rsidR="0089709C" w:rsidRPr="00C20284" w:rsidRDefault="0089709C" w:rsidP="002B1F72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6BD5894D" w14:textId="159B46B0" w:rsidR="0089709C" w:rsidRPr="00C20284" w:rsidRDefault="0089709C" w:rsidP="002B1F72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C20284">
        <w:rPr>
          <w:rFonts w:asciiTheme="majorBidi" w:hAnsiTheme="majorBidi" w:cstheme="majorBidi"/>
          <w:i/>
          <w:sz w:val="30"/>
          <w:szCs w:val="30"/>
          <w:cs/>
        </w:rPr>
        <w:t xml:space="preserve">กลุ่มบริษัทรับรู้กำไรขาดทุนจากการประมาณการตามหลักการคณิตศาสตร์ประกันภัยทั้งหมดที่เกิดขึ้นในกำไรขาดทุนเบ็ดเสร็จอื่น และรับรู้ค่าใช้จ่ายของโครงการผลประโยชน์ในกำไรหรือขาดทุน </w:t>
      </w:r>
    </w:p>
    <w:p w14:paraId="00F39739" w14:textId="77777777" w:rsidR="00FF717F" w:rsidRPr="00C20284" w:rsidRDefault="00FF717F" w:rsidP="002B1F72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7A013C37" w14:textId="77777777" w:rsidR="0089709C" w:rsidRPr="00C20284" w:rsidRDefault="0089709C" w:rsidP="002B1F72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C20284">
        <w:rPr>
          <w:rFonts w:asciiTheme="majorBidi" w:hAnsiTheme="majorBidi" w:cstheme="majorBidi"/>
          <w:i/>
          <w:sz w:val="30"/>
          <w:szCs w:val="30"/>
          <w:cs/>
        </w:rPr>
        <w:t>เมื่อมีการเปลี่ยนแปลงผลประโยชน์ของโครงการที่เกี่ยวข้องกับการบริการในอดีต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33A1FBCA" w14:textId="77777777" w:rsidR="00D91501" w:rsidRDefault="00D91501" w:rsidP="00D91501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iCs/>
          <w:sz w:val="30"/>
          <w:szCs w:val="30"/>
        </w:rPr>
      </w:pPr>
      <w:r>
        <w:rPr>
          <w:rFonts w:asciiTheme="majorBidi" w:hAnsiTheme="majorBidi" w:cstheme="majorBidi" w:hint="cs"/>
          <w:iCs/>
          <w:sz w:val="30"/>
          <w:szCs w:val="30"/>
          <w:cs/>
        </w:rPr>
        <w:lastRenderedPageBreak/>
        <w:t>ผลประโยชน์พนักงานเมื่อเลิกจ้าง</w:t>
      </w:r>
    </w:p>
    <w:p w14:paraId="68454D9F" w14:textId="77777777" w:rsidR="00D91501" w:rsidRDefault="00D91501" w:rsidP="00D91501">
      <w:pPr>
        <w:tabs>
          <w:tab w:val="left" w:pos="832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4B3F60" w14:textId="77777777" w:rsidR="0089709C" w:rsidRDefault="0089709C" w:rsidP="00EB0635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20284">
        <w:rPr>
          <w:rFonts w:asciiTheme="majorBidi" w:hAnsiTheme="majorBidi" w:cstheme="majorBidi"/>
          <w:sz w:val="30"/>
          <w:szCs w:val="30"/>
          <w:cs/>
        </w:rPr>
        <w:t xml:space="preserve">ผลประโยชน์พนักงานเมื่อเลิกจ้างรับรู้เป็นค่าใช้จ่ายในกำไรหรือขาดทุนเมื่อวันใดวันหนึ่งต่อไปนี้เกิดขึ้นก่อน </w:t>
      </w:r>
    </w:p>
    <w:p w14:paraId="707D62B8" w14:textId="77777777" w:rsidR="00794F89" w:rsidRPr="00C20284" w:rsidRDefault="00794F89" w:rsidP="00EB0635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94C9BF" w14:textId="1933DE5E" w:rsidR="0089709C" w:rsidRPr="00C20284" w:rsidRDefault="0089709C" w:rsidP="001B3149">
      <w:pPr>
        <w:numPr>
          <w:ilvl w:val="0"/>
          <w:numId w:val="7"/>
        </w:numPr>
        <w:spacing w:line="240" w:lineRule="auto"/>
        <w:ind w:left="1080" w:hanging="630"/>
        <w:jc w:val="thaiDistribute"/>
        <w:rPr>
          <w:rFonts w:asciiTheme="majorBidi" w:hAnsiTheme="majorBidi" w:cstheme="majorBidi"/>
          <w:sz w:val="30"/>
          <w:szCs w:val="30"/>
        </w:rPr>
      </w:pPr>
      <w:r w:rsidRPr="00C20284">
        <w:rPr>
          <w:rFonts w:asciiTheme="majorBidi" w:hAnsiTheme="majorBidi" w:cstheme="majorBidi"/>
          <w:sz w:val="30"/>
          <w:szCs w:val="30"/>
          <w:cs/>
        </w:rPr>
        <w:t xml:space="preserve">เมื่อกลุ่มบริษัทไม่สามารถยกเลิกข้อเสนอการให้ผลประโยชน์ดังกล่าวได้อีกต่อไป หรือ  </w:t>
      </w:r>
    </w:p>
    <w:p w14:paraId="75E6691A" w14:textId="77777777" w:rsidR="006A3920" w:rsidRPr="00C20284" w:rsidRDefault="006A3920" w:rsidP="002B1F72">
      <w:pPr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B586E0" w14:textId="5B269F61" w:rsidR="0089709C" w:rsidRDefault="0089709C" w:rsidP="001B3149">
      <w:pPr>
        <w:numPr>
          <w:ilvl w:val="0"/>
          <w:numId w:val="7"/>
        </w:numPr>
        <w:spacing w:line="240" w:lineRule="auto"/>
        <w:ind w:left="1080" w:hanging="630"/>
        <w:jc w:val="thaiDistribute"/>
        <w:rPr>
          <w:rFonts w:asciiTheme="majorBidi" w:hAnsiTheme="majorBidi" w:cstheme="majorBidi"/>
          <w:sz w:val="30"/>
          <w:szCs w:val="30"/>
        </w:rPr>
      </w:pPr>
      <w:r w:rsidRPr="00C20284">
        <w:rPr>
          <w:rFonts w:asciiTheme="majorBidi" w:hAnsiTheme="majorBidi" w:cstheme="majorBidi"/>
          <w:sz w:val="30"/>
          <w:szCs w:val="30"/>
          <w:cs/>
        </w:rPr>
        <w:t xml:space="preserve">เมื่อกลุ่มบริษัทรับรู้ต้นทุนสำหรับการปรับโครงสร้าง </w:t>
      </w:r>
    </w:p>
    <w:p w14:paraId="352A00B1" w14:textId="77777777" w:rsidR="001D4328" w:rsidRDefault="001D4328" w:rsidP="00730179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77B22B" w14:textId="0E1E22CE" w:rsidR="00AC006E" w:rsidRDefault="0089709C" w:rsidP="00730179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  <w:highlight w:val="green"/>
          <w:cs/>
        </w:rPr>
      </w:pPr>
      <w:r w:rsidRPr="00C20284">
        <w:rPr>
          <w:rFonts w:asciiTheme="majorBidi" w:hAnsiTheme="majorBidi" w:cstheme="majorBidi"/>
          <w:sz w:val="30"/>
          <w:szCs w:val="30"/>
          <w:cs/>
        </w:rPr>
        <w:t xml:space="preserve">หากระยะเวลาการจ่ายผลประโยชน์เกินกว่า </w:t>
      </w:r>
      <w:r w:rsidR="009711B9" w:rsidRPr="009711B9">
        <w:rPr>
          <w:rFonts w:asciiTheme="majorBidi" w:hAnsiTheme="majorBidi"/>
          <w:sz w:val="30"/>
          <w:szCs w:val="30"/>
        </w:rPr>
        <w:t>12</w:t>
      </w:r>
      <w:r w:rsidRPr="00C20284">
        <w:rPr>
          <w:rFonts w:asciiTheme="majorBidi" w:hAnsiTheme="majorBidi" w:cstheme="majorBidi"/>
          <w:sz w:val="30"/>
          <w:szCs w:val="30"/>
          <w:cs/>
        </w:rPr>
        <w:t xml:space="preserve"> เดือนนับจากวันสิ้นรอบระยะเวลารายงาน ผลประโยชน์เมื่อเลิกจ้างจะถูกคิดลดกระแสเงินสด </w:t>
      </w:r>
    </w:p>
    <w:p w14:paraId="68F883A6" w14:textId="77777777" w:rsidR="0089709C" w:rsidRPr="00C20284" w:rsidRDefault="0089709C" w:rsidP="00730179">
      <w:pPr>
        <w:tabs>
          <w:tab w:val="left" w:pos="8327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54E4C56B" w14:textId="77777777" w:rsidR="007B3E0D" w:rsidRDefault="007B3E0D" w:rsidP="007B3E0D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ผลประโยชน์ระยะสั้นของพนักงาน</w:t>
      </w:r>
    </w:p>
    <w:p w14:paraId="677677D4" w14:textId="77777777" w:rsidR="007B3E0D" w:rsidRDefault="007B3E0D" w:rsidP="007B3E0D">
      <w:pPr>
        <w:tabs>
          <w:tab w:val="left" w:pos="832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32DEDD" w14:textId="4E9B4059" w:rsidR="0089709C" w:rsidRPr="00C20284" w:rsidRDefault="0089709C" w:rsidP="002B1F72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20284">
        <w:rPr>
          <w:rFonts w:asciiTheme="majorBidi" w:hAnsiTheme="majorBidi" w:cstheme="majorBidi"/>
          <w:sz w:val="30"/>
          <w:szCs w:val="30"/>
          <w:cs/>
        </w:rPr>
        <w:t>ภาระผูกพันผลประโยชน์ระยะสั้นของพนักงานรับรู้เป็นค่าใช้จ่ายในกำไรหรือขาดทุนในรอบระยะเวลาที่พนักงานได้ทำงานให้</w:t>
      </w:r>
    </w:p>
    <w:p w14:paraId="35008441" w14:textId="77777777" w:rsidR="00A23E1C" w:rsidRPr="00C20284" w:rsidRDefault="00A23E1C" w:rsidP="002B1F72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1B6A9F3" w14:textId="196EAACC" w:rsidR="001D4328" w:rsidRDefault="0089709C" w:rsidP="00396C58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20284">
        <w:rPr>
          <w:rFonts w:asciiTheme="majorBidi" w:hAnsiTheme="majorBidi" w:cstheme="majorBidi"/>
          <w:sz w:val="30"/>
          <w:szCs w:val="30"/>
          <w:cs/>
        </w:rPr>
        <w:t>หนี้สินรับรู้ด้วยมูลค่าที่คาดว่าจะจ่ายชำระหากกลุ่มบริษัทมีภาระผูกพันตามกฎหมายหรือภาระผูกพันโด</w:t>
      </w:r>
      <w:r w:rsidR="003F56CA">
        <w:rPr>
          <w:rFonts w:asciiTheme="majorBidi" w:hAnsiTheme="majorBidi" w:cstheme="majorBidi" w:hint="cs"/>
          <w:sz w:val="30"/>
          <w:szCs w:val="30"/>
          <w:cs/>
        </w:rPr>
        <w:t>ย</w:t>
      </w:r>
      <w:r w:rsidRPr="00C20284">
        <w:rPr>
          <w:rFonts w:asciiTheme="majorBidi" w:hAnsiTheme="majorBidi" w:cstheme="majorBidi"/>
          <w:sz w:val="30"/>
          <w:szCs w:val="30"/>
          <w:cs/>
        </w:rPr>
        <w:t>อนุมา</w:t>
      </w:r>
      <w:r w:rsidR="003F56CA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C20284">
        <w:rPr>
          <w:rFonts w:asciiTheme="majorBidi" w:hAnsiTheme="majorBidi" w:cstheme="majorBidi"/>
          <w:sz w:val="30"/>
          <w:szCs w:val="30"/>
          <w:cs/>
        </w:rPr>
        <w:t>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459B0304" w14:textId="77777777" w:rsidR="000840F7" w:rsidRPr="003F56CA" w:rsidRDefault="000840F7" w:rsidP="00A36AD7">
      <w:pPr>
        <w:pStyle w:val="BodyText2"/>
        <w:ind w:left="477" w:hanging="2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014A202" w14:textId="2769678F" w:rsidR="0089709C" w:rsidRPr="00C20284" w:rsidRDefault="0089709C" w:rsidP="001B3149">
      <w:pPr>
        <w:pStyle w:val="Heading2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left" w:pos="1080"/>
        </w:tabs>
        <w:ind w:left="450" w:hanging="450"/>
        <w:rPr>
          <w:rFonts w:cstheme="majorBidi"/>
          <w:i/>
          <w:iCs/>
          <w:szCs w:val="30"/>
        </w:rPr>
      </w:pPr>
      <w:r w:rsidRPr="00C20284">
        <w:rPr>
          <w:rFonts w:cstheme="majorBidi"/>
          <w:i/>
          <w:iCs/>
          <w:szCs w:val="30"/>
          <w:cs/>
        </w:rPr>
        <w:t>ประมาณการหนี้สิน</w:t>
      </w:r>
    </w:p>
    <w:p w14:paraId="7297FD1E" w14:textId="77777777" w:rsidR="0089709C" w:rsidRPr="00C20284" w:rsidRDefault="0089709C" w:rsidP="001B16F3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6747FEF" w14:textId="015EBDBA" w:rsidR="00EF1986" w:rsidRDefault="0089709C" w:rsidP="00AC2936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20284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รู้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ที่เกิดขึ้นในอดีต และมีความเป็นไปได้ค่อนข้างแน่ตามประโยชน์เชิงเศรษฐกิจที่จะต้องจ่ายชำระหนี้ตามภาระผูกพันดังกล่าว  และสามารถประมาณจำนวนเงินภาระผูกพันดังกล่าวได้อย่างน่าเชื่อถือ ในกรณีที่ภาระผูกพันดังกล่าวมีจำนวนที่เป็นสาระสำคัญ ประมาณการหนี้สินจะเท่ากับกระแสเงินสดที่จะจ่ายในอนาคตที่คิดลดให้เป็นมูลค่าปัจจุบันโดยใช้อัตราคิดลดก่อนหักภาษีเงินได้เพื่อสะท้อนถึงมูลค่าที่อาจประเมินได้ตามสถานการณ์ตลาดปัจจุบันตามเวลาและความเสี่ยงที่มีต่อหนี้สิน</w:t>
      </w:r>
    </w:p>
    <w:p w14:paraId="647E2CC9" w14:textId="48D1F924" w:rsidR="002754B7" w:rsidRDefault="002754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782004BF" w14:textId="74860EB9" w:rsidR="0089709C" w:rsidRPr="00C20284" w:rsidRDefault="00166A49" w:rsidP="001B3149">
      <w:pPr>
        <w:pStyle w:val="Heading2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left" w:pos="1080"/>
        </w:tabs>
        <w:ind w:left="450" w:hanging="450"/>
        <w:rPr>
          <w:rFonts w:cstheme="majorBidi"/>
          <w:i/>
          <w:iCs/>
          <w:szCs w:val="30"/>
        </w:rPr>
      </w:pPr>
      <w:r w:rsidRPr="00C20284">
        <w:rPr>
          <w:rFonts w:cstheme="majorBidi"/>
          <w:i/>
          <w:iCs/>
          <w:szCs w:val="30"/>
          <w:cs/>
        </w:rPr>
        <w:lastRenderedPageBreak/>
        <w:t>หุ้นทุนซื้อคืน</w:t>
      </w:r>
    </w:p>
    <w:p w14:paraId="7F631D1A" w14:textId="77777777" w:rsidR="0089709C" w:rsidRPr="00C20284" w:rsidRDefault="0089709C">
      <w:pPr>
        <w:tabs>
          <w:tab w:val="left" w:pos="540"/>
        </w:tabs>
        <w:ind w:left="36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8606941" w14:textId="55EFB6D5" w:rsidR="0089709C" w:rsidRPr="00C20284" w:rsidRDefault="00166A49" w:rsidP="00D35F40">
      <w:pPr>
        <w:pStyle w:val="BodyText2"/>
        <w:tabs>
          <w:tab w:val="left" w:pos="450"/>
          <w:tab w:val="left" w:pos="990"/>
        </w:tabs>
        <w:ind w:left="450" w:right="9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20284">
        <w:rPr>
          <w:rFonts w:asciiTheme="majorBidi" w:hAnsiTheme="majorBidi" w:cstheme="majorBidi"/>
          <w:sz w:val="30"/>
          <w:szCs w:val="30"/>
          <w:cs/>
        </w:rPr>
        <w:t>หุ้นทุนซื้อคืน</w:t>
      </w:r>
      <w:r w:rsidR="0089709C" w:rsidRPr="00C20284">
        <w:rPr>
          <w:rFonts w:asciiTheme="majorBidi" w:hAnsiTheme="majorBidi" w:cstheme="majorBidi"/>
          <w:sz w:val="30"/>
          <w:szCs w:val="30"/>
          <w:cs/>
        </w:rPr>
        <w:t>คือ หุ้นสามัญของบริษัทที่ถือโดยบริษัทย่อยซึ่งบันทึกด้วยมูลค่ายุติธรรม ณ วันที่ซื้อ และแสดงเป็นรายการหักในส่วนของผู้ถือหุ้นในงบการเงินรวม ในกรณีที่มีการจำหน่ายหุ้นสามัญของบริษัทที่ถือโดยบริษัทย่อย บริษัทจะรับรู้กำไรสุทธิจากภาษีที่เกี่ยวข้องจากการจำหน่ายหุ้นสามัญดังกล่าวเป็นส่วนเกินทุน และในกรณีที่ขาดทุนจะบันทึกขาดทุนสุทธิจากภาษีไปยังกำไรสะสมหลังจากที่หักยอดส่วนเกินทุนหมดแล้ว</w:t>
      </w:r>
    </w:p>
    <w:p w14:paraId="5D92F1B1" w14:textId="2A729EF6" w:rsidR="003F503E" w:rsidRDefault="003F503E" w:rsidP="00581821">
      <w:pPr>
        <w:tabs>
          <w:tab w:val="left" w:pos="72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4395822" w14:textId="77777777" w:rsidR="0089709C" w:rsidRPr="00C20284" w:rsidRDefault="0089709C" w:rsidP="001B3149">
      <w:pPr>
        <w:pStyle w:val="Heading2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left" w:pos="1080"/>
        </w:tabs>
        <w:ind w:left="450" w:hanging="450"/>
        <w:rPr>
          <w:rFonts w:cstheme="majorBidi"/>
          <w:i/>
          <w:iCs/>
          <w:szCs w:val="30"/>
        </w:rPr>
      </w:pPr>
      <w:r w:rsidRPr="00C20284">
        <w:rPr>
          <w:rFonts w:cstheme="majorBidi"/>
          <w:i/>
          <w:iCs/>
          <w:szCs w:val="30"/>
          <w:cs/>
        </w:rPr>
        <w:t>การวัดมูลค่ายุติธรรม</w:t>
      </w:r>
    </w:p>
    <w:p w14:paraId="66F6E8EA" w14:textId="77777777" w:rsidR="0089709C" w:rsidRPr="00C20284" w:rsidRDefault="0089709C" w:rsidP="001B16F3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9524DAC" w14:textId="77777777" w:rsidR="0089709C" w:rsidRPr="00C20284" w:rsidRDefault="0089709C" w:rsidP="00367ADF">
      <w:pPr>
        <w:tabs>
          <w:tab w:val="left" w:pos="720"/>
        </w:tabs>
        <w:spacing w:line="240" w:lineRule="auto"/>
        <w:ind w:left="45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C20284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</w:t>
      </w:r>
      <w:r w:rsidRPr="00C20284">
        <w:rPr>
          <w:rFonts w:asciiTheme="majorBidi" w:hAnsiTheme="majorBidi" w:cstheme="majorBidi"/>
          <w:sz w:val="30"/>
          <w:szCs w:val="30"/>
        </w:rPr>
        <w:t xml:space="preserve"> </w:t>
      </w:r>
      <w:r w:rsidRPr="00C20284">
        <w:rPr>
          <w:rFonts w:asciiTheme="majorBidi" w:hAnsiTheme="majorBidi" w:cstheme="majorBidi"/>
          <w:sz w:val="30"/>
          <w:szCs w:val="30"/>
          <w:cs/>
        </w:rPr>
        <w:t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028F7CA3" w14:textId="77777777" w:rsidR="004C0989" w:rsidRDefault="004C0989" w:rsidP="004C0989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36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24488FC7" w14:textId="1404ABFA" w:rsidR="0089709C" w:rsidRPr="00C20284" w:rsidRDefault="0089709C" w:rsidP="00367ADF">
      <w:pPr>
        <w:tabs>
          <w:tab w:val="left" w:pos="720"/>
        </w:tabs>
        <w:spacing w:line="240" w:lineRule="auto"/>
        <w:ind w:left="45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20284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C20284">
        <w:rPr>
          <w:rFonts w:asciiTheme="majorBidi" w:hAnsiTheme="majorBidi" w:cstheme="majorBidi"/>
          <w:sz w:val="30"/>
          <w:szCs w:val="30"/>
        </w:rPr>
        <w:t xml:space="preserve"> </w:t>
      </w:r>
      <w:r w:rsidRPr="00C20284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</w:t>
      </w:r>
      <w:r w:rsidRPr="00C20284">
        <w:rPr>
          <w:rFonts w:asciiTheme="majorBidi" w:hAnsiTheme="majorBidi" w:cstheme="majorBidi"/>
          <w:sz w:val="30"/>
          <w:szCs w:val="30"/>
          <w:cs/>
        </w:rPr>
        <w:t>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C20284">
        <w:rPr>
          <w:rFonts w:asciiTheme="majorBidi" w:hAnsiTheme="majorBidi" w:cstheme="majorBidi"/>
          <w:sz w:val="30"/>
          <w:szCs w:val="30"/>
        </w:rPr>
        <w:t xml:space="preserve"> </w:t>
      </w:r>
      <w:r w:rsidRPr="00C20284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0EC096D1" w14:textId="77777777" w:rsidR="0089709C" w:rsidRPr="00C02A6F" w:rsidRDefault="0089709C" w:rsidP="001B16F3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669B62" w14:textId="7540F194" w:rsidR="0089709C" w:rsidRPr="00C20284" w:rsidRDefault="0089709C" w:rsidP="001B3149">
      <w:pPr>
        <w:numPr>
          <w:ilvl w:val="0"/>
          <w:numId w:val="5"/>
        </w:numPr>
        <w:spacing w:line="240" w:lineRule="auto"/>
        <w:ind w:left="810" w:right="-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C20284">
        <w:rPr>
          <w:rFonts w:asciiTheme="majorBidi" w:hAnsiTheme="majorBidi" w:cstheme="majorBidi"/>
          <w:sz w:val="30"/>
          <w:szCs w:val="30"/>
          <w:cs/>
          <w:lang w:val="en-GB"/>
        </w:rPr>
        <w:t xml:space="preserve">ข้อมูลระดับ </w:t>
      </w:r>
      <w:r w:rsidR="009711B9" w:rsidRPr="009711B9">
        <w:rPr>
          <w:rFonts w:asciiTheme="majorBidi" w:hAnsiTheme="majorBidi"/>
          <w:sz w:val="30"/>
          <w:szCs w:val="30"/>
        </w:rPr>
        <w:t>1</w:t>
      </w:r>
      <w:r w:rsidRPr="00C20284">
        <w:rPr>
          <w:rFonts w:asciiTheme="majorBidi" w:hAnsiTheme="majorBidi" w:cstheme="majorBidi"/>
          <w:sz w:val="30"/>
          <w:szCs w:val="30"/>
        </w:rPr>
        <w:t xml:space="preserve"> </w:t>
      </w:r>
      <w:r w:rsidRPr="00C20284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C20284">
        <w:rPr>
          <w:rFonts w:asciiTheme="majorBidi" w:hAnsiTheme="majorBidi" w:cstheme="majorBidi"/>
          <w:sz w:val="30"/>
          <w:szCs w:val="30"/>
          <w:cs/>
          <w:lang w:val="en-GB"/>
        </w:rPr>
        <w:t>เป็นราคาเสนอซื้อขาย ในตลาดที่มีสภาพคล่องสำหรับสินทรัพย์หรือหนี้สินอย่างเดียวกัน</w:t>
      </w:r>
    </w:p>
    <w:p w14:paraId="3463AEB5" w14:textId="5052D808" w:rsidR="0089709C" w:rsidRPr="00C20284" w:rsidRDefault="0089709C" w:rsidP="001B3149">
      <w:pPr>
        <w:numPr>
          <w:ilvl w:val="0"/>
          <w:numId w:val="5"/>
        </w:numPr>
        <w:spacing w:line="240" w:lineRule="auto"/>
        <w:ind w:left="720" w:right="-7" w:hanging="27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C20284">
        <w:rPr>
          <w:rFonts w:asciiTheme="majorBidi" w:hAnsiTheme="majorBidi" w:cstheme="majorBidi"/>
          <w:sz w:val="30"/>
          <w:szCs w:val="30"/>
          <w:cs/>
          <w:lang w:val="en-GB"/>
        </w:rPr>
        <w:t>ข้อมูลระดับ</w:t>
      </w:r>
      <w:r w:rsidRPr="00C20284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9711B9" w:rsidRPr="009711B9">
        <w:rPr>
          <w:rFonts w:asciiTheme="majorBidi" w:hAnsiTheme="majorBidi"/>
          <w:sz w:val="30"/>
          <w:szCs w:val="30"/>
        </w:rPr>
        <w:t>2</w:t>
      </w:r>
      <w:r w:rsidRPr="00C20284">
        <w:rPr>
          <w:rFonts w:asciiTheme="majorBidi" w:hAnsiTheme="majorBidi" w:cstheme="majorBidi"/>
          <w:sz w:val="30"/>
          <w:szCs w:val="30"/>
          <w:lang w:val="en-GB"/>
        </w:rPr>
        <w:t xml:space="preserve">  </w:t>
      </w:r>
      <w:r w:rsidRPr="00C20284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เป็นข้อมูลอื่นที่สังเกตได้โดยตรง หรือโดยอ้อมสำหรับสินทรัพย์หรือหนี้สินที่นอกเหนือจากราคาเสนอซื้อขายซึ่งรวมอยู่ในข้อมูลระดับ </w:t>
      </w:r>
      <w:r w:rsidR="009711B9" w:rsidRPr="009711B9">
        <w:rPr>
          <w:rFonts w:asciiTheme="majorBidi" w:hAnsiTheme="majorBidi"/>
          <w:sz w:val="30"/>
          <w:szCs w:val="30"/>
        </w:rPr>
        <w:t>1</w:t>
      </w:r>
    </w:p>
    <w:p w14:paraId="6F3220C1" w14:textId="2AAF8409" w:rsidR="0089709C" w:rsidRPr="00C20284" w:rsidRDefault="0089709C" w:rsidP="001B3149">
      <w:pPr>
        <w:numPr>
          <w:ilvl w:val="0"/>
          <w:numId w:val="5"/>
        </w:numPr>
        <w:spacing w:line="240" w:lineRule="auto"/>
        <w:ind w:left="810" w:right="-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C20284">
        <w:rPr>
          <w:rFonts w:asciiTheme="majorBidi" w:hAnsiTheme="majorBidi" w:cstheme="majorBidi"/>
          <w:sz w:val="30"/>
          <w:szCs w:val="30"/>
          <w:cs/>
          <w:lang w:val="en-GB"/>
        </w:rPr>
        <w:t>ข้อมูลระดับ</w:t>
      </w:r>
      <w:r w:rsidRPr="00C20284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9711B9" w:rsidRPr="009711B9">
        <w:rPr>
          <w:rFonts w:asciiTheme="majorBidi" w:hAnsiTheme="majorBidi"/>
          <w:sz w:val="30"/>
          <w:szCs w:val="30"/>
        </w:rPr>
        <w:t>3</w:t>
      </w:r>
      <w:r w:rsidRPr="00C20284">
        <w:rPr>
          <w:rFonts w:asciiTheme="majorBidi" w:hAnsiTheme="majorBidi" w:cstheme="majorBidi"/>
          <w:sz w:val="30"/>
          <w:szCs w:val="30"/>
          <w:lang w:val="en-GB"/>
        </w:rPr>
        <w:t xml:space="preserve">  </w:t>
      </w:r>
      <w:r w:rsidRPr="00C20284">
        <w:rPr>
          <w:rFonts w:asciiTheme="majorBidi" w:hAnsiTheme="majorBidi" w:cstheme="majorBidi"/>
          <w:sz w:val="30"/>
          <w:szCs w:val="30"/>
          <w:cs/>
          <w:lang w:val="en-GB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07F43280" w14:textId="77777777" w:rsidR="007A6C18" w:rsidRPr="00C02A6F" w:rsidRDefault="007A6C18" w:rsidP="00367ADF">
      <w:pPr>
        <w:tabs>
          <w:tab w:val="left" w:pos="720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587CAA66" w14:textId="77777777" w:rsidR="008A1A25" w:rsidRDefault="008A1A25" w:rsidP="008A1A25">
      <w:pPr>
        <w:tabs>
          <w:tab w:val="left" w:pos="720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619BBF3B" w14:textId="77777777" w:rsidR="00502479" w:rsidRDefault="00502479" w:rsidP="008A1A25">
      <w:pPr>
        <w:tabs>
          <w:tab w:val="left" w:pos="720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22BDC2" w14:textId="424DECDD" w:rsidR="00A64F04" w:rsidRPr="00A828E4" w:rsidDel="001A6CC8" w:rsidRDefault="00A64F04" w:rsidP="00E061DE">
      <w:pPr>
        <w:pStyle w:val="BodyText"/>
        <w:spacing w:after="0"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0840F7" w:rsidDel="001A6CC8">
        <w:rPr>
          <w:rFonts w:asciiTheme="majorBidi" w:hAnsiTheme="majorBidi" w:cs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194F5018" w14:textId="77777777" w:rsidR="006548A9" w:rsidRPr="00A828E4" w:rsidDel="001A6CC8" w:rsidRDefault="006548A9" w:rsidP="006548A9">
      <w:pPr>
        <w:pStyle w:val="BodyText"/>
        <w:spacing w:after="0"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0BD6AFD8" w14:textId="782202EC" w:rsidR="00C02A6F" w:rsidRDefault="00C02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0A444F24" w14:textId="5CC60552" w:rsidR="0089709C" w:rsidRDefault="00A64F04" w:rsidP="004F0EF6">
      <w:pPr>
        <w:tabs>
          <w:tab w:val="left" w:pos="720"/>
        </w:tabs>
        <w:spacing w:line="240" w:lineRule="auto"/>
        <w:ind w:left="45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840F7" w:rsidDel="001A6CC8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</w:t>
      </w:r>
      <w:r w:rsidRPr="000840F7" w:rsidDel="001A6CC8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0840F7" w:rsidDel="001A6CC8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="009711B9" w:rsidRPr="000840F7">
        <w:rPr>
          <w:rFonts w:asciiTheme="majorBidi" w:hAnsiTheme="majorBidi" w:cstheme="majorBidi"/>
          <w:color w:val="000000"/>
          <w:sz w:val="30"/>
          <w:szCs w:val="30"/>
        </w:rPr>
        <w:t>3</w:t>
      </w:r>
      <w:r w:rsidRPr="000840F7" w:rsidDel="001A6CC8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33C70111" w14:textId="77777777" w:rsidR="003F503E" w:rsidRPr="004F0EF6" w:rsidRDefault="003F503E" w:rsidP="004F0EF6">
      <w:pPr>
        <w:tabs>
          <w:tab w:val="left" w:pos="720"/>
        </w:tabs>
        <w:spacing w:line="240" w:lineRule="auto"/>
        <w:ind w:left="450"/>
        <w:jc w:val="thaiDistribute"/>
        <w:rPr>
          <w:rFonts w:asciiTheme="majorBidi" w:hAnsiTheme="majorBidi" w:cstheme="majorBidi"/>
          <w:color w:val="000000"/>
          <w:sz w:val="30"/>
          <w:szCs w:val="30"/>
          <w:shd w:val="clear" w:color="auto" w:fill="D9D9D9" w:themeFill="background1" w:themeFillShade="D9"/>
        </w:rPr>
      </w:pPr>
    </w:p>
    <w:p w14:paraId="799CDFC8" w14:textId="77777777" w:rsidR="0089709C" w:rsidRPr="00C20284" w:rsidRDefault="0089709C" w:rsidP="001B3149">
      <w:pPr>
        <w:pStyle w:val="Heading2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left" w:pos="1080"/>
        </w:tabs>
        <w:ind w:left="450" w:hanging="450"/>
        <w:rPr>
          <w:rFonts w:cstheme="majorBidi"/>
          <w:b w:val="0"/>
          <w:bCs w:val="0"/>
          <w:i/>
          <w:iCs/>
          <w:szCs w:val="30"/>
        </w:rPr>
      </w:pPr>
      <w:r w:rsidRPr="00C20284">
        <w:rPr>
          <w:rFonts w:cstheme="majorBidi"/>
          <w:i/>
          <w:iCs/>
          <w:szCs w:val="30"/>
          <w:cs/>
        </w:rPr>
        <w:t>รายได้</w:t>
      </w:r>
    </w:p>
    <w:p w14:paraId="1241F558" w14:textId="77777777" w:rsidR="0089709C" w:rsidRPr="00C02A6F" w:rsidRDefault="0089709C" w:rsidP="001B16F3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76DE3D9" w14:textId="63664426" w:rsidR="0089709C" w:rsidRPr="00C20284" w:rsidRDefault="0089709C" w:rsidP="00367ADF">
      <w:pPr>
        <w:tabs>
          <w:tab w:val="left" w:pos="720"/>
        </w:tabs>
        <w:spacing w:line="240" w:lineRule="auto"/>
        <w:ind w:left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20284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ด้วยจำนวนเงินที่สะท้อนถึงสิ่งตอบแทนที่กลุ่มบริษัทคาดว่าจะมีสิทธิได้รับ</w:t>
      </w:r>
      <w:r w:rsidR="006A3920" w:rsidRPr="00C20284">
        <w:rPr>
          <w:rFonts w:asciiTheme="majorBidi" w:hAnsiTheme="majorBidi" w:cstheme="majorBidi"/>
          <w:sz w:val="30"/>
          <w:szCs w:val="30"/>
          <w:cs/>
        </w:rPr>
        <w:t>ที่</w:t>
      </w:r>
      <w:r w:rsidRPr="00C20284">
        <w:rPr>
          <w:rFonts w:asciiTheme="majorBidi" w:hAnsiTheme="majorBidi" w:cstheme="majorBidi"/>
          <w:sz w:val="30"/>
          <w:szCs w:val="30"/>
          <w:cs/>
        </w:rPr>
        <w:t>ไม่รวมจำนวนเงินที่เก็บแทนบุคคลที่สาม ภาษีมูลค่าเพิ่มและแสดงสุทธิจากส่วนลดการค้า</w:t>
      </w:r>
    </w:p>
    <w:p w14:paraId="5D5F4034" w14:textId="77777777" w:rsidR="0089709C" w:rsidRPr="00840E08" w:rsidRDefault="0089709C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4AAD6B0" w14:textId="77777777" w:rsidR="00A555FD" w:rsidRDefault="00A555FD" w:rsidP="00A555FD">
      <w:pPr>
        <w:tabs>
          <w:tab w:val="left" w:pos="720"/>
        </w:tabs>
        <w:spacing w:line="240" w:lineRule="auto"/>
        <w:ind w:left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การขายสินค้า</w:t>
      </w:r>
    </w:p>
    <w:p w14:paraId="58FB2050" w14:textId="77777777" w:rsidR="00A555FD" w:rsidRPr="00C02A6F" w:rsidRDefault="00A555FD" w:rsidP="00A555FD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A2EF2D1" w14:textId="77777777" w:rsidR="0089709C" w:rsidRDefault="0089709C" w:rsidP="00367ADF">
      <w:pPr>
        <w:tabs>
          <w:tab w:val="left" w:pos="720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C20284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  <w:r w:rsidRPr="00C20284">
        <w:rPr>
          <w:rFonts w:asciiTheme="majorBidi" w:hAnsiTheme="majorBidi" w:cstheme="majorBidi"/>
          <w:sz w:val="30"/>
          <w:szCs w:val="30"/>
        </w:rPr>
        <w:t xml:space="preserve"> </w:t>
      </w:r>
      <w:r w:rsidRPr="00C20284">
        <w:rPr>
          <w:rFonts w:asciiTheme="majorBidi" w:hAnsiTheme="majorBidi" w:cstheme="majorBidi"/>
          <w:sz w:val="30"/>
          <w:szCs w:val="30"/>
          <w:cs/>
        </w:rPr>
        <w:t>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</w:p>
    <w:p w14:paraId="01F5B160" w14:textId="77777777" w:rsidR="0089709C" w:rsidRPr="00840E08" w:rsidRDefault="0089709C" w:rsidP="001B16F3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636B07D" w14:textId="77777777" w:rsidR="000A76CF" w:rsidRDefault="000A76CF" w:rsidP="000A76CF">
      <w:pPr>
        <w:tabs>
          <w:tab w:val="left" w:pos="720"/>
        </w:tabs>
        <w:spacing w:line="240" w:lineRule="auto"/>
        <w:ind w:left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เงินปันผลรับ</w:t>
      </w:r>
    </w:p>
    <w:p w14:paraId="3B1D73CB" w14:textId="77777777" w:rsidR="000A76CF" w:rsidRDefault="000A76CF" w:rsidP="000A76CF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49A271BD" w14:textId="2FEB656E" w:rsidR="0089709C" w:rsidRPr="00C20284" w:rsidRDefault="0089709C" w:rsidP="00367ADF">
      <w:pPr>
        <w:tabs>
          <w:tab w:val="left" w:pos="720"/>
        </w:tabs>
        <w:spacing w:line="240" w:lineRule="auto"/>
        <w:ind w:left="45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C20284">
        <w:rPr>
          <w:rFonts w:asciiTheme="majorBidi" w:hAnsiTheme="majorBidi" w:cstheme="majorBidi"/>
          <w:i/>
          <w:sz w:val="30"/>
          <w:szCs w:val="30"/>
          <w:cs/>
        </w:rPr>
        <w:t xml:space="preserve">เงินปันผลรับบันทึกในกำไรหรือขาดทุนในวันที่กลุ่มบริษัทมีสิทธิได้รับเงินปันผล  </w:t>
      </w:r>
    </w:p>
    <w:p w14:paraId="3BD41B96" w14:textId="77777777" w:rsidR="0089709C" w:rsidRPr="00840E08" w:rsidRDefault="0089709C" w:rsidP="001B16F3">
      <w:pPr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487ACC0" w14:textId="77777777" w:rsidR="00495BD8" w:rsidRDefault="00495BD8" w:rsidP="00495BD8">
      <w:pPr>
        <w:tabs>
          <w:tab w:val="left" w:pos="720"/>
        </w:tabs>
        <w:spacing w:line="240" w:lineRule="auto"/>
        <w:ind w:left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รายได้อื่น</w:t>
      </w:r>
    </w:p>
    <w:p w14:paraId="7A9BFF64" w14:textId="77777777" w:rsidR="004C6D1A" w:rsidRDefault="004C6D1A" w:rsidP="00495BD8">
      <w:pPr>
        <w:tabs>
          <w:tab w:val="left" w:pos="720"/>
        </w:tabs>
        <w:spacing w:line="240" w:lineRule="auto"/>
        <w:ind w:left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89F5950" w14:textId="77777777" w:rsidR="004C6D1A" w:rsidRPr="00C20284" w:rsidRDefault="004C6D1A" w:rsidP="004C6D1A">
      <w:pPr>
        <w:pStyle w:val="ListParagraph"/>
        <w:autoSpaceDE w:val="0"/>
        <w:autoSpaceDN w:val="0"/>
        <w:adjustRightInd w:val="0"/>
        <w:ind w:left="45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0840F7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รายได้จากการให้บริการรับรู้ตลอดช่วงเวลาหนึ่งเมื่อได้ให้บริการ ต้นทุนที่เกี่ยวข้องรับรู้ในกำไรหรือขาดทุนเมื่อเกิดขึ้น</w:t>
      </w:r>
    </w:p>
    <w:p w14:paraId="4BF09C0C" w14:textId="77777777" w:rsidR="004C6D1A" w:rsidRDefault="004C6D1A" w:rsidP="00495BD8">
      <w:pPr>
        <w:tabs>
          <w:tab w:val="left" w:pos="720"/>
        </w:tabs>
        <w:spacing w:line="240" w:lineRule="auto"/>
        <w:ind w:left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3332474" w14:textId="77777777" w:rsidR="0089709C" w:rsidRDefault="0089709C" w:rsidP="00367ADF">
      <w:pPr>
        <w:tabs>
          <w:tab w:val="left" w:pos="720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C20284">
        <w:rPr>
          <w:rFonts w:asciiTheme="majorBidi" w:hAnsiTheme="majorBidi" w:cstheme="majorBidi"/>
          <w:sz w:val="30"/>
          <w:szCs w:val="30"/>
          <w:cs/>
        </w:rPr>
        <w:t>รายได้ค่าเช่าสำหรับสัญญาเช่าดำเนินงานรับรู้ในกำไรหรือขาดทุนโดยวิธีเส้นตรงตลอดอายุสัญญาเช่า</w:t>
      </w:r>
    </w:p>
    <w:p w14:paraId="1C92E536" w14:textId="77777777" w:rsidR="004C6D1A" w:rsidRPr="00C20284" w:rsidRDefault="004C6D1A" w:rsidP="00367ADF">
      <w:pPr>
        <w:tabs>
          <w:tab w:val="left" w:pos="720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8DA37F" w14:textId="3AEEC444" w:rsidR="0031718A" w:rsidRDefault="0089709C">
      <w:pPr>
        <w:tabs>
          <w:tab w:val="left" w:pos="720"/>
        </w:tabs>
        <w:spacing w:line="240" w:lineRule="auto"/>
        <w:ind w:firstLine="45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C20284">
        <w:rPr>
          <w:rFonts w:asciiTheme="majorBidi" w:hAnsiTheme="majorBidi" w:cstheme="majorBidi"/>
          <w:i/>
          <w:sz w:val="30"/>
          <w:szCs w:val="30"/>
          <w:cs/>
        </w:rPr>
        <w:t>รายได้อื่นจากการดำเนินงานบันทึกในกำไรหรือขาดทุนตามเกณฑ์คงค้าง</w:t>
      </w:r>
    </w:p>
    <w:p w14:paraId="17CDA244" w14:textId="71E883E9" w:rsidR="0089709C" w:rsidRPr="00C20284" w:rsidRDefault="0089709C" w:rsidP="001B3149">
      <w:pPr>
        <w:pStyle w:val="Heading2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left" w:pos="1080"/>
        </w:tabs>
        <w:ind w:left="450" w:hanging="450"/>
        <w:rPr>
          <w:rFonts w:cstheme="majorBidi"/>
          <w:i/>
          <w:iCs/>
          <w:szCs w:val="30"/>
        </w:rPr>
      </w:pPr>
      <w:r w:rsidRPr="00C20284">
        <w:rPr>
          <w:rFonts w:cstheme="majorBidi"/>
          <w:i/>
          <w:iCs/>
          <w:szCs w:val="30"/>
          <w:cs/>
        </w:rPr>
        <w:lastRenderedPageBreak/>
        <w:t>ภาษีเงินได้</w:t>
      </w:r>
    </w:p>
    <w:p w14:paraId="46D6C66C" w14:textId="77777777" w:rsidR="0089709C" w:rsidRPr="00C20284" w:rsidRDefault="0089709C">
      <w:pPr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3886EE28" w14:textId="265C83BC" w:rsidR="0089709C" w:rsidRDefault="0089709C" w:rsidP="00CE044B">
      <w:pPr>
        <w:tabs>
          <w:tab w:val="left" w:pos="720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C20284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 ภาษีเงินได้ของงวดปัจจุบันและภาษีเงินได้รอการตัดบัญชี</w:t>
      </w:r>
      <w:r w:rsidRPr="00C20284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237EAD">
        <w:rPr>
          <w:rFonts w:asciiTheme="majorBidi" w:hAnsiTheme="majorBidi" w:cstheme="majorBidi" w:hint="cs"/>
          <w:spacing w:val="-8"/>
          <w:sz w:val="30"/>
          <w:szCs w:val="30"/>
          <w:cs/>
        </w:rPr>
        <w:t>ซึ</w:t>
      </w:r>
      <w:r w:rsidR="001848D9">
        <w:rPr>
          <w:rFonts w:asciiTheme="majorBidi" w:hAnsiTheme="majorBidi" w:cstheme="majorBidi" w:hint="cs"/>
          <w:spacing w:val="-8"/>
          <w:sz w:val="30"/>
          <w:szCs w:val="30"/>
          <w:cs/>
        </w:rPr>
        <w:t>่</w:t>
      </w:r>
      <w:r w:rsidR="00237EAD">
        <w:rPr>
          <w:rFonts w:asciiTheme="majorBidi" w:hAnsiTheme="majorBidi" w:cstheme="majorBidi" w:hint="cs"/>
          <w:spacing w:val="-8"/>
          <w:sz w:val="30"/>
          <w:szCs w:val="30"/>
          <w:cs/>
        </w:rPr>
        <w:t>ง</w:t>
      </w:r>
      <w:r w:rsidRPr="00C20284">
        <w:rPr>
          <w:rFonts w:asciiTheme="majorBidi" w:hAnsiTheme="majorBidi" w:cstheme="majorBidi"/>
          <w:spacing w:val="-6"/>
          <w:sz w:val="30"/>
          <w:szCs w:val="30"/>
          <w:cs/>
        </w:rPr>
        <w:t>รับรู้ในกำไร</w:t>
      </w:r>
      <w:r w:rsidRPr="00C20284">
        <w:rPr>
          <w:rFonts w:asciiTheme="majorBidi" w:hAnsiTheme="majorBidi" w:cstheme="majorBidi"/>
          <w:sz w:val="30"/>
          <w:szCs w:val="30"/>
          <w:cs/>
        </w:rPr>
        <w:t>หรือขาดทุน เว้นแต่ภาษีเงินได้จากการรวมธุรกิจหรือรายการที่รับรู้โดยตรงในส่วนของผู้ถือหุ้นหรือในกำไรขาดทุนเบ็ดเสร็จอื่น</w:t>
      </w:r>
    </w:p>
    <w:p w14:paraId="62069ED7" w14:textId="77777777" w:rsidR="0089709C" w:rsidRPr="00C20284" w:rsidRDefault="0089709C" w:rsidP="001B16F3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9E320AB" w14:textId="77777777" w:rsidR="00042339" w:rsidRDefault="00042339" w:rsidP="00042339">
      <w:pPr>
        <w:tabs>
          <w:tab w:val="left" w:pos="720"/>
        </w:tabs>
        <w:spacing w:line="240" w:lineRule="auto"/>
        <w:ind w:left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ภาษีเงินได้ของงวดปัจจุบัน</w:t>
      </w:r>
    </w:p>
    <w:p w14:paraId="09690A3B" w14:textId="77777777" w:rsidR="00042339" w:rsidRDefault="00042339" w:rsidP="00042339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3088D4D" w14:textId="00E6A409" w:rsidR="0089709C" w:rsidRPr="00DD1272" w:rsidRDefault="0089709C" w:rsidP="00367ADF">
      <w:pPr>
        <w:tabs>
          <w:tab w:val="left" w:pos="720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DD1272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</w:t>
      </w:r>
      <w:r w:rsidR="003E6890" w:rsidRPr="00DD1272">
        <w:rPr>
          <w:rFonts w:asciiTheme="majorBidi" w:hAnsiTheme="majorBidi" w:cstheme="majorBidi"/>
          <w:sz w:val="30"/>
          <w:szCs w:val="30"/>
          <w:cs/>
        </w:rPr>
        <w:t>บันทึกโดย</w:t>
      </w:r>
      <w:r w:rsidRPr="00DD1272">
        <w:rPr>
          <w:rFonts w:asciiTheme="majorBidi" w:hAnsiTheme="majorBidi" w:cstheme="majorBidi"/>
          <w:sz w:val="30"/>
          <w:szCs w:val="30"/>
          <w:cs/>
        </w:rPr>
        <w:t>คำนวณจากกำไรทางภาษีสำหรับปี โดยใช้อัตราภาษีที่ประกาศใช้หรือที่คาดว่า มีผลบังคับใช้ ณ วันที่รายงาน ซึ่งเกี่ยวกับรอบบัญชีที่คำนวณภาษีเงินได้ ตลอดจนการปรับปรุงทางภาษีที่เกี่ยวกับรายการในปีก่อนๆ</w:t>
      </w:r>
    </w:p>
    <w:p w14:paraId="669D3461" w14:textId="77777777" w:rsidR="0089709C" w:rsidRPr="00C20284" w:rsidRDefault="0089709C">
      <w:pPr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64B6EF3D" w14:textId="77777777" w:rsidR="0070609F" w:rsidRDefault="0070609F" w:rsidP="0070609F">
      <w:pPr>
        <w:tabs>
          <w:tab w:val="left" w:pos="720"/>
        </w:tabs>
        <w:spacing w:line="240" w:lineRule="auto"/>
        <w:ind w:left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ภาษีเงินได้รอการตัดบัญชี</w:t>
      </w:r>
    </w:p>
    <w:p w14:paraId="5904E800" w14:textId="77777777" w:rsidR="0070609F" w:rsidRDefault="0070609F" w:rsidP="0070609F">
      <w:pPr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37EF4AE6" w14:textId="729A3867" w:rsidR="0089709C" w:rsidRPr="00C20284" w:rsidRDefault="0089709C" w:rsidP="00367ADF">
      <w:pPr>
        <w:tabs>
          <w:tab w:val="left" w:pos="720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C20284">
        <w:rPr>
          <w:rFonts w:asciiTheme="majorBidi" w:hAnsiTheme="majorBidi" w:cstheme="majorBidi"/>
          <w:sz w:val="30"/>
          <w:szCs w:val="30"/>
          <w:cs/>
        </w:rPr>
        <w:t>กลุ่มบริษัทบันทึกภาษีเงินได้รอการตัดบัญชีโดยวิธีหนี้สินภาษีเงินได้รอการตัดบัญชี</w:t>
      </w:r>
      <w:r w:rsidRPr="00C20284">
        <w:rPr>
          <w:rFonts w:asciiTheme="majorBidi" w:hAnsiTheme="majorBidi" w:cstheme="majorBidi"/>
          <w:sz w:val="30"/>
          <w:szCs w:val="30"/>
        </w:rPr>
        <w:t xml:space="preserve"> </w:t>
      </w:r>
      <w:r w:rsidRPr="00C20284">
        <w:rPr>
          <w:rFonts w:asciiTheme="majorBidi" w:hAnsiTheme="majorBidi" w:cstheme="majorBidi"/>
          <w:sz w:val="30"/>
          <w:szCs w:val="30"/>
          <w:cs/>
        </w:rPr>
        <w:t>โดยคำนวณจากผลแตกต่างชั่วคราวที่เกิดขึ้นระหว่างมูลค่าตามบัญชีและฐานภาษีของสินทรัพย์และหนี้สินและจำนวนที่ใช้เพื่อประโยชน์ทางภาษี โดยผลแตกต่างชั่วคราวของรายการต่อไปนี้ไม่ได้ถูกนำมาร่วมพิจารณาได้แก่ ค่าความนิยมซึ่งไม่สามารถถือเป็นค่าใช้จ่ายทางภาษี การรับรู้สินทรัพย์และหนี้สินในครั้งแรกซึ่งไม่กระทบต่อกำไรทางบัญชี หรือกำไรทางภาษี และผลแตกต่างชั่วคราวที่เกิดขึ้นจากเงินลงทุนในบริษัทย่อย บริษัทร่วม และการร่วมค้า เมื่อมีความเป็นไปได้ค่อนข้างแน่ว่าจะไม่มีการกลับรายการผลแตกต่างชั่วคราวดังกล่าวในอนาคตอันใกล้</w:t>
      </w:r>
    </w:p>
    <w:p w14:paraId="72193557" w14:textId="77777777" w:rsidR="0089709C" w:rsidRPr="00367ADF" w:rsidRDefault="0089709C">
      <w:pPr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4C203800" w14:textId="15EBC7D3" w:rsidR="0089709C" w:rsidRPr="000123CF" w:rsidRDefault="0089709C" w:rsidP="00367ADF">
      <w:pPr>
        <w:tabs>
          <w:tab w:val="left" w:pos="720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0123CF">
        <w:rPr>
          <w:rFonts w:asciiTheme="majorBidi" w:hAnsiTheme="majorBidi" w:cstheme="majorBidi"/>
          <w:sz w:val="30"/>
          <w:szCs w:val="30"/>
          <w:cs/>
        </w:rPr>
        <w:t xml:space="preserve">การวัดมูลค่าของภาษีเงินได้รอการตัดบัญชีต้องสะท้อนถึงผลกระทบทางภาษีที่จะเกิดจากลักษณะที่กลุ่มบริษัทคาดว่าจะได้รับผลประโยชน์จากสินทรัพย์หรือจะจ่ายชำระหนี้สินตามมูลค่าตามบัญชี </w:t>
      </w:r>
      <w:r w:rsidRPr="000840F7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  <w:r w:rsidR="00380679" w:rsidRPr="000840F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80679" w:rsidRPr="000840F7">
        <w:rPr>
          <w:rFonts w:asciiTheme="majorBidi" w:hAnsiTheme="majorBidi" w:cstheme="majorBidi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="00380679" w:rsidRPr="000840F7">
        <w:rPr>
          <w:rFonts w:asciiTheme="majorBidi" w:hAnsiTheme="majorBidi" w:cstheme="majorBidi"/>
          <w:sz w:val="30"/>
          <w:szCs w:val="30"/>
        </w:rPr>
        <w:t xml:space="preserve"> </w:t>
      </w:r>
      <w:r w:rsidR="00380679" w:rsidRPr="000840F7">
        <w:rPr>
          <w:rFonts w:asciiTheme="majorBidi" w:hAnsiTheme="majorBidi" w:cstheme="majorBidi"/>
          <w:sz w:val="30"/>
          <w:szCs w:val="30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48759222" w14:textId="77777777" w:rsidR="00C2714D" w:rsidRPr="000123CF" w:rsidRDefault="00C2714D" w:rsidP="00367ADF">
      <w:pPr>
        <w:tabs>
          <w:tab w:val="left" w:pos="720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276149" w14:textId="2309AB33" w:rsidR="00602862" w:rsidRDefault="00602862" w:rsidP="00602862">
      <w:pPr>
        <w:tabs>
          <w:tab w:val="left" w:pos="720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</w:t>
      </w:r>
      <w:r>
        <w:rPr>
          <w:rFonts w:asciiTheme="majorBidi" w:hAnsiTheme="majorBidi" w:cstheme="majorBidi" w:hint="cs"/>
          <w:sz w:val="30"/>
          <w:szCs w:val="30"/>
          <w:cs/>
        </w:rPr>
        <w:t>จะมี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2EBC1A70" w14:textId="6E879023" w:rsidR="0089709C" w:rsidRPr="00367ADF" w:rsidRDefault="002754B7" w:rsidP="002754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9A7C3A9" w14:textId="56EDE8EF" w:rsidR="0089709C" w:rsidRPr="00C20284" w:rsidRDefault="0089709C" w:rsidP="001B3149">
      <w:pPr>
        <w:pStyle w:val="Heading2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left" w:pos="1080"/>
        </w:tabs>
        <w:ind w:left="450" w:hanging="450"/>
        <w:rPr>
          <w:rFonts w:cstheme="majorBidi"/>
          <w:b w:val="0"/>
          <w:bCs w:val="0"/>
          <w:i/>
          <w:iCs/>
          <w:szCs w:val="30"/>
        </w:rPr>
      </w:pPr>
      <w:r w:rsidRPr="00C20284">
        <w:rPr>
          <w:rFonts w:cstheme="majorBidi"/>
          <w:i/>
          <w:iCs/>
          <w:szCs w:val="30"/>
          <w:cs/>
        </w:rPr>
        <w:lastRenderedPageBreak/>
        <w:t>กำไรต่อหุ้น</w:t>
      </w:r>
    </w:p>
    <w:p w14:paraId="240A001D" w14:textId="77777777" w:rsidR="0089709C" w:rsidRPr="00C20284" w:rsidRDefault="0089709C" w:rsidP="001B16F3">
      <w:pPr>
        <w:pStyle w:val="ListParagraph"/>
        <w:ind w:left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2EB32A95" w14:textId="000DEE9F" w:rsidR="0089709C" w:rsidRPr="00C20284" w:rsidRDefault="0089709C" w:rsidP="00367ADF">
      <w:pPr>
        <w:tabs>
          <w:tab w:val="left" w:pos="720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C20284">
        <w:rPr>
          <w:rFonts w:asciiTheme="majorBidi" w:hAnsiTheme="majorBidi" w:cstheme="majorBidi"/>
          <w:spacing w:val="-4"/>
          <w:sz w:val="30"/>
          <w:szCs w:val="30"/>
          <w:cs/>
        </w:rPr>
        <w:t>กลุ่ม</w:t>
      </w:r>
      <w:r w:rsidRPr="00C20284">
        <w:rPr>
          <w:rFonts w:asciiTheme="majorBidi" w:hAnsiTheme="majorBidi" w:cstheme="majorBidi"/>
          <w:sz w:val="30"/>
          <w:szCs w:val="30"/>
          <w:cs/>
        </w:rPr>
        <w:t>บริษัทแสดงกำไรต่อหุ้นขั้นพื้นฐานและกำไรต่อหุ้นปรับลดสำหรับหุ้นสามัญ</w:t>
      </w:r>
      <w:r w:rsidRPr="00C20284">
        <w:rPr>
          <w:rFonts w:asciiTheme="majorBidi" w:hAnsiTheme="majorBidi" w:cstheme="majorBidi"/>
          <w:b/>
          <w:sz w:val="30"/>
          <w:szCs w:val="30"/>
          <w:cs/>
        </w:rPr>
        <w:t xml:space="preserve"> กำไรต่อหุ้น</w:t>
      </w:r>
      <w:r w:rsidRPr="00C20284">
        <w:rPr>
          <w:rFonts w:asciiTheme="majorBidi" w:hAnsiTheme="majorBidi" w:cstheme="majorBidi"/>
          <w:sz w:val="30"/>
          <w:szCs w:val="30"/>
          <w:cs/>
        </w:rPr>
        <w:t xml:space="preserve">ขั้นพื้นฐานคำนวณจากกำไรหรือขาดทุนของผู้ถือหุ้นสามัญของกลุ่มบริษัทหักดอกเบี้ยจ่ายสะสม </w:t>
      </w:r>
      <w:r w:rsidRPr="00C20284">
        <w:rPr>
          <w:rFonts w:asciiTheme="majorBidi" w:hAnsiTheme="majorBidi" w:cstheme="majorBidi"/>
          <w:sz w:val="30"/>
          <w:szCs w:val="30"/>
        </w:rPr>
        <w:t>(</w:t>
      </w:r>
      <w:r w:rsidRPr="00C20284">
        <w:rPr>
          <w:rFonts w:asciiTheme="majorBidi" w:hAnsiTheme="majorBidi" w:cstheme="majorBidi"/>
          <w:sz w:val="30"/>
          <w:szCs w:val="30"/>
          <w:cs/>
        </w:rPr>
        <w:t>สุทธิจากภาษีเงินได้</w:t>
      </w:r>
      <w:r w:rsidRPr="00C20284">
        <w:rPr>
          <w:rFonts w:asciiTheme="majorBidi" w:hAnsiTheme="majorBidi" w:cstheme="majorBidi"/>
          <w:sz w:val="30"/>
          <w:szCs w:val="30"/>
        </w:rPr>
        <w:t xml:space="preserve">) </w:t>
      </w:r>
      <w:r w:rsidRPr="00C20284">
        <w:rPr>
          <w:rFonts w:asciiTheme="majorBidi" w:hAnsiTheme="majorBidi" w:cstheme="majorBidi"/>
          <w:sz w:val="30"/>
          <w:szCs w:val="30"/>
          <w:cs/>
        </w:rPr>
        <w:t>ของหุ้นกู้ด้อยสิทธิที่มีลักษณะคล้ายทุนและหารด้วยจำนวนหุ้นสามัญที่ถือโดยบุคคลภายนอกที่มีอยู่ในระหว่างปีตามวิธีถัวเฉลี่ยถ่วงน้ำหนัก กำไรต่อหุ้นปรับลดคำนวณโดยการหารกำไรหรือขาดทุนของผู้ถือหุ้นสามัญที่ปรับปรุงด้วยจำนวนหุ้นสามัญถัวเฉลี่ยถ่วงน้ำหนักที่ถือโดยบุคคลภายนอกที่มีอยู่ในระหว่างปี และผลกระทบของตราสารที่อาจเปลี่ยนเป็นหุ้นสามัญปรับลดทั้งหมด</w:t>
      </w:r>
      <w:r w:rsidR="00007A6D" w:rsidRPr="00C20284">
        <w:rPr>
          <w:rFonts w:asciiTheme="majorBidi" w:hAnsiTheme="majorBidi" w:cstheme="majorBidi"/>
          <w:sz w:val="30"/>
          <w:szCs w:val="30"/>
          <w:cs/>
        </w:rPr>
        <w:t>ซึ่งประกอบด้วยหุ้นกู้แปลงสภาพ</w:t>
      </w:r>
    </w:p>
    <w:p w14:paraId="7AB0BDF1" w14:textId="48B81E75" w:rsidR="00813214" w:rsidRPr="00C20284" w:rsidRDefault="00813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7FB5C36D" w14:textId="672B2BCC" w:rsidR="0089709C" w:rsidRPr="00C20284" w:rsidRDefault="0089709C" w:rsidP="001B3149">
      <w:pPr>
        <w:pStyle w:val="Heading2"/>
        <w:numPr>
          <w:ilvl w:val="0"/>
          <w:numId w:val="15"/>
        </w:numPr>
        <w:tabs>
          <w:tab w:val="clear" w:pos="227"/>
          <w:tab w:val="clear" w:pos="680"/>
          <w:tab w:val="clear" w:pos="907"/>
          <w:tab w:val="left" w:pos="1080"/>
        </w:tabs>
        <w:ind w:left="540" w:hanging="540"/>
        <w:rPr>
          <w:rFonts w:cstheme="majorBidi"/>
          <w:b w:val="0"/>
          <w:bCs w:val="0"/>
          <w:i/>
          <w:iCs/>
          <w:szCs w:val="30"/>
          <w:cs/>
        </w:rPr>
      </w:pPr>
      <w:r w:rsidRPr="00C20284">
        <w:rPr>
          <w:rFonts w:cstheme="majorBidi"/>
          <w:i/>
          <w:iCs/>
          <w:szCs w:val="30"/>
          <w:cs/>
        </w:rPr>
        <w:t>รายงานทางการเงินจำแนกตามส่วนงาน</w:t>
      </w:r>
    </w:p>
    <w:p w14:paraId="7B17192A" w14:textId="77777777" w:rsidR="0089709C" w:rsidRPr="00C20284" w:rsidRDefault="0089709C" w:rsidP="001B16F3">
      <w:pPr>
        <w:spacing w:line="240" w:lineRule="auto"/>
        <w:ind w:left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402D681A" w14:textId="6B964059" w:rsidR="0089709C" w:rsidRPr="00DA6802" w:rsidRDefault="0089709C" w:rsidP="00DA6802">
      <w:pPr>
        <w:tabs>
          <w:tab w:val="clear" w:pos="454"/>
          <w:tab w:val="left" w:pos="720"/>
        </w:tabs>
        <w:spacing w:line="240" w:lineRule="auto"/>
        <w:ind w:left="477"/>
        <w:jc w:val="thaiDistribute"/>
        <w:rPr>
          <w:rFonts w:ascii="Angsana New" w:eastAsia="MS Mincho" w:hAnsi="Angsana New"/>
          <w:color w:val="000000"/>
          <w:sz w:val="30"/>
          <w:szCs w:val="30"/>
          <w:lang w:val="en-GB"/>
        </w:rPr>
      </w:pPr>
      <w:r w:rsidRPr="00DA6802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>ผลการดำเนินงานของส่วนงานที่รายงานต่อผู้บริหารของกลุ่มบริษัท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593596FC" w14:textId="4560F0F3" w:rsidR="0026192F" w:rsidRDefault="00261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highlight w:val="cyan"/>
        </w:rPr>
      </w:pPr>
      <w:bookmarkStart w:id="5" w:name="_Hlk64067724"/>
    </w:p>
    <w:p w14:paraId="09F6C4F4" w14:textId="146DF3FB" w:rsidR="00360E5C" w:rsidRPr="000840F7" w:rsidRDefault="00360E5C" w:rsidP="00DA6802">
      <w:pPr>
        <w:pStyle w:val="Heading1"/>
        <w:shd w:val="clear" w:color="auto" w:fill="auto"/>
        <w:tabs>
          <w:tab w:val="clear" w:pos="283"/>
          <w:tab w:val="num" w:pos="459"/>
        </w:tabs>
        <w:ind w:left="540" w:hanging="513"/>
        <w:rPr>
          <w:rFonts w:ascii="Angsana New" w:hAnsi="Angsana New" w:cs="Angsana New"/>
          <w:szCs w:val="30"/>
        </w:rPr>
      </w:pPr>
      <w:r w:rsidRPr="000840F7">
        <w:rPr>
          <w:rFonts w:ascii="Angsana New" w:hAnsi="Angsana New" w:cs="Angsana New"/>
          <w:szCs w:val="30"/>
          <w:cs/>
        </w:rPr>
        <w:t xml:space="preserve">ผลกระทบจากการแพร่ระบาดของโรคติดเชื้อไวรัสโคโรนา </w:t>
      </w:r>
      <w:r w:rsidR="00B63591">
        <w:rPr>
          <w:rFonts w:ascii="Angsana New" w:hAnsi="Angsana New" w:cs="Angsana New"/>
          <w:szCs w:val="30"/>
        </w:rPr>
        <w:t>2019</w:t>
      </w:r>
      <w:r w:rsidRPr="000840F7">
        <w:rPr>
          <w:rFonts w:ascii="Angsana New" w:hAnsi="Angsana New" w:cs="Angsana New"/>
          <w:szCs w:val="30"/>
          <w:cs/>
        </w:rPr>
        <w:t xml:space="preserve"> </w:t>
      </w:r>
      <w:r w:rsidRPr="000840F7">
        <w:rPr>
          <w:rFonts w:ascii="Angsana New" w:hAnsi="Angsana New" w:cs="Angsana New"/>
          <w:szCs w:val="30"/>
        </w:rPr>
        <w:t>(Covid-</w:t>
      </w:r>
      <w:r w:rsidR="00B63591">
        <w:rPr>
          <w:rFonts w:ascii="Angsana New" w:hAnsi="Angsana New" w:cs="Angsana New"/>
          <w:szCs w:val="30"/>
        </w:rPr>
        <w:t>19</w:t>
      </w:r>
      <w:r w:rsidRPr="000840F7">
        <w:rPr>
          <w:rFonts w:ascii="Angsana New" w:hAnsi="Angsana New" w:cs="Angsana New"/>
          <w:szCs w:val="30"/>
        </w:rPr>
        <w:t>)</w:t>
      </w:r>
      <w:r w:rsidRPr="000840F7">
        <w:rPr>
          <w:rFonts w:ascii="Angsana New" w:hAnsi="Angsana New" w:cs="Angsana New"/>
          <w:szCs w:val="30"/>
          <w:cs/>
        </w:rPr>
        <w:t xml:space="preserve"> </w:t>
      </w:r>
    </w:p>
    <w:bookmarkEnd w:id="5"/>
    <w:p w14:paraId="6FC7783D" w14:textId="77777777" w:rsidR="0089709C" w:rsidRPr="00C20284" w:rsidRDefault="0089709C" w:rsidP="00DA6802">
      <w:pPr>
        <w:tabs>
          <w:tab w:val="clear" w:pos="454"/>
          <w:tab w:val="num" w:pos="45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3FC77B1" w14:textId="726C2DAA" w:rsidR="00027237" w:rsidRDefault="007E60E5" w:rsidP="00DA6802">
      <w:pPr>
        <w:tabs>
          <w:tab w:val="clear" w:pos="454"/>
          <w:tab w:val="left" w:pos="720"/>
        </w:tabs>
        <w:spacing w:line="240" w:lineRule="auto"/>
        <w:ind w:left="477"/>
        <w:jc w:val="thaiDistribute"/>
        <w:rPr>
          <w:rFonts w:ascii="Angsana New" w:eastAsia="MS Mincho" w:hAnsi="Angsana New"/>
          <w:color w:val="000000"/>
          <w:sz w:val="30"/>
          <w:szCs w:val="30"/>
          <w:lang w:val="en-GB"/>
        </w:rPr>
      </w:pPr>
      <w:r w:rsidRPr="007E60E5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การแพร่ระบาดของโรคติดเชื้อไวรัสโคโรนา </w:t>
      </w:r>
      <w:r w:rsidR="00B63591">
        <w:rPr>
          <w:rFonts w:ascii="Angsana New" w:eastAsia="MS Mincho" w:hAnsi="Angsana New"/>
          <w:color w:val="000000"/>
          <w:sz w:val="30"/>
          <w:szCs w:val="30"/>
          <w:lang w:val="en-GB"/>
        </w:rPr>
        <w:t>2019</w:t>
      </w:r>
      <w:r w:rsidRPr="007E60E5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 (“</w:t>
      </w:r>
      <w:r w:rsidRPr="007E60E5">
        <w:rPr>
          <w:rFonts w:ascii="Angsana New" w:eastAsia="MS Mincho" w:hAnsi="Angsana New"/>
          <w:color w:val="000000"/>
          <w:sz w:val="30"/>
          <w:szCs w:val="30"/>
          <w:lang w:val="en-GB"/>
        </w:rPr>
        <w:t>COVID-</w:t>
      </w:r>
      <w:r w:rsidR="00B63591">
        <w:rPr>
          <w:rFonts w:ascii="Angsana New" w:eastAsia="MS Mincho" w:hAnsi="Angsana New"/>
          <w:color w:val="000000"/>
          <w:sz w:val="30"/>
          <w:szCs w:val="30"/>
          <w:lang w:val="en-GB"/>
        </w:rPr>
        <w:t>19</w:t>
      </w:r>
      <w:r w:rsidRPr="007E60E5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>”) ทำให้ประเทศไทยและหลายประเทศได้ประกาศมาตรการต่างๆ เพื่อป้องกันการแพร่ระบาดของโรค เช่น การห้ามเดินทางเข้าประเทศ การลดและจำกัดการเคลื่อนย้ายเดินทาง การปิดสถานที่เสี่ยง กำหนดเงื่อนไขและเงื่อนเวลาสำหรับกิจการบางประเภท การให้มีระยะห่างทางสังคม เป็นต้น ซึ่งส่งผลกระทบต่อห่วงโซ่อุปทานและการค้าระหว่างประเทศทั่วโลก อีกทั้งภาคอุตสาหกรรมได้ประสบปัญหาขาดแคลนแรงงานอันมาเนื่องจากพบการติดเชื้อในโรงงานและกิจกรรมการผลิตหยุดชะงักจนส่งผลทำให้ไม่สามารถผลิตได้เต็มกำลังการผลิต รวมทั้งเกิดอุปสรรคด้านระบบการขนส่งทั้งภายในประเทศและระหว่างประเทศ ตลอดจนการกระจายสินค้าไปสู่ช่องทางการขายต่างๆ</w:t>
      </w:r>
    </w:p>
    <w:p w14:paraId="7FEE0CCD" w14:textId="77777777" w:rsidR="0094145A" w:rsidRDefault="0094145A" w:rsidP="00DA6802">
      <w:pPr>
        <w:tabs>
          <w:tab w:val="clear" w:pos="454"/>
          <w:tab w:val="num" w:pos="540"/>
        </w:tabs>
        <w:spacing w:line="240" w:lineRule="auto"/>
        <w:ind w:left="540"/>
        <w:jc w:val="thaiDistribute"/>
        <w:rPr>
          <w:rFonts w:ascii="Angsana New" w:eastAsia="MS Mincho" w:hAnsi="Angsana New"/>
          <w:color w:val="000000"/>
          <w:sz w:val="30"/>
          <w:szCs w:val="30"/>
          <w:lang w:val="en-GB"/>
        </w:rPr>
      </w:pPr>
    </w:p>
    <w:p w14:paraId="1A95142F" w14:textId="39CE1DC6" w:rsidR="0094145A" w:rsidRPr="00DA6802" w:rsidRDefault="0094145A" w:rsidP="00DA6802">
      <w:pPr>
        <w:tabs>
          <w:tab w:val="clear" w:pos="454"/>
          <w:tab w:val="left" w:pos="720"/>
        </w:tabs>
        <w:spacing w:line="240" w:lineRule="auto"/>
        <w:ind w:left="477"/>
        <w:jc w:val="thaiDistribute"/>
        <w:rPr>
          <w:rFonts w:ascii="Angsana New" w:eastAsia="MS Mincho" w:hAnsi="Angsana New"/>
          <w:color w:val="000000"/>
          <w:sz w:val="30"/>
          <w:szCs w:val="30"/>
          <w:lang w:val="en-GB"/>
        </w:rPr>
      </w:pPr>
      <w:r w:rsidRPr="0094145A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>ปัจจัยทั้งหมดที่กล่าวมาข้างต้นส่งผลกระทบต่อต้นทุนการผลิตตั้งแต่ต้นน้ำจนถึงปลายน้ำ จากราคานำเข้าวัตถุดิบอาหารสัตว์ที่ปรับเพิ่มขึ้นเป็นเหตุทำให้ต้นทุนการเลี้ยงสัตว์สูงขึ้น รวมทั้งกลุ่มบริษัทได้ดำเนินการตามมาตรการป้องกันควบคุมการระบาดของโรค (</w:t>
      </w:r>
      <w:r w:rsidRPr="0094145A">
        <w:rPr>
          <w:rFonts w:ascii="Angsana New" w:eastAsia="MS Mincho" w:hAnsi="Angsana New"/>
          <w:color w:val="000000"/>
          <w:sz w:val="30"/>
          <w:szCs w:val="30"/>
          <w:lang w:val="en-GB"/>
        </w:rPr>
        <w:t xml:space="preserve">Bubble and Seal) </w:t>
      </w:r>
      <w:r w:rsidRPr="0094145A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>ทำให้ต้นทุนผลิตอาหารแปรรูปสูงขึ้นด้วย ทั้งนี้ ผู้บริหารได้มีการติดตามสถานการณ์ดังกล่าวอย่างใกล้ชิดและให้ความร่วมมือกับภาครัฐเพื่อให้อาหารเพียงพอต่อการบริโภคของประชาชน พร้อมทั้งสร้างความมั่นใจว่าพนักงานของกลุ่มบริษัทปลอดภัย และพยายามอย่างเต็มที่ในการควบคุมให้มีผลกระทบต่อธุรกิจให้น้อยที่สุดเท่าที่จะเป็นไปได้</w:t>
      </w:r>
    </w:p>
    <w:p w14:paraId="3F7E3AA2" w14:textId="77777777" w:rsidR="007E60E5" w:rsidRPr="00C20284" w:rsidRDefault="007E60E5" w:rsidP="002B1F72">
      <w:pPr>
        <w:spacing w:line="240" w:lineRule="auto"/>
        <w:jc w:val="thaiDistribute"/>
        <w:rPr>
          <w:rFonts w:ascii="Angsana New" w:eastAsia="MS Mincho" w:hAnsi="Angsana New"/>
          <w:color w:val="000000"/>
          <w:sz w:val="30"/>
          <w:szCs w:val="30"/>
          <w:lang w:val="en-GB"/>
        </w:rPr>
      </w:pPr>
    </w:p>
    <w:p w14:paraId="06A2F173" w14:textId="0A91B255" w:rsidR="00B51DF9" w:rsidRPr="00C20284" w:rsidRDefault="005F1CA0" w:rsidP="007C1582">
      <w:pPr>
        <w:pStyle w:val="Heading1"/>
        <w:shd w:val="clear" w:color="auto" w:fill="auto"/>
        <w:tabs>
          <w:tab w:val="clear" w:pos="283"/>
          <w:tab w:val="num" w:pos="540"/>
        </w:tabs>
        <w:ind w:left="540" w:hanging="513"/>
        <w:rPr>
          <w:rFonts w:ascii="Angsana New" w:hAnsi="Angsana New"/>
          <w:szCs w:val="30"/>
        </w:rPr>
      </w:pPr>
      <w:r w:rsidRPr="00C20284">
        <w:rPr>
          <w:rFonts w:ascii="Angsana New" w:hAnsi="Angsana New" w:cs="Angsana New"/>
          <w:szCs w:val="30"/>
          <w:cs/>
        </w:rPr>
        <w:lastRenderedPageBreak/>
        <w:t>การซื้อบริษัทย่อย</w:t>
      </w:r>
    </w:p>
    <w:p w14:paraId="7F7676EF" w14:textId="568E85BB" w:rsidR="00E04478" w:rsidRPr="00C20284" w:rsidRDefault="00E044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3C080C88" w14:textId="35960E0B" w:rsidR="00717DA0" w:rsidRPr="00083241" w:rsidRDefault="000B78D0" w:rsidP="00083241">
      <w:pPr>
        <w:pStyle w:val="BodyText2"/>
        <w:tabs>
          <w:tab w:val="left" w:pos="117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83241">
        <w:rPr>
          <w:rFonts w:asciiTheme="majorBidi" w:hAnsiTheme="majorBidi" w:cstheme="majorBidi"/>
          <w:b/>
          <w:bCs/>
          <w:spacing w:val="-4"/>
          <w:sz w:val="30"/>
          <w:szCs w:val="30"/>
        </w:rPr>
        <w:t>5.1</w:t>
      </w:r>
      <w:r w:rsidRPr="00083241">
        <w:rPr>
          <w:rFonts w:asciiTheme="majorBidi" w:hAnsiTheme="majorBidi" w:cstheme="majorBidi"/>
          <w:b/>
          <w:bCs/>
          <w:spacing w:val="-4"/>
          <w:sz w:val="30"/>
          <w:szCs w:val="30"/>
        </w:rPr>
        <w:tab/>
      </w:r>
      <w:r w:rsidR="00E05B43" w:rsidRPr="00083241">
        <w:rPr>
          <w:rFonts w:asciiTheme="majorBidi" w:hAnsiTheme="majorBidi" w:cstheme="majorBidi"/>
          <w:b/>
          <w:bCs/>
          <w:sz w:val="30"/>
          <w:szCs w:val="30"/>
          <w:cs/>
        </w:rPr>
        <w:t>การซื้อ</w:t>
      </w:r>
      <w:r w:rsidR="00717DA0" w:rsidRPr="00083241">
        <w:rPr>
          <w:rFonts w:asciiTheme="majorBidi" w:hAnsiTheme="majorBidi" w:cstheme="majorBidi"/>
          <w:b/>
          <w:bCs/>
          <w:sz w:val="30"/>
          <w:szCs w:val="30"/>
          <w:cs/>
        </w:rPr>
        <w:t>หุ้นใน</w:t>
      </w:r>
      <w:r w:rsidR="00717DA0" w:rsidRPr="00083241">
        <w:rPr>
          <w:rFonts w:asciiTheme="majorBidi" w:hAnsiTheme="majorBidi" w:cstheme="majorBidi"/>
          <w:b/>
          <w:bCs/>
          <w:sz w:val="30"/>
          <w:szCs w:val="30"/>
        </w:rPr>
        <w:t> C.P. Aquaculture (India) Private Limited (“CPA”) </w:t>
      </w:r>
    </w:p>
    <w:p w14:paraId="1BD59A2C" w14:textId="41F76DC4" w:rsidR="00717DA0" w:rsidRPr="00083241" w:rsidRDefault="00717DA0" w:rsidP="00717DA0">
      <w:pPr>
        <w:pStyle w:val="paragraph"/>
        <w:spacing w:before="0" w:beforeAutospacing="0" w:after="0" w:afterAutospacing="0"/>
        <w:ind w:left="570" w:firstLine="54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049367E4" w14:textId="75F5DF86" w:rsidR="00B97FD1" w:rsidRDefault="00B97FD1" w:rsidP="0008324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7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ในระหว่างไตรมาสที่ </w:t>
      </w:r>
      <w:r>
        <w:rPr>
          <w:rFonts w:asciiTheme="majorBidi" w:hAnsiTheme="majorBidi" w:cstheme="majorBidi" w:hint="cs"/>
          <w:spacing w:val="2"/>
          <w:sz w:val="30"/>
          <w:szCs w:val="30"/>
        </w:rPr>
        <w:t>2</w:t>
      </w:r>
      <w:r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ปี </w:t>
      </w:r>
      <w:r>
        <w:rPr>
          <w:rFonts w:asciiTheme="majorBidi" w:hAnsiTheme="majorBidi" w:cstheme="majorBidi" w:hint="cs"/>
          <w:spacing w:val="2"/>
          <w:sz w:val="30"/>
          <w:szCs w:val="30"/>
        </w:rPr>
        <w:t>256</w:t>
      </w:r>
      <w:r w:rsidR="003C6613">
        <w:rPr>
          <w:rFonts w:asciiTheme="majorBidi" w:hAnsiTheme="majorBidi" w:cstheme="majorBidi" w:hint="cs"/>
          <w:spacing w:val="2"/>
          <w:sz w:val="30"/>
          <w:szCs w:val="30"/>
        </w:rPr>
        <w:t>4</w:t>
      </w:r>
      <w:r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บริษัทและ </w:t>
      </w:r>
      <w:r>
        <w:rPr>
          <w:rFonts w:asciiTheme="majorBidi" w:hAnsiTheme="majorBidi" w:cstheme="majorBidi" w:hint="cs"/>
          <w:spacing w:val="2"/>
          <w:sz w:val="30"/>
          <w:szCs w:val="30"/>
        </w:rPr>
        <w:t xml:space="preserve">CPF (India) Private Limited (“CPF India”) </w:t>
      </w:r>
      <w:r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เข้าซื้อหุ้นสามัญใน </w:t>
      </w:r>
      <w:r>
        <w:rPr>
          <w:rFonts w:asciiTheme="majorBidi" w:hAnsiTheme="majorBidi" w:cstheme="majorBidi" w:hint="cs"/>
          <w:spacing w:val="2"/>
          <w:sz w:val="30"/>
          <w:szCs w:val="30"/>
        </w:rPr>
        <w:t xml:space="preserve">CPA </w:t>
      </w:r>
      <w:r>
        <w:rPr>
          <w:rFonts w:asciiTheme="majorBidi" w:hAnsiTheme="majorBidi" w:cstheme="majorBidi" w:hint="cs"/>
          <w:spacing w:val="2"/>
          <w:sz w:val="30"/>
          <w:szCs w:val="30"/>
          <w:cs/>
        </w:rPr>
        <w:t>จากบริษัท เครือเจริญโภคภัณฑ์ จำกัด (“</w:t>
      </w:r>
      <w:r>
        <w:rPr>
          <w:rFonts w:asciiTheme="majorBidi" w:hAnsiTheme="majorBidi" w:cstheme="majorBidi" w:hint="cs"/>
          <w:spacing w:val="2"/>
          <w:sz w:val="30"/>
          <w:szCs w:val="30"/>
        </w:rPr>
        <w:t xml:space="preserve">CPG”) </w:t>
      </w:r>
      <w:r>
        <w:rPr>
          <w:rFonts w:asciiTheme="majorBidi" w:hAnsiTheme="majorBidi" w:cstheme="majorBidi" w:hint="cs"/>
          <w:spacing w:val="2"/>
          <w:sz w:val="30"/>
          <w:szCs w:val="30"/>
          <w:cs/>
        </w:rPr>
        <w:t>ซึ่งเป็นบริษัทที่มีอิทธิพลอย่างมีนัยสำคัญ</w:t>
      </w:r>
      <w:r>
        <w:rPr>
          <w:rFonts w:asciiTheme="majorBidi" w:hAnsiTheme="majorBidi" w:cstheme="majorBidi"/>
          <w:spacing w:val="2"/>
          <w:sz w:val="30"/>
          <w:szCs w:val="30"/>
          <w:cs/>
        </w:rPr>
        <w:br/>
      </w:r>
      <w:r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ของบริษัท และ </w:t>
      </w:r>
      <w:r>
        <w:rPr>
          <w:rFonts w:asciiTheme="majorBidi" w:hAnsiTheme="majorBidi" w:cstheme="majorBidi" w:hint="cs"/>
          <w:spacing w:val="2"/>
          <w:sz w:val="30"/>
          <w:szCs w:val="30"/>
        </w:rPr>
        <w:t xml:space="preserve">C.T. Progressive (Investment) Limited (“C.T. Progressive”) </w:t>
      </w:r>
      <w:r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ซึ่งเป็นบริษัทที่เกี่ยวข้องกันกับบริษัท คิดเป็นสัดส่วนรวมร้อยละ </w:t>
      </w:r>
      <w:r w:rsidR="003C6613">
        <w:rPr>
          <w:rFonts w:asciiTheme="majorBidi" w:hAnsiTheme="majorBidi" w:cstheme="majorBidi" w:hint="cs"/>
          <w:spacing w:val="2"/>
          <w:sz w:val="30"/>
          <w:szCs w:val="30"/>
        </w:rPr>
        <w:t>4</w:t>
      </w:r>
      <w:r>
        <w:rPr>
          <w:rFonts w:asciiTheme="majorBidi" w:hAnsiTheme="majorBidi" w:cstheme="majorBidi" w:hint="cs"/>
          <w:spacing w:val="2"/>
          <w:sz w:val="30"/>
          <w:szCs w:val="30"/>
        </w:rPr>
        <w:t>3</w:t>
      </w:r>
      <w:r>
        <w:rPr>
          <w:rFonts w:asciiTheme="majorBidi" w:hAnsiTheme="majorBidi" w:cstheme="majorBidi" w:hint="cs"/>
          <w:spacing w:val="2"/>
          <w:sz w:val="30"/>
          <w:szCs w:val="30"/>
          <w:cs/>
        </w:rPr>
        <w:t>.</w:t>
      </w:r>
      <w:r>
        <w:rPr>
          <w:rFonts w:asciiTheme="majorBidi" w:hAnsiTheme="majorBidi" w:cstheme="majorBidi" w:hint="cs"/>
          <w:spacing w:val="2"/>
          <w:sz w:val="30"/>
          <w:szCs w:val="30"/>
        </w:rPr>
        <w:t>30</w:t>
      </w:r>
      <w:r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ของหุ้นที่ออกและชำระแล้วของ </w:t>
      </w:r>
      <w:r>
        <w:rPr>
          <w:rFonts w:asciiTheme="majorBidi" w:hAnsiTheme="majorBidi" w:cstheme="majorBidi" w:hint="cs"/>
          <w:spacing w:val="2"/>
          <w:sz w:val="30"/>
          <w:szCs w:val="30"/>
        </w:rPr>
        <w:t xml:space="preserve">CPA </w:t>
      </w:r>
      <w:r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ในราคารวมทั้งสิ้น </w:t>
      </w:r>
      <w:r>
        <w:rPr>
          <w:rFonts w:asciiTheme="majorBidi" w:hAnsiTheme="majorBidi" w:cstheme="majorBidi" w:hint="cs"/>
          <w:spacing w:val="2"/>
          <w:sz w:val="30"/>
          <w:szCs w:val="30"/>
        </w:rPr>
        <w:t>1,</w:t>
      </w:r>
      <w:r w:rsidR="003C6613">
        <w:rPr>
          <w:rFonts w:asciiTheme="majorBidi" w:hAnsiTheme="majorBidi" w:cstheme="majorBidi" w:hint="cs"/>
          <w:spacing w:val="2"/>
          <w:sz w:val="30"/>
          <w:szCs w:val="30"/>
        </w:rPr>
        <w:t>4</w:t>
      </w:r>
      <w:r>
        <w:rPr>
          <w:rFonts w:asciiTheme="majorBidi" w:hAnsiTheme="majorBidi" w:cstheme="majorBidi" w:hint="cs"/>
          <w:spacing w:val="2"/>
          <w:sz w:val="30"/>
          <w:szCs w:val="30"/>
        </w:rPr>
        <w:t>69</w:t>
      </w:r>
      <w:r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ล้านบาท </w:t>
      </w:r>
    </w:p>
    <w:p w14:paraId="26054BDA" w14:textId="77777777" w:rsidR="00B97FD1" w:rsidRDefault="00B97FD1" w:rsidP="0008324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70"/>
        <w:rPr>
          <w:rFonts w:asciiTheme="majorBidi" w:hAnsiTheme="majorBidi" w:cstheme="majorBidi"/>
          <w:sz w:val="30"/>
          <w:szCs w:val="30"/>
        </w:rPr>
      </w:pPr>
    </w:p>
    <w:p w14:paraId="343BC29D" w14:textId="77777777" w:rsidR="00B97FD1" w:rsidRDefault="00B97FD1" w:rsidP="00083241">
      <w:pPr>
        <w:tabs>
          <w:tab w:val="clear" w:pos="454"/>
          <w:tab w:val="clear" w:pos="680"/>
        </w:tabs>
        <w:ind w:left="117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</w:rPr>
        <w:t xml:space="preserve">CPA </w:t>
      </w:r>
      <w:r>
        <w:rPr>
          <w:rFonts w:asciiTheme="majorBidi" w:hAnsiTheme="majorBidi" w:cstheme="majorBidi" w:hint="cs"/>
          <w:sz w:val="30"/>
          <w:szCs w:val="30"/>
          <w:cs/>
        </w:rPr>
        <w:t>เป็นบริษัทที่จดทะเบียนจัดตั้งในประเทศอินเดีย โดยประกอบธุรกิจหลักคือ ผลิตและจำหน่ายอาหารกุ้ง</w:t>
      </w:r>
      <w:r>
        <w:rPr>
          <w:rFonts w:asciiTheme="majorBidi" w:hAnsiTheme="majorBidi" w:cstheme="majorBidi" w:hint="cs"/>
          <w:sz w:val="30"/>
          <w:szCs w:val="30"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>ฟาร์มเพาะฟักลูกกุ้ง และจำหน่ายกุ้งแปรรูปขั้นต้น</w:t>
      </w:r>
    </w:p>
    <w:p w14:paraId="4E244B76" w14:textId="4384096C" w:rsidR="00C04164" w:rsidRDefault="00C041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pacing w:val="-2"/>
          <w:sz w:val="30"/>
          <w:szCs w:val="30"/>
          <w:cs/>
        </w:rPr>
      </w:pPr>
    </w:p>
    <w:p w14:paraId="35E23215" w14:textId="7CF493B0" w:rsidR="00B97FD1" w:rsidRDefault="00B97FD1" w:rsidP="00083241">
      <w:pPr>
        <w:tabs>
          <w:tab w:val="clear" w:pos="454"/>
          <w:tab w:val="clear" w:pos="680"/>
        </w:tabs>
        <w:ind w:left="1170"/>
        <w:jc w:val="thaiDistribute"/>
        <w:rPr>
          <w:rFonts w:asciiTheme="majorBidi" w:hAnsiTheme="majorBidi"/>
          <w:spacing w:val="-2"/>
          <w:sz w:val="30"/>
          <w:szCs w:val="30"/>
        </w:rPr>
      </w:pPr>
      <w:r>
        <w:rPr>
          <w:rFonts w:asciiTheme="majorBidi" w:hAnsiTheme="majorBidi" w:hint="cs"/>
          <w:spacing w:val="-2"/>
          <w:sz w:val="30"/>
          <w:szCs w:val="30"/>
          <w:cs/>
        </w:rPr>
        <w:t xml:space="preserve">กลุ่มบริษัทได้มาซึ่งอำนาจควบคุมใน </w:t>
      </w:r>
      <w:r>
        <w:rPr>
          <w:rFonts w:asciiTheme="majorBidi" w:hAnsiTheme="majorBidi" w:hint="cs"/>
          <w:spacing w:val="-2"/>
          <w:sz w:val="30"/>
          <w:szCs w:val="30"/>
        </w:rPr>
        <w:t xml:space="preserve">CPA  </w:t>
      </w:r>
      <w:r>
        <w:rPr>
          <w:rFonts w:asciiTheme="majorBidi" w:hAnsiTheme="majorBidi" w:hint="cs"/>
          <w:spacing w:val="-2"/>
          <w:sz w:val="30"/>
          <w:szCs w:val="30"/>
          <w:cs/>
        </w:rPr>
        <w:t xml:space="preserve">เมื่อวันที่ </w:t>
      </w:r>
      <w:r w:rsidR="007C1582">
        <w:rPr>
          <w:rFonts w:asciiTheme="majorBidi" w:hAnsiTheme="majorBidi"/>
          <w:spacing w:val="-2"/>
          <w:sz w:val="30"/>
          <w:szCs w:val="30"/>
        </w:rPr>
        <w:t xml:space="preserve">2 </w:t>
      </w:r>
      <w:r>
        <w:rPr>
          <w:rFonts w:asciiTheme="majorBidi" w:hAnsiTheme="majorBidi" w:hint="cs"/>
          <w:spacing w:val="-2"/>
          <w:sz w:val="30"/>
          <w:szCs w:val="30"/>
          <w:cs/>
        </w:rPr>
        <w:t>เมษายน</w:t>
      </w:r>
      <w:r w:rsidR="007C1582">
        <w:rPr>
          <w:rFonts w:asciiTheme="majorBidi" w:hAnsiTheme="majorBidi"/>
          <w:spacing w:val="-2"/>
          <w:sz w:val="30"/>
          <w:szCs w:val="30"/>
        </w:rPr>
        <w:t xml:space="preserve"> 256</w:t>
      </w:r>
      <w:r w:rsidR="003C6613">
        <w:rPr>
          <w:rFonts w:asciiTheme="majorBidi" w:hAnsiTheme="majorBidi"/>
          <w:spacing w:val="-2"/>
          <w:sz w:val="30"/>
          <w:szCs w:val="30"/>
        </w:rPr>
        <w:t>4</w:t>
      </w:r>
      <w:r>
        <w:rPr>
          <w:rFonts w:asciiTheme="majorBidi" w:hAnsiTheme="majorBidi" w:hint="cs"/>
          <w:spacing w:val="-2"/>
          <w:sz w:val="30"/>
          <w:szCs w:val="30"/>
          <w:cs/>
        </w:rPr>
        <w:t xml:space="preserve"> (“วันที่ซื้อ”) จากการที่บริษัทได้ชำระค่าหุ้นให้แก่ </w:t>
      </w:r>
      <w:r>
        <w:rPr>
          <w:rFonts w:asciiTheme="majorBidi" w:hAnsiTheme="majorBidi" w:hint="cs"/>
          <w:spacing w:val="-2"/>
          <w:sz w:val="30"/>
          <w:szCs w:val="30"/>
        </w:rPr>
        <w:t xml:space="preserve">CPG </w:t>
      </w:r>
      <w:r>
        <w:rPr>
          <w:rFonts w:asciiTheme="majorBidi" w:hAnsiTheme="majorBidi" w:hint="cs"/>
          <w:spacing w:val="-2"/>
          <w:sz w:val="30"/>
          <w:szCs w:val="30"/>
          <w:cs/>
        </w:rPr>
        <w:t>เป็นจำนวนเงิน</w:t>
      </w:r>
      <w:r w:rsidR="007C1582">
        <w:rPr>
          <w:rFonts w:asciiTheme="majorBidi" w:hAnsiTheme="majorBidi"/>
          <w:spacing w:val="-2"/>
          <w:sz w:val="30"/>
          <w:szCs w:val="30"/>
        </w:rPr>
        <w:t xml:space="preserve"> 1,0</w:t>
      </w:r>
      <w:r w:rsidR="003C6613">
        <w:rPr>
          <w:rFonts w:asciiTheme="majorBidi" w:hAnsiTheme="majorBidi"/>
          <w:spacing w:val="-2"/>
          <w:sz w:val="30"/>
          <w:szCs w:val="30"/>
        </w:rPr>
        <w:t>4</w:t>
      </w:r>
      <w:r w:rsidR="007C1582">
        <w:rPr>
          <w:rFonts w:asciiTheme="majorBidi" w:hAnsiTheme="majorBidi"/>
          <w:spacing w:val="-2"/>
          <w:sz w:val="30"/>
          <w:szCs w:val="30"/>
        </w:rPr>
        <w:t>1</w:t>
      </w:r>
      <w:r>
        <w:rPr>
          <w:rFonts w:asciiTheme="majorBidi" w:hAnsiTheme="majorBidi" w:hint="cs"/>
          <w:spacing w:val="-2"/>
          <w:sz w:val="30"/>
          <w:szCs w:val="30"/>
          <w:cs/>
        </w:rPr>
        <w:t xml:space="preserve"> ล้านบาท และได้รับโอนหุ้นสามัญคิดเป็นสัดส่วนร้อยละ</w:t>
      </w:r>
      <w:r w:rsidR="00DB6DA8">
        <w:rPr>
          <w:rFonts w:asciiTheme="majorBidi" w:hAnsiTheme="majorBidi"/>
          <w:spacing w:val="-2"/>
          <w:sz w:val="30"/>
          <w:szCs w:val="30"/>
        </w:rPr>
        <w:t xml:space="preserve"> 30.80</w:t>
      </w:r>
      <w:r>
        <w:rPr>
          <w:rFonts w:asciiTheme="majorBidi" w:hAnsiTheme="majorBidi" w:hint="cs"/>
          <w:spacing w:val="-2"/>
          <w:sz w:val="30"/>
          <w:szCs w:val="30"/>
          <w:cs/>
        </w:rPr>
        <w:t xml:space="preserve">  เมื่อรวมกับสัดส่วนเดิมที่ถือหุ้นในอัตราร้อยละ</w:t>
      </w:r>
      <w:r w:rsidR="00DB6DA8">
        <w:rPr>
          <w:rFonts w:asciiTheme="majorBidi" w:hAnsiTheme="majorBidi"/>
          <w:spacing w:val="-2"/>
          <w:sz w:val="30"/>
          <w:szCs w:val="30"/>
        </w:rPr>
        <w:t xml:space="preserve"> 31.70</w:t>
      </w:r>
      <w:r>
        <w:rPr>
          <w:rFonts w:asciiTheme="majorBidi" w:hAnsiTheme="majorBidi" w:hint="cs"/>
          <w:spacing w:val="-2"/>
          <w:sz w:val="30"/>
          <w:szCs w:val="30"/>
          <w:cs/>
        </w:rPr>
        <w:t xml:space="preserve"> ทำให้บริษัทถือหุ้นในอัตราร้อยละ</w:t>
      </w:r>
      <w:r w:rsidR="00DB6DA8">
        <w:rPr>
          <w:rFonts w:asciiTheme="majorBidi" w:hAnsiTheme="majorBidi"/>
          <w:spacing w:val="-2"/>
          <w:sz w:val="30"/>
          <w:szCs w:val="30"/>
        </w:rPr>
        <w:t xml:space="preserve"> 62.50</w:t>
      </w:r>
      <w:r>
        <w:rPr>
          <w:rFonts w:asciiTheme="majorBidi" w:hAnsiTheme="majorBidi" w:hint="cs"/>
          <w:spacing w:val="-2"/>
          <w:sz w:val="30"/>
          <w:szCs w:val="30"/>
          <w:cs/>
        </w:rPr>
        <w:t xml:space="preserve"> ของหุ้นที่ออกและชำระแล้วของ </w:t>
      </w:r>
      <w:r>
        <w:rPr>
          <w:rFonts w:asciiTheme="majorBidi" w:hAnsiTheme="majorBidi" w:hint="cs"/>
          <w:spacing w:val="-2"/>
          <w:sz w:val="30"/>
          <w:szCs w:val="30"/>
        </w:rPr>
        <w:t xml:space="preserve">CPA </w:t>
      </w:r>
      <w:r>
        <w:rPr>
          <w:rFonts w:asciiTheme="majorBidi" w:hAnsiTheme="majorBidi" w:hint="cs"/>
          <w:spacing w:val="-2"/>
          <w:sz w:val="30"/>
          <w:szCs w:val="30"/>
          <w:cs/>
        </w:rPr>
        <w:t>และเมื่อวันที่</w:t>
      </w:r>
      <w:r w:rsidR="00DB6DA8">
        <w:rPr>
          <w:rFonts w:asciiTheme="majorBidi" w:hAnsiTheme="majorBidi"/>
          <w:spacing w:val="-2"/>
          <w:sz w:val="30"/>
          <w:szCs w:val="30"/>
        </w:rPr>
        <w:t xml:space="preserve"> 2</w:t>
      </w:r>
      <w:r w:rsidR="003C6613">
        <w:rPr>
          <w:rFonts w:asciiTheme="majorBidi" w:hAnsiTheme="majorBidi"/>
          <w:spacing w:val="-2"/>
          <w:sz w:val="30"/>
          <w:szCs w:val="30"/>
        </w:rPr>
        <w:t>4</w:t>
      </w:r>
      <w:r w:rsidR="00DB6DA8">
        <w:rPr>
          <w:rFonts w:asciiTheme="majorBidi" w:hAnsiTheme="majorBidi"/>
          <w:spacing w:val="-2"/>
          <w:sz w:val="30"/>
          <w:szCs w:val="30"/>
        </w:rPr>
        <w:t xml:space="preserve"> </w:t>
      </w:r>
      <w:r>
        <w:rPr>
          <w:rFonts w:asciiTheme="majorBidi" w:hAnsiTheme="majorBidi" w:hint="cs"/>
          <w:spacing w:val="-2"/>
          <w:sz w:val="30"/>
          <w:szCs w:val="30"/>
          <w:cs/>
        </w:rPr>
        <w:t>มิถุนายน</w:t>
      </w:r>
      <w:r w:rsidR="00DB6DA8">
        <w:rPr>
          <w:rFonts w:asciiTheme="majorBidi" w:hAnsiTheme="majorBidi"/>
          <w:spacing w:val="-2"/>
          <w:sz w:val="30"/>
          <w:szCs w:val="30"/>
        </w:rPr>
        <w:t xml:space="preserve"> 256</w:t>
      </w:r>
      <w:r w:rsidR="003C6613">
        <w:rPr>
          <w:rFonts w:asciiTheme="majorBidi" w:hAnsiTheme="majorBidi"/>
          <w:spacing w:val="-2"/>
          <w:sz w:val="30"/>
          <w:szCs w:val="30"/>
        </w:rPr>
        <w:t>4</w:t>
      </w:r>
      <w:r w:rsidR="00DB6DA8">
        <w:rPr>
          <w:rFonts w:asciiTheme="majorBidi" w:hAnsiTheme="majorBidi"/>
          <w:spacing w:val="-2"/>
          <w:sz w:val="30"/>
          <w:szCs w:val="30"/>
        </w:rPr>
        <w:t xml:space="preserve"> </w:t>
      </w:r>
      <w:r>
        <w:rPr>
          <w:rFonts w:asciiTheme="majorBidi" w:hAnsiTheme="majorBidi" w:hint="cs"/>
          <w:spacing w:val="-2"/>
          <w:sz w:val="30"/>
          <w:szCs w:val="30"/>
        </w:rPr>
        <w:t xml:space="preserve">CPF India </w:t>
      </w:r>
      <w:r>
        <w:rPr>
          <w:rFonts w:asciiTheme="majorBidi" w:hAnsiTheme="majorBidi" w:hint="cs"/>
          <w:spacing w:val="-2"/>
          <w:sz w:val="30"/>
          <w:szCs w:val="30"/>
          <w:cs/>
        </w:rPr>
        <w:t xml:space="preserve">ได้ชำระค่าหุ้นให้แก่ </w:t>
      </w:r>
      <w:r>
        <w:rPr>
          <w:rFonts w:asciiTheme="majorBidi" w:hAnsiTheme="majorBidi" w:hint="cs"/>
          <w:spacing w:val="-2"/>
          <w:sz w:val="30"/>
          <w:szCs w:val="30"/>
        </w:rPr>
        <w:t xml:space="preserve">C.T. Progressive </w:t>
      </w:r>
      <w:r>
        <w:rPr>
          <w:rFonts w:asciiTheme="majorBidi" w:hAnsiTheme="majorBidi" w:hint="cs"/>
          <w:spacing w:val="-2"/>
          <w:sz w:val="30"/>
          <w:szCs w:val="30"/>
          <w:cs/>
        </w:rPr>
        <w:t xml:space="preserve">เป็นจำนวนเงิน </w:t>
      </w:r>
      <w:r w:rsidR="003C6613">
        <w:rPr>
          <w:rFonts w:asciiTheme="majorBidi" w:hAnsiTheme="majorBidi"/>
          <w:spacing w:val="-2"/>
          <w:sz w:val="30"/>
          <w:szCs w:val="30"/>
        </w:rPr>
        <w:t>4</w:t>
      </w:r>
      <w:r w:rsidR="00DB6DA8">
        <w:rPr>
          <w:rFonts w:asciiTheme="majorBidi" w:hAnsiTheme="majorBidi"/>
          <w:spacing w:val="-2"/>
          <w:sz w:val="30"/>
          <w:szCs w:val="30"/>
        </w:rPr>
        <w:t xml:space="preserve">28 </w:t>
      </w:r>
      <w:r>
        <w:rPr>
          <w:rFonts w:asciiTheme="majorBidi" w:hAnsiTheme="majorBidi" w:hint="cs"/>
          <w:spacing w:val="-2"/>
          <w:sz w:val="30"/>
          <w:szCs w:val="30"/>
          <w:cs/>
        </w:rPr>
        <w:t>ล้านบาท โดยได้รับโอนหุ้นสามัญคิดเป็นสัดส่วนร้อยละ</w:t>
      </w:r>
      <w:r w:rsidR="00DB6DA8">
        <w:rPr>
          <w:rFonts w:asciiTheme="majorBidi" w:hAnsiTheme="majorBidi"/>
          <w:spacing w:val="-2"/>
          <w:sz w:val="30"/>
          <w:szCs w:val="30"/>
        </w:rPr>
        <w:t xml:space="preserve"> </w:t>
      </w:r>
      <w:r w:rsidR="00AF6794">
        <w:rPr>
          <w:rFonts w:asciiTheme="majorBidi" w:hAnsiTheme="majorBidi"/>
          <w:spacing w:val="-2"/>
          <w:sz w:val="30"/>
          <w:szCs w:val="30"/>
        </w:rPr>
        <w:t>12.</w:t>
      </w:r>
      <w:r w:rsidR="00DB6DA8">
        <w:rPr>
          <w:rFonts w:asciiTheme="majorBidi" w:hAnsiTheme="majorBidi"/>
          <w:spacing w:val="-2"/>
          <w:sz w:val="30"/>
          <w:szCs w:val="30"/>
        </w:rPr>
        <w:t>50</w:t>
      </w:r>
      <w:r w:rsidR="00903D21">
        <w:rPr>
          <w:rFonts w:asciiTheme="majorBidi" w:hAnsiTheme="majorBidi"/>
          <w:spacing w:val="-2"/>
          <w:sz w:val="30"/>
          <w:szCs w:val="30"/>
        </w:rPr>
        <w:t xml:space="preserve"> </w:t>
      </w:r>
      <w:r>
        <w:rPr>
          <w:rFonts w:asciiTheme="majorBidi" w:hAnsiTheme="majorBidi" w:hint="cs"/>
          <w:spacing w:val="-2"/>
          <w:sz w:val="30"/>
          <w:szCs w:val="30"/>
          <w:cs/>
        </w:rPr>
        <w:t xml:space="preserve">ทำให้กลุ่มบริษัทถือหุ้นใน </w:t>
      </w:r>
      <w:r>
        <w:rPr>
          <w:rFonts w:asciiTheme="majorBidi" w:hAnsiTheme="majorBidi" w:hint="cs"/>
          <w:spacing w:val="-2"/>
          <w:sz w:val="30"/>
          <w:szCs w:val="30"/>
        </w:rPr>
        <w:t xml:space="preserve">CPA </w:t>
      </w:r>
      <w:r>
        <w:rPr>
          <w:rFonts w:asciiTheme="majorBidi" w:hAnsiTheme="majorBidi" w:hint="cs"/>
          <w:spacing w:val="-2"/>
          <w:sz w:val="30"/>
          <w:szCs w:val="30"/>
          <w:cs/>
        </w:rPr>
        <w:t>ในอัตราร้อยละ</w:t>
      </w:r>
      <w:r w:rsidR="001C16F1">
        <w:rPr>
          <w:rFonts w:asciiTheme="majorBidi" w:hAnsiTheme="majorBidi"/>
          <w:spacing w:val="-2"/>
          <w:sz w:val="30"/>
          <w:szCs w:val="30"/>
        </w:rPr>
        <w:t xml:space="preserve"> 75.00</w:t>
      </w:r>
      <w:r>
        <w:rPr>
          <w:rFonts w:asciiTheme="majorBidi" w:hAnsiTheme="majorBidi" w:hint="cs"/>
          <w:spacing w:val="-2"/>
          <w:sz w:val="30"/>
          <w:szCs w:val="30"/>
          <w:cs/>
        </w:rPr>
        <w:t xml:space="preserve"> ของหุ้นที่ออกและชำระแล้วของ </w:t>
      </w:r>
      <w:r>
        <w:rPr>
          <w:rFonts w:asciiTheme="majorBidi" w:hAnsiTheme="majorBidi" w:hint="cs"/>
          <w:spacing w:val="-2"/>
          <w:sz w:val="30"/>
          <w:szCs w:val="30"/>
        </w:rPr>
        <w:t>CPA</w:t>
      </w:r>
    </w:p>
    <w:p w14:paraId="41A81038" w14:textId="77777777" w:rsidR="00B97FD1" w:rsidRDefault="00B97FD1" w:rsidP="00083241">
      <w:pPr>
        <w:tabs>
          <w:tab w:val="clear" w:pos="454"/>
          <w:tab w:val="clear" w:pos="680"/>
        </w:tabs>
        <w:ind w:left="1170"/>
        <w:jc w:val="thaiDistribute"/>
        <w:rPr>
          <w:rFonts w:asciiTheme="majorBidi" w:hAnsiTheme="majorBidi"/>
          <w:spacing w:val="-2"/>
          <w:sz w:val="30"/>
          <w:szCs w:val="30"/>
        </w:rPr>
      </w:pPr>
    </w:p>
    <w:p w14:paraId="6782FDD9" w14:textId="3BDDFD52" w:rsidR="00B97FD1" w:rsidRDefault="00B97FD1" w:rsidP="00B07980">
      <w:pPr>
        <w:tabs>
          <w:tab w:val="clear" w:pos="454"/>
          <w:tab w:val="clear" w:pos="680"/>
        </w:tabs>
        <w:ind w:left="117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กลุ่มบริษัทได้รับรู้รายการซื้อธุรกิจให้เป็นไปตามมาตรฐานการรายงานทางการเงินฉบับที่ </w:t>
      </w:r>
      <w:r>
        <w:rPr>
          <w:rFonts w:asciiTheme="majorBidi" w:hAnsiTheme="majorBidi" w:cstheme="majorBidi" w:hint="cs"/>
          <w:sz w:val="30"/>
          <w:szCs w:val="30"/>
        </w:rPr>
        <w:t>3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เรื่อง 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การรวมธุรกิจ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วันที่ซื้อสำหรับสินทรัพย์ที่ได้มาและหนี้สินที่รับมาแต่ละประเภทที่สำคัญ มีดังนี้</w:t>
      </w:r>
    </w:p>
    <w:p w14:paraId="1BE3ED9E" w14:textId="616FD9E9" w:rsidR="00C11071" w:rsidRPr="000E48A5" w:rsidRDefault="00C110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8568" w:type="dxa"/>
        <w:tblInd w:w="108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9"/>
        <w:gridCol w:w="795"/>
        <w:gridCol w:w="442"/>
        <w:gridCol w:w="1662"/>
      </w:tblGrid>
      <w:tr w:rsidR="00815363" w:rsidRPr="00815363" w14:paraId="68517B3C" w14:textId="77777777" w:rsidTr="00083241">
        <w:trPr>
          <w:trHeight w:val="405"/>
        </w:trPr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5AA8B4" w14:textId="77777777" w:rsidR="00815363" w:rsidRPr="00C0531F" w:rsidRDefault="00815363" w:rsidP="00083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1"/>
              <w:textAlignment w:val="baseline"/>
              <w:rPr>
                <w:rFonts w:ascii="Segoe UI" w:hAnsi="Segoe UI" w:cs="Segoe UI"/>
              </w:rPr>
            </w:pPr>
            <w:r w:rsidRPr="00C0531F">
              <w:rPr>
                <w:rFonts w:ascii="Angsana New" w:hAnsi="Angsana New"/>
                <w:color w:val="0000FF"/>
                <w:sz w:val="30"/>
                <w:szCs w:val="30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06B790" w14:textId="77777777" w:rsidR="00815363" w:rsidRPr="00083241" w:rsidRDefault="00815363" w:rsidP="00815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BCF5AA" w14:textId="77777777" w:rsidR="00815363" w:rsidRPr="00083241" w:rsidRDefault="00815363" w:rsidP="00815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0"/>
              <w:jc w:val="center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29593E" w14:textId="77777777" w:rsidR="00815363" w:rsidRPr="00083241" w:rsidRDefault="00815363" w:rsidP="00815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5"/>
              <w:jc w:val="right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832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หน่วย</w:t>
            </w:r>
            <w:r w:rsidRPr="00083241">
              <w:rPr>
                <w:rFonts w:ascii="Angsana New" w:hAnsi="Angsana New"/>
                <w:i/>
                <w:iCs/>
                <w:sz w:val="30"/>
                <w:szCs w:val="30"/>
              </w:rPr>
              <w:t>: </w:t>
            </w:r>
            <w:r w:rsidRPr="000832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083241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  <w:r w:rsidRPr="00083241">
              <w:rPr>
                <w:rFonts w:ascii="Angsana New" w:hAnsi="Angsana New"/>
                <w:sz w:val="30"/>
                <w:szCs w:val="30"/>
              </w:rPr>
              <w:t> </w:t>
            </w:r>
          </w:p>
        </w:tc>
      </w:tr>
      <w:tr w:rsidR="00815363" w:rsidRPr="00815363" w14:paraId="721C24C3" w14:textId="77777777" w:rsidTr="00083241"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F1933A" w14:textId="77777777" w:rsidR="00815363" w:rsidRPr="00083241" w:rsidRDefault="00815363" w:rsidP="00815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A9D72A" w14:textId="77777777" w:rsidR="00815363" w:rsidRPr="00083241" w:rsidRDefault="00815363" w:rsidP="00815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B0177C" w14:textId="77777777" w:rsidR="00815363" w:rsidRPr="00083241" w:rsidRDefault="00815363" w:rsidP="00815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4A81D6D9" w14:textId="77777777" w:rsidR="00815363" w:rsidRPr="00083241" w:rsidRDefault="00815363" w:rsidP="00815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  <w:r w:rsidRPr="00083241">
              <w:rPr>
                <w:rFonts w:ascii="Angsana New" w:hAnsi="Angsana New"/>
                <w:sz w:val="30"/>
                <w:szCs w:val="30"/>
              </w:rPr>
              <w:t> </w:t>
            </w:r>
          </w:p>
        </w:tc>
      </w:tr>
      <w:tr w:rsidR="00815363" w:rsidRPr="00815363" w14:paraId="611B6A48" w14:textId="77777777" w:rsidTr="00083241"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BB3631" w14:textId="77777777" w:rsidR="00815363" w:rsidRPr="00083241" w:rsidRDefault="00815363" w:rsidP="00083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sz w:val="30"/>
                <w:szCs w:val="30"/>
                <w:cs/>
              </w:rPr>
              <w:t>สิ่งตอบแทนในการซื้อ</w:t>
            </w:r>
            <w:r w:rsidRPr="00083241">
              <w:rPr>
                <w:rFonts w:ascii="Angsana New" w:hAnsi="Angsana New"/>
                <w:sz w:val="30"/>
                <w:szCs w:val="30"/>
              </w:rPr>
              <w:t> - </w:t>
            </w:r>
            <w:r w:rsidRPr="00083241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  <w:r w:rsidRPr="00083241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1AB842" w14:textId="77777777" w:rsidR="00815363" w:rsidRPr="00083241" w:rsidRDefault="00815363" w:rsidP="00815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1BC09A" w14:textId="77777777" w:rsidR="00815363" w:rsidRPr="00083241" w:rsidRDefault="00815363" w:rsidP="00815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B89AE7" w14:textId="77777777" w:rsidR="00815363" w:rsidRPr="00083241" w:rsidRDefault="00815363" w:rsidP="00815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5"/>
              <w:jc w:val="right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sz w:val="30"/>
                <w:szCs w:val="30"/>
              </w:rPr>
              <w:t>1,</w:t>
            </w:r>
            <w:r w:rsidR="003C6613">
              <w:rPr>
                <w:rFonts w:ascii="Angsana New" w:hAnsi="Angsana New"/>
                <w:sz w:val="30"/>
                <w:szCs w:val="30"/>
              </w:rPr>
              <w:t>4</w:t>
            </w:r>
            <w:r w:rsidRPr="00083241">
              <w:rPr>
                <w:rFonts w:ascii="Angsana New" w:hAnsi="Angsana New"/>
                <w:sz w:val="30"/>
                <w:szCs w:val="30"/>
              </w:rPr>
              <w:t>69 </w:t>
            </w:r>
          </w:p>
        </w:tc>
      </w:tr>
      <w:tr w:rsidR="00815363" w:rsidRPr="00815363" w14:paraId="040F29F5" w14:textId="77777777" w:rsidTr="00083241"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C9283E" w14:textId="77777777" w:rsidR="00815363" w:rsidRPr="00083241" w:rsidRDefault="00815363" w:rsidP="00083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083241">
              <w:rPr>
                <w:rFonts w:ascii="Angsana New" w:hAnsi="Angsana New"/>
                <w:sz w:val="30"/>
                <w:szCs w:val="30"/>
              </w:rPr>
              <w:t>  </w:t>
            </w:r>
            <w:r w:rsidRPr="00083241">
              <w:rPr>
                <w:rFonts w:ascii="Angsana New" w:hAnsi="Angsana New"/>
                <w:sz w:val="30"/>
                <w:szCs w:val="30"/>
                <w:cs/>
              </w:rPr>
              <w:t>สินทรัพย์สุทธิที่ได้มาตามสัดส่วนของการลงทุนเพิ่ม</w:t>
            </w:r>
            <w:r w:rsidRPr="00083241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19B56F" w14:textId="77777777" w:rsidR="00815363" w:rsidRPr="00083241" w:rsidRDefault="00815363" w:rsidP="00815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520DD0" w14:textId="77777777" w:rsidR="00815363" w:rsidRPr="00083241" w:rsidRDefault="00815363" w:rsidP="00815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66E897A9" w14:textId="77777777" w:rsidR="00815363" w:rsidRPr="00083241" w:rsidRDefault="00815363" w:rsidP="00815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5"/>
              <w:jc w:val="right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sz w:val="30"/>
                <w:szCs w:val="30"/>
              </w:rPr>
              <w:t>(1,191) </w:t>
            </w:r>
          </w:p>
        </w:tc>
      </w:tr>
      <w:tr w:rsidR="00815363" w:rsidRPr="00815363" w14:paraId="3A7DC74C" w14:textId="77777777" w:rsidTr="00083241">
        <w:trPr>
          <w:trHeight w:val="375"/>
        </w:trPr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C94BA8" w14:textId="77777777" w:rsidR="00815363" w:rsidRPr="00083241" w:rsidRDefault="00815363" w:rsidP="00085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ค่าความนิยมจากการซื้อธุรกิจ</w:t>
            </w:r>
            <w:r w:rsidRPr="00083241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6859F3" w14:textId="77777777" w:rsidR="00815363" w:rsidRPr="00083241" w:rsidRDefault="00815363" w:rsidP="00815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4FAB06" w14:textId="77777777" w:rsidR="00815363" w:rsidRPr="00083241" w:rsidRDefault="00815363" w:rsidP="00815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166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6260E6A9" w14:textId="77777777" w:rsidR="00815363" w:rsidRPr="00C0531F" w:rsidRDefault="00815363" w:rsidP="00815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5"/>
              <w:jc w:val="right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b/>
                <w:bCs/>
                <w:sz w:val="30"/>
                <w:szCs w:val="30"/>
              </w:rPr>
              <w:t>278</w:t>
            </w:r>
            <w:r w:rsidRPr="00C0531F">
              <w:rPr>
                <w:rFonts w:ascii="Angsana New" w:hAnsi="Angsana New"/>
                <w:sz w:val="30"/>
                <w:szCs w:val="30"/>
              </w:rPr>
              <w:t> </w:t>
            </w:r>
          </w:p>
        </w:tc>
      </w:tr>
    </w:tbl>
    <w:p w14:paraId="58E1CF38" w14:textId="2B07890F" w:rsidR="00815363" w:rsidRDefault="00815363" w:rsidP="00DA7899">
      <w:pPr>
        <w:pStyle w:val="BodyText2"/>
        <w:tabs>
          <w:tab w:val="left" w:pos="810"/>
        </w:tabs>
        <w:spacing w:line="240" w:lineRule="atLeast"/>
        <w:ind w:left="0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8E2F954" w14:textId="77777777" w:rsidR="00203A88" w:rsidRDefault="00203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normaltextrun"/>
          <w:rFonts w:ascii="Angsana New" w:hAnsi="Angsana New"/>
          <w:i/>
          <w:iCs/>
          <w:color w:val="000000"/>
          <w:sz w:val="30"/>
          <w:szCs w:val="30"/>
          <w:shd w:val="clear" w:color="auto" w:fill="FFFFFF"/>
          <w:cs/>
        </w:rPr>
      </w:pPr>
      <w:r>
        <w:rPr>
          <w:rStyle w:val="normaltextrun"/>
          <w:rFonts w:ascii="Angsana New" w:hAnsi="Angsana New"/>
          <w:i/>
          <w:iCs/>
          <w:color w:val="000000"/>
          <w:sz w:val="30"/>
          <w:szCs w:val="30"/>
          <w:shd w:val="clear" w:color="auto" w:fill="FFFFFF"/>
          <w:cs/>
        </w:rPr>
        <w:br w:type="page"/>
      </w:r>
    </w:p>
    <w:p w14:paraId="3BC1C24A" w14:textId="48873845" w:rsidR="00815363" w:rsidRPr="000B0A5B" w:rsidRDefault="00815363" w:rsidP="000B0A5B">
      <w:pPr>
        <w:pStyle w:val="BodyText2"/>
        <w:tabs>
          <w:tab w:val="left" w:pos="810"/>
        </w:tabs>
        <w:spacing w:line="240" w:lineRule="atLeast"/>
        <w:ind w:left="1170" w:firstLine="0"/>
        <w:jc w:val="thaiDistribute"/>
        <w:rPr>
          <w:rFonts w:ascii="Angsana New" w:hAnsi="Angsana New"/>
          <w:i/>
          <w:iCs/>
          <w:color w:val="000000"/>
          <w:sz w:val="30"/>
          <w:szCs w:val="30"/>
          <w:shd w:val="clear" w:color="auto" w:fill="FFFFFF"/>
        </w:rPr>
      </w:pPr>
      <w:r w:rsidRPr="00083241">
        <w:rPr>
          <w:rStyle w:val="normaltextrun"/>
          <w:rFonts w:ascii="Angsana New" w:hAnsi="Angsana New" w:hint="cs"/>
          <w:i/>
          <w:iCs/>
          <w:color w:val="000000"/>
          <w:sz w:val="30"/>
          <w:szCs w:val="30"/>
          <w:shd w:val="clear" w:color="auto" w:fill="FFFFFF"/>
          <w:cs/>
        </w:rPr>
        <w:lastRenderedPageBreak/>
        <w:t>สิ</w:t>
      </w:r>
      <w:r w:rsidRPr="00083241">
        <w:rPr>
          <w:rStyle w:val="normaltextrun"/>
          <w:rFonts w:ascii="Angsana New" w:hAnsi="Angsana New"/>
          <w:i/>
          <w:iCs/>
          <w:color w:val="000000"/>
          <w:sz w:val="30"/>
          <w:szCs w:val="30"/>
          <w:shd w:val="clear" w:color="auto" w:fill="FFFFFF"/>
          <w:cs/>
        </w:rPr>
        <w:t>นทรัพย์ที่ได้มาและหนี้สินที่รับมา</w:t>
      </w:r>
      <w:r w:rsidRPr="00C0531F">
        <w:rPr>
          <w:rStyle w:val="normaltextrun"/>
          <w:rFonts w:ascii="Angsana New" w:hAnsi="Angsana New"/>
          <w:i/>
          <w:iCs/>
          <w:color w:val="000000"/>
          <w:sz w:val="30"/>
          <w:szCs w:val="30"/>
          <w:shd w:val="clear" w:color="auto" w:fill="FFFFFF"/>
        </w:rPr>
        <w:t> </w:t>
      </w:r>
    </w:p>
    <w:tbl>
      <w:tblPr>
        <w:tblW w:w="8568" w:type="dxa"/>
        <w:tblInd w:w="108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47"/>
        <w:gridCol w:w="428"/>
        <w:gridCol w:w="1693"/>
      </w:tblGrid>
      <w:tr w:rsidR="003A1720" w:rsidRPr="00083241" w14:paraId="3ED17B99" w14:textId="77777777" w:rsidTr="003A1720">
        <w:trPr>
          <w:trHeight w:val="105"/>
        </w:trPr>
        <w:tc>
          <w:tcPr>
            <w:tcW w:w="6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8B0FC7" w14:textId="6A5BB458" w:rsidR="003A1720" w:rsidRPr="00083241" w:rsidRDefault="003A1720" w:rsidP="003A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"/>
              <w:textAlignment w:val="baseline"/>
              <w:rPr>
                <w:rFonts w:ascii="Segoe UI" w:hAnsi="Segoe UI" w:cs="Segoe UI"/>
              </w:rPr>
            </w:pPr>
          </w:p>
        </w:tc>
        <w:tc>
          <w:tcPr>
            <w:tcW w:w="42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E8FACB" w14:textId="77777777" w:rsidR="003A1720" w:rsidRPr="00083241" w:rsidRDefault="003A1720" w:rsidP="003A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EA0BBF" w14:textId="75B65B5E" w:rsidR="003A1720" w:rsidRPr="00083241" w:rsidRDefault="003A1720" w:rsidP="003A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7"/>
              <w:jc w:val="right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832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หน่วย</w:t>
            </w:r>
            <w:r w:rsidRPr="00083241">
              <w:rPr>
                <w:rFonts w:ascii="Angsana New" w:hAnsi="Angsana New"/>
                <w:i/>
                <w:iCs/>
                <w:sz w:val="30"/>
                <w:szCs w:val="30"/>
              </w:rPr>
              <w:t>: </w:t>
            </w:r>
            <w:r w:rsidRPr="000832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083241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A1720" w:rsidRPr="00083241" w14:paraId="516A462E" w14:textId="77777777" w:rsidTr="003A1720">
        <w:trPr>
          <w:trHeight w:val="105"/>
        </w:trPr>
        <w:tc>
          <w:tcPr>
            <w:tcW w:w="6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51819" w14:textId="77777777" w:rsidR="003A1720" w:rsidRPr="00083241" w:rsidRDefault="003A1720" w:rsidP="003A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8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0A4349" w14:textId="77777777" w:rsidR="003A1720" w:rsidRPr="00083241" w:rsidRDefault="003A1720" w:rsidP="003A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C42271" w14:textId="6DE51459" w:rsidR="003A1720" w:rsidRPr="00083241" w:rsidRDefault="003A1720" w:rsidP="003A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5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0832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  <w:r w:rsidRPr="00083241">
              <w:rPr>
                <w:rFonts w:ascii="Angsana New" w:hAnsi="Angsana New"/>
                <w:sz w:val="30"/>
                <w:szCs w:val="30"/>
              </w:rPr>
              <w:t> </w:t>
            </w:r>
          </w:p>
        </w:tc>
      </w:tr>
      <w:tr w:rsidR="003A1720" w:rsidRPr="00083241" w14:paraId="634C3C93" w14:textId="77777777" w:rsidTr="003A1720">
        <w:trPr>
          <w:trHeight w:val="105"/>
        </w:trPr>
        <w:tc>
          <w:tcPr>
            <w:tcW w:w="6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2819F" w14:textId="1EBD7B6D" w:rsidR="003A1720" w:rsidRPr="00083241" w:rsidRDefault="003A1720" w:rsidP="003A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083241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428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A379BE" w14:textId="77777777" w:rsidR="003A1720" w:rsidRPr="00083241" w:rsidRDefault="003A1720" w:rsidP="003A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825038" w14:textId="54D1774F" w:rsidR="003A1720" w:rsidRPr="00083241" w:rsidRDefault="003A1720" w:rsidP="003A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7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083241">
              <w:rPr>
                <w:rFonts w:ascii="Angsana New" w:hAnsi="Angsana New"/>
                <w:sz w:val="30"/>
                <w:szCs w:val="30"/>
              </w:rPr>
              <w:t>115</w:t>
            </w:r>
          </w:p>
        </w:tc>
      </w:tr>
      <w:tr w:rsidR="003A1720" w:rsidRPr="00083241" w14:paraId="6F3CA7A7" w14:textId="77777777" w:rsidTr="00083241">
        <w:trPr>
          <w:trHeight w:val="105"/>
        </w:trPr>
        <w:tc>
          <w:tcPr>
            <w:tcW w:w="6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7F74ED" w14:textId="77777777" w:rsidR="003A1720" w:rsidRPr="00083241" w:rsidRDefault="003A1720" w:rsidP="003A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ลูกหนี้การค้าและลูกหนี้อื่น</w:t>
            </w:r>
            <w:r w:rsidRPr="00083241">
              <w:rPr>
                <w:rFonts w:ascii="Angsana New" w:hAnsi="Angsana New"/>
                <w:color w:val="000000"/>
                <w:sz w:val="30"/>
                <w:szCs w:val="30"/>
              </w:rPr>
              <w:t> 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B5617F" w14:textId="77777777" w:rsidR="003A1720" w:rsidRPr="00083241" w:rsidRDefault="003A1720" w:rsidP="003A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Segoe UI" w:hAnsi="Segoe UI" w:cs="Segoe UI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69FDDC" w14:textId="77777777" w:rsidR="003A1720" w:rsidRPr="00083241" w:rsidRDefault="003A1720" w:rsidP="003A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5"/>
              <w:jc w:val="right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sz w:val="30"/>
                <w:szCs w:val="30"/>
              </w:rPr>
              <w:t>79 </w:t>
            </w:r>
          </w:p>
        </w:tc>
      </w:tr>
      <w:tr w:rsidR="003A1720" w:rsidRPr="00083241" w14:paraId="35FD1FB2" w14:textId="77777777" w:rsidTr="00083241">
        <w:tc>
          <w:tcPr>
            <w:tcW w:w="6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F89D7E" w14:textId="77777777" w:rsidR="003A1720" w:rsidRPr="00083241" w:rsidRDefault="003A1720" w:rsidP="003A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"/>
              <w:textAlignment w:val="baseline"/>
              <w:rPr>
                <w:rFonts w:ascii="Segoe UI" w:hAnsi="Segoe UI" w:cs="Segoe UI"/>
                <w:cs/>
              </w:rPr>
            </w:pPr>
            <w:r w:rsidRPr="0008324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สินค้าคงเหลือ</w:t>
            </w:r>
            <w:r w:rsidRPr="00083241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BEACEF" w14:textId="77777777" w:rsidR="003A1720" w:rsidRPr="00083241" w:rsidRDefault="003A1720" w:rsidP="003A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Segoe UI" w:hAnsi="Segoe UI" w:cs="Segoe UI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FD3593" w14:textId="77777777" w:rsidR="003A1720" w:rsidRPr="00083241" w:rsidRDefault="003A1720" w:rsidP="003A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5"/>
              <w:jc w:val="right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color w:val="000000"/>
                <w:sz w:val="30"/>
                <w:szCs w:val="30"/>
              </w:rPr>
              <w:t>568 </w:t>
            </w:r>
          </w:p>
        </w:tc>
      </w:tr>
      <w:tr w:rsidR="003A1720" w:rsidRPr="00083241" w14:paraId="62279AC4" w14:textId="77777777" w:rsidTr="00083241">
        <w:tc>
          <w:tcPr>
            <w:tcW w:w="6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B5BA98" w14:textId="77777777" w:rsidR="003A1720" w:rsidRPr="00083241" w:rsidRDefault="003A1720" w:rsidP="003A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สินทรัพย์หมุนเวียนอื่น</w:t>
            </w:r>
            <w:r w:rsidRPr="00083241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C42546" w14:textId="77777777" w:rsidR="003A1720" w:rsidRPr="00083241" w:rsidRDefault="003A1720" w:rsidP="003A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Segoe UI" w:hAnsi="Segoe UI" w:cs="Segoe UI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D6AFEA" w14:textId="77777777" w:rsidR="003A1720" w:rsidRPr="00083241" w:rsidRDefault="003A1720" w:rsidP="003A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5"/>
              <w:jc w:val="right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color w:val="000000"/>
                <w:sz w:val="30"/>
                <w:szCs w:val="30"/>
              </w:rPr>
              <w:t>137 </w:t>
            </w:r>
          </w:p>
        </w:tc>
      </w:tr>
      <w:tr w:rsidR="003A1720" w:rsidRPr="00083241" w14:paraId="24591871" w14:textId="77777777" w:rsidTr="00083241">
        <w:tc>
          <w:tcPr>
            <w:tcW w:w="6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694D96" w14:textId="77777777" w:rsidR="003A1720" w:rsidRPr="00083241" w:rsidRDefault="003A1720" w:rsidP="003A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  <w:r w:rsidRPr="00083241">
              <w:rPr>
                <w:rFonts w:ascii="Angsana New" w:hAnsi="Angsana New"/>
                <w:sz w:val="30"/>
                <w:szCs w:val="30"/>
              </w:rPr>
              <w:t>  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D23B0C" w14:textId="77777777" w:rsidR="003A1720" w:rsidRPr="00083241" w:rsidRDefault="003A1720" w:rsidP="003A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30271A" w14:textId="77777777" w:rsidR="003A1720" w:rsidRPr="00083241" w:rsidRDefault="003A1720" w:rsidP="003A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5"/>
              <w:jc w:val="right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color w:val="000000"/>
                <w:sz w:val="30"/>
                <w:szCs w:val="30"/>
              </w:rPr>
              <w:t>3,763 </w:t>
            </w:r>
          </w:p>
        </w:tc>
      </w:tr>
      <w:tr w:rsidR="003A1720" w:rsidRPr="00083241" w14:paraId="4F217ECD" w14:textId="77777777" w:rsidTr="00083241">
        <w:tc>
          <w:tcPr>
            <w:tcW w:w="6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0B749B" w14:textId="77777777" w:rsidR="003A1720" w:rsidRPr="00083241" w:rsidRDefault="003A1720" w:rsidP="003A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สินทรัพย์ไม่หมุนเวียนอื่น</w:t>
            </w:r>
            <w:r w:rsidRPr="00083241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8511B6" w14:textId="77777777" w:rsidR="003A1720" w:rsidRPr="00083241" w:rsidRDefault="003A1720" w:rsidP="003A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053DD2" w14:textId="77777777" w:rsidR="003A1720" w:rsidRPr="00083241" w:rsidRDefault="003A1720" w:rsidP="003A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5"/>
              <w:jc w:val="right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sz w:val="30"/>
                <w:szCs w:val="30"/>
              </w:rPr>
              <w:t>55 </w:t>
            </w:r>
          </w:p>
        </w:tc>
      </w:tr>
      <w:tr w:rsidR="003A1720" w:rsidRPr="00083241" w14:paraId="049D54B9" w14:textId="77777777" w:rsidTr="00083241">
        <w:tc>
          <w:tcPr>
            <w:tcW w:w="6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0A4C53" w14:textId="77777777" w:rsidR="003A1720" w:rsidRPr="00083241" w:rsidRDefault="003A1720" w:rsidP="003A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  <w:r w:rsidRPr="00083241">
              <w:rPr>
                <w:rFonts w:ascii="Angsana New" w:hAnsi="Angsana New"/>
                <w:sz w:val="30"/>
                <w:szCs w:val="30"/>
              </w:rPr>
              <w:t>  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1EDB6D" w14:textId="77777777" w:rsidR="003A1720" w:rsidRPr="00083241" w:rsidRDefault="003A1720" w:rsidP="003A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D4C52E" w14:textId="77777777" w:rsidR="003A1720" w:rsidRPr="00083241" w:rsidRDefault="003A1720" w:rsidP="003A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5"/>
              <w:jc w:val="right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sz w:val="30"/>
                <w:szCs w:val="30"/>
              </w:rPr>
              <w:t>(510) </w:t>
            </w:r>
          </w:p>
        </w:tc>
      </w:tr>
      <w:tr w:rsidR="003A1720" w:rsidRPr="00083241" w14:paraId="693E0858" w14:textId="77777777" w:rsidTr="00083241">
        <w:tc>
          <w:tcPr>
            <w:tcW w:w="6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C7FCF9" w14:textId="77777777" w:rsidR="003A1720" w:rsidRPr="00083241" w:rsidRDefault="003A1720" w:rsidP="003A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เจ้าหนี้การค้าและเจ้าหนี้อื่น</w:t>
            </w:r>
            <w:r w:rsidRPr="00083241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40A609" w14:textId="77777777" w:rsidR="003A1720" w:rsidRPr="00083241" w:rsidRDefault="003A1720" w:rsidP="003A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2E8F58" w14:textId="77777777" w:rsidR="003A1720" w:rsidRPr="00083241" w:rsidRDefault="003A1720" w:rsidP="003A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5"/>
              <w:jc w:val="right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sz w:val="30"/>
                <w:szCs w:val="30"/>
              </w:rPr>
              <w:t>(253) </w:t>
            </w:r>
          </w:p>
        </w:tc>
      </w:tr>
      <w:tr w:rsidR="003A1720" w:rsidRPr="00083241" w14:paraId="62C88B84" w14:textId="77777777" w:rsidTr="00083241">
        <w:tc>
          <w:tcPr>
            <w:tcW w:w="6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D30EF5" w14:textId="77777777" w:rsidR="003A1720" w:rsidRPr="00083241" w:rsidRDefault="003A1720" w:rsidP="003A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หนี้สินหมุนเวียนอื่น</w:t>
            </w:r>
            <w:r w:rsidRPr="00083241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F19190" w14:textId="77777777" w:rsidR="003A1720" w:rsidRPr="00083241" w:rsidRDefault="003A1720" w:rsidP="003A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6A22DE" w14:textId="77777777" w:rsidR="003A1720" w:rsidRPr="00083241" w:rsidRDefault="003A1720" w:rsidP="003A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5"/>
              <w:jc w:val="right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sz w:val="30"/>
                <w:szCs w:val="30"/>
              </w:rPr>
              <w:t>(69) </w:t>
            </w:r>
          </w:p>
        </w:tc>
      </w:tr>
      <w:tr w:rsidR="003A1720" w:rsidRPr="00083241" w14:paraId="082EA77A" w14:textId="77777777" w:rsidTr="00083241">
        <w:tc>
          <w:tcPr>
            <w:tcW w:w="6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9D443C" w14:textId="77777777" w:rsidR="003A1720" w:rsidRPr="00083241" w:rsidRDefault="003A1720" w:rsidP="003A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sz w:val="30"/>
                <w:szCs w:val="30"/>
                <w:cs/>
              </w:rPr>
              <w:t>หนี้สินระยะยาว</w:t>
            </w:r>
            <w:r w:rsidRPr="00083241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4F8040" w14:textId="77777777" w:rsidR="003A1720" w:rsidRPr="00083241" w:rsidRDefault="003A1720" w:rsidP="003A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F7D18B" w14:textId="77777777" w:rsidR="003A1720" w:rsidRPr="00083241" w:rsidRDefault="003A1720" w:rsidP="003A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5"/>
              <w:jc w:val="right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sz w:val="30"/>
                <w:szCs w:val="30"/>
              </w:rPr>
              <w:t>(</w:t>
            </w:r>
            <w:r w:rsidR="003C6613">
              <w:rPr>
                <w:rFonts w:ascii="Angsana New" w:hAnsi="Angsana New"/>
                <w:sz w:val="30"/>
                <w:szCs w:val="30"/>
              </w:rPr>
              <w:t>44</w:t>
            </w:r>
            <w:r w:rsidRPr="00083241">
              <w:rPr>
                <w:rFonts w:ascii="Angsana New" w:hAnsi="Angsana New"/>
                <w:sz w:val="30"/>
                <w:szCs w:val="30"/>
              </w:rPr>
              <w:t>1) </w:t>
            </w:r>
          </w:p>
        </w:tc>
      </w:tr>
      <w:tr w:rsidR="003A1720" w:rsidRPr="00083241" w14:paraId="66690F2F" w14:textId="77777777" w:rsidTr="00083241">
        <w:tc>
          <w:tcPr>
            <w:tcW w:w="6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DBAEF8" w14:textId="77777777" w:rsidR="003A1720" w:rsidRPr="00083241" w:rsidRDefault="003A1720" w:rsidP="003A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หนี้สินภาษีเงินได้รอตัดบัญชี</w:t>
            </w:r>
            <w:r w:rsidRPr="00083241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D403B0" w14:textId="77777777" w:rsidR="003A1720" w:rsidRPr="00083241" w:rsidRDefault="003A1720" w:rsidP="003A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9E3522" w14:textId="77777777" w:rsidR="003A1720" w:rsidRPr="00083241" w:rsidRDefault="003A1720" w:rsidP="003A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5"/>
              <w:jc w:val="right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sz w:val="30"/>
                <w:szCs w:val="30"/>
              </w:rPr>
              <w:t>(351) </w:t>
            </w:r>
          </w:p>
        </w:tc>
      </w:tr>
      <w:tr w:rsidR="003A1720" w:rsidRPr="00083241" w14:paraId="7E685EF3" w14:textId="77777777" w:rsidTr="00083241">
        <w:tc>
          <w:tcPr>
            <w:tcW w:w="6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787E9D" w14:textId="77777777" w:rsidR="003A1720" w:rsidRPr="00083241" w:rsidRDefault="003A1720" w:rsidP="003A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ประมาณการหนี้สินและอื่นๆ</w:t>
            </w:r>
            <w:r w:rsidRPr="00083241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9E2AD9" w14:textId="77777777" w:rsidR="003A1720" w:rsidRPr="00083241" w:rsidRDefault="003A1720" w:rsidP="003A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DE8A32" w14:textId="77777777" w:rsidR="003A1720" w:rsidRPr="00083241" w:rsidRDefault="003A1720" w:rsidP="003A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5"/>
              <w:jc w:val="right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sz w:val="30"/>
                <w:szCs w:val="30"/>
              </w:rPr>
              <w:t>(70) </w:t>
            </w:r>
          </w:p>
        </w:tc>
      </w:tr>
      <w:tr w:rsidR="003A1720" w:rsidRPr="00083241" w14:paraId="4ACD0632" w14:textId="77777777" w:rsidTr="00083241">
        <w:tc>
          <w:tcPr>
            <w:tcW w:w="6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0F98BA" w14:textId="77777777" w:rsidR="003A1720" w:rsidRPr="00083241" w:rsidRDefault="003A1720" w:rsidP="003A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สินทรัพย์สุทธิ</w:t>
            </w:r>
            <w:r w:rsidRPr="00083241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62C234" w14:textId="77777777" w:rsidR="003A1720" w:rsidRPr="00083241" w:rsidRDefault="003A1720" w:rsidP="003A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169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C12C4A" w14:textId="77777777" w:rsidR="003A1720" w:rsidRPr="00083241" w:rsidRDefault="003A1720" w:rsidP="003A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5"/>
              <w:jc w:val="right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b/>
                <w:bCs/>
                <w:sz w:val="30"/>
                <w:szCs w:val="30"/>
              </w:rPr>
              <w:t>3,023</w:t>
            </w:r>
            <w:r w:rsidRPr="00083241">
              <w:rPr>
                <w:rFonts w:ascii="Angsana New" w:hAnsi="Angsana New"/>
                <w:sz w:val="30"/>
                <w:szCs w:val="30"/>
              </w:rPr>
              <w:t> </w:t>
            </w:r>
          </w:p>
        </w:tc>
      </w:tr>
      <w:tr w:rsidR="003A1720" w:rsidRPr="00083241" w14:paraId="3E1E0A31" w14:textId="77777777" w:rsidTr="00083241">
        <w:tc>
          <w:tcPr>
            <w:tcW w:w="6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739AE9" w14:textId="77777777" w:rsidR="003A1720" w:rsidRPr="00083241" w:rsidRDefault="003A1720" w:rsidP="003A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083241">
              <w:rPr>
                <w:rFonts w:ascii="Angsana New" w:hAnsi="Angsana New"/>
                <w:i/>
                <w:iCs/>
                <w:sz w:val="30"/>
                <w:szCs w:val="30"/>
              </w:rPr>
              <w:t> </w:t>
            </w:r>
            <w:r w:rsidRPr="00083241">
              <w:rPr>
                <w:rFonts w:ascii="Angsana New" w:hAnsi="Angsana New"/>
                <w:sz w:val="30"/>
                <w:szCs w:val="30"/>
                <w:cs/>
              </w:rPr>
              <w:t>ส่วนได้เสียที่ไม่มีอำนาจควบคุม</w:t>
            </w:r>
            <w:r w:rsidRPr="00083241">
              <w:rPr>
                <w:rFonts w:ascii="Angsana New" w:hAnsi="Angsana New"/>
                <w:sz w:val="30"/>
                <w:szCs w:val="30"/>
              </w:rPr>
              <w:t>  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0AA1F5" w14:textId="77777777" w:rsidR="003A1720" w:rsidRPr="00083241" w:rsidRDefault="003A1720" w:rsidP="003A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EF3E828" w14:textId="77777777" w:rsidR="003A1720" w:rsidRPr="00083241" w:rsidRDefault="003A1720" w:rsidP="003A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sz w:val="30"/>
                <w:szCs w:val="30"/>
              </w:rPr>
              <w:t>(756) </w:t>
            </w:r>
          </w:p>
        </w:tc>
      </w:tr>
      <w:tr w:rsidR="003A1720" w:rsidRPr="00083241" w14:paraId="6F59F008" w14:textId="77777777" w:rsidTr="00083241">
        <w:tc>
          <w:tcPr>
            <w:tcW w:w="6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79D477" w14:textId="77777777" w:rsidR="003A1720" w:rsidRPr="00083241" w:rsidRDefault="003A1720" w:rsidP="003A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รวมสินทรัพย์สุทธิที่ได้มา</w:t>
            </w:r>
            <w:r w:rsidRPr="00083241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D8AAD3" w14:textId="77777777" w:rsidR="003A1720" w:rsidRPr="00083241" w:rsidRDefault="003A1720" w:rsidP="003A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169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1E596F" w14:textId="77777777" w:rsidR="003A1720" w:rsidRPr="00083241" w:rsidRDefault="003A1720" w:rsidP="003A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5"/>
              <w:jc w:val="right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b/>
                <w:bCs/>
                <w:sz w:val="30"/>
                <w:szCs w:val="30"/>
              </w:rPr>
              <w:t>2,267</w:t>
            </w:r>
            <w:r w:rsidRPr="00083241">
              <w:rPr>
                <w:rFonts w:ascii="Angsana New" w:hAnsi="Angsana New"/>
                <w:sz w:val="30"/>
                <w:szCs w:val="30"/>
              </w:rPr>
              <w:t> </w:t>
            </w:r>
          </w:p>
        </w:tc>
      </w:tr>
      <w:tr w:rsidR="003A1720" w:rsidRPr="00083241" w14:paraId="5D7767F1" w14:textId="77777777" w:rsidTr="00083241">
        <w:tc>
          <w:tcPr>
            <w:tcW w:w="6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5A54A5" w14:textId="77777777" w:rsidR="003A1720" w:rsidRPr="00083241" w:rsidRDefault="003A1720" w:rsidP="003A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083241">
              <w:rPr>
                <w:rFonts w:ascii="Angsana New" w:hAnsi="Angsana New"/>
                <w:i/>
                <w:iCs/>
                <w:sz w:val="30"/>
                <w:szCs w:val="30"/>
              </w:rPr>
              <w:t> </w:t>
            </w:r>
            <w:r w:rsidRPr="00083241">
              <w:rPr>
                <w:rFonts w:ascii="Angsana New" w:hAnsi="Angsana New"/>
                <w:sz w:val="30"/>
                <w:szCs w:val="30"/>
                <w:cs/>
              </w:rPr>
              <w:t>ส่วนได้เสียใน</w:t>
            </w:r>
            <w:r w:rsidRPr="00083241">
              <w:rPr>
                <w:rFonts w:ascii="Angsana New" w:hAnsi="Angsana New"/>
                <w:sz w:val="30"/>
                <w:szCs w:val="30"/>
              </w:rPr>
              <w:t> CPA </w:t>
            </w:r>
            <w:r w:rsidRPr="00083241">
              <w:rPr>
                <w:rFonts w:ascii="Angsana New" w:hAnsi="Angsana New"/>
                <w:sz w:val="30"/>
                <w:szCs w:val="30"/>
                <w:cs/>
              </w:rPr>
              <w:t>ที่มีอยู่เดิม</w:t>
            </w:r>
            <w:r w:rsidRPr="00083241">
              <w:rPr>
                <w:rFonts w:ascii="Angsana New" w:hAnsi="Angsana New"/>
                <w:sz w:val="30"/>
                <w:szCs w:val="30"/>
              </w:rPr>
              <w:t>  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6E33F3" w14:textId="77777777" w:rsidR="003A1720" w:rsidRPr="00083241" w:rsidRDefault="003A1720" w:rsidP="003A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5ACBF4B3" w14:textId="77777777" w:rsidR="003A1720" w:rsidRPr="00083241" w:rsidRDefault="003A1720" w:rsidP="003A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5"/>
              <w:jc w:val="right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sz w:val="30"/>
                <w:szCs w:val="30"/>
              </w:rPr>
              <w:t>(1,076) </w:t>
            </w:r>
          </w:p>
        </w:tc>
      </w:tr>
      <w:tr w:rsidR="003A1720" w:rsidRPr="001338FF" w14:paraId="4489C397" w14:textId="77777777" w:rsidTr="00083241">
        <w:tc>
          <w:tcPr>
            <w:tcW w:w="6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DB7E7D" w14:textId="77777777" w:rsidR="003A1720" w:rsidRPr="00083241" w:rsidRDefault="003A1720" w:rsidP="003A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สินทรัพย์สุทธิที่ได้มาตามสัดส่วนของการลงทุนเพิ่ม</w:t>
            </w:r>
            <w:r w:rsidRPr="00083241">
              <w:rPr>
                <w:rFonts w:ascii="Angsana New" w:hAnsi="Angsana New"/>
                <w:b/>
                <w:bCs/>
                <w:sz w:val="30"/>
                <w:szCs w:val="30"/>
              </w:rPr>
              <w:t> </w:t>
            </w:r>
            <w:r w:rsidRPr="00083241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905781" w14:textId="77777777" w:rsidR="003A1720" w:rsidRPr="00083241" w:rsidRDefault="003A1720" w:rsidP="003A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169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6779BE63" w14:textId="77777777" w:rsidR="003A1720" w:rsidRPr="001338FF" w:rsidRDefault="003A1720" w:rsidP="003A1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5"/>
              <w:jc w:val="right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b/>
                <w:bCs/>
                <w:sz w:val="30"/>
                <w:szCs w:val="30"/>
              </w:rPr>
              <w:t>1,191</w:t>
            </w:r>
            <w:r w:rsidRPr="001338FF">
              <w:rPr>
                <w:rFonts w:ascii="Angsana New" w:hAnsi="Angsana New"/>
                <w:sz w:val="30"/>
                <w:szCs w:val="30"/>
              </w:rPr>
              <w:t> </w:t>
            </w:r>
          </w:p>
        </w:tc>
      </w:tr>
    </w:tbl>
    <w:p w14:paraId="0D8D56AA" w14:textId="77777777" w:rsidR="00815363" w:rsidRPr="00326DAF" w:rsidRDefault="00815363" w:rsidP="0075028F">
      <w:pPr>
        <w:pStyle w:val="BodyText2"/>
        <w:tabs>
          <w:tab w:val="left" w:pos="81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19094F3A" w14:textId="54DDBDF6" w:rsidR="000B3A15" w:rsidRDefault="000B3A15" w:rsidP="00083241">
      <w:pPr>
        <w:tabs>
          <w:tab w:val="clear" w:pos="454"/>
          <w:tab w:val="clear" w:pos="680"/>
        </w:tabs>
        <w:ind w:left="1170"/>
        <w:jc w:val="thaiDistribute"/>
        <w:rPr>
          <w:rFonts w:asciiTheme="majorBidi" w:hAnsiTheme="majorBidi" w:cstheme="majorBidi"/>
          <w:sz w:val="30"/>
          <w:szCs w:val="30"/>
          <w:highlight w:val="cyan"/>
          <w:lang w:eastAsia="en-GB"/>
        </w:rPr>
      </w:pPr>
      <w:r>
        <w:rPr>
          <w:rFonts w:asciiTheme="majorBidi" w:hAnsiTheme="majorBidi" w:cstheme="majorBidi" w:hint="cs"/>
          <w:sz w:val="30"/>
          <w:szCs w:val="30"/>
          <w:cs/>
          <w:lang w:eastAsia="en-GB"/>
        </w:rPr>
        <w:t xml:space="preserve">ณ วันที่ซื้อ กลุ่มบริษัทต้องวัดมูลค่ายุติธรรมของส่วนได้เสียใน </w:t>
      </w:r>
      <w:r>
        <w:rPr>
          <w:rFonts w:asciiTheme="majorBidi" w:hAnsiTheme="majorBidi" w:cstheme="majorBidi" w:hint="cs"/>
          <w:sz w:val="30"/>
          <w:szCs w:val="30"/>
          <w:lang w:eastAsia="en-GB"/>
        </w:rPr>
        <w:t xml:space="preserve">CPA </w:t>
      </w:r>
      <w:r>
        <w:rPr>
          <w:rFonts w:asciiTheme="majorBidi" w:hAnsiTheme="majorBidi" w:cstheme="majorBidi" w:hint="cs"/>
          <w:sz w:val="30"/>
          <w:szCs w:val="30"/>
          <w:cs/>
          <w:lang w:eastAsia="en-GB"/>
        </w:rPr>
        <w:t>ที่มีอยู่ก่อนการซื้อธุรกิจ และมีผลให้เกิดกำไรจากการ</w:t>
      </w:r>
      <w:r w:rsidRPr="00083241">
        <w:rPr>
          <w:rFonts w:asciiTheme="majorBidi" w:hAnsiTheme="majorBidi" w:hint="cs"/>
          <w:spacing w:val="-2"/>
          <w:sz w:val="30"/>
          <w:szCs w:val="30"/>
          <w:cs/>
        </w:rPr>
        <w:t>เปลี่ยนแปลง</w:t>
      </w:r>
      <w:r>
        <w:rPr>
          <w:rFonts w:asciiTheme="majorBidi" w:hAnsiTheme="majorBidi" w:cstheme="majorBidi" w:hint="cs"/>
          <w:sz w:val="30"/>
          <w:szCs w:val="30"/>
          <w:cs/>
          <w:lang w:eastAsia="en-GB"/>
        </w:rPr>
        <w:t>มูลค่ายุติธรรม ซึ่งได้รับรู้ในบัญชี “กำไรจากการเปลี่ยนแปลงมูลค่ายุติธรรมของเงินลงทุนในบริษัทร่วม” ในงบกำไรขาดทุนรวมสำหรับปีสิ้นสุดวันที่</w:t>
      </w:r>
      <w:r w:rsidR="00FA62AE">
        <w:rPr>
          <w:rFonts w:asciiTheme="majorBidi" w:hAnsiTheme="majorBidi" w:cstheme="majorBidi" w:hint="cs"/>
          <w:sz w:val="30"/>
          <w:szCs w:val="30"/>
          <w:cs/>
          <w:lang w:eastAsia="en-GB"/>
        </w:rPr>
        <w:t xml:space="preserve"> </w:t>
      </w:r>
      <w:r w:rsidR="00FA62AE">
        <w:rPr>
          <w:rFonts w:asciiTheme="majorBidi" w:hAnsiTheme="majorBidi" w:cstheme="majorBidi"/>
          <w:sz w:val="30"/>
          <w:szCs w:val="30"/>
          <w:lang w:eastAsia="en-GB"/>
        </w:rPr>
        <w:t>31</w:t>
      </w:r>
      <w:r>
        <w:rPr>
          <w:rFonts w:asciiTheme="majorBidi" w:hAnsiTheme="majorBidi" w:cstheme="majorBidi" w:hint="cs"/>
          <w:sz w:val="30"/>
          <w:szCs w:val="30"/>
          <w:cs/>
          <w:lang w:eastAsia="en-GB"/>
        </w:rPr>
        <w:t xml:space="preserve"> </w:t>
      </w:r>
      <w:r w:rsidR="00F574A8">
        <w:rPr>
          <w:rFonts w:asciiTheme="majorBidi" w:hAnsiTheme="majorBidi" w:cstheme="majorBidi" w:hint="cs"/>
          <w:sz w:val="30"/>
          <w:szCs w:val="30"/>
          <w:cs/>
          <w:lang w:eastAsia="en-GB"/>
        </w:rPr>
        <w:t>ธัน</w:t>
      </w:r>
      <w:r w:rsidR="00ED0C3E">
        <w:rPr>
          <w:rFonts w:asciiTheme="majorBidi" w:hAnsiTheme="majorBidi" w:cstheme="majorBidi" w:hint="cs"/>
          <w:sz w:val="30"/>
          <w:szCs w:val="30"/>
          <w:cs/>
          <w:lang w:eastAsia="en-GB"/>
        </w:rPr>
        <w:t>วาคม</w:t>
      </w:r>
      <w:r>
        <w:rPr>
          <w:rFonts w:asciiTheme="majorBidi" w:hAnsiTheme="majorBidi" w:cstheme="majorBidi" w:hint="cs"/>
          <w:sz w:val="30"/>
          <w:szCs w:val="30"/>
          <w:cs/>
          <w:lang w:eastAsia="en-GB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lang w:eastAsia="en-GB"/>
        </w:rPr>
        <w:t>256</w:t>
      </w:r>
      <w:r w:rsidR="003C6613">
        <w:rPr>
          <w:rFonts w:asciiTheme="majorBidi" w:hAnsiTheme="majorBidi" w:cstheme="majorBidi" w:hint="cs"/>
          <w:sz w:val="30"/>
          <w:szCs w:val="30"/>
          <w:lang w:eastAsia="en-GB"/>
        </w:rPr>
        <w:t>4</w:t>
      </w:r>
      <w:r>
        <w:rPr>
          <w:rFonts w:asciiTheme="majorBidi" w:hAnsiTheme="majorBidi" w:cstheme="majorBidi" w:hint="cs"/>
          <w:sz w:val="30"/>
          <w:szCs w:val="30"/>
          <w:cs/>
          <w:lang w:eastAsia="en-GB"/>
        </w:rPr>
        <w:t xml:space="preserve"> โดยมีรายละเอียดดังนี้</w:t>
      </w:r>
    </w:p>
    <w:p w14:paraId="0FFBE0AC" w14:textId="77777777" w:rsidR="00193DB1" w:rsidRPr="00326DAF" w:rsidRDefault="00193DB1" w:rsidP="0075028F">
      <w:pPr>
        <w:pStyle w:val="BodyText2"/>
        <w:tabs>
          <w:tab w:val="left" w:pos="810"/>
        </w:tabs>
        <w:spacing w:line="240" w:lineRule="atLeast"/>
        <w:ind w:left="540" w:firstLine="0"/>
        <w:jc w:val="thaiDistribute"/>
        <w:rPr>
          <w:rStyle w:val="eop"/>
          <w:rFonts w:ascii="Angsana New" w:hAnsi="Angsana New"/>
          <w:color w:val="000000"/>
          <w:sz w:val="20"/>
          <w:szCs w:val="20"/>
          <w:highlight w:val="yellow"/>
          <w:shd w:val="clear" w:color="auto" w:fill="FFFFFF"/>
        </w:rPr>
      </w:pPr>
    </w:p>
    <w:tbl>
      <w:tblPr>
        <w:tblW w:w="8568" w:type="dxa"/>
        <w:tblInd w:w="108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07"/>
        <w:gridCol w:w="1661"/>
      </w:tblGrid>
      <w:tr w:rsidR="00502091" w:rsidRPr="00502091" w14:paraId="5F512D01" w14:textId="77777777" w:rsidTr="00083241">
        <w:tc>
          <w:tcPr>
            <w:tcW w:w="8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813EC1" w14:textId="77777777" w:rsidR="00502091" w:rsidRPr="00083241" w:rsidRDefault="00502091" w:rsidP="0050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832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หน่วย</w:t>
            </w:r>
            <w:r w:rsidRPr="00083241">
              <w:rPr>
                <w:rFonts w:ascii="Angsana New" w:hAnsi="Angsana New"/>
                <w:i/>
                <w:iCs/>
                <w:sz w:val="30"/>
                <w:szCs w:val="30"/>
              </w:rPr>
              <w:t>: </w:t>
            </w:r>
            <w:r w:rsidRPr="000832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083241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  <w:r w:rsidRPr="00083241">
              <w:rPr>
                <w:rFonts w:ascii="Angsana New" w:hAnsi="Angsana New"/>
                <w:sz w:val="30"/>
                <w:szCs w:val="30"/>
              </w:rPr>
              <w:t> </w:t>
            </w:r>
          </w:p>
        </w:tc>
      </w:tr>
      <w:tr w:rsidR="00502091" w:rsidRPr="00502091" w14:paraId="6E18F39F" w14:textId="77777777" w:rsidTr="00083241">
        <w:tc>
          <w:tcPr>
            <w:tcW w:w="6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3876B9" w14:textId="77777777" w:rsidR="00502091" w:rsidRPr="00083241" w:rsidRDefault="00502091" w:rsidP="0050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2F7E9C" w14:textId="77777777" w:rsidR="00502091" w:rsidRPr="00083241" w:rsidRDefault="00502091" w:rsidP="0050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20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sz w:val="30"/>
                <w:szCs w:val="30"/>
              </w:rPr>
              <w:t> </w:t>
            </w:r>
          </w:p>
        </w:tc>
      </w:tr>
      <w:tr w:rsidR="00502091" w:rsidRPr="00502091" w14:paraId="5DC97306" w14:textId="77777777" w:rsidTr="00083241">
        <w:tc>
          <w:tcPr>
            <w:tcW w:w="6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470981" w14:textId="77777777" w:rsidR="00502091" w:rsidRPr="00083241" w:rsidRDefault="00502091" w:rsidP="00083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sz w:val="30"/>
                <w:szCs w:val="30"/>
                <w:cs/>
              </w:rPr>
              <w:t>มูลค่ายุติธรรมของส่วนได้เสียใน</w:t>
            </w:r>
            <w:r w:rsidRPr="00083241">
              <w:rPr>
                <w:rFonts w:ascii="Angsana New" w:hAnsi="Angsana New"/>
                <w:sz w:val="30"/>
                <w:szCs w:val="30"/>
              </w:rPr>
              <w:t> CPA </w:t>
            </w:r>
            <w:r w:rsidRPr="00083241">
              <w:rPr>
                <w:rFonts w:ascii="Angsana New" w:hAnsi="Angsana New"/>
                <w:sz w:val="30"/>
                <w:szCs w:val="30"/>
                <w:cs/>
              </w:rPr>
              <w:t>ที่มีอยู่เดิม</w:t>
            </w:r>
            <w:r w:rsidRPr="00083241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4485B0" w14:textId="77777777" w:rsidR="00502091" w:rsidRPr="00083241" w:rsidRDefault="00502091" w:rsidP="00FE7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5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083241">
              <w:rPr>
                <w:rFonts w:ascii="Angsana New" w:hAnsi="Angsana New"/>
                <w:sz w:val="30"/>
                <w:szCs w:val="30"/>
              </w:rPr>
              <w:t>1,076 </w:t>
            </w:r>
          </w:p>
        </w:tc>
      </w:tr>
      <w:tr w:rsidR="00502091" w:rsidRPr="00502091" w14:paraId="400E1936" w14:textId="77777777" w:rsidTr="00083241">
        <w:trPr>
          <w:trHeight w:val="360"/>
        </w:trPr>
        <w:tc>
          <w:tcPr>
            <w:tcW w:w="6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4E8EF7" w14:textId="307C3F4B" w:rsidR="00502091" w:rsidRPr="00083241" w:rsidRDefault="00502091" w:rsidP="008D6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3" w:hanging="536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083241">
              <w:rPr>
                <w:rFonts w:ascii="Angsana New" w:hAnsi="Angsana New"/>
                <w:i/>
                <w:iCs/>
                <w:sz w:val="30"/>
                <w:szCs w:val="30"/>
              </w:rPr>
              <w:t>  </w:t>
            </w:r>
            <w:r w:rsidRPr="00083241">
              <w:rPr>
                <w:rFonts w:ascii="Angsana New" w:hAnsi="Angsana New"/>
                <w:sz w:val="30"/>
                <w:szCs w:val="30"/>
                <w:cs/>
              </w:rPr>
              <w:t>มูลค่าตามบัญชีของเงินลงทุนตามวิธีส่วนได้เสียใน</w:t>
            </w:r>
            <w:r w:rsidRPr="00083241">
              <w:rPr>
                <w:rFonts w:ascii="Angsana New" w:hAnsi="Angsana New"/>
                <w:sz w:val="30"/>
                <w:szCs w:val="30"/>
              </w:rPr>
              <w:t> CPA </w:t>
            </w:r>
            <w:r w:rsidRPr="00083241">
              <w:rPr>
                <w:rFonts w:ascii="Angsana New" w:hAnsi="Angsana New"/>
                <w:sz w:val="30"/>
                <w:szCs w:val="30"/>
                <w:cs/>
              </w:rPr>
              <w:t>ของกลุ่มบริษัท</w:t>
            </w:r>
            <w:r w:rsidRPr="00083241">
              <w:rPr>
                <w:rFonts w:ascii="Angsana New" w:hAnsi="Angsana New"/>
                <w:sz w:val="30"/>
                <w:szCs w:val="30"/>
              </w:rPr>
              <w:t> </w:t>
            </w:r>
            <w:r w:rsidR="00ED0C3E" w:rsidRPr="00083241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083241">
              <w:rPr>
                <w:rFonts w:ascii="Angsana New" w:hAnsi="Angsana New"/>
                <w:sz w:val="30"/>
                <w:szCs w:val="30"/>
                <w:cs/>
              </w:rPr>
              <w:t>ณ วันที่ซื้อ</w:t>
            </w:r>
            <w:r w:rsidRPr="00083241">
              <w:rPr>
                <w:rFonts w:ascii="Angsana New" w:hAnsi="Angsana New"/>
                <w:sz w:val="30"/>
                <w:szCs w:val="30"/>
              </w:rPr>
              <w:t> </w:t>
            </w:r>
            <w:r w:rsidR="00ED0C3E" w:rsidRPr="00083241">
              <w:rPr>
                <w:rFonts w:ascii="Angsana New" w:hAnsi="Angsana New"/>
                <w:sz w:val="30"/>
                <w:szCs w:val="30"/>
                <w:cs/>
              </w:rPr>
              <w:br/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359D72" w14:textId="77777777" w:rsidR="00ED0C3E" w:rsidRPr="00083241" w:rsidRDefault="00ED0C3E" w:rsidP="00DC2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5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  <w:p w14:paraId="24CF4EC8" w14:textId="77777777" w:rsidR="00502091" w:rsidRPr="00083241" w:rsidRDefault="00502091" w:rsidP="00DC2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5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083241">
              <w:rPr>
                <w:rFonts w:ascii="Angsana New" w:hAnsi="Angsana New"/>
                <w:sz w:val="30"/>
                <w:szCs w:val="30"/>
              </w:rPr>
              <w:t>(589) </w:t>
            </w:r>
          </w:p>
        </w:tc>
      </w:tr>
      <w:tr w:rsidR="00502091" w:rsidRPr="00502091" w14:paraId="59F454CA" w14:textId="77777777" w:rsidTr="00083241">
        <w:tc>
          <w:tcPr>
            <w:tcW w:w="6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E9FC30" w14:textId="77777777" w:rsidR="00502091" w:rsidRPr="00083241" w:rsidRDefault="00502091" w:rsidP="00083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กำไรจากการเปลี่ยนแปลงมูลค่ายุติธรรมของเงินลงทุนในบริษัทร่วม</w:t>
            </w:r>
            <w:r w:rsidRPr="00083241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166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667CB9E4" w14:textId="77777777" w:rsidR="00502091" w:rsidRPr="00083241" w:rsidRDefault="003C6613" w:rsidP="00FE7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5"/>
              <w:jc w:val="right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502091" w:rsidRPr="00083241">
              <w:rPr>
                <w:rFonts w:ascii="Angsana New" w:hAnsi="Angsana New"/>
                <w:b/>
                <w:bCs/>
                <w:sz w:val="30"/>
                <w:szCs w:val="30"/>
              </w:rPr>
              <w:t>87 </w:t>
            </w:r>
          </w:p>
        </w:tc>
      </w:tr>
    </w:tbl>
    <w:p w14:paraId="2446B015" w14:textId="74FEBA2F" w:rsidR="00DF673F" w:rsidRDefault="00DF673F" w:rsidP="00083241">
      <w:pPr>
        <w:tabs>
          <w:tab w:val="clear" w:pos="454"/>
          <w:tab w:val="clear" w:pos="680"/>
        </w:tabs>
        <w:ind w:left="1170"/>
        <w:jc w:val="thaiDistribute"/>
        <w:rPr>
          <w:rStyle w:val="eop"/>
          <w:rFonts w:ascii="Angsana New" w:hAnsi="Angsana New"/>
          <w:sz w:val="30"/>
          <w:szCs w:val="30"/>
        </w:rPr>
      </w:pPr>
      <w:r w:rsidRPr="00083241">
        <w:rPr>
          <w:rStyle w:val="normaltextrun"/>
          <w:rFonts w:ascii="Angsana New" w:hAnsi="Angsana New"/>
          <w:sz w:val="30"/>
          <w:szCs w:val="30"/>
          <w:cs/>
        </w:rPr>
        <w:t>ณ วันที่</w:t>
      </w:r>
      <w:r w:rsidR="00484139">
        <w:rPr>
          <w:rStyle w:val="normaltextrun"/>
          <w:rFonts w:ascii="Angsana New" w:hAnsi="Angsana New" w:hint="cs"/>
          <w:sz w:val="30"/>
          <w:szCs w:val="30"/>
          <w:cs/>
        </w:rPr>
        <w:t xml:space="preserve"> </w:t>
      </w:r>
      <w:r w:rsidR="00DC4FB5">
        <w:rPr>
          <w:rStyle w:val="normaltextrun"/>
          <w:rFonts w:ascii="Angsana New" w:hAnsi="Angsana New"/>
          <w:color w:val="000000"/>
          <w:sz w:val="30"/>
          <w:szCs w:val="30"/>
          <w:shd w:val="clear" w:color="auto" w:fill="FFFFFF"/>
        </w:rPr>
        <w:t xml:space="preserve">31 </w:t>
      </w:r>
      <w:r w:rsidR="00B1063F" w:rsidRPr="00083241">
        <w:rPr>
          <w:rStyle w:val="normaltextrun"/>
          <w:rFonts w:ascii="Angsana New" w:hAnsi="Angsana New" w:hint="cs"/>
          <w:color w:val="000000"/>
          <w:sz w:val="30"/>
          <w:szCs w:val="30"/>
          <w:shd w:val="clear" w:color="auto" w:fill="FFFFFF"/>
          <w:cs/>
        </w:rPr>
        <w:t>ธันวาคม</w:t>
      </w:r>
      <w:r w:rsidR="00484139">
        <w:rPr>
          <w:rStyle w:val="normaltextrun"/>
          <w:rFonts w:ascii="Angsana New" w:hAnsi="Angsana New" w:hint="cs"/>
          <w:sz w:val="30"/>
          <w:szCs w:val="30"/>
          <w:cs/>
        </w:rPr>
        <w:t xml:space="preserve"> </w:t>
      </w:r>
      <w:r w:rsidR="00484139" w:rsidRPr="00083241">
        <w:rPr>
          <w:rStyle w:val="normaltextrun"/>
          <w:rFonts w:ascii="Angsana New" w:hAnsi="Angsana New"/>
          <w:sz w:val="30"/>
          <w:szCs w:val="30"/>
        </w:rPr>
        <w:t>256</w:t>
      </w:r>
      <w:r w:rsidR="003C6613">
        <w:rPr>
          <w:rStyle w:val="normaltextrun"/>
          <w:rFonts w:ascii="Angsana New" w:hAnsi="Angsana New"/>
          <w:sz w:val="30"/>
          <w:szCs w:val="30"/>
        </w:rPr>
        <w:t>4</w:t>
      </w:r>
      <w:r w:rsidR="00484139">
        <w:rPr>
          <w:rStyle w:val="normaltextrun"/>
          <w:rFonts w:ascii="Angsana New" w:hAnsi="Angsana New" w:hint="cs"/>
          <w:sz w:val="30"/>
          <w:szCs w:val="30"/>
          <w:cs/>
        </w:rPr>
        <w:t xml:space="preserve"> </w:t>
      </w:r>
      <w:r w:rsidRPr="00083241">
        <w:rPr>
          <w:rStyle w:val="normaltextrun"/>
          <w:rFonts w:ascii="Angsana New" w:hAnsi="Angsana New"/>
          <w:sz w:val="30"/>
          <w:szCs w:val="30"/>
          <w:cs/>
        </w:rPr>
        <w:t>กลุ่มบริษัทอยู่ระหว่างการประเมินสรุปมูลค่ายุติธรรมของสินทรัพย์สุทธิที่ซื้อตามมาตรฐานการรายงานทางการเงินฉบับที่</w:t>
      </w:r>
      <w:r w:rsidR="00484139">
        <w:rPr>
          <w:rStyle w:val="normaltextrun"/>
          <w:rFonts w:ascii="Angsana New" w:hAnsi="Angsana New" w:hint="cs"/>
          <w:sz w:val="30"/>
          <w:szCs w:val="30"/>
          <w:cs/>
        </w:rPr>
        <w:t xml:space="preserve"> </w:t>
      </w:r>
      <w:r w:rsidR="00484139" w:rsidRPr="00083241">
        <w:rPr>
          <w:rStyle w:val="normaltextrun"/>
          <w:rFonts w:ascii="Angsana New" w:hAnsi="Angsana New"/>
          <w:sz w:val="30"/>
          <w:szCs w:val="30"/>
        </w:rPr>
        <w:t>3</w:t>
      </w:r>
      <w:r w:rsidR="00484139">
        <w:rPr>
          <w:rStyle w:val="normaltextrun"/>
          <w:rFonts w:ascii="Angsana New" w:hAnsi="Angsana New" w:hint="cs"/>
          <w:sz w:val="30"/>
          <w:szCs w:val="30"/>
          <w:cs/>
        </w:rPr>
        <w:t xml:space="preserve"> </w:t>
      </w:r>
      <w:r w:rsidRPr="00083241">
        <w:rPr>
          <w:rStyle w:val="normaltextrun"/>
          <w:rFonts w:ascii="Angsana New" w:hAnsi="Angsana New"/>
          <w:sz w:val="30"/>
          <w:szCs w:val="30"/>
          <w:cs/>
        </w:rPr>
        <w:t>ทั้งนี้ กลุ่มบริษั</w:t>
      </w:r>
      <w:r w:rsidRPr="0033772A">
        <w:rPr>
          <w:rStyle w:val="normaltextrun"/>
          <w:rFonts w:ascii="Angsana New" w:hAnsi="Angsana New"/>
          <w:sz w:val="30"/>
          <w:szCs w:val="30"/>
          <w:cs/>
        </w:rPr>
        <w:t>ทได้ประมาณมูลค่ายุติธรรมของสินทรัพย์ที่ได้มาที่ระบุได้และหนี้สินที่รับมาจากการซื้อธุรกิจครั้งนี้เพื่อใช้ในการบันทึกบัญชี หากกลุ่มบริษัทได้รับข้อมูลใหม่เพิ่มเติมภายในหนึ่งปีนับจากวันที่มีการซื้อธุรกิจเกี่ยวกับข้อเท็จจริงและข้อมูลที่สะท้อนเหตุการณ์แวดล้อมที่มีอยู่ ณ วันที่ซื้อธุรกิจ กลุ่มบริษัทจะทำการปรับปรุงมูลค่ายุติธรรมดังกล่าว หรือรับรู้สินทรัพย์หรือหนี้สินซึ่งมีอยู่แล้ว ณ วันที่ซื้อธุรกิจเป็นการเพิ่มเติม กรณีดังกล่าวการบันทึกบัญชีเกี่ยวกับการซื้อธุรกิจจะถูกปรับปรุงใหม่</w:t>
      </w:r>
      <w:r w:rsidRPr="00083241">
        <w:rPr>
          <w:rStyle w:val="eop"/>
          <w:rFonts w:ascii="Angsana New" w:hAnsi="Angsana New"/>
          <w:sz w:val="30"/>
          <w:szCs w:val="30"/>
        </w:rPr>
        <w:t> </w:t>
      </w:r>
    </w:p>
    <w:p w14:paraId="4A65B5B4" w14:textId="77777777" w:rsidR="00626B8F" w:rsidRPr="00405D0D" w:rsidRDefault="00626B8F" w:rsidP="00405D0D">
      <w:pPr>
        <w:pStyle w:val="BodyText2"/>
        <w:tabs>
          <w:tab w:val="left" w:pos="810"/>
        </w:tabs>
        <w:spacing w:line="240" w:lineRule="atLeast"/>
        <w:ind w:left="540" w:firstLine="0"/>
        <w:jc w:val="thaiDistribute"/>
        <w:rPr>
          <w:rStyle w:val="eop"/>
          <w:rFonts w:ascii="Angsana New" w:hAnsi="Angsana New"/>
          <w:color w:val="000000"/>
          <w:sz w:val="18"/>
          <w:szCs w:val="18"/>
          <w:shd w:val="clear" w:color="auto" w:fill="FFFFFF"/>
        </w:rPr>
      </w:pPr>
    </w:p>
    <w:p w14:paraId="6CB79479" w14:textId="6F12E08D" w:rsidR="00626B8F" w:rsidRPr="006E0A4C" w:rsidRDefault="00405D0D" w:rsidP="00083241">
      <w:pPr>
        <w:tabs>
          <w:tab w:val="clear" w:pos="454"/>
          <w:tab w:val="clear" w:pos="680"/>
        </w:tabs>
        <w:ind w:left="1170"/>
        <w:jc w:val="thaiDistribute"/>
        <w:rPr>
          <w:rFonts w:ascii="Segoe UI" w:hAnsi="Segoe UI" w:cs="Segoe UI"/>
          <w:cs/>
        </w:rPr>
      </w:pPr>
      <w:r w:rsidRPr="006E0A4C">
        <w:rPr>
          <w:rStyle w:val="eop"/>
          <w:rFonts w:ascii="Angsana New" w:hAnsi="Angsana New" w:hint="cs"/>
          <w:sz w:val="30"/>
          <w:szCs w:val="30"/>
          <w:cs/>
        </w:rPr>
        <w:t>ปัจจัยที่ทำให้เกิดค่าความนิยมเนื่องจาก</w:t>
      </w:r>
      <w:r w:rsidR="00BC74BF" w:rsidRPr="006E0A4C">
        <w:rPr>
          <w:rStyle w:val="eop"/>
          <w:rFonts w:ascii="Angsana New" w:hAnsi="Angsana New"/>
          <w:sz w:val="30"/>
          <w:szCs w:val="30"/>
          <w:cs/>
        </w:rPr>
        <w:t>ทำให้กลุ่มบริษัทมีความคล่องตัวในการบริหารและจัดการธุรกิจกุ้งครบวงจรในประเทศอินเดิยได้อย่างมีประสิทธิภาพ</w:t>
      </w:r>
      <w:r w:rsidR="00BC74BF" w:rsidRPr="006E0A4C">
        <w:rPr>
          <w:rStyle w:val="eop"/>
          <w:rFonts w:ascii="Angsana New" w:hAnsi="Angsana New" w:hint="cs"/>
          <w:sz w:val="30"/>
          <w:szCs w:val="30"/>
          <w:cs/>
        </w:rPr>
        <w:t xml:space="preserve"> </w:t>
      </w:r>
      <w:r w:rsidRPr="006E0A4C">
        <w:rPr>
          <w:rStyle w:val="eop"/>
          <w:rFonts w:ascii="Angsana New" w:hAnsi="Angsana New" w:hint="cs"/>
          <w:sz w:val="30"/>
          <w:szCs w:val="30"/>
          <w:cs/>
        </w:rPr>
        <w:t>ค่าความนิยมที่เกิด</w:t>
      </w:r>
      <w:r w:rsidR="003F20D4" w:rsidRPr="006E0A4C">
        <w:rPr>
          <w:rStyle w:val="eop"/>
          <w:rFonts w:ascii="Angsana New" w:hAnsi="Angsana New" w:hint="cs"/>
          <w:sz w:val="30"/>
          <w:szCs w:val="30"/>
          <w:cs/>
        </w:rPr>
        <w:t>จากการซื้อธุรกิจ</w:t>
      </w:r>
      <w:r w:rsidR="00D30E3F" w:rsidRPr="006E0A4C">
        <w:rPr>
          <w:rStyle w:val="eop"/>
          <w:rFonts w:ascii="Angsana New" w:hAnsi="Angsana New" w:hint="cs"/>
          <w:sz w:val="30"/>
          <w:szCs w:val="30"/>
          <w:cs/>
        </w:rPr>
        <w:t>ได้บันทึกบัญชีไว้ในงบแสดงฐานะการเงินรวม และไม่มีการตัดจำหน่ายเป็นค่าใช้จ่าย</w:t>
      </w:r>
    </w:p>
    <w:p w14:paraId="375785DA" w14:textId="77777777" w:rsidR="006B79F5" w:rsidRPr="001B4984" w:rsidRDefault="006B79F5" w:rsidP="006B79F5">
      <w:pPr>
        <w:pStyle w:val="BodyText2"/>
        <w:tabs>
          <w:tab w:val="left" w:pos="810"/>
        </w:tabs>
        <w:spacing w:line="240" w:lineRule="atLeast"/>
        <w:ind w:left="540" w:firstLine="0"/>
        <w:jc w:val="thaiDistribute"/>
        <w:rPr>
          <w:rStyle w:val="eop"/>
          <w:rFonts w:ascii="Angsana New" w:hAnsi="Angsana New"/>
          <w:color w:val="000000"/>
          <w:sz w:val="18"/>
          <w:szCs w:val="18"/>
          <w:shd w:val="clear" w:color="auto" w:fill="FFFFFF"/>
        </w:rPr>
      </w:pPr>
    </w:p>
    <w:p w14:paraId="494FF640" w14:textId="3F30939C" w:rsidR="00DF673F" w:rsidRDefault="00DF673F" w:rsidP="00083241">
      <w:pPr>
        <w:tabs>
          <w:tab w:val="clear" w:pos="454"/>
          <w:tab w:val="clear" w:pos="680"/>
        </w:tabs>
        <w:ind w:left="1170"/>
        <w:jc w:val="thaiDistribute"/>
        <w:rPr>
          <w:rFonts w:ascii="Segoe UI" w:hAnsi="Segoe UI" w:cs="Segoe UI"/>
        </w:rPr>
      </w:pPr>
      <w:r w:rsidRPr="00083241">
        <w:rPr>
          <w:rStyle w:val="normaltextrun"/>
          <w:rFonts w:ascii="Angsana New" w:hAnsi="Angsana New"/>
          <w:sz w:val="30"/>
          <w:szCs w:val="30"/>
          <w:cs/>
        </w:rPr>
        <w:t>เงินสดจ่ายสุทธิจากการซื้อบริษัทย่อยในงบกระแสเงินสดสำหรับ</w:t>
      </w:r>
      <w:r w:rsidR="00B1063F" w:rsidRPr="00083241">
        <w:rPr>
          <w:rStyle w:val="normaltextrun"/>
          <w:rFonts w:ascii="Angsana New" w:hAnsi="Angsana New" w:hint="cs"/>
          <w:color w:val="000000"/>
          <w:sz w:val="30"/>
          <w:szCs w:val="30"/>
          <w:shd w:val="clear" w:color="auto" w:fill="FFFFFF"/>
          <w:cs/>
        </w:rPr>
        <w:t>ปี</w:t>
      </w:r>
      <w:r w:rsidR="00B1063F" w:rsidRPr="00083241">
        <w:rPr>
          <w:rStyle w:val="normaltextrun"/>
          <w:rFonts w:ascii="Angsana New" w:hAnsi="Angsana New"/>
          <w:color w:val="000000"/>
          <w:sz w:val="30"/>
          <w:szCs w:val="30"/>
          <w:shd w:val="clear" w:color="auto" w:fill="FFFFFF"/>
          <w:cs/>
        </w:rPr>
        <w:t>สิ้นสุดวันที่</w:t>
      </w:r>
      <w:r w:rsidR="00484139">
        <w:rPr>
          <w:rStyle w:val="normaltextrun"/>
          <w:rFonts w:ascii="Angsana New" w:hAnsi="Angsana New" w:hint="cs"/>
          <w:color w:val="000000"/>
          <w:sz w:val="30"/>
          <w:szCs w:val="30"/>
          <w:shd w:val="clear" w:color="auto" w:fill="FFFFFF"/>
          <w:cs/>
        </w:rPr>
        <w:t xml:space="preserve"> </w:t>
      </w:r>
      <w:r w:rsidR="00DC4FB5">
        <w:rPr>
          <w:rStyle w:val="normaltextrun"/>
          <w:rFonts w:ascii="Angsana New" w:hAnsi="Angsana New"/>
          <w:color w:val="000000"/>
          <w:sz w:val="30"/>
          <w:szCs w:val="30"/>
          <w:shd w:val="clear" w:color="auto" w:fill="FFFFFF"/>
        </w:rPr>
        <w:t xml:space="preserve">31 </w:t>
      </w:r>
      <w:r w:rsidR="00B1063F" w:rsidRPr="00083241">
        <w:rPr>
          <w:rStyle w:val="normaltextrun"/>
          <w:rFonts w:ascii="Angsana New" w:hAnsi="Angsana New" w:hint="cs"/>
          <w:color w:val="000000"/>
          <w:sz w:val="30"/>
          <w:szCs w:val="30"/>
          <w:shd w:val="clear" w:color="auto" w:fill="FFFFFF"/>
          <w:cs/>
        </w:rPr>
        <w:t>ธันวาคม</w:t>
      </w:r>
      <w:r w:rsidR="00484139">
        <w:rPr>
          <w:rStyle w:val="normaltextrun"/>
          <w:rFonts w:ascii="Angsana New" w:hAnsi="Angsana New" w:hint="cs"/>
          <w:color w:val="000000"/>
          <w:sz w:val="30"/>
          <w:szCs w:val="30"/>
          <w:shd w:val="clear" w:color="auto" w:fill="FFFFFF"/>
          <w:cs/>
        </w:rPr>
        <w:t xml:space="preserve"> </w:t>
      </w:r>
      <w:r w:rsidR="00DC4FB5">
        <w:rPr>
          <w:rStyle w:val="normaltextrun"/>
          <w:rFonts w:ascii="Angsana New" w:hAnsi="Angsana New"/>
          <w:color w:val="000000"/>
          <w:sz w:val="30"/>
          <w:szCs w:val="30"/>
          <w:shd w:val="clear" w:color="auto" w:fill="FFFFFF"/>
        </w:rPr>
        <w:t>256</w:t>
      </w:r>
      <w:r w:rsidR="003C6613">
        <w:rPr>
          <w:rStyle w:val="normaltextrun"/>
          <w:rFonts w:ascii="Angsana New" w:hAnsi="Angsana New"/>
          <w:color w:val="000000"/>
          <w:sz w:val="30"/>
          <w:szCs w:val="30"/>
          <w:shd w:val="clear" w:color="auto" w:fill="FFFFFF"/>
        </w:rPr>
        <w:t>4</w:t>
      </w:r>
    </w:p>
    <w:p w14:paraId="357E3DCD" w14:textId="47FCEE85" w:rsidR="00502091" w:rsidRPr="009853BB" w:rsidRDefault="00502091" w:rsidP="0075028F">
      <w:pPr>
        <w:pStyle w:val="BodyText2"/>
        <w:tabs>
          <w:tab w:val="left" w:pos="810"/>
        </w:tabs>
        <w:spacing w:line="240" w:lineRule="atLeast"/>
        <w:ind w:left="540" w:firstLine="0"/>
        <w:jc w:val="thaiDistribute"/>
        <w:rPr>
          <w:rStyle w:val="eop"/>
          <w:rFonts w:ascii="Angsana New" w:hAnsi="Angsana New"/>
          <w:color w:val="000000"/>
          <w:sz w:val="18"/>
          <w:szCs w:val="18"/>
          <w:shd w:val="clear" w:color="auto" w:fill="FFFFFF"/>
        </w:rPr>
      </w:pPr>
    </w:p>
    <w:tbl>
      <w:tblPr>
        <w:tblW w:w="8568" w:type="dxa"/>
        <w:tblInd w:w="108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4"/>
        <w:gridCol w:w="782"/>
        <w:gridCol w:w="428"/>
        <w:gridCol w:w="1694"/>
      </w:tblGrid>
      <w:tr w:rsidR="00DF673F" w:rsidRPr="00083241" w14:paraId="1823CF43" w14:textId="77777777" w:rsidTr="00BC74BF">
        <w:trPr>
          <w:trHeight w:val="288"/>
        </w:trPr>
        <w:tc>
          <w:tcPr>
            <w:tcW w:w="5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B7FA63" w14:textId="77777777" w:rsidR="00DF673F" w:rsidRPr="00DF673F" w:rsidRDefault="00DF673F" w:rsidP="006B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"/>
              <w:textAlignment w:val="baseline"/>
              <w:rPr>
                <w:rFonts w:ascii="Segoe UI" w:hAnsi="Segoe UI" w:cs="Segoe UI"/>
              </w:rPr>
            </w:pPr>
            <w:r w:rsidRPr="00DF673F">
              <w:rPr>
                <w:rFonts w:ascii="Angsana New" w:hAnsi="Angsana New"/>
                <w:color w:val="0000FF"/>
                <w:sz w:val="30"/>
                <w:szCs w:val="3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0D6242" w14:textId="77777777" w:rsidR="00DF673F" w:rsidRPr="00DF673F" w:rsidRDefault="00DF673F" w:rsidP="00DF6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textAlignment w:val="baseline"/>
              <w:rPr>
                <w:rFonts w:ascii="Segoe UI" w:hAnsi="Segoe UI" w:cs="Segoe UI"/>
              </w:rPr>
            </w:pPr>
            <w:r w:rsidRPr="00DF673F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7F63F4" w14:textId="77777777" w:rsidR="00DF673F" w:rsidRPr="00DF673F" w:rsidRDefault="00DF673F" w:rsidP="00DF6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0"/>
              <w:jc w:val="center"/>
              <w:textAlignment w:val="baseline"/>
              <w:rPr>
                <w:rFonts w:ascii="Segoe UI" w:hAnsi="Segoe UI" w:cs="Segoe UI"/>
              </w:rPr>
            </w:pPr>
            <w:r w:rsidRPr="00DF673F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2A69A7" w14:textId="77777777" w:rsidR="00DF673F" w:rsidRPr="00083241" w:rsidRDefault="00DF673F" w:rsidP="00DF6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5"/>
              <w:jc w:val="right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832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หน่วย</w:t>
            </w:r>
            <w:r w:rsidRPr="00083241">
              <w:rPr>
                <w:rFonts w:ascii="Angsana New" w:hAnsi="Angsana New"/>
                <w:i/>
                <w:iCs/>
                <w:sz w:val="30"/>
                <w:szCs w:val="30"/>
              </w:rPr>
              <w:t>: </w:t>
            </w:r>
            <w:r w:rsidRPr="000832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083241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  <w:r w:rsidRPr="00083241">
              <w:rPr>
                <w:rFonts w:ascii="Angsana New" w:hAnsi="Angsana New"/>
                <w:sz w:val="30"/>
                <w:szCs w:val="30"/>
              </w:rPr>
              <w:t> </w:t>
            </w:r>
          </w:p>
        </w:tc>
      </w:tr>
      <w:tr w:rsidR="00DF673F" w:rsidRPr="00083241" w14:paraId="29E74E18" w14:textId="77777777" w:rsidTr="00083241">
        <w:tc>
          <w:tcPr>
            <w:tcW w:w="5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D2FB88" w14:textId="77777777" w:rsidR="00DF673F" w:rsidRPr="00083241" w:rsidRDefault="00DF673F" w:rsidP="006B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08611B" w14:textId="77777777" w:rsidR="00DF673F" w:rsidRPr="00083241" w:rsidRDefault="00DF673F" w:rsidP="00DF6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821456" w14:textId="77777777" w:rsidR="00DF673F" w:rsidRPr="00083241" w:rsidRDefault="00DF673F" w:rsidP="00DF6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65304AE" w14:textId="77777777" w:rsidR="00DF673F" w:rsidRPr="00083241" w:rsidRDefault="00DF673F" w:rsidP="00DF6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  <w:r w:rsidRPr="00083241">
              <w:rPr>
                <w:rFonts w:ascii="Angsana New" w:hAnsi="Angsana New"/>
                <w:sz w:val="30"/>
                <w:szCs w:val="30"/>
              </w:rPr>
              <w:t> </w:t>
            </w:r>
          </w:p>
        </w:tc>
      </w:tr>
      <w:tr w:rsidR="00DF673F" w:rsidRPr="00083241" w14:paraId="4A9C3AB6" w14:textId="77777777" w:rsidTr="00083241">
        <w:tc>
          <w:tcPr>
            <w:tcW w:w="5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ABC21E" w14:textId="77777777" w:rsidR="00DF673F" w:rsidRPr="00083241" w:rsidRDefault="00DF673F" w:rsidP="00083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sz w:val="30"/>
                <w:szCs w:val="30"/>
                <w:cs/>
              </w:rPr>
              <w:t>สิ่งตอบแทนในการซื้อ</w:t>
            </w:r>
            <w:r w:rsidRPr="00083241">
              <w:rPr>
                <w:rFonts w:ascii="Angsana New" w:hAnsi="Angsana New"/>
                <w:sz w:val="30"/>
                <w:szCs w:val="30"/>
              </w:rPr>
              <w:t> - </w:t>
            </w:r>
            <w:r w:rsidRPr="00083241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  <w:r w:rsidRPr="00083241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42B2BE" w14:textId="77777777" w:rsidR="00DF673F" w:rsidRPr="00083241" w:rsidRDefault="00DF673F" w:rsidP="00DF6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D0058E" w14:textId="77777777" w:rsidR="00DF673F" w:rsidRPr="00083241" w:rsidRDefault="00DF673F" w:rsidP="00DF6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71ECF5" w14:textId="77777777" w:rsidR="00DF673F" w:rsidRPr="00083241" w:rsidRDefault="00DF673F" w:rsidP="0018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" w:right="109" w:firstLine="15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083241">
              <w:rPr>
                <w:rFonts w:ascii="Angsana New" w:hAnsi="Angsana New"/>
                <w:sz w:val="30"/>
                <w:szCs w:val="30"/>
              </w:rPr>
              <w:t>1,</w:t>
            </w:r>
            <w:r w:rsidR="003C6613">
              <w:rPr>
                <w:rFonts w:ascii="Angsana New" w:hAnsi="Angsana New"/>
                <w:sz w:val="30"/>
                <w:szCs w:val="30"/>
              </w:rPr>
              <w:t>4</w:t>
            </w:r>
            <w:r w:rsidRPr="00083241">
              <w:rPr>
                <w:rFonts w:ascii="Angsana New" w:hAnsi="Angsana New"/>
                <w:sz w:val="30"/>
                <w:szCs w:val="30"/>
              </w:rPr>
              <w:t>69 </w:t>
            </w:r>
          </w:p>
        </w:tc>
      </w:tr>
      <w:tr w:rsidR="00DF673F" w:rsidRPr="00083241" w14:paraId="5AA2799D" w14:textId="77777777" w:rsidTr="00083241">
        <w:tc>
          <w:tcPr>
            <w:tcW w:w="5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852B6F" w14:textId="77777777" w:rsidR="00DF673F" w:rsidRPr="00083241" w:rsidRDefault="00DF673F" w:rsidP="00083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083241">
              <w:rPr>
                <w:rFonts w:ascii="Angsana New" w:hAnsi="Angsana New"/>
                <w:sz w:val="30"/>
                <w:szCs w:val="30"/>
              </w:rPr>
              <w:t>  </w:t>
            </w:r>
            <w:r w:rsidRPr="00083241">
              <w:rPr>
                <w:rFonts w:ascii="Angsana New" w:hAnsi="Angsana New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  <w:r w:rsidRPr="00083241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E040EE" w14:textId="77777777" w:rsidR="00DF673F" w:rsidRPr="00083241" w:rsidRDefault="00DF673F" w:rsidP="00DF6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27AAC0" w14:textId="77777777" w:rsidR="00DF673F" w:rsidRPr="00083241" w:rsidRDefault="00DF673F" w:rsidP="00DF6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6FCE5BBE" w14:textId="77777777" w:rsidR="00DF673F" w:rsidRPr="00083241" w:rsidRDefault="00DF673F" w:rsidP="005C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" w:right="48" w:firstLine="15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083241">
              <w:rPr>
                <w:rFonts w:ascii="Angsana New" w:hAnsi="Angsana New"/>
                <w:sz w:val="30"/>
                <w:szCs w:val="30"/>
              </w:rPr>
              <w:t>(115) </w:t>
            </w:r>
          </w:p>
        </w:tc>
      </w:tr>
      <w:tr w:rsidR="00DF673F" w:rsidRPr="00083241" w14:paraId="4D65B3F2" w14:textId="77777777" w:rsidTr="00083241">
        <w:trPr>
          <w:trHeight w:val="375"/>
        </w:trPr>
        <w:tc>
          <w:tcPr>
            <w:tcW w:w="5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2063F6" w14:textId="77777777" w:rsidR="00DF673F" w:rsidRPr="00083241" w:rsidRDefault="00DF673F" w:rsidP="00083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  <w:r w:rsidRPr="00083241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A7ABBC" w14:textId="77777777" w:rsidR="00DF673F" w:rsidRPr="00083241" w:rsidRDefault="00DF673F" w:rsidP="00DF6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741D32" w14:textId="77777777" w:rsidR="00DF673F" w:rsidRPr="00083241" w:rsidRDefault="00DF673F" w:rsidP="00DF6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16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0B90CF19" w14:textId="77777777" w:rsidR="00DF673F" w:rsidRPr="00083241" w:rsidRDefault="00DF673F" w:rsidP="0018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" w:right="109" w:firstLine="15"/>
              <w:jc w:val="right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3241">
              <w:rPr>
                <w:rFonts w:ascii="Angsana New" w:hAnsi="Angsana New"/>
                <w:b/>
                <w:bCs/>
                <w:sz w:val="30"/>
                <w:szCs w:val="30"/>
              </w:rPr>
              <w:t>1,35</w:t>
            </w:r>
            <w:r w:rsidR="003C661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083241">
              <w:rPr>
                <w:rFonts w:ascii="Angsana New" w:hAnsi="Angsana New"/>
                <w:b/>
                <w:bCs/>
                <w:sz w:val="30"/>
                <w:szCs w:val="30"/>
              </w:rPr>
              <w:t> </w:t>
            </w:r>
          </w:p>
        </w:tc>
      </w:tr>
    </w:tbl>
    <w:p w14:paraId="43F7411F" w14:textId="77777777" w:rsidR="001B4984" w:rsidRPr="001B4984" w:rsidRDefault="001B4984" w:rsidP="00865855">
      <w:pPr>
        <w:tabs>
          <w:tab w:val="clear" w:pos="454"/>
          <w:tab w:val="clear" w:pos="680"/>
        </w:tabs>
        <w:ind w:left="1170"/>
        <w:jc w:val="thaiDistribute"/>
        <w:rPr>
          <w:rStyle w:val="normaltextrun"/>
          <w:rFonts w:ascii="Angsana New" w:hAnsi="Angsana New"/>
        </w:rPr>
      </w:pPr>
    </w:p>
    <w:p w14:paraId="7D0BA99A" w14:textId="0847C257" w:rsidR="00DF673F" w:rsidRDefault="00A9439F" w:rsidP="00865855">
      <w:pPr>
        <w:tabs>
          <w:tab w:val="clear" w:pos="454"/>
          <w:tab w:val="clear" w:pos="680"/>
        </w:tabs>
        <w:ind w:left="1170"/>
        <w:jc w:val="thaiDistribute"/>
        <w:rPr>
          <w:rStyle w:val="normaltextrun"/>
        </w:rPr>
      </w:pPr>
      <w:r w:rsidRPr="00865855">
        <w:rPr>
          <w:rStyle w:val="normaltextrun"/>
          <w:rFonts w:ascii="Angsana New" w:hAnsi="Angsana New"/>
          <w:sz w:val="30"/>
          <w:szCs w:val="30"/>
          <w:cs/>
        </w:rPr>
        <w:t>ผลดำเนินงานของ</w:t>
      </w:r>
      <w:r w:rsidR="008E0D1F">
        <w:rPr>
          <w:rStyle w:val="normaltextrun"/>
          <w:rFonts w:ascii="Angsana New" w:hAnsi="Angsana New" w:hint="cs"/>
          <w:sz w:val="30"/>
          <w:szCs w:val="30"/>
          <w:cs/>
        </w:rPr>
        <w:t xml:space="preserve"> </w:t>
      </w:r>
      <w:r w:rsidRPr="00865855">
        <w:rPr>
          <w:rStyle w:val="normaltextrun"/>
          <w:rFonts w:ascii="Angsana New" w:hAnsi="Angsana New"/>
          <w:sz w:val="30"/>
          <w:szCs w:val="30"/>
        </w:rPr>
        <w:t>CPA</w:t>
      </w:r>
      <w:r w:rsidR="008E0D1F">
        <w:rPr>
          <w:rStyle w:val="normaltextrun"/>
          <w:rFonts w:ascii="Angsana New" w:hAnsi="Angsana New" w:hint="cs"/>
          <w:sz w:val="30"/>
          <w:szCs w:val="30"/>
          <w:cs/>
        </w:rPr>
        <w:t xml:space="preserve"> </w:t>
      </w:r>
      <w:r w:rsidRPr="00865855">
        <w:rPr>
          <w:rStyle w:val="normaltextrun"/>
          <w:rFonts w:ascii="Angsana New" w:hAnsi="Angsana New"/>
          <w:sz w:val="30"/>
          <w:szCs w:val="30"/>
          <w:cs/>
        </w:rPr>
        <w:t>ตั้งแต่วันที่</w:t>
      </w:r>
      <w:r w:rsidR="008E0D1F">
        <w:rPr>
          <w:rStyle w:val="normaltextrun"/>
          <w:rFonts w:ascii="Angsana New" w:hAnsi="Angsana New" w:hint="cs"/>
          <w:sz w:val="30"/>
          <w:szCs w:val="30"/>
          <w:cs/>
        </w:rPr>
        <w:t xml:space="preserve"> </w:t>
      </w:r>
      <w:r w:rsidRPr="00865855">
        <w:rPr>
          <w:rStyle w:val="normaltextrun"/>
          <w:rFonts w:ascii="Angsana New" w:hAnsi="Angsana New"/>
          <w:sz w:val="30"/>
          <w:szCs w:val="30"/>
        </w:rPr>
        <w:t>2</w:t>
      </w:r>
      <w:r w:rsidR="008E0D1F">
        <w:rPr>
          <w:rStyle w:val="normaltextrun"/>
          <w:rFonts w:ascii="Angsana New" w:hAnsi="Angsana New" w:hint="cs"/>
          <w:sz w:val="30"/>
          <w:szCs w:val="30"/>
          <w:cs/>
        </w:rPr>
        <w:t xml:space="preserve"> </w:t>
      </w:r>
      <w:r w:rsidRPr="00865855">
        <w:rPr>
          <w:rStyle w:val="normaltextrun"/>
          <w:rFonts w:ascii="Angsana New" w:hAnsi="Angsana New"/>
          <w:sz w:val="30"/>
          <w:szCs w:val="30"/>
          <w:cs/>
        </w:rPr>
        <w:t>เมษายน</w:t>
      </w:r>
      <w:r w:rsidR="008E0D1F">
        <w:rPr>
          <w:rStyle w:val="normaltextrun"/>
          <w:rFonts w:ascii="Angsana New" w:hAnsi="Angsana New" w:hint="cs"/>
          <w:sz w:val="30"/>
          <w:szCs w:val="30"/>
          <w:cs/>
        </w:rPr>
        <w:t xml:space="preserve"> </w:t>
      </w:r>
      <w:r w:rsidRPr="00865855">
        <w:rPr>
          <w:rStyle w:val="normaltextrun"/>
          <w:rFonts w:ascii="Angsana New" w:hAnsi="Angsana New"/>
          <w:sz w:val="30"/>
          <w:szCs w:val="30"/>
        </w:rPr>
        <w:t>256</w:t>
      </w:r>
      <w:r w:rsidR="003C6613">
        <w:rPr>
          <w:rStyle w:val="normaltextrun"/>
          <w:rFonts w:ascii="Angsana New" w:hAnsi="Angsana New"/>
          <w:sz w:val="30"/>
          <w:szCs w:val="30"/>
        </w:rPr>
        <w:t>4</w:t>
      </w:r>
      <w:r w:rsidR="008E0D1F">
        <w:rPr>
          <w:rStyle w:val="normaltextrun"/>
          <w:rFonts w:ascii="Angsana New" w:hAnsi="Angsana New" w:hint="cs"/>
          <w:sz w:val="30"/>
          <w:szCs w:val="30"/>
          <w:cs/>
        </w:rPr>
        <w:t xml:space="preserve"> </w:t>
      </w:r>
      <w:r w:rsidRPr="00865855">
        <w:rPr>
          <w:rStyle w:val="normaltextrun"/>
          <w:rFonts w:ascii="Angsana New" w:hAnsi="Angsana New"/>
          <w:sz w:val="30"/>
          <w:szCs w:val="30"/>
          <w:cs/>
        </w:rPr>
        <w:t>ถึงวันที่</w:t>
      </w:r>
      <w:r w:rsidR="008E0D1F">
        <w:rPr>
          <w:rStyle w:val="normaltextrun"/>
          <w:rFonts w:ascii="Angsana New" w:hAnsi="Angsana New" w:hint="cs"/>
          <w:sz w:val="30"/>
          <w:szCs w:val="30"/>
          <w:cs/>
        </w:rPr>
        <w:t xml:space="preserve"> </w:t>
      </w:r>
      <w:r w:rsidR="000355B9" w:rsidRPr="00865855">
        <w:rPr>
          <w:rStyle w:val="normaltextrun"/>
          <w:rFonts w:ascii="Angsana New" w:hAnsi="Angsana New"/>
          <w:sz w:val="30"/>
          <w:szCs w:val="30"/>
        </w:rPr>
        <w:t xml:space="preserve">31 </w:t>
      </w:r>
      <w:r w:rsidR="000355B9" w:rsidRPr="00865855">
        <w:rPr>
          <w:rStyle w:val="normaltextrun"/>
          <w:rFonts w:ascii="Angsana New" w:hAnsi="Angsana New" w:hint="cs"/>
          <w:sz w:val="30"/>
          <w:szCs w:val="30"/>
          <w:cs/>
        </w:rPr>
        <w:t>ธันวาคม</w:t>
      </w:r>
      <w:r w:rsidR="008E0D1F">
        <w:rPr>
          <w:rStyle w:val="normaltextrun"/>
          <w:rFonts w:ascii="Angsana New" w:hAnsi="Angsana New" w:hint="cs"/>
          <w:sz w:val="30"/>
          <w:szCs w:val="30"/>
          <w:cs/>
        </w:rPr>
        <w:t xml:space="preserve"> </w:t>
      </w:r>
      <w:r w:rsidRPr="00865855">
        <w:rPr>
          <w:rStyle w:val="normaltextrun"/>
          <w:rFonts w:ascii="Angsana New" w:hAnsi="Angsana New"/>
          <w:sz w:val="30"/>
          <w:szCs w:val="30"/>
        </w:rPr>
        <w:t>256</w:t>
      </w:r>
      <w:r w:rsidR="003C6613">
        <w:rPr>
          <w:rStyle w:val="normaltextrun"/>
          <w:rFonts w:ascii="Angsana New" w:hAnsi="Angsana New"/>
          <w:sz w:val="30"/>
          <w:szCs w:val="30"/>
        </w:rPr>
        <w:t>4</w:t>
      </w:r>
      <w:r w:rsidR="008E0D1F">
        <w:rPr>
          <w:rStyle w:val="normaltextrun"/>
          <w:rFonts w:ascii="Angsana New" w:hAnsi="Angsana New" w:hint="cs"/>
          <w:sz w:val="30"/>
          <w:szCs w:val="30"/>
          <w:cs/>
        </w:rPr>
        <w:t xml:space="preserve"> </w:t>
      </w:r>
      <w:r w:rsidRPr="00865855">
        <w:rPr>
          <w:rStyle w:val="normaltextrun"/>
          <w:rFonts w:ascii="Angsana New" w:hAnsi="Angsana New"/>
          <w:sz w:val="30"/>
          <w:szCs w:val="30"/>
          <w:cs/>
        </w:rPr>
        <w:t>ซึ่งรวมอยู่ในงบกำไรขาดทุนรวมสำหรับ</w:t>
      </w:r>
      <w:r w:rsidR="000355B9" w:rsidRPr="00865855">
        <w:rPr>
          <w:rStyle w:val="normaltextrun"/>
          <w:rFonts w:ascii="Angsana New" w:hAnsi="Angsana New" w:hint="cs"/>
          <w:sz w:val="30"/>
          <w:szCs w:val="30"/>
          <w:cs/>
        </w:rPr>
        <w:t>ปี</w:t>
      </w:r>
      <w:r w:rsidR="000355B9" w:rsidRPr="00865855">
        <w:rPr>
          <w:rStyle w:val="normaltextrun"/>
          <w:rFonts w:ascii="Angsana New" w:hAnsi="Angsana New"/>
          <w:sz w:val="30"/>
          <w:szCs w:val="30"/>
          <w:cs/>
        </w:rPr>
        <w:t>สิ้นสุดวันที่</w:t>
      </w:r>
      <w:r w:rsidR="008E0D1F">
        <w:rPr>
          <w:rStyle w:val="normaltextrun"/>
          <w:rFonts w:ascii="Angsana New" w:hAnsi="Angsana New" w:hint="cs"/>
          <w:sz w:val="30"/>
          <w:szCs w:val="30"/>
          <w:cs/>
        </w:rPr>
        <w:t xml:space="preserve"> </w:t>
      </w:r>
      <w:r w:rsidR="000355B9" w:rsidRPr="00865855">
        <w:rPr>
          <w:rStyle w:val="normaltextrun"/>
          <w:rFonts w:ascii="Angsana New" w:hAnsi="Angsana New"/>
          <w:sz w:val="30"/>
          <w:szCs w:val="30"/>
        </w:rPr>
        <w:t xml:space="preserve">31 </w:t>
      </w:r>
      <w:r w:rsidR="000355B9" w:rsidRPr="00865855">
        <w:rPr>
          <w:rStyle w:val="normaltextrun"/>
          <w:rFonts w:ascii="Angsana New" w:hAnsi="Angsana New" w:hint="cs"/>
          <w:sz w:val="30"/>
          <w:szCs w:val="30"/>
          <w:cs/>
        </w:rPr>
        <w:t>ธันวาคม</w:t>
      </w:r>
      <w:r w:rsidR="008E0D1F">
        <w:rPr>
          <w:rStyle w:val="normaltextrun"/>
          <w:rFonts w:ascii="Angsana New" w:hAnsi="Angsana New" w:hint="cs"/>
          <w:sz w:val="30"/>
          <w:szCs w:val="30"/>
          <w:cs/>
        </w:rPr>
        <w:t xml:space="preserve"> </w:t>
      </w:r>
      <w:r w:rsidRPr="00865855">
        <w:rPr>
          <w:rStyle w:val="normaltextrun"/>
          <w:rFonts w:ascii="Angsana New" w:hAnsi="Angsana New"/>
          <w:sz w:val="30"/>
          <w:szCs w:val="30"/>
        </w:rPr>
        <w:t>256</w:t>
      </w:r>
      <w:r w:rsidR="003C6613">
        <w:rPr>
          <w:rStyle w:val="normaltextrun"/>
          <w:rFonts w:ascii="Angsana New" w:hAnsi="Angsana New"/>
          <w:sz w:val="30"/>
          <w:szCs w:val="30"/>
        </w:rPr>
        <w:t>4</w:t>
      </w:r>
      <w:r w:rsidR="008E0D1F">
        <w:rPr>
          <w:rStyle w:val="normaltextrun"/>
          <w:rFonts w:ascii="Angsana New" w:hAnsi="Angsana New" w:hint="cs"/>
          <w:sz w:val="30"/>
          <w:szCs w:val="30"/>
          <w:cs/>
        </w:rPr>
        <w:t xml:space="preserve"> </w:t>
      </w:r>
      <w:r w:rsidRPr="00865855">
        <w:rPr>
          <w:rStyle w:val="normaltextrun"/>
          <w:rFonts w:ascii="Angsana New" w:hAnsi="Angsana New"/>
          <w:sz w:val="30"/>
          <w:szCs w:val="30"/>
          <w:cs/>
        </w:rPr>
        <w:t>มีรายละเอียดที่สำคัญ ดังนี้</w:t>
      </w:r>
      <w:r w:rsidRPr="00865855">
        <w:rPr>
          <w:rStyle w:val="normaltextrun"/>
        </w:rPr>
        <w:t> </w:t>
      </w:r>
    </w:p>
    <w:p w14:paraId="6812A938" w14:textId="77777777" w:rsidR="00352E15" w:rsidRPr="00865855" w:rsidRDefault="00352E15" w:rsidP="00865855">
      <w:pPr>
        <w:tabs>
          <w:tab w:val="clear" w:pos="454"/>
          <w:tab w:val="clear" w:pos="680"/>
        </w:tabs>
        <w:ind w:left="1170"/>
        <w:jc w:val="thaiDistribute"/>
        <w:rPr>
          <w:rStyle w:val="normaltextrun"/>
        </w:rPr>
      </w:pPr>
    </w:p>
    <w:tbl>
      <w:tblPr>
        <w:tblW w:w="8568" w:type="dxa"/>
        <w:tblInd w:w="108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00"/>
        <w:gridCol w:w="2268"/>
      </w:tblGrid>
      <w:tr w:rsidR="00A9439F" w:rsidRPr="00A9439F" w14:paraId="679137F4" w14:textId="77777777" w:rsidTr="006D6CD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4CDF83" w14:textId="77777777" w:rsidR="00A9439F" w:rsidRPr="008926D7" w:rsidRDefault="00A9439F" w:rsidP="0089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"/>
              <w:textAlignment w:val="baseline"/>
              <w:rPr>
                <w:rFonts w:ascii="Segoe UI" w:hAnsi="Segoe UI" w:cs="Segoe UI"/>
              </w:rPr>
            </w:pPr>
            <w:r w:rsidRPr="008926D7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278E76" w14:textId="77777777" w:rsidR="00A9439F" w:rsidRPr="001855ED" w:rsidRDefault="00A9439F" w:rsidP="0018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5"/>
              <w:jc w:val="right"/>
              <w:textAlignment w:val="baselin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926D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926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หน่วย</w:t>
            </w:r>
            <w:r w:rsidRPr="008926D7">
              <w:rPr>
                <w:rFonts w:ascii="Angsana New" w:hAnsi="Angsana New"/>
                <w:i/>
                <w:iCs/>
                <w:sz w:val="30"/>
                <w:szCs w:val="30"/>
              </w:rPr>
              <w:t>: </w:t>
            </w:r>
            <w:r w:rsidRPr="008926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8926D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  <w:r w:rsidRPr="001855ED">
              <w:rPr>
                <w:rFonts w:ascii="Angsana New" w:hAnsi="Angsana New"/>
                <w:i/>
                <w:iCs/>
                <w:sz w:val="30"/>
                <w:szCs w:val="30"/>
              </w:rPr>
              <w:t> </w:t>
            </w:r>
          </w:p>
        </w:tc>
      </w:tr>
      <w:tr w:rsidR="00A9439F" w:rsidRPr="00A9439F" w14:paraId="5EA4D177" w14:textId="77777777" w:rsidTr="006D6CD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1C8BD8" w14:textId="77777777" w:rsidR="00A9439F" w:rsidRPr="008926D7" w:rsidRDefault="00A9439F" w:rsidP="0089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"/>
              <w:textAlignment w:val="baseline"/>
              <w:rPr>
                <w:rFonts w:ascii="Segoe UI" w:hAnsi="Segoe UI" w:cs="Segoe UI"/>
              </w:rPr>
            </w:pPr>
            <w:r w:rsidRPr="008926D7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2DAF23" w14:textId="0C98B86E" w:rsidR="00A9439F" w:rsidRPr="008926D7" w:rsidRDefault="00A9439F" w:rsidP="00A9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0" w:right="-120" w:firstLine="90"/>
              <w:jc w:val="center"/>
              <w:textAlignment w:val="baseline"/>
              <w:rPr>
                <w:rFonts w:ascii="Segoe UI" w:hAnsi="Segoe UI" w:cs="Segoe UI"/>
              </w:rPr>
            </w:pPr>
            <w:r w:rsidRPr="008926D7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 w:rsidR="00E26E34" w:rsidRPr="008926D7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8926D7">
              <w:rPr>
                <w:rFonts w:ascii="Angsana New" w:hAnsi="Angsana New"/>
                <w:sz w:val="30"/>
                <w:szCs w:val="30"/>
                <w:cs/>
              </w:rPr>
              <w:t>สิ้นสุด</w:t>
            </w:r>
            <w:r w:rsidR="00B1063F" w:rsidRPr="008926D7">
              <w:rPr>
                <w:rFonts w:ascii="Angsana New" w:hAnsi="Angsana New"/>
                <w:sz w:val="30"/>
                <w:szCs w:val="30"/>
                <w:cs/>
              </w:rPr>
              <w:t>วันที่</w:t>
            </w:r>
            <w:r w:rsidRPr="008926D7">
              <w:rPr>
                <w:rFonts w:ascii="Angsana New" w:hAnsi="Angsana New"/>
                <w:sz w:val="30"/>
                <w:szCs w:val="30"/>
              </w:rPr>
              <w:t> </w:t>
            </w:r>
          </w:p>
        </w:tc>
      </w:tr>
      <w:tr w:rsidR="00A9439F" w:rsidRPr="00A9439F" w14:paraId="684C0C0C" w14:textId="77777777" w:rsidTr="006D6CD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04B6D1" w14:textId="77777777" w:rsidR="00A9439F" w:rsidRPr="008926D7" w:rsidRDefault="00A9439F" w:rsidP="0089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"/>
              <w:textAlignment w:val="baseline"/>
              <w:rPr>
                <w:rFonts w:ascii="Segoe UI" w:hAnsi="Segoe UI" w:cs="Segoe UI"/>
              </w:rPr>
            </w:pPr>
            <w:r w:rsidRPr="008926D7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3E6620A" w14:textId="45041745" w:rsidR="00A9439F" w:rsidRPr="008926D7" w:rsidRDefault="00A9439F" w:rsidP="00A94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20"/>
              <w:jc w:val="center"/>
              <w:textAlignment w:val="baseline"/>
              <w:rPr>
                <w:rFonts w:ascii="Segoe UI" w:hAnsi="Segoe UI" w:cs="Segoe UI"/>
              </w:rPr>
            </w:pPr>
            <w:r w:rsidRPr="008926D7">
              <w:rPr>
                <w:rFonts w:ascii="Angsana New" w:hAnsi="Angsana New"/>
                <w:sz w:val="30"/>
                <w:szCs w:val="30"/>
              </w:rPr>
              <w:t>3</w:t>
            </w:r>
            <w:r w:rsidR="00B1063F" w:rsidRPr="008926D7">
              <w:rPr>
                <w:rFonts w:ascii="Angsana New" w:hAnsi="Angsana New"/>
                <w:sz w:val="30"/>
                <w:szCs w:val="30"/>
              </w:rPr>
              <w:t>1</w:t>
            </w:r>
            <w:r w:rsidRPr="008926D7">
              <w:rPr>
                <w:rFonts w:ascii="Angsana New" w:hAnsi="Angsana New"/>
                <w:sz w:val="30"/>
                <w:szCs w:val="30"/>
              </w:rPr>
              <w:t> </w:t>
            </w:r>
            <w:r w:rsidR="00B1063F" w:rsidRPr="008926D7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8926D7">
              <w:rPr>
                <w:rFonts w:ascii="Angsana New" w:hAnsi="Angsana New"/>
                <w:sz w:val="30"/>
                <w:szCs w:val="30"/>
              </w:rPr>
              <w:t> 256</w:t>
            </w:r>
            <w:r w:rsidR="003C6613">
              <w:rPr>
                <w:rFonts w:ascii="Angsana New" w:hAnsi="Angsana New"/>
                <w:sz w:val="30"/>
                <w:szCs w:val="30"/>
              </w:rPr>
              <w:t>4</w:t>
            </w:r>
            <w:r w:rsidRPr="008926D7">
              <w:rPr>
                <w:rFonts w:ascii="Angsana New" w:hAnsi="Angsana New"/>
                <w:sz w:val="30"/>
                <w:szCs w:val="30"/>
              </w:rPr>
              <w:t> </w:t>
            </w:r>
          </w:p>
        </w:tc>
      </w:tr>
      <w:tr w:rsidR="00A9439F" w:rsidRPr="00A9439F" w14:paraId="36A7B15D" w14:textId="77777777" w:rsidTr="006D6CD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771049" w14:textId="77777777" w:rsidR="00A9439F" w:rsidRPr="008926D7" w:rsidRDefault="00A9439F" w:rsidP="0089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" w:firstLine="15"/>
              <w:textAlignment w:val="baseline"/>
              <w:rPr>
                <w:rFonts w:ascii="Segoe UI" w:hAnsi="Segoe UI" w:cs="Segoe UI"/>
              </w:rPr>
            </w:pPr>
            <w:r w:rsidRPr="008926D7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  <w:r w:rsidRPr="008926D7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897E3" w14:textId="50917C63" w:rsidR="00A9439F" w:rsidRPr="007C78C7" w:rsidRDefault="007C78C7" w:rsidP="005C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" w:right="170" w:firstLine="15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2,646</w:t>
            </w:r>
          </w:p>
        </w:tc>
      </w:tr>
      <w:tr w:rsidR="00A9439F" w:rsidRPr="00A9439F" w14:paraId="75E994A1" w14:textId="77777777" w:rsidTr="006D6CD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4C04B7" w14:textId="1BC016A6" w:rsidR="00A9439F" w:rsidRPr="008926D7" w:rsidRDefault="00A9439F" w:rsidP="0089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" w:firstLine="15"/>
              <w:textAlignment w:val="baseline"/>
              <w:rPr>
                <w:rFonts w:ascii="Segoe UI" w:hAnsi="Segoe UI" w:cs="Segoe UI"/>
              </w:rPr>
            </w:pPr>
            <w:r w:rsidRPr="008926D7">
              <w:rPr>
                <w:rFonts w:ascii="Angsana New" w:hAnsi="Angsana New"/>
                <w:sz w:val="30"/>
                <w:szCs w:val="30"/>
                <w:cs/>
              </w:rPr>
              <w:t>ขาดทุนสำหรับ</w:t>
            </w:r>
            <w:r w:rsidR="0033772A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8926D7">
              <w:rPr>
                <w:rFonts w:ascii="Angsana New" w:hAnsi="Angsana New"/>
                <w:sz w:val="30"/>
                <w:szCs w:val="30"/>
                <w:cs/>
              </w:rPr>
              <w:t>ส่วนที่เป็นของผู้ถือหุ้นของบริษัทใหญ่</w:t>
            </w:r>
            <w:r w:rsidRPr="008926D7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DC8B5" w14:textId="58D5F12D" w:rsidR="00A9439F" w:rsidRPr="007C78C7" w:rsidRDefault="007C78C7" w:rsidP="0018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" w:right="109" w:firstLine="15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12EFD">
              <w:rPr>
                <w:rFonts w:ascii="Angsana New" w:hAnsi="Angsana New"/>
                <w:sz w:val="30"/>
                <w:szCs w:val="30"/>
              </w:rPr>
              <w:t>163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0FC94410" w14:textId="2AF505F0" w:rsidR="008926D7" w:rsidRPr="001B4984" w:rsidRDefault="00892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normaltextrun"/>
          <w:rFonts w:ascii="Angsana New" w:hAnsi="Angsana New"/>
          <w:sz w:val="20"/>
          <w:szCs w:val="20"/>
          <w:cs/>
        </w:rPr>
      </w:pPr>
    </w:p>
    <w:p w14:paraId="4E9450F7" w14:textId="77777777" w:rsidR="00BC74BF" w:rsidRDefault="00BC74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eastAsia="en-GB"/>
        </w:rPr>
      </w:pPr>
      <w:r>
        <w:rPr>
          <w:rFonts w:asciiTheme="majorBidi" w:hAnsiTheme="majorBidi" w:cstheme="majorBidi"/>
          <w:sz w:val="30"/>
          <w:szCs w:val="30"/>
          <w:cs/>
          <w:lang w:eastAsia="en-GB"/>
        </w:rPr>
        <w:br w:type="page"/>
      </w:r>
    </w:p>
    <w:p w14:paraId="59C012FB" w14:textId="2907272A" w:rsidR="003A17B8" w:rsidRPr="00083241" w:rsidRDefault="000C572B" w:rsidP="00083241">
      <w:pPr>
        <w:pStyle w:val="BodyText2"/>
        <w:tabs>
          <w:tab w:val="left" w:pos="117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83241">
        <w:rPr>
          <w:rFonts w:asciiTheme="majorBidi" w:hAnsiTheme="majorBidi" w:cstheme="majorBidi"/>
          <w:b/>
          <w:bCs/>
          <w:spacing w:val="-4"/>
          <w:sz w:val="30"/>
          <w:szCs w:val="30"/>
        </w:rPr>
        <w:lastRenderedPageBreak/>
        <w:t>5.</w:t>
      </w:r>
      <w:r>
        <w:rPr>
          <w:rFonts w:asciiTheme="majorBidi" w:hAnsiTheme="majorBidi" w:cstheme="majorBidi"/>
          <w:b/>
          <w:bCs/>
          <w:spacing w:val="-4"/>
          <w:sz w:val="30"/>
          <w:szCs w:val="30"/>
        </w:rPr>
        <w:t>2</w:t>
      </w:r>
      <w:r w:rsidRPr="00083241">
        <w:rPr>
          <w:rFonts w:asciiTheme="majorBidi" w:hAnsiTheme="majorBidi" w:cstheme="majorBidi"/>
          <w:b/>
          <w:bCs/>
          <w:spacing w:val="-4"/>
          <w:sz w:val="30"/>
          <w:szCs w:val="30"/>
        </w:rPr>
        <w:tab/>
      </w:r>
      <w:r w:rsidRPr="00083241" w:rsidDel="00CD6F6B">
        <w:rPr>
          <w:rFonts w:asciiTheme="majorBidi" w:hAnsiTheme="majorBidi" w:cstheme="majorBidi"/>
          <w:b/>
          <w:bCs/>
          <w:sz w:val="30"/>
          <w:szCs w:val="30"/>
          <w:cs/>
        </w:rPr>
        <w:t>การซื้อ</w:t>
      </w:r>
      <w:r w:rsidR="008A65F0" w:rsidRPr="00A00D9E">
        <w:rPr>
          <w:rFonts w:asciiTheme="majorBidi" w:hAnsiTheme="majorBidi" w:cstheme="majorBidi" w:hint="cs"/>
          <w:b/>
          <w:bCs/>
          <w:sz w:val="30"/>
          <w:szCs w:val="30"/>
          <w:cs/>
        </w:rPr>
        <w:t>ธุรกิจสุกรในประเทศรัสเซีย</w:t>
      </w:r>
    </w:p>
    <w:p w14:paraId="38A5109C" w14:textId="26A142EF" w:rsidR="003A17B8" w:rsidRPr="00083241" w:rsidRDefault="003A17B8" w:rsidP="003A17B8">
      <w:pPr>
        <w:pStyle w:val="paragraph"/>
        <w:spacing w:before="0" w:beforeAutospacing="0" w:after="0" w:afterAutospacing="0"/>
        <w:ind w:left="570" w:firstLine="540"/>
        <w:jc w:val="both"/>
        <w:textAlignment w:val="baseline"/>
        <w:rPr>
          <w:rFonts w:asciiTheme="majorBidi" w:hAnsiTheme="majorBidi" w:cstheme="majorBidi"/>
        </w:rPr>
      </w:pPr>
    </w:p>
    <w:p w14:paraId="7A5551D0" w14:textId="67741FE8" w:rsidR="00E8137F" w:rsidRPr="00253B30" w:rsidRDefault="00A94C9C" w:rsidP="00C1107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253B30">
        <w:rPr>
          <w:rFonts w:asciiTheme="majorBidi" w:hAnsiTheme="majorBidi"/>
          <w:sz w:val="30"/>
          <w:szCs w:val="30"/>
          <w:cs/>
        </w:rPr>
        <w:t xml:space="preserve">ในระหว่างไตรมาสที่ </w:t>
      </w:r>
      <w:r w:rsidR="00B63591" w:rsidRPr="00253B30">
        <w:rPr>
          <w:rFonts w:asciiTheme="majorBidi" w:hAnsiTheme="majorBidi"/>
          <w:sz w:val="30"/>
          <w:szCs w:val="30"/>
        </w:rPr>
        <w:t>4</w:t>
      </w:r>
      <w:r w:rsidRPr="00253B30">
        <w:rPr>
          <w:rFonts w:asciiTheme="majorBidi" w:hAnsiTheme="majorBidi"/>
          <w:sz w:val="30"/>
          <w:szCs w:val="30"/>
          <w:cs/>
        </w:rPr>
        <w:t xml:space="preserve"> ปี </w:t>
      </w:r>
      <w:r w:rsidR="00B63591" w:rsidRPr="00253B30">
        <w:rPr>
          <w:rFonts w:asciiTheme="majorBidi" w:hAnsiTheme="majorBidi"/>
          <w:sz w:val="30"/>
          <w:szCs w:val="30"/>
        </w:rPr>
        <w:t>2564</w:t>
      </w:r>
      <w:r w:rsidRPr="00253B30">
        <w:rPr>
          <w:rFonts w:asciiTheme="majorBidi" w:hAnsiTheme="majorBidi"/>
          <w:sz w:val="30"/>
          <w:szCs w:val="30"/>
          <w:cs/>
        </w:rPr>
        <w:t xml:space="preserve"> </w:t>
      </w:r>
      <w:r w:rsidRPr="00253B30">
        <w:rPr>
          <w:rFonts w:asciiTheme="majorBidi" w:hAnsiTheme="majorBidi" w:cstheme="majorBidi"/>
          <w:sz w:val="30"/>
          <w:szCs w:val="30"/>
        </w:rPr>
        <w:t>RBPI Voronezh LLC (“</w:t>
      </w:r>
      <w:r w:rsidRPr="00253B30">
        <w:rPr>
          <w:rFonts w:asciiTheme="majorBidi" w:hAnsiTheme="majorBidi"/>
          <w:sz w:val="30"/>
          <w:szCs w:val="30"/>
          <w:cs/>
        </w:rPr>
        <w:t>ผู้ซื้อ”) ซึ่งเป็นบริษัทย่อยทางอ้อมที่บริษัทถือหุ้นในสัดส่วนร้อยละ</w:t>
      </w:r>
      <w:r w:rsidR="00E868D0" w:rsidRPr="00253B30">
        <w:rPr>
          <w:rFonts w:asciiTheme="majorBidi" w:hAnsiTheme="majorBidi"/>
          <w:sz w:val="30"/>
          <w:szCs w:val="30"/>
        </w:rPr>
        <w:t xml:space="preserve"> 75.82</w:t>
      </w:r>
      <w:r w:rsidRPr="00253B30">
        <w:rPr>
          <w:rFonts w:asciiTheme="majorBidi" w:hAnsiTheme="majorBidi"/>
          <w:sz w:val="30"/>
          <w:szCs w:val="30"/>
          <w:cs/>
        </w:rPr>
        <w:t xml:space="preserve"> ได้เข้าซื้อ</w:t>
      </w:r>
      <w:r w:rsidR="00C15000">
        <w:rPr>
          <w:rFonts w:asciiTheme="majorBidi" w:hAnsiTheme="majorBidi" w:hint="cs"/>
          <w:sz w:val="30"/>
          <w:szCs w:val="30"/>
          <w:cs/>
        </w:rPr>
        <w:t xml:space="preserve">ธุรกิจสุกรในประเทศรัสเซีย </w:t>
      </w:r>
      <w:r w:rsidRPr="00253B30">
        <w:rPr>
          <w:rFonts w:asciiTheme="majorBidi" w:hAnsiTheme="majorBidi"/>
          <w:sz w:val="30"/>
          <w:szCs w:val="30"/>
          <w:cs/>
        </w:rPr>
        <w:t xml:space="preserve">จาก </w:t>
      </w:r>
      <w:r w:rsidRPr="00253B30">
        <w:rPr>
          <w:rFonts w:asciiTheme="majorBidi" w:hAnsiTheme="majorBidi" w:cstheme="majorBidi"/>
          <w:sz w:val="30"/>
          <w:szCs w:val="30"/>
        </w:rPr>
        <w:t xml:space="preserve">Tönnies Russland Agrar GmbH, RKS Agrarbeteiligungs GmbH </w:t>
      </w:r>
      <w:r w:rsidRPr="00253B30">
        <w:rPr>
          <w:rFonts w:asciiTheme="majorBidi" w:hAnsiTheme="majorBidi"/>
          <w:sz w:val="30"/>
          <w:szCs w:val="30"/>
          <w:cs/>
        </w:rPr>
        <w:t xml:space="preserve">และ </w:t>
      </w:r>
      <w:r w:rsidRPr="00253B30">
        <w:rPr>
          <w:rFonts w:asciiTheme="majorBidi" w:hAnsiTheme="majorBidi" w:cstheme="majorBidi"/>
          <w:sz w:val="30"/>
          <w:szCs w:val="30"/>
        </w:rPr>
        <w:t>Tönnies Holding ApS &amp; Co. KG (</w:t>
      </w:r>
      <w:r w:rsidRPr="00253B30">
        <w:rPr>
          <w:rFonts w:asciiTheme="majorBidi" w:hAnsiTheme="majorBidi"/>
          <w:sz w:val="30"/>
          <w:szCs w:val="30"/>
          <w:cs/>
        </w:rPr>
        <w:t xml:space="preserve">รวมเรียกว่า “ผู้ขาย”) </w:t>
      </w:r>
      <w:r w:rsidR="00784B34" w:rsidRPr="00253B30">
        <w:rPr>
          <w:rFonts w:asciiTheme="majorBidi" w:hAnsiTheme="majorBidi" w:hint="cs"/>
          <w:sz w:val="30"/>
          <w:szCs w:val="30"/>
          <w:cs/>
        </w:rPr>
        <w:t>ใน</w:t>
      </w:r>
      <w:r w:rsidRPr="00253B30">
        <w:rPr>
          <w:rFonts w:asciiTheme="majorBidi" w:hAnsiTheme="majorBidi"/>
          <w:sz w:val="30"/>
          <w:szCs w:val="30"/>
          <w:cs/>
        </w:rPr>
        <w:t xml:space="preserve">ราคารวมทั้งสิ้นประมาณ </w:t>
      </w:r>
      <w:r w:rsidR="00114C62">
        <w:rPr>
          <w:rFonts w:asciiTheme="majorBidi" w:hAnsiTheme="majorBidi"/>
          <w:sz w:val="30"/>
          <w:szCs w:val="30"/>
        </w:rPr>
        <w:t>23,665</w:t>
      </w:r>
      <w:r w:rsidRPr="00253B30">
        <w:rPr>
          <w:rFonts w:asciiTheme="majorBidi" w:hAnsiTheme="majorBidi"/>
          <w:sz w:val="30"/>
          <w:szCs w:val="30"/>
          <w:cs/>
        </w:rPr>
        <w:t xml:space="preserve"> ล้านรัสเซียรูเบิล หรือประมาณ </w:t>
      </w:r>
      <w:r w:rsidR="009D5FAF">
        <w:rPr>
          <w:rFonts w:asciiTheme="majorBidi" w:hAnsiTheme="majorBidi"/>
          <w:sz w:val="30"/>
          <w:szCs w:val="30"/>
        </w:rPr>
        <w:t>10,858</w:t>
      </w:r>
      <w:r w:rsidRPr="00253B30">
        <w:rPr>
          <w:rFonts w:asciiTheme="majorBidi" w:hAnsiTheme="majorBidi"/>
          <w:sz w:val="30"/>
          <w:szCs w:val="30"/>
          <w:cs/>
        </w:rPr>
        <w:t xml:space="preserve"> ล้านบาท เพื่อตอบแทนในการได้มาซึ่งรายการดังต่อไปนี้</w:t>
      </w:r>
    </w:p>
    <w:p w14:paraId="3630849C" w14:textId="77777777" w:rsidR="00E8137F" w:rsidRPr="00AE4963" w:rsidRDefault="00E8137F" w:rsidP="00AE4963">
      <w:pPr>
        <w:pStyle w:val="BodyText2"/>
        <w:tabs>
          <w:tab w:val="left" w:pos="810"/>
        </w:tabs>
        <w:spacing w:line="240" w:lineRule="atLeast"/>
        <w:ind w:left="540" w:firstLine="0"/>
        <w:jc w:val="thaiDistribute"/>
        <w:rPr>
          <w:rStyle w:val="eop"/>
          <w:rFonts w:ascii="Angsana New" w:hAnsi="Angsana New"/>
          <w:color w:val="000000"/>
          <w:sz w:val="18"/>
          <w:szCs w:val="18"/>
          <w:shd w:val="clear" w:color="auto" w:fill="FFFFFF"/>
        </w:rPr>
      </w:pPr>
      <w:r w:rsidRPr="00AE4963">
        <w:rPr>
          <w:rStyle w:val="eop"/>
          <w:rFonts w:ascii="Angsana New" w:hAnsi="Angsana New"/>
          <w:color w:val="000000"/>
          <w:sz w:val="18"/>
          <w:szCs w:val="18"/>
          <w:shd w:val="clear" w:color="auto" w:fill="FFFFFF"/>
          <w:cs/>
        </w:rPr>
        <w:t xml:space="preserve"> </w:t>
      </w:r>
    </w:p>
    <w:p w14:paraId="7E5C2BCF" w14:textId="0A62865B" w:rsidR="00E8137F" w:rsidRPr="00352E15" w:rsidRDefault="00E8137F" w:rsidP="00C1107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352E15">
        <w:rPr>
          <w:rFonts w:asciiTheme="majorBidi" w:hAnsiTheme="majorBidi" w:cstheme="majorBidi"/>
          <w:sz w:val="30"/>
          <w:szCs w:val="30"/>
          <w:cs/>
        </w:rPr>
        <w:t xml:space="preserve">(1) หุ้นทั้งหมดใน </w:t>
      </w:r>
      <w:r w:rsidRPr="00352E15">
        <w:rPr>
          <w:rFonts w:asciiTheme="majorBidi" w:hAnsiTheme="majorBidi" w:cstheme="majorBidi"/>
          <w:sz w:val="30"/>
          <w:szCs w:val="30"/>
        </w:rPr>
        <w:t xml:space="preserve">Agro-Sojuz TS LLC </w:t>
      </w:r>
      <w:r w:rsidRPr="00352E15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352E15">
        <w:rPr>
          <w:rFonts w:asciiTheme="majorBidi" w:hAnsiTheme="majorBidi" w:cstheme="majorBidi"/>
          <w:sz w:val="30"/>
          <w:szCs w:val="30"/>
        </w:rPr>
        <w:t>Mjaso-Sojuz T LLC (</w:t>
      </w:r>
      <w:r w:rsidRPr="00352E15">
        <w:rPr>
          <w:rFonts w:asciiTheme="majorBidi" w:hAnsiTheme="majorBidi" w:cstheme="majorBidi"/>
          <w:sz w:val="30"/>
          <w:szCs w:val="30"/>
          <w:cs/>
        </w:rPr>
        <w:t xml:space="preserve">รวมเรียกว่า “บริษัทเป้าหมาย”) และ </w:t>
      </w:r>
    </w:p>
    <w:p w14:paraId="2F7AF9F4" w14:textId="1E929B84" w:rsidR="003A17B8" w:rsidRPr="00352E15" w:rsidRDefault="00E8137F" w:rsidP="00C1107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352E15">
        <w:rPr>
          <w:rFonts w:asciiTheme="majorBidi" w:hAnsiTheme="majorBidi" w:cstheme="majorBidi"/>
          <w:sz w:val="30"/>
          <w:szCs w:val="30"/>
          <w:cs/>
        </w:rPr>
        <w:t>(2) เงินกู้ยืมที่ผู้ขายให้กู้ยืมแก่บริษัทเป้าหมาย</w:t>
      </w:r>
      <w:r w:rsidR="00B43CDF" w:rsidRPr="00352E15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AAEC5F5" w14:textId="5FE0B07A" w:rsidR="00420FC1" w:rsidRPr="00AE4963" w:rsidRDefault="003A17B8" w:rsidP="00E43E4A">
      <w:pPr>
        <w:pStyle w:val="BodyText2"/>
        <w:tabs>
          <w:tab w:val="left" w:pos="810"/>
        </w:tabs>
        <w:spacing w:line="240" w:lineRule="atLeast"/>
        <w:ind w:left="540" w:firstLine="0"/>
        <w:jc w:val="thaiDistribute"/>
        <w:rPr>
          <w:rStyle w:val="eop"/>
          <w:rFonts w:ascii="Angsana New" w:hAnsi="Angsana New"/>
          <w:color w:val="000000"/>
          <w:sz w:val="18"/>
          <w:szCs w:val="18"/>
          <w:shd w:val="clear" w:color="auto" w:fill="FFFFFF"/>
        </w:rPr>
      </w:pPr>
      <w:r w:rsidRPr="00AE4963">
        <w:rPr>
          <w:rStyle w:val="eop"/>
          <w:rFonts w:ascii="Angsana New" w:hAnsi="Angsana New"/>
          <w:color w:val="000000"/>
          <w:sz w:val="18"/>
          <w:szCs w:val="18"/>
          <w:shd w:val="clear" w:color="auto" w:fill="FFFFFF"/>
        </w:rPr>
        <w:t> </w:t>
      </w:r>
    </w:p>
    <w:p w14:paraId="7DECF04C" w14:textId="76CAA428" w:rsidR="00C11071" w:rsidRDefault="00FD0473" w:rsidP="00083241">
      <w:pPr>
        <w:tabs>
          <w:tab w:val="clear" w:pos="454"/>
          <w:tab w:val="clear" w:pos="680"/>
        </w:tabs>
        <w:ind w:left="1170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FD0473">
        <w:rPr>
          <w:rFonts w:asciiTheme="majorBidi" w:hAnsiTheme="majorBidi"/>
          <w:spacing w:val="-2"/>
          <w:sz w:val="30"/>
          <w:szCs w:val="30"/>
          <w:cs/>
        </w:rPr>
        <w:t xml:space="preserve">กลุ่มบริษัทได้มาซึ่งอำนาจควบคุมในบริษัทเป้าหมาย เมื่อวันที่ </w:t>
      </w:r>
      <w:r w:rsidR="002D6412">
        <w:rPr>
          <w:rFonts w:asciiTheme="majorBidi" w:hAnsiTheme="majorBidi" w:cstheme="majorBidi"/>
          <w:spacing w:val="-2"/>
          <w:sz w:val="30"/>
          <w:szCs w:val="30"/>
        </w:rPr>
        <w:t xml:space="preserve">10 </w:t>
      </w:r>
      <w:r w:rsidR="002D6412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ธันวาคม </w:t>
      </w:r>
      <w:r w:rsidR="002D6412">
        <w:rPr>
          <w:rFonts w:asciiTheme="majorBidi" w:hAnsiTheme="majorBidi" w:cstheme="majorBidi"/>
          <w:spacing w:val="-2"/>
          <w:sz w:val="30"/>
          <w:szCs w:val="30"/>
        </w:rPr>
        <w:t xml:space="preserve">2564 </w:t>
      </w:r>
      <w:r w:rsidRPr="00FD0473">
        <w:rPr>
          <w:rFonts w:asciiTheme="majorBidi" w:hAnsiTheme="majorBidi"/>
          <w:spacing w:val="-2"/>
          <w:sz w:val="30"/>
          <w:szCs w:val="30"/>
          <w:cs/>
        </w:rPr>
        <w:t>จากการที่บริษัทได้ชำระค่า</w:t>
      </w:r>
      <w:r w:rsidR="00927304">
        <w:rPr>
          <w:rFonts w:asciiTheme="majorBidi" w:hAnsiTheme="majorBidi" w:hint="cs"/>
          <w:spacing w:val="-2"/>
          <w:sz w:val="30"/>
          <w:szCs w:val="30"/>
          <w:cs/>
        </w:rPr>
        <w:t>ตอบแทน</w:t>
      </w:r>
      <w:r w:rsidRPr="00FD0473">
        <w:rPr>
          <w:rFonts w:asciiTheme="majorBidi" w:hAnsiTheme="majorBidi"/>
          <w:spacing w:val="-2"/>
          <w:sz w:val="30"/>
          <w:szCs w:val="30"/>
          <w:cs/>
        </w:rPr>
        <w:t xml:space="preserve">ให้แก่ผู้ขาย เป็นจำนวนเงิน </w:t>
      </w:r>
      <w:r w:rsidR="002D6412">
        <w:rPr>
          <w:rFonts w:asciiTheme="majorBidi" w:hAnsiTheme="majorBidi" w:cstheme="majorBidi"/>
          <w:spacing w:val="-2"/>
          <w:sz w:val="30"/>
          <w:szCs w:val="30"/>
        </w:rPr>
        <w:t>10</w:t>
      </w:r>
      <w:r w:rsidR="00E868D0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2D6412">
        <w:rPr>
          <w:rFonts w:asciiTheme="majorBidi" w:hAnsiTheme="majorBidi" w:cstheme="majorBidi"/>
          <w:spacing w:val="-2"/>
          <w:sz w:val="30"/>
          <w:szCs w:val="30"/>
        </w:rPr>
        <w:t>094</w:t>
      </w:r>
      <w:r w:rsidRPr="00FD047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D0473">
        <w:rPr>
          <w:rFonts w:asciiTheme="majorBidi" w:hAnsiTheme="majorBidi"/>
          <w:spacing w:val="-2"/>
          <w:sz w:val="30"/>
          <w:szCs w:val="30"/>
          <w:cs/>
        </w:rPr>
        <w:t xml:space="preserve">ล้านบาท และได้รับโอนหุ้นสามัญคิดเป็นสัดส่วนร้อยละ </w:t>
      </w:r>
      <w:r w:rsidR="005320AD">
        <w:rPr>
          <w:rFonts w:asciiTheme="majorBidi" w:hAnsiTheme="majorBidi" w:cstheme="majorBidi"/>
          <w:spacing w:val="-2"/>
          <w:sz w:val="30"/>
          <w:szCs w:val="30"/>
        </w:rPr>
        <w:t>100.00</w:t>
      </w:r>
      <w:r w:rsidRPr="00FD047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D0473">
        <w:rPr>
          <w:rFonts w:asciiTheme="majorBidi" w:hAnsiTheme="majorBidi"/>
          <w:spacing w:val="-2"/>
          <w:sz w:val="30"/>
          <w:szCs w:val="30"/>
          <w:cs/>
        </w:rPr>
        <w:t>ของหุ้นที่ออกและชำระแล้วของ</w:t>
      </w:r>
      <w:r w:rsidR="00777CA5">
        <w:rPr>
          <w:rFonts w:asciiTheme="majorBidi" w:hAnsiTheme="majorBidi" w:hint="cs"/>
          <w:spacing w:val="-2"/>
          <w:sz w:val="30"/>
          <w:szCs w:val="30"/>
          <w:cs/>
        </w:rPr>
        <w:t>บริษัทเป้าหมาย</w:t>
      </w:r>
    </w:p>
    <w:p w14:paraId="7A0F77C7" w14:textId="77777777" w:rsidR="006E21CF" w:rsidRPr="00AE4963" w:rsidRDefault="006E21CF" w:rsidP="00AE4963">
      <w:pPr>
        <w:pStyle w:val="BodyText2"/>
        <w:tabs>
          <w:tab w:val="left" w:pos="810"/>
        </w:tabs>
        <w:spacing w:line="240" w:lineRule="atLeast"/>
        <w:ind w:left="540" w:firstLine="0"/>
        <w:jc w:val="thaiDistribute"/>
        <w:rPr>
          <w:rStyle w:val="eop"/>
          <w:rFonts w:ascii="Angsana New" w:hAnsi="Angsana New"/>
          <w:color w:val="000000"/>
          <w:sz w:val="18"/>
          <w:szCs w:val="18"/>
          <w:shd w:val="clear" w:color="auto" w:fill="FFFFFF"/>
        </w:rPr>
      </w:pPr>
    </w:p>
    <w:p w14:paraId="05CB7E9C" w14:textId="31BF73C2" w:rsidR="00C11071" w:rsidRDefault="00C11071" w:rsidP="00C11071">
      <w:pPr>
        <w:tabs>
          <w:tab w:val="clear" w:pos="454"/>
          <w:tab w:val="clear" w:pos="680"/>
        </w:tabs>
        <w:ind w:left="117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กลุ่มบริษัทได้รับรู้รายการซื้อธุรกิจให้เป็นไปตามมาตรฐานการรายงานทางการเงินฉบับที่ </w:t>
      </w:r>
      <w:r>
        <w:rPr>
          <w:rFonts w:asciiTheme="majorBidi" w:hAnsiTheme="majorBidi" w:cstheme="majorBidi" w:hint="cs"/>
          <w:sz w:val="30"/>
          <w:szCs w:val="30"/>
        </w:rPr>
        <w:t>3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เรื่อง</w:t>
      </w:r>
      <w:r w:rsidR="00352E15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การรวมธุรกิจ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วันที่ซื้อสำหรับสินทรัพย์ที่ได้มาและหนี้สินที่รับมาแต่ละประเภทที่สำคัญ มีดังนี้</w:t>
      </w:r>
    </w:p>
    <w:p w14:paraId="18C8A588" w14:textId="406B6226" w:rsidR="00D46FE3" w:rsidRDefault="00D46FE3" w:rsidP="00835069">
      <w:pPr>
        <w:tabs>
          <w:tab w:val="clear" w:pos="454"/>
          <w:tab w:val="clear" w:pos="680"/>
        </w:tabs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8568" w:type="dxa"/>
        <w:tblInd w:w="108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9"/>
        <w:gridCol w:w="795"/>
        <w:gridCol w:w="442"/>
        <w:gridCol w:w="1662"/>
      </w:tblGrid>
      <w:tr w:rsidR="00E9710C" w:rsidRPr="00815363" w14:paraId="1030ADA1" w14:textId="77777777" w:rsidTr="00EB6719">
        <w:trPr>
          <w:trHeight w:hRule="exact" w:val="331"/>
        </w:trPr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D8D140" w14:textId="77777777" w:rsidR="00E9710C" w:rsidRPr="00C0531F" w:rsidRDefault="00E9710C" w:rsidP="005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1"/>
              <w:textAlignment w:val="baseline"/>
              <w:rPr>
                <w:rFonts w:ascii="Segoe UI" w:hAnsi="Segoe UI" w:cs="Segoe UI"/>
              </w:rPr>
            </w:pPr>
            <w:r w:rsidRPr="00C0531F">
              <w:rPr>
                <w:rFonts w:ascii="Angsana New" w:hAnsi="Angsana New"/>
                <w:color w:val="0000FF"/>
                <w:sz w:val="30"/>
                <w:szCs w:val="30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E047C3" w14:textId="77777777" w:rsidR="00E9710C" w:rsidRPr="00083241" w:rsidRDefault="00E9710C" w:rsidP="005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2DD091" w14:textId="77777777" w:rsidR="00E9710C" w:rsidRPr="00083241" w:rsidRDefault="00E9710C" w:rsidP="005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0"/>
              <w:jc w:val="center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A72483" w14:textId="77777777" w:rsidR="00E9710C" w:rsidRPr="00083241" w:rsidRDefault="00E9710C" w:rsidP="005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5"/>
              <w:jc w:val="right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832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หน่วย</w:t>
            </w:r>
            <w:r w:rsidRPr="00083241">
              <w:rPr>
                <w:rFonts w:ascii="Angsana New" w:hAnsi="Angsana New"/>
                <w:i/>
                <w:iCs/>
                <w:sz w:val="30"/>
                <w:szCs w:val="30"/>
              </w:rPr>
              <w:t>: </w:t>
            </w:r>
            <w:r w:rsidRPr="000832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083241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  <w:r w:rsidRPr="00083241">
              <w:rPr>
                <w:rFonts w:ascii="Angsana New" w:hAnsi="Angsana New"/>
                <w:sz w:val="30"/>
                <w:szCs w:val="30"/>
              </w:rPr>
              <w:t> </w:t>
            </w:r>
          </w:p>
        </w:tc>
      </w:tr>
      <w:tr w:rsidR="00E9710C" w:rsidRPr="00815363" w14:paraId="74A687DF" w14:textId="77777777" w:rsidTr="005C5099"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81ACAA" w14:textId="77777777" w:rsidR="00E9710C" w:rsidRPr="00083241" w:rsidRDefault="00E9710C" w:rsidP="005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C9D1EC" w14:textId="77777777" w:rsidR="00E9710C" w:rsidRPr="00083241" w:rsidRDefault="00E9710C" w:rsidP="005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870E40" w14:textId="77777777" w:rsidR="00E9710C" w:rsidRPr="00083241" w:rsidRDefault="00E9710C" w:rsidP="005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4C3A539D" w14:textId="77777777" w:rsidR="00E9710C" w:rsidRPr="00083241" w:rsidRDefault="00E9710C" w:rsidP="005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  <w:r w:rsidRPr="00083241">
              <w:rPr>
                <w:rFonts w:ascii="Angsana New" w:hAnsi="Angsana New"/>
                <w:sz w:val="30"/>
                <w:szCs w:val="30"/>
              </w:rPr>
              <w:t> </w:t>
            </w:r>
          </w:p>
        </w:tc>
      </w:tr>
      <w:tr w:rsidR="00E9710C" w:rsidRPr="00815363" w14:paraId="6828DFC8" w14:textId="77777777" w:rsidTr="00D44808">
        <w:trPr>
          <w:trHeight w:hRule="exact" w:val="446"/>
        </w:trPr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76E0C" w14:textId="6EE467A1" w:rsidR="00E9710C" w:rsidRPr="00D46FE3" w:rsidRDefault="00EC1D61" w:rsidP="00850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สิ่งตอบแทนในการซื้อ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59BE7" w14:textId="57195EDF" w:rsidR="00E9710C" w:rsidRPr="00D46FE3" w:rsidRDefault="00E9710C" w:rsidP="005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AA2B8" w14:textId="139F0898" w:rsidR="00E9710C" w:rsidRPr="00D46FE3" w:rsidRDefault="00E9710C" w:rsidP="005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81305B" w14:textId="5791DBD2" w:rsidR="00E9710C" w:rsidRPr="00D46FE3" w:rsidRDefault="00EC1D61" w:rsidP="005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10,858</w:t>
            </w:r>
          </w:p>
        </w:tc>
      </w:tr>
      <w:tr w:rsidR="00112D14" w:rsidRPr="00815363" w14:paraId="06ED92E9" w14:textId="77777777" w:rsidTr="00D44808">
        <w:trPr>
          <w:trHeight w:hRule="exact" w:val="446"/>
        </w:trPr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D81CB2" w14:textId="01A1956B" w:rsidR="00112D14" w:rsidRPr="00112D14" w:rsidRDefault="00EC1D61" w:rsidP="00726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D6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สินทรัพย์สุทธิที่ได้มา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D1B37B" w14:textId="77777777" w:rsidR="00112D14" w:rsidRPr="00D46FE3" w:rsidRDefault="00112D14" w:rsidP="00726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DF2EDA" w14:textId="77777777" w:rsidR="00112D14" w:rsidRPr="00D46FE3" w:rsidRDefault="00112D14" w:rsidP="00726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551BE" w14:textId="364F48BE" w:rsidR="00112D14" w:rsidRDefault="00EC1D61" w:rsidP="00262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2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E35D0">
              <w:rPr>
                <w:rFonts w:asciiTheme="majorBidi" w:hAnsiTheme="majorBidi" w:cstheme="majorBidi"/>
                <w:sz w:val="30"/>
                <w:szCs w:val="30"/>
              </w:rPr>
              <w:t>10,811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9710C" w:rsidRPr="00815363" w14:paraId="407B5492" w14:textId="77777777" w:rsidTr="0053111B">
        <w:trPr>
          <w:trHeight w:hRule="exact" w:val="461"/>
        </w:trPr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B71539" w14:textId="133B8D02" w:rsidR="00E9710C" w:rsidRPr="004817E4" w:rsidRDefault="00EC1D61" w:rsidP="005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61C2D" w14:textId="77777777" w:rsidR="00E9710C" w:rsidRPr="00083241" w:rsidRDefault="00E9710C" w:rsidP="005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3B67A" w14:textId="77777777" w:rsidR="00E9710C" w:rsidRPr="00083241" w:rsidRDefault="00E9710C" w:rsidP="005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95C2EC6" w14:textId="7CD8E394" w:rsidR="00E9710C" w:rsidRPr="00EE03DE" w:rsidRDefault="00AE35D0" w:rsidP="005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5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</w:t>
            </w:r>
          </w:p>
        </w:tc>
      </w:tr>
    </w:tbl>
    <w:p w14:paraId="2A8F5054" w14:textId="77777777" w:rsidR="00660B4D" w:rsidRDefault="00660B4D" w:rsidP="00133E81">
      <w:pPr>
        <w:ind w:left="1170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386F6A8A" w14:textId="570968E7" w:rsidR="00133E81" w:rsidRPr="00133E81" w:rsidRDefault="00133E81" w:rsidP="00133E81">
      <w:pPr>
        <w:ind w:left="1170"/>
        <w:rPr>
          <w:i/>
          <w:iCs/>
        </w:rPr>
      </w:pPr>
      <w:r w:rsidRPr="00133E81">
        <w:rPr>
          <w:rFonts w:asciiTheme="majorBidi" w:hAnsiTheme="majorBidi" w:cstheme="majorBidi" w:hint="cs"/>
          <w:i/>
          <w:iCs/>
          <w:sz w:val="30"/>
          <w:szCs w:val="30"/>
          <w:cs/>
        </w:rPr>
        <w:t>สิ่งตอบแทนในการซื้อ</w:t>
      </w:r>
    </w:p>
    <w:tbl>
      <w:tblPr>
        <w:tblW w:w="8568" w:type="dxa"/>
        <w:tblInd w:w="108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9"/>
        <w:gridCol w:w="795"/>
        <w:gridCol w:w="442"/>
        <w:gridCol w:w="1662"/>
      </w:tblGrid>
      <w:tr w:rsidR="00133E81" w:rsidRPr="00815363" w14:paraId="4F5DEADC" w14:textId="77777777" w:rsidTr="005C5099"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0C1BC" w14:textId="70A84E16" w:rsidR="00133E81" w:rsidRPr="00D46FE3" w:rsidRDefault="00133E81" w:rsidP="005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เงินสด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14FC8C" w14:textId="77777777" w:rsidR="00133E81" w:rsidRPr="00D46FE3" w:rsidRDefault="00133E81" w:rsidP="005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969FD" w14:textId="77777777" w:rsidR="00133E81" w:rsidRPr="00D46FE3" w:rsidRDefault="00133E81" w:rsidP="005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3F4AA" w14:textId="67C47FDC" w:rsidR="00133E81" w:rsidRPr="00D46FE3" w:rsidRDefault="009A1460" w:rsidP="005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C0502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094</w:t>
            </w:r>
          </w:p>
        </w:tc>
      </w:tr>
      <w:tr w:rsidR="00133E81" w:rsidRPr="00815363" w14:paraId="72EE6914" w14:textId="77777777" w:rsidTr="005C5099"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AD3EE" w14:textId="3572C3A1" w:rsidR="00133E81" w:rsidRDefault="00B10F3E" w:rsidP="005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15987" w14:textId="77777777" w:rsidR="00133E81" w:rsidRPr="00D46FE3" w:rsidRDefault="00133E81" w:rsidP="005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48AD9" w14:textId="77777777" w:rsidR="00133E81" w:rsidRPr="00D46FE3" w:rsidRDefault="00133E81" w:rsidP="005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F9BF2" w14:textId="7128ACDF" w:rsidR="00133E81" w:rsidRPr="00D46FE3" w:rsidRDefault="00C05020" w:rsidP="00C0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764</w:t>
            </w:r>
          </w:p>
        </w:tc>
      </w:tr>
      <w:tr w:rsidR="00133E81" w:rsidRPr="00815363" w14:paraId="75F2F88B" w14:textId="77777777" w:rsidTr="002241A9">
        <w:trPr>
          <w:trHeight w:val="461"/>
        </w:trPr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1EBEF" w14:textId="2EF96CC9" w:rsidR="00133E81" w:rsidRPr="004817E4" w:rsidRDefault="00133E81" w:rsidP="005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4DF07" w14:textId="77777777" w:rsidR="00133E81" w:rsidRPr="00083241" w:rsidRDefault="00133E81" w:rsidP="005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8CFA05" w14:textId="77777777" w:rsidR="00133E81" w:rsidRPr="00083241" w:rsidRDefault="00133E81" w:rsidP="005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1604990" w14:textId="6EF5CEB6" w:rsidR="00133E81" w:rsidRPr="00EE03DE" w:rsidRDefault="00C05020" w:rsidP="005C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5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10,858</w:t>
            </w:r>
          </w:p>
        </w:tc>
      </w:tr>
    </w:tbl>
    <w:p w14:paraId="54F6D8AB" w14:textId="350282E8" w:rsidR="006019E1" w:rsidRDefault="006019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C64CC82" w14:textId="77777777" w:rsidR="006019E1" w:rsidRDefault="006019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br w:type="page"/>
      </w:r>
    </w:p>
    <w:p w14:paraId="7D2BAEF3" w14:textId="5503AA99" w:rsidR="003A17B8" w:rsidRDefault="003A17B8" w:rsidP="00312CA4">
      <w:pPr>
        <w:pStyle w:val="BodyText2"/>
        <w:tabs>
          <w:tab w:val="left" w:pos="810"/>
        </w:tabs>
        <w:spacing w:line="240" w:lineRule="atLeast"/>
        <w:ind w:left="1170" w:firstLine="0"/>
        <w:jc w:val="thaiDistribute"/>
        <w:rPr>
          <w:rStyle w:val="normaltextrun"/>
          <w:rFonts w:ascii="Angsana New" w:hAnsi="Angsana New"/>
          <w:i/>
          <w:iCs/>
          <w:color w:val="000000"/>
          <w:sz w:val="30"/>
          <w:szCs w:val="30"/>
          <w:shd w:val="clear" w:color="auto" w:fill="FFFFFF"/>
        </w:rPr>
      </w:pPr>
      <w:r w:rsidRPr="00083241">
        <w:rPr>
          <w:rStyle w:val="normaltextrun"/>
          <w:rFonts w:ascii="Angsana New" w:hAnsi="Angsana New" w:hint="cs"/>
          <w:i/>
          <w:iCs/>
          <w:color w:val="000000"/>
          <w:sz w:val="30"/>
          <w:szCs w:val="30"/>
          <w:shd w:val="clear" w:color="auto" w:fill="FFFFFF"/>
          <w:cs/>
        </w:rPr>
        <w:lastRenderedPageBreak/>
        <w:t>สิ</w:t>
      </w:r>
      <w:r w:rsidRPr="00083241">
        <w:rPr>
          <w:rStyle w:val="normaltextrun"/>
          <w:rFonts w:ascii="Angsana New" w:hAnsi="Angsana New"/>
          <w:i/>
          <w:iCs/>
          <w:color w:val="000000"/>
          <w:sz w:val="30"/>
          <w:szCs w:val="30"/>
          <w:shd w:val="clear" w:color="auto" w:fill="FFFFFF"/>
          <w:cs/>
        </w:rPr>
        <w:t>นทรัพย์ที่ได้มาและหนี้สินที่รับมา</w:t>
      </w:r>
      <w:r w:rsidRPr="00C0531F">
        <w:rPr>
          <w:rStyle w:val="normaltextrun"/>
          <w:rFonts w:ascii="Angsana New" w:hAnsi="Angsana New"/>
          <w:i/>
          <w:iCs/>
          <w:color w:val="000000"/>
          <w:sz w:val="30"/>
          <w:szCs w:val="30"/>
          <w:shd w:val="clear" w:color="auto" w:fill="FFFFFF"/>
        </w:rPr>
        <w:t> </w:t>
      </w:r>
    </w:p>
    <w:p w14:paraId="08B4A5E6" w14:textId="77777777" w:rsidR="00CC4677" w:rsidRPr="00312CA4" w:rsidRDefault="00CC4677" w:rsidP="00312CA4">
      <w:pPr>
        <w:pStyle w:val="BodyText2"/>
        <w:tabs>
          <w:tab w:val="left" w:pos="810"/>
        </w:tabs>
        <w:spacing w:line="240" w:lineRule="atLeast"/>
        <w:ind w:left="1170" w:firstLine="0"/>
        <w:jc w:val="thaiDistribute"/>
        <w:rPr>
          <w:rFonts w:ascii="Angsana New" w:hAnsi="Angsana New"/>
          <w:i/>
          <w:iCs/>
          <w:color w:val="000000"/>
          <w:sz w:val="30"/>
          <w:szCs w:val="30"/>
          <w:shd w:val="clear" w:color="auto" w:fill="FFFFFF"/>
        </w:rPr>
      </w:pPr>
    </w:p>
    <w:tbl>
      <w:tblPr>
        <w:tblW w:w="8568" w:type="dxa"/>
        <w:tblInd w:w="108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47"/>
        <w:gridCol w:w="428"/>
        <w:gridCol w:w="1693"/>
      </w:tblGrid>
      <w:tr w:rsidR="00BB705F" w:rsidRPr="00083241" w14:paraId="4DFA2699" w14:textId="77777777" w:rsidTr="00BB705F">
        <w:trPr>
          <w:trHeight w:val="105"/>
        </w:trPr>
        <w:tc>
          <w:tcPr>
            <w:tcW w:w="6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039FF" w14:textId="77777777" w:rsidR="00BB705F" w:rsidRPr="00083241" w:rsidRDefault="00BB705F" w:rsidP="00BB7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FDF343" w14:textId="77777777" w:rsidR="00BB705F" w:rsidRPr="00083241" w:rsidRDefault="00BB705F" w:rsidP="00BB7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69FC21" w14:textId="02DAA6BC" w:rsidR="00BB705F" w:rsidRPr="00BB705F" w:rsidRDefault="00BB705F" w:rsidP="00BB7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5"/>
              <w:jc w:val="right"/>
              <w:textAlignment w:val="baselin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83241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832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หน่วย</w:t>
            </w:r>
            <w:r w:rsidRPr="00083241">
              <w:rPr>
                <w:rFonts w:ascii="Angsana New" w:hAnsi="Angsana New"/>
                <w:i/>
                <w:iCs/>
                <w:sz w:val="30"/>
                <w:szCs w:val="30"/>
              </w:rPr>
              <w:t>: </w:t>
            </w:r>
            <w:r w:rsidRPr="000832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083241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  <w:r w:rsidRPr="00BB705F">
              <w:rPr>
                <w:rFonts w:ascii="Angsana New" w:hAnsi="Angsana New"/>
                <w:i/>
                <w:iCs/>
                <w:sz w:val="30"/>
                <w:szCs w:val="30"/>
              </w:rPr>
              <w:t> </w:t>
            </w:r>
          </w:p>
        </w:tc>
      </w:tr>
      <w:tr w:rsidR="00BB705F" w:rsidRPr="00083241" w14:paraId="3B590351" w14:textId="77777777" w:rsidTr="00BB705F">
        <w:trPr>
          <w:trHeight w:val="105"/>
        </w:trPr>
        <w:tc>
          <w:tcPr>
            <w:tcW w:w="6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C39559" w14:textId="77777777" w:rsidR="00BB705F" w:rsidRPr="00083241" w:rsidRDefault="00BB705F" w:rsidP="00BB7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453EBE" w14:textId="77777777" w:rsidR="00BB705F" w:rsidRPr="00083241" w:rsidRDefault="00BB705F" w:rsidP="00BB7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84B678" w14:textId="193B2409" w:rsidR="00BB705F" w:rsidRDefault="00BB705F" w:rsidP="00BB7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0832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  <w:r w:rsidRPr="00083241">
              <w:rPr>
                <w:rFonts w:ascii="Angsana New" w:hAnsi="Angsana New"/>
                <w:sz w:val="30"/>
                <w:szCs w:val="30"/>
              </w:rPr>
              <w:t> </w:t>
            </w:r>
          </w:p>
        </w:tc>
      </w:tr>
      <w:tr w:rsidR="00BB705F" w:rsidRPr="00083241" w14:paraId="5DA8C568" w14:textId="77777777" w:rsidTr="00BB705F">
        <w:trPr>
          <w:trHeight w:val="105"/>
        </w:trPr>
        <w:tc>
          <w:tcPr>
            <w:tcW w:w="6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7CDD7A" w14:textId="77777777" w:rsidR="00BB705F" w:rsidRPr="00083241" w:rsidRDefault="00BB705F" w:rsidP="00BB7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083241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42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4971D3" w14:textId="77777777" w:rsidR="00BB705F" w:rsidRPr="00083241" w:rsidRDefault="00BB705F" w:rsidP="00BB7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A0AA0E" w14:textId="0A2DCBA2" w:rsidR="00BB705F" w:rsidRPr="00E405B8" w:rsidRDefault="00BB705F" w:rsidP="00BB7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798</w:t>
            </w:r>
          </w:p>
        </w:tc>
      </w:tr>
      <w:tr w:rsidR="00BB705F" w:rsidRPr="00083241" w14:paraId="7980C491" w14:textId="77777777" w:rsidTr="00083241">
        <w:trPr>
          <w:trHeight w:val="105"/>
        </w:trPr>
        <w:tc>
          <w:tcPr>
            <w:tcW w:w="6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AA1D65" w14:textId="77777777" w:rsidR="00BB705F" w:rsidRPr="00083241" w:rsidRDefault="00BB705F" w:rsidP="00BB7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ลูกหนี้การค้าและลูกหนี้อื่น</w:t>
            </w:r>
            <w:r w:rsidRPr="00083241">
              <w:rPr>
                <w:rFonts w:ascii="Angsana New" w:hAnsi="Angsana New"/>
                <w:color w:val="000000"/>
                <w:sz w:val="30"/>
                <w:szCs w:val="30"/>
              </w:rPr>
              <w:t> 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3673C6" w14:textId="77777777" w:rsidR="00BB705F" w:rsidRPr="00083241" w:rsidRDefault="00BB705F" w:rsidP="00BB7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Segoe UI" w:hAnsi="Segoe UI" w:cs="Segoe UI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442BA" w14:textId="6CF0C355" w:rsidR="00BB705F" w:rsidRPr="00E405B8" w:rsidRDefault="00BB705F" w:rsidP="00BB7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</w:tr>
      <w:tr w:rsidR="00BB705F" w:rsidRPr="00083241" w14:paraId="705D17CF" w14:textId="77777777" w:rsidTr="00083241">
        <w:tc>
          <w:tcPr>
            <w:tcW w:w="6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01D733" w14:textId="77777777" w:rsidR="00BB705F" w:rsidRPr="00083241" w:rsidRDefault="00BB705F" w:rsidP="00BB7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สินค้าคงเหลือ</w:t>
            </w:r>
            <w:r w:rsidRPr="00083241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A9A85A" w14:textId="77777777" w:rsidR="00BB705F" w:rsidRPr="00083241" w:rsidRDefault="00BB705F" w:rsidP="00BB7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Segoe UI" w:hAnsi="Segoe UI" w:cs="Segoe UI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C62F6" w14:textId="361B2EED" w:rsidR="00BB705F" w:rsidRPr="00E405B8" w:rsidRDefault="00BB705F" w:rsidP="00BB7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1,409</w:t>
            </w:r>
          </w:p>
        </w:tc>
      </w:tr>
      <w:tr w:rsidR="00BB705F" w:rsidRPr="00083241" w14:paraId="162FB224" w14:textId="77777777" w:rsidTr="00083241">
        <w:tc>
          <w:tcPr>
            <w:tcW w:w="6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08A673" w14:textId="7AC0A249" w:rsidR="00BB705F" w:rsidRPr="00083241" w:rsidRDefault="00BB705F" w:rsidP="00BB7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สินทรัพย์ชีวภาพ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E65049" w14:textId="77777777" w:rsidR="00BB705F" w:rsidRPr="00083241" w:rsidRDefault="00BB705F" w:rsidP="00BB7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Segoe UI" w:hAnsi="Segoe UI" w:cs="Segoe UI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2D770" w14:textId="7F39CB6D" w:rsidR="00BB705F" w:rsidRPr="00E405B8" w:rsidRDefault="00BB705F" w:rsidP="00BB7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1,801</w:t>
            </w:r>
          </w:p>
        </w:tc>
      </w:tr>
      <w:tr w:rsidR="00BB705F" w:rsidRPr="00083241" w14:paraId="2267347B" w14:textId="77777777" w:rsidTr="00083241">
        <w:tc>
          <w:tcPr>
            <w:tcW w:w="6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6752FE" w14:textId="77777777" w:rsidR="00BB705F" w:rsidRPr="00083241" w:rsidRDefault="00BB705F" w:rsidP="00BB7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สินทรัพย์หมุนเวียนอื่น</w:t>
            </w:r>
            <w:r w:rsidRPr="00083241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E7A3C8" w14:textId="77777777" w:rsidR="00BB705F" w:rsidRPr="00083241" w:rsidRDefault="00BB705F" w:rsidP="00BB7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Segoe UI" w:hAnsi="Segoe UI" w:cs="Segoe UI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82EA66" w14:textId="610D5BE3" w:rsidR="00BB705F" w:rsidRPr="00E405B8" w:rsidRDefault="00BB705F" w:rsidP="00BB7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535</w:t>
            </w:r>
          </w:p>
        </w:tc>
      </w:tr>
      <w:tr w:rsidR="00BB705F" w:rsidRPr="00083241" w14:paraId="23829D5A" w14:textId="77777777" w:rsidTr="00083241">
        <w:tc>
          <w:tcPr>
            <w:tcW w:w="6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551C09" w14:textId="77777777" w:rsidR="00BB705F" w:rsidRPr="00083241" w:rsidRDefault="00BB705F" w:rsidP="00BB7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  <w:r w:rsidRPr="00083241">
              <w:rPr>
                <w:rFonts w:ascii="Angsana New" w:hAnsi="Angsana New"/>
                <w:sz w:val="30"/>
                <w:szCs w:val="30"/>
              </w:rPr>
              <w:t>  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217ECE" w14:textId="77777777" w:rsidR="00BB705F" w:rsidRPr="00083241" w:rsidRDefault="00BB705F" w:rsidP="00BB7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0A704A" w14:textId="2E22CF17" w:rsidR="00BB705F" w:rsidRPr="00E405B8" w:rsidRDefault="00BB705F" w:rsidP="00BB7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7,136</w:t>
            </w:r>
          </w:p>
        </w:tc>
      </w:tr>
      <w:tr w:rsidR="00BB705F" w:rsidRPr="00083241" w14:paraId="4DFE1921" w14:textId="77777777" w:rsidTr="00083241">
        <w:tc>
          <w:tcPr>
            <w:tcW w:w="6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DB50B2" w14:textId="77777777" w:rsidR="00BB705F" w:rsidRPr="00083241" w:rsidRDefault="00BB705F" w:rsidP="00BB7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สินทรัพย์ไม่หมุนเวียนอื่น</w:t>
            </w:r>
            <w:r w:rsidRPr="00083241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B3B60C" w14:textId="77777777" w:rsidR="00BB705F" w:rsidRPr="00083241" w:rsidRDefault="00BB705F" w:rsidP="00BB7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5BCE17" w14:textId="133D2897" w:rsidR="00BB705F" w:rsidRPr="00E405B8" w:rsidRDefault="00BB705F" w:rsidP="00BB7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182</w:t>
            </w:r>
          </w:p>
        </w:tc>
      </w:tr>
      <w:tr w:rsidR="00BB705F" w:rsidRPr="00083241" w14:paraId="79CA8BDE" w14:textId="77777777" w:rsidTr="00083241">
        <w:tc>
          <w:tcPr>
            <w:tcW w:w="6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16D97C" w14:textId="77777777" w:rsidR="00BB705F" w:rsidRPr="00083241" w:rsidRDefault="00BB705F" w:rsidP="00BB7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  <w:r w:rsidRPr="00083241">
              <w:rPr>
                <w:rFonts w:ascii="Angsana New" w:hAnsi="Angsana New"/>
                <w:sz w:val="30"/>
                <w:szCs w:val="30"/>
              </w:rPr>
              <w:t>  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A2435D" w14:textId="77777777" w:rsidR="00BB705F" w:rsidRPr="00083241" w:rsidRDefault="00BB705F" w:rsidP="00BB7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FF0E0A" w14:textId="65330901" w:rsidR="00BB705F" w:rsidRPr="00E405B8" w:rsidRDefault="00BB705F" w:rsidP="00BB7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(46)</w:t>
            </w:r>
          </w:p>
        </w:tc>
      </w:tr>
      <w:tr w:rsidR="00BB705F" w:rsidRPr="00083241" w14:paraId="43784239" w14:textId="77777777" w:rsidTr="00083241">
        <w:tc>
          <w:tcPr>
            <w:tcW w:w="6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64B59D" w14:textId="77777777" w:rsidR="00BB705F" w:rsidRPr="00083241" w:rsidRDefault="00BB705F" w:rsidP="00BB7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เจ้าหนี้การค้าและเจ้าหนี้อื่น</w:t>
            </w:r>
            <w:r w:rsidRPr="00083241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982C84" w14:textId="77777777" w:rsidR="00BB705F" w:rsidRPr="00083241" w:rsidRDefault="00BB705F" w:rsidP="00BB7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08DAF" w14:textId="75974E74" w:rsidR="00BB705F" w:rsidRPr="00E405B8" w:rsidRDefault="00BB705F" w:rsidP="00BB7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(152)</w:t>
            </w:r>
          </w:p>
        </w:tc>
      </w:tr>
      <w:tr w:rsidR="00BB705F" w:rsidRPr="00083241" w14:paraId="4919CCED" w14:textId="77777777" w:rsidTr="00083241">
        <w:tc>
          <w:tcPr>
            <w:tcW w:w="6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9161C4" w14:textId="77777777" w:rsidR="00BB705F" w:rsidRPr="00083241" w:rsidRDefault="00BB705F" w:rsidP="00BB7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หนี้สินหมุนเวียนอื่น</w:t>
            </w:r>
            <w:r w:rsidRPr="00083241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608CF9" w14:textId="77777777" w:rsidR="00BB705F" w:rsidRPr="00083241" w:rsidRDefault="00BB705F" w:rsidP="00BB7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CEE2B" w14:textId="2BDD691E" w:rsidR="00BB705F" w:rsidRPr="00E405B8" w:rsidRDefault="00BB705F" w:rsidP="00BB7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(325)</w:t>
            </w:r>
          </w:p>
        </w:tc>
      </w:tr>
      <w:tr w:rsidR="00BB705F" w:rsidRPr="00083241" w14:paraId="1B18313C" w14:textId="77777777" w:rsidTr="00083241">
        <w:tc>
          <w:tcPr>
            <w:tcW w:w="6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D769C0" w14:textId="77777777" w:rsidR="00BB705F" w:rsidRPr="00F852BA" w:rsidRDefault="00BB705F" w:rsidP="00BB7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"/>
              <w:textAlignment w:val="baseline"/>
              <w:rPr>
                <w:rFonts w:ascii="Segoe UI" w:hAnsi="Segoe UI" w:cs="Segoe UI"/>
              </w:rPr>
            </w:pPr>
            <w:r w:rsidRPr="00F852BA">
              <w:rPr>
                <w:rFonts w:ascii="Angsana New" w:hAnsi="Angsana New"/>
                <w:sz w:val="30"/>
                <w:szCs w:val="30"/>
                <w:cs/>
              </w:rPr>
              <w:t>หนี้สินระยะยาว</w:t>
            </w:r>
            <w:r w:rsidRPr="00F852BA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00D9CB" w14:textId="77777777" w:rsidR="00BB705F" w:rsidRPr="00F852BA" w:rsidRDefault="00BB705F" w:rsidP="00BB7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textAlignment w:val="baseline"/>
              <w:rPr>
                <w:rFonts w:ascii="Segoe UI" w:hAnsi="Segoe UI" w:cs="Segoe UI"/>
              </w:rPr>
            </w:pPr>
            <w:r w:rsidRPr="00F852BA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B02214" w14:textId="6EC2D995" w:rsidR="00BB705F" w:rsidRPr="00F852BA" w:rsidRDefault="00BB705F" w:rsidP="00BB7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F852BA">
              <w:rPr>
                <w:rFonts w:asciiTheme="majorBidi" w:hAnsiTheme="majorBidi" w:cstheme="majorBidi"/>
                <w:sz w:val="30"/>
                <w:szCs w:val="30"/>
              </w:rPr>
              <w:t>(3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F852B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B705F" w:rsidRPr="00083241" w14:paraId="4ED0DC84" w14:textId="77777777" w:rsidTr="00083241">
        <w:tc>
          <w:tcPr>
            <w:tcW w:w="6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2587B8" w14:textId="77777777" w:rsidR="00BB705F" w:rsidRPr="00F852BA" w:rsidRDefault="00BB705F" w:rsidP="00BB7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"/>
              <w:textAlignment w:val="baseline"/>
              <w:rPr>
                <w:rFonts w:ascii="Segoe UI" w:hAnsi="Segoe UI" w:cs="Segoe UI"/>
              </w:rPr>
            </w:pPr>
            <w:r w:rsidRPr="00F852BA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หนี้สินภาษีเงินได้รอตัดบัญชี</w:t>
            </w:r>
            <w:r w:rsidRPr="00F852BA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D444CE" w14:textId="77777777" w:rsidR="00BB705F" w:rsidRPr="00F852BA" w:rsidRDefault="00BB705F" w:rsidP="00BB7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textAlignment w:val="baseline"/>
              <w:rPr>
                <w:rFonts w:ascii="Segoe UI" w:hAnsi="Segoe UI" w:cs="Segoe UI"/>
              </w:rPr>
            </w:pPr>
            <w:r w:rsidRPr="00F852BA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07E0F" w14:textId="7A4C669E" w:rsidR="00BB705F" w:rsidRPr="00F852BA" w:rsidRDefault="00BB705F" w:rsidP="00BB7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F852B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108</w:t>
            </w:r>
            <w:r w:rsidRPr="00F852B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B705F" w:rsidRPr="00083241" w14:paraId="0BB23F76" w14:textId="77777777" w:rsidTr="00FB5834">
        <w:tc>
          <w:tcPr>
            <w:tcW w:w="6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A89057" w14:textId="77777777" w:rsidR="00BB705F" w:rsidRPr="00F852BA" w:rsidRDefault="00BB705F" w:rsidP="00BB7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"/>
              <w:textAlignment w:val="baseline"/>
              <w:rPr>
                <w:rFonts w:ascii="Segoe UI" w:hAnsi="Segoe UI" w:cs="Segoe UI"/>
              </w:rPr>
            </w:pPr>
            <w:r w:rsidRPr="00F852B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ประมาณการหนี้สินและอื่นๆ</w:t>
            </w:r>
            <w:r w:rsidRPr="00F852BA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B63206" w14:textId="77777777" w:rsidR="00BB705F" w:rsidRPr="00F852BA" w:rsidRDefault="00BB705F" w:rsidP="00BB7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textAlignment w:val="baseline"/>
              <w:rPr>
                <w:rFonts w:ascii="Segoe UI" w:hAnsi="Segoe UI" w:cs="Segoe UI"/>
              </w:rPr>
            </w:pPr>
            <w:r w:rsidRPr="00F852BA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6A9D08C" w14:textId="132F29E2" w:rsidR="00BB705F" w:rsidRPr="00F852BA" w:rsidRDefault="00BB705F" w:rsidP="00BB7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5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F852BA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Pr="00F852B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B705F" w:rsidRPr="00083241" w14:paraId="4D1A6B71" w14:textId="77777777" w:rsidTr="00FB5834">
        <w:tc>
          <w:tcPr>
            <w:tcW w:w="6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3958F9" w14:textId="77777777" w:rsidR="00BB705F" w:rsidRPr="00F852BA" w:rsidRDefault="00BB705F" w:rsidP="00BB7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"/>
              <w:textAlignment w:val="baseline"/>
              <w:rPr>
                <w:rFonts w:ascii="Segoe UI" w:hAnsi="Segoe UI" w:cs="Segoe UI"/>
              </w:rPr>
            </w:pPr>
            <w:r w:rsidRPr="00F852B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สินทรัพย์สุทธิ</w:t>
            </w:r>
            <w:r w:rsidRPr="00F852BA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1730C2" w14:textId="77777777" w:rsidR="00BB705F" w:rsidRPr="00F852BA" w:rsidRDefault="00BB705F" w:rsidP="00BB7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textAlignment w:val="baseline"/>
              <w:rPr>
                <w:rFonts w:ascii="Segoe UI" w:hAnsi="Segoe UI" w:cs="Segoe UI"/>
              </w:rPr>
            </w:pPr>
            <w:r w:rsidRPr="00F852BA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1693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B65652" w14:textId="6362093F" w:rsidR="00BB705F" w:rsidRPr="00F852BA" w:rsidRDefault="00BB705F" w:rsidP="00BB7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8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52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</w:t>
            </w:r>
            <w:r w:rsidRPr="00F852B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8</w:t>
            </w:r>
            <w:r w:rsidRPr="00F852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</w:p>
        </w:tc>
      </w:tr>
      <w:tr w:rsidR="00FB5834" w:rsidRPr="00083241" w14:paraId="3A4447B5" w14:textId="77777777" w:rsidTr="00FB5834">
        <w:trPr>
          <w:trHeight w:val="475"/>
        </w:trPr>
        <w:tc>
          <w:tcPr>
            <w:tcW w:w="6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5809A" w14:textId="77777777" w:rsidR="00FB5834" w:rsidRPr="00F852BA" w:rsidRDefault="00FB5834" w:rsidP="0075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034D91" w14:textId="77777777" w:rsidR="00FB5834" w:rsidRPr="00F852BA" w:rsidRDefault="00FB5834" w:rsidP="0075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C3814D" w14:textId="77777777" w:rsidR="00FB5834" w:rsidRPr="00F852BA" w:rsidRDefault="00FB5834" w:rsidP="0075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8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18F99374" w14:textId="6A3F31EB" w:rsidR="00C60113" w:rsidRPr="00083241" w:rsidRDefault="00C60113" w:rsidP="00083241">
      <w:pPr>
        <w:tabs>
          <w:tab w:val="clear" w:pos="454"/>
          <w:tab w:val="clear" w:pos="680"/>
        </w:tabs>
        <w:ind w:left="1170"/>
        <w:jc w:val="thaiDistribute"/>
        <w:rPr>
          <w:rFonts w:ascii="Segoe UI" w:hAnsi="Segoe UI" w:cs="Segoe UI"/>
          <w:cs/>
        </w:rPr>
      </w:pPr>
      <w:r w:rsidRPr="00083241">
        <w:rPr>
          <w:rStyle w:val="normaltextrun"/>
          <w:rFonts w:ascii="Angsana New" w:hAnsi="Angsana New"/>
          <w:sz w:val="30"/>
          <w:szCs w:val="30"/>
          <w:cs/>
        </w:rPr>
        <w:t xml:space="preserve">ณ </w:t>
      </w:r>
      <w:r w:rsidRPr="00083241" w:rsidDel="00484139">
        <w:rPr>
          <w:rStyle w:val="normaltextrun"/>
          <w:rFonts w:ascii="Angsana New" w:hAnsi="Angsana New"/>
          <w:sz w:val="30"/>
          <w:szCs w:val="30"/>
          <w:cs/>
        </w:rPr>
        <w:t>วันที่</w:t>
      </w:r>
      <w:r>
        <w:rPr>
          <w:rStyle w:val="normaltextrun"/>
          <w:rFonts w:ascii="Angsana New" w:hAnsi="Angsana New" w:hint="cs"/>
          <w:sz w:val="30"/>
          <w:szCs w:val="30"/>
          <w:cs/>
        </w:rPr>
        <w:t xml:space="preserve"> </w:t>
      </w:r>
      <w:r>
        <w:rPr>
          <w:rStyle w:val="normaltextrun"/>
          <w:rFonts w:ascii="Angsana New" w:hAnsi="Angsana New"/>
          <w:color w:val="000000"/>
          <w:sz w:val="30"/>
          <w:szCs w:val="30"/>
          <w:shd w:val="clear" w:color="auto" w:fill="FFFFFF"/>
        </w:rPr>
        <w:t xml:space="preserve">31 </w:t>
      </w:r>
      <w:r w:rsidRPr="00083241" w:rsidDel="00484139">
        <w:rPr>
          <w:rStyle w:val="normaltextrun"/>
          <w:rFonts w:ascii="Angsana New" w:hAnsi="Angsana New" w:hint="cs"/>
          <w:color w:val="000000"/>
          <w:sz w:val="30"/>
          <w:szCs w:val="30"/>
          <w:shd w:val="clear" w:color="auto" w:fill="FFFFFF"/>
          <w:cs/>
        </w:rPr>
        <w:t>ธันวาคม</w:t>
      </w:r>
      <w:r>
        <w:rPr>
          <w:rStyle w:val="normaltextrun"/>
          <w:rFonts w:ascii="Angsana New" w:hAnsi="Angsana New" w:hint="cs"/>
          <w:sz w:val="30"/>
          <w:szCs w:val="30"/>
          <w:cs/>
        </w:rPr>
        <w:t xml:space="preserve"> </w:t>
      </w:r>
      <w:r w:rsidRPr="00083241">
        <w:rPr>
          <w:rStyle w:val="normaltextrun"/>
          <w:rFonts w:ascii="Angsana New" w:hAnsi="Angsana New"/>
          <w:sz w:val="30"/>
          <w:szCs w:val="30"/>
        </w:rPr>
        <w:t>256</w:t>
      </w:r>
      <w:r w:rsidR="003C6613">
        <w:rPr>
          <w:rStyle w:val="normaltextrun"/>
          <w:rFonts w:ascii="Angsana New" w:hAnsi="Angsana New"/>
          <w:sz w:val="30"/>
          <w:szCs w:val="30"/>
        </w:rPr>
        <w:t>4</w:t>
      </w:r>
      <w:r>
        <w:rPr>
          <w:rStyle w:val="normaltextrun"/>
          <w:rFonts w:ascii="Angsana New" w:hAnsi="Angsana New" w:hint="cs"/>
          <w:sz w:val="30"/>
          <w:szCs w:val="30"/>
          <w:cs/>
        </w:rPr>
        <w:t xml:space="preserve"> </w:t>
      </w:r>
      <w:r w:rsidRPr="00083241">
        <w:rPr>
          <w:rStyle w:val="normaltextrun"/>
          <w:rFonts w:ascii="Angsana New" w:hAnsi="Angsana New"/>
          <w:sz w:val="30"/>
          <w:szCs w:val="30"/>
          <w:cs/>
        </w:rPr>
        <w:t>กลุ่มบริษัทอยู่ระหว่างการประเมินสรุปมูลค่ายุติธรรมของสินทรัพย์สุทธิที่ซื้อตามมาตรฐานการรายงานทางการเงินฉบับ</w:t>
      </w:r>
      <w:r w:rsidRPr="00083241" w:rsidDel="00484139">
        <w:rPr>
          <w:rStyle w:val="normaltextrun"/>
          <w:rFonts w:ascii="Angsana New" w:hAnsi="Angsana New"/>
          <w:sz w:val="30"/>
          <w:szCs w:val="30"/>
          <w:cs/>
        </w:rPr>
        <w:t>ที่</w:t>
      </w:r>
      <w:r>
        <w:rPr>
          <w:rStyle w:val="normaltextrun"/>
          <w:rFonts w:ascii="Angsana New" w:hAnsi="Angsana New" w:hint="cs"/>
          <w:sz w:val="30"/>
          <w:szCs w:val="30"/>
          <w:cs/>
        </w:rPr>
        <w:t xml:space="preserve"> </w:t>
      </w:r>
      <w:r w:rsidRPr="00083241">
        <w:rPr>
          <w:rStyle w:val="normaltextrun"/>
          <w:rFonts w:ascii="Angsana New" w:hAnsi="Angsana New"/>
          <w:sz w:val="30"/>
          <w:szCs w:val="30"/>
        </w:rPr>
        <w:t>3</w:t>
      </w:r>
      <w:r>
        <w:rPr>
          <w:rStyle w:val="normaltextrun"/>
          <w:rFonts w:ascii="Angsana New" w:hAnsi="Angsana New" w:hint="cs"/>
          <w:sz w:val="30"/>
          <w:szCs w:val="30"/>
          <w:cs/>
        </w:rPr>
        <w:t xml:space="preserve"> </w:t>
      </w:r>
      <w:r w:rsidRPr="00083241">
        <w:rPr>
          <w:rStyle w:val="normaltextrun"/>
          <w:rFonts w:ascii="Angsana New" w:hAnsi="Angsana New"/>
          <w:sz w:val="30"/>
          <w:szCs w:val="30"/>
          <w:cs/>
        </w:rPr>
        <w:t>ทั้งนี้ กลุ่มบริษัทได้ประมาณมูลค่ายุติธรรมของสินทรัพย์ที่ได้มาที่ระบุได้และหนี้สินที่รับมาจากการซื้อธุรกิจครั้งนี้เพื่อใช้ในการบันทึกบัญชี หากกลุ่มบริษัทได้รับข้อมูลใหม่เพิ่มเติมภายในหนึ่งปีนับจากวันที่มีการซื้อธุรกิจเกี่ยวกับข้อเท็จจริงและข้อมูลที่สะท้อนเหตุการณ์แวดล้อมที่มีอยู่ ณ วันที่ซื้อธุรกิจ กลุ่มบริษัทจะทำการปรับปรุงมูลค่ายุติธรรมดังกล่าว หรือรับรู้สินทรัพย์หรือหนี้สินซึ่งมีอยู่แล้ว ณ วันที่ซื้อธุรกิจเป็นการเพิ่มเติม กรณีดังกล่าวการบันทึกบัญชีเกี่ยวกับการซื้อธุรกิจจะถูกปรับปรุงใหม่</w:t>
      </w:r>
      <w:r w:rsidRPr="00083241">
        <w:rPr>
          <w:rStyle w:val="eop"/>
          <w:rFonts w:ascii="Angsana New" w:hAnsi="Angsana New"/>
          <w:sz w:val="30"/>
          <w:szCs w:val="30"/>
        </w:rPr>
        <w:t> </w:t>
      </w:r>
      <w:r w:rsidR="009E4757">
        <w:rPr>
          <w:rStyle w:val="eop"/>
          <w:rFonts w:ascii="Angsana New" w:hAnsi="Angsana New"/>
          <w:sz w:val="30"/>
          <w:szCs w:val="30"/>
        </w:rPr>
        <w:t xml:space="preserve"> </w:t>
      </w:r>
    </w:p>
    <w:p w14:paraId="6A2D943B" w14:textId="71AB3E61" w:rsidR="00FB5834" w:rsidRDefault="00FB58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normaltextrun"/>
          <w:rFonts w:ascii="Angsana New" w:hAnsi="Angsana New"/>
          <w:sz w:val="30"/>
          <w:szCs w:val="30"/>
        </w:rPr>
      </w:pPr>
      <w:r>
        <w:rPr>
          <w:rStyle w:val="normaltextrun"/>
          <w:rFonts w:ascii="Angsana New" w:hAnsi="Angsana New"/>
          <w:sz w:val="30"/>
          <w:szCs w:val="30"/>
        </w:rPr>
        <w:br w:type="page"/>
      </w:r>
    </w:p>
    <w:p w14:paraId="5CDCFC40" w14:textId="051CE4BD" w:rsidR="00971F90" w:rsidRDefault="00971F90" w:rsidP="00971F90">
      <w:pPr>
        <w:tabs>
          <w:tab w:val="clear" w:pos="454"/>
          <w:tab w:val="clear" w:pos="680"/>
        </w:tabs>
        <w:ind w:left="1170"/>
        <w:jc w:val="thaiDistribute"/>
        <w:rPr>
          <w:rStyle w:val="eop"/>
          <w:rFonts w:ascii="Angsana New" w:hAnsi="Angsana New"/>
          <w:sz w:val="30"/>
          <w:szCs w:val="30"/>
        </w:rPr>
      </w:pPr>
      <w:r w:rsidRPr="00395100">
        <w:rPr>
          <w:rStyle w:val="eop"/>
          <w:rFonts w:ascii="Angsana New" w:hAnsi="Angsana New" w:hint="cs"/>
          <w:sz w:val="30"/>
          <w:szCs w:val="30"/>
          <w:cs/>
        </w:rPr>
        <w:lastRenderedPageBreak/>
        <w:t>ปัจจัยที่ทำให้เกิดค่าความนิยมเนื่องจาก</w:t>
      </w:r>
      <w:r w:rsidR="00E4761F" w:rsidRPr="00395100">
        <w:rPr>
          <w:rStyle w:val="eop"/>
          <w:rFonts w:ascii="Angsana New" w:hAnsi="Angsana New"/>
          <w:sz w:val="30"/>
          <w:szCs w:val="30"/>
          <w:cs/>
        </w:rPr>
        <w:t>ทำให้กลุ่มบริษัทมีศักยภาพในการขยายธุรกิจ</w:t>
      </w:r>
      <w:r w:rsidR="00147045">
        <w:rPr>
          <w:rStyle w:val="eop"/>
          <w:rFonts w:ascii="Angsana New" w:hAnsi="Angsana New" w:hint="cs"/>
          <w:sz w:val="30"/>
          <w:szCs w:val="30"/>
          <w:cs/>
        </w:rPr>
        <w:t>สุกร</w:t>
      </w:r>
      <w:r w:rsidR="00E4761F" w:rsidRPr="00395100">
        <w:rPr>
          <w:rStyle w:val="eop"/>
          <w:rFonts w:ascii="Angsana New" w:hAnsi="Angsana New"/>
          <w:sz w:val="30"/>
          <w:szCs w:val="30"/>
          <w:cs/>
        </w:rPr>
        <w:t>ในรัสเซียให้แข็งแกร่งยิ่งขึ้น</w:t>
      </w:r>
      <w:r w:rsidR="00E4761F" w:rsidRPr="00395100">
        <w:rPr>
          <w:rStyle w:val="eop"/>
          <w:rFonts w:ascii="Angsana New" w:hAnsi="Angsana New"/>
          <w:sz w:val="30"/>
          <w:szCs w:val="30"/>
        </w:rPr>
        <w:t xml:space="preserve"> </w:t>
      </w:r>
      <w:r w:rsidRPr="00395100">
        <w:rPr>
          <w:rStyle w:val="eop"/>
          <w:rFonts w:ascii="Angsana New" w:hAnsi="Angsana New" w:hint="cs"/>
          <w:sz w:val="30"/>
          <w:szCs w:val="30"/>
          <w:cs/>
        </w:rPr>
        <w:t>ค่าความนิยมที่เกิดจากการซื้อธุรกิจได้บันทึกบัญชีไว้ในงบแสดงฐานะการเงินรวม และไม่มีการตัดจำหน่ายเป็นค่าใช้จ่าย</w:t>
      </w:r>
    </w:p>
    <w:p w14:paraId="5826DF31" w14:textId="77777777" w:rsidR="00FB5834" w:rsidRPr="00395100" w:rsidRDefault="00FB5834" w:rsidP="00971F90">
      <w:pPr>
        <w:tabs>
          <w:tab w:val="clear" w:pos="454"/>
          <w:tab w:val="clear" w:pos="680"/>
        </w:tabs>
        <w:ind w:left="1170"/>
        <w:jc w:val="thaiDistribute"/>
        <w:rPr>
          <w:rStyle w:val="normaltextrun"/>
          <w:rFonts w:ascii="Segoe UI" w:hAnsi="Segoe UI" w:cstheme="minorBidi"/>
        </w:rPr>
      </w:pPr>
    </w:p>
    <w:p w14:paraId="1269A92F" w14:textId="62B2387A" w:rsidR="00C60113" w:rsidRDefault="00C60113" w:rsidP="00083241">
      <w:pPr>
        <w:tabs>
          <w:tab w:val="clear" w:pos="454"/>
          <w:tab w:val="clear" w:pos="680"/>
        </w:tabs>
        <w:ind w:left="1170"/>
        <w:jc w:val="thaiDistribute"/>
        <w:rPr>
          <w:rFonts w:ascii="Segoe UI" w:hAnsi="Segoe UI" w:cs="Segoe UI"/>
        </w:rPr>
      </w:pPr>
      <w:r w:rsidRPr="00083241">
        <w:rPr>
          <w:rStyle w:val="normaltextrun"/>
          <w:rFonts w:ascii="Angsana New" w:hAnsi="Angsana New"/>
          <w:sz w:val="30"/>
          <w:szCs w:val="30"/>
          <w:cs/>
        </w:rPr>
        <w:t>เงินสดจ่ายสุทธิจากการซื้อ</w:t>
      </w:r>
      <w:r w:rsidRPr="00A33FC9">
        <w:rPr>
          <w:rStyle w:val="normaltextrun"/>
          <w:rFonts w:ascii="Angsana New" w:hAnsi="Angsana New"/>
          <w:sz w:val="30"/>
          <w:szCs w:val="30"/>
          <w:cs/>
        </w:rPr>
        <w:t>บริษัท</w:t>
      </w:r>
      <w:r w:rsidR="00A33FC9" w:rsidRPr="00A33FC9">
        <w:rPr>
          <w:rStyle w:val="normaltextrun"/>
          <w:rFonts w:ascii="Angsana New" w:hAnsi="Angsana New"/>
          <w:sz w:val="30"/>
          <w:szCs w:val="30"/>
          <w:cs/>
        </w:rPr>
        <w:t xml:space="preserve">เป้าหมาย </w:t>
      </w:r>
      <w:r w:rsidRPr="00083241">
        <w:rPr>
          <w:rStyle w:val="normaltextrun"/>
          <w:rFonts w:ascii="Angsana New" w:hAnsi="Angsana New"/>
          <w:sz w:val="30"/>
          <w:szCs w:val="30"/>
          <w:cs/>
        </w:rPr>
        <w:t>ในงบกระแสเงินสดสำหรับ</w:t>
      </w:r>
      <w:r w:rsidRPr="00083241">
        <w:rPr>
          <w:rStyle w:val="normaltextrun"/>
          <w:rFonts w:ascii="Angsana New" w:hAnsi="Angsana New" w:hint="cs"/>
          <w:color w:val="000000"/>
          <w:sz w:val="30"/>
          <w:szCs w:val="30"/>
          <w:shd w:val="clear" w:color="auto" w:fill="FFFFFF"/>
          <w:cs/>
        </w:rPr>
        <w:t>ปี</w:t>
      </w:r>
      <w:r w:rsidRPr="00083241">
        <w:rPr>
          <w:rStyle w:val="normaltextrun"/>
          <w:rFonts w:ascii="Angsana New" w:hAnsi="Angsana New"/>
          <w:color w:val="000000"/>
          <w:sz w:val="30"/>
          <w:szCs w:val="30"/>
          <w:shd w:val="clear" w:color="auto" w:fill="FFFFFF"/>
          <w:cs/>
        </w:rPr>
        <w:t>สิ้นสุด</w:t>
      </w:r>
      <w:r w:rsidRPr="00083241" w:rsidDel="00484139">
        <w:rPr>
          <w:rStyle w:val="normaltextrun"/>
          <w:rFonts w:ascii="Angsana New" w:hAnsi="Angsana New"/>
          <w:color w:val="000000"/>
          <w:sz w:val="30"/>
          <w:szCs w:val="30"/>
          <w:shd w:val="clear" w:color="auto" w:fill="FFFFFF"/>
          <w:cs/>
        </w:rPr>
        <w:t>วันที่</w:t>
      </w:r>
      <w:r>
        <w:rPr>
          <w:rStyle w:val="normaltextrun"/>
          <w:rFonts w:ascii="Angsana New" w:hAnsi="Angsana New" w:hint="cs"/>
          <w:color w:val="000000"/>
          <w:sz w:val="30"/>
          <w:szCs w:val="30"/>
          <w:shd w:val="clear" w:color="auto" w:fill="FFFFFF"/>
          <w:cs/>
        </w:rPr>
        <w:t xml:space="preserve"> </w:t>
      </w:r>
      <w:r>
        <w:rPr>
          <w:rStyle w:val="normaltextrun"/>
          <w:rFonts w:ascii="Angsana New" w:hAnsi="Angsana New"/>
          <w:color w:val="000000"/>
          <w:sz w:val="30"/>
          <w:szCs w:val="30"/>
          <w:shd w:val="clear" w:color="auto" w:fill="FFFFFF"/>
        </w:rPr>
        <w:t xml:space="preserve">31 </w:t>
      </w:r>
      <w:r w:rsidRPr="00083241" w:rsidDel="00484139">
        <w:rPr>
          <w:rStyle w:val="normaltextrun"/>
          <w:rFonts w:ascii="Angsana New" w:hAnsi="Angsana New" w:hint="cs"/>
          <w:color w:val="000000"/>
          <w:sz w:val="30"/>
          <w:szCs w:val="30"/>
          <w:shd w:val="clear" w:color="auto" w:fill="FFFFFF"/>
          <w:cs/>
        </w:rPr>
        <w:t>ธันวาคม</w:t>
      </w:r>
      <w:r>
        <w:rPr>
          <w:rStyle w:val="normaltextrun"/>
          <w:rFonts w:ascii="Angsana New" w:hAnsi="Angsana New" w:hint="cs"/>
          <w:color w:val="000000"/>
          <w:sz w:val="30"/>
          <w:szCs w:val="30"/>
          <w:shd w:val="clear" w:color="auto" w:fill="FFFFFF"/>
          <w:cs/>
        </w:rPr>
        <w:t xml:space="preserve"> </w:t>
      </w:r>
      <w:r>
        <w:rPr>
          <w:rStyle w:val="normaltextrun"/>
          <w:rFonts w:ascii="Angsana New" w:hAnsi="Angsana New"/>
          <w:color w:val="000000"/>
          <w:sz w:val="30"/>
          <w:szCs w:val="30"/>
          <w:shd w:val="clear" w:color="auto" w:fill="FFFFFF"/>
        </w:rPr>
        <w:t>256</w:t>
      </w:r>
      <w:r w:rsidR="003C6613">
        <w:rPr>
          <w:rStyle w:val="normaltextrun"/>
          <w:rFonts w:ascii="Angsana New" w:hAnsi="Angsana New"/>
          <w:color w:val="000000"/>
          <w:sz w:val="30"/>
          <w:szCs w:val="30"/>
          <w:shd w:val="clear" w:color="auto" w:fill="FFFFFF"/>
        </w:rPr>
        <w:t>4</w:t>
      </w:r>
    </w:p>
    <w:p w14:paraId="1FDD4980" w14:textId="77777777" w:rsidR="003A17B8" w:rsidRPr="00AA6D93" w:rsidRDefault="003A17B8" w:rsidP="003A17B8">
      <w:pPr>
        <w:pStyle w:val="BodyText2"/>
        <w:tabs>
          <w:tab w:val="left" w:pos="810"/>
        </w:tabs>
        <w:spacing w:line="240" w:lineRule="atLeast"/>
        <w:ind w:left="540" w:firstLine="0"/>
        <w:jc w:val="thaiDistribute"/>
        <w:rPr>
          <w:rStyle w:val="eop"/>
          <w:rFonts w:ascii="Angsana New" w:hAnsi="Angsana New"/>
          <w:color w:val="000000"/>
          <w:sz w:val="30"/>
          <w:szCs w:val="30"/>
          <w:shd w:val="clear" w:color="auto" w:fill="FFFFFF"/>
        </w:rPr>
      </w:pPr>
    </w:p>
    <w:tbl>
      <w:tblPr>
        <w:tblW w:w="8568" w:type="dxa"/>
        <w:tblInd w:w="108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4"/>
        <w:gridCol w:w="782"/>
        <w:gridCol w:w="428"/>
        <w:gridCol w:w="1694"/>
      </w:tblGrid>
      <w:tr w:rsidR="003A17B8" w:rsidRPr="00083241" w14:paraId="32C45D3A" w14:textId="77777777" w:rsidTr="00083241">
        <w:trPr>
          <w:trHeight w:val="405"/>
        </w:trPr>
        <w:tc>
          <w:tcPr>
            <w:tcW w:w="5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67F376" w14:textId="77777777" w:rsidR="003A17B8" w:rsidRPr="00DF673F" w:rsidRDefault="003A17B8" w:rsidP="00EE5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"/>
              <w:textAlignment w:val="baseline"/>
              <w:rPr>
                <w:rFonts w:ascii="Segoe UI" w:hAnsi="Segoe UI" w:cs="Segoe UI"/>
              </w:rPr>
            </w:pPr>
            <w:r w:rsidRPr="00DF673F">
              <w:rPr>
                <w:rFonts w:ascii="Angsana New" w:hAnsi="Angsana New"/>
                <w:color w:val="0000FF"/>
                <w:sz w:val="30"/>
                <w:szCs w:val="3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F3F3AB" w14:textId="77777777" w:rsidR="003A17B8" w:rsidRPr="00DF673F" w:rsidRDefault="003A17B8" w:rsidP="0025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textAlignment w:val="baseline"/>
              <w:rPr>
                <w:rFonts w:ascii="Segoe UI" w:hAnsi="Segoe UI" w:cs="Segoe UI"/>
              </w:rPr>
            </w:pPr>
            <w:r w:rsidRPr="00DF673F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D7E66D" w14:textId="77777777" w:rsidR="003A17B8" w:rsidRPr="00DF673F" w:rsidRDefault="003A17B8" w:rsidP="0025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0"/>
              <w:jc w:val="center"/>
              <w:textAlignment w:val="baseline"/>
              <w:rPr>
                <w:rFonts w:ascii="Segoe UI" w:hAnsi="Segoe UI" w:cs="Segoe UI"/>
              </w:rPr>
            </w:pPr>
            <w:r w:rsidRPr="00DF673F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AFAE74" w14:textId="77777777" w:rsidR="003A17B8" w:rsidRPr="00083241" w:rsidRDefault="003A17B8" w:rsidP="0025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5"/>
              <w:jc w:val="right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832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หน่วย</w:t>
            </w:r>
            <w:r w:rsidRPr="00083241">
              <w:rPr>
                <w:rFonts w:ascii="Angsana New" w:hAnsi="Angsana New"/>
                <w:i/>
                <w:iCs/>
                <w:sz w:val="30"/>
                <w:szCs w:val="30"/>
              </w:rPr>
              <w:t>: </w:t>
            </w:r>
            <w:r w:rsidRPr="000832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083241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  <w:r w:rsidRPr="00083241">
              <w:rPr>
                <w:rFonts w:ascii="Angsana New" w:hAnsi="Angsana New"/>
                <w:sz w:val="30"/>
                <w:szCs w:val="30"/>
              </w:rPr>
              <w:t> </w:t>
            </w:r>
          </w:p>
        </w:tc>
      </w:tr>
      <w:tr w:rsidR="003A17B8" w:rsidRPr="00083241" w14:paraId="7DE16970" w14:textId="77777777" w:rsidTr="00083241">
        <w:tc>
          <w:tcPr>
            <w:tcW w:w="5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393FAE" w14:textId="77777777" w:rsidR="003A17B8" w:rsidRPr="00083241" w:rsidRDefault="003A17B8" w:rsidP="00EE5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4CC63C" w14:textId="77777777" w:rsidR="003A17B8" w:rsidRPr="00083241" w:rsidRDefault="003A17B8" w:rsidP="0025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5DC555" w14:textId="77777777" w:rsidR="003A17B8" w:rsidRPr="00083241" w:rsidRDefault="003A17B8" w:rsidP="0025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5685068" w14:textId="77777777" w:rsidR="003A17B8" w:rsidRPr="00083241" w:rsidRDefault="003A17B8" w:rsidP="0025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textAlignment w:val="baseline"/>
              <w:rPr>
                <w:rFonts w:ascii="Segoe UI" w:hAnsi="Segoe UI" w:cs="Segoe UI"/>
              </w:rPr>
            </w:pPr>
            <w:r w:rsidRPr="000832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  <w:r w:rsidRPr="00083241">
              <w:rPr>
                <w:rFonts w:ascii="Angsana New" w:hAnsi="Angsana New"/>
                <w:sz w:val="30"/>
                <w:szCs w:val="30"/>
              </w:rPr>
              <w:t> </w:t>
            </w:r>
          </w:p>
        </w:tc>
      </w:tr>
      <w:tr w:rsidR="003A17B8" w:rsidRPr="00147045" w14:paraId="6E4AE30B" w14:textId="77777777" w:rsidTr="00147045">
        <w:tc>
          <w:tcPr>
            <w:tcW w:w="5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96EEB7" w14:textId="0472DBCC" w:rsidR="003A17B8" w:rsidRPr="00147045" w:rsidRDefault="003A17B8" w:rsidP="00083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"/>
              <w:textAlignment w:val="baseline"/>
              <w:rPr>
                <w:rFonts w:ascii="Segoe UI" w:hAnsi="Segoe UI" w:cs="Segoe UI"/>
                <w:cs/>
              </w:rPr>
            </w:pPr>
            <w:r w:rsidRPr="00147045">
              <w:rPr>
                <w:rFonts w:ascii="Angsana New" w:hAnsi="Angsana New"/>
                <w:sz w:val="30"/>
                <w:szCs w:val="30"/>
                <w:cs/>
              </w:rPr>
              <w:t>สิ่งตอบแทนในการซื้อ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50B439" w14:textId="77777777" w:rsidR="003A17B8" w:rsidRPr="00147045" w:rsidRDefault="003A17B8" w:rsidP="0025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textAlignment w:val="baseline"/>
              <w:rPr>
                <w:rFonts w:ascii="Segoe UI" w:hAnsi="Segoe UI" w:cs="Segoe UI"/>
              </w:rPr>
            </w:pPr>
            <w:r w:rsidRPr="00147045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1EF56E" w14:textId="77777777" w:rsidR="003A17B8" w:rsidRPr="00147045" w:rsidRDefault="003A17B8" w:rsidP="0025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textAlignment w:val="baseline"/>
              <w:rPr>
                <w:rFonts w:ascii="Segoe UI" w:hAnsi="Segoe UI" w:cs="Segoe UI"/>
              </w:rPr>
            </w:pPr>
            <w:r w:rsidRPr="00147045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A4736" w14:textId="7A9DBC21" w:rsidR="003A17B8" w:rsidRPr="00147045" w:rsidRDefault="00147045" w:rsidP="00302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9"/>
              </w:tabs>
              <w:spacing w:line="240" w:lineRule="auto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861863" w:rsidRPr="0014704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858</w:t>
            </w:r>
          </w:p>
        </w:tc>
      </w:tr>
      <w:tr w:rsidR="003A17B8" w:rsidRPr="00147045" w14:paraId="5DBEF114" w14:textId="77777777" w:rsidTr="00147045">
        <w:tc>
          <w:tcPr>
            <w:tcW w:w="5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F503B9" w14:textId="77777777" w:rsidR="003A17B8" w:rsidRPr="00147045" w:rsidRDefault="003A17B8" w:rsidP="00083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"/>
              <w:textAlignment w:val="baseline"/>
              <w:rPr>
                <w:rFonts w:ascii="Segoe UI" w:hAnsi="Segoe UI" w:cs="Segoe UI"/>
              </w:rPr>
            </w:pPr>
            <w:r w:rsidRPr="0014704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147045">
              <w:rPr>
                <w:rFonts w:ascii="Angsana New" w:hAnsi="Angsana New"/>
                <w:sz w:val="30"/>
                <w:szCs w:val="30"/>
              </w:rPr>
              <w:t>  </w:t>
            </w:r>
            <w:r w:rsidRPr="00147045">
              <w:rPr>
                <w:rFonts w:ascii="Angsana New" w:hAnsi="Angsana New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  <w:r w:rsidRPr="00147045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9CAB3E" w14:textId="77777777" w:rsidR="003A17B8" w:rsidRPr="00147045" w:rsidRDefault="003A17B8" w:rsidP="0025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textAlignment w:val="baseline"/>
              <w:rPr>
                <w:rFonts w:ascii="Segoe UI" w:hAnsi="Segoe UI" w:cs="Segoe UI"/>
              </w:rPr>
            </w:pPr>
            <w:r w:rsidRPr="00147045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625DF7" w14:textId="77777777" w:rsidR="003A17B8" w:rsidRPr="00147045" w:rsidRDefault="003A17B8" w:rsidP="0025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textAlignment w:val="baseline"/>
              <w:rPr>
                <w:rFonts w:ascii="Segoe UI" w:hAnsi="Segoe UI" w:cs="Segoe UI"/>
              </w:rPr>
            </w:pPr>
            <w:r w:rsidRPr="00147045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B8A8C" w14:textId="0853B934" w:rsidR="003A17B8" w:rsidRPr="00147045" w:rsidRDefault="000C1C2C" w:rsidP="00302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9"/>
              </w:tabs>
              <w:spacing w:line="240" w:lineRule="auto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147045">
              <w:rPr>
                <w:rFonts w:ascii="Angsana New" w:hAnsi="Angsana New"/>
                <w:sz w:val="30"/>
                <w:szCs w:val="30"/>
              </w:rPr>
              <w:t>(</w:t>
            </w:r>
            <w:r w:rsidR="00A26DC0" w:rsidRPr="00147045">
              <w:rPr>
                <w:rFonts w:ascii="Angsana New" w:hAnsi="Angsana New"/>
                <w:sz w:val="30"/>
                <w:szCs w:val="30"/>
              </w:rPr>
              <w:t>798</w:t>
            </w:r>
            <w:r w:rsidRPr="0014704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47045" w:rsidRPr="00147045" w14:paraId="0625B782" w14:textId="77777777" w:rsidTr="00147045">
        <w:tc>
          <w:tcPr>
            <w:tcW w:w="5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DD0D8B" w14:textId="7A61BD0C" w:rsidR="00147045" w:rsidRPr="00147045" w:rsidRDefault="00147045" w:rsidP="00147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"/>
              <w:textAlignment w:val="baselin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4704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147045">
              <w:rPr>
                <w:rFonts w:ascii="Angsana New" w:hAnsi="Angsana New"/>
                <w:sz w:val="30"/>
                <w:szCs w:val="30"/>
              </w:rPr>
              <w:t>  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D525B" w14:textId="77777777" w:rsidR="00147045" w:rsidRPr="00147045" w:rsidRDefault="00147045" w:rsidP="00147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D4420" w14:textId="77777777" w:rsidR="00147045" w:rsidRPr="00147045" w:rsidRDefault="00147045" w:rsidP="00147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F9B5C02" w14:textId="585EE692" w:rsidR="00147045" w:rsidRPr="00147045" w:rsidRDefault="00493847" w:rsidP="00147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9"/>
              </w:tabs>
              <w:spacing w:line="240" w:lineRule="auto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147045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764</w:t>
            </w:r>
            <w:r w:rsidRPr="0014704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47045" w:rsidRPr="00083241" w14:paraId="50BF6EE2" w14:textId="77777777" w:rsidTr="00083241">
        <w:trPr>
          <w:trHeight w:val="375"/>
        </w:trPr>
        <w:tc>
          <w:tcPr>
            <w:tcW w:w="5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336C67" w14:textId="77777777" w:rsidR="00147045" w:rsidRPr="00147045" w:rsidRDefault="00147045" w:rsidP="00147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"/>
              <w:textAlignment w:val="baseline"/>
              <w:rPr>
                <w:rFonts w:ascii="Segoe UI" w:hAnsi="Segoe UI" w:cs="Segoe UI"/>
              </w:rPr>
            </w:pPr>
            <w:r w:rsidRPr="001470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  <w:r w:rsidRPr="00147045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D2609E" w14:textId="77777777" w:rsidR="00147045" w:rsidRPr="00147045" w:rsidRDefault="00147045" w:rsidP="00147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textAlignment w:val="baseline"/>
              <w:rPr>
                <w:rFonts w:ascii="Segoe UI" w:hAnsi="Segoe UI" w:cs="Segoe UI"/>
              </w:rPr>
            </w:pPr>
            <w:r w:rsidRPr="00147045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D165E4" w14:textId="77777777" w:rsidR="00147045" w:rsidRPr="00147045" w:rsidRDefault="00147045" w:rsidP="00147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textAlignment w:val="baseline"/>
              <w:rPr>
                <w:rFonts w:ascii="Segoe UI" w:hAnsi="Segoe UI" w:cs="Segoe UI"/>
              </w:rPr>
            </w:pPr>
            <w:r w:rsidRPr="00147045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16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53EAEAA" w14:textId="6E9F2F1E" w:rsidR="00147045" w:rsidRPr="00147045" w:rsidRDefault="00493847" w:rsidP="00147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9"/>
              </w:tabs>
              <w:spacing w:line="240" w:lineRule="auto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147045" w:rsidRPr="0014704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296</w:t>
            </w:r>
          </w:p>
        </w:tc>
      </w:tr>
    </w:tbl>
    <w:p w14:paraId="2008AE05" w14:textId="77777777" w:rsidR="00AA6D93" w:rsidRDefault="00AA6D93" w:rsidP="00C60113">
      <w:pPr>
        <w:tabs>
          <w:tab w:val="clear" w:pos="454"/>
          <w:tab w:val="clear" w:pos="680"/>
        </w:tabs>
        <w:ind w:left="1170"/>
        <w:jc w:val="thaiDistribute"/>
        <w:rPr>
          <w:rStyle w:val="normaltextrun"/>
          <w:rFonts w:ascii="Angsana New" w:hAnsi="Angsana New"/>
          <w:sz w:val="30"/>
          <w:szCs w:val="30"/>
        </w:rPr>
      </w:pPr>
    </w:p>
    <w:p w14:paraId="0FD0AEBB" w14:textId="50D005A9" w:rsidR="001E12E6" w:rsidRPr="00DB1208" w:rsidRDefault="001E12E6" w:rsidP="001E12E6">
      <w:pPr>
        <w:tabs>
          <w:tab w:val="clear" w:pos="454"/>
          <w:tab w:val="clear" w:pos="680"/>
        </w:tabs>
        <w:ind w:left="1170"/>
        <w:jc w:val="thaiDistribute"/>
        <w:rPr>
          <w:rStyle w:val="normaltextrun"/>
        </w:rPr>
      </w:pPr>
      <w:r>
        <w:rPr>
          <w:rFonts w:asciiTheme="majorBidi" w:hAnsiTheme="majorBidi" w:cstheme="majorBidi" w:hint="cs"/>
          <w:sz w:val="30"/>
          <w:szCs w:val="30"/>
          <w:cs/>
          <w:lang w:eastAsia="en-GB"/>
        </w:rPr>
        <w:t>ฝ่ายบริหารคาดว่าหากกลุ่มบริษัทได้มีการซื้อ</w:t>
      </w:r>
      <w:r w:rsidR="00D3763F">
        <w:rPr>
          <w:rFonts w:asciiTheme="majorBidi" w:hAnsiTheme="majorBidi" w:cstheme="majorBidi"/>
          <w:sz w:val="30"/>
          <w:szCs w:val="30"/>
          <w:lang w:eastAsia="en-GB"/>
        </w:rPr>
        <w:t xml:space="preserve"> CPA </w:t>
      </w:r>
      <w:r w:rsidR="00D3763F">
        <w:rPr>
          <w:rFonts w:asciiTheme="majorBidi" w:hAnsiTheme="majorBidi" w:cstheme="majorBidi" w:hint="cs"/>
          <w:sz w:val="30"/>
          <w:szCs w:val="30"/>
          <w:cs/>
          <w:lang w:eastAsia="en-GB"/>
        </w:rPr>
        <w:t>และ</w:t>
      </w:r>
      <w:r>
        <w:rPr>
          <w:rFonts w:ascii="Angsana New" w:hAnsi="Angsana New" w:hint="cs"/>
          <w:sz w:val="30"/>
          <w:szCs w:val="30"/>
          <w:cs/>
        </w:rPr>
        <w:t>บริษัทเป้าหมาย</w:t>
      </w:r>
      <w:r w:rsidR="006E3B75">
        <w:rPr>
          <w:rFonts w:ascii="Angsana New" w:hAnsi="Angsana New" w:hint="cs"/>
          <w:sz w:val="30"/>
          <w:szCs w:val="30"/>
          <w:cs/>
        </w:rPr>
        <w:t>ดังกล่าว</w:t>
      </w:r>
      <w:r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eastAsia="en-GB"/>
        </w:rPr>
        <w:t xml:space="preserve">ตั้งแต่วันที่ </w:t>
      </w:r>
      <w:r>
        <w:rPr>
          <w:rFonts w:asciiTheme="majorBidi" w:hAnsiTheme="majorBidi" w:cstheme="majorBidi" w:hint="cs"/>
          <w:sz w:val="30"/>
          <w:szCs w:val="30"/>
          <w:lang w:eastAsia="en-GB"/>
        </w:rPr>
        <w:t>1</w:t>
      </w:r>
      <w:r>
        <w:rPr>
          <w:rFonts w:asciiTheme="majorBidi" w:hAnsiTheme="majorBidi" w:cstheme="majorBidi" w:hint="cs"/>
          <w:sz w:val="30"/>
          <w:szCs w:val="30"/>
          <w:cs/>
          <w:lang w:eastAsia="en-GB"/>
        </w:rPr>
        <w:t xml:space="preserve"> มกราคม </w:t>
      </w:r>
      <w:r>
        <w:rPr>
          <w:rFonts w:asciiTheme="majorBidi" w:hAnsiTheme="majorBidi" w:cstheme="majorBidi" w:hint="cs"/>
          <w:sz w:val="30"/>
          <w:szCs w:val="30"/>
          <w:lang w:eastAsia="en-GB"/>
        </w:rPr>
        <w:t>2564</w:t>
      </w:r>
      <w:r>
        <w:rPr>
          <w:rFonts w:asciiTheme="majorBidi" w:hAnsiTheme="majorBidi" w:cstheme="majorBidi" w:hint="cs"/>
          <w:sz w:val="30"/>
          <w:szCs w:val="30"/>
          <w:cs/>
          <w:lang w:eastAsia="en-GB"/>
        </w:rPr>
        <w:t xml:space="preserve"> จะมีรายได้จากการขายสินค้า</w:t>
      </w:r>
      <w:r w:rsidRPr="008926D7">
        <w:rPr>
          <w:rStyle w:val="normaltextrun"/>
          <w:rFonts w:ascii="Angsana New" w:hAnsi="Angsana New"/>
          <w:sz w:val="30"/>
          <w:szCs w:val="30"/>
          <w:cs/>
        </w:rPr>
        <w:t>และกำไรในงบการเงินรวมสำหรับ</w:t>
      </w:r>
      <w:r w:rsidRPr="008926D7">
        <w:rPr>
          <w:rStyle w:val="normaltextrun"/>
          <w:rFonts w:ascii="Angsana New" w:hAnsi="Angsana New" w:hint="cs"/>
          <w:sz w:val="30"/>
          <w:szCs w:val="30"/>
          <w:cs/>
        </w:rPr>
        <w:t>ปี</w:t>
      </w:r>
      <w:r w:rsidRPr="008926D7">
        <w:rPr>
          <w:rStyle w:val="normaltextrun"/>
          <w:rFonts w:ascii="Angsana New" w:hAnsi="Angsana New"/>
          <w:sz w:val="30"/>
          <w:szCs w:val="30"/>
          <w:cs/>
        </w:rPr>
        <w:t>สิ้นสุด</w:t>
      </w:r>
      <w:r w:rsidRPr="00865855">
        <w:rPr>
          <w:rStyle w:val="normaltextrun"/>
          <w:rFonts w:ascii="Angsana New" w:hAnsi="Angsana New"/>
          <w:sz w:val="30"/>
          <w:szCs w:val="30"/>
          <w:cs/>
        </w:rPr>
        <w:t>วันที่</w:t>
      </w:r>
      <w:r>
        <w:rPr>
          <w:rStyle w:val="normaltextrun"/>
          <w:rFonts w:ascii="Angsana New" w:hAnsi="Angsana New" w:hint="cs"/>
          <w:sz w:val="30"/>
          <w:szCs w:val="30"/>
          <w:cs/>
        </w:rPr>
        <w:t xml:space="preserve"> </w:t>
      </w:r>
      <w:r w:rsidRPr="00865855">
        <w:rPr>
          <w:rStyle w:val="normaltextrun"/>
          <w:rFonts w:ascii="Angsana New" w:hAnsi="Angsana New"/>
          <w:sz w:val="30"/>
          <w:szCs w:val="30"/>
        </w:rPr>
        <w:t xml:space="preserve">31 </w:t>
      </w:r>
      <w:r w:rsidRPr="00865855">
        <w:rPr>
          <w:rStyle w:val="normaltextrun"/>
          <w:rFonts w:ascii="Angsana New" w:hAnsi="Angsana New" w:hint="cs"/>
          <w:sz w:val="30"/>
          <w:szCs w:val="30"/>
          <w:cs/>
        </w:rPr>
        <w:t>ธันวาคม</w:t>
      </w:r>
      <w:r>
        <w:rPr>
          <w:rStyle w:val="normaltextrun"/>
          <w:rFonts w:ascii="Angsana New" w:hAnsi="Angsana New" w:hint="cs"/>
          <w:sz w:val="30"/>
          <w:szCs w:val="30"/>
          <w:cs/>
        </w:rPr>
        <w:t xml:space="preserve"> </w:t>
      </w:r>
      <w:r w:rsidRPr="00865855">
        <w:rPr>
          <w:rStyle w:val="normaltextrun"/>
          <w:rFonts w:ascii="Angsana New" w:hAnsi="Angsana New"/>
          <w:sz w:val="30"/>
          <w:szCs w:val="30"/>
        </w:rPr>
        <w:t>256</w:t>
      </w:r>
      <w:r>
        <w:rPr>
          <w:rStyle w:val="normaltextrun"/>
          <w:rFonts w:ascii="Angsana New" w:hAnsi="Angsana New"/>
          <w:sz w:val="30"/>
          <w:szCs w:val="30"/>
        </w:rPr>
        <w:t>4</w:t>
      </w:r>
      <w:r>
        <w:rPr>
          <w:rStyle w:val="normaltextrun"/>
          <w:rFonts w:ascii="Angsana New" w:hAnsi="Angsana New" w:hint="cs"/>
          <w:sz w:val="30"/>
          <w:szCs w:val="30"/>
          <w:cs/>
        </w:rPr>
        <w:t xml:space="preserve"> </w:t>
      </w:r>
      <w:r w:rsidRPr="008926D7">
        <w:rPr>
          <w:rStyle w:val="normaltextrun"/>
          <w:rFonts w:ascii="Angsana New" w:hAnsi="Angsana New"/>
          <w:sz w:val="30"/>
          <w:szCs w:val="30"/>
          <w:cs/>
        </w:rPr>
        <w:t>ดังนี้</w:t>
      </w:r>
      <w:r w:rsidRPr="008926D7">
        <w:rPr>
          <w:rStyle w:val="normaltextrun"/>
        </w:rPr>
        <w:t> </w:t>
      </w:r>
    </w:p>
    <w:p w14:paraId="53CBF182" w14:textId="77777777" w:rsidR="001E12E6" w:rsidRPr="00AA6D93" w:rsidRDefault="001E12E6" w:rsidP="001E12E6">
      <w:pPr>
        <w:tabs>
          <w:tab w:val="clear" w:pos="454"/>
          <w:tab w:val="clear" w:pos="680"/>
        </w:tabs>
        <w:ind w:left="1170"/>
        <w:jc w:val="thaiDistribute"/>
        <w:rPr>
          <w:rStyle w:val="normaltextrun"/>
          <w:rFonts w:asciiTheme="majorBidi" w:hAnsiTheme="majorBidi" w:cstheme="majorBidi"/>
          <w:sz w:val="30"/>
          <w:szCs w:val="30"/>
        </w:rPr>
      </w:pPr>
    </w:p>
    <w:tbl>
      <w:tblPr>
        <w:tblW w:w="8568" w:type="dxa"/>
        <w:tblInd w:w="108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923"/>
        <w:gridCol w:w="712"/>
        <w:gridCol w:w="2253"/>
      </w:tblGrid>
      <w:tr w:rsidR="001E12E6" w:rsidRPr="0074176C" w14:paraId="6816B654" w14:textId="77777777" w:rsidTr="0088037D">
        <w:trPr>
          <w:trHeight w:val="285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FCDD32" w14:textId="77777777" w:rsidR="001E12E6" w:rsidRPr="00D01F4C" w:rsidRDefault="001E12E6" w:rsidP="00880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"/>
              <w:textAlignment w:val="baseline"/>
              <w:rPr>
                <w:rFonts w:ascii="Segoe UI" w:hAnsi="Segoe UI" w:cs="Segoe UI"/>
              </w:rPr>
            </w:pPr>
            <w:r w:rsidRPr="00D01F4C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BEA040" w14:textId="77777777" w:rsidR="001E12E6" w:rsidRPr="00D01F4C" w:rsidRDefault="001E12E6" w:rsidP="00880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/>
              <w:jc w:val="right"/>
              <w:textAlignment w:val="baseline"/>
              <w:rPr>
                <w:rFonts w:ascii="Segoe UI" w:hAnsi="Segoe UI" w:cs="Segoe UI"/>
              </w:rPr>
            </w:pPr>
            <w:r w:rsidRPr="00D01F4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01F4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หน่วย</w:t>
            </w:r>
            <w:r w:rsidRPr="00D01F4C">
              <w:rPr>
                <w:rFonts w:ascii="Angsana New" w:hAnsi="Angsana New"/>
                <w:i/>
                <w:iCs/>
                <w:sz w:val="30"/>
                <w:szCs w:val="30"/>
              </w:rPr>
              <w:t>: </w:t>
            </w:r>
            <w:r w:rsidRPr="00D01F4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D01F4C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  <w:r w:rsidRPr="00D01F4C">
              <w:rPr>
                <w:rFonts w:ascii="Angsana New" w:hAnsi="Angsana New"/>
                <w:sz w:val="30"/>
                <w:szCs w:val="30"/>
              </w:rPr>
              <w:t> </w:t>
            </w:r>
          </w:p>
        </w:tc>
      </w:tr>
      <w:tr w:rsidR="001E12E6" w:rsidRPr="0074176C" w14:paraId="4FF726CD" w14:textId="77777777" w:rsidTr="0088037D">
        <w:trPr>
          <w:trHeight w:val="345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5D90C1" w14:textId="77777777" w:rsidR="001E12E6" w:rsidRPr="00D01F4C" w:rsidRDefault="001E12E6" w:rsidP="00880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"/>
              <w:textAlignment w:val="baseline"/>
              <w:rPr>
                <w:rFonts w:ascii="Segoe UI" w:hAnsi="Segoe UI" w:cs="Segoe UI"/>
              </w:rPr>
            </w:pPr>
            <w:r w:rsidRPr="00D01F4C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870699" w14:textId="77777777" w:rsidR="001E12E6" w:rsidRPr="00D01F4C" w:rsidRDefault="001E12E6" w:rsidP="00880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20"/>
              <w:jc w:val="center"/>
              <w:textAlignment w:val="baseline"/>
              <w:rPr>
                <w:rFonts w:ascii="Segoe UI" w:hAnsi="Segoe UI" w:cs="Segoe UI"/>
              </w:rPr>
            </w:pPr>
            <w:r w:rsidRPr="00D01F4C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14BDD4" w14:textId="77777777" w:rsidR="001E12E6" w:rsidRPr="00D01F4C" w:rsidRDefault="001E12E6" w:rsidP="00880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20"/>
              <w:jc w:val="center"/>
              <w:textAlignment w:val="baseline"/>
              <w:rPr>
                <w:rFonts w:ascii="Segoe UI" w:hAnsi="Segoe UI" w:cs="Segoe UI"/>
              </w:rPr>
            </w:pPr>
            <w:r w:rsidRPr="00D01F4C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C321DE" w14:textId="77777777" w:rsidR="001E12E6" w:rsidRPr="00D01F4C" w:rsidRDefault="001E12E6" w:rsidP="00880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20"/>
              <w:jc w:val="center"/>
              <w:textAlignment w:val="baseline"/>
              <w:rPr>
                <w:rFonts w:ascii="Segoe UI" w:hAnsi="Segoe UI" w:cs="Segoe UI"/>
              </w:rPr>
            </w:pPr>
            <w:r w:rsidRPr="00D01F4C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 w:rsidRPr="00D01F4C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D01F4C">
              <w:rPr>
                <w:rFonts w:ascii="Angsana New" w:hAnsi="Angsana New"/>
                <w:sz w:val="30"/>
                <w:szCs w:val="30"/>
                <w:cs/>
              </w:rPr>
              <w:t>สิ้นสุดวันที่</w:t>
            </w:r>
            <w:r w:rsidRPr="00D01F4C">
              <w:rPr>
                <w:rFonts w:ascii="Angsana New" w:hAnsi="Angsana New"/>
                <w:sz w:val="30"/>
                <w:szCs w:val="30"/>
              </w:rPr>
              <w:t> </w:t>
            </w:r>
          </w:p>
        </w:tc>
      </w:tr>
      <w:tr w:rsidR="001E12E6" w:rsidRPr="0074176C" w14:paraId="7D97AA99" w14:textId="77777777" w:rsidTr="0088037D">
        <w:trPr>
          <w:trHeight w:val="33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98688D" w14:textId="77777777" w:rsidR="001E12E6" w:rsidRPr="00D01F4C" w:rsidRDefault="001E12E6" w:rsidP="00880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"/>
              <w:textAlignment w:val="baseline"/>
              <w:rPr>
                <w:rFonts w:ascii="Segoe UI" w:hAnsi="Segoe UI" w:cs="Segoe UI"/>
              </w:rPr>
            </w:pPr>
            <w:r w:rsidRPr="00D01F4C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EFE083" w14:textId="77777777" w:rsidR="001E12E6" w:rsidRPr="00D01F4C" w:rsidRDefault="001E12E6" w:rsidP="00880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20"/>
              <w:jc w:val="center"/>
              <w:textAlignment w:val="baseline"/>
              <w:rPr>
                <w:rFonts w:ascii="Segoe UI" w:hAnsi="Segoe UI" w:cs="Segoe UI"/>
              </w:rPr>
            </w:pPr>
            <w:r w:rsidRPr="00D01F4C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84BBA8" w14:textId="77777777" w:rsidR="001E12E6" w:rsidRPr="00D01F4C" w:rsidRDefault="001E12E6" w:rsidP="00880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20"/>
              <w:jc w:val="center"/>
              <w:textAlignment w:val="baseline"/>
              <w:rPr>
                <w:rFonts w:ascii="Segoe UI" w:hAnsi="Segoe UI" w:cs="Segoe UI"/>
              </w:rPr>
            </w:pPr>
            <w:r w:rsidRPr="00D01F4C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24201378" w14:textId="77777777" w:rsidR="001E12E6" w:rsidRPr="00D01F4C" w:rsidRDefault="001E12E6" w:rsidP="00880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20"/>
              <w:jc w:val="center"/>
              <w:textAlignment w:val="baseline"/>
              <w:rPr>
                <w:rFonts w:ascii="Segoe UI" w:hAnsi="Segoe UI" w:cs="Segoe UI"/>
              </w:rPr>
            </w:pPr>
            <w:r w:rsidRPr="00D01F4C">
              <w:rPr>
                <w:rFonts w:ascii="Angsana New" w:hAnsi="Angsana New"/>
                <w:sz w:val="30"/>
                <w:szCs w:val="30"/>
              </w:rPr>
              <w:t>31 </w:t>
            </w:r>
            <w:r w:rsidRPr="00D01F4C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D01F4C">
              <w:rPr>
                <w:rFonts w:ascii="Angsana New" w:hAnsi="Angsana New"/>
                <w:sz w:val="30"/>
                <w:szCs w:val="30"/>
              </w:rPr>
              <w:t> 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D01F4C">
              <w:rPr>
                <w:rFonts w:ascii="Angsana New" w:hAnsi="Angsana New"/>
                <w:sz w:val="30"/>
                <w:szCs w:val="30"/>
              </w:rPr>
              <w:t> </w:t>
            </w:r>
          </w:p>
        </w:tc>
      </w:tr>
      <w:tr w:rsidR="001E12E6" w:rsidRPr="0074176C" w14:paraId="30E831E7" w14:textId="77777777" w:rsidTr="0088037D">
        <w:trPr>
          <w:trHeight w:val="315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1EFA54" w14:textId="77777777" w:rsidR="001E12E6" w:rsidRPr="00D01F4C" w:rsidRDefault="001E12E6" w:rsidP="00880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"/>
              <w:textAlignment w:val="baseline"/>
              <w:rPr>
                <w:rFonts w:ascii="Segoe UI" w:hAnsi="Segoe UI" w:cs="Segoe UI"/>
              </w:rPr>
            </w:pPr>
            <w:r w:rsidRPr="00D01F4C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  <w:r w:rsidRPr="00D01F4C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761FD0" w14:textId="77777777" w:rsidR="001E12E6" w:rsidRPr="00D01F4C" w:rsidRDefault="001E12E6" w:rsidP="00880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40" w:right="75" w:firstLine="630"/>
              <w:jc w:val="right"/>
              <w:textAlignment w:val="baseline"/>
              <w:rPr>
                <w:rFonts w:ascii="Segoe UI" w:hAnsi="Segoe UI" w:cs="Segoe UI"/>
              </w:rPr>
            </w:pPr>
            <w:r w:rsidRPr="00D01F4C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AF4A5A" w14:textId="77777777" w:rsidR="001E12E6" w:rsidRPr="00D01F4C" w:rsidRDefault="001E12E6" w:rsidP="00880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40" w:right="75" w:firstLine="630"/>
              <w:jc w:val="right"/>
              <w:textAlignment w:val="baseline"/>
              <w:rPr>
                <w:rFonts w:ascii="Segoe UI" w:hAnsi="Segoe UI" w:cs="Segoe UI"/>
              </w:rPr>
            </w:pPr>
            <w:r w:rsidRPr="00D01F4C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425BA" w14:textId="2770F127" w:rsidR="001E12E6" w:rsidRPr="00E010F9" w:rsidRDefault="00332690" w:rsidP="00302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0"/>
              </w:tabs>
              <w:spacing w:line="240" w:lineRule="auto"/>
              <w:ind w:left="87" w:firstLine="15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518,</w:t>
            </w:r>
            <w:r w:rsidR="00FD1265">
              <w:rPr>
                <w:rFonts w:ascii="Angsana New" w:hAnsi="Angsana New"/>
                <w:sz w:val="30"/>
                <w:szCs w:val="30"/>
              </w:rPr>
              <w:t>821</w:t>
            </w:r>
          </w:p>
        </w:tc>
      </w:tr>
      <w:tr w:rsidR="001E12E6" w:rsidRPr="0074176C" w14:paraId="67C076DB" w14:textId="77777777" w:rsidTr="0088037D">
        <w:trPr>
          <w:trHeight w:val="33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CF42E2" w14:textId="6D7B87A5" w:rsidR="001E12E6" w:rsidRPr="00D01F4C" w:rsidRDefault="001E12E6" w:rsidP="00880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"/>
              <w:textAlignment w:val="baseline"/>
              <w:rPr>
                <w:rFonts w:ascii="Segoe UI" w:hAnsi="Segoe UI" w:cs="Segoe UI"/>
              </w:rPr>
            </w:pPr>
            <w:r w:rsidRPr="00D01F4C">
              <w:rPr>
                <w:rFonts w:ascii="Angsana New" w:hAnsi="Angsana New"/>
                <w:sz w:val="30"/>
                <w:szCs w:val="30"/>
                <w:cs/>
              </w:rPr>
              <w:t>กำไรสำหรับ</w:t>
            </w:r>
            <w:r w:rsidR="000F176F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D01F4C">
              <w:rPr>
                <w:rFonts w:ascii="Angsana New" w:hAnsi="Angsana New"/>
                <w:sz w:val="30"/>
                <w:szCs w:val="30"/>
                <w:cs/>
              </w:rPr>
              <w:t>ส่วนที่เป็นของผู้ถือหุ้นของบริษัทใหญ่</w:t>
            </w:r>
            <w:r w:rsidRPr="00D01F4C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45BB61" w14:textId="77777777" w:rsidR="001E12E6" w:rsidRPr="00D01F4C" w:rsidRDefault="001E12E6" w:rsidP="00880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40" w:right="75" w:firstLine="630"/>
              <w:jc w:val="right"/>
              <w:textAlignment w:val="baseline"/>
              <w:rPr>
                <w:rFonts w:ascii="Segoe UI" w:hAnsi="Segoe UI" w:cs="Segoe UI"/>
              </w:rPr>
            </w:pPr>
            <w:r w:rsidRPr="00D01F4C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326BED" w14:textId="77777777" w:rsidR="001E12E6" w:rsidRPr="00D01F4C" w:rsidRDefault="001E12E6" w:rsidP="00880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40" w:right="75" w:firstLine="630"/>
              <w:jc w:val="right"/>
              <w:textAlignment w:val="baseline"/>
              <w:rPr>
                <w:rFonts w:ascii="Segoe UI" w:hAnsi="Segoe UI" w:cs="Segoe UI"/>
              </w:rPr>
            </w:pPr>
            <w:r w:rsidRPr="00D01F4C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34E51" w14:textId="360DA976" w:rsidR="001E12E6" w:rsidRPr="00E010F9" w:rsidRDefault="00DE482A" w:rsidP="00302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0"/>
              </w:tabs>
              <w:spacing w:line="240" w:lineRule="auto"/>
              <w:ind w:left="87" w:firstLine="15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13,</w:t>
            </w:r>
            <w:r w:rsidR="00FD1265">
              <w:rPr>
                <w:rFonts w:ascii="Angsana New" w:hAnsi="Angsana New"/>
                <w:sz w:val="30"/>
                <w:szCs w:val="30"/>
              </w:rPr>
              <w:t>776</w:t>
            </w:r>
          </w:p>
        </w:tc>
      </w:tr>
    </w:tbl>
    <w:p w14:paraId="5D9C8BF2" w14:textId="77777777" w:rsidR="001E12E6" w:rsidRDefault="001E12E6" w:rsidP="001E12E6">
      <w:pPr>
        <w:pStyle w:val="BodyText2"/>
        <w:tabs>
          <w:tab w:val="left" w:pos="117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spacing w:val="-4"/>
          <w:sz w:val="30"/>
          <w:szCs w:val="30"/>
        </w:rPr>
      </w:pPr>
    </w:p>
    <w:p w14:paraId="296D1B61" w14:textId="60C536FB" w:rsidR="00D3763F" w:rsidRDefault="00D376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pacing w:val="-4"/>
          <w:sz w:val="30"/>
          <w:szCs w:val="30"/>
        </w:rPr>
      </w:pPr>
      <w:r>
        <w:rPr>
          <w:rFonts w:asciiTheme="majorBidi" w:hAnsiTheme="majorBidi" w:cstheme="majorBidi"/>
          <w:b/>
          <w:bCs/>
          <w:spacing w:val="-4"/>
          <w:sz w:val="30"/>
          <w:szCs w:val="30"/>
        </w:rPr>
        <w:br w:type="page"/>
      </w:r>
    </w:p>
    <w:p w14:paraId="66A7537C" w14:textId="6C013BDA" w:rsidR="007F2292" w:rsidRDefault="00AA599A" w:rsidP="009F180A">
      <w:pPr>
        <w:pStyle w:val="Heading1"/>
        <w:shd w:val="clear" w:color="auto" w:fill="auto"/>
        <w:tabs>
          <w:tab w:val="clear" w:pos="283"/>
          <w:tab w:val="num" w:pos="540"/>
        </w:tabs>
        <w:ind w:left="540" w:hanging="540"/>
        <w:rPr>
          <w:rFonts w:ascii="Angsana New" w:hAnsi="Angsana New" w:cs="Angsana New"/>
          <w:szCs w:val="30"/>
        </w:rPr>
      </w:pPr>
      <w:r w:rsidRPr="00C20284">
        <w:rPr>
          <w:rFonts w:ascii="Angsana New" w:hAnsi="Angsana New" w:cs="Angsana New"/>
          <w:szCs w:val="30"/>
          <w:cs/>
        </w:rPr>
        <w:lastRenderedPageBreak/>
        <w:t>รายการกับ</w:t>
      </w:r>
      <w:r w:rsidR="0080549B" w:rsidRPr="00C20284">
        <w:rPr>
          <w:rFonts w:ascii="Angsana New" w:hAnsi="Angsana New" w:cs="Angsana New"/>
          <w:szCs w:val="30"/>
          <w:cs/>
        </w:rPr>
        <w:t>บุคคลหรือกิจการที่เกี่ยวข้องกัน</w:t>
      </w:r>
    </w:p>
    <w:p w14:paraId="066219F4" w14:textId="7C8A4D93" w:rsidR="00054D6A" w:rsidRDefault="00054D6A" w:rsidP="00054D6A"/>
    <w:p w14:paraId="7F45F843" w14:textId="77777777" w:rsidR="00054D6A" w:rsidRDefault="00054D6A" w:rsidP="00054D6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840F7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บุคคลหรือกิจการที่เกี่ยวข้องกันได้แก่ บุคคลหรือกิจการที่มีความเกี่ยวข้องกันกับกลุ่มบริษัท จากการที่บุคคลหรือกิจการดังกล่าวมีอำนาจควบคุมกลุ่มบริษัททั้งทางตรงหรือทางอ้อม หรือมีอิทธิพลอย่างมีนัยสำคัญต่อกลุ่มบริษัทในการตัดสินใจทางการเงินและการบริหาร รวมถึงการที่กลุ่มบริษัทและบุคคลหรือกิจการดังกล่าวต่างฝ่ายต่างอยู่ภายใต้การควบคุมเดียวกัน หรือภายใต้การมีอิทธิพลอย่างมีนัยสำคัญร่วมกัน</w:t>
      </w:r>
      <w:r w:rsidRPr="00C2028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895CF1E" w14:textId="77777777" w:rsidR="00165552" w:rsidRPr="000213E7" w:rsidRDefault="00165552" w:rsidP="00794D6D">
      <w:pPr>
        <w:jc w:val="thaiDistribute"/>
        <w:rPr>
          <w:rFonts w:ascii="Angsana New" w:hAnsi="Angsana New"/>
          <w:sz w:val="24"/>
          <w:szCs w:val="24"/>
        </w:rPr>
      </w:pPr>
    </w:p>
    <w:p w14:paraId="2C340949" w14:textId="2C7DB768" w:rsidR="00184FDA" w:rsidRPr="00C20284" w:rsidRDefault="0080549B" w:rsidP="0075028F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20284">
        <w:rPr>
          <w:rFonts w:ascii="Angsana New" w:hAnsi="Angsana New"/>
          <w:sz w:val="30"/>
          <w:szCs w:val="30"/>
          <w:cs/>
        </w:rPr>
        <w:t>บริษัทที่มีอิทธิพลอย่างมีนัยสำคัญของบริษัทคือ บริษัท เครือเจริญโภคภัณฑ์ จำกัด ซึ่งมีสิทธิออกเสียงทั้งทางตรงและทางอ้อม</w:t>
      </w:r>
      <w:r w:rsidRPr="00581821">
        <w:rPr>
          <w:rFonts w:ascii="Angsana New" w:hAnsi="Angsana New"/>
          <w:sz w:val="30"/>
          <w:szCs w:val="30"/>
          <w:cs/>
        </w:rPr>
        <w:t>เท่ากับร้อยละ</w:t>
      </w:r>
      <w:r w:rsidR="00C65B1F" w:rsidRPr="00581821">
        <w:rPr>
          <w:rFonts w:ascii="Angsana New" w:hAnsi="Angsana New"/>
          <w:sz w:val="30"/>
          <w:szCs w:val="30"/>
        </w:rPr>
        <w:t xml:space="preserve"> </w:t>
      </w:r>
      <w:r w:rsidR="003C6613">
        <w:rPr>
          <w:rFonts w:ascii="Angsana New" w:hAnsi="Angsana New"/>
          <w:sz w:val="30"/>
          <w:szCs w:val="30"/>
        </w:rPr>
        <w:t>4</w:t>
      </w:r>
      <w:r w:rsidR="00065296">
        <w:rPr>
          <w:rFonts w:ascii="Angsana New" w:hAnsi="Angsana New"/>
          <w:sz w:val="30"/>
          <w:szCs w:val="30"/>
        </w:rPr>
        <w:t>6</w:t>
      </w:r>
      <w:r w:rsidR="000F3903" w:rsidRPr="00581821">
        <w:rPr>
          <w:rFonts w:ascii="Angsana New" w:hAnsi="Angsana New"/>
          <w:sz w:val="30"/>
          <w:szCs w:val="30"/>
        </w:rPr>
        <w:t>.</w:t>
      </w:r>
      <w:r w:rsidR="003C6613">
        <w:rPr>
          <w:rFonts w:ascii="Angsana New" w:hAnsi="Angsana New"/>
          <w:sz w:val="30"/>
          <w:szCs w:val="30"/>
        </w:rPr>
        <w:t>4</w:t>
      </w:r>
      <w:r w:rsidR="00C96C97">
        <w:rPr>
          <w:rFonts w:ascii="Angsana New" w:hAnsi="Angsana New"/>
          <w:sz w:val="30"/>
          <w:szCs w:val="30"/>
        </w:rPr>
        <w:t>9</w:t>
      </w:r>
      <w:r w:rsidR="00DE7FEC" w:rsidRPr="00C20284">
        <w:rPr>
          <w:rFonts w:ascii="Angsana New" w:hAnsi="Angsana New"/>
          <w:sz w:val="30"/>
          <w:szCs w:val="30"/>
        </w:rPr>
        <w:t xml:space="preserve"> </w:t>
      </w:r>
      <w:r w:rsidRPr="00C20284">
        <w:rPr>
          <w:rFonts w:ascii="Angsana New" w:hAnsi="Angsana New"/>
          <w:sz w:val="30"/>
          <w:szCs w:val="30"/>
          <w:cs/>
        </w:rPr>
        <w:t>ของสิทธิออกเสียงทั้งหมดของบริษัท ณ วันปิดสมุดทะเบียนผู้ถือหุ้นล่าสุดเมื่อ</w:t>
      </w:r>
      <w:r w:rsidR="00DE7FEC" w:rsidRPr="00581821">
        <w:rPr>
          <w:rFonts w:ascii="Angsana New" w:hAnsi="Angsana New"/>
          <w:sz w:val="30"/>
          <w:szCs w:val="30"/>
          <w:cs/>
        </w:rPr>
        <w:t>วันที่</w:t>
      </w:r>
      <w:r w:rsidR="00C65B1F" w:rsidRPr="00581821">
        <w:rPr>
          <w:rFonts w:ascii="Angsana New" w:hAnsi="Angsana New"/>
          <w:sz w:val="30"/>
          <w:szCs w:val="30"/>
        </w:rPr>
        <w:t xml:space="preserve"> </w:t>
      </w:r>
      <w:r w:rsidR="00255D38" w:rsidRPr="00581821">
        <w:rPr>
          <w:rFonts w:ascii="Angsana New" w:hAnsi="Angsana New"/>
          <w:sz w:val="30"/>
          <w:szCs w:val="30"/>
        </w:rPr>
        <w:t>31</w:t>
      </w:r>
      <w:r w:rsidR="000F3903" w:rsidRPr="00581821">
        <w:rPr>
          <w:rFonts w:ascii="Angsana New" w:hAnsi="Angsana New"/>
          <w:sz w:val="30"/>
          <w:szCs w:val="30"/>
        </w:rPr>
        <w:t xml:space="preserve"> </w:t>
      </w:r>
      <w:r w:rsidR="00255D38" w:rsidRPr="00581821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9711B9" w:rsidRPr="00581821">
        <w:rPr>
          <w:rFonts w:ascii="Angsana New" w:hAnsi="Angsana New"/>
          <w:sz w:val="30"/>
          <w:szCs w:val="30"/>
        </w:rPr>
        <w:t>256</w:t>
      </w:r>
      <w:r w:rsidR="003C6613">
        <w:rPr>
          <w:rFonts w:ascii="Angsana New" w:hAnsi="Angsana New"/>
          <w:sz w:val="30"/>
          <w:szCs w:val="30"/>
        </w:rPr>
        <w:t>4</w:t>
      </w:r>
    </w:p>
    <w:p w14:paraId="19AA37CD" w14:textId="77777777" w:rsidR="00CD251A" w:rsidRPr="00367ADF" w:rsidRDefault="00CD251A" w:rsidP="002B1F72">
      <w:pPr>
        <w:tabs>
          <w:tab w:val="clear" w:pos="454"/>
        </w:tabs>
        <w:ind w:left="540"/>
        <w:jc w:val="thaiDistribute"/>
        <w:rPr>
          <w:rFonts w:ascii="Angsana New" w:hAnsi="Angsana New"/>
          <w:b/>
          <w:sz w:val="24"/>
          <w:szCs w:val="24"/>
        </w:rPr>
      </w:pPr>
    </w:p>
    <w:p w14:paraId="1C226ADB" w14:textId="3A9D74F7" w:rsidR="0080549B" w:rsidRPr="00C20284" w:rsidRDefault="009711B9" w:rsidP="00794F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170"/>
        </w:tabs>
        <w:spacing w:line="240" w:lineRule="auto"/>
        <w:ind w:left="360" w:firstLine="180"/>
        <w:rPr>
          <w:rFonts w:ascii="Angsana New" w:hAnsi="Angsana New"/>
          <w:b/>
          <w:bCs/>
          <w:sz w:val="30"/>
          <w:szCs w:val="30"/>
        </w:rPr>
      </w:pPr>
      <w:r w:rsidRPr="009711B9">
        <w:rPr>
          <w:rFonts w:ascii="Angsana New" w:hAnsi="Angsana New"/>
          <w:b/>
          <w:bCs/>
          <w:sz w:val="30"/>
          <w:szCs w:val="30"/>
        </w:rPr>
        <w:t>6</w:t>
      </w:r>
      <w:r w:rsidR="00F06A50" w:rsidRPr="00C20284">
        <w:rPr>
          <w:rFonts w:ascii="Angsana New" w:hAnsi="Angsana New"/>
          <w:b/>
          <w:bCs/>
          <w:sz w:val="30"/>
          <w:szCs w:val="30"/>
        </w:rPr>
        <w:t>.</w:t>
      </w:r>
      <w:r w:rsidRPr="009711B9">
        <w:rPr>
          <w:rFonts w:ascii="Angsana New" w:hAnsi="Angsana New"/>
          <w:b/>
          <w:bCs/>
          <w:sz w:val="30"/>
          <w:szCs w:val="30"/>
        </w:rPr>
        <w:t>1</w:t>
      </w:r>
      <w:r w:rsidR="00984F92" w:rsidRPr="00C20284">
        <w:rPr>
          <w:rFonts w:ascii="Angsana New" w:hAnsi="Angsana New"/>
          <w:b/>
          <w:bCs/>
          <w:sz w:val="30"/>
          <w:szCs w:val="30"/>
        </w:rPr>
        <w:tab/>
      </w:r>
      <w:r w:rsidR="0080549B" w:rsidRPr="00C20284">
        <w:rPr>
          <w:rFonts w:ascii="Angsana New" w:hAnsi="Angsana New"/>
          <w:b/>
          <w:bCs/>
          <w:sz w:val="30"/>
          <w:szCs w:val="30"/>
          <w:cs/>
        </w:rPr>
        <w:t xml:space="preserve">รายการที่สำคัญกับกิจการที่เกี่ยวข้องกันสำหรับแต่ละปีสิ้นสุดวันที่ </w:t>
      </w:r>
      <w:r w:rsidRPr="009711B9">
        <w:rPr>
          <w:rFonts w:ascii="Angsana New" w:hAnsi="Angsana New"/>
          <w:b/>
          <w:bCs/>
          <w:sz w:val="30"/>
          <w:szCs w:val="30"/>
        </w:rPr>
        <w:t>31</w:t>
      </w:r>
      <w:r w:rsidR="0080549B" w:rsidRPr="00C20284">
        <w:rPr>
          <w:rFonts w:ascii="Angsana New" w:hAnsi="Angsana New"/>
          <w:b/>
          <w:bCs/>
          <w:sz w:val="30"/>
          <w:szCs w:val="30"/>
        </w:rPr>
        <w:t xml:space="preserve"> </w:t>
      </w:r>
      <w:r w:rsidR="0080549B" w:rsidRPr="00C20284">
        <w:rPr>
          <w:rFonts w:ascii="Angsana New" w:hAnsi="Angsana New"/>
          <w:b/>
          <w:bCs/>
          <w:sz w:val="30"/>
          <w:szCs w:val="30"/>
          <w:cs/>
        </w:rPr>
        <w:t>ธันวาคม</w:t>
      </w:r>
      <w:r w:rsidR="0080549B" w:rsidRPr="00C20284">
        <w:rPr>
          <w:rFonts w:ascii="Angsana New" w:hAnsi="Angsana New"/>
          <w:b/>
          <w:bCs/>
          <w:sz w:val="30"/>
          <w:szCs w:val="30"/>
        </w:rPr>
        <w:t xml:space="preserve"> </w:t>
      </w:r>
    </w:p>
    <w:tbl>
      <w:tblPr>
        <w:tblW w:w="931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09"/>
        <w:gridCol w:w="973"/>
        <w:gridCol w:w="272"/>
        <w:gridCol w:w="911"/>
        <w:gridCol w:w="271"/>
        <w:gridCol w:w="1091"/>
        <w:gridCol w:w="270"/>
        <w:gridCol w:w="1120"/>
      </w:tblGrid>
      <w:tr w:rsidR="0080549B" w:rsidRPr="00C20284" w14:paraId="24FF4F11" w14:textId="77777777" w:rsidTr="000213E7">
        <w:trPr>
          <w:trHeight w:hRule="exact" w:val="317"/>
          <w:tblHeader/>
        </w:trPr>
        <w:tc>
          <w:tcPr>
            <w:tcW w:w="4409" w:type="dxa"/>
          </w:tcPr>
          <w:p w14:paraId="6F6A102C" w14:textId="77777777" w:rsidR="0080549B" w:rsidRPr="00C20284" w:rsidRDefault="0080549B">
            <w:pPr>
              <w:tabs>
                <w:tab w:val="clear" w:pos="227"/>
                <w:tab w:val="left" w:pos="252"/>
              </w:tabs>
              <w:ind w:left="-1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73" w:type="dxa"/>
          </w:tcPr>
          <w:p w14:paraId="52FB662A" w14:textId="77777777" w:rsidR="0080549B" w:rsidRPr="00C20284" w:rsidRDefault="0080549B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118B2E9B" w14:textId="77777777" w:rsidR="0080549B" w:rsidRPr="00C20284" w:rsidRDefault="0080549B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63" w:type="dxa"/>
            <w:gridSpan w:val="5"/>
          </w:tcPr>
          <w:p w14:paraId="23879F84" w14:textId="77777777" w:rsidR="0080549B" w:rsidRPr="00C20284" w:rsidRDefault="0080549B">
            <w:pPr>
              <w:tabs>
                <w:tab w:val="clear" w:pos="3515"/>
              </w:tabs>
              <w:ind w:left="-108" w:right="1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0549B" w:rsidRPr="00C20284" w14:paraId="2339F81D" w14:textId="77777777" w:rsidTr="00320307">
        <w:trPr>
          <w:trHeight w:val="371"/>
          <w:tblHeader/>
        </w:trPr>
        <w:tc>
          <w:tcPr>
            <w:tcW w:w="4409" w:type="dxa"/>
          </w:tcPr>
          <w:p w14:paraId="7188F6EB" w14:textId="77777777" w:rsidR="0080549B" w:rsidRPr="00C20284" w:rsidRDefault="0080549B">
            <w:pPr>
              <w:tabs>
                <w:tab w:val="clear" w:pos="227"/>
                <w:tab w:val="left" w:pos="252"/>
              </w:tabs>
              <w:ind w:left="-1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56" w:type="dxa"/>
            <w:gridSpan w:val="3"/>
            <w:tcBorders>
              <w:bottom w:val="single" w:sz="4" w:space="0" w:color="auto"/>
            </w:tcBorders>
          </w:tcPr>
          <w:p w14:paraId="2E759AF8" w14:textId="77777777" w:rsidR="0080549B" w:rsidRPr="00C20284" w:rsidRDefault="0080549B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70C6F0D6" w14:textId="77777777" w:rsidR="0080549B" w:rsidRPr="00C20284" w:rsidRDefault="0080549B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81" w:type="dxa"/>
            <w:gridSpan w:val="3"/>
            <w:tcBorders>
              <w:bottom w:val="single" w:sz="4" w:space="0" w:color="auto"/>
            </w:tcBorders>
          </w:tcPr>
          <w:p w14:paraId="1B122C4B" w14:textId="77777777" w:rsidR="0080549B" w:rsidRPr="00C20284" w:rsidRDefault="0080549B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549B" w:rsidRPr="00C20284" w14:paraId="19CA4ADD" w14:textId="77777777" w:rsidTr="00320307">
        <w:trPr>
          <w:tblHeader/>
        </w:trPr>
        <w:tc>
          <w:tcPr>
            <w:tcW w:w="4409" w:type="dxa"/>
          </w:tcPr>
          <w:p w14:paraId="01F0333A" w14:textId="77777777" w:rsidR="0080549B" w:rsidRPr="00C20284" w:rsidRDefault="0080549B">
            <w:pPr>
              <w:tabs>
                <w:tab w:val="clear" w:pos="227"/>
                <w:tab w:val="left" w:pos="252"/>
              </w:tabs>
              <w:ind w:left="-1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</w:tcPr>
          <w:p w14:paraId="76E9DE81" w14:textId="3288D8C4" w:rsidR="0080549B" w:rsidRPr="00C20284" w:rsidRDefault="009711B9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256</w:t>
            </w:r>
            <w:r w:rsidR="003C661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2" w:type="dxa"/>
            <w:tcBorders>
              <w:top w:val="single" w:sz="4" w:space="0" w:color="auto"/>
            </w:tcBorders>
          </w:tcPr>
          <w:p w14:paraId="050A020A" w14:textId="77777777" w:rsidR="0080549B" w:rsidRPr="00C20284" w:rsidRDefault="0080549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</w:tcPr>
          <w:p w14:paraId="6BFCF7E5" w14:textId="17F06543" w:rsidR="0080549B" w:rsidRPr="00C20284" w:rsidRDefault="009711B9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1" w:type="dxa"/>
          </w:tcPr>
          <w:p w14:paraId="62BF0A38" w14:textId="77777777" w:rsidR="0080549B" w:rsidRPr="00C20284" w:rsidRDefault="0080549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55F7F443" w14:textId="742355B7" w:rsidR="0080549B" w:rsidRPr="00C20284" w:rsidRDefault="009711B9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256</w:t>
            </w:r>
            <w:r w:rsidR="003C661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4629A17" w14:textId="77777777" w:rsidR="0080549B" w:rsidRPr="00C20284" w:rsidRDefault="0080549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14:paraId="75BE1F79" w14:textId="280413D8" w:rsidR="0080549B" w:rsidRPr="00C20284" w:rsidRDefault="009711B9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80549B" w:rsidRPr="00C20284" w14:paraId="06286949" w14:textId="77777777" w:rsidTr="00320307">
        <w:trPr>
          <w:trHeight w:hRule="exact" w:val="346"/>
        </w:trPr>
        <w:tc>
          <w:tcPr>
            <w:tcW w:w="4409" w:type="dxa"/>
          </w:tcPr>
          <w:p w14:paraId="00A6B4F7" w14:textId="043F1AC7" w:rsidR="0080549B" w:rsidRPr="00C20284" w:rsidRDefault="0080549B" w:rsidP="00E17AF5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410"/>
                <w:tab w:val="left" w:pos="500"/>
                <w:tab w:val="left" w:pos="1047"/>
              </w:tabs>
              <w:ind w:left="-18" w:right="-108" w:firstLine="42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202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C202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ก)  </w:t>
            </w:r>
            <w:r w:rsidRPr="00C202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C202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E17AF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</w:t>
            </w:r>
            <w:r w:rsidRPr="00C202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973" w:type="dxa"/>
          </w:tcPr>
          <w:p w14:paraId="16790F72" w14:textId="77777777" w:rsidR="0080549B" w:rsidRPr="00C20284" w:rsidRDefault="0080549B">
            <w:pPr>
              <w:tabs>
                <w:tab w:val="decimal" w:pos="523"/>
              </w:tabs>
              <w:ind w:left="-10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272" w:type="dxa"/>
          </w:tcPr>
          <w:p w14:paraId="3D52463B" w14:textId="77777777" w:rsidR="0080549B" w:rsidRPr="00C20284" w:rsidRDefault="0080549B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</w:tcPr>
          <w:p w14:paraId="185D2528" w14:textId="77777777" w:rsidR="0080549B" w:rsidRPr="00C20284" w:rsidRDefault="0080549B">
            <w:pPr>
              <w:tabs>
                <w:tab w:val="decimal" w:pos="792"/>
              </w:tabs>
              <w:ind w:left="-19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271" w:type="dxa"/>
          </w:tcPr>
          <w:p w14:paraId="486737E9" w14:textId="77777777" w:rsidR="0080549B" w:rsidRPr="00C20284" w:rsidRDefault="0080549B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3AD8D151" w14:textId="77777777" w:rsidR="0080549B" w:rsidRPr="00C20284" w:rsidRDefault="0080549B">
            <w:pPr>
              <w:tabs>
                <w:tab w:val="decimal" w:pos="716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2AE2EAF1" w14:textId="77777777" w:rsidR="0080549B" w:rsidRPr="00C20284" w:rsidRDefault="0080549B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</w:tcPr>
          <w:p w14:paraId="5E5BE336" w14:textId="77777777" w:rsidR="0080549B" w:rsidRPr="00C20284" w:rsidRDefault="0080549B">
            <w:pPr>
              <w:tabs>
                <w:tab w:val="decimal" w:pos="762"/>
              </w:tabs>
              <w:ind w:left="-10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</w:tr>
      <w:tr w:rsidR="006C7659" w:rsidRPr="00C20284" w14:paraId="69167A58" w14:textId="77777777" w:rsidTr="00320307">
        <w:trPr>
          <w:trHeight w:hRule="exact" w:val="346"/>
        </w:trPr>
        <w:tc>
          <w:tcPr>
            <w:tcW w:w="4409" w:type="dxa"/>
          </w:tcPr>
          <w:p w14:paraId="575BC0C1" w14:textId="77777777" w:rsidR="006C7659" w:rsidRPr="00C20284" w:rsidRDefault="006C7659" w:rsidP="006C7659">
            <w:pPr>
              <w:ind w:firstLine="10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บริษัทที่มีอิทธิพลอย่างมีนัยสำคัญ</w:t>
            </w:r>
          </w:p>
        </w:tc>
        <w:tc>
          <w:tcPr>
            <w:tcW w:w="973" w:type="dxa"/>
          </w:tcPr>
          <w:p w14:paraId="75FE7E88" w14:textId="77777777" w:rsidR="006C7659" w:rsidRPr="00C20284" w:rsidRDefault="006C7659" w:rsidP="006C7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3F49201E" w14:textId="77777777" w:rsidR="006C7659" w:rsidRPr="00C20284" w:rsidRDefault="006C7659" w:rsidP="006C7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</w:tcPr>
          <w:p w14:paraId="7361EA59" w14:textId="77777777" w:rsidR="006C7659" w:rsidRPr="00C20284" w:rsidRDefault="006C7659" w:rsidP="006C7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0E68552A" w14:textId="77777777" w:rsidR="006C7659" w:rsidRPr="00C20284" w:rsidRDefault="006C7659" w:rsidP="006C7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5397F769" w14:textId="77777777" w:rsidR="006C7659" w:rsidRPr="00C20284" w:rsidRDefault="006C7659" w:rsidP="006C7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7FB581B" w14:textId="77777777" w:rsidR="006C7659" w:rsidRPr="00C20284" w:rsidRDefault="006C7659" w:rsidP="006C7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506FB8EF" w14:textId="77777777" w:rsidR="006C7659" w:rsidRPr="00C20284" w:rsidRDefault="006C7659" w:rsidP="006C7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C7659" w:rsidRPr="00C20284" w14:paraId="0E97ABE6" w14:textId="77777777" w:rsidTr="00320307">
        <w:trPr>
          <w:trHeight w:hRule="exact" w:val="346"/>
        </w:trPr>
        <w:tc>
          <w:tcPr>
            <w:tcW w:w="4409" w:type="dxa"/>
          </w:tcPr>
          <w:p w14:paraId="1E6073CA" w14:textId="77777777" w:rsidR="006C7659" w:rsidRPr="00C20284" w:rsidRDefault="006C7659" w:rsidP="006C7659">
            <w:pPr>
              <w:ind w:firstLine="10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973" w:type="dxa"/>
          </w:tcPr>
          <w:p w14:paraId="7546BC7C" w14:textId="3C0C744B" w:rsidR="006C7659" w:rsidRPr="00C20284" w:rsidRDefault="00B37166" w:rsidP="006C7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2" w:type="dxa"/>
          </w:tcPr>
          <w:p w14:paraId="35B9D26A" w14:textId="77777777" w:rsidR="006C7659" w:rsidRPr="00C20284" w:rsidRDefault="006C7659" w:rsidP="006C7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</w:tcPr>
          <w:p w14:paraId="34C9FF9B" w14:textId="17ADAC2D" w:rsidR="006C7659" w:rsidRPr="00C20284" w:rsidRDefault="009711B9" w:rsidP="006C7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1" w:type="dxa"/>
          </w:tcPr>
          <w:p w14:paraId="445FA1A5" w14:textId="77777777" w:rsidR="006C7659" w:rsidRPr="00C20284" w:rsidRDefault="006C7659" w:rsidP="006C7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23C90398" w14:textId="70390A3A" w:rsidR="006C7659" w:rsidRPr="00C20284" w:rsidRDefault="000B38D2" w:rsidP="006C7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9BB116" w14:textId="77777777" w:rsidR="006C7659" w:rsidRPr="00C20284" w:rsidRDefault="006C7659" w:rsidP="006C7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7CE59525" w14:textId="2E51F43E" w:rsidR="006C7659" w:rsidRPr="00C20284" w:rsidRDefault="006C7659" w:rsidP="006C7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C7659" w:rsidRPr="00C20284" w14:paraId="77AD1891" w14:textId="77777777" w:rsidTr="00320307">
        <w:trPr>
          <w:trHeight w:hRule="exact" w:val="346"/>
        </w:trPr>
        <w:tc>
          <w:tcPr>
            <w:tcW w:w="4409" w:type="dxa"/>
          </w:tcPr>
          <w:p w14:paraId="43C41A38" w14:textId="72B3A28C" w:rsidR="006C7659" w:rsidRPr="00C20284" w:rsidRDefault="006C7659" w:rsidP="006C7659">
            <w:pPr>
              <w:ind w:firstLine="10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รายได้ค่าตอบแทนการใช้ระบบงาน</w:t>
            </w:r>
          </w:p>
        </w:tc>
        <w:tc>
          <w:tcPr>
            <w:tcW w:w="973" w:type="dxa"/>
          </w:tcPr>
          <w:p w14:paraId="552EB37B" w14:textId="44D63F0E" w:rsidR="006C7659" w:rsidRPr="00C20284" w:rsidRDefault="00B37166" w:rsidP="006C7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2" w:type="dxa"/>
          </w:tcPr>
          <w:p w14:paraId="7BA8470D" w14:textId="77777777" w:rsidR="006C7659" w:rsidRPr="00C20284" w:rsidRDefault="006C7659" w:rsidP="006C7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</w:tcPr>
          <w:p w14:paraId="01BAC7F8" w14:textId="7A6E25E3" w:rsidR="006C7659" w:rsidRPr="00C20284" w:rsidDel="009722DA" w:rsidRDefault="009711B9" w:rsidP="006C7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1" w:type="dxa"/>
          </w:tcPr>
          <w:p w14:paraId="75962D83" w14:textId="77777777" w:rsidR="006C7659" w:rsidRPr="00C20284" w:rsidRDefault="006C7659" w:rsidP="006C7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1D5CF22E" w14:textId="574A53F2" w:rsidR="006C7659" w:rsidRPr="00C20284" w:rsidRDefault="000B38D2" w:rsidP="006C7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C3955F" w14:textId="77777777" w:rsidR="006C7659" w:rsidRPr="00C20284" w:rsidRDefault="006C7659" w:rsidP="006C7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17461C01" w14:textId="04897451" w:rsidR="006C7659" w:rsidRPr="00C20284" w:rsidRDefault="006C7659" w:rsidP="006C7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C7659" w:rsidRPr="00C20284" w14:paraId="6A5242E5" w14:textId="77777777" w:rsidTr="00F447C1">
        <w:trPr>
          <w:trHeight w:hRule="exact" w:val="281"/>
        </w:trPr>
        <w:tc>
          <w:tcPr>
            <w:tcW w:w="4409" w:type="dxa"/>
          </w:tcPr>
          <w:p w14:paraId="37F963B9" w14:textId="77777777" w:rsidR="006C7659" w:rsidRPr="00C20284" w:rsidRDefault="006C7659" w:rsidP="006C7659">
            <w:pPr>
              <w:tabs>
                <w:tab w:val="decimal" w:pos="622"/>
              </w:tabs>
              <w:ind w:left="-18" w:firstLine="10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3" w:type="dxa"/>
          </w:tcPr>
          <w:p w14:paraId="7573943C" w14:textId="77777777" w:rsidR="006C7659" w:rsidRPr="00C20284" w:rsidRDefault="006C7659" w:rsidP="006C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6E0AAE71" w14:textId="77777777" w:rsidR="006C7659" w:rsidRPr="00C20284" w:rsidRDefault="006C7659" w:rsidP="006C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1" w:type="dxa"/>
          </w:tcPr>
          <w:p w14:paraId="2AD30D94" w14:textId="77777777" w:rsidR="006C7659" w:rsidRPr="00C20284" w:rsidRDefault="006C7659" w:rsidP="006C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7DBCA939" w14:textId="77777777" w:rsidR="006C7659" w:rsidRPr="00C20284" w:rsidRDefault="006C7659" w:rsidP="006C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</w:tcPr>
          <w:p w14:paraId="49B4F454" w14:textId="77777777" w:rsidR="006C7659" w:rsidRPr="00C20284" w:rsidRDefault="006C7659" w:rsidP="006C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0E27D6" w14:textId="77777777" w:rsidR="006C7659" w:rsidRPr="00C20284" w:rsidRDefault="006C7659" w:rsidP="006C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</w:tcPr>
          <w:p w14:paraId="401B171B" w14:textId="77777777" w:rsidR="006C7659" w:rsidRPr="00C20284" w:rsidRDefault="006C7659" w:rsidP="006C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C7659" w:rsidRPr="00C20284" w14:paraId="301A4EF9" w14:textId="77777777" w:rsidTr="00320307">
        <w:trPr>
          <w:trHeight w:hRule="exact" w:val="346"/>
        </w:trPr>
        <w:tc>
          <w:tcPr>
            <w:tcW w:w="4409" w:type="dxa"/>
          </w:tcPr>
          <w:p w14:paraId="1E9A6940" w14:textId="77777777" w:rsidR="006C7659" w:rsidRPr="00C20284" w:rsidRDefault="006C7659" w:rsidP="006C7659">
            <w:pPr>
              <w:tabs>
                <w:tab w:val="decimal" w:pos="622"/>
              </w:tabs>
              <w:ind w:left="-18" w:right="-108" w:firstLine="10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73" w:type="dxa"/>
          </w:tcPr>
          <w:p w14:paraId="24C47A38" w14:textId="77777777" w:rsidR="006C7659" w:rsidRPr="00C20284" w:rsidRDefault="006C7659" w:rsidP="006C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9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20917224" w14:textId="77777777" w:rsidR="006C7659" w:rsidRPr="00C20284" w:rsidRDefault="006C7659" w:rsidP="006C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</w:tcPr>
          <w:p w14:paraId="06D4809C" w14:textId="77777777" w:rsidR="006C7659" w:rsidRPr="00C20284" w:rsidRDefault="006C7659" w:rsidP="006C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9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2156969F" w14:textId="77777777" w:rsidR="006C7659" w:rsidRPr="00C20284" w:rsidRDefault="006C7659" w:rsidP="006C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</w:tcPr>
          <w:p w14:paraId="11DD2336" w14:textId="77777777" w:rsidR="006C7659" w:rsidRPr="00C20284" w:rsidRDefault="006C7659" w:rsidP="006C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9C9319" w14:textId="77777777" w:rsidR="006C7659" w:rsidRPr="00C20284" w:rsidRDefault="006C7659" w:rsidP="006C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</w:tcPr>
          <w:p w14:paraId="70C42708" w14:textId="77777777" w:rsidR="006C7659" w:rsidRPr="00C20284" w:rsidRDefault="006C7659" w:rsidP="006C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2D10" w:rsidRPr="00C20284" w14:paraId="7DFCEBF5" w14:textId="77777777" w:rsidTr="00EF5A4F">
        <w:trPr>
          <w:trHeight w:hRule="exact" w:val="346"/>
        </w:trPr>
        <w:tc>
          <w:tcPr>
            <w:tcW w:w="4409" w:type="dxa"/>
          </w:tcPr>
          <w:p w14:paraId="2BF1B269" w14:textId="77777777" w:rsidR="00C52D10" w:rsidRPr="00C20284" w:rsidRDefault="00C52D10" w:rsidP="00EF5A4F">
            <w:pPr>
              <w:tabs>
                <w:tab w:val="decimal" w:pos="622"/>
              </w:tabs>
              <w:ind w:left="-18" w:right="-108" w:firstLine="1080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973" w:type="dxa"/>
          </w:tcPr>
          <w:p w14:paraId="725628FA" w14:textId="77777777" w:rsidR="00C52D10" w:rsidRPr="00C20284" w:rsidRDefault="00C52D10" w:rsidP="00EF5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6E6EFFEB" w14:textId="77777777" w:rsidR="00C52D10" w:rsidRPr="00C20284" w:rsidRDefault="00C52D10" w:rsidP="00EF5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</w:tcPr>
          <w:p w14:paraId="335CD960" w14:textId="77777777" w:rsidR="00C52D10" w:rsidRPr="00C20284" w:rsidRDefault="00C52D10" w:rsidP="00EF5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0C0C0D39" w14:textId="77777777" w:rsidR="00C52D10" w:rsidRPr="00C20284" w:rsidRDefault="00C52D10" w:rsidP="00EF5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</w:tcPr>
          <w:p w14:paraId="4563F2E9" w14:textId="77777777" w:rsidR="00C52D10" w:rsidRPr="00C20284" w:rsidRDefault="00C52D10" w:rsidP="00EF5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5,907</w:t>
            </w:r>
          </w:p>
        </w:tc>
        <w:tc>
          <w:tcPr>
            <w:tcW w:w="270" w:type="dxa"/>
          </w:tcPr>
          <w:p w14:paraId="266ABF1F" w14:textId="77777777" w:rsidR="00C52D10" w:rsidRPr="00C20284" w:rsidRDefault="00C52D10" w:rsidP="00EF5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</w:tcPr>
          <w:p w14:paraId="6832C002" w14:textId="77777777" w:rsidR="00C52D10" w:rsidRPr="00C20284" w:rsidRDefault="003C6613" w:rsidP="00EF5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C52D10" w:rsidRPr="00C20284">
              <w:rPr>
                <w:rFonts w:ascii="Angsana New" w:hAnsi="Angsana New"/>
                <w:sz w:val="30"/>
                <w:szCs w:val="30"/>
              </w:rPr>
              <w:t>,</w:t>
            </w:r>
            <w:r w:rsidR="00C52D10" w:rsidRPr="009711B9">
              <w:rPr>
                <w:rFonts w:ascii="Angsana New" w:hAnsi="Angsana New"/>
                <w:sz w:val="30"/>
                <w:szCs w:val="30"/>
              </w:rPr>
              <w:t>808</w:t>
            </w:r>
          </w:p>
        </w:tc>
      </w:tr>
      <w:tr w:rsidR="006C7659" w:rsidRPr="00C20284" w14:paraId="7C00761C" w14:textId="77777777" w:rsidTr="00320307">
        <w:trPr>
          <w:trHeight w:hRule="exact" w:val="346"/>
        </w:trPr>
        <w:tc>
          <w:tcPr>
            <w:tcW w:w="4409" w:type="dxa"/>
          </w:tcPr>
          <w:p w14:paraId="7C54840A" w14:textId="77777777" w:rsidR="006C7659" w:rsidRPr="00C20284" w:rsidRDefault="006C7659" w:rsidP="006C7659">
            <w:pPr>
              <w:tabs>
                <w:tab w:val="decimal" w:pos="622"/>
              </w:tabs>
              <w:ind w:left="-18" w:right="-108" w:firstLine="1080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73" w:type="dxa"/>
          </w:tcPr>
          <w:p w14:paraId="515A6ED0" w14:textId="039CD092" w:rsidR="006C7659" w:rsidRPr="00C20284" w:rsidRDefault="004F257E" w:rsidP="006C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155A1315" w14:textId="77777777" w:rsidR="006C7659" w:rsidRPr="00C20284" w:rsidRDefault="006C7659" w:rsidP="006C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</w:tcPr>
          <w:p w14:paraId="3B9AC739" w14:textId="20535A12" w:rsidR="006C7659" w:rsidRPr="00C20284" w:rsidRDefault="006C7659" w:rsidP="006C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3BD9B132" w14:textId="77777777" w:rsidR="006C7659" w:rsidRPr="00C20284" w:rsidRDefault="006C7659" w:rsidP="006C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</w:tcPr>
          <w:p w14:paraId="296F9CB0" w14:textId="3529B88E" w:rsidR="006C7659" w:rsidRPr="00C20284" w:rsidRDefault="00A63A5B" w:rsidP="006C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5,587</w:t>
            </w:r>
          </w:p>
        </w:tc>
        <w:tc>
          <w:tcPr>
            <w:tcW w:w="270" w:type="dxa"/>
          </w:tcPr>
          <w:p w14:paraId="39DAD764" w14:textId="77777777" w:rsidR="006C7659" w:rsidRPr="00C20284" w:rsidRDefault="006C7659" w:rsidP="006C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</w:tcPr>
          <w:p w14:paraId="1B85EDCC" w14:textId="67CF1272" w:rsidR="006C7659" w:rsidRPr="00C20284" w:rsidRDefault="009711B9" w:rsidP="006C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11</w:t>
            </w:r>
            <w:r w:rsidR="006C7659" w:rsidRPr="00C20284">
              <w:rPr>
                <w:rFonts w:ascii="Angsana New" w:hAnsi="Angsana New"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</w:rPr>
              <w:t>522</w:t>
            </w:r>
          </w:p>
        </w:tc>
      </w:tr>
      <w:tr w:rsidR="006C7659" w:rsidRPr="00C20284" w14:paraId="55006132" w14:textId="77777777" w:rsidTr="00320307">
        <w:trPr>
          <w:trHeight w:hRule="exact" w:val="346"/>
        </w:trPr>
        <w:tc>
          <w:tcPr>
            <w:tcW w:w="4409" w:type="dxa"/>
          </w:tcPr>
          <w:p w14:paraId="38C0098E" w14:textId="1204579C" w:rsidR="006C7659" w:rsidRPr="00C20284" w:rsidRDefault="002F2BC5" w:rsidP="006C7659">
            <w:pPr>
              <w:tabs>
                <w:tab w:val="decimal" w:pos="622"/>
              </w:tabs>
              <w:ind w:left="-18" w:right="-108" w:firstLine="10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="006C7659" w:rsidRPr="00C20284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973" w:type="dxa"/>
          </w:tcPr>
          <w:p w14:paraId="3A3B7051" w14:textId="66C491B0" w:rsidR="006C7659" w:rsidRPr="00C20284" w:rsidRDefault="004F257E" w:rsidP="006C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1550A434" w14:textId="77777777" w:rsidR="006C7659" w:rsidRPr="00C20284" w:rsidRDefault="006C7659" w:rsidP="006C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</w:tcPr>
          <w:p w14:paraId="51B80B06" w14:textId="18B8DA6A" w:rsidR="006C7659" w:rsidRPr="00C20284" w:rsidRDefault="006C7659" w:rsidP="006C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1C8BBE7F" w14:textId="77777777" w:rsidR="006C7659" w:rsidRPr="00C20284" w:rsidRDefault="006C7659" w:rsidP="006C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</w:tcPr>
          <w:p w14:paraId="3817D565" w14:textId="2A1B2441" w:rsidR="006C7659" w:rsidRPr="00C20284" w:rsidRDefault="00310C9C" w:rsidP="006C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</w:t>
            </w:r>
            <w:r w:rsidR="003C661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5625392" w14:textId="77777777" w:rsidR="006C7659" w:rsidRPr="00C20284" w:rsidRDefault="006C7659" w:rsidP="006C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</w:tcPr>
          <w:p w14:paraId="282CAD48" w14:textId="7AF343CB" w:rsidR="006C7659" w:rsidRPr="00C20284" w:rsidRDefault="009711B9" w:rsidP="006C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1</w:t>
            </w:r>
            <w:r w:rsidR="006C7659" w:rsidRPr="00C20284">
              <w:rPr>
                <w:rFonts w:ascii="Angsana New" w:hAnsi="Angsana New"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</w:rPr>
              <w:t>585</w:t>
            </w:r>
          </w:p>
        </w:tc>
      </w:tr>
      <w:tr w:rsidR="006C7659" w:rsidRPr="00C20284" w14:paraId="673E70CF" w14:textId="77777777" w:rsidTr="00320307">
        <w:trPr>
          <w:trHeight w:hRule="exact" w:val="346"/>
        </w:trPr>
        <w:tc>
          <w:tcPr>
            <w:tcW w:w="4409" w:type="dxa"/>
          </w:tcPr>
          <w:p w14:paraId="0A9DA44B" w14:textId="5603C959" w:rsidR="006C7659" w:rsidRPr="00C20284" w:rsidRDefault="006C7659" w:rsidP="006C7659">
            <w:pPr>
              <w:tabs>
                <w:tab w:val="decimal" w:pos="622"/>
              </w:tabs>
              <w:ind w:left="-18" w:right="-108" w:firstLine="1080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กำไรจากการ</w:t>
            </w:r>
            <w:r w:rsidR="00106B48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  <w:r w:rsidRPr="00C20284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973" w:type="dxa"/>
          </w:tcPr>
          <w:p w14:paraId="5CB47EA7" w14:textId="1E1604E6" w:rsidR="006C7659" w:rsidRPr="00C20284" w:rsidRDefault="004F257E" w:rsidP="006C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136BA95B" w14:textId="77777777" w:rsidR="006C7659" w:rsidRPr="00C20284" w:rsidRDefault="006C7659" w:rsidP="006C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</w:tcPr>
          <w:p w14:paraId="244CD5FC" w14:textId="25041F31" w:rsidR="006C7659" w:rsidRPr="00C20284" w:rsidRDefault="006C7659" w:rsidP="006C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32B9FACA" w14:textId="77777777" w:rsidR="006C7659" w:rsidRPr="00C20284" w:rsidRDefault="006C7659" w:rsidP="006C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</w:tcPr>
          <w:p w14:paraId="23D6F3D9" w14:textId="5E796D68" w:rsidR="006C7659" w:rsidRPr="00C20284" w:rsidRDefault="00310C9C" w:rsidP="006C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266</w:t>
            </w:r>
          </w:p>
        </w:tc>
        <w:tc>
          <w:tcPr>
            <w:tcW w:w="270" w:type="dxa"/>
          </w:tcPr>
          <w:p w14:paraId="085584DB" w14:textId="77777777" w:rsidR="006C7659" w:rsidRPr="00C20284" w:rsidRDefault="006C7659" w:rsidP="006C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</w:tcPr>
          <w:p w14:paraId="53D681CD" w14:textId="09EB1A7B" w:rsidR="006C7659" w:rsidRPr="00C20284" w:rsidRDefault="009711B9" w:rsidP="006C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853</w:t>
            </w:r>
          </w:p>
        </w:tc>
      </w:tr>
      <w:tr w:rsidR="006C7659" w:rsidRPr="00C20284" w14:paraId="02459FA7" w14:textId="77777777" w:rsidTr="00320307">
        <w:trPr>
          <w:trHeight w:hRule="exact" w:val="346"/>
        </w:trPr>
        <w:tc>
          <w:tcPr>
            <w:tcW w:w="4409" w:type="dxa"/>
          </w:tcPr>
          <w:p w14:paraId="53B726F9" w14:textId="77777777" w:rsidR="006C7659" w:rsidRPr="00C20284" w:rsidRDefault="006C7659" w:rsidP="006C7659">
            <w:pPr>
              <w:tabs>
                <w:tab w:val="decimal" w:pos="622"/>
              </w:tabs>
              <w:ind w:left="-18" w:right="-108" w:firstLine="1080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 xml:space="preserve">รายได้ค่าเช่า ค่าบริการและอื่นๆ </w:t>
            </w:r>
          </w:p>
        </w:tc>
        <w:tc>
          <w:tcPr>
            <w:tcW w:w="973" w:type="dxa"/>
          </w:tcPr>
          <w:p w14:paraId="345F0BC7" w14:textId="4DC6BDFA" w:rsidR="006C7659" w:rsidRPr="00C20284" w:rsidRDefault="004F257E" w:rsidP="006C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3D53ABA8" w14:textId="77777777" w:rsidR="006C7659" w:rsidRPr="00C20284" w:rsidRDefault="006C7659" w:rsidP="006C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</w:tcPr>
          <w:p w14:paraId="4DED281E" w14:textId="03B11D9A" w:rsidR="006C7659" w:rsidRPr="00C20284" w:rsidRDefault="006C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1E28E9CE" w14:textId="77777777" w:rsidR="006C7659" w:rsidRPr="00C20284" w:rsidRDefault="006C7659" w:rsidP="006C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</w:tcPr>
          <w:p w14:paraId="229E54B0" w14:textId="20592EF7" w:rsidR="006C7659" w:rsidRPr="00C20284" w:rsidRDefault="00310C9C" w:rsidP="006C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126</w:t>
            </w:r>
          </w:p>
        </w:tc>
        <w:tc>
          <w:tcPr>
            <w:tcW w:w="270" w:type="dxa"/>
          </w:tcPr>
          <w:p w14:paraId="2F23970A" w14:textId="77777777" w:rsidR="006C7659" w:rsidRPr="00C20284" w:rsidRDefault="006C7659" w:rsidP="006C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</w:tcPr>
          <w:p w14:paraId="03662FD5" w14:textId="45A94994" w:rsidR="006C7659" w:rsidRPr="00C20284" w:rsidRDefault="009711B9" w:rsidP="006C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6C7659" w:rsidRPr="00C20284" w14:paraId="0E412CE9" w14:textId="77777777" w:rsidTr="00320307">
        <w:trPr>
          <w:trHeight w:hRule="exact" w:val="371"/>
        </w:trPr>
        <w:tc>
          <w:tcPr>
            <w:tcW w:w="4409" w:type="dxa"/>
          </w:tcPr>
          <w:p w14:paraId="440A6FA8" w14:textId="428F1437" w:rsidR="006C7659" w:rsidRPr="00C20284" w:rsidRDefault="006C7659" w:rsidP="006C7659">
            <w:pPr>
              <w:tabs>
                <w:tab w:val="decimal" w:pos="622"/>
              </w:tabs>
              <w:ind w:left="-18" w:right="-108" w:firstLine="1080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กำไรจากการจำหน่ายสินทรัพย์ถาวร</w:t>
            </w:r>
          </w:p>
        </w:tc>
        <w:tc>
          <w:tcPr>
            <w:tcW w:w="973" w:type="dxa"/>
          </w:tcPr>
          <w:p w14:paraId="5F6A5D65" w14:textId="5C72F22A" w:rsidR="006C7659" w:rsidRPr="00C20284" w:rsidRDefault="004F257E" w:rsidP="006C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0E8DC29D" w14:textId="77777777" w:rsidR="006C7659" w:rsidRPr="00C20284" w:rsidRDefault="006C7659" w:rsidP="006C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</w:tcPr>
          <w:p w14:paraId="6F6FA91F" w14:textId="284BADD5" w:rsidR="006C7659" w:rsidRPr="00C20284" w:rsidRDefault="006C7659" w:rsidP="006C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29B7EAEC" w14:textId="77777777" w:rsidR="006C7659" w:rsidRPr="00C20284" w:rsidRDefault="006C7659" w:rsidP="006C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0FBC1F80" w14:textId="186B75AD" w:rsidR="006C7659" w:rsidRPr="00C20284" w:rsidRDefault="00310C9C" w:rsidP="006C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F113B14" w14:textId="77777777" w:rsidR="006C7659" w:rsidRPr="00C20284" w:rsidRDefault="006C7659" w:rsidP="006C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13145658" w14:textId="305FB88C" w:rsidR="006C7659" w:rsidRPr="00C20284" w:rsidRDefault="006C7659" w:rsidP="006C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C7659" w:rsidRPr="00C20284" w14:paraId="1BB40E64" w14:textId="77777777" w:rsidTr="00F447C1">
        <w:trPr>
          <w:trHeight w:hRule="exact" w:val="263"/>
        </w:trPr>
        <w:tc>
          <w:tcPr>
            <w:tcW w:w="4409" w:type="dxa"/>
          </w:tcPr>
          <w:p w14:paraId="7564B04C" w14:textId="77777777" w:rsidR="006C7659" w:rsidRPr="00C20284" w:rsidRDefault="006C7659" w:rsidP="006C7659">
            <w:pPr>
              <w:tabs>
                <w:tab w:val="decimal" w:pos="622"/>
              </w:tabs>
              <w:ind w:left="-18" w:firstLine="10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3" w:type="dxa"/>
          </w:tcPr>
          <w:p w14:paraId="32CC42A7" w14:textId="77777777" w:rsidR="006C7659" w:rsidRPr="00C20284" w:rsidRDefault="006C7659" w:rsidP="006C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6125E200" w14:textId="77777777" w:rsidR="006C7659" w:rsidRPr="00C20284" w:rsidRDefault="006C7659" w:rsidP="006C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</w:tcPr>
          <w:p w14:paraId="055BF1F8" w14:textId="77777777" w:rsidR="006C7659" w:rsidRPr="00C20284" w:rsidRDefault="006C7659" w:rsidP="006C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335E7403" w14:textId="77777777" w:rsidR="006C7659" w:rsidRPr="00C20284" w:rsidRDefault="006C7659" w:rsidP="006C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4995646A" w14:textId="77777777" w:rsidR="006C7659" w:rsidRPr="00C20284" w:rsidRDefault="006C7659" w:rsidP="006C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3A21BC" w14:textId="77777777" w:rsidR="006C7659" w:rsidRPr="00C20284" w:rsidRDefault="006C7659" w:rsidP="006C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</w:tcPr>
          <w:p w14:paraId="682CDA00" w14:textId="77777777" w:rsidR="006C7659" w:rsidRPr="00C20284" w:rsidRDefault="006C7659" w:rsidP="006C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7659" w:rsidRPr="00C20284" w14:paraId="35B25489" w14:textId="77777777" w:rsidTr="00320307">
        <w:tc>
          <w:tcPr>
            <w:tcW w:w="4409" w:type="dxa"/>
          </w:tcPr>
          <w:p w14:paraId="6598DB62" w14:textId="77777777" w:rsidR="006C7659" w:rsidRPr="00C20284" w:rsidRDefault="006C7659" w:rsidP="006C7659">
            <w:pPr>
              <w:tabs>
                <w:tab w:val="decimal" w:pos="622"/>
              </w:tabs>
              <w:ind w:left="-18" w:firstLine="10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73" w:type="dxa"/>
          </w:tcPr>
          <w:p w14:paraId="34251C43" w14:textId="77777777" w:rsidR="006C7659" w:rsidRPr="00C20284" w:rsidRDefault="006C7659" w:rsidP="006C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0EBA1221" w14:textId="77777777" w:rsidR="006C7659" w:rsidRPr="00C20284" w:rsidRDefault="006C7659" w:rsidP="006C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</w:tcPr>
          <w:p w14:paraId="13564306" w14:textId="77777777" w:rsidR="006C7659" w:rsidRPr="00C20284" w:rsidRDefault="006C7659" w:rsidP="006C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6F55F825" w14:textId="77777777" w:rsidR="006C7659" w:rsidRPr="00C20284" w:rsidRDefault="006C7659" w:rsidP="006C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501DA1C5" w14:textId="77777777" w:rsidR="006C7659" w:rsidRPr="00C20284" w:rsidRDefault="006C7659" w:rsidP="006C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D3E600" w14:textId="77777777" w:rsidR="006C7659" w:rsidRPr="00C20284" w:rsidRDefault="006C7659" w:rsidP="006C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</w:tcPr>
          <w:p w14:paraId="2B2B42E7" w14:textId="77777777" w:rsidR="006C7659" w:rsidRPr="00C20284" w:rsidRDefault="006C7659" w:rsidP="006C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7659" w:rsidRPr="00C20284" w14:paraId="1FC78F12" w14:textId="77777777" w:rsidTr="00320307">
        <w:tc>
          <w:tcPr>
            <w:tcW w:w="4409" w:type="dxa"/>
          </w:tcPr>
          <w:p w14:paraId="1561E397" w14:textId="77777777" w:rsidR="006C7659" w:rsidRPr="00C20284" w:rsidRDefault="006C7659" w:rsidP="006C7659">
            <w:pPr>
              <w:tabs>
                <w:tab w:val="decimal" w:pos="622"/>
              </w:tabs>
              <w:ind w:left="-18" w:firstLine="1080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และบริษัทที่เกี่ยวข้องกัน</w:t>
            </w:r>
          </w:p>
        </w:tc>
        <w:tc>
          <w:tcPr>
            <w:tcW w:w="973" w:type="dxa"/>
          </w:tcPr>
          <w:p w14:paraId="6764C6D5" w14:textId="77777777" w:rsidR="006C7659" w:rsidRPr="00C20284" w:rsidRDefault="006C7659" w:rsidP="006C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202CD550" w14:textId="77777777" w:rsidR="006C7659" w:rsidRPr="00C20284" w:rsidRDefault="006C7659" w:rsidP="006C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</w:tcPr>
          <w:p w14:paraId="7300222B" w14:textId="77777777" w:rsidR="006C7659" w:rsidRPr="00C20284" w:rsidRDefault="006C7659" w:rsidP="006C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672BD018" w14:textId="77777777" w:rsidR="006C7659" w:rsidRPr="00C20284" w:rsidRDefault="006C7659" w:rsidP="006C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16DB07F5" w14:textId="77777777" w:rsidR="006C7659" w:rsidRPr="00C20284" w:rsidRDefault="006C7659" w:rsidP="006C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CCF04F" w14:textId="77777777" w:rsidR="006C7659" w:rsidRPr="00C20284" w:rsidRDefault="006C7659" w:rsidP="006C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</w:tcPr>
          <w:p w14:paraId="302BEA48" w14:textId="77777777" w:rsidR="006C7659" w:rsidRPr="00C20284" w:rsidRDefault="006C7659" w:rsidP="006C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7659" w:rsidRPr="00C20284" w14:paraId="36EACA9A" w14:textId="77777777" w:rsidTr="00320307">
        <w:tc>
          <w:tcPr>
            <w:tcW w:w="4409" w:type="dxa"/>
          </w:tcPr>
          <w:p w14:paraId="45C860E2" w14:textId="77777777" w:rsidR="006C7659" w:rsidRPr="00C20284" w:rsidRDefault="006C7659" w:rsidP="006C7659">
            <w:pPr>
              <w:tabs>
                <w:tab w:val="decimal" w:pos="622"/>
              </w:tabs>
              <w:ind w:left="-18" w:firstLine="1080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973" w:type="dxa"/>
          </w:tcPr>
          <w:p w14:paraId="3339928C" w14:textId="2C5DEF15" w:rsidR="006C7659" w:rsidRPr="00C20284" w:rsidRDefault="003C6613" w:rsidP="006C7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8B7EF2">
              <w:rPr>
                <w:rFonts w:ascii="Angsana New" w:hAnsi="Angsana New"/>
                <w:sz w:val="30"/>
                <w:szCs w:val="30"/>
              </w:rPr>
              <w:t>9,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8B7EF2"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272" w:type="dxa"/>
          </w:tcPr>
          <w:p w14:paraId="42B7D389" w14:textId="77777777" w:rsidR="006C7659" w:rsidRPr="00C20284" w:rsidRDefault="006C7659" w:rsidP="006C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</w:tcPr>
          <w:p w14:paraId="213AFDF9" w14:textId="4296B4CE" w:rsidR="006C7659" w:rsidRPr="00C20284" w:rsidRDefault="009711B9" w:rsidP="006C7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77</w:t>
            </w:r>
            <w:r w:rsidR="006C7659" w:rsidRPr="00646555">
              <w:rPr>
                <w:rFonts w:ascii="Angsana New" w:hAnsi="Angsana New"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</w:rPr>
              <w:t>233</w:t>
            </w:r>
          </w:p>
        </w:tc>
        <w:tc>
          <w:tcPr>
            <w:tcW w:w="271" w:type="dxa"/>
          </w:tcPr>
          <w:p w14:paraId="6F2DECB5" w14:textId="77777777" w:rsidR="006C7659" w:rsidRPr="00C20284" w:rsidRDefault="006C7659" w:rsidP="006C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</w:tcPr>
          <w:p w14:paraId="4FDEBEE2" w14:textId="5DB96E48" w:rsidR="006C7659" w:rsidRPr="00C20284" w:rsidRDefault="00310C9C" w:rsidP="006C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1,531</w:t>
            </w:r>
          </w:p>
        </w:tc>
        <w:tc>
          <w:tcPr>
            <w:tcW w:w="270" w:type="dxa"/>
          </w:tcPr>
          <w:p w14:paraId="2F4DC9EE" w14:textId="77777777" w:rsidR="006C7659" w:rsidRPr="00C20284" w:rsidRDefault="006C7659" w:rsidP="006C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</w:tcPr>
          <w:p w14:paraId="56488388" w14:textId="48B2F416" w:rsidR="006C7659" w:rsidRPr="00C20284" w:rsidRDefault="009711B9" w:rsidP="006C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</w:t>
            </w:r>
            <w:r w:rsidR="006C7659" w:rsidRPr="00C20284">
              <w:rPr>
                <w:rFonts w:ascii="Angsana New" w:hAnsi="Angsana New"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</w:rPr>
              <w:t>023</w:t>
            </w:r>
          </w:p>
        </w:tc>
      </w:tr>
      <w:tr w:rsidR="006C7659" w:rsidRPr="00C20284" w14:paraId="71CA72C1" w14:textId="77777777" w:rsidTr="00320307">
        <w:tc>
          <w:tcPr>
            <w:tcW w:w="4409" w:type="dxa"/>
          </w:tcPr>
          <w:p w14:paraId="686B59BF" w14:textId="77777777" w:rsidR="006C7659" w:rsidRPr="00C20284" w:rsidRDefault="006C7659" w:rsidP="006C7659">
            <w:pPr>
              <w:tabs>
                <w:tab w:val="decimal" w:pos="622"/>
              </w:tabs>
              <w:ind w:left="-18" w:firstLine="1080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 xml:space="preserve">รายได้ค่าเช่า ค่าบริการและอื่นๆ </w:t>
            </w:r>
          </w:p>
        </w:tc>
        <w:tc>
          <w:tcPr>
            <w:tcW w:w="973" w:type="dxa"/>
            <w:shd w:val="clear" w:color="auto" w:fill="auto"/>
          </w:tcPr>
          <w:p w14:paraId="795EF27D" w14:textId="6F33F7F3" w:rsidR="006C7659" w:rsidRPr="00C20284" w:rsidRDefault="003C6613" w:rsidP="006C7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872991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72" w:type="dxa"/>
          </w:tcPr>
          <w:p w14:paraId="4A899A26" w14:textId="77777777" w:rsidR="006C7659" w:rsidRPr="00C20284" w:rsidRDefault="006C7659" w:rsidP="006C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</w:tcPr>
          <w:p w14:paraId="1BEB7DA5" w14:textId="31F7F64F" w:rsidR="006C7659" w:rsidRPr="00C20284" w:rsidRDefault="009711B9" w:rsidP="006C7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259</w:t>
            </w:r>
          </w:p>
        </w:tc>
        <w:tc>
          <w:tcPr>
            <w:tcW w:w="271" w:type="dxa"/>
          </w:tcPr>
          <w:p w14:paraId="343FF49D" w14:textId="77777777" w:rsidR="006C7659" w:rsidRPr="00C20284" w:rsidRDefault="006C7659" w:rsidP="006C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</w:tcPr>
          <w:p w14:paraId="1498046D" w14:textId="06917D3D" w:rsidR="006C7659" w:rsidRPr="00C20284" w:rsidRDefault="00310C9C" w:rsidP="006C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26EE97D3" w14:textId="77777777" w:rsidR="006C7659" w:rsidRPr="00C20284" w:rsidRDefault="006C7659" w:rsidP="006C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</w:tcPr>
          <w:p w14:paraId="2A434568" w14:textId="6596E34C" w:rsidR="006C7659" w:rsidRPr="00C20284" w:rsidRDefault="003C6613" w:rsidP="006C7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A825E1" w:rsidRPr="00C20284" w14:paraId="428CB167" w14:textId="77777777" w:rsidTr="00320307">
        <w:tc>
          <w:tcPr>
            <w:tcW w:w="4409" w:type="dxa"/>
          </w:tcPr>
          <w:p w14:paraId="7068D820" w14:textId="46B31CA6" w:rsidR="00A825E1" w:rsidRPr="00C20284" w:rsidRDefault="00A825E1" w:rsidP="00A825E1">
            <w:pPr>
              <w:tabs>
                <w:tab w:val="decimal" w:pos="622"/>
              </w:tabs>
              <w:ind w:left="-18" w:firstLine="1080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รายได้ค่าตอบแทนการใช้ระบบงาน</w:t>
            </w:r>
          </w:p>
        </w:tc>
        <w:tc>
          <w:tcPr>
            <w:tcW w:w="973" w:type="dxa"/>
            <w:shd w:val="clear" w:color="auto" w:fill="auto"/>
          </w:tcPr>
          <w:p w14:paraId="01383632" w14:textId="605EECA9" w:rsidR="00A825E1" w:rsidRDefault="00A825E1" w:rsidP="00A825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236</w:t>
            </w:r>
          </w:p>
        </w:tc>
        <w:tc>
          <w:tcPr>
            <w:tcW w:w="272" w:type="dxa"/>
          </w:tcPr>
          <w:p w14:paraId="6483C54C" w14:textId="77777777" w:rsidR="00A825E1" w:rsidRPr="00C20284" w:rsidRDefault="00A825E1" w:rsidP="00A82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</w:tcPr>
          <w:p w14:paraId="2E34EA19" w14:textId="34A9FFDD" w:rsidR="00A825E1" w:rsidRPr="009711B9" w:rsidRDefault="00A825E1" w:rsidP="00A825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1" w:type="dxa"/>
          </w:tcPr>
          <w:p w14:paraId="3F059F31" w14:textId="77777777" w:rsidR="00A825E1" w:rsidRPr="00C20284" w:rsidRDefault="00A825E1" w:rsidP="00A82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</w:tcPr>
          <w:p w14:paraId="55B8FA09" w14:textId="78C98D69" w:rsidR="00A825E1" w:rsidRDefault="00A825E1" w:rsidP="00A82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5CFFF1" w14:textId="77777777" w:rsidR="00A825E1" w:rsidRPr="00C20284" w:rsidRDefault="00A825E1" w:rsidP="00A82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</w:tcPr>
          <w:p w14:paraId="6ED37DC4" w14:textId="6742E3F6" w:rsidR="00A825E1" w:rsidRPr="009711B9" w:rsidRDefault="00A825E1" w:rsidP="00A82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825E1" w:rsidRPr="00C20284" w14:paraId="3F124362" w14:textId="77777777" w:rsidTr="00320307">
        <w:tc>
          <w:tcPr>
            <w:tcW w:w="4409" w:type="dxa"/>
          </w:tcPr>
          <w:p w14:paraId="7EA15D5B" w14:textId="77777777" w:rsidR="00A825E1" w:rsidRPr="00C20284" w:rsidRDefault="00A825E1" w:rsidP="00A825E1">
            <w:pPr>
              <w:tabs>
                <w:tab w:val="decimal" w:pos="622"/>
              </w:tabs>
              <w:ind w:left="-18" w:firstLine="1080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73" w:type="dxa"/>
          </w:tcPr>
          <w:p w14:paraId="0F876705" w14:textId="5DBF18E9" w:rsidR="00A825E1" w:rsidRPr="00C20284" w:rsidRDefault="00A825E1" w:rsidP="00A825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3C661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2" w:type="dxa"/>
          </w:tcPr>
          <w:p w14:paraId="5887E123" w14:textId="77777777" w:rsidR="00A825E1" w:rsidRPr="00C20284" w:rsidRDefault="00A825E1" w:rsidP="00A82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</w:tcPr>
          <w:p w14:paraId="6FD4F000" w14:textId="4BBFDE9D" w:rsidR="00A825E1" w:rsidRPr="00C20284" w:rsidRDefault="00A825E1" w:rsidP="00A825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116</w:t>
            </w:r>
          </w:p>
        </w:tc>
        <w:tc>
          <w:tcPr>
            <w:tcW w:w="271" w:type="dxa"/>
          </w:tcPr>
          <w:p w14:paraId="57082C9B" w14:textId="77777777" w:rsidR="00A825E1" w:rsidRPr="00C20284" w:rsidRDefault="00A825E1" w:rsidP="00A82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</w:tcPr>
          <w:p w14:paraId="6FA412D8" w14:textId="068227DF" w:rsidR="00A825E1" w:rsidRPr="00C20284" w:rsidRDefault="00A825E1" w:rsidP="00A82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</w:t>
            </w:r>
          </w:p>
        </w:tc>
        <w:tc>
          <w:tcPr>
            <w:tcW w:w="270" w:type="dxa"/>
          </w:tcPr>
          <w:p w14:paraId="0473CED3" w14:textId="77777777" w:rsidR="00A825E1" w:rsidRPr="00C20284" w:rsidRDefault="00A825E1" w:rsidP="00A82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</w:tcPr>
          <w:p w14:paraId="69D22CEC" w14:textId="31D6FB74" w:rsidR="00A825E1" w:rsidRPr="00C20284" w:rsidRDefault="00A825E1" w:rsidP="00CF4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121</w:t>
            </w:r>
          </w:p>
        </w:tc>
      </w:tr>
      <w:tr w:rsidR="000213E7" w:rsidRPr="00C20284" w14:paraId="454F37D2" w14:textId="77777777" w:rsidTr="00320307">
        <w:tc>
          <w:tcPr>
            <w:tcW w:w="4409" w:type="dxa"/>
          </w:tcPr>
          <w:p w14:paraId="39B3AD77" w14:textId="722E5DDB" w:rsidR="000213E7" w:rsidRPr="00C20284" w:rsidRDefault="000213E7" w:rsidP="000213E7">
            <w:pPr>
              <w:tabs>
                <w:tab w:val="decimal" w:pos="622"/>
              </w:tabs>
              <w:ind w:left="-18" w:firstLine="1080"/>
              <w:rPr>
                <w:rFonts w:ascii="Angsana New" w:hAnsi="Angsana New"/>
                <w:sz w:val="30"/>
                <w:szCs w:val="30"/>
                <w:cs/>
              </w:rPr>
            </w:pPr>
            <w:r w:rsidRPr="003E6A94">
              <w:rPr>
                <w:rFonts w:ascii="Angsana New" w:hAnsi="Angsana New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973" w:type="dxa"/>
          </w:tcPr>
          <w:p w14:paraId="3D127FD4" w14:textId="77D39DE8" w:rsidR="000213E7" w:rsidRDefault="000213E7" w:rsidP="00021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272" w:type="dxa"/>
          </w:tcPr>
          <w:p w14:paraId="09BEBA71" w14:textId="77777777" w:rsidR="000213E7" w:rsidRPr="00C20284" w:rsidRDefault="000213E7" w:rsidP="0002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</w:tcPr>
          <w:p w14:paraId="75032D08" w14:textId="0C5DB729" w:rsidR="000213E7" w:rsidRPr="009711B9" w:rsidRDefault="000213E7" w:rsidP="00021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1" w:type="dxa"/>
          </w:tcPr>
          <w:p w14:paraId="15E37DA6" w14:textId="77777777" w:rsidR="000213E7" w:rsidRPr="00C20284" w:rsidRDefault="000213E7" w:rsidP="0002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</w:tcPr>
          <w:p w14:paraId="535818F4" w14:textId="02484656" w:rsidR="000213E7" w:rsidRDefault="000213E7" w:rsidP="0002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C225B3" w14:textId="77777777" w:rsidR="000213E7" w:rsidRPr="00C20284" w:rsidRDefault="000213E7" w:rsidP="0002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</w:tcPr>
          <w:p w14:paraId="342D34CC" w14:textId="29BF0BB0" w:rsidR="000213E7" w:rsidRPr="009711B9" w:rsidRDefault="000213E7" w:rsidP="0002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91F63" w:rsidRPr="00C20284" w14:paraId="3F5469EE" w14:textId="77777777" w:rsidTr="00320307">
        <w:tc>
          <w:tcPr>
            <w:tcW w:w="4409" w:type="dxa"/>
          </w:tcPr>
          <w:p w14:paraId="09479715" w14:textId="707B9AEE" w:rsidR="00991F63" w:rsidRPr="000213E7" w:rsidRDefault="000213E7" w:rsidP="000213E7">
            <w:pPr>
              <w:tabs>
                <w:tab w:val="clear" w:pos="227"/>
                <w:tab w:val="clear" w:pos="907"/>
                <w:tab w:val="left" w:pos="252"/>
                <w:tab w:val="left" w:pos="1047"/>
              </w:tabs>
              <w:ind w:left="-18" w:right="-108" w:firstLine="42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lastRenderedPageBreak/>
              <w:t>(</w:t>
            </w:r>
            <w:r w:rsidRPr="00C202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ก)  </w:t>
            </w:r>
            <w:r w:rsidRPr="00C202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C202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</w:t>
            </w:r>
            <w:r w:rsidRPr="00C202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  <w:r w:rsidR="00201A3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973" w:type="dxa"/>
          </w:tcPr>
          <w:p w14:paraId="1A7BC08C" w14:textId="77777777" w:rsidR="00991F63" w:rsidRDefault="00991F63" w:rsidP="00991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18966C04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</w:tcPr>
          <w:p w14:paraId="5DBA8EEC" w14:textId="77777777" w:rsidR="00991F63" w:rsidRPr="009711B9" w:rsidRDefault="00991F63" w:rsidP="00991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5909D9C9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</w:tcPr>
          <w:p w14:paraId="69F4DCFE" w14:textId="77777777" w:rsidR="00991F63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CEE878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</w:tcPr>
          <w:p w14:paraId="29B92886" w14:textId="77777777" w:rsidR="00991F63" w:rsidRPr="009711B9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13E7" w:rsidRPr="00C20284" w14:paraId="7CE692B4" w14:textId="77777777" w:rsidTr="00320307">
        <w:tc>
          <w:tcPr>
            <w:tcW w:w="4409" w:type="dxa"/>
          </w:tcPr>
          <w:p w14:paraId="39F3B881" w14:textId="1D1B4582" w:rsidR="000213E7" w:rsidRPr="00C20284" w:rsidRDefault="000213E7" w:rsidP="00991F63">
            <w:pPr>
              <w:tabs>
                <w:tab w:val="decimal" w:pos="622"/>
              </w:tabs>
              <w:ind w:left="-18" w:firstLine="10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73" w:type="dxa"/>
          </w:tcPr>
          <w:p w14:paraId="55F9FBE9" w14:textId="77777777" w:rsidR="000213E7" w:rsidRDefault="000213E7" w:rsidP="00991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72420BAF" w14:textId="77777777" w:rsidR="000213E7" w:rsidRPr="00C20284" w:rsidRDefault="000213E7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</w:tcPr>
          <w:p w14:paraId="6AC723F2" w14:textId="77777777" w:rsidR="000213E7" w:rsidRPr="009711B9" w:rsidRDefault="000213E7" w:rsidP="00991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74BADFFD" w14:textId="77777777" w:rsidR="000213E7" w:rsidRPr="00C20284" w:rsidRDefault="000213E7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</w:tcPr>
          <w:p w14:paraId="402FEE76" w14:textId="77777777" w:rsidR="000213E7" w:rsidRDefault="000213E7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DC00F5" w14:textId="77777777" w:rsidR="000213E7" w:rsidRPr="00C20284" w:rsidRDefault="000213E7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</w:tcPr>
          <w:p w14:paraId="581D738B" w14:textId="77777777" w:rsidR="000213E7" w:rsidRPr="009711B9" w:rsidRDefault="000213E7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1F63" w:rsidRPr="00C20284" w14:paraId="7B0F04B2" w14:textId="77777777" w:rsidTr="00320307">
        <w:tc>
          <w:tcPr>
            <w:tcW w:w="4409" w:type="dxa"/>
          </w:tcPr>
          <w:p w14:paraId="5E9F31DB" w14:textId="78BE8B7D" w:rsidR="00991F63" w:rsidRPr="00C20284" w:rsidRDefault="00991F63" w:rsidP="00991F63">
            <w:pPr>
              <w:tabs>
                <w:tab w:val="decimal" w:pos="622"/>
              </w:tabs>
              <w:ind w:left="-18" w:firstLine="1080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และบริษัทที่เกี่ยวข้องกัน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973" w:type="dxa"/>
          </w:tcPr>
          <w:p w14:paraId="1C488237" w14:textId="77777777" w:rsidR="00991F63" w:rsidRDefault="00991F63" w:rsidP="00991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24B841C9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</w:tcPr>
          <w:p w14:paraId="4BC092A3" w14:textId="77777777" w:rsidR="00991F63" w:rsidRPr="009711B9" w:rsidRDefault="00991F63" w:rsidP="00991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35C65028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</w:tcPr>
          <w:p w14:paraId="13FDD950" w14:textId="77777777" w:rsidR="00991F63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86902E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</w:tcPr>
          <w:p w14:paraId="2155FE71" w14:textId="77777777" w:rsidR="00991F63" w:rsidRPr="009711B9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1F63" w:rsidRPr="00C20284" w14:paraId="3CFEA271" w14:textId="77777777" w:rsidTr="00320307">
        <w:tc>
          <w:tcPr>
            <w:tcW w:w="4409" w:type="dxa"/>
          </w:tcPr>
          <w:p w14:paraId="4D9CB87E" w14:textId="77777777" w:rsidR="00991F63" w:rsidRPr="00C20284" w:rsidRDefault="00991F63" w:rsidP="00991F63">
            <w:pPr>
              <w:tabs>
                <w:tab w:val="decimal" w:pos="622"/>
              </w:tabs>
              <w:ind w:left="1062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รายได้ค่าฝึกอบรมและสัมมนา</w:t>
            </w:r>
          </w:p>
        </w:tc>
        <w:tc>
          <w:tcPr>
            <w:tcW w:w="973" w:type="dxa"/>
          </w:tcPr>
          <w:p w14:paraId="105E9B42" w14:textId="0F5B8C3A" w:rsidR="00991F63" w:rsidRPr="00C20284" w:rsidRDefault="00991F63" w:rsidP="00991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2" w:type="dxa"/>
          </w:tcPr>
          <w:p w14:paraId="1876F285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</w:tcPr>
          <w:p w14:paraId="26428CFE" w14:textId="0AFA9ADF" w:rsidR="00991F63" w:rsidRPr="00C20284" w:rsidRDefault="00991F63" w:rsidP="00991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1" w:type="dxa"/>
          </w:tcPr>
          <w:p w14:paraId="6227BA59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</w:tcPr>
          <w:p w14:paraId="2924CC83" w14:textId="131E6875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C691D0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</w:tcPr>
          <w:p w14:paraId="73D49254" w14:textId="3428066C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91F63" w:rsidRPr="00C20284" w14:paraId="5A5C9901" w14:textId="77777777" w:rsidTr="00320307">
        <w:tc>
          <w:tcPr>
            <w:tcW w:w="4409" w:type="dxa"/>
          </w:tcPr>
          <w:p w14:paraId="169CAC2C" w14:textId="57B9797E" w:rsidR="00991F63" w:rsidRPr="00C20284" w:rsidRDefault="00991F63" w:rsidP="00991F63">
            <w:pPr>
              <w:tabs>
                <w:tab w:val="decimal" w:pos="622"/>
              </w:tabs>
              <w:ind w:left="1062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กำไรจากการจำหน่ายสินทรัพย์ถาวร</w:t>
            </w:r>
          </w:p>
        </w:tc>
        <w:tc>
          <w:tcPr>
            <w:tcW w:w="973" w:type="dxa"/>
          </w:tcPr>
          <w:p w14:paraId="1385BEC5" w14:textId="3313FD44" w:rsidR="00991F63" w:rsidRPr="00C20284" w:rsidRDefault="00991F63" w:rsidP="00991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0CF45A8B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</w:tcPr>
          <w:p w14:paraId="15424B35" w14:textId="5EF0AC24" w:rsidR="00991F63" w:rsidRPr="00C20284" w:rsidRDefault="00991F63" w:rsidP="00991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1" w:type="dxa"/>
          </w:tcPr>
          <w:p w14:paraId="2B4BF963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</w:tcPr>
          <w:p w14:paraId="1CAB093C" w14:textId="109A0542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8DF419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</w:tcPr>
          <w:p w14:paraId="28DA50DB" w14:textId="00E7A9DF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91F63" w:rsidRPr="00C20284" w14:paraId="7941390C" w14:textId="77777777" w:rsidTr="00320307">
        <w:trPr>
          <w:trHeight w:hRule="exact" w:val="263"/>
        </w:trPr>
        <w:tc>
          <w:tcPr>
            <w:tcW w:w="4409" w:type="dxa"/>
          </w:tcPr>
          <w:p w14:paraId="0FAAA1B2" w14:textId="77777777" w:rsidR="00991F63" w:rsidRPr="00C20284" w:rsidRDefault="00991F63" w:rsidP="00991F63">
            <w:pPr>
              <w:tabs>
                <w:tab w:val="decimal" w:pos="622"/>
              </w:tabs>
              <w:ind w:left="-18" w:right="-108" w:firstLine="108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73" w:type="dxa"/>
          </w:tcPr>
          <w:p w14:paraId="2009D892" w14:textId="77777777" w:rsidR="00991F63" w:rsidRPr="00C20284" w:rsidRDefault="00991F63" w:rsidP="00991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2" w:type="dxa"/>
          </w:tcPr>
          <w:p w14:paraId="34C627A4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20"/>
                <w:szCs w:val="20"/>
              </w:rPr>
            </w:pPr>
          </w:p>
        </w:tc>
        <w:tc>
          <w:tcPr>
            <w:tcW w:w="911" w:type="dxa"/>
          </w:tcPr>
          <w:p w14:paraId="30EB86CF" w14:textId="77777777" w:rsidR="00991F63" w:rsidRPr="00C20284" w:rsidRDefault="00991F63" w:rsidP="00991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1" w:type="dxa"/>
          </w:tcPr>
          <w:p w14:paraId="569F90EF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20"/>
                <w:szCs w:val="20"/>
              </w:rPr>
            </w:pPr>
          </w:p>
        </w:tc>
        <w:tc>
          <w:tcPr>
            <w:tcW w:w="1091" w:type="dxa"/>
          </w:tcPr>
          <w:p w14:paraId="42880394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76FE2E09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20"/>
                <w:szCs w:val="20"/>
                <w:u w:val="double"/>
              </w:rPr>
            </w:pPr>
          </w:p>
        </w:tc>
        <w:tc>
          <w:tcPr>
            <w:tcW w:w="1120" w:type="dxa"/>
          </w:tcPr>
          <w:p w14:paraId="10391758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91F63" w:rsidRPr="00C20284" w14:paraId="79A3A03C" w14:textId="77777777" w:rsidTr="00320307">
        <w:tc>
          <w:tcPr>
            <w:tcW w:w="4409" w:type="dxa"/>
          </w:tcPr>
          <w:p w14:paraId="56367665" w14:textId="5342B57E" w:rsidR="00991F63" w:rsidRPr="00C20284" w:rsidRDefault="00991F63" w:rsidP="00991F63">
            <w:pPr>
              <w:tabs>
                <w:tab w:val="clear" w:pos="227"/>
                <w:tab w:val="clear" w:pos="907"/>
                <w:tab w:val="left" w:pos="252"/>
                <w:tab w:val="left" w:pos="1047"/>
              </w:tabs>
              <w:ind w:left="-18" w:right="-108" w:firstLine="427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(ข)    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C202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ค่าใช้จ่ายและอื่นๆ </w:t>
            </w:r>
          </w:p>
        </w:tc>
        <w:tc>
          <w:tcPr>
            <w:tcW w:w="973" w:type="dxa"/>
          </w:tcPr>
          <w:p w14:paraId="0268F668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0FC1B4F9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</w:tcPr>
          <w:p w14:paraId="154868FD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15F062B1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</w:tcPr>
          <w:p w14:paraId="4206DD4B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645A8B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08" w:firstLine="40"/>
              <w:rPr>
                <w:rFonts w:ascii="Angsana New" w:hAnsi="Angsana New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</w:tcPr>
          <w:p w14:paraId="50F2473C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1F63" w:rsidRPr="00C20284" w14:paraId="187C50FA" w14:textId="77777777" w:rsidTr="00320307">
        <w:tc>
          <w:tcPr>
            <w:tcW w:w="4409" w:type="dxa"/>
          </w:tcPr>
          <w:p w14:paraId="15471D07" w14:textId="77777777" w:rsidR="00991F63" w:rsidRPr="00C20284" w:rsidRDefault="00991F63" w:rsidP="00991F63">
            <w:pPr>
              <w:tabs>
                <w:tab w:val="decimal" w:pos="864"/>
              </w:tabs>
              <w:ind w:right="-108" w:firstLine="104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บริษัทที่มีอิทธิพลอย่างมีนัยสำคัญ</w:t>
            </w:r>
          </w:p>
        </w:tc>
        <w:tc>
          <w:tcPr>
            <w:tcW w:w="973" w:type="dxa"/>
          </w:tcPr>
          <w:p w14:paraId="64315980" w14:textId="77777777" w:rsidR="00991F63" w:rsidRPr="00C20284" w:rsidRDefault="00991F63" w:rsidP="00991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54437A09" w14:textId="77777777" w:rsidR="00991F63" w:rsidRPr="00C20284" w:rsidRDefault="00991F63" w:rsidP="00991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</w:tcPr>
          <w:p w14:paraId="3BAD92BF" w14:textId="77777777" w:rsidR="00991F63" w:rsidRPr="00C20284" w:rsidRDefault="00991F63" w:rsidP="00991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0CE37D4F" w14:textId="77777777" w:rsidR="00991F63" w:rsidRPr="00C20284" w:rsidRDefault="00991F63" w:rsidP="00991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0E4B03F6" w14:textId="77777777" w:rsidR="00991F63" w:rsidRPr="00C20284" w:rsidRDefault="00991F63" w:rsidP="00991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EE3BA0C" w14:textId="77777777" w:rsidR="00991F63" w:rsidRPr="00C20284" w:rsidRDefault="00991F63" w:rsidP="00991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31655BB7" w14:textId="77777777" w:rsidR="00991F63" w:rsidRPr="00C20284" w:rsidRDefault="00991F63" w:rsidP="00991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91F63" w:rsidRPr="00C20284" w14:paraId="3ACB1A4C" w14:textId="77777777" w:rsidTr="00320307">
        <w:tc>
          <w:tcPr>
            <w:tcW w:w="4409" w:type="dxa"/>
          </w:tcPr>
          <w:p w14:paraId="743B43F5" w14:textId="77777777" w:rsidR="00991F63" w:rsidRPr="00C20284" w:rsidRDefault="00991F63" w:rsidP="00991F63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622"/>
              </w:tabs>
              <w:ind w:left="-18" w:firstLine="1044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ซื้อวัตถุดิบและสินค้า</w:t>
            </w:r>
          </w:p>
        </w:tc>
        <w:tc>
          <w:tcPr>
            <w:tcW w:w="973" w:type="dxa"/>
          </w:tcPr>
          <w:p w14:paraId="20AB169A" w14:textId="5F1C544B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11,023</w:t>
            </w:r>
          </w:p>
        </w:tc>
        <w:tc>
          <w:tcPr>
            <w:tcW w:w="272" w:type="dxa"/>
          </w:tcPr>
          <w:p w14:paraId="5E8ECA84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</w:tcPr>
          <w:p w14:paraId="26FC091D" w14:textId="708DD813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9</w:t>
            </w:r>
            <w:r w:rsidRPr="00C20284">
              <w:rPr>
                <w:rFonts w:ascii="Angsana New" w:hAnsi="Angsana New"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</w:rPr>
              <w:t>526</w:t>
            </w:r>
          </w:p>
        </w:tc>
        <w:tc>
          <w:tcPr>
            <w:tcW w:w="271" w:type="dxa"/>
          </w:tcPr>
          <w:p w14:paraId="2DF66B3D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</w:tcPr>
          <w:p w14:paraId="617CC47F" w14:textId="71CF3D90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2,402</w:t>
            </w:r>
          </w:p>
        </w:tc>
        <w:tc>
          <w:tcPr>
            <w:tcW w:w="270" w:type="dxa"/>
          </w:tcPr>
          <w:p w14:paraId="0A8B24F7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</w:tcPr>
          <w:p w14:paraId="1715CFA1" w14:textId="128FD4AD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</w:t>
            </w:r>
            <w:r w:rsidRPr="00C20284">
              <w:rPr>
                <w:rFonts w:ascii="Angsana New" w:hAnsi="Angsana New"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</w:rPr>
              <w:t>083</w:t>
            </w:r>
          </w:p>
        </w:tc>
      </w:tr>
      <w:tr w:rsidR="00991F63" w:rsidRPr="00C20284" w14:paraId="4C93E0F2" w14:textId="77777777" w:rsidTr="00320307">
        <w:tc>
          <w:tcPr>
            <w:tcW w:w="4409" w:type="dxa"/>
          </w:tcPr>
          <w:p w14:paraId="1CBCA20A" w14:textId="77777777" w:rsidR="00991F63" w:rsidRPr="00C20284" w:rsidRDefault="00991F63" w:rsidP="00991F63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622"/>
              </w:tabs>
              <w:ind w:left="-18" w:firstLine="10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ค่าสิทธิในการใช้เครื่องหมายการค้า</w:t>
            </w:r>
          </w:p>
        </w:tc>
        <w:tc>
          <w:tcPr>
            <w:tcW w:w="973" w:type="dxa"/>
          </w:tcPr>
          <w:p w14:paraId="0BA1179A" w14:textId="7ED88953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4,304</w:t>
            </w:r>
          </w:p>
        </w:tc>
        <w:tc>
          <w:tcPr>
            <w:tcW w:w="272" w:type="dxa"/>
          </w:tcPr>
          <w:p w14:paraId="3E132ABD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</w:tcPr>
          <w:p w14:paraId="005B6C8E" w14:textId="1D1198AC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C20284">
              <w:rPr>
                <w:rFonts w:ascii="Angsana New" w:hAnsi="Angsana New"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</w:rPr>
              <w:t>030</w:t>
            </w:r>
          </w:p>
        </w:tc>
        <w:tc>
          <w:tcPr>
            <w:tcW w:w="271" w:type="dxa"/>
          </w:tcPr>
          <w:p w14:paraId="4E603989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</w:tcPr>
          <w:p w14:paraId="5C8C0E37" w14:textId="487DD5A8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310</w:t>
            </w:r>
          </w:p>
        </w:tc>
        <w:tc>
          <w:tcPr>
            <w:tcW w:w="270" w:type="dxa"/>
          </w:tcPr>
          <w:p w14:paraId="040A4D38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</w:tcPr>
          <w:p w14:paraId="1A410CC7" w14:textId="670A31F3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303</w:t>
            </w:r>
          </w:p>
        </w:tc>
      </w:tr>
      <w:tr w:rsidR="00991F63" w:rsidRPr="00C20284" w14:paraId="3D7210EA" w14:textId="77777777" w:rsidTr="00320307">
        <w:tc>
          <w:tcPr>
            <w:tcW w:w="4409" w:type="dxa"/>
          </w:tcPr>
          <w:p w14:paraId="602975A9" w14:textId="77777777" w:rsidR="00991F63" w:rsidRPr="00C20284" w:rsidRDefault="00991F63" w:rsidP="00991F63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622"/>
              </w:tabs>
              <w:ind w:left="-18" w:firstLine="1044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ค่าบริการด้านเทคนิควิชาการ</w:t>
            </w:r>
          </w:p>
        </w:tc>
        <w:tc>
          <w:tcPr>
            <w:tcW w:w="973" w:type="dxa"/>
          </w:tcPr>
          <w:p w14:paraId="3193B4C1" w14:textId="1D79F6DB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</w:t>
            </w:r>
          </w:p>
        </w:tc>
        <w:tc>
          <w:tcPr>
            <w:tcW w:w="272" w:type="dxa"/>
          </w:tcPr>
          <w:p w14:paraId="0A8A1A39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</w:tcPr>
          <w:p w14:paraId="6F1CA278" w14:textId="0B35BE3F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58</w:t>
            </w:r>
          </w:p>
        </w:tc>
        <w:tc>
          <w:tcPr>
            <w:tcW w:w="271" w:type="dxa"/>
          </w:tcPr>
          <w:p w14:paraId="3891C46A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</w:tcPr>
          <w:p w14:paraId="4B28E2DC" w14:textId="1E7A62C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93EF47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</w:tcPr>
          <w:p w14:paraId="184F8370" w14:textId="3FA4A45A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91F63" w:rsidRPr="00C20284" w14:paraId="7197C36A" w14:textId="77777777" w:rsidTr="009935CE">
        <w:trPr>
          <w:trHeight w:hRule="exact" w:val="245"/>
        </w:trPr>
        <w:tc>
          <w:tcPr>
            <w:tcW w:w="4409" w:type="dxa"/>
          </w:tcPr>
          <w:p w14:paraId="20FA597D" w14:textId="77777777" w:rsidR="00991F63" w:rsidRPr="00C20284" w:rsidRDefault="00991F63" w:rsidP="00991F63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622"/>
              </w:tabs>
              <w:ind w:left="-18" w:firstLine="104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3" w:type="dxa"/>
          </w:tcPr>
          <w:p w14:paraId="3F47D605" w14:textId="77777777" w:rsidR="00991F63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41EA4DD7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</w:tcPr>
          <w:p w14:paraId="54B90AA5" w14:textId="77777777" w:rsidR="00991F63" w:rsidRPr="009711B9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59DA381A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</w:tcPr>
          <w:p w14:paraId="23A72752" w14:textId="77777777" w:rsidR="00991F63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9C4184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</w:tcPr>
          <w:p w14:paraId="2B8A3ECB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1F63" w:rsidRPr="00C20284" w14:paraId="7F96AF68" w14:textId="77777777" w:rsidTr="00320307">
        <w:tc>
          <w:tcPr>
            <w:tcW w:w="4409" w:type="dxa"/>
          </w:tcPr>
          <w:p w14:paraId="06A5E5F1" w14:textId="6ECE5B26" w:rsidR="00991F63" w:rsidRPr="00C20284" w:rsidRDefault="00991F63" w:rsidP="00991F63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622"/>
              </w:tabs>
              <w:ind w:left="-18" w:firstLine="1044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73" w:type="dxa"/>
          </w:tcPr>
          <w:p w14:paraId="2572F6CA" w14:textId="77777777" w:rsidR="00991F63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46726B9D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</w:tcPr>
          <w:p w14:paraId="2E9743C6" w14:textId="77777777" w:rsidR="00991F63" w:rsidRPr="009711B9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7C0FBF52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</w:tcPr>
          <w:p w14:paraId="032B9611" w14:textId="77777777" w:rsidR="00991F63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28C598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</w:tcPr>
          <w:p w14:paraId="493133A2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1F63" w:rsidRPr="00C20284" w14:paraId="24BF06DD" w14:textId="77777777" w:rsidTr="00320307">
        <w:tc>
          <w:tcPr>
            <w:tcW w:w="4409" w:type="dxa"/>
          </w:tcPr>
          <w:p w14:paraId="4B082E42" w14:textId="77777777" w:rsidR="00991F63" w:rsidRPr="00C20284" w:rsidRDefault="00991F63" w:rsidP="00991F63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ind w:left="-18" w:firstLine="1044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ซื้อวัตถุดิบและสินค้า</w:t>
            </w:r>
          </w:p>
        </w:tc>
        <w:tc>
          <w:tcPr>
            <w:tcW w:w="973" w:type="dxa"/>
          </w:tcPr>
          <w:p w14:paraId="13E38A13" w14:textId="07EEC0DA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1B34A431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</w:tcPr>
          <w:p w14:paraId="4D8BA27F" w14:textId="55D3B4E0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00E5D2E8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</w:tcPr>
          <w:p w14:paraId="0BD8CFEC" w14:textId="4537B160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1,762</w:t>
            </w:r>
          </w:p>
        </w:tc>
        <w:tc>
          <w:tcPr>
            <w:tcW w:w="270" w:type="dxa"/>
          </w:tcPr>
          <w:p w14:paraId="17AD48B6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</w:tcPr>
          <w:p w14:paraId="6DCB2107" w14:textId="06BD4E91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1</w:t>
            </w:r>
            <w:r w:rsidRPr="00C20284">
              <w:rPr>
                <w:rFonts w:ascii="Angsana New" w:hAnsi="Angsana New"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</w:rPr>
              <w:t>691</w:t>
            </w:r>
          </w:p>
        </w:tc>
      </w:tr>
      <w:tr w:rsidR="00991F63" w:rsidRPr="00C20284" w14:paraId="6BE457D0" w14:textId="77777777" w:rsidTr="00EF5A4F">
        <w:tc>
          <w:tcPr>
            <w:tcW w:w="4409" w:type="dxa"/>
          </w:tcPr>
          <w:p w14:paraId="0B9A198E" w14:textId="77777777" w:rsidR="00991F63" w:rsidRPr="00C20284" w:rsidRDefault="00991F63" w:rsidP="00991F63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ind w:left="-18" w:firstLine="1044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ค่าตอบแทนการใช้ระบบงาน</w:t>
            </w:r>
          </w:p>
        </w:tc>
        <w:tc>
          <w:tcPr>
            <w:tcW w:w="973" w:type="dxa"/>
          </w:tcPr>
          <w:p w14:paraId="31D30233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07083F6A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</w:tcPr>
          <w:p w14:paraId="627573A9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4EE31666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</w:tcPr>
          <w:p w14:paraId="78DF387E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178</w:t>
            </w:r>
          </w:p>
        </w:tc>
        <w:tc>
          <w:tcPr>
            <w:tcW w:w="270" w:type="dxa"/>
          </w:tcPr>
          <w:p w14:paraId="26873A21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</w:tcPr>
          <w:p w14:paraId="2CCDBD4F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9711B9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991F63" w:rsidRPr="00C20284" w14:paraId="2B2E6B44" w14:textId="77777777" w:rsidTr="00320307">
        <w:tc>
          <w:tcPr>
            <w:tcW w:w="4409" w:type="dxa"/>
          </w:tcPr>
          <w:p w14:paraId="4F770B26" w14:textId="646189B7" w:rsidR="00991F63" w:rsidRPr="00C20284" w:rsidRDefault="00991F63" w:rsidP="00991F63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ind w:left="-18" w:firstLine="1044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973" w:type="dxa"/>
          </w:tcPr>
          <w:p w14:paraId="24F399DB" w14:textId="6D692291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3062335D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</w:tcPr>
          <w:p w14:paraId="4259313B" w14:textId="0CED1690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72C271FB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</w:tcPr>
          <w:p w14:paraId="289BAA50" w14:textId="01F0FA6D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</w:t>
            </w:r>
          </w:p>
        </w:tc>
        <w:tc>
          <w:tcPr>
            <w:tcW w:w="270" w:type="dxa"/>
          </w:tcPr>
          <w:p w14:paraId="76E189EA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</w:tcPr>
          <w:p w14:paraId="4574C174" w14:textId="5D1F3D29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36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991F63" w:rsidRPr="00C20284" w14:paraId="6829247B" w14:textId="77777777" w:rsidTr="00320307">
        <w:tc>
          <w:tcPr>
            <w:tcW w:w="4409" w:type="dxa"/>
          </w:tcPr>
          <w:p w14:paraId="26A72986" w14:textId="7A65ABF9" w:rsidR="00991F63" w:rsidRPr="00C20284" w:rsidRDefault="00991F63" w:rsidP="00991F63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ind w:left="-18" w:firstLine="10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ต้นทุนสินทรัพย์สิทธิการใช้</w:t>
            </w:r>
          </w:p>
        </w:tc>
        <w:tc>
          <w:tcPr>
            <w:tcW w:w="973" w:type="dxa"/>
          </w:tcPr>
          <w:p w14:paraId="75F0CBA6" w14:textId="4BB438FD" w:rsidR="00991F63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31C19492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</w:tcPr>
          <w:p w14:paraId="6A6D62DA" w14:textId="67DAB08E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01763FC8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</w:tcPr>
          <w:p w14:paraId="3079956D" w14:textId="2111AFB2" w:rsidR="00991F63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</w:t>
            </w:r>
          </w:p>
        </w:tc>
        <w:tc>
          <w:tcPr>
            <w:tcW w:w="270" w:type="dxa"/>
          </w:tcPr>
          <w:p w14:paraId="43665229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</w:tcPr>
          <w:p w14:paraId="476AD2E3" w14:textId="3E8DFAC8" w:rsidR="00991F63" w:rsidRPr="009711B9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91F63" w:rsidRPr="00C20284" w14:paraId="741B6313" w14:textId="77777777" w:rsidTr="00320307">
        <w:tc>
          <w:tcPr>
            <w:tcW w:w="4409" w:type="dxa"/>
          </w:tcPr>
          <w:p w14:paraId="1EBF2BB3" w14:textId="470D45C6" w:rsidR="00991F63" w:rsidRPr="00C20284" w:rsidRDefault="00991F63" w:rsidP="00991F63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ind w:left="-18" w:firstLine="1044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ค่าฝึกอบรมและสัมมนา</w:t>
            </w:r>
          </w:p>
        </w:tc>
        <w:tc>
          <w:tcPr>
            <w:tcW w:w="973" w:type="dxa"/>
          </w:tcPr>
          <w:p w14:paraId="26FC449A" w14:textId="7DA42062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36E081DE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</w:tcPr>
          <w:p w14:paraId="5DE2E4C8" w14:textId="633AAA9F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646FC344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</w:tcPr>
          <w:p w14:paraId="2EA2F626" w14:textId="21E780DE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3CC9DF9B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</w:tcPr>
          <w:p w14:paraId="279401F2" w14:textId="342DF86A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13</w:t>
            </w:r>
          </w:p>
        </w:tc>
      </w:tr>
      <w:tr w:rsidR="00991F63" w:rsidRPr="00C20284" w14:paraId="5345D088" w14:textId="77777777" w:rsidTr="00320307">
        <w:tc>
          <w:tcPr>
            <w:tcW w:w="4409" w:type="dxa"/>
          </w:tcPr>
          <w:p w14:paraId="59B4B8A7" w14:textId="7D02FB92" w:rsidR="00991F63" w:rsidRPr="00C20284" w:rsidRDefault="00991F63" w:rsidP="00991F63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ind w:left="-18" w:firstLine="1044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ค่าเช่าและค่าบริการ</w:t>
            </w:r>
          </w:p>
        </w:tc>
        <w:tc>
          <w:tcPr>
            <w:tcW w:w="973" w:type="dxa"/>
          </w:tcPr>
          <w:p w14:paraId="051CB61D" w14:textId="1C7B3F52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3983290A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</w:tcPr>
          <w:p w14:paraId="77CA2871" w14:textId="767A1B2E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="Angsana New" w:hAnsi="Angsana New"/>
                <w:sz w:val="30"/>
                <w:szCs w:val="30"/>
              </w:rPr>
            </w:pPr>
            <w:r w:rsidRPr="00C20284" w:rsidDel="00FA02F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217E5FA7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</w:tcPr>
          <w:p w14:paraId="08285307" w14:textId="49479100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E05E05A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</w:tcPr>
          <w:p w14:paraId="127CA800" w14:textId="7AB0840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991F63" w:rsidRPr="00C20284" w14:paraId="12102CDF" w14:textId="77777777" w:rsidTr="00320307">
        <w:tc>
          <w:tcPr>
            <w:tcW w:w="4409" w:type="dxa"/>
          </w:tcPr>
          <w:p w14:paraId="57170798" w14:textId="005C9B59" w:rsidR="00991F63" w:rsidRPr="00367ADF" w:rsidRDefault="00991F63" w:rsidP="00991F63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8" w:firstLine="105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ซื้อสินทรัพย์ไม่มีตัวตน</w:t>
            </w:r>
          </w:p>
        </w:tc>
        <w:tc>
          <w:tcPr>
            <w:tcW w:w="973" w:type="dxa"/>
          </w:tcPr>
          <w:p w14:paraId="298B2CCF" w14:textId="3F390009" w:rsidR="00991F63" w:rsidRPr="00367ADF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5B42CBD4" w14:textId="77777777" w:rsidR="00991F63" w:rsidRPr="00367ADF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</w:tcPr>
          <w:p w14:paraId="2C925A8F" w14:textId="0E46C654" w:rsidR="00991F63" w:rsidRPr="00367ADF" w:rsidDel="00FA02F6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="Angsana New" w:hAnsi="Angsana New"/>
                <w:sz w:val="30"/>
                <w:szCs w:val="30"/>
              </w:rPr>
            </w:pPr>
            <w:r w:rsidRPr="00367A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05A8F1ED" w14:textId="77777777" w:rsidR="00991F63" w:rsidRPr="00367ADF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</w:tcPr>
          <w:p w14:paraId="3D55B9A2" w14:textId="029DDFB0" w:rsidR="00991F63" w:rsidRPr="00367ADF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BF5FF5" w14:textId="77777777" w:rsidR="00991F63" w:rsidRPr="00367ADF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</w:tcPr>
          <w:p w14:paraId="74D10741" w14:textId="7CE6E264" w:rsidR="00991F63" w:rsidRPr="00367ADF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991F63" w:rsidRPr="00C20284" w14:paraId="204E93CC" w14:textId="77777777" w:rsidTr="00320307">
        <w:tc>
          <w:tcPr>
            <w:tcW w:w="4409" w:type="dxa"/>
          </w:tcPr>
          <w:p w14:paraId="2A51DF77" w14:textId="16A84353" w:rsidR="00991F63" w:rsidRPr="00C20284" w:rsidRDefault="00991F63" w:rsidP="00991F63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ind w:left="-18" w:firstLine="1044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973" w:type="dxa"/>
          </w:tcPr>
          <w:p w14:paraId="21F694ED" w14:textId="426A37E8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0BBC0086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</w:tcPr>
          <w:p w14:paraId="466CBF8A" w14:textId="31456A8E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="Angsana New" w:hAnsi="Angsana New"/>
                <w:sz w:val="30"/>
                <w:szCs w:val="30"/>
              </w:rPr>
            </w:pPr>
            <w:r w:rsidRPr="00C20284" w:rsidDel="00FA02F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54FCE713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</w:tcPr>
          <w:p w14:paraId="0539AADC" w14:textId="75AA7516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</w:t>
            </w:r>
          </w:p>
        </w:tc>
        <w:tc>
          <w:tcPr>
            <w:tcW w:w="270" w:type="dxa"/>
          </w:tcPr>
          <w:p w14:paraId="105C5D11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</w:tcPr>
          <w:p w14:paraId="426B0FEB" w14:textId="44E28425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991F63" w:rsidRPr="00C20284" w14:paraId="17A8F944" w14:textId="77777777" w:rsidTr="00991F63">
        <w:trPr>
          <w:trHeight w:hRule="exact" w:val="245"/>
        </w:trPr>
        <w:tc>
          <w:tcPr>
            <w:tcW w:w="4409" w:type="dxa"/>
          </w:tcPr>
          <w:p w14:paraId="10082FC7" w14:textId="382B3753" w:rsidR="00991F63" w:rsidRPr="00C20284" w:rsidRDefault="00991F63" w:rsidP="00991F63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ind w:left="-18" w:firstLine="104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3" w:type="dxa"/>
          </w:tcPr>
          <w:p w14:paraId="251DB099" w14:textId="6CF62E23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7F0CA61C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</w:tcPr>
          <w:p w14:paraId="234D79C8" w14:textId="3B54DD64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6E45C000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</w:tcPr>
          <w:p w14:paraId="04E3B1BF" w14:textId="41BE15BA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2695AC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</w:tcPr>
          <w:p w14:paraId="1948C48C" w14:textId="3454569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1F63" w:rsidRPr="00C20284" w14:paraId="0DEDBF56" w14:textId="77777777" w:rsidTr="009B3773">
        <w:trPr>
          <w:trHeight w:hRule="exact" w:val="389"/>
        </w:trPr>
        <w:tc>
          <w:tcPr>
            <w:tcW w:w="4409" w:type="dxa"/>
          </w:tcPr>
          <w:p w14:paraId="0F84ACF6" w14:textId="77777777" w:rsidR="00991F63" w:rsidRPr="00C20284" w:rsidRDefault="00991F63" w:rsidP="00991F63">
            <w:pPr>
              <w:tabs>
                <w:tab w:val="decimal" w:pos="864"/>
              </w:tabs>
              <w:ind w:right="-108" w:firstLine="104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 การร่วมค้า</w:t>
            </w:r>
          </w:p>
        </w:tc>
        <w:tc>
          <w:tcPr>
            <w:tcW w:w="973" w:type="dxa"/>
          </w:tcPr>
          <w:p w14:paraId="6FEC00ED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272" w:type="dxa"/>
          </w:tcPr>
          <w:p w14:paraId="4BEC80B4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</w:tcPr>
          <w:p w14:paraId="4B1255ED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271" w:type="dxa"/>
          </w:tcPr>
          <w:p w14:paraId="19774B74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</w:tcPr>
          <w:p w14:paraId="10965944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EB3B0D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</w:tcPr>
          <w:p w14:paraId="45454826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1F63" w:rsidRPr="00C20284" w14:paraId="27076E82" w14:textId="77777777" w:rsidTr="009B3773">
        <w:tc>
          <w:tcPr>
            <w:tcW w:w="4409" w:type="dxa"/>
          </w:tcPr>
          <w:p w14:paraId="74D1FE6F" w14:textId="77777777" w:rsidR="00991F63" w:rsidRPr="00C20284" w:rsidRDefault="00991F63" w:rsidP="00991F63">
            <w:pPr>
              <w:tabs>
                <w:tab w:val="decimal" w:pos="864"/>
              </w:tabs>
              <w:ind w:right="-108" w:firstLine="1044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และบริษัทที่เกี่ยวข้องกัน</w:t>
            </w:r>
          </w:p>
        </w:tc>
        <w:tc>
          <w:tcPr>
            <w:tcW w:w="973" w:type="dxa"/>
          </w:tcPr>
          <w:p w14:paraId="371AF15E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272" w:type="dxa"/>
          </w:tcPr>
          <w:p w14:paraId="1FAA8588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</w:tcPr>
          <w:p w14:paraId="6BD178D6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271" w:type="dxa"/>
          </w:tcPr>
          <w:p w14:paraId="5E15A00D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</w:tcPr>
          <w:p w14:paraId="7EAA0BBA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90EC2F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</w:tcPr>
          <w:p w14:paraId="3EC1AC9A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1F63" w:rsidRPr="00C20284" w14:paraId="626CE8AD" w14:textId="77777777" w:rsidTr="009B3773">
        <w:tc>
          <w:tcPr>
            <w:tcW w:w="4409" w:type="dxa"/>
          </w:tcPr>
          <w:p w14:paraId="63272D8B" w14:textId="77777777" w:rsidR="00991F63" w:rsidRPr="00C20284" w:rsidRDefault="00991F63" w:rsidP="00991F63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ind w:left="-18" w:firstLine="1044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ซื้อวัตถุดิบและสินค้า</w:t>
            </w:r>
          </w:p>
        </w:tc>
        <w:tc>
          <w:tcPr>
            <w:tcW w:w="973" w:type="dxa"/>
          </w:tcPr>
          <w:p w14:paraId="710B0FCD" w14:textId="29BA145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</w:t>
            </w:r>
            <w:r w:rsidR="00EB211F">
              <w:rPr>
                <w:rFonts w:ascii="Angsana New" w:hAnsi="Angsana New"/>
                <w:sz w:val="30"/>
                <w:szCs w:val="30"/>
              </w:rPr>
              <w:t>345</w:t>
            </w:r>
          </w:p>
        </w:tc>
        <w:tc>
          <w:tcPr>
            <w:tcW w:w="272" w:type="dxa"/>
          </w:tcPr>
          <w:p w14:paraId="506A114D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</w:tcPr>
          <w:p w14:paraId="10268B1F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76</w:t>
            </w:r>
            <w:r w:rsidRPr="001A4F1C">
              <w:rPr>
                <w:rFonts w:ascii="Angsana New" w:hAnsi="Angsana New"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9711B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1" w:type="dxa"/>
          </w:tcPr>
          <w:p w14:paraId="31B3D710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</w:tcPr>
          <w:p w14:paraId="5B4E607F" w14:textId="69B8A13E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1,02</w:t>
            </w:r>
            <w:r w:rsidR="00EB211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8D8C040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</w:tcPr>
          <w:p w14:paraId="5E544877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69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991F63" w:rsidRPr="00C20284" w14:paraId="51D02A0B" w14:textId="77777777" w:rsidTr="009B3773">
        <w:tc>
          <w:tcPr>
            <w:tcW w:w="4409" w:type="dxa"/>
          </w:tcPr>
          <w:p w14:paraId="072720D3" w14:textId="77777777" w:rsidR="00991F63" w:rsidRPr="00C20284" w:rsidRDefault="00991F63" w:rsidP="00991F63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ind w:left="-18" w:firstLine="1044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 xml:space="preserve">ต้นทุนงานก่อสร้างอาคาร </w:t>
            </w:r>
          </w:p>
        </w:tc>
        <w:tc>
          <w:tcPr>
            <w:tcW w:w="973" w:type="dxa"/>
          </w:tcPr>
          <w:p w14:paraId="0322E851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6D371E99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</w:tcPr>
          <w:p w14:paraId="769DD61B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202BCAC3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</w:tcPr>
          <w:p w14:paraId="4B0E658B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5A6303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</w:tcPr>
          <w:p w14:paraId="60951193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1F63" w:rsidRPr="00C20284" w14:paraId="71450142" w14:textId="77777777" w:rsidTr="009B3773">
        <w:tc>
          <w:tcPr>
            <w:tcW w:w="4409" w:type="dxa"/>
          </w:tcPr>
          <w:p w14:paraId="39E9B938" w14:textId="77777777" w:rsidR="00991F63" w:rsidRPr="00C20284" w:rsidRDefault="00991F63" w:rsidP="00991F63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ind w:left="-18" w:firstLine="1044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 xml:space="preserve">   สิ่งปลูกสร้างและอื่นๆ</w:t>
            </w:r>
          </w:p>
        </w:tc>
        <w:tc>
          <w:tcPr>
            <w:tcW w:w="973" w:type="dxa"/>
          </w:tcPr>
          <w:p w14:paraId="56736F49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2,427</w:t>
            </w:r>
          </w:p>
        </w:tc>
        <w:tc>
          <w:tcPr>
            <w:tcW w:w="272" w:type="dxa"/>
          </w:tcPr>
          <w:p w14:paraId="25812A79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</w:tcPr>
          <w:p w14:paraId="67472D76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</w:t>
            </w:r>
            <w:r w:rsidRPr="00C20284">
              <w:rPr>
                <w:rFonts w:ascii="Angsana New" w:hAnsi="Angsana New"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</w:rPr>
              <w:t>362</w:t>
            </w:r>
          </w:p>
        </w:tc>
        <w:tc>
          <w:tcPr>
            <w:tcW w:w="271" w:type="dxa"/>
          </w:tcPr>
          <w:p w14:paraId="30A7E8FA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</w:tcPr>
          <w:p w14:paraId="34A181E2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270" w:type="dxa"/>
          </w:tcPr>
          <w:p w14:paraId="33008462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</w:tcPr>
          <w:p w14:paraId="35E36FCE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71</w:t>
            </w:r>
          </w:p>
        </w:tc>
      </w:tr>
      <w:tr w:rsidR="00991F63" w:rsidRPr="00C20284" w14:paraId="30A9C373" w14:textId="77777777" w:rsidTr="009B3773">
        <w:tc>
          <w:tcPr>
            <w:tcW w:w="4409" w:type="dxa"/>
          </w:tcPr>
          <w:p w14:paraId="20D48F22" w14:textId="77777777" w:rsidR="00991F63" w:rsidRPr="00C20284" w:rsidRDefault="00991F63" w:rsidP="00991F63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ind w:left="-18" w:firstLine="1044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ค่าเช่าและค่าบริการ</w:t>
            </w:r>
          </w:p>
        </w:tc>
        <w:tc>
          <w:tcPr>
            <w:tcW w:w="973" w:type="dxa"/>
          </w:tcPr>
          <w:p w14:paraId="1583C786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855</w:t>
            </w:r>
          </w:p>
        </w:tc>
        <w:tc>
          <w:tcPr>
            <w:tcW w:w="272" w:type="dxa"/>
          </w:tcPr>
          <w:p w14:paraId="7B8A0DAF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</w:tcPr>
          <w:p w14:paraId="7A3BE0A4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1,189</w:t>
            </w:r>
          </w:p>
        </w:tc>
        <w:tc>
          <w:tcPr>
            <w:tcW w:w="271" w:type="dxa"/>
          </w:tcPr>
          <w:p w14:paraId="6625ED56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</w:tcPr>
          <w:p w14:paraId="580EDC86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</w:t>
            </w:r>
          </w:p>
        </w:tc>
        <w:tc>
          <w:tcPr>
            <w:tcW w:w="270" w:type="dxa"/>
          </w:tcPr>
          <w:p w14:paraId="4D2EEA2E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</w:tcPr>
          <w:p w14:paraId="1BDAB6F6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112</w:t>
            </w:r>
          </w:p>
        </w:tc>
      </w:tr>
      <w:tr w:rsidR="00991F63" w:rsidRPr="00C20284" w14:paraId="29DA47AE" w14:textId="77777777" w:rsidTr="009B3773">
        <w:tc>
          <w:tcPr>
            <w:tcW w:w="4409" w:type="dxa"/>
          </w:tcPr>
          <w:p w14:paraId="7BBBE293" w14:textId="77777777" w:rsidR="00991F63" w:rsidRPr="00C20284" w:rsidRDefault="00991F63" w:rsidP="00991F63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ind w:left="-18" w:firstLine="10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ต้นทุน</w:t>
            </w:r>
            <w:r w:rsidRPr="00C20284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973" w:type="dxa"/>
          </w:tcPr>
          <w:p w14:paraId="71F00C66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674</w:t>
            </w:r>
          </w:p>
        </w:tc>
        <w:tc>
          <w:tcPr>
            <w:tcW w:w="272" w:type="dxa"/>
          </w:tcPr>
          <w:p w14:paraId="21188D95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</w:tcPr>
          <w:p w14:paraId="45FC4F97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1</w:t>
            </w:r>
            <w:r w:rsidRPr="001A4F1C">
              <w:rPr>
                <w:rFonts w:ascii="Angsana New" w:hAnsi="Angsana New"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</w:rPr>
              <w:t>097</w:t>
            </w:r>
          </w:p>
        </w:tc>
        <w:tc>
          <w:tcPr>
            <w:tcW w:w="271" w:type="dxa"/>
          </w:tcPr>
          <w:p w14:paraId="7B86321D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</w:tcPr>
          <w:p w14:paraId="663D6FB4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270" w:type="dxa"/>
          </w:tcPr>
          <w:p w14:paraId="5DF33F41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</w:tcPr>
          <w:p w14:paraId="57CE8BE9" w14:textId="77777777" w:rsidR="00991F63" w:rsidRPr="00C20284" w:rsidRDefault="00991F63" w:rsidP="0099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182</w:t>
            </w:r>
          </w:p>
        </w:tc>
      </w:tr>
      <w:tr w:rsidR="004C4563" w:rsidRPr="00C20284" w14:paraId="4A0A3A8D" w14:textId="77777777" w:rsidTr="009B3773">
        <w:tc>
          <w:tcPr>
            <w:tcW w:w="4409" w:type="dxa"/>
          </w:tcPr>
          <w:p w14:paraId="30F4CBFB" w14:textId="102F8BFE" w:rsidR="004C4563" w:rsidRDefault="004C4563" w:rsidP="004C4563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ind w:left="-18" w:firstLine="10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ซื้ออุปกรณ์และอื่นๆ</w:t>
            </w:r>
          </w:p>
        </w:tc>
        <w:tc>
          <w:tcPr>
            <w:tcW w:w="973" w:type="dxa"/>
          </w:tcPr>
          <w:p w14:paraId="3A4219DA" w14:textId="0B1A3950" w:rsidR="004C4563" w:rsidRDefault="004C4563" w:rsidP="004C4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247</w:t>
            </w:r>
          </w:p>
        </w:tc>
        <w:tc>
          <w:tcPr>
            <w:tcW w:w="272" w:type="dxa"/>
          </w:tcPr>
          <w:p w14:paraId="14E6867B" w14:textId="77777777" w:rsidR="004C4563" w:rsidRPr="00C20284" w:rsidRDefault="004C4563" w:rsidP="004C4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</w:tcPr>
          <w:p w14:paraId="6AC1DEB1" w14:textId="081561B8" w:rsidR="004C4563" w:rsidRPr="009711B9" w:rsidRDefault="004C4563" w:rsidP="004C4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206</w:t>
            </w:r>
          </w:p>
        </w:tc>
        <w:tc>
          <w:tcPr>
            <w:tcW w:w="271" w:type="dxa"/>
          </w:tcPr>
          <w:p w14:paraId="2A892D7B" w14:textId="77777777" w:rsidR="004C4563" w:rsidRPr="00C20284" w:rsidRDefault="004C4563" w:rsidP="004C4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</w:tcPr>
          <w:p w14:paraId="6BA280DA" w14:textId="37529767" w:rsidR="004C4563" w:rsidRDefault="004C4563" w:rsidP="004C4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270" w:type="dxa"/>
          </w:tcPr>
          <w:p w14:paraId="54361BBD" w14:textId="77777777" w:rsidR="004C4563" w:rsidRPr="00C20284" w:rsidRDefault="004C4563" w:rsidP="004C4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</w:tcPr>
          <w:p w14:paraId="3AD2F4E8" w14:textId="76870FCC" w:rsidR="004C4563" w:rsidRPr="009711B9" w:rsidRDefault="004C4563" w:rsidP="004C4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4C4563" w:rsidRPr="00C20284" w14:paraId="1BD8D241" w14:textId="77777777" w:rsidTr="00320307">
        <w:tc>
          <w:tcPr>
            <w:tcW w:w="4409" w:type="dxa"/>
          </w:tcPr>
          <w:p w14:paraId="2A37BC1A" w14:textId="5AFDB3BF" w:rsidR="004C4563" w:rsidRPr="00991F63" w:rsidRDefault="004C4563" w:rsidP="004C4563">
            <w:pPr>
              <w:tabs>
                <w:tab w:val="clear" w:pos="227"/>
                <w:tab w:val="clear" w:pos="907"/>
                <w:tab w:val="left" w:pos="252"/>
                <w:tab w:val="left" w:pos="1047"/>
              </w:tabs>
              <w:ind w:left="-18" w:right="-108" w:firstLine="42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(ข)    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C202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ค่าใช้จ่ายและอื่นๆ</w:t>
            </w:r>
            <w:r w:rsidR="00201A3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973" w:type="dxa"/>
          </w:tcPr>
          <w:p w14:paraId="3737FEC6" w14:textId="77777777" w:rsidR="004C4563" w:rsidRDefault="004C4563" w:rsidP="004C4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7A35B6C9" w14:textId="77777777" w:rsidR="004C4563" w:rsidRPr="00C20284" w:rsidRDefault="004C4563" w:rsidP="004C4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</w:tcPr>
          <w:p w14:paraId="79B23A72" w14:textId="77777777" w:rsidR="004C4563" w:rsidRPr="009711B9" w:rsidRDefault="004C4563" w:rsidP="004C4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45792A50" w14:textId="77777777" w:rsidR="004C4563" w:rsidRPr="00C20284" w:rsidRDefault="004C4563" w:rsidP="004C4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</w:tcPr>
          <w:p w14:paraId="5459257D" w14:textId="77777777" w:rsidR="004C4563" w:rsidRDefault="004C4563" w:rsidP="004C4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0011DC" w14:textId="77777777" w:rsidR="004C4563" w:rsidRPr="00C20284" w:rsidRDefault="004C4563" w:rsidP="004C4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</w:tcPr>
          <w:p w14:paraId="4CBA22E0" w14:textId="77777777" w:rsidR="004C4563" w:rsidRPr="00C20284" w:rsidRDefault="004C4563" w:rsidP="004C4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4563" w:rsidRPr="00C20284" w14:paraId="20CD5FFE" w14:textId="77777777" w:rsidTr="00320307">
        <w:tc>
          <w:tcPr>
            <w:tcW w:w="4409" w:type="dxa"/>
          </w:tcPr>
          <w:p w14:paraId="29862D7A" w14:textId="4B3ED3C3" w:rsidR="004C4563" w:rsidRPr="00C20284" w:rsidRDefault="004C4563" w:rsidP="004C4563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ind w:left="-18" w:firstLine="104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73" w:type="dxa"/>
          </w:tcPr>
          <w:p w14:paraId="1B8B6296" w14:textId="77777777" w:rsidR="004C4563" w:rsidRDefault="004C4563" w:rsidP="004C4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4D51CFFC" w14:textId="77777777" w:rsidR="004C4563" w:rsidRPr="00C20284" w:rsidRDefault="004C4563" w:rsidP="004C4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</w:tcPr>
          <w:p w14:paraId="56A4D8ED" w14:textId="77777777" w:rsidR="004C4563" w:rsidRPr="009711B9" w:rsidRDefault="004C4563" w:rsidP="004C4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0D22E8E6" w14:textId="77777777" w:rsidR="004C4563" w:rsidRPr="00C20284" w:rsidRDefault="004C4563" w:rsidP="004C4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</w:tcPr>
          <w:p w14:paraId="0F4D6925" w14:textId="77777777" w:rsidR="004C4563" w:rsidRDefault="004C4563" w:rsidP="004C4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C75CA7" w14:textId="77777777" w:rsidR="004C4563" w:rsidRPr="00C20284" w:rsidRDefault="004C4563" w:rsidP="004C4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</w:tcPr>
          <w:p w14:paraId="263A2C97" w14:textId="77777777" w:rsidR="004C4563" w:rsidRPr="00C20284" w:rsidRDefault="004C4563" w:rsidP="004C4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4563" w:rsidRPr="00C20284" w14:paraId="560CF60B" w14:textId="77777777" w:rsidTr="00320307">
        <w:tc>
          <w:tcPr>
            <w:tcW w:w="4409" w:type="dxa"/>
          </w:tcPr>
          <w:p w14:paraId="63E65D71" w14:textId="572DFA34" w:rsidR="004C4563" w:rsidRPr="00C20284" w:rsidRDefault="004C4563" w:rsidP="004C4563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ind w:left="-18" w:firstLine="1044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และบริษัทที่เกี่ยวข้องกัน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973" w:type="dxa"/>
          </w:tcPr>
          <w:p w14:paraId="179BB21D" w14:textId="77777777" w:rsidR="004C4563" w:rsidRDefault="004C4563" w:rsidP="004C4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4B0CB1E4" w14:textId="77777777" w:rsidR="004C4563" w:rsidRPr="00C20284" w:rsidRDefault="004C4563" w:rsidP="004C4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</w:tcPr>
          <w:p w14:paraId="411149E0" w14:textId="77777777" w:rsidR="004C4563" w:rsidRPr="009711B9" w:rsidRDefault="004C4563" w:rsidP="004C4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4F4BEC3E" w14:textId="77777777" w:rsidR="004C4563" w:rsidRPr="00C20284" w:rsidRDefault="004C4563" w:rsidP="004C4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</w:tcPr>
          <w:p w14:paraId="2EB2E682" w14:textId="77777777" w:rsidR="004C4563" w:rsidRDefault="004C4563" w:rsidP="004C4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41D6DB" w14:textId="77777777" w:rsidR="004C4563" w:rsidRPr="00C20284" w:rsidRDefault="004C4563" w:rsidP="004C4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</w:tcPr>
          <w:p w14:paraId="18DC49EE" w14:textId="77777777" w:rsidR="004C4563" w:rsidRPr="00C20284" w:rsidRDefault="004C4563" w:rsidP="004C4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4563" w:rsidRPr="00C20284" w14:paraId="5F86FC4F" w14:textId="77777777" w:rsidTr="009B3773">
        <w:tc>
          <w:tcPr>
            <w:tcW w:w="4409" w:type="dxa"/>
          </w:tcPr>
          <w:p w14:paraId="32C5E517" w14:textId="77777777" w:rsidR="004C4563" w:rsidRPr="00C20284" w:rsidRDefault="004C4563" w:rsidP="004C4563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ind w:left="-18" w:firstLine="1044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C20284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สิทธิในการใช้เครื่องหมายการค้า</w:t>
            </w:r>
          </w:p>
        </w:tc>
        <w:tc>
          <w:tcPr>
            <w:tcW w:w="973" w:type="dxa"/>
          </w:tcPr>
          <w:p w14:paraId="6CF2801D" w14:textId="77777777" w:rsidR="004C4563" w:rsidRPr="00C20284" w:rsidRDefault="004C4563" w:rsidP="004C4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247</w:t>
            </w:r>
          </w:p>
        </w:tc>
        <w:tc>
          <w:tcPr>
            <w:tcW w:w="272" w:type="dxa"/>
          </w:tcPr>
          <w:p w14:paraId="2E29D3CB" w14:textId="77777777" w:rsidR="004C4563" w:rsidRPr="00C20284" w:rsidRDefault="004C4563" w:rsidP="004C4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</w:tcPr>
          <w:p w14:paraId="15AEE4F2" w14:textId="77777777" w:rsidR="004C4563" w:rsidRPr="00C20284" w:rsidRDefault="004C4563" w:rsidP="004C4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1" w:type="dxa"/>
          </w:tcPr>
          <w:p w14:paraId="7191D55A" w14:textId="77777777" w:rsidR="004C4563" w:rsidRPr="00C20284" w:rsidRDefault="004C4563" w:rsidP="004C4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</w:tcPr>
          <w:p w14:paraId="02B2DBCE" w14:textId="77777777" w:rsidR="004C4563" w:rsidRPr="00C20284" w:rsidRDefault="004C4563" w:rsidP="004C4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A715ED" w14:textId="77777777" w:rsidR="004C4563" w:rsidRPr="00C20284" w:rsidRDefault="004C4563" w:rsidP="004C4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</w:tcPr>
          <w:p w14:paraId="7F00DF64" w14:textId="77777777" w:rsidR="004C4563" w:rsidRPr="00C20284" w:rsidRDefault="004C4563" w:rsidP="004C4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C4563" w:rsidRPr="00C20284" w14:paraId="149E82FE" w14:textId="77777777" w:rsidTr="00320307">
        <w:tc>
          <w:tcPr>
            <w:tcW w:w="4409" w:type="dxa"/>
          </w:tcPr>
          <w:p w14:paraId="2FFF37FE" w14:textId="4B7E78FB" w:rsidR="004C4563" w:rsidRPr="00C20284" w:rsidRDefault="004C4563" w:rsidP="004C4563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ind w:left="-18" w:firstLine="1044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ค่าตอบแทนการใช้ระบบงาน</w:t>
            </w:r>
          </w:p>
        </w:tc>
        <w:tc>
          <w:tcPr>
            <w:tcW w:w="973" w:type="dxa"/>
          </w:tcPr>
          <w:p w14:paraId="6D13CE68" w14:textId="5BD4FB89" w:rsidR="004C4563" w:rsidRPr="00C20284" w:rsidRDefault="004C4563" w:rsidP="004C4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213</w:t>
            </w:r>
          </w:p>
        </w:tc>
        <w:tc>
          <w:tcPr>
            <w:tcW w:w="272" w:type="dxa"/>
          </w:tcPr>
          <w:p w14:paraId="2BE26265" w14:textId="77777777" w:rsidR="004C4563" w:rsidRPr="00C20284" w:rsidRDefault="004C4563" w:rsidP="004C4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</w:tcPr>
          <w:p w14:paraId="26E584D9" w14:textId="125F8030" w:rsidR="004C4563" w:rsidRPr="00C20284" w:rsidRDefault="004C4563" w:rsidP="004C4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162</w:t>
            </w:r>
          </w:p>
        </w:tc>
        <w:tc>
          <w:tcPr>
            <w:tcW w:w="271" w:type="dxa"/>
          </w:tcPr>
          <w:p w14:paraId="4E264F99" w14:textId="77777777" w:rsidR="004C4563" w:rsidRPr="00C20284" w:rsidRDefault="004C4563" w:rsidP="004C4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</w:tcPr>
          <w:p w14:paraId="2EC88776" w14:textId="1DE40E8B" w:rsidR="004C4563" w:rsidRPr="00C20284" w:rsidRDefault="004C4563" w:rsidP="004C4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017C67" w14:textId="77777777" w:rsidR="004C4563" w:rsidRPr="00C20284" w:rsidRDefault="004C4563" w:rsidP="004C4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  <w:shd w:val="clear" w:color="auto" w:fill="auto"/>
          </w:tcPr>
          <w:p w14:paraId="7A0E60A5" w14:textId="1C09B262" w:rsidR="004C4563" w:rsidRPr="00C20284" w:rsidRDefault="004C4563" w:rsidP="004C4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C4563" w:rsidRPr="00C20284" w14:paraId="395CC4B7" w14:textId="77777777" w:rsidTr="00320307">
        <w:tc>
          <w:tcPr>
            <w:tcW w:w="4409" w:type="dxa"/>
          </w:tcPr>
          <w:p w14:paraId="6D05ABF6" w14:textId="1AFB816E" w:rsidR="004C4563" w:rsidRPr="00C20284" w:rsidRDefault="004C4563" w:rsidP="004C4563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ind w:left="-18" w:firstLine="1044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ค่าฝึกอบรมสัมมนา</w:t>
            </w:r>
          </w:p>
        </w:tc>
        <w:tc>
          <w:tcPr>
            <w:tcW w:w="973" w:type="dxa"/>
          </w:tcPr>
          <w:p w14:paraId="0DA2FB60" w14:textId="3DA11940" w:rsidR="004C4563" w:rsidRDefault="004C4563" w:rsidP="004C4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208</w:t>
            </w:r>
          </w:p>
        </w:tc>
        <w:tc>
          <w:tcPr>
            <w:tcW w:w="272" w:type="dxa"/>
          </w:tcPr>
          <w:p w14:paraId="409240DB" w14:textId="77777777" w:rsidR="004C4563" w:rsidRPr="00C20284" w:rsidRDefault="004C4563" w:rsidP="004C4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</w:tcPr>
          <w:p w14:paraId="45CEE720" w14:textId="6852803E" w:rsidR="004C4563" w:rsidRDefault="004C4563" w:rsidP="004C4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526</w:t>
            </w:r>
          </w:p>
        </w:tc>
        <w:tc>
          <w:tcPr>
            <w:tcW w:w="271" w:type="dxa"/>
          </w:tcPr>
          <w:p w14:paraId="2D85A119" w14:textId="77777777" w:rsidR="004C4563" w:rsidRPr="00C20284" w:rsidRDefault="004C4563" w:rsidP="004C4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</w:tcPr>
          <w:p w14:paraId="7A821A30" w14:textId="400EBC1D" w:rsidR="004C4563" w:rsidRDefault="004C4563" w:rsidP="004C4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C33A908" w14:textId="77777777" w:rsidR="004C4563" w:rsidRPr="00C20284" w:rsidRDefault="004C4563" w:rsidP="004C4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  <w:shd w:val="clear" w:color="auto" w:fill="auto"/>
          </w:tcPr>
          <w:p w14:paraId="14E89304" w14:textId="10538C77" w:rsidR="004C4563" w:rsidRPr="00C20284" w:rsidRDefault="004C4563" w:rsidP="004C4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4C4563" w:rsidRPr="00C20284" w14:paraId="4BD88D70" w14:textId="77777777" w:rsidTr="00320307">
        <w:tc>
          <w:tcPr>
            <w:tcW w:w="4409" w:type="dxa"/>
          </w:tcPr>
          <w:p w14:paraId="2014173A" w14:textId="186F1EF9" w:rsidR="004C4563" w:rsidRPr="00C20284" w:rsidRDefault="004C4563" w:rsidP="004C4563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ind w:left="-18" w:firstLine="1044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973" w:type="dxa"/>
          </w:tcPr>
          <w:p w14:paraId="3DCBD474" w14:textId="0923CBF9" w:rsidR="004C4563" w:rsidRPr="00C20284" w:rsidRDefault="004C4563" w:rsidP="004C4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272" w:type="dxa"/>
          </w:tcPr>
          <w:p w14:paraId="4FA22B73" w14:textId="77777777" w:rsidR="004C4563" w:rsidRPr="00C20284" w:rsidRDefault="004C4563" w:rsidP="004C4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</w:tcPr>
          <w:p w14:paraId="1B69B54B" w14:textId="181BB414" w:rsidR="004C4563" w:rsidRPr="00C20284" w:rsidRDefault="004C4563" w:rsidP="004C4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71" w:type="dxa"/>
          </w:tcPr>
          <w:p w14:paraId="415CC1E8" w14:textId="77777777" w:rsidR="004C4563" w:rsidRPr="00C20284" w:rsidRDefault="004C4563" w:rsidP="004C4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</w:tcPr>
          <w:p w14:paraId="1E87BBF2" w14:textId="510EA28B" w:rsidR="004C4563" w:rsidRPr="00C20284" w:rsidRDefault="004C4563" w:rsidP="004C4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420483" w14:textId="77777777" w:rsidR="004C4563" w:rsidRPr="00C20284" w:rsidRDefault="004C4563" w:rsidP="004C4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  <w:shd w:val="clear" w:color="auto" w:fill="auto"/>
          </w:tcPr>
          <w:p w14:paraId="77B3E802" w14:textId="55D3F06C" w:rsidR="004C4563" w:rsidRPr="00C20284" w:rsidRDefault="004C4563" w:rsidP="004C4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C4563" w:rsidRPr="00C20284" w14:paraId="1623B20B" w14:textId="77777777" w:rsidTr="00320307">
        <w:tc>
          <w:tcPr>
            <w:tcW w:w="4409" w:type="dxa"/>
          </w:tcPr>
          <w:p w14:paraId="6C7573EF" w14:textId="037F2FCE" w:rsidR="004C4563" w:rsidRPr="00C20284" w:rsidRDefault="004C4563" w:rsidP="004C4563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ind w:left="-18" w:firstLine="10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ซื้อเครื่องหมายการค้า</w:t>
            </w:r>
          </w:p>
        </w:tc>
        <w:tc>
          <w:tcPr>
            <w:tcW w:w="973" w:type="dxa"/>
          </w:tcPr>
          <w:p w14:paraId="70ED9421" w14:textId="4159943A" w:rsidR="004C4563" w:rsidRDefault="004C4563" w:rsidP="004C4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65589D03" w14:textId="77777777" w:rsidR="004C4563" w:rsidRPr="00C20284" w:rsidRDefault="004C4563" w:rsidP="004C4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</w:tcPr>
          <w:p w14:paraId="138C7301" w14:textId="24985D39" w:rsidR="004C4563" w:rsidRPr="009711B9" w:rsidRDefault="004C4563" w:rsidP="004C4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377</w:t>
            </w:r>
          </w:p>
        </w:tc>
        <w:tc>
          <w:tcPr>
            <w:tcW w:w="271" w:type="dxa"/>
          </w:tcPr>
          <w:p w14:paraId="0E24AAF5" w14:textId="77777777" w:rsidR="004C4563" w:rsidRPr="00C20284" w:rsidRDefault="004C4563" w:rsidP="004C4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</w:tcPr>
          <w:p w14:paraId="2FBF3852" w14:textId="043D199E" w:rsidR="004C4563" w:rsidRDefault="004C4563" w:rsidP="004C4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E067EC" w14:textId="77777777" w:rsidR="004C4563" w:rsidRPr="00C20284" w:rsidRDefault="004C4563" w:rsidP="004C4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  <w:shd w:val="clear" w:color="auto" w:fill="auto"/>
          </w:tcPr>
          <w:p w14:paraId="1CFFA32D" w14:textId="370C87EF" w:rsidR="004C4563" w:rsidRPr="00C20284" w:rsidRDefault="004C4563" w:rsidP="004C4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C4563" w:rsidRPr="00C20284" w14:paraId="4A19C3AC" w14:textId="77777777" w:rsidTr="00320307">
        <w:tc>
          <w:tcPr>
            <w:tcW w:w="4409" w:type="dxa"/>
          </w:tcPr>
          <w:p w14:paraId="60B92023" w14:textId="0928EC7C" w:rsidR="004C4563" w:rsidRDefault="004C4563" w:rsidP="004C4563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ind w:left="-18" w:firstLine="10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ขาดทุน</w:t>
            </w:r>
            <w:r w:rsidRPr="00C20284">
              <w:rPr>
                <w:rFonts w:ascii="Angsana New" w:hAnsi="Angsana New"/>
                <w:sz w:val="30"/>
                <w:szCs w:val="30"/>
                <w:cs/>
              </w:rPr>
              <w:t>จากการจำหน่ายสินทรัพย์ถาวร</w:t>
            </w:r>
          </w:p>
        </w:tc>
        <w:tc>
          <w:tcPr>
            <w:tcW w:w="973" w:type="dxa"/>
          </w:tcPr>
          <w:p w14:paraId="3912C0B9" w14:textId="14B0E42F" w:rsidR="004C4563" w:rsidRDefault="004C4563" w:rsidP="004C4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272" w:type="dxa"/>
          </w:tcPr>
          <w:p w14:paraId="1F78432A" w14:textId="77777777" w:rsidR="004C4563" w:rsidRPr="00C20284" w:rsidRDefault="004C4563" w:rsidP="004C4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</w:tcPr>
          <w:p w14:paraId="63B56072" w14:textId="612E9865" w:rsidR="004C4563" w:rsidRPr="009711B9" w:rsidRDefault="004C4563" w:rsidP="004C4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4041EC7A" w14:textId="77777777" w:rsidR="004C4563" w:rsidRPr="00C20284" w:rsidRDefault="004C4563" w:rsidP="004C4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</w:tcPr>
          <w:p w14:paraId="3C19CFD9" w14:textId="539949CF" w:rsidR="004C4563" w:rsidRDefault="004C4563" w:rsidP="004C4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479545" w14:textId="77777777" w:rsidR="004C4563" w:rsidRPr="00C20284" w:rsidRDefault="004C4563" w:rsidP="004C4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  <w:shd w:val="clear" w:color="auto" w:fill="auto"/>
          </w:tcPr>
          <w:p w14:paraId="66363EF2" w14:textId="3AB1725A" w:rsidR="004C4563" w:rsidRDefault="004C4563" w:rsidP="004C4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C4563" w:rsidRPr="00C20284" w14:paraId="6424B454" w14:textId="77777777" w:rsidTr="00320307">
        <w:tc>
          <w:tcPr>
            <w:tcW w:w="4409" w:type="dxa"/>
          </w:tcPr>
          <w:p w14:paraId="4DB6CD24" w14:textId="15B2B96E" w:rsidR="004C4563" w:rsidRPr="00C20284" w:rsidRDefault="004C4563" w:rsidP="004C4563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ind w:left="-18" w:firstLine="10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 xml:space="preserve">ค่าใช้จ่ายอื่นๆ </w:t>
            </w:r>
          </w:p>
        </w:tc>
        <w:tc>
          <w:tcPr>
            <w:tcW w:w="973" w:type="dxa"/>
          </w:tcPr>
          <w:p w14:paraId="78E8B48B" w14:textId="6663C233" w:rsidR="004C4563" w:rsidRPr="00C20284" w:rsidRDefault="004C4563" w:rsidP="004C4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2,146</w:t>
            </w:r>
          </w:p>
        </w:tc>
        <w:tc>
          <w:tcPr>
            <w:tcW w:w="272" w:type="dxa"/>
          </w:tcPr>
          <w:p w14:paraId="126329DE" w14:textId="77777777" w:rsidR="004C4563" w:rsidRPr="00C20284" w:rsidRDefault="004C4563" w:rsidP="004C4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</w:tcPr>
          <w:p w14:paraId="0149D663" w14:textId="365AAE97" w:rsidR="004C4563" w:rsidRPr="00C20284" w:rsidRDefault="004C4563" w:rsidP="004C4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1</w:t>
            </w:r>
            <w:r w:rsidRPr="001A4F1C">
              <w:rPr>
                <w:rFonts w:ascii="Angsana New" w:hAnsi="Angsana New"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</w:rPr>
              <w:t>737</w:t>
            </w:r>
          </w:p>
        </w:tc>
        <w:tc>
          <w:tcPr>
            <w:tcW w:w="271" w:type="dxa"/>
          </w:tcPr>
          <w:p w14:paraId="08B231F1" w14:textId="77777777" w:rsidR="004C4563" w:rsidRPr="00C20284" w:rsidRDefault="004C4563" w:rsidP="004C4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</w:tcPr>
          <w:p w14:paraId="373290D7" w14:textId="004AF5D6" w:rsidR="004C4563" w:rsidRPr="00C20284" w:rsidRDefault="004C4563" w:rsidP="004C4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116</w:t>
            </w:r>
          </w:p>
        </w:tc>
        <w:tc>
          <w:tcPr>
            <w:tcW w:w="270" w:type="dxa"/>
          </w:tcPr>
          <w:p w14:paraId="29EB667B" w14:textId="77777777" w:rsidR="004C4563" w:rsidRPr="00C20284" w:rsidRDefault="004C4563" w:rsidP="004C4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</w:tcPr>
          <w:p w14:paraId="46C73AB9" w14:textId="3976FB5E" w:rsidR="004C4563" w:rsidRPr="00C20284" w:rsidRDefault="004C4563" w:rsidP="004C4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128</w:t>
            </w:r>
          </w:p>
        </w:tc>
      </w:tr>
    </w:tbl>
    <w:p w14:paraId="536FFAEF" w14:textId="77777777" w:rsidR="00157598" w:rsidRPr="00C20284" w:rsidRDefault="00157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</w:rPr>
      </w:pPr>
    </w:p>
    <w:p w14:paraId="748E1945" w14:textId="785D2085" w:rsidR="002B1F72" w:rsidRPr="00C11CF6" w:rsidRDefault="002B1F72" w:rsidP="002B1F72">
      <w:pPr>
        <w:ind w:left="360"/>
        <w:rPr>
          <w:rFonts w:ascii="Angsana New" w:hAnsi="Angsana New"/>
          <w:bCs/>
          <w:i/>
          <w:iCs/>
          <w:spacing w:val="-2"/>
          <w:sz w:val="20"/>
          <w:szCs w:val="20"/>
          <w:highlight w:val="lightGray"/>
          <w:cs/>
        </w:rPr>
      </w:pPr>
    </w:p>
    <w:p w14:paraId="75C97F08" w14:textId="387A8FF9" w:rsidR="000B412F" w:rsidRPr="00240AFD" w:rsidRDefault="00F67C1A" w:rsidP="00C56FDB">
      <w:pPr>
        <w:pStyle w:val="ListParagraph"/>
        <w:numPr>
          <w:ilvl w:val="0"/>
          <w:numId w:val="18"/>
        </w:numPr>
        <w:ind w:left="1620" w:hanging="540"/>
        <w:rPr>
          <w:rFonts w:ascii="Angsana New" w:hAnsi="Angsana New"/>
          <w:b/>
          <w:bCs/>
          <w:i/>
          <w:iCs/>
          <w:spacing w:val="-2"/>
          <w:sz w:val="30"/>
          <w:szCs w:val="30"/>
        </w:rPr>
      </w:pPr>
      <w:r w:rsidRPr="00240AFD">
        <w:rPr>
          <w:rFonts w:ascii="Angsana New" w:hAnsi="Angsana New"/>
          <w:b/>
          <w:bCs/>
          <w:i/>
          <w:iCs/>
          <w:spacing w:val="-2"/>
          <w:sz w:val="30"/>
          <w:szCs w:val="30"/>
          <w:cs/>
        </w:rPr>
        <w:t>การเข้าซื้อธุรกิจ</w:t>
      </w:r>
    </w:p>
    <w:p w14:paraId="6C94A0C3" w14:textId="77777777" w:rsidR="002B1F72" w:rsidRPr="00C11CF6" w:rsidRDefault="002B1F72" w:rsidP="000B412F">
      <w:pPr>
        <w:pStyle w:val="ListParagraph"/>
        <w:rPr>
          <w:rFonts w:ascii="Angsana New" w:hAnsi="Angsana New"/>
          <w:spacing w:val="-2"/>
          <w:sz w:val="20"/>
          <w:szCs w:val="20"/>
          <w:highlight w:val="yellow"/>
        </w:rPr>
      </w:pPr>
    </w:p>
    <w:p w14:paraId="11F66B67" w14:textId="1FFC9B76" w:rsidR="000B412F" w:rsidRPr="00174683" w:rsidRDefault="00DF74DA" w:rsidP="00505AA4">
      <w:pPr>
        <w:pStyle w:val="ListParagraph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174683">
        <w:rPr>
          <w:rFonts w:asciiTheme="majorBidi" w:hAnsiTheme="majorBidi" w:cstheme="majorBidi" w:hint="cs"/>
          <w:sz w:val="30"/>
          <w:szCs w:val="30"/>
          <w:cs/>
        </w:rPr>
        <w:t xml:space="preserve">บริษัทและ </w:t>
      </w:r>
      <w:r w:rsidR="000B412F" w:rsidRPr="00174683">
        <w:rPr>
          <w:rFonts w:asciiTheme="majorBidi" w:hAnsiTheme="majorBidi" w:cstheme="majorBidi"/>
          <w:sz w:val="30"/>
          <w:szCs w:val="30"/>
        </w:rPr>
        <w:t xml:space="preserve">CPF </w:t>
      </w:r>
      <w:r w:rsidRPr="00174683">
        <w:rPr>
          <w:rFonts w:asciiTheme="majorBidi" w:hAnsiTheme="majorBidi" w:cstheme="majorBidi" w:hint="cs"/>
          <w:sz w:val="30"/>
          <w:szCs w:val="30"/>
        </w:rPr>
        <w:t xml:space="preserve">(India) </w:t>
      </w:r>
      <w:r w:rsidR="00D1326C" w:rsidRPr="00174683">
        <w:rPr>
          <w:rFonts w:asciiTheme="majorBidi" w:hAnsiTheme="majorBidi" w:cstheme="majorBidi" w:hint="cs"/>
          <w:sz w:val="30"/>
          <w:szCs w:val="30"/>
        </w:rPr>
        <w:t>Private</w:t>
      </w:r>
      <w:r w:rsidR="00D1326C" w:rsidRPr="00174683">
        <w:rPr>
          <w:rFonts w:asciiTheme="majorBidi" w:hAnsiTheme="majorBidi" w:cstheme="majorBidi"/>
          <w:sz w:val="30"/>
          <w:szCs w:val="30"/>
        </w:rPr>
        <w:t xml:space="preserve"> Limited </w:t>
      </w:r>
      <w:r w:rsidRPr="00174683">
        <w:rPr>
          <w:rFonts w:asciiTheme="majorBidi" w:hAnsiTheme="majorBidi" w:cstheme="majorBidi" w:hint="cs"/>
          <w:sz w:val="30"/>
          <w:szCs w:val="30"/>
          <w:cs/>
        </w:rPr>
        <w:t xml:space="preserve">เข้าซื้อหุ้นสามัญใน </w:t>
      </w:r>
      <w:r w:rsidR="00006A1C" w:rsidRPr="00174683">
        <w:rPr>
          <w:rFonts w:asciiTheme="majorBidi" w:hAnsiTheme="majorBidi" w:cstheme="majorBidi" w:hint="cs"/>
          <w:sz w:val="30"/>
          <w:szCs w:val="30"/>
        </w:rPr>
        <w:t>C.P. Aquaculture (India) Private Limited</w:t>
      </w:r>
      <w:r w:rsidR="00006A1C" w:rsidRPr="0017468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74683">
        <w:rPr>
          <w:rFonts w:asciiTheme="majorBidi" w:hAnsiTheme="majorBidi" w:cstheme="majorBidi" w:hint="cs"/>
          <w:sz w:val="30"/>
          <w:szCs w:val="30"/>
          <w:cs/>
        </w:rPr>
        <w:t>จาก</w:t>
      </w:r>
      <w:r w:rsidR="00171BB1" w:rsidRPr="00174683">
        <w:rPr>
          <w:rFonts w:asciiTheme="majorBidi" w:hAnsiTheme="majorBidi" w:cstheme="majorBidi"/>
          <w:sz w:val="30"/>
          <w:szCs w:val="30"/>
          <w:cs/>
        </w:rPr>
        <w:t xml:space="preserve">บริษัท เครือเจริญโภคภัณฑ์ จำกัด </w:t>
      </w:r>
      <w:r w:rsidRPr="00174683">
        <w:rPr>
          <w:rFonts w:asciiTheme="majorBidi" w:hAnsiTheme="majorBidi" w:cstheme="majorBidi" w:hint="cs"/>
          <w:sz w:val="30"/>
          <w:szCs w:val="30"/>
          <w:cs/>
        </w:rPr>
        <w:t xml:space="preserve">ซึ่งเป็นบริษัทที่มีอิทธิพลอย่างมีนัยสำคัญของบริษัท และ </w:t>
      </w:r>
      <w:r w:rsidRPr="00174683">
        <w:rPr>
          <w:rFonts w:asciiTheme="majorBidi" w:hAnsiTheme="majorBidi" w:cstheme="majorBidi" w:hint="cs"/>
          <w:sz w:val="30"/>
          <w:szCs w:val="30"/>
        </w:rPr>
        <w:t xml:space="preserve">C.T. Progressive </w:t>
      </w:r>
      <w:r w:rsidR="00C9220E" w:rsidRPr="00174683">
        <w:rPr>
          <w:rFonts w:asciiTheme="majorBidi" w:hAnsiTheme="majorBidi" w:cstheme="majorBidi" w:hint="cs"/>
          <w:sz w:val="30"/>
          <w:szCs w:val="30"/>
        </w:rPr>
        <w:t xml:space="preserve">(Investment) Limited </w:t>
      </w:r>
      <w:r w:rsidRPr="00174683">
        <w:rPr>
          <w:rFonts w:asciiTheme="majorBidi" w:hAnsiTheme="majorBidi" w:cstheme="majorBidi" w:hint="cs"/>
          <w:sz w:val="30"/>
          <w:szCs w:val="30"/>
          <w:cs/>
        </w:rPr>
        <w:t xml:space="preserve">ซึ่งเป็นบริษัทที่เกี่ยวข้องกันกับบริษัท </w:t>
      </w:r>
      <w:r w:rsidR="000B412F" w:rsidRPr="0017468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9711B9" w:rsidRPr="00174683">
        <w:rPr>
          <w:rFonts w:asciiTheme="majorBidi" w:hAnsiTheme="majorBidi" w:cstheme="majorBidi"/>
          <w:sz w:val="30"/>
          <w:szCs w:val="30"/>
        </w:rPr>
        <w:t>31</w:t>
      </w:r>
      <w:r w:rsidR="000B412F" w:rsidRPr="00174683">
        <w:rPr>
          <w:rFonts w:asciiTheme="majorBidi" w:hAnsiTheme="majorBidi" w:cstheme="majorBidi"/>
          <w:sz w:val="30"/>
          <w:szCs w:val="30"/>
        </w:rPr>
        <w:t xml:space="preserve"> </w:t>
      </w:r>
      <w:r w:rsidR="000B412F" w:rsidRPr="0017468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174683">
        <w:rPr>
          <w:rFonts w:asciiTheme="majorBidi" w:hAnsiTheme="majorBidi" w:cstheme="majorBidi"/>
          <w:sz w:val="30"/>
          <w:szCs w:val="30"/>
        </w:rPr>
        <w:t>256</w:t>
      </w:r>
      <w:r w:rsidR="003C6613" w:rsidRPr="00174683">
        <w:rPr>
          <w:rFonts w:asciiTheme="majorBidi" w:hAnsiTheme="majorBidi" w:cstheme="majorBidi"/>
          <w:sz w:val="30"/>
          <w:szCs w:val="30"/>
        </w:rPr>
        <w:t>4</w:t>
      </w:r>
      <w:r w:rsidRPr="00174683">
        <w:rPr>
          <w:rFonts w:asciiTheme="majorBidi" w:hAnsiTheme="majorBidi" w:cstheme="majorBidi"/>
          <w:sz w:val="30"/>
          <w:szCs w:val="30"/>
        </w:rPr>
        <w:t xml:space="preserve"> </w:t>
      </w:r>
      <w:r w:rsidR="000B412F" w:rsidRPr="00174683">
        <w:rPr>
          <w:rFonts w:asciiTheme="majorBidi" w:hAnsiTheme="majorBidi" w:cstheme="majorBidi"/>
          <w:sz w:val="30"/>
          <w:szCs w:val="30"/>
          <w:cs/>
        </w:rPr>
        <w:t xml:space="preserve">รายการดังกล่าวได้เสร็จสมบูรณ์แล้วและเปิดเผยในหมายเหตุข้อ </w:t>
      </w:r>
      <w:r w:rsidR="00505AA4" w:rsidRPr="00174683">
        <w:rPr>
          <w:rFonts w:asciiTheme="majorBidi" w:hAnsiTheme="majorBidi" w:cstheme="majorBidi"/>
          <w:sz w:val="30"/>
          <w:szCs w:val="30"/>
        </w:rPr>
        <w:t>5.1</w:t>
      </w:r>
    </w:p>
    <w:p w14:paraId="3371C565" w14:textId="77777777" w:rsidR="002B1F72" w:rsidRPr="00C11CF6" w:rsidRDefault="002B1F72" w:rsidP="00367ADF">
      <w:pPr>
        <w:pStyle w:val="ListParagraph"/>
        <w:rPr>
          <w:rFonts w:ascii="Angsana New" w:hAnsi="Angsana New"/>
          <w:spacing w:val="-2"/>
          <w:sz w:val="20"/>
          <w:szCs w:val="20"/>
        </w:rPr>
      </w:pPr>
    </w:p>
    <w:p w14:paraId="6AC3C976" w14:textId="5B787651" w:rsidR="0080549B" w:rsidRPr="00C20284" w:rsidRDefault="009711B9" w:rsidP="005C11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  <w:r w:rsidRPr="009711B9">
        <w:rPr>
          <w:rFonts w:ascii="Angsana New" w:hAnsi="Angsana New"/>
          <w:b/>
          <w:bCs/>
          <w:spacing w:val="-2"/>
          <w:sz w:val="30"/>
          <w:szCs w:val="30"/>
        </w:rPr>
        <w:t>6</w:t>
      </w:r>
      <w:r w:rsidR="00EB7616" w:rsidRPr="00C20284">
        <w:rPr>
          <w:rFonts w:ascii="Angsana New" w:hAnsi="Angsana New"/>
          <w:b/>
          <w:bCs/>
          <w:spacing w:val="-2"/>
          <w:sz w:val="30"/>
          <w:szCs w:val="30"/>
        </w:rPr>
        <w:t>.</w:t>
      </w:r>
      <w:r w:rsidRPr="009711B9">
        <w:rPr>
          <w:rFonts w:ascii="Angsana New" w:hAnsi="Angsana New"/>
          <w:b/>
          <w:bCs/>
          <w:spacing w:val="-2"/>
          <w:sz w:val="30"/>
          <w:szCs w:val="30"/>
        </w:rPr>
        <w:t>2</w:t>
      </w:r>
      <w:r w:rsidR="0080549B" w:rsidRPr="00C20284">
        <w:rPr>
          <w:rFonts w:ascii="Angsana New" w:hAnsi="Angsana New"/>
          <w:b/>
          <w:bCs/>
          <w:spacing w:val="-2"/>
          <w:sz w:val="30"/>
          <w:szCs w:val="30"/>
        </w:rPr>
        <w:tab/>
      </w:r>
      <w:r w:rsidR="0080549B" w:rsidRPr="00C20284">
        <w:rPr>
          <w:rFonts w:ascii="Angsana New" w:hAnsi="Angsana New"/>
          <w:b/>
          <w:bCs/>
          <w:spacing w:val="-2"/>
          <w:sz w:val="30"/>
          <w:szCs w:val="30"/>
          <w:cs/>
        </w:rPr>
        <w:t>ยอดคงเหลือกับกิจการที่เกี่ยวข้องกัน</w:t>
      </w:r>
      <w:r w:rsidR="0080549B" w:rsidRPr="00C20284">
        <w:rPr>
          <w:rFonts w:ascii="Angsana New" w:hAnsi="Angsana New"/>
          <w:b/>
          <w:bCs/>
          <w:spacing w:val="-2"/>
          <w:sz w:val="30"/>
          <w:szCs w:val="30"/>
        </w:rPr>
        <w:t xml:space="preserve"> </w:t>
      </w:r>
      <w:r w:rsidR="0080549B" w:rsidRPr="00C20284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ณ วันที่ </w:t>
      </w:r>
      <w:r w:rsidRPr="009711B9">
        <w:rPr>
          <w:rFonts w:ascii="Angsana New" w:hAnsi="Angsana New"/>
          <w:b/>
          <w:bCs/>
          <w:spacing w:val="-2"/>
          <w:sz w:val="30"/>
          <w:szCs w:val="30"/>
        </w:rPr>
        <w:t>31</w:t>
      </w:r>
      <w:r w:rsidR="0080549B" w:rsidRPr="00C20284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 </w:t>
      </w:r>
      <w:r w:rsidR="00124F5D" w:rsidRPr="00C20284">
        <w:rPr>
          <w:rFonts w:ascii="Angsana New" w:hAnsi="Angsana New"/>
          <w:b/>
          <w:bCs/>
          <w:spacing w:val="-2"/>
          <w:sz w:val="30"/>
          <w:szCs w:val="30"/>
          <w:cs/>
        </w:rPr>
        <w:t>ธันวาคม</w:t>
      </w:r>
      <w:r w:rsidR="0080549B" w:rsidRPr="00C20284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 มีดังนี้</w:t>
      </w:r>
    </w:p>
    <w:p w14:paraId="74149C8A" w14:textId="77777777" w:rsidR="0080549B" w:rsidRPr="00C11CF6" w:rsidRDefault="008054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pacing w:val="-2"/>
        </w:rPr>
      </w:pPr>
    </w:p>
    <w:p w14:paraId="55C650D1" w14:textId="775C83FB" w:rsidR="0080549B" w:rsidRPr="00C20284" w:rsidRDefault="009711B9" w:rsidP="001B16F3">
      <w:pPr>
        <w:pStyle w:val="BodyText2"/>
        <w:tabs>
          <w:tab w:val="left" w:pos="540"/>
          <w:tab w:val="left" w:pos="1080"/>
          <w:tab w:val="left" w:pos="1620"/>
        </w:tabs>
        <w:spacing w:line="18" w:lineRule="atLeast"/>
        <w:ind w:firstLine="720"/>
        <w:jc w:val="thaiDistribute"/>
        <w:rPr>
          <w:rFonts w:ascii="Angsana New" w:hAnsi="Angsana New"/>
          <w:b/>
          <w:bCs/>
          <w:i/>
          <w:iCs/>
        </w:rPr>
      </w:pPr>
      <w:r w:rsidRPr="009711B9">
        <w:rPr>
          <w:rFonts w:ascii="Angsana New" w:hAnsi="Angsana New"/>
          <w:b/>
          <w:bCs/>
          <w:i/>
          <w:iCs/>
          <w:sz w:val="30"/>
          <w:szCs w:val="30"/>
        </w:rPr>
        <w:t>6</w:t>
      </w:r>
      <w:r w:rsidR="0080549B" w:rsidRPr="00C20284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Pr="009711B9">
        <w:rPr>
          <w:rFonts w:ascii="Angsana New" w:hAnsi="Angsana New"/>
          <w:b/>
          <w:bCs/>
          <w:i/>
          <w:iCs/>
          <w:sz w:val="30"/>
          <w:szCs w:val="30"/>
        </w:rPr>
        <w:t>2</w:t>
      </w:r>
      <w:r w:rsidR="0080549B" w:rsidRPr="00C20284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Pr="009711B9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="0080549B" w:rsidRPr="00C20284">
        <w:rPr>
          <w:rFonts w:ascii="Angsana New" w:hAnsi="Angsana New"/>
          <w:b/>
          <w:bCs/>
          <w:i/>
          <w:iCs/>
          <w:cs/>
        </w:rPr>
        <w:tab/>
      </w:r>
      <w:r w:rsidR="0080549B" w:rsidRPr="00C20284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ลูกหนี้การค้าและลูกหนี้อื่น</w:t>
      </w:r>
    </w:p>
    <w:p w14:paraId="34175757" w14:textId="77777777" w:rsidR="0080549B" w:rsidRPr="00C11CF6" w:rsidRDefault="008054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pacing w:val="-2"/>
          <w:sz w:val="20"/>
          <w:szCs w:val="20"/>
        </w:rPr>
      </w:pP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49"/>
        <w:gridCol w:w="1077"/>
        <w:gridCol w:w="268"/>
        <w:gridCol w:w="1088"/>
        <w:gridCol w:w="279"/>
        <w:gridCol w:w="1063"/>
        <w:gridCol w:w="13"/>
        <w:gridCol w:w="255"/>
        <w:gridCol w:w="1070"/>
      </w:tblGrid>
      <w:tr w:rsidR="0080549B" w:rsidRPr="00C20284" w14:paraId="0B40D0EC" w14:textId="77777777" w:rsidTr="0046726D">
        <w:trPr>
          <w:trHeight w:hRule="exact" w:val="374"/>
        </w:trPr>
        <w:tc>
          <w:tcPr>
            <w:tcW w:w="2210" w:type="pct"/>
          </w:tcPr>
          <w:p w14:paraId="7E7E7048" w14:textId="77777777" w:rsidR="0080549B" w:rsidRPr="00C20284" w:rsidRDefault="0080549B" w:rsidP="001B16F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="Angsana New" w:hAnsi="Angsana New"/>
                <w:i/>
                <w:iCs/>
                <w:szCs w:val="30"/>
              </w:rPr>
            </w:pPr>
          </w:p>
        </w:tc>
        <w:tc>
          <w:tcPr>
            <w:tcW w:w="1328" w:type="pct"/>
            <w:gridSpan w:val="3"/>
          </w:tcPr>
          <w:p w14:paraId="53A66587" w14:textId="77777777" w:rsidR="0080549B" w:rsidRPr="00C20284" w:rsidRDefault="008054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" w:type="pct"/>
          </w:tcPr>
          <w:p w14:paraId="3191D11F" w14:textId="77777777" w:rsidR="0080549B" w:rsidRPr="00C20284" w:rsidRDefault="008054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pct"/>
            <w:gridSpan w:val="4"/>
          </w:tcPr>
          <w:p w14:paraId="42106D60" w14:textId="77777777" w:rsidR="0080549B" w:rsidRPr="00C20284" w:rsidRDefault="008054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right="-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0549B" w:rsidRPr="00C20284" w14:paraId="0525796A" w14:textId="77777777" w:rsidTr="0046726D">
        <w:trPr>
          <w:trHeight w:hRule="exact" w:val="374"/>
        </w:trPr>
        <w:tc>
          <w:tcPr>
            <w:tcW w:w="2210" w:type="pct"/>
          </w:tcPr>
          <w:p w14:paraId="509BA76E" w14:textId="77777777" w:rsidR="0080549B" w:rsidRPr="00C20284" w:rsidRDefault="0080549B" w:rsidP="001B16F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="Angsana New" w:hAnsi="Angsana New"/>
                <w:i/>
                <w:iCs/>
                <w:szCs w:val="30"/>
              </w:rPr>
            </w:pPr>
          </w:p>
        </w:tc>
        <w:tc>
          <w:tcPr>
            <w:tcW w:w="1328" w:type="pct"/>
            <w:gridSpan w:val="3"/>
            <w:tcBorders>
              <w:bottom w:val="single" w:sz="4" w:space="0" w:color="auto"/>
            </w:tcBorders>
          </w:tcPr>
          <w:p w14:paraId="7E72FB8D" w14:textId="77777777" w:rsidR="0080549B" w:rsidRPr="00C20284" w:rsidRDefault="008054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2" w:type="pct"/>
          </w:tcPr>
          <w:p w14:paraId="1C295333" w14:textId="77777777" w:rsidR="0080549B" w:rsidRPr="00C20284" w:rsidRDefault="008054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pct"/>
            <w:gridSpan w:val="4"/>
            <w:tcBorders>
              <w:bottom w:val="single" w:sz="4" w:space="0" w:color="auto"/>
            </w:tcBorders>
          </w:tcPr>
          <w:p w14:paraId="7869927B" w14:textId="77777777" w:rsidR="0080549B" w:rsidRPr="00C20284" w:rsidRDefault="008054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D1999" w:rsidRPr="00C20284" w14:paraId="75814088" w14:textId="77777777" w:rsidTr="00255E71">
        <w:trPr>
          <w:trHeight w:hRule="exact" w:val="374"/>
        </w:trPr>
        <w:tc>
          <w:tcPr>
            <w:tcW w:w="2210" w:type="pct"/>
          </w:tcPr>
          <w:p w14:paraId="09AF8D63" w14:textId="77777777" w:rsidR="00AD1999" w:rsidRPr="00C20284" w:rsidRDefault="00AD19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14:paraId="2ECFB315" w14:textId="3D079B1A" w:rsidR="00AD1999" w:rsidRPr="00C20284" w:rsidRDefault="009711B9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256</w:t>
            </w:r>
            <w:r w:rsidR="003C661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6" w:type="pct"/>
            <w:tcBorders>
              <w:top w:val="single" w:sz="4" w:space="0" w:color="auto"/>
            </w:tcBorders>
          </w:tcPr>
          <w:p w14:paraId="7115F53B" w14:textId="77777777" w:rsidR="00AD1999" w:rsidRPr="00C20284" w:rsidRDefault="00AD199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</w:tcPr>
          <w:p w14:paraId="726DD902" w14:textId="168D9F1F" w:rsidR="00AD1999" w:rsidRPr="00C20284" w:rsidRDefault="009711B9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2" w:type="pct"/>
          </w:tcPr>
          <w:p w14:paraId="7B2B163D" w14:textId="77777777" w:rsidR="00AD1999" w:rsidRPr="00C20284" w:rsidRDefault="00AD199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010D62" w14:textId="69F53DFE" w:rsidR="00AD1999" w:rsidRPr="00C20284" w:rsidRDefault="009711B9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256</w:t>
            </w:r>
            <w:r w:rsidR="003C661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9" w:type="pct"/>
            <w:tcBorders>
              <w:top w:val="single" w:sz="4" w:space="0" w:color="auto"/>
            </w:tcBorders>
          </w:tcPr>
          <w:p w14:paraId="266B3FBF" w14:textId="77777777" w:rsidR="00AD1999" w:rsidRPr="00C20284" w:rsidRDefault="00AD199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</w:tcPr>
          <w:p w14:paraId="7B793F60" w14:textId="4F661FBF" w:rsidR="00AD1999" w:rsidRPr="00C20284" w:rsidRDefault="009711B9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636C81" w:rsidRPr="00C20284" w14:paraId="56ADA423" w14:textId="77777777" w:rsidTr="00D11A6A">
        <w:trPr>
          <w:trHeight w:hRule="exact" w:val="144"/>
        </w:trPr>
        <w:tc>
          <w:tcPr>
            <w:tcW w:w="2210" w:type="pct"/>
          </w:tcPr>
          <w:p w14:paraId="7A958894" w14:textId="77777777" w:rsidR="00636C81" w:rsidRPr="00C20284" w:rsidRDefault="00636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55A59A9D" w14:textId="77777777" w:rsidR="00636C81" w:rsidRPr="00C20284" w:rsidRDefault="00636C81">
            <w:pPr>
              <w:spacing w:line="18" w:lineRule="atLeast"/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D2954D2" w14:textId="77777777" w:rsidR="00636C81" w:rsidRPr="00C20284" w:rsidRDefault="00636C81">
            <w:pPr>
              <w:spacing w:line="18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</w:tcPr>
          <w:p w14:paraId="45A7E9AF" w14:textId="77777777" w:rsidR="00636C81" w:rsidRPr="00C20284" w:rsidRDefault="00636C81">
            <w:pPr>
              <w:spacing w:line="18" w:lineRule="atLeast"/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</w:tcPr>
          <w:p w14:paraId="55BCBFE8" w14:textId="77777777" w:rsidR="00636C81" w:rsidRPr="00C20284" w:rsidRDefault="00636C81">
            <w:pPr>
              <w:spacing w:line="18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tcBorders>
              <w:top w:val="single" w:sz="4" w:space="0" w:color="auto"/>
            </w:tcBorders>
          </w:tcPr>
          <w:p w14:paraId="451AFF3F" w14:textId="77777777" w:rsidR="00636C81" w:rsidRPr="00C20284" w:rsidRDefault="00636C81">
            <w:pPr>
              <w:spacing w:line="18" w:lineRule="atLeast"/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37BEF72B" w14:textId="77777777" w:rsidR="00636C81" w:rsidRPr="00C20284" w:rsidRDefault="00636C81">
            <w:pPr>
              <w:spacing w:line="18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341CF9F3" w14:textId="77777777" w:rsidR="00636C81" w:rsidRPr="00C20284" w:rsidRDefault="00636C81">
            <w:pPr>
              <w:spacing w:line="18" w:lineRule="atLeast"/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2423" w:rsidRPr="00C20284" w14:paraId="55844D19" w14:textId="77777777" w:rsidTr="0046726D">
        <w:trPr>
          <w:trHeight w:hRule="exact" w:val="374"/>
        </w:trPr>
        <w:tc>
          <w:tcPr>
            <w:tcW w:w="2210" w:type="pct"/>
          </w:tcPr>
          <w:p w14:paraId="5E7EA9C8" w14:textId="77777777" w:rsidR="007B2423" w:rsidRPr="00C20284" w:rsidRDefault="007B2423" w:rsidP="007B24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957" w:right="-201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บริษัทที่มีอิทธิพลอย่างมีนัยสำคัญ</w:t>
            </w:r>
          </w:p>
        </w:tc>
        <w:tc>
          <w:tcPr>
            <w:tcW w:w="588" w:type="pct"/>
          </w:tcPr>
          <w:p w14:paraId="3C443A0B" w14:textId="1D69FADB" w:rsidR="007B2423" w:rsidRPr="00C20284" w:rsidRDefault="001B74F1" w:rsidP="007B24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2073906A" w14:textId="77777777" w:rsidR="007B2423" w:rsidRPr="00C20284" w:rsidRDefault="007B2423" w:rsidP="007B24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594" w:type="pct"/>
          </w:tcPr>
          <w:p w14:paraId="0C77F2E0" w14:textId="32B4131E" w:rsidR="007B2423" w:rsidRPr="00C20284" w:rsidRDefault="009711B9" w:rsidP="007B24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2" w:type="pct"/>
          </w:tcPr>
          <w:p w14:paraId="70AD2FF9" w14:textId="77777777" w:rsidR="007B2423" w:rsidRPr="00C20284" w:rsidRDefault="007B2423" w:rsidP="007B24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580" w:type="pct"/>
          </w:tcPr>
          <w:p w14:paraId="3F1650ED" w14:textId="13BA0728" w:rsidR="007B2423" w:rsidRPr="00C20284" w:rsidRDefault="003D453D" w:rsidP="007B24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18" w:lineRule="atLeast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2"/>
          </w:tcPr>
          <w:p w14:paraId="562B7C79" w14:textId="77777777" w:rsidR="007B2423" w:rsidRPr="00C20284" w:rsidRDefault="007B2423" w:rsidP="007B24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584" w:type="pct"/>
          </w:tcPr>
          <w:p w14:paraId="5D5308C5" w14:textId="62F1A271" w:rsidR="007B2423" w:rsidRPr="00C20284" w:rsidRDefault="007B2423" w:rsidP="007B24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18" w:lineRule="atLeast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B2423" w:rsidRPr="00C20284" w14:paraId="2544BA07" w14:textId="77777777" w:rsidTr="0046726D">
        <w:trPr>
          <w:trHeight w:hRule="exact" w:val="374"/>
        </w:trPr>
        <w:tc>
          <w:tcPr>
            <w:tcW w:w="2210" w:type="pct"/>
          </w:tcPr>
          <w:p w14:paraId="4F8EA8A0" w14:textId="77777777" w:rsidR="007B2423" w:rsidRPr="00C20284" w:rsidRDefault="007B2423" w:rsidP="007B2423">
            <w:pPr>
              <w:spacing w:line="18" w:lineRule="atLeast"/>
              <w:ind w:firstLine="95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8" w:type="pct"/>
          </w:tcPr>
          <w:p w14:paraId="2EE7D539" w14:textId="3E7B8854" w:rsidR="007B2423" w:rsidRPr="00C20284" w:rsidRDefault="001B74F1" w:rsidP="007B24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EEBB00C" w14:textId="77777777" w:rsidR="007B2423" w:rsidRPr="00C20284" w:rsidRDefault="007B2423" w:rsidP="007B24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594" w:type="pct"/>
          </w:tcPr>
          <w:p w14:paraId="02CD62A7" w14:textId="584419F9" w:rsidR="007B2423" w:rsidRPr="00C20284" w:rsidRDefault="007B2423" w:rsidP="007B24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" w:type="pct"/>
          </w:tcPr>
          <w:p w14:paraId="1C4E4D2E" w14:textId="77777777" w:rsidR="007B2423" w:rsidRPr="00C20284" w:rsidRDefault="007B2423" w:rsidP="007B24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580" w:type="pct"/>
          </w:tcPr>
          <w:p w14:paraId="02F38D26" w14:textId="5E9BC257" w:rsidR="007B2423" w:rsidRPr="00C20284" w:rsidRDefault="003D453D" w:rsidP="007B24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18" w:lineRule="atLeast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671</w:t>
            </w:r>
          </w:p>
        </w:tc>
        <w:tc>
          <w:tcPr>
            <w:tcW w:w="146" w:type="pct"/>
            <w:gridSpan w:val="2"/>
          </w:tcPr>
          <w:p w14:paraId="547A8E18" w14:textId="77777777" w:rsidR="007B2423" w:rsidRPr="00C20284" w:rsidRDefault="007B2423" w:rsidP="007B24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584" w:type="pct"/>
          </w:tcPr>
          <w:p w14:paraId="7CAA1DC3" w14:textId="5C632238" w:rsidR="007B2423" w:rsidRPr="00C20284" w:rsidRDefault="009711B9" w:rsidP="007B24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18" w:lineRule="atLeast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523</w:t>
            </w:r>
          </w:p>
        </w:tc>
      </w:tr>
      <w:tr w:rsidR="007B2423" w:rsidRPr="00C20284" w14:paraId="08C2252F" w14:textId="77777777" w:rsidTr="0046726D">
        <w:trPr>
          <w:trHeight w:hRule="exact" w:val="374"/>
        </w:trPr>
        <w:tc>
          <w:tcPr>
            <w:tcW w:w="2210" w:type="pct"/>
          </w:tcPr>
          <w:p w14:paraId="58A15F81" w14:textId="77777777" w:rsidR="007B2423" w:rsidRPr="00C20284" w:rsidRDefault="007B2423" w:rsidP="007B2423">
            <w:pPr>
              <w:spacing w:line="18" w:lineRule="atLeast"/>
              <w:ind w:firstLine="95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บริษัทร่วมและ</w:t>
            </w:r>
            <w:r w:rsidRPr="00C20284">
              <w:rPr>
                <w:rFonts w:ascii="Angsana New" w:hAnsi="Angsana New"/>
                <w:b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8" w:type="pct"/>
          </w:tcPr>
          <w:p w14:paraId="41D9C436" w14:textId="61B3597B" w:rsidR="007B2423" w:rsidRPr="00C20284" w:rsidRDefault="00003484" w:rsidP="007B24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7,258</w:t>
            </w:r>
          </w:p>
        </w:tc>
        <w:tc>
          <w:tcPr>
            <w:tcW w:w="146" w:type="pct"/>
          </w:tcPr>
          <w:p w14:paraId="5A49181E" w14:textId="77777777" w:rsidR="007B2423" w:rsidRPr="00C20284" w:rsidRDefault="007B2423" w:rsidP="007B24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594" w:type="pct"/>
          </w:tcPr>
          <w:p w14:paraId="412F2232" w14:textId="474791C1" w:rsidR="007B2423" w:rsidRPr="00C20284" w:rsidRDefault="003C6613" w:rsidP="007B24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7B2423" w:rsidRPr="00C20284">
              <w:rPr>
                <w:rFonts w:ascii="Angsana New" w:hAnsi="Angsana New"/>
                <w:sz w:val="30"/>
                <w:szCs w:val="30"/>
              </w:rPr>
              <w:t>,</w:t>
            </w:r>
            <w:r w:rsidR="009711B9" w:rsidRPr="009711B9">
              <w:rPr>
                <w:rFonts w:ascii="Angsana New" w:hAnsi="Angsana New"/>
                <w:sz w:val="30"/>
                <w:szCs w:val="30"/>
              </w:rPr>
              <w:t>680</w:t>
            </w:r>
          </w:p>
        </w:tc>
        <w:tc>
          <w:tcPr>
            <w:tcW w:w="152" w:type="pct"/>
          </w:tcPr>
          <w:p w14:paraId="483FB633" w14:textId="77777777" w:rsidR="007B2423" w:rsidRPr="00C20284" w:rsidRDefault="007B2423" w:rsidP="007B24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580" w:type="pct"/>
          </w:tcPr>
          <w:p w14:paraId="4F3D9ACB" w14:textId="65627B40" w:rsidR="007B2423" w:rsidRPr="00C20284" w:rsidRDefault="003D453D" w:rsidP="007B24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18" w:lineRule="atLeast"/>
              <w:ind w:left="-108" w:right="-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46" w:type="pct"/>
            <w:gridSpan w:val="2"/>
          </w:tcPr>
          <w:p w14:paraId="0968368A" w14:textId="77777777" w:rsidR="007B2423" w:rsidRPr="00C20284" w:rsidRDefault="007B2423" w:rsidP="007B24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584" w:type="pct"/>
          </w:tcPr>
          <w:p w14:paraId="7E0108F9" w14:textId="2C81D1D4" w:rsidR="007B2423" w:rsidRPr="00C20284" w:rsidRDefault="009711B9" w:rsidP="007B24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18" w:lineRule="atLeast"/>
              <w:ind w:left="-108" w:right="-98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37</w:t>
            </w:r>
          </w:p>
        </w:tc>
      </w:tr>
      <w:tr w:rsidR="007B2423" w:rsidRPr="00C20284" w14:paraId="0608E198" w14:textId="77777777" w:rsidTr="0046726D">
        <w:trPr>
          <w:trHeight w:hRule="exact" w:val="374"/>
        </w:trPr>
        <w:tc>
          <w:tcPr>
            <w:tcW w:w="2210" w:type="pct"/>
          </w:tcPr>
          <w:p w14:paraId="1B191EC5" w14:textId="77777777" w:rsidR="007B2423" w:rsidRPr="00C20284" w:rsidRDefault="007B2423" w:rsidP="007B2423">
            <w:pPr>
              <w:spacing w:line="18" w:lineRule="atLeast"/>
              <w:ind w:firstLine="95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2DBE22DD" w14:textId="6DB1DBB2" w:rsidR="007B2423" w:rsidRPr="00C20284" w:rsidRDefault="00003484" w:rsidP="007B24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5,035</w:t>
            </w:r>
          </w:p>
        </w:tc>
        <w:tc>
          <w:tcPr>
            <w:tcW w:w="146" w:type="pct"/>
          </w:tcPr>
          <w:p w14:paraId="724C5412" w14:textId="77777777" w:rsidR="007B2423" w:rsidRPr="00C20284" w:rsidRDefault="007B2423" w:rsidP="007B24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754223EE" w14:textId="61BD3351" w:rsidR="007B2423" w:rsidRPr="00C20284" w:rsidRDefault="009711B9" w:rsidP="007B24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3</w:t>
            </w:r>
            <w:r w:rsidR="007B2423" w:rsidRPr="00C20284">
              <w:rPr>
                <w:rFonts w:ascii="Angsana New" w:hAnsi="Angsana New"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</w:rPr>
              <w:t>772</w:t>
            </w:r>
          </w:p>
        </w:tc>
        <w:tc>
          <w:tcPr>
            <w:tcW w:w="152" w:type="pct"/>
          </w:tcPr>
          <w:p w14:paraId="05696929" w14:textId="77777777" w:rsidR="007B2423" w:rsidRPr="00C20284" w:rsidRDefault="007B2423" w:rsidP="007B24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37F3FB93" w14:textId="694474EA" w:rsidR="007B2423" w:rsidRPr="00C20284" w:rsidRDefault="0002280A" w:rsidP="007B24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18" w:lineRule="atLeast"/>
              <w:ind w:left="-108" w:right="-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1,17</w:t>
            </w:r>
            <w:r w:rsidR="003C661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6" w:type="pct"/>
            <w:gridSpan w:val="2"/>
          </w:tcPr>
          <w:p w14:paraId="2606FA4A" w14:textId="77777777" w:rsidR="007B2423" w:rsidRPr="00C20284" w:rsidRDefault="007B2423" w:rsidP="007B24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74BCB216" w14:textId="72D61E38" w:rsidR="007B2423" w:rsidRPr="00C20284" w:rsidRDefault="009711B9" w:rsidP="007B24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18" w:lineRule="atLeast"/>
              <w:ind w:left="-108" w:right="-98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593</w:t>
            </w:r>
          </w:p>
        </w:tc>
      </w:tr>
      <w:tr w:rsidR="007B2423" w:rsidRPr="00C20284" w14:paraId="4935945A" w14:textId="77777777" w:rsidTr="0046726D">
        <w:trPr>
          <w:trHeight w:hRule="exact" w:val="374"/>
        </w:trPr>
        <w:tc>
          <w:tcPr>
            <w:tcW w:w="2210" w:type="pct"/>
          </w:tcPr>
          <w:p w14:paraId="1DC33167" w14:textId="77777777" w:rsidR="007B2423" w:rsidRPr="00C20284" w:rsidRDefault="007B2423" w:rsidP="007B2423">
            <w:pPr>
              <w:spacing w:line="18" w:lineRule="atLeast"/>
              <w:ind w:firstLine="95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644B0433" w14:textId="1B191CD4" w:rsidR="007B2423" w:rsidRPr="00C20284" w:rsidRDefault="00003484" w:rsidP="007B24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12,295</w:t>
            </w:r>
          </w:p>
        </w:tc>
        <w:tc>
          <w:tcPr>
            <w:tcW w:w="146" w:type="pct"/>
          </w:tcPr>
          <w:p w14:paraId="2CECF2D1" w14:textId="77777777" w:rsidR="007B2423" w:rsidRPr="00C20284" w:rsidRDefault="007B2423" w:rsidP="007B24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192C110C" w14:textId="0E4C539D" w:rsidR="007B2423" w:rsidRPr="00C20284" w:rsidRDefault="009711B9" w:rsidP="007B24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7B2423" w:rsidRPr="00C202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3C661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53</w:t>
            </w:r>
          </w:p>
        </w:tc>
        <w:tc>
          <w:tcPr>
            <w:tcW w:w="152" w:type="pct"/>
          </w:tcPr>
          <w:p w14:paraId="4A96BA06" w14:textId="77777777" w:rsidR="007B2423" w:rsidRPr="00C20284" w:rsidRDefault="007B2423" w:rsidP="007B24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136B48A8" w14:textId="6AC0D2EE" w:rsidR="007B2423" w:rsidRPr="00C20284" w:rsidRDefault="00816CB5" w:rsidP="007B24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18" w:lineRule="atLeast"/>
              <w:ind w:left="-108" w:right="-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1,906</w:t>
            </w:r>
          </w:p>
        </w:tc>
        <w:tc>
          <w:tcPr>
            <w:tcW w:w="146" w:type="pct"/>
            <w:gridSpan w:val="2"/>
          </w:tcPr>
          <w:p w14:paraId="15CF0BA8" w14:textId="77777777" w:rsidR="007B2423" w:rsidRPr="00C20284" w:rsidRDefault="007B2423" w:rsidP="007B24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42FEEF78" w14:textId="5B8C7C8B" w:rsidR="007B2423" w:rsidRPr="00C20284" w:rsidRDefault="009711B9" w:rsidP="007B24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18" w:lineRule="atLeast"/>
              <w:ind w:left="-108" w:right="-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7B2423" w:rsidRPr="00C202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153</w:t>
            </w:r>
          </w:p>
        </w:tc>
      </w:tr>
    </w:tbl>
    <w:p w14:paraId="4369476D" w14:textId="0D4BED3F" w:rsidR="004F3FD0" w:rsidRDefault="009711B9" w:rsidP="001B16F3">
      <w:pPr>
        <w:pStyle w:val="BodyText2"/>
        <w:tabs>
          <w:tab w:val="left" w:pos="540"/>
          <w:tab w:val="left" w:pos="1080"/>
          <w:tab w:val="left" w:pos="1620"/>
        </w:tabs>
        <w:spacing w:line="18" w:lineRule="atLeast"/>
        <w:ind w:firstLine="72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711B9"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>6</w:t>
      </w:r>
      <w:r w:rsidR="0080549B" w:rsidRPr="00C20284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Pr="009711B9">
        <w:rPr>
          <w:rFonts w:ascii="Angsana New" w:hAnsi="Angsana New"/>
          <w:b/>
          <w:bCs/>
          <w:i/>
          <w:iCs/>
          <w:sz w:val="30"/>
          <w:szCs w:val="30"/>
        </w:rPr>
        <w:t>2</w:t>
      </w:r>
      <w:r w:rsidR="0080549B" w:rsidRPr="00C20284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Pr="009711B9">
        <w:rPr>
          <w:rFonts w:ascii="Angsana New" w:hAnsi="Angsana New"/>
          <w:b/>
          <w:bCs/>
          <w:i/>
          <w:iCs/>
          <w:sz w:val="30"/>
          <w:szCs w:val="30"/>
        </w:rPr>
        <w:t>2</w:t>
      </w:r>
      <w:r w:rsidR="0080549B" w:rsidRPr="00C20284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เงินให้กู้ยืมระยะสั้น</w:t>
      </w:r>
      <w:r w:rsidR="002A0E85" w:rsidRPr="002A0E85">
        <w:rPr>
          <w:rFonts w:ascii="Angsana New" w:hAnsi="Angsana New"/>
          <w:b/>
          <w:bCs/>
          <w:i/>
          <w:iCs/>
          <w:sz w:val="30"/>
          <w:szCs w:val="30"/>
          <w:cs/>
        </w:rPr>
        <w:t>แก่กิจการที่เกี่ยวข้องกัน</w:t>
      </w:r>
    </w:p>
    <w:p w14:paraId="34D9484E" w14:textId="77777777" w:rsidR="00DB436A" w:rsidRPr="00611C81" w:rsidRDefault="00DB436A" w:rsidP="001B16F3">
      <w:pPr>
        <w:pStyle w:val="BodyText2"/>
        <w:tabs>
          <w:tab w:val="left" w:pos="540"/>
          <w:tab w:val="left" w:pos="1080"/>
          <w:tab w:val="left" w:pos="1620"/>
        </w:tabs>
        <w:spacing w:line="18" w:lineRule="atLeast"/>
        <w:ind w:firstLine="720"/>
        <w:jc w:val="thaiDistribute"/>
        <w:rPr>
          <w:sz w:val="30"/>
          <w:szCs w:val="30"/>
        </w:rPr>
      </w:pPr>
    </w:p>
    <w:tbl>
      <w:tblPr>
        <w:tblW w:w="919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68"/>
        <w:gridCol w:w="1080"/>
        <w:gridCol w:w="270"/>
        <w:gridCol w:w="810"/>
        <w:gridCol w:w="270"/>
        <w:gridCol w:w="270"/>
        <w:gridCol w:w="1080"/>
        <w:gridCol w:w="270"/>
        <w:gridCol w:w="1080"/>
      </w:tblGrid>
      <w:tr w:rsidR="00C52DAE" w:rsidRPr="00C20284" w14:paraId="467D02A5" w14:textId="77777777" w:rsidTr="00562238">
        <w:trPr>
          <w:trHeight w:hRule="exact" w:val="374"/>
        </w:trPr>
        <w:tc>
          <w:tcPr>
            <w:tcW w:w="4068" w:type="dxa"/>
          </w:tcPr>
          <w:p w14:paraId="2A475BBA" w14:textId="77777777" w:rsidR="00C52DAE" w:rsidRPr="00C20284" w:rsidRDefault="00C52DAE" w:rsidP="00C52DAE">
            <w:pPr>
              <w:tabs>
                <w:tab w:val="left" w:pos="342"/>
              </w:tabs>
              <w:spacing w:before="100" w:beforeAutospacing="1" w:after="100" w:afterAutospacing="1" w:line="18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96B29C" w14:textId="77777777" w:rsidR="00C52DAE" w:rsidRPr="00C20284" w:rsidRDefault="00C52DAE" w:rsidP="00C52D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right="-34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14:paraId="464EBB73" w14:textId="77777777" w:rsidR="00C52DAE" w:rsidRPr="00C20284" w:rsidRDefault="00C52DAE" w:rsidP="00C52D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right="-34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5"/>
          </w:tcPr>
          <w:p w14:paraId="557A0E22" w14:textId="01C06B1E" w:rsidR="00C52DAE" w:rsidRPr="00C20284" w:rsidRDefault="00C52DAE" w:rsidP="00C52D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right="-34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C52DAE" w:rsidRPr="00C20284" w14:paraId="05B9E3EA" w14:textId="77777777" w:rsidTr="00562238">
        <w:trPr>
          <w:trHeight w:hRule="exact" w:val="374"/>
        </w:trPr>
        <w:tc>
          <w:tcPr>
            <w:tcW w:w="4068" w:type="dxa"/>
          </w:tcPr>
          <w:p w14:paraId="23C4D927" w14:textId="77777777" w:rsidR="00C52DAE" w:rsidRPr="00C20284" w:rsidRDefault="00C52DAE" w:rsidP="00C52DAE">
            <w:pPr>
              <w:tabs>
                <w:tab w:val="left" w:pos="342"/>
              </w:tabs>
              <w:spacing w:before="100" w:beforeAutospacing="1" w:after="100" w:afterAutospacing="1" w:line="18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8"/>
          </w:tcPr>
          <w:p w14:paraId="51CB77A5" w14:textId="77777777" w:rsidR="00C52DAE" w:rsidRPr="00C20284" w:rsidRDefault="00C52DAE" w:rsidP="00C52D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2DAE" w:rsidRPr="00C20284" w14:paraId="32D0F7C7" w14:textId="77777777" w:rsidTr="00562238">
        <w:trPr>
          <w:trHeight w:hRule="exact" w:val="374"/>
        </w:trPr>
        <w:tc>
          <w:tcPr>
            <w:tcW w:w="4068" w:type="dxa"/>
          </w:tcPr>
          <w:p w14:paraId="47693BDC" w14:textId="77777777" w:rsidR="00C52DAE" w:rsidRPr="00C20284" w:rsidRDefault="00C52DAE" w:rsidP="00C52DAE">
            <w:pPr>
              <w:tabs>
                <w:tab w:val="left" w:pos="342"/>
              </w:tabs>
              <w:spacing w:before="100" w:beforeAutospacing="1" w:after="100" w:afterAutospacing="1" w:line="18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B2A3513" w14:textId="77777777" w:rsidR="00C52DAE" w:rsidRPr="00C20284" w:rsidRDefault="00C52DAE" w:rsidP="00C52DAE">
            <w:pPr>
              <w:spacing w:line="18" w:lineRule="atLeast"/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D42DEB1" w14:textId="77777777" w:rsidR="00C52DAE" w:rsidRPr="00C20284" w:rsidRDefault="00C52DAE" w:rsidP="00C52DAE">
            <w:pPr>
              <w:spacing w:before="100" w:beforeAutospacing="1" w:after="100" w:afterAutospacing="1" w:line="18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965D609" w14:textId="77777777" w:rsidR="00C52DAE" w:rsidRPr="00C20284" w:rsidRDefault="00C52DAE" w:rsidP="00C52DAE">
            <w:pPr>
              <w:spacing w:line="18" w:lineRule="atLeast"/>
              <w:ind w:left="-108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ยอดเฉลี่ย</w:t>
            </w:r>
          </w:p>
        </w:tc>
      </w:tr>
      <w:tr w:rsidR="00C52DAE" w:rsidRPr="00C20284" w14:paraId="755D3DF4" w14:textId="77777777" w:rsidTr="00562238">
        <w:trPr>
          <w:trHeight w:hRule="exact" w:val="374"/>
        </w:trPr>
        <w:tc>
          <w:tcPr>
            <w:tcW w:w="4068" w:type="dxa"/>
          </w:tcPr>
          <w:p w14:paraId="15BE6556" w14:textId="77777777" w:rsidR="00C52DAE" w:rsidRPr="00C20284" w:rsidRDefault="00C52DAE" w:rsidP="00C52DAE">
            <w:pPr>
              <w:tabs>
                <w:tab w:val="left" w:pos="342"/>
              </w:tabs>
              <w:spacing w:before="100" w:beforeAutospacing="1" w:after="100" w:afterAutospacing="1" w:line="18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4425821" w14:textId="3E774F65" w:rsidR="00C52DAE" w:rsidRPr="00C20284" w:rsidRDefault="009711B9" w:rsidP="00C52DAE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256</w:t>
            </w:r>
            <w:r w:rsidR="003C661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03BB332" w14:textId="77777777" w:rsidR="00C52DAE" w:rsidRPr="00C20284" w:rsidRDefault="00C52DAE" w:rsidP="00C52DA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564A66" w14:textId="2EADDAD4" w:rsidR="00C52DAE" w:rsidRPr="00C20284" w:rsidRDefault="009711B9" w:rsidP="00C52DAE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270FE9B" w14:textId="77777777" w:rsidR="00C52DAE" w:rsidRPr="00C20284" w:rsidRDefault="00C52DAE" w:rsidP="00C52DA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3E421BA" w14:textId="3E3B41E7" w:rsidR="00C52DAE" w:rsidRPr="00C20284" w:rsidRDefault="009711B9" w:rsidP="00C52DAE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256</w:t>
            </w:r>
            <w:r w:rsidR="003C661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1EEB6DD" w14:textId="77777777" w:rsidR="00C52DAE" w:rsidRPr="00C20284" w:rsidRDefault="00C52DAE" w:rsidP="00C52DA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DEA020B" w14:textId="1E310F35" w:rsidR="00C52DAE" w:rsidRPr="00C20284" w:rsidRDefault="009711B9" w:rsidP="00C52DAE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C52DAE" w:rsidRPr="00C20284" w14:paraId="58F53D3D" w14:textId="77777777" w:rsidTr="00562238">
        <w:trPr>
          <w:trHeight w:hRule="exact" w:val="144"/>
        </w:trPr>
        <w:tc>
          <w:tcPr>
            <w:tcW w:w="4068" w:type="dxa"/>
          </w:tcPr>
          <w:p w14:paraId="151EB14E" w14:textId="77777777" w:rsidR="00C52DAE" w:rsidRPr="00C20284" w:rsidRDefault="00C52DAE" w:rsidP="00C52DAE">
            <w:pPr>
              <w:tabs>
                <w:tab w:val="left" w:pos="342"/>
              </w:tabs>
              <w:spacing w:before="100" w:beforeAutospacing="1" w:after="100" w:afterAutospacing="1" w:line="18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584B3F5" w14:textId="77777777" w:rsidR="00C52DAE" w:rsidRPr="00C20284" w:rsidRDefault="00C52DAE" w:rsidP="00C52DAE">
            <w:pPr>
              <w:tabs>
                <w:tab w:val="decimal" w:pos="792"/>
              </w:tabs>
              <w:spacing w:before="100" w:beforeAutospacing="1" w:after="100" w:afterAutospacing="1" w:line="18" w:lineRule="atLeast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EF8A7CD" w14:textId="77777777" w:rsidR="00C52DAE" w:rsidRPr="00C20284" w:rsidRDefault="00C52DAE" w:rsidP="00C52DAE">
            <w:pPr>
              <w:tabs>
                <w:tab w:val="decimal" w:pos="864"/>
              </w:tabs>
              <w:spacing w:before="100" w:beforeAutospacing="1" w:after="100" w:afterAutospacing="1" w:line="18" w:lineRule="atLeast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044A4F99" w14:textId="77777777" w:rsidR="00C52DAE" w:rsidRPr="00C20284" w:rsidRDefault="00C52DAE" w:rsidP="00C52DAE">
            <w:pPr>
              <w:tabs>
                <w:tab w:val="clear" w:pos="907"/>
                <w:tab w:val="decimal" w:pos="882"/>
              </w:tabs>
              <w:spacing w:before="100" w:beforeAutospacing="1" w:after="100" w:afterAutospacing="1" w:line="18" w:lineRule="atLeast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1DC582E" w14:textId="77777777" w:rsidR="00C52DAE" w:rsidRPr="00C20284" w:rsidRDefault="00C52DAE" w:rsidP="00C52DAE">
            <w:pPr>
              <w:tabs>
                <w:tab w:val="decimal" w:pos="864"/>
              </w:tabs>
              <w:spacing w:before="100" w:beforeAutospacing="1" w:after="100" w:afterAutospacing="1" w:line="18" w:lineRule="atLeast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D2FAE01" w14:textId="77777777" w:rsidR="00C52DAE" w:rsidRPr="00C20284" w:rsidRDefault="00C52DAE" w:rsidP="00C52DAE">
            <w:pPr>
              <w:tabs>
                <w:tab w:val="decimal" w:pos="792"/>
              </w:tabs>
              <w:spacing w:before="100" w:beforeAutospacing="1" w:after="100" w:afterAutospacing="1" w:line="18" w:lineRule="atLeast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9335FA3" w14:textId="77777777" w:rsidR="00C52DAE" w:rsidRPr="00C20284" w:rsidRDefault="00C52DAE" w:rsidP="00C52DAE">
            <w:pPr>
              <w:tabs>
                <w:tab w:val="decimal" w:pos="792"/>
              </w:tabs>
              <w:spacing w:before="100" w:beforeAutospacing="1" w:after="100" w:afterAutospacing="1" w:line="18" w:lineRule="atLeast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2E8D30C" w14:textId="77777777" w:rsidR="00C52DAE" w:rsidRPr="00C20284" w:rsidRDefault="00C52DAE" w:rsidP="00C52DAE">
            <w:pPr>
              <w:tabs>
                <w:tab w:val="decimal" w:pos="792"/>
              </w:tabs>
              <w:spacing w:before="100" w:beforeAutospacing="1" w:after="100" w:afterAutospacing="1" w:line="18" w:lineRule="atLeast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52DAE" w:rsidRPr="00C20284" w14:paraId="10D94341" w14:textId="77777777" w:rsidTr="00811F76">
        <w:trPr>
          <w:trHeight w:hRule="exact" w:val="374"/>
        </w:trPr>
        <w:tc>
          <w:tcPr>
            <w:tcW w:w="4068" w:type="dxa"/>
          </w:tcPr>
          <w:p w14:paraId="533B2ABF" w14:textId="77777777" w:rsidR="00C52DAE" w:rsidRPr="00C20284" w:rsidRDefault="00C52DAE" w:rsidP="00C52DAE">
            <w:pPr>
              <w:spacing w:line="18" w:lineRule="atLeast"/>
              <w:ind w:firstLine="96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E3B635" w14:textId="199EA9C6" w:rsidR="00C52DAE" w:rsidRPr="00C20284" w:rsidRDefault="005B4571" w:rsidP="00AC5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18" w:lineRule="atLeast"/>
              <w:ind w:left="-108" w:right="-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6,876</w:t>
            </w:r>
          </w:p>
        </w:tc>
        <w:tc>
          <w:tcPr>
            <w:tcW w:w="270" w:type="dxa"/>
          </w:tcPr>
          <w:p w14:paraId="7DD1DA67" w14:textId="77777777" w:rsidR="00C52DAE" w:rsidRPr="00C20284" w:rsidRDefault="00C52DAE" w:rsidP="00C52DAE">
            <w:pPr>
              <w:spacing w:before="100" w:beforeAutospacing="1" w:after="100" w:afterAutospacing="1" w:line="18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76B4A8BC" w14:textId="0AA507BC" w:rsidR="00C52DAE" w:rsidRPr="00C20284" w:rsidRDefault="009711B9" w:rsidP="00AC5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18" w:lineRule="atLeast"/>
              <w:ind w:left="-108" w:right="-99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20</w:t>
            </w:r>
            <w:r w:rsidR="00C52DAE" w:rsidRPr="00C20284">
              <w:rPr>
                <w:rFonts w:ascii="Angsana New" w:hAnsi="Angsana New"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</w:rPr>
              <w:t>02</w:t>
            </w:r>
            <w:r w:rsidR="003C661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BBA364D" w14:textId="77777777" w:rsidR="00C52DAE" w:rsidRPr="00C20284" w:rsidRDefault="00C52DAE" w:rsidP="00C52DAE">
            <w:pPr>
              <w:spacing w:before="100" w:beforeAutospacing="1" w:after="100" w:afterAutospacing="1" w:line="18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1C1E126" w14:textId="203F8007" w:rsidR="00C52DAE" w:rsidRPr="006E2105" w:rsidRDefault="00DF7783" w:rsidP="00AC5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18" w:lineRule="atLeast"/>
              <w:rPr>
                <w:rFonts w:ascii="Angsana New" w:hAnsi="Angsana New"/>
                <w:sz w:val="30"/>
                <w:szCs w:val="30"/>
              </w:rPr>
            </w:pPr>
            <w:r w:rsidRPr="006E2105">
              <w:rPr>
                <w:rFonts w:ascii="Angsana New" w:hAnsi="Angsana New"/>
                <w:sz w:val="30"/>
                <w:szCs w:val="30"/>
              </w:rPr>
              <w:t>13,280</w:t>
            </w:r>
          </w:p>
        </w:tc>
        <w:tc>
          <w:tcPr>
            <w:tcW w:w="270" w:type="dxa"/>
          </w:tcPr>
          <w:p w14:paraId="05E712A0" w14:textId="77777777" w:rsidR="00C52DAE" w:rsidRPr="00C20284" w:rsidRDefault="00C52DAE" w:rsidP="00C52DAE">
            <w:pPr>
              <w:tabs>
                <w:tab w:val="decimal" w:pos="773"/>
              </w:tabs>
              <w:spacing w:line="18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CC230DD" w14:textId="3AEC5DAE" w:rsidR="00C52DAE" w:rsidRPr="00C20284" w:rsidRDefault="009711B9" w:rsidP="00C52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18" w:lineRule="atLeast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23</w:t>
            </w:r>
            <w:r w:rsidR="00C52DAE" w:rsidRPr="00C20284">
              <w:rPr>
                <w:rFonts w:ascii="Angsana New" w:hAnsi="Angsana New"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</w:rPr>
              <w:t>912</w:t>
            </w:r>
          </w:p>
        </w:tc>
      </w:tr>
      <w:tr w:rsidR="00C52DAE" w:rsidRPr="00C20284" w14:paraId="49F2AE9B" w14:textId="77777777" w:rsidTr="00811F76">
        <w:trPr>
          <w:trHeight w:hRule="exact" w:val="374"/>
        </w:trPr>
        <w:tc>
          <w:tcPr>
            <w:tcW w:w="4068" w:type="dxa"/>
          </w:tcPr>
          <w:p w14:paraId="79F5C8F0" w14:textId="77777777" w:rsidR="00C52DAE" w:rsidRPr="00C20284" w:rsidRDefault="00C52DAE" w:rsidP="00C52DAE">
            <w:pPr>
              <w:spacing w:line="18" w:lineRule="atLeast"/>
              <w:ind w:firstLine="96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52A9E90" w14:textId="1D84FAFE" w:rsidR="00C52DAE" w:rsidRPr="00C20284" w:rsidRDefault="0091341C" w:rsidP="00C52D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18" w:lineRule="atLeast"/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6,876</w:t>
            </w:r>
          </w:p>
        </w:tc>
        <w:tc>
          <w:tcPr>
            <w:tcW w:w="270" w:type="dxa"/>
          </w:tcPr>
          <w:p w14:paraId="2F11F26D" w14:textId="77777777" w:rsidR="00C52DAE" w:rsidRPr="00C20284" w:rsidRDefault="00C52DAE" w:rsidP="00C52DAE">
            <w:pPr>
              <w:spacing w:before="100" w:beforeAutospacing="1" w:after="100" w:afterAutospacing="1" w:line="18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E8DF997" w14:textId="5604FF5E" w:rsidR="00C52DAE" w:rsidRPr="00C20284" w:rsidRDefault="009711B9" w:rsidP="00C52D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18" w:lineRule="atLeast"/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="00C52DAE" w:rsidRPr="00C202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02</w:t>
            </w:r>
            <w:r w:rsidR="003C661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7AD0654" w14:textId="77777777" w:rsidR="00C52DAE" w:rsidRPr="00C20284" w:rsidRDefault="00C52DAE" w:rsidP="00C52DAE">
            <w:pPr>
              <w:spacing w:before="100" w:beforeAutospacing="1" w:after="100" w:afterAutospacing="1" w:line="18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D86A48" w14:textId="1C00EE04" w:rsidR="00C52DAE" w:rsidRPr="006E2105" w:rsidRDefault="00773DAA" w:rsidP="00C52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18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2105">
              <w:rPr>
                <w:rFonts w:ascii="Angsana New" w:hAnsi="Angsana New"/>
                <w:b/>
                <w:bCs/>
                <w:sz w:val="30"/>
                <w:szCs w:val="30"/>
              </w:rPr>
              <w:t>13,280</w:t>
            </w:r>
          </w:p>
        </w:tc>
        <w:tc>
          <w:tcPr>
            <w:tcW w:w="270" w:type="dxa"/>
          </w:tcPr>
          <w:p w14:paraId="7072149C" w14:textId="77777777" w:rsidR="00C52DAE" w:rsidRPr="00C20284" w:rsidRDefault="00C52DAE" w:rsidP="00C52DAE">
            <w:pPr>
              <w:tabs>
                <w:tab w:val="decimal" w:pos="773"/>
              </w:tabs>
              <w:spacing w:line="18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38D974F" w14:textId="682E706B" w:rsidR="00C52DAE" w:rsidRPr="00C20284" w:rsidRDefault="009711B9" w:rsidP="00C52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18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  <w:r w:rsidR="00C52DAE" w:rsidRPr="00C202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912</w:t>
            </w:r>
          </w:p>
        </w:tc>
      </w:tr>
    </w:tbl>
    <w:p w14:paraId="7E214247" w14:textId="77777777" w:rsidR="005D629D" w:rsidRPr="00C20284" w:rsidRDefault="005D6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6BA2E72" w14:textId="599CDC12" w:rsidR="00905A33" w:rsidRPr="00C20284" w:rsidRDefault="009711B9" w:rsidP="001B16F3">
      <w:pPr>
        <w:tabs>
          <w:tab w:val="clear" w:pos="1644"/>
          <w:tab w:val="clear" w:pos="1871"/>
          <w:tab w:val="left" w:pos="1620"/>
        </w:tabs>
        <w:ind w:left="1080" w:right="13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711B9">
        <w:rPr>
          <w:rFonts w:ascii="Angsana New" w:hAnsi="Angsana New"/>
          <w:b/>
          <w:bCs/>
          <w:i/>
          <w:iCs/>
          <w:sz w:val="30"/>
          <w:szCs w:val="30"/>
        </w:rPr>
        <w:t>6</w:t>
      </w:r>
      <w:r w:rsidR="00905A33" w:rsidRPr="00C20284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Pr="009711B9">
        <w:rPr>
          <w:rFonts w:ascii="Angsana New" w:hAnsi="Angsana New"/>
          <w:b/>
          <w:bCs/>
          <w:i/>
          <w:iCs/>
          <w:sz w:val="30"/>
          <w:szCs w:val="30"/>
        </w:rPr>
        <w:t>2</w:t>
      </w:r>
      <w:r w:rsidR="00905A33" w:rsidRPr="00C20284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Pr="009711B9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905A33" w:rsidRPr="00C20284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เงินจ่ายล่วงหน้าค่าสินค้า</w:t>
      </w:r>
    </w:p>
    <w:p w14:paraId="7F948FF8" w14:textId="77777777" w:rsidR="00905A33" w:rsidRPr="00C20284" w:rsidRDefault="00905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1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081"/>
        <w:gridCol w:w="277"/>
        <w:gridCol w:w="1042"/>
        <w:gridCol w:w="236"/>
        <w:gridCol w:w="1145"/>
        <w:gridCol w:w="277"/>
        <w:gridCol w:w="1052"/>
      </w:tblGrid>
      <w:tr w:rsidR="00905A33" w:rsidRPr="00C20284" w14:paraId="2D63C13E" w14:textId="77777777" w:rsidTr="00B37FB4">
        <w:trPr>
          <w:tblHeader/>
        </w:trPr>
        <w:tc>
          <w:tcPr>
            <w:tcW w:w="2211" w:type="pct"/>
          </w:tcPr>
          <w:p w14:paraId="01642505" w14:textId="77777777" w:rsidR="00905A33" w:rsidRPr="00C20284" w:rsidRDefault="00905A33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0" w:type="pct"/>
            <w:gridSpan w:val="3"/>
          </w:tcPr>
          <w:p w14:paraId="79ECD11B" w14:textId="77777777" w:rsidR="00905A33" w:rsidRPr="00C20284" w:rsidRDefault="00905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0D1F0408" w14:textId="77777777" w:rsidR="00905A33" w:rsidRPr="00C20284" w:rsidRDefault="00905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pct"/>
            <w:gridSpan w:val="3"/>
          </w:tcPr>
          <w:p w14:paraId="79EA5249" w14:textId="77777777" w:rsidR="00905A33" w:rsidRPr="00C20284" w:rsidRDefault="00905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905A33" w:rsidRPr="00C20284" w14:paraId="2A902560" w14:textId="77777777" w:rsidTr="00B37FB4">
        <w:trPr>
          <w:tblHeader/>
        </w:trPr>
        <w:tc>
          <w:tcPr>
            <w:tcW w:w="2211" w:type="pct"/>
          </w:tcPr>
          <w:p w14:paraId="66F931C6" w14:textId="77777777" w:rsidR="00905A33" w:rsidRPr="00C20284" w:rsidRDefault="00905A33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0" w:type="pct"/>
            <w:gridSpan w:val="3"/>
            <w:tcBorders>
              <w:bottom w:val="single" w:sz="4" w:space="0" w:color="auto"/>
            </w:tcBorders>
          </w:tcPr>
          <w:p w14:paraId="00F7795C" w14:textId="77777777" w:rsidR="00905A33" w:rsidRPr="00C20284" w:rsidRDefault="00905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30F77EA3" w14:textId="77777777" w:rsidR="00905A33" w:rsidRPr="00C20284" w:rsidRDefault="00905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pct"/>
            <w:gridSpan w:val="3"/>
            <w:tcBorders>
              <w:bottom w:val="single" w:sz="4" w:space="0" w:color="auto"/>
            </w:tcBorders>
          </w:tcPr>
          <w:p w14:paraId="21C2003F" w14:textId="77777777" w:rsidR="00905A33" w:rsidRPr="00C20284" w:rsidRDefault="00905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2DAE" w:rsidRPr="00C20284" w14:paraId="3BF2F9A5" w14:textId="77777777" w:rsidTr="00B37FB4">
        <w:trPr>
          <w:tblHeader/>
        </w:trPr>
        <w:tc>
          <w:tcPr>
            <w:tcW w:w="2211" w:type="pct"/>
          </w:tcPr>
          <w:p w14:paraId="76F6A3B5" w14:textId="77777777" w:rsidR="00C52DAE" w:rsidRPr="00C20284" w:rsidRDefault="00C52DAE" w:rsidP="00C52D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14:paraId="6EF3586A" w14:textId="5F83B34B" w:rsidR="00C52DAE" w:rsidRPr="00C20284" w:rsidRDefault="009711B9" w:rsidP="00C52DAE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256</w:t>
            </w:r>
            <w:r w:rsidR="003C661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51" w:type="pct"/>
            <w:tcBorders>
              <w:top w:val="single" w:sz="4" w:space="0" w:color="auto"/>
            </w:tcBorders>
          </w:tcPr>
          <w:p w14:paraId="0893D445" w14:textId="77777777" w:rsidR="00C52DAE" w:rsidRPr="00C20284" w:rsidRDefault="00C52DAE" w:rsidP="00C52DA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single" w:sz="4" w:space="0" w:color="auto"/>
            </w:tcBorders>
          </w:tcPr>
          <w:p w14:paraId="2A4314FD" w14:textId="4F4CE6B2" w:rsidR="00C52DAE" w:rsidRPr="00C20284" w:rsidRDefault="009711B9" w:rsidP="00C52DAE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9" w:type="pct"/>
          </w:tcPr>
          <w:p w14:paraId="6A88F10B" w14:textId="77777777" w:rsidR="00C52DAE" w:rsidRPr="00C20284" w:rsidRDefault="00C52DAE" w:rsidP="00C52DA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2294299C" w14:textId="79212F72" w:rsidR="00C52DAE" w:rsidRPr="00C20284" w:rsidRDefault="009711B9" w:rsidP="00C52DAE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256</w:t>
            </w:r>
            <w:r w:rsidR="003C661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51" w:type="pct"/>
            <w:tcBorders>
              <w:top w:val="single" w:sz="4" w:space="0" w:color="auto"/>
            </w:tcBorders>
          </w:tcPr>
          <w:p w14:paraId="290D0DC1" w14:textId="77777777" w:rsidR="00C52DAE" w:rsidRPr="00C20284" w:rsidRDefault="00C52DAE" w:rsidP="00C52DA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14:paraId="74D574E9" w14:textId="1858827E" w:rsidR="00C52DAE" w:rsidRPr="00C20284" w:rsidRDefault="009711B9" w:rsidP="00C52DAE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26322A" w:rsidRPr="00C20284" w14:paraId="2DDEE267" w14:textId="77777777" w:rsidTr="00B37FB4">
        <w:trPr>
          <w:trHeight w:hRule="exact" w:val="90"/>
        </w:trPr>
        <w:tc>
          <w:tcPr>
            <w:tcW w:w="2211" w:type="pct"/>
          </w:tcPr>
          <w:p w14:paraId="735FF11A" w14:textId="77777777" w:rsidR="0026322A" w:rsidRPr="00C20284" w:rsidRDefault="0026322A" w:rsidP="001B16F3">
            <w:pPr>
              <w:ind w:right="-102" w:firstLine="612"/>
              <w:jc w:val="thaiDistribute"/>
              <w:rPr>
                <w:rFonts w:ascii="Angsana New" w:hAnsi="Angsana New"/>
                <w:b/>
                <w:bCs/>
                <w:position w:val="6"/>
                <w:sz w:val="12"/>
                <w:szCs w:val="12"/>
                <w:cs/>
              </w:rPr>
            </w:pPr>
          </w:p>
        </w:tc>
        <w:tc>
          <w:tcPr>
            <w:tcW w:w="590" w:type="pct"/>
          </w:tcPr>
          <w:p w14:paraId="42B15B32" w14:textId="77777777" w:rsidR="0026322A" w:rsidRPr="00C20284" w:rsidRDefault="00263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91"/>
              <w:rPr>
                <w:rFonts w:ascii="Angsana New" w:hAnsi="Angsana New"/>
                <w:position w:val="6"/>
                <w:sz w:val="12"/>
                <w:szCs w:val="12"/>
              </w:rPr>
            </w:pPr>
          </w:p>
        </w:tc>
        <w:tc>
          <w:tcPr>
            <w:tcW w:w="151" w:type="pct"/>
          </w:tcPr>
          <w:p w14:paraId="2904649B" w14:textId="77777777" w:rsidR="0026322A" w:rsidRPr="00C20284" w:rsidRDefault="00263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="Angsana New" w:hAnsi="Angsana New"/>
                <w:position w:val="6"/>
                <w:sz w:val="12"/>
                <w:szCs w:val="12"/>
              </w:rPr>
            </w:pPr>
          </w:p>
        </w:tc>
        <w:tc>
          <w:tcPr>
            <w:tcW w:w="569" w:type="pct"/>
          </w:tcPr>
          <w:p w14:paraId="2894672D" w14:textId="77777777" w:rsidR="0026322A" w:rsidRPr="00C20284" w:rsidRDefault="00263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03"/>
              <w:rPr>
                <w:rFonts w:ascii="Angsana New" w:hAnsi="Angsana New"/>
                <w:position w:val="6"/>
                <w:sz w:val="12"/>
                <w:szCs w:val="12"/>
              </w:rPr>
            </w:pPr>
          </w:p>
        </w:tc>
        <w:tc>
          <w:tcPr>
            <w:tcW w:w="129" w:type="pct"/>
          </w:tcPr>
          <w:p w14:paraId="6046ED28" w14:textId="77777777" w:rsidR="0026322A" w:rsidRPr="00C20284" w:rsidRDefault="00263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="Angsana New" w:hAnsi="Angsana New"/>
                <w:position w:val="6"/>
                <w:sz w:val="12"/>
                <w:szCs w:val="12"/>
              </w:rPr>
            </w:pPr>
          </w:p>
        </w:tc>
        <w:tc>
          <w:tcPr>
            <w:tcW w:w="625" w:type="pct"/>
          </w:tcPr>
          <w:p w14:paraId="1C050022" w14:textId="77777777" w:rsidR="0026322A" w:rsidRPr="00C20284" w:rsidRDefault="00263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03"/>
              <w:rPr>
                <w:rFonts w:ascii="Angsana New" w:hAnsi="Angsana New"/>
                <w:position w:val="6"/>
                <w:sz w:val="12"/>
                <w:szCs w:val="12"/>
              </w:rPr>
            </w:pPr>
          </w:p>
        </w:tc>
        <w:tc>
          <w:tcPr>
            <w:tcW w:w="151" w:type="pct"/>
          </w:tcPr>
          <w:p w14:paraId="06E2E1B6" w14:textId="77777777" w:rsidR="0026322A" w:rsidRPr="00C20284" w:rsidRDefault="00263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="Angsana New" w:hAnsi="Angsana New"/>
                <w:position w:val="6"/>
                <w:sz w:val="12"/>
                <w:szCs w:val="12"/>
              </w:rPr>
            </w:pPr>
          </w:p>
        </w:tc>
        <w:tc>
          <w:tcPr>
            <w:tcW w:w="574" w:type="pct"/>
          </w:tcPr>
          <w:p w14:paraId="48F9AFED" w14:textId="77777777" w:rsidR="0026322A" w:rsidRPr="00C20284" w:rsidRDefault="00263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left="-108" w:right="-107"/>
              <w:rPr>
                <w:rFonts w:ascii="Angsana New" w:hAnsi="Angsana New"/>
                <w:position w:val="6"/>
                <w:sz w:val="12"/>
                <w:szCs w:val="12"/>
              </w:rPr>
            </w:pPr>
          </w:p>
        </w:tc>
      </w:tr>
      <w:tr w:rsidR="00C52DAE" w:rsidRPr="00C20284" w14:paraId="44CD4573" w14:textId="77777777" w:rsidTr="00B37FB4">
        <w:trPr>
          <w:trHeight w:hRule="exact" w:val="374"/>
        </w:trPr>
        <w:tc>
          <w:tcPr>
            <w:tcW w:w="2211" w:type="pct"/>
          </w:tcPr>
          <w:p w14:paraId="5AA051F2" w14:textId="3B674B49" w:rsidR="00C52DAE" w:rsidRPr="00C20284" w:rsidRDefault="00FB5E49" w:rsidP="00C52DAE">
            <w:pPr>
              <w:tabs>
                <w:tab w:val="left" w:pos="1062"/>
              </w:tabs>
              <w:ind w:right="-102" w:firstLine="95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position w:val="6"/>
                <w:sz w:val="30"/>
                <w:szCs w:val="30"/>
                <w:cs/>
              </w:rPr>
              <w:t>บริษัทร่วมและ</w:t>
            </w:r>
            <w:r w:rsidR="00C52DAE" w:rsidRPr="00C20284">
              <w:rPr>
                <w:rFonts w:ascii="Angsana New" w:hAnsi="Angsana New"/>
                <w:position w:val="6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0" w:type="pct"/>
          </w:tcPr>
          <w:p w14:paraId="5374AA86" w14:textId="24B9873E" w:rsidR="00C52DAE" w:rsidRPr="00C20284" w:rsidRDefault="008E456A" w:rsidP="00C52D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="Angsana New" w:hAnsi="Angsana New"/>
                <w:position w:val="6"/>
                <w:sz w:val="30"/>
                <w:szCs w:val="30"/>
              </w:rPr>
            </w:pPr>
            <w:r>
              <w:rPr>
                <w:rFonts w:ascii="Angsana New" w:hAnsi="Angsana New"/>
                <w:position w:val="6"/>
                <w:sz w:val="30"/>
                <w:szCs w:val="30"/>
              </w:rPr>
              <w:t>65</w:t>
            </w:r>
          </w:p>
        </w:tc>
        <w:tc>
          <w:tcPr>
            <w:tcW w:w="151" w:type="pct"/>
          </w:tcPr>
          <w:p w14:paraId="3DBEA8F4" w14:textId="77777777" w:rsidR="00C52DAE" w:rsidRPr="00C20284" w:rsidRDefault="00C52DAE" w:rsidP="00C52DAE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/>
                <w:position w:val="6"/>
                <w:sz w:val="30"/>
                <w:szCs w:val="30"/>
              </w:rPr>
            </w:pPr>
          </w:p>
        </w:tc>
        <w:tc>
          <w:tcPr>
            <w:tcW w:w="569" w:type="pct"/>
          </w:tcPr>
          <w:p w14:paraId="56645D0D" w14:textId="480B7A16" w:rsidR="00C52DAE" w:rsidRPr="00C20284" w:rsidRDefault="003C6613" w:rsidP="00C52D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="Angsana New" w:hAnsi="Angsana New"/>
                <w:position w:val="6"/>
                <w:sz w:val="30"/>
                <w:szCs w:val="30"/>
              </w:rPr>
            </w:pPr>
            <w:r>
              <w:rPr>
                <w:rFonts w:ascii="Angsana New" w:hAnsi="Angsana New"/>
                <w:position w:val="6"/>
                <w:sz w:val="30"/>
                <w:szCs w:val="30"/>
              </w:rPr>
              <w:t>4</w:t>
            </w:r>
            <w:r w:rsidR="009711B9" w:rsidRPr="009711B9">
              <w:rPr>
                <w:rFonts w:ascii="Angsana New" w:hAnsi="Angsana New"/>
                <w:position w:val="6"/>
                <w:sz w:val="30"/>
                <w:szCs w:val="30"/>
              </w:rPr>
              <w:t>1</w:t>
            </w:r>
          </w:p>
        </w:tc>
        <w:tc>
          <w:tcPr>
            <w:tcW w:w="129" w:type="pct"/>
          </w:tcPr>
          <w:p w14:paraId="63528F57" w14:textId="77777777" w:rsidR="00C52DAE" w:rsidRPr="00C20284" w:rsidRDefault="00C52DAE" w:rsidP="00C52DAE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25" w:type="pct"/>
          </w:tcPr>
          <w:p w14:paraId="7151F1B7" w14:textId="1CDCAFC7" w:rsidR="00C52DAE" w:rsidRPr="00C20284" w:rsidRDefault="00181EE6" w:rsidP="00AC5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="Angsana New" w:hAnsi="Angsana New"/>
                <w:position w:val="6"/>
                <w:sz w:val="30"/>
                <w:szCs w:val="30"/>
              </w:rPr>
            </w:pPr>
            <w:r>
              <w:rPr>
                <w:rFonts w:ascii="Angsana New" w:hAnsi="Angsana New"/>
                <w:position w:val="6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6FB2F602" w14:textId="77777777" w:rsidR="00C52DAE" w:rsidRPr="00C20284" w:rsidRDefault="00C52DAE" w:rsidP="00C52DAE">
            <w:pPr>
              <w:tabs>
                <w:tab w:val="clear" w:pos="680"/>
                <w:tab w:val="decimal" w:pos="685"/>
              </w:tabs>
              <w:ind w:left="-108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74" w:type="pct"/>
          </w:tcPr>
          <w:p w14:paraId="3F94A6BC" w14:textId="5B6EABE3" w:rsidR="00C52DAE" w:rsidRPr="00C20284" w:rsidRDefault="00C52DAE" w:rsidP="006733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right="-106"/>
              <w:rPr>
                <w:rFonts w:ascii="Angsana New" w:hAnsi="Angsana New"/>
                <w:position w:val="6"/>
                <w:sz w:val="30"/>
                <w:szCs w:val="30"/>
              </w:rPr>
            </w:pPr>
            <w:r w:rsidRPr="00C20284">
              <w:rPr>
                <w:rFonts w:ascii="Angsana New" w:hAnsi="Angsana New"/>
                <w:position w:val="6"/>
                <w:sz w:val="30"/>
                <w:szCs w:val="30"/>
              </w:rPr>
              <w:t>-</w:t>
            </w:r>
          </w:p>
        </w:tc>
      </w:tr>
      <w:tr w:rsidR="00C52DAE" w:rsidRPr="00C20284" w14:paraId="2D140E7A" w14:textId="77777777" w:rsidTr="00B37FB4">
        <w:trPr>
          <w:trHeight w:hRule="exact" w:val="374"/>
        </w:trPr>
        <w:tc>
          <w:tcPr>
            <w:tcW w:w="2211" w:type="pct"/>
          </w:tcPr>
          <w:p w14:paraId="11EE2DBD" w14:textId="77777777" w:rsidR="00C52DAE" w:rsidRPr="00C20284" w:rsidRDefault="00C52DAE" w:rsidP="00C52DAE">
            <w:pPr>
              <w:tabs>
                <w:tab w:val="left" w:pos="1062"/>
              </w:tabs>
              <w:ind w:right="-102" w:firstLine="95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590" w:type="pct"/>
          </w:tcPr>
          <w:p w14:paraId="795D60C8" w14:textId="1005281A" w:rsidR="00C52DAE" w:rsidRPr="00C20284" w:rsidRDefault="008E456A" w:rsidP="00847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="Angsana New" w:hAnsi="Angsana New"/>
                <w:position w:val="6"/>
                <w:sz w:val="30"/>
                <w:szCs w:val="30"/>
              </w:rPr>
            </w:pPr>
            <w:r>
              <w:rPr>
                <w:rFonts w:ascii="Angsana New" w:hAnsi="Angsana New"/>
                <w:position w:val="6"/>
                <w:sz w:val="30"/>
                <w:szCs w:val="30"/>
              </w:rPr>
              <w:t>2,3</w:t>
            </w:r>
            <w:r w:rsidR="003C6613">
              <w:rPr>
                <w:rFonts w:ascii="Angsana New" w:hAnsi="Angsana New"/>
                <w:position w:val="6"/>
                <w:sz w:val="30"/>
                <w:szCs w:val="30"/>
              </w:rPr>
              <w:t>44</w:t>
            </w:r>
          </w:p>
        </w:tc>
        <w:tc>
          <w:tcPr>
            <w:tcW w:w="151" w:type="pct"/>
          </w:tcPr>
          <w:p w14:paraId="0E56D08B" w14:textId="77777777" w:rsidR="00C52DAE" w:rsidRPr="00C20284" w:rsidRDefault="00C52DAE" w:rsidP="00C52DAE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/>
                <w:position w:val="6"/>
                <w:sz w:val="30"/>
                <w:szCs w:val="30"/>
              </w:rPr>
            </w:pPr>
          </w:p>
        </w:tc>
        <w:tc>
          <w:tcPr>
            <w:tcW w:w="569" w:type="pct"/>
          </w:tcPr>
          <w:p w14:paraId="338B2FF3" w14:textId="26E65D16" w:rsidR="00C52DAE" w:rsidRPr="00C20284" w:rsidRDefault="009711B9" w:rsidP="00847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="Angsana New" w:hAnsi="Angsana New"/>
                <w:position w:val="6"/>
                <w:sz w:val="30"/>
                <w:szCs w:val="30"/>
              </w:rPr>
            </w:pPr>
            <w:r w:rsidRPr="009711B9">
              <w:rPr>
                <w:rFonts w:ascii="Angsana New" w:hAnsi="Angsana New"/>
                <w:position w:val="6"/>
                <w:sz w:val="30"/>
                <w:szCs w:val="30"/>
              </w:rPr>
              <w:t>725</w:t>
            </w:r>
          </w:p>
        </w:tc>
        <w:tc>
          <w:tcPr>
            <w:tcW w:w="129" w:type="pct"/>
          </w:tcPr>
          <w:p w14:paraId="7DBB53BE" w14:textId="77777777" w:rsidR="00C52DAE" w:rsidRPr="00C20284" w:rsidRDefault="00C52DAE" w:rsidP="00C52DAE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25" w:type="pct"/>
          </w:tcPr>
          <w:p w14:paraId="16889165" w14:textId="5950171E" w:rsidR="00C52DAE" w:rsidRPr="00C20284" w:rsidRDefault="00181EE6" w:rsidP="00AC5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="Angsana New" w:hAnsi="Angsana New"/>
                <w:position w:val="6"/>
                <w:sz w:val="30"/>
                <w:szCs w:val="30"/>
              </w:rPr>
            </w:pPr>
            <w:r>
              <w:rPr>
                <w:rFonts w:ascii="Angsana New" w:hAnsi="Angsana New"/>
                <w:position w:val="6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103E7C6D" w14:textId="77777777" w:rsidR="00C52DAE" w:rsidRPr="00C20284" w:rsidRDefault="00C52DAE" w:rsidP="00C52DAE">
            <w:pPr>
              <w:tabs>
                <w:tab w:val="clear" w:pos="680"/>
                <w:tab w:val="decimal" w:pos="685"/>
              </w:tabs>
              <w:ind w:left="-108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74" w:type="pct"/>
          </w:tcPr>
          <w:p w14:paraId="483825EF" w14:textId="02FCED99" w:rsidR="00C52DAE" w:rsidRPr="00C20284" w:rsidRDefault="00C52DAE" w:rsidP="003776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right="-106"/>
              <w:rPr>
                <w:rFonts w:ascii="Angsana New" w:hAnsi="Angsana New"/>
                <w:position w:val="6"/>
                <w:sz w:val="30"/>
                <w:szCs w:val="30"/>
              </w:rPr>
            </w:pPr>
            <w:r w:rsidRPr="00C20284">
              <w:rPr>
                <w:rFonts w:ascii="Angsana New" w:hAnsi="Angsana New"/>
                <w:position w:val="6"/>
                <w:sz w:val="30"/>
                <w:szCs w:val="30"/>
              </w:rPr>
              <w:t>-</w:t>
            </w:r>
          </w:p>
        </w:tc>
      </w:tr>
      <w:tr w:rsidR="00C52DAE" w:rsidRPr="00C20284" w14:paraId="1BAFC6F3" w14:textId="77777777" w:rsidTr="00B37FB4">
        <w:trPr>
          <w:trHeight w:hRule="exact" w:val="374"/>
        </w:trPr>
        <w:tc>
          <w:tcPr>
            <w:tcW w:w="2211" w:type="pct"/>
          </w:tcPr>
          <w:p w14:paraId="757C3130" w14:textId="77777777" w:rsidR="00C52DAE" w:rsidRPr="00C20284" w:rsidRDefault="00C52DAE" w:rsidP="00C52DAE">
            <w:pPr>
              <w:tabs>
                <w:tab w:val="left" w:pos="176"/>
              </w:tabs>
              <w:ind w:right="-102" w:firstLine="95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3877FA98" w14:textId="109DE1F0" w:rsidR="00C52DAE" w:rsidRPr="00C20284" w:rsidRDefault="008E456A" w:rsidP="00C52D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2,</w:t>
            </w:r>
            <w:r w:rsidR="003C6613"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09</w:t>
            </w:r>
          </w:p>
        </w:tc>
        <w:tc>
          <w:tcPr>
            <w:tcW w:w="151" w:type="pct"/>
          </w:tcPr>
          <w:p w14:paraId="6DD5724E" w14:textId="77777777" w:rsidR="00C52DAE" w:rsidRPr="00C20284" w:rsidRDefault="00C52DAE" w:rsidP="00C52DAE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308F196A" w14:textId="529DBAC1" w:rsidR="00C52DAE" w:rsidRPr="00C20284" w:rsidRDefault="009711B9" w:rsidP="00C52D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  <w:r w:rsidRPr="009711B9"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766</w:t>
            </w:r>
          </w:p>
        </w:tc>
        <w:tc>
          <w:tcPr>
            <w:tcW w:w="129" w:type="pct"/>
          </w:tcPr>
          <w:p w14:paraId="7CCED3BE" w14:textId="77777777" w:rsidR="00C52DAE" w:rsidRPr="00C20284" w:rsidRDefault="00C52DAE" w:rsidP="00C52DAE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259E10DE" w14:textId="7093D215" w:rsidR="00C52DAE" w:rsidRPr="00C20284" w:rsidRDefault="00181EE6" w:rsidP="00AC5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3BF9DD68" w14:textId="77777777" w:rsidR="00C52DAE" w:rsidRPr="00C20284" w:rsidRDefault="00C52DAE" w:rsidP="00C52DAE">
            <w:pPr>
              <w:tabs>
                <w:tab w:val="clear" w:pos="680"/>
                <w:tab w:val="decimal" w:pos="685"/>
              </w:tabs>
              <w:ind w:left="-108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7BAFA091" w14:textId="283EDA13" w:rsidR="00C52DAE" w:rsidRPr="00C20284" w:rsidRDefault="00C52DAE" w:rsidP="003776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  <w:r w:rsidRPr="00C20284"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-</w:t>
            </w:r>
          </w:p>
        </w:tc>
      </w:tr>
    </w:tbl>
    <w:p w14:paraId="3B6D9E7D" w14:textId="32D1C08F" w:rsidR="008F5058" w:rsidRPr="00C20284" w:rsidRDefault="008F50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5375D7E" w14:textId="06E355C2" w:rsidR="0080549B" w:rsidRPr="00C20284" w:rsidRDefault="009711B9" w:rsidP="001B16F3">
      <w:pPr>
        <w:tabs>
          <w:tab w:val="clear" w:pos="907"/>
          <w:tab w:val="clear" w:pos="1644"/>
          <w:tab w:val="clear" w:pos="1871"/>
          <w:tab w:val="left" w:pos="1080"/>
          <w:tab w:val="left" w:pos="1620"/>
        </w:tabs>
        <w:ind w:left="1080" w:right="13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711B9">
        <w:rPr>
          <w:rFonts w:ascii="Angsana New" w:hAnsi="Angsana New"/>
          <w:b/>
          <w:bCs/>
          <w:i/>
          <w:iCs/>
          <w:sz w:val="30"/>
          <w:szCs w:val="30"/>
        </w:rPr>
        <w:t>6</w:t>
      </w:r>
      <w:r w:rsidR="0080549B" w:rsidRPr="00C20284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Pr="009711B9">
        <w:rPr>
          <w:rFonts w:ascii="Angsana New" w:hAnsi="Angsana New"/>
          <w:b/>
          <w:bCs/>
          <w:i/>
          <w:iCs/>
          <w:sz w:val="30"/>
          <w:szCs w:val="30"/>
        </w:rPr>
        <w:t>2</w:t>
      </w:r>
      <w:r w:rsidR="0080549B" w:rsidRPr="00C20284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="003C6613">
        <w:rPr>
          <w:rFonts w:ascii="Angsana New" w:hAnsi="Angsana New"/>
          <w:b/>
          <w:bCs/>
          <w:i/>
          <w:iCs/>
          <w:sz w:val="30"/>
          <w:szCs w:val="30"/>
        </w:rPr>
        <w:t>4</w:t>
      </w:r>
      <w:r w:rsidR="0080549B" w:rsidRPr="00C20284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เงินปันผลค้างรับ</w:t>
      </w:r>
    </w:p>
    <w:p w14:paraId="380A5DF3" w14:textId="06221087" w:rsidR="0080549B" w:rsidRPr="00C20284" w:rsidRDefault="00E56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C20284">
        <w:rPr>
          <w:rFonts w:ascii="Angsana New" w:hAnsi="Angsana New"/>
          <w:sz w:val="22"/>
          <w:szCs w:val="22"/>
        </w:rPr>
        <w:tab/>
      </w:r>
    </w:p>
    <w:tbl>
      <w:tblPr>
        <w:tblW w:w="91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081"/>
        <w:gridCol w:w="277"/>
        <w:gridCol w:w="1042"/>
        <w:gridCol w:w="236"/>
        <w:gridCol w:w="1145"/>
        <w:gridCol w:w="277"/>
        <w:gridCol w:w="1052"/>
      </w:tblGrid>
      <w:tr w:rsidR="0080549B" w:rsidRPr="00C20284" w14:paraId="0BCAF6D8" w14:textId="77777777" w:rsidTr="007E3B5A">
        <w:trPr>
          <w:tblHeader/>
        </w:trPr>
        <w:tc>
          <w:tcPr>
            <w:tcW w:w="2211" w:type="pct"/>
          </w:tcPr>
          <w:p w14:paraId="00C30F71" w14:textId="77777777" w:rsidR="0080549B" w:rsidRPr="00C20284" w:rsidRDefault="0080549B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0" w:type="pct"/>
            <w:gridSpan w:val="3"/>
          </w:tcPr>
          <w:p w14:paraId="5634258F" w14:textId="77777777" w:rsidR="0080549B" w:rsidRPr="00C20284" w:rsidRDefault="008054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2991D20B" w14:textId="77777777" w:rsidR="0080549B" w:rsidRPr="00C20284" w:rsidRDefault="008054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pct"/>
            <w:gridSpan w:val="3"/>
          </w:tcPr>
          <w:p w14:paraId="5A33AEEF" w14:textId="77777777" w:rsidR="0080549B" w:rsidRPr="00C20284" w:rsidRDefault="008054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0549B" w:rsidRPr="00C20284" w14:paraId="58F426B1" w14:textId="77777777" w:rsidTr="007E3B5A">
        <w:trPr>
          <w:tblHeader/>
        </w:trPr>
        <w:tc>
          <w:tcPr>
            <w:tcW w:w="2211" w:type="pct"/>
          </w:tcPr>
          <w:p w14:paraId="046C8527" w14:textId="77777777" w:rsidR="0080549B" w:rsidRPr="00C20284" w:rsidRDefault="0080549B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0" w:type="pct"/>
            <w:gridSpan w:val="3"/>
            <w:tcBorders>
              <w:bottom w:val="single" w:sz="4" w:space="0" w:color="auto"/>
            </w:tcBorders>
          </w:tcPr>
          <w:p w14:paraId="523CE3FC" w14:textId="77777777" w:rsidR="0080549B" w:rsidRPr="00C20284" w:rsidRDefault="008054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05032AF1" w14:textId="77777777" w:rsidR="0080549B" w:rsidRPr="00C20284" w:rsidRDefault="008054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pct"/>
            <w:gridSpan w:val="3"/>
            <w:tcBorders>
              <w:bottom w:val="single" w:sz="4" w:space="0" w:color="auto"/>
            </w:tcBorders>
          </w:tcPr>
          <w:p w14:paraId="659324B5" w14:textId="77777777" w:rsidR="0080549B" w:rsidRPr="00C20284" w:rsidRDefault="008054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3A34" w:rsidRPr="00C20284" w14:paraId="1183CB29" w14:textId="77777777" w:rsidTr="00A201F2">
        <w:trPr>
          <w:tblHeader/>
        </w:trPr>
        <w:tc>
          <w:tcPr>
            <w:tcW w:w="2211" w:type="pct"/>
          </w:tcPr>
          <w:p w14:paraId="297D4691" w14:textId="77777777" w:rsidR="00683A34" w:rsidRPr="00C20284" w:rsidRDefault="00683A34" w:rsidP="00683A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14:paraId="46090297" w14:textId="546DA0BC" w:rsidR="00683A34" w:rsidRPr="00C20284" w:rsidRDefault="009711B9" w:rsidP="00683A34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256</w:t>
            </w:r>
            <w:r w:rsidR="003C661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51" w:type="pct"/>
            <w:tcBorders>
              <w:top w:val="single" w:sz="4" w:space="0" w:color="auto"/>
            </w:tcBorders>
          </w:tcPr>
          <w:p w14:paraId="62B5337E" w14:textId="77777777" w:rsidR="00683A34" w:rsidRPr="00C20284" w:rsidRDefault="00683A34" w:rsidP="00683A3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single" w:sz="4" w:space="0" w:color="auto"/>
            </w:tcBorders>
          </w:tcPr>
          <w:p w14:paraId="5C856467" w14:textId="2CB0549E" w:rsidR="00683A34" w:rsidRPr="00C20284" w:rsidRDefault="009711B9" w:rsidP="00683A34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9" w:type="pct"/>
          </w:tcPr>
          <w:p w14:paraId="0469B863" w14:textId="77777777" w:rsidR="00683A34" w:rsidRPr="00C20284" w:rsidRDefault="00683A34" w:rsidP="00683A3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66D34FD5" w14:textId="4FC783C7" w:rsidR="00683A34" w:rsidRPr="00C20284" w:rsidRDefault="009711B9" w:rsidP="00683A34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256</w:t>
            </w:r>
            <w:r w:rsidR="003C661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51" w:type="pct"/>
            <w:tcBorders>
              <w:top w:val="single" w:sz="4" w:space="0" w:color="auto"/>
            </w:tcBorders>
          </w:tcPr>
          <w:p w14:paraId="53AA7C1D" w14:textId="77777777" w:rsidR="00683A34" w:rsidRPr="00C20284" w:rsidRDefault="00683A34" w:rsidP="00683A3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14:paraId="4E68474A" w14:textId="7B5D622F" w:rsidR="00683A34" w:rsidRPr="00C20284" w:rsidRDefault="009711B9" w:rsidP="00683A34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26322A" w:rsidRPr="00C20284" w14:paraId="5A785FF1" w14:textId="77777777" w:rsidTr="005856F3">
        <w:trPr>
          <w:trHeight w:hRule="exact" w:val="156"/>
        </w:trPr>
        <w:tc>
          <w:tcPr>
            <w:tcW w:w="2211" w:type="pct"/>
          </w:tcPr>
          <w:p w14:paraId="08159F3E" w14:textId="77777777" w:rsidR="0026322A" w:rsidRPr="00C20284" w:rsidRDefault="0026322A" w:rsidP="001B16F3">
            <w:pPr>
              <w:ind w:right="-102" w:firstLine="612"/>
              <w:jc w:val="thaiDistribute"/>
              <w:rPr>
                <w:rFonts w:ascii="Angsana New" w:hAnsi="Angsana New"/>
                <w:b/>
                <w:bCs/>
                <w:position w:val="6"/>
                <w:sz w:val="12"/>
                <w:szCs w:val="12"/>
                <w:cs/>
              </w:rPr>
            </w:pPr>
          </w:p>
        </w:tc>
        <w:tc>
          <w:tcPr>
            <w:tcW w:w="590" w:type="pct"/>
          </w:tcPr>
          <w:p w14:paraId="408ABB9B" w14:textId="77777777" w:rsidR="0026322A" w:rsidRPr="00C20284" w:rsidRDefault="00263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91"/>
              <w:rPr>
                <w:rFonts w:ascii="Angsana New" w:hAnsi="Angsana New"/>
                <w:position w:val="6"/>
                <w:sz w:val="12"/>
                <w:szCs w:val="12"/>
              </w:rPr>
            </w:pPr>
          </w:p>
        </w:tc>
        <w:tc>
          <w:tcPr>
            <w:tcW w:w="151" w:type="pct"/>
          </w:tcPr>
          <w:p w14:paraId="254BF7FC" w14:textId="77777777" w:rsidR="0026322A" w:rsidRPr="00C20284" w:rsidRDefault="00263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="Angsana New" w:hAnsi="Angsana New"/>
                <w:position w:val="6"/>
                <w:sz w:val="12"/>
                <w:szCs w:val="12"/>
              </w:rPr>
            </w:pPr>
          </w:p>
        </w:tc>
        <w:tc>
          <w:tcPr>
            <w:tcW w:w="569" w:type="pct"/>
          </w:tcPr>
          <w:p w14:paraId="6E754DBE" w14:textId="77777777" w:rsidR="0026322A" w:rsidRPr="00C20284" w:rsidRDefault="00263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03"/>
              <w:rPr>
                <w:rFonts w:ascii="Angsana New" w:hAnsi="Angsana New"/>
                <w:position w:val="6"/>
                <w:sz w:val="12"/>
                <w:szCs w:val="12"/>
              </w:rPr>
            </w:pPr>
          </w:p>
        </w:tc>
        <w:tc>
          <w:tcPr>
            <w:tcW w:w="129" w:type="pct"/>
          </w:tcPr>
          <w:p w14:paraId="25347201" w14:textId="77777777" w:rsidR="0026322A" w:rsidRPr="00C20284" w:rsidRDefault="00263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="Angsana New" w:hAnsi="Angsana New"/>
                <w:position w:val="6"/>
                <w:sz w:val="12"/>
                <w:szCs w:val="12"/>
              </w:rPr>
            </w:pPr>
          </w:p>
        </w:tc>
        <w:tc>
          <w:tcPr>
            <w:tcW w:w="625" w:type="pct"/>
          </w:tcPr>
          <w:p w14:paraId="68064D21" w14:textId="77777777" w:rsidR="0026322A" w:rsidRPr="00C20284" w:rsidRDefault="00263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03"/>
              <w:rPr>
                <w:rFonts w:ascii="Angsana New" w:hAnsi="Angsana New"/>
                <w:position w:val="6"/>
                <w:sz w:val="12"/>
                <w:szCs w:val="12"/>
              </w:rPr>
            </w:pPr>
          </w:p>
        </w:tc>
        <w:tc>
          <w:tcPr>
            <w:tcW w:w="151" w:type="pct"/>
          </w:tcPr>
          <w:p w14:paraId="54C9D0BD" w14:textId="77777777" w:rsidR="0026322A" w:rsidRPr="00C20284" w:rsidRDefault="00263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="Angsana New" w:hAnsi="Angsana New"/>
                <w:position w:val="6"/>
                <w:sz w:val="12"/>
                <w:szCs w:val="12"/>
              </w:rPr>
            </w:pPr>
          </w:p>
        </w:tc>
        <w:tc>
          <w:tcPr>
            <w:tcW w:w="574" w:type="pct"/>
          </w:tcPr>
          <w:p w14:paraId="5D59D620" w14:textId="77777777" w:rsidR="0026322A" w:rsidRPr="00C20284" w:rsidRDefault="00263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left="-108" w:right="-107"/>
              <w:rPr>
                <w:rFonts w:ascii="Angsana New" w:hAnsi="Angsana New"/>
                <w:position w:val="6"/>
                <w:sz w:val="12"/>
                <w:szCs w:val="12"/>
              </w:rPr>
            </w:pPr>
          </w:p>
        </w:tc>
      </w:tr>
      <w:tr w:rsidR="00683A34" w:rsidRPr="00C20284" w14:paraId="1B2E3A04" w14:textId="77777777" w:rsidTr="007E3B5A">
        <w:trPr>
          <w:trHeight w:hRule="exact" w:val="374"/>
        </w:trPr>
        <w:tc>
          <w:tcPr>
            <w:tcW w:w="2211" w:type="pct"/>
          </w:tcPr>
          <w:p w14:paraId="2BA8B46F" w14:textId="77777777" w:rsidR="00683A34" w:rsidRPr="00C20284" w:rsidRDefault="00683A34" w:rsidP="00683A34">
            <w:pPr>
              <w:tabs>
                <w:tab w:val="left" w:pos="1062"/>
              </w:tabs>
              <w:ind w:right="-102" w:firstLine="95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position w:val="6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0" w:type="pct"/>
          </w:tcPr>
          <w:p w14:paraId="021ECA83" w14:textId="215B3768" w:rsidR="00683A34" w:rsidRPr="00C20284" w:rsidRDefault="009656E0" w:rsidP="00E1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="Angsana New" w:hAnsi="Angsana New"/>
                <w:position w:val="6"/>
                <w:sz w:val="30"/>
                <w:szCs w:val="30"/>
              </w:rPr>
            </w:pPr>
            <w:r>
              <w:rPr>
                <w:rFonts w:ascii="Angsana New" w:hAnsi="Angsana New"/>
                <w:position w:val="6"/>
                <w:sz w:val="30"/>
                <w:szCs w:val="30"/>
              </w:rPr>
              <w:t>172</w:t>
            </w:r>
          </w:p>
        </w:tc>
        <w:tc>
          <w:tcPr>
            <w:tcW w:w="151" w:type="pct"/>
          </w:tcPr>
          <w:p w14:paraId="724BC24D" w14:textId="77777777" w:rsidR="00683A34" w:rsidRPr="00C20284" w:rsidRDefault="00683A34" w:rsidP="00683A34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/>
                <w:position w:val="6"/>
                <w:sz w:val="30"/>
                <w:szCs w:val="30"/>
              </w:rPr>
            </w:pPr>
          </w:p>
        </w:tc>
        <w:tc>
          <w:tcPr>
            <w:tcW w:w="569" w:type="pct"/>
          </w:tcPr>
          <w:p w14:paraId="5F6A0573" w14:textId="63AB7E09" w:rsidR="00683A34" w:rsidRPr="00C20284" w:rsidRDefault="009711B9" w:rsidP="00E1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="Angsana New" w:hAnsi="Angsana New"/>
                <w:position w:val="6"/>
                <w:sz w:val="30"/>
                <w:szCs w:val="30"/>
              </w:rPr>
            </w:pPr>
            <w:r w:rsidRPr="009711B9">
              <w:rPr>
                <w:rFonts w:ascii="Angsana New" w:hAnsi="Angsana New"/>
                <w:position w:val="6"/>
                <w:sz w:val="30"/>
                <w:szCs w:val="30"/>
              </w:rPr>
              <w:t>3</w:t>
            </w:r>
            <w:r w:rsidR="00683A34" w:rsidRPr="00C20284">
              <w:rPr>
                <w:rFonts w:ascii="Angsana New" w:hAnsi="Angsana New"/>
                <w:position w:val="6"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position w:val="6"/>
                <w:sz w:val="30"/>
                <w:szCs w:val="30"/>
              </w:rPr>
              <w:t>729</w:t>
            </w:r>
          </w:p>
        </w:tc>
        <w:tc>
          <w:tcPr>
            <w:tcW w:w="129" w:type="pct"/>
          </w:tcPr>
          <w:p w14:paraId="015FF8E7" w14:textId="77777777" w:rsidR="00683A34" w:rsidRPr="00C20284" w:rsidRDefault="00683A34" w:rsidP="00683A34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25" w:type="pct"/>
          </w:tcPr>
          <w:p w14:paraId="59DC6D83" w14:textId="6AEC17B4" w:rsidR="00683A34" w:rsidRPr="00C20284" w:rsidRDefault="00DB436A" w:rsidP="00E1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position w:val="6"/>
                <w:sz w:val="30"/>
                <w:szCs w:val="30"/>
              </w:rPr>
            </w:pPr>
            <w:r>
              <w:rPr>
                <w:rFonts w:ascii="Angsana New" w:hAnsi="Angsana New"/>
                <w:position w:val="6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78623240" w14:textId="77777777" w:rsidR="00683A34" w:rsidRPr="00C20284" w:rsidRDefault="00683A34" w:rsidP="00683A34">
            <w:pPr>
              <w:tabs>
                <w:tab w:val="clear" w:pos="680"/>
                <w:tab w:val="decimal" w:pos="685"/>
              </w:tabs>
              <w:ind w:left="-108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74" w:type="pct"/>
          </w:tcPr>
          <w:p w14:paraId="6A2EA99F" w14:textId="33441880" w:rsidR="00683A34" w:rsidRPr="00C20284" w:rsidRDefault="00683A34" w:rsidP="00354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position w:val="6"/>
                <w:sz w:val="30"/>
                <w:szCs w:val="30"/>
              </w:rPr>
            </w:pPr>
            <w:r w:rsidRPr="00C20284">
              <w:rPr>
                <w:rFonts w:ascii="Angsana New" w:hAnsi="Angsana New"/>
                <w:position w:val="6"/>
                <w:sz w:val="30"/>
                <w:szCs w:val="30"/>
              </w:rPr>
              <w:t>-</w:t>
            </w:r>
          </w:p>
        </w:tc>
      </w:tr>
      <w:tr w:rsidR="00683A34" w:rsidRPr="00C20284" w14:paraId="0664FC04" w14:textId="77777777" w:rsidTr="007E3B5A">
        <w:trPr>
          <w:trHeight w:hRule="exact" w:val="374"/>
        </w:trPr>
        <w:tc>
          <w:tcPr>
            <w:tcW w:w="2211" w:type="pct"/>
          </w:tcPr>
          <w:p w14:paraId="57746B97" w14:textId="77777777" w:rsidR="00683A34" w:rsidRPr="00C20284" w:rsidRDefault="00683A34" w:rsidP="00683A34">
            <w:pPr>
              <w:tabs>
                <w:tab w:val="left" w:pos="1062"/>
              </w:tabs>
              <w:ind w:right="-102" w:firstLine="955"/>
              <w:jc w:val="thaiDistribute"/>
              <w:rPr>
                <w:rFonts w:ascii="Angsana New" w:hAnsi="Angsana New"/>
                <w:position w:val="6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position w:val="6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590" w:type="pct"/>
          </w:tcPr>
          <w:p w14:paraId="28506C47" w14:textId="43694A54" w:rsidR="00683A34" w:rsidRPr="00C20284" w:rsidRDefault="009656E0" w:rsidP="00683A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="Angsana New" w:hAnsi="Angsana New"/>
                <w:position w:val="6"/>
                <w:sz w:val="30"/>
                <w:szCs w:val="30"/>
              </w:rPr>
            </w:pPr>
            <w:r>
              <w:rPr>
                <w:rFonts w:ascii="Angsana New" w:hAnsi="Angsana New"/>
                <w:position w:val="6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3056B344" w14:textId="77777777" w:rsidR="00683A34" w:rsidRPr="00C20284" w:rsidRDefault="00683A34" w:rsidP="00683A34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/>
                <w:position w:val="6"/>
                <w:sz w:val="30"/>
                <w:szCs w:val="30"/>
              </w:rPr>
            </w:pPr>
          </w:p>
        </w:tc>
        <w:tc>
          <w:tcPr>
            <w:tcW w:w="569" w:type="pct"/>
          </w:tcPr>
          <w:p w14:paraId="0927F885" w14:textId="5A0AF9E3" w:rsidR="00683A34" w:rsidRPr="00C20284" w:rsidRDefault="009711B9" w:rsidP="00683A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="Angsana New" w:hAnsi="Angsana New"/>
                <w:position w:val="6"/>
                <w:sz w:val="30"/>
                <w:szCs w:val="30"/>
              </w:rPr>
            </w:pPr>
            <w:r w:rsidRPr="009711B9">
              <w:rPr>
                <w:rFonts w:ascii="Angsana New" w:hAnsi="Angsana New"/>
                <w:position w:val="6"/>
                <w:sz w:val="30"/>
                <w:szCs w:val="30"/>
              </w:rPr>
              <w:t>38</w:t>
            </w:r>
          </w:p>
        </w:tc>
        <w:tc>
          <w:tcPr>
            <w:tcW w:w="129" w:type="pct"/>
          </w:tcPr>
          <w:p w14:paraId="5D75BE5C" w14:textId="77777777" w:rsidR="00683A34" w:rsidRPr="00C20284" w:rsidRDefault="00683A34" w:rsidP="00683A34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25" w:type="pct"/>
          </w:tcPr>
          <w:p w14:paraId="0914CA88" w14:textId="7E563B0A" w:rsidR="00683A34" w:rsidRPr="00C20284" w:rsidRDefault="00DB436A" w:rsidP="00E1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position w:val="6"/>
                <w:sz w:val="30"/>
                <w:szCs w:val="30"/>
              </w:rPr>
            </w:pPr>
            <w:r>
              <w:rPr>
                <w:rFonts w:ascii="Angsana New" w:hAnsi="Angsana New"/>
                <w:position w:val="6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7DAA8796" w14:textId="77777777" w:rsidR="00683A34" w:rsidRPr="00C20284" w:rsidRDefault="00683A34" w:rsidP="00683A34">
            <w:pPr>
              <w:tabs>
                <w:tab w:val="clear" w:pos="680"/>
                <w:tab w:val="decimal" w:pos="685"/>
              </w:tabs>
              <w:ind w:left="-108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74" w:type="pct"/>
          </w:tcPr>
          <w:p w14:paraId="122090F0" w14:textId="0B628F91" w:rsidR="00683A34" w:rsidRPr="00C20284" w:rsidRDefault="00683A34" w:rsidP="00354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position w:val="6"/>
                <w:sz w:val="30"/>
                <w:szCs w:val="30"/>
              </w:rPr>
            </w:pPr>
            <w:r w:rsidRPr="00C20284">
              <w:rPr>
                <w:rFonts w:ascii="Angsana New" w:hAnsi="Angsana New"/>
                <w:position w:val="6"/>
                <w:sz w:val="30"/>
                <w:szCs w:val="30"/>
              </w:rPr>
              <w:t>-</w:t>
            </w:r>
          </w:p>
        </w:tc>
      </w:tr>
      <w:tr w:rsidR="00683A34" w:rsidRPr="00C20284" w14:paraId="18457732" w14:textId="77777777" w:rsidTr="007E3B5A">
        <w:trPr>
          <w:trHeight w:hRule="exact" w:val="374"/>
        </w:trPr>
        <w:tc>
          <w:tcPr>
            <w:tcW w:w="2211" w:type="pct"/>
          </w:tcPr>
          <w:p w14:paraId="6B24DB19" w14:textId="77777777" w:rsidR="00683A34" w:rsidRPr="00C20284" w:rsidRDefault="00683A34" w:rsidP="00683A34">
            <w:pPr>
              <w:tabs>
                <w:tab w:val="left" w:pos="176"/>
              </w:tabs>
              <w:ind w:right="-102" w:firstLine="95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7FF65061" w14:textId="4A1A8150" w:rsidR="00683A34" w:rsidRPr="00C20284" w:rsidRDefault="009656E0" w:rsidP="00683A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172</w:t>
            </w:r>
          </w:p>
        </w:tc>
        <w:tc>
          <w:tcPr>
            <w:tcW w:w="151" w:type="pct"/>
          </w:tcPr>
          <w:p w14:paraId="277694A6" w14:textId="77777777" w:rsidR="00683A34" w:rsidRPr="00C20284" w:rsidRDefault="00683A34" w:rsidP="00683A34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0B315E14" w14:textId="04626365" w:rsidR="00683A34" w:rsidRPr="00C20284" w:rsidRDefault="009711B9" w:rsidP="00683A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  <w:r w:rsidRPr="009711B9"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3</w:t>
            </w:r>
            <w:r w:rsidR="00683A34" w:rsidRPr="00C20284"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767</w:t>
            </w:r>
          </w:p>
        </w:tc>
        <w:tc>
          <w:tcPr>
            <w:tcW w:w="129" w:type="pct"/>
          </w:tcPr>
          <w:p w14:paraId="7FF2DA76" w14:textId="77777777" w:rsidR="00683A34" w:rsidRPr="00C20284" w:rsidRDefault="00683A34" w:rsidP="00683A34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22B3DFB9" w14:textId="4D23E924" w:rsidR="00683A34" w:rsidRPr="00C20284" w:rsidRDefault="00DB436A" w:rsidP="00E1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699A839D" w14:textId="77777777" w:rsidR="00683A34" w:rsidRPr="00C20284" w:rsidRDefault="00683A34" w:rsidP="00683A34">
            <w:pPr>
              <w:tabs>
                <w:tab w:val="clear" w:pos="680"/>
                <w:tab w:val="decimal" w:pos="685"/>
              </w:tabs>
              <w:ind w:left="-108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67B7FBD8" w14:textId="76CE08F8" w:rsidR="00683A34" w:rsidRPr="00C20284" w:rsidRDefault="00683A34" w:rsidP="00354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  <w:r w:rsidRPr="00C20284"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-</w:t>
            </w:r>
          </w:p>
        </w:tc>
      </w:tr>
    </w:tbl>
    <w:p w14:paraId="42F4C420" w14:textId="6797486C" w:rsidR="0039078B" w:rsidRDefault="006665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6A184F32" w14:textId="7DAC6357" w:rsidR="0080549B" w:rsidRPr="00C20284" w:rsidRDefault="009711B9">
      <w:pPr>
        <w:tabs>
          <w:tab w:val="clear" w:pos="454"/>
          <w:tab w:val="clear" w:pos="1644"/>
          <w:tab w:val="clear" w:pos="1871"/>
          <w:tab w:val="left" w:pos="540"/>
          <w:tab w:val="left" w:pos="1080"/>
          <w:tab w:val="left" w:pos="1620"/>
          <w:tab w:val="left" w:pos="1890"/>
        </w:tabs>
        <w:ind w:left="1080"/>
        <w:rPr>
          <w:rFonts w:ascii="Angsana New" w:hAnsi="Angsana New"/>
          <w:b/>
          <w:bCs/>
          <w:i/>
          <w:iCs/>
          <w:sz w:val="30"/>
          <w:szCs w:val="30"/>
        </w:rPr>
      </w:pPr>
      <w:r w:rsidRPr="009711B9"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>6</w:t>
      </w:r>
      <w:r w:rsidR="0080549B" w:rsidRPr="00C20284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Pr="009711B9">
        <w:rPr>
          <w:rFonts w:ascii="Angsana New" w:hAnsi="Angsana New"/>
          <w:b/>
          <w:bCs/>
          <w:i/>
          <w:iCs/>
          <w:sz w:val="30"/>
          <w:szCs w:val="30"/>
        </w:rPr>
        <w:t>2</w:t>
      </w:r>
      <w:r w:rsidR="0080549B" w:rsidRPr="00C20284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="00D42EEE">
        <w:rPr>
          <w:rFonts w:ascii="Angsana New" w:hAnsi="Angsana New"/>
          <w:b/>
          <w:bCs/>
          <w:i/>
          <w:iCs/>
          <w:sz w:val="30"/>
          <w:szCs w:val="30"/>
        </w:rPr>
        <w:t>5</w:t>
      </w:r>
      <w:r w:rsidR="0080549B" w:rsidRPr="00C20284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="0080549B" w:rsidRPr="00C20284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80549B" w:rsidRPr="00C20284">
        <w:rPr>
          <w:rFonts w:ascii="Angsana New" w:hAnsi="Angsana New"/>
          <w:b/>
          <w:bCs/>
          <w:i/>
          <w:iCs/>
          <w:sz w:val="30"/>
          <w:szCs w:val="30"/>
          <w:cs/>
        </w:rPr>
        <w:t>เงินให้กู้ยืมระยะยาว</w:t>
      </w:r>
      <w:r w:rsidR="00EC7568" w:rsidRPr="00EC7568">
        <w:rPr>
          <w:rFonts w:ascii="Angsana New" w:hAnsi="Angsana New"/>
          <w:b/>
          <w:bCs/>
          <w:i/>
          <w:iCs/>
          <w:sz w:val="30"/>
          <w:szCs w:val="30"/>
          <w:cs/>
        </w:rPr>
        <w:t>แก่กิจการที่เกี่ยวข้องกัน</w:t>
      </w:r>
    </w:p>
    <w:p w14:paraId="41A32CDF" w14:textId="77777777" w:rsidR="007F1A89" w:rsidRPr="00C20284" w:rsidRDefault="007F1A89" w:rsidP="00367ADF">
      <w:pPr>
        <w:tabs>
          <w:tab w:val="clear" w:pos="454"/>
          <w:tab w:val="clear" w:pos="1644"/>
          <w:tab w:val="clear" w:pos="1871"/>
          <w:tab w:val="left" w:pos="540"/>
          <w:tab w:val="left" w:pos="1080"/>
          <w:tab w:val="left" w:pos="1620"/>
          <w:tab w:val="left" w:pos="1890"/>
        </w:tabs>
        <w:spacing w:line="120" w:lineRule="atLeast"/>
        <w:ind w:left="1080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919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68"/>
        <w:gridCol w:w="1080"/>
        <w:gridCol w:w="270"/>
        <w:gridCol w:w="810"/>
        <w:gridCol w:w="270"/>
        <w:gridCol w:w="270"/>
        <w:gridCol w:w="1080"/>
        <w:gridCol w:w="270"/>
        <w:gridCol w:w="1080"/>
      </w:tblGrid>
      <w:tr w:rsidR="007F1A89" w:rsidRPr="00C20284" w14:paraId="6D9E02B7" w14:textId="77777777" w:rsidTr="00504595">
        <w:trPr>
          <w:trHeight w:hRule="exact" w:val="374"/>
        </w:trPr>
        <w:tc>
          <w:tcPr>
            <w:tcW w:w="4068" w:type="dxa"/>
          </w:tcPr>
          <w:p w14:paraId="2BFD3C95" w14:textId="77777777" w:rsidR="007F1A89" w:rsidRPr="00C20284" w:rsidRDefault="007F1A89">
            <w:pPr>
              <w:tabs>
                <w:tab w:val="left" w:pos="342"/>
              </w:tabs>
              <w:spacing w:before="100" w:beforeAutospacing="1" w:after="100" w:afterAutospacing="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09E43D" w14:textId="77777777" w:rsidR="007F1A89" w:rsidRPr="00C20284" w:rsidRDefault="007F1A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4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14:paraId="6F85D644" w14:textId="77777777" w:rsidR="007F1A89" w:rsidRPr="00C20284" w:rsidRDefault="007F1A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4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5"/>
          </w:tcPr>
          <w:p w14:paraId="7C79F44C" w14:textId="77777777" w:rsidR="007F1A89" w:rsidRPr="00C20284" w:rsidRDefault="007F1A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85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F1A89" w:rsidRPr="00C20284" w14:paraId="2ED1DEA3" w14:textId="77777777" w:rsidTr="00504595">
        <w:trPr>
          <w:trHeight w:hRule="exact" w:val="374"/>
        </w:trPr>
        <w:tc>
          <w:tcPr>
            <w:tcW w:w="4068" w:type="dxa"/>
          </w:tcPr>
          <w:p w14:paraId="61DB111A" w14:textId="77777777" w:rsidR="007F1A89" w:rsidRPr="00C20284" w:rsidRDefault="007F1A89">
            <w:pPr>
              <w:tabs>
                <w:tab w:val="left" w:pos="342"/>
              </w:tabs>
              <w:spacing w:before="100" w:beforeAutospacing="1" w:after="100" w:afterAutospacing="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8"/>
          </w:tcPr>
          <w:p w14:paraId="2C2BFE92" w14:textId="77777777" w:rsidR="007F1A89" w:rsidRPr="00C20284" w:rsidRDefault="007F1A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F1A89" w:rsidRPr="00C20284" w14:paraId="69CC910F" w14:textId="77777777" w:rsidTr="00504595">
        <w:trPr>
          <w:trHeight w:hRule="exact" w:val="374"/>
        </w:trPr>
        <w:tc>
          <w:tcPr>
            <w:tcW w:w="4068" w:type="dxa"/>
          </w:tcPr>
          <w:p w14:paraId="4456E483" w14:textId="77777777" w:rsidR="007F1A89" w:rsidRPr="00C20284" w:rsidRDefault="007F1A89">
            <w:pPr>
              <w:tabs>
                <w:tab w:val="left" w:pos="342"/>
              </w:tabs>
              <w:spacing w:before="100" w:beforeAutospacing="1" w:after="100" w:afterAutospacing="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4895280" w14:textId="77777777" w:rsidR="007F1A89" w:rsidRPr="00C20284" w:rsidRDefault="007F1A89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32EDB55" w14:textId="77777777" w:rsidR="007F1A89" w:rsidRPr="00C20284" w:rsidRDefault="007F1A89">
            <w:pPr>
              <w:spacing w:before="100" w:beforeAutospacing="1" w:after="100" w:afterAutospacing="1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7A115C3" w14:textId="77777777" w:rsidR="007F1A89" w:rsidRPr="00C20284" w:rsidRDefault="007F1A89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ยอดเฉลี่ย</w:t>
            </w:r>
          </w:p>
        </w:tc>
      </w:tr>
      <w:tr w:rsidR="00683A34" w:rsidRPr="00C20284" w14:paraId="334DDF65" w14:textId="77777777" w:rsidTr="00504595">
        <w:trPr>
          <w:trHeight w:hRule="exact" w:val="374"/>
        </w:trPr>
        <w:tc>
          <w:tcPr>
            <w:tcW w:w="4068" w:type="dxa"/>
          </w:tcPr>
          <w:p w14:paraId="67E5E7A1" w14:textId="77777777" w:rsidR="00683A34" w:rsidRPr="00C20284" w:rsidRDefault="00683A34" w:rsidP="00683A34">
            <w:pPr>
              <w:tabs>
                <w:tab w:val="left" w:pos="342"/>
              </w:tabs>
              <w:spacing w:before="100" w:beforeAutospacing="1" w:after="100" w:afterAutospacing="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9F3FD00" w14:textId="4330EF26" w:rsidR="00683A34" w:rsidRPr="00C20284" w:rsidRDefault="009711B9" w:rsidP="00683A34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256</w:t>
            </w:r>
            <w:r w:rsidR="003C661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03DF053" w14:textId="77777777" w:rsidR="00683A34" w:rsidRPr="00C20284" w:rsidRDefault="00683A34" w:rsidP="00683A3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39556E" w14:textId="630F80DF" w:rsidR="00683A34" w:rsidRPr="00C20284" w:rsidRDefault="009711B9" w:rsidP="00683A34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98F160E" w14:textId="77777777" w:rsidR="00683A34" w:rsidRPr="00C20284" w:rsidRDefault="00683A34" w:rsidP="00683A3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14E00AA" w14:textId="159104E6" w:rsidR="00683A34" w:rsidRPr="00C20284" w:rsidRDefault="009711B9" w:rsidP="00683A34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256</w:t>
            </w:r>
            <w:r w:rsidR="003C661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87C419C" w14:textId="77777777" w:rsidR="00683A34" w:rsidRPr="00C20284" w:rsidRDefault="00683A34" w:rsidP="00683A3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1EE054B" w14:textId="790EE8CC" w:rsidR="00683A34" w:rsidRPr="00C20284" w:rsidRDefault="009711B9" w:rsidP="00683A34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26322A" w:rsidRPr="00C20284" w14:paraId="3367B0AD" w14:textId="77777777" w:rsidTr="00C31E76">
        <w:trPr>
          <w:trHeight w:hRule="exact" w:val="144"/>
        </w:trPr>
        <w:tc>
          <w:tcPr>
            <w:tcW w:w="4068" w:type="dxa"/>
          </w:tcPr>
          <w:p w14:paraId="4D7FF4AA" w14:textId="77777777" w:rsidR="0026322A" w:rsidRPr="00C20284" w:rsidRDefault="0026322A">
            <w:pPr>
              <w:tabs>
                <w:tab w:val="left" w:pos="342"/>
              </w:tabs>
              <w:spacing w:before="100" w:beforeAutospacing="1" w:after="100" w:afterAutospacing="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0DA08D5" w14:textId="77777777" w:rsidR="0026322A" w:rsidRPr="00C20284" w:rsidRDefault="0026322A">
            <w:pPr>
              <w:tabs>
                <w:tab w:val="decimal" w:pos="792"/>
              </w:tabs>
              <w:spacing w:before="100" w:beforeAutospacing="1" w:after="100" w:afterAutospacing="1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7919C83" w14:textId="77777777" w:rsidR="0026322A" w:rsidRPr="00C20284" w:rsidRDefault="0026322A">
            <w:pPr>
              <w:tabs>
                <w:tab w:val="decimal" w:pos="864"/>
              </w:tabs>
              <w:spacing w:before="100" w:beforeAutospacing="1" w:after="100" w:afterAutospacing="1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782E0BDA" w14:textId="77777777" w:rsidR="0026322A" w:rsidRPr="00C20284" w:rsidRDefault="0026322A">
            <w:pPr>
              <w:tabs>
                <w:tab w:val="clear" w:pos="907"/>
                <w:tab w:val="decimal" w:pos="882"/>
              </w:tabs>
              <w:spacing w:before="100" w:beforeAutospacing="1" w:after="100" w:afterAutospacing="1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989A83A" w14:textId="77777777" w:rsidR="0026322A" w:rsidRPr="00C20284" w:rsidRDefault="0026322A">
            <w:pPr>
              <w:tabs>
                <w:tab w:val="decimal" w:pos="864"/>
              </w:tabs>
              <w:spacing w:before="100" w:beforeAutospacing="1" w:after="100" w:afterAutospacing="1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10780A0" w14:textId="77777777" w:rsidR="0026322A" w:rsidRPr="00C20284" w:rsidRDefault="0026322A">
            <w:pPr>
              <w:tabs>
                <w:tab w:val="decimal" w:pos="792"/>
              </w:tabs>
              <w:spacing w:before="100" w:beforeAutospacing="1" w:after="100" w:afterAutospacing="1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7DE65E0" w14:textId="77777777" w:rsidR="0026322A" w:rsidRPr="00C20284" w:rsidRDefault="0026322A">
            <w:pPr>
              <w:tabs>
                <w:tab w:val="decimal" w:pos="792"/>
              </w:tabs>
              <w:spacing w:before="100" w:beforeAutospacing="1" w:after="100" w:afterAutospacing="1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9F6FD7F" w14:textId="77777777" w:rsidR="0026322A" w:rsidRPr="00C20284" w:rsidRDefault="0026322A">
            <w:pPr>
              <w:tabs>
                <w:tab w:val="decimal" w:pos="792"/>
              </w:tabs>
              <w:spacing w:before="100" w:beforeAutospacing="1" w:after="100" w:afterAutospacing="1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83A34" w:rsidRPr="00C20284" w14:paraId="2B38A027" w14:textId="77777777" w:rsidTr="00C31E76">
        <w:trPr>
          <w:trHeight w:hRule="exact" w:val="374"/>
        </w:trPr>
        <w:tc>
          <w:tcPr>
            <w:tcW w:w="4068" w:type="dxa"/>
          </w:tcPr>
          <w:p w14:paraId="2BF1B7E3" w14:textId="77777777" w:rsidR="00683A34" w:rsidRPr="00C20284" w:rsidRDefault="00683A34" w:rsidP="00683A34">
            <w:pPr>
              <w:ind w:firstLine="9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73284D8A" w14:textId="590AE1AB" w:rsidR="00683A34" w:rsidRPr="00C20284" w:rsidRDefault="003C6613" w:rsidP="00E1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086B6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C338B4F" w14:textId="77777777" w:rsidR="00683A34" w:rsidRPr="00C20284" w:rsidRDefault="00683A34" w:rsidP="00683A34">
            <w:pPr>
              <w:spacing w:before="100" w:beforeAutospacing="1" w:after="100" w:afterAutospacing="1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074505C" w14:textId="6F7C5F08" w:rsidR="00683A34" w:rsidRPr="00C20284" w:rsidRDefault="003C6613" w:rsidP="00E1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9711B9" w:rsidRPr="009711B9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93B9A3C" w14:textId="77777777" w:rsidR="00683A34" w:rsidRPr="00C20284" w:rsidRDefault="00683A34" w:rsidP="00683A34">
            <w:pPr>
              <w:spacing w:before="100" w:beforeAutospacing="1" w:after="100" w:afterAutospacing="1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E98CE34" w14:textId="049FDA49" w:rsidR="00683A34" w:rsidRPr="00C20284" w:rsidRDefault="003C6613" w:rsidP="00E1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514F5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72B9C00" w14:textId="77777777" w:rsidR="00683A34" w:rsidRPr="00C20284" w:rsidRDefault="00683A34" w:rsidP="00683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0C702F" w14:textId="344488A2" w:rsidR="00683A34" w:rsidRPr="00C20284" w:rsidRDefault="003C6613" w:rsidP="00673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</w:t>
            </w:r>
          </w:p>
        </w:tc>
      </w:tr>
      <w:tr w:rsidR="00085B73" w:rsidRPr="00C20284" w14:paraId="43AE7C97" w14:textId="77777777" w:rsidTr="00C31E76">
        <w:trPr>
          <w:trHeight w:hRule="exact" w:val="374"/>
        </w:trPr>
        <w:tc>
          <w:tcPr>
            <w:tcW w:w="4068" w:type="dxa"/>
          </w:tcPr>
          <w:p w14:paraId="70DA6807" w14:textId="7D5C4AEF" w:rsidR="00085B73" w:rsidRPr="00C20284" w:rsidRDefault="00085B73" w:rsidP="00085B73">
            <w:pPr>
              <w:ind w:firstLine="9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1F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ส่วนที่ถึงกำหนดรับชำระ</w:t>
            </w:r>
          </w:p>
        </w:tc>
        <w:tc>
          <w:tcPr>
            <w:tcW w:w="1080" w:type="dxa"/>
          </w:tcPr>
          <w:p w14:paraId="05D5CA09" w14:textId="77777777" w:rsidR="00085B73" w:rsidRDefault="00085B73" w:rsidP="00085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B4678D" w14:textId="77777777" w:rsidR="00085B73" w:rsidRPr="00C20284" w:rsidRDefault="00085B73" w:rsidP="00085B73">
            <w:pPr>
              <w:spacing w:before="100" w:beforeAutospacing="1" w:after="100" w:afterAutospacing="1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4F5737A" w14:textId="77777777" w:rsidR="00085B73" w:rsidRDefault="00085B73" w:rsidP="00085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5BCE7B" w14:textId="77777777" w:rsidR="00085B73" w:rsidRPr="00C20284" w:rsidRDefault="00085B73" w:rsidP="00085B73">
            <w:pPr>
              <w:spacing w:before="100" w:beforeAutospacing="1" w:after="100" w:afterAutospacing="1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80D499C" w14:textId="77777777" w:rsidR="00085B73" w:rsidRDefault="00085B73" w:rsidP="00E1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CDA223" w14:textId="77777777" w:rsidR="00085B73" w:rsidRPr="00C20284" w:rsidRDefault="00085B73" w:rsidP="0008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D208F4" w14:textId="77777777" w:rsidR="00085B73" w:rsidRDefault="00085B73" w:rsidP="00673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5B73" w:rsidRPr="00C20284" w14:paraId="7F17A23E" w14:textId="77777777" w:rsidTr="00C31E76">
        <w:trPr>
          <w:trHeight w:hRule="exact" w:val="374"/>
        </w:trPr>
        <w:tc>
          <w:tcPr>
            <w:tcW w:w="4068" w:type="dxa"/>
          </w:tcPr>
          <w:p w14:paraId="17E88926" w14:textId="13D9211E" w:rsidR="00085B73" w:rsidRPr="00C20284" w:rsidRDefault="004C1F3F" w:rsidP="00B92EA2">
            <w:pPr>
              <w:ind w:left="142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EE244A8" w14:textId="4F548E04" w:rsidR="00085B73" w:rsidRDefault="007D5B02" w:rsidP="00E10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(12)</w:t>
            </w:r>
          </w:p>
        </w:tc>
        <w:tc>
          <w:tcPr>
            <w:tcW w:w="270" w:type="dxa"/>
          </w:tcPr>
          <w:p w14:paraId="5970B04E" w14:textId="77777777" w:rsidR="00085B73" w:rsidRPr="00C20284" w:rsidRDefault="00085B73" w:rsidP="00085B73">
            <w:pPr>
              <w:spacing w:before="100" w:beforeAutospacing="1" w:after="100" w:afterAutospacing="1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532880EB" w14:textId="64AA5D08" w:rsidR="00085B73" w:rsidRDefault="008776A1" w:rsidP="00085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E69661" w14:textId="77777777" w:rsidR="00085B73" w:rsidRPr="00C20284" w:rsidRDefault="00085B73" w:rsidP="00085B73">
            <w:pPr>
              <w:spacing w:before="100" w:beforeAutospacing="1" w:after="100" w:afterAutospacing="1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023ED5D" w14:textId="3A3B1DC1" w:rsidR="00085B73" w:rsidRDefault="008776A1" w:rsidP="00E1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55F8BB" w14:textId="77777777" w:rsidR="00085B73" w:rsidRPr="00C20284" w:rsidRDefault="00085B73" w:rsidP="0008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633DFA6" w14:textId="76BFE182" w:rsidR="00085B73" w:rsidRDefault="008776A1" w:rsidP="00673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85B73" w:rsidRPr="00C20284" w14:paraId="01C83424" w14:textId="77777777" w:rsidTr="00926D51">
        <w:trPr>
          <w:trHeight w:hRule="exact" w:val="374"/>
        </w:trPr>
        <w:tc>
          <w:tcPr>
            <w:tcW w:w="4068" w:type="dxa"/>
          </w:tcPr>
          <w:p w14:paraId="3664D348" w14:textId="11B5520F" w:rsidR="00085B73" w:rsidRPr="00C20284" w:rsidRDefault="00085B73" w:rsidP="00085B73">
            <w:pPr>
              <w:ind w:firstLine="97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50A4633" w14:textId="28A53336" w:rsidR="00085B73" w:rsidRPr="00C20284" w:rsidRDefault="008776A1" w:rsidP="00085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</w:t>
            </w:r>
          </w:p>
        </w:tc>
        <w:tc>
          <w:tcPr>
            <w:tcW w:w="270" w:type="dxa"/>
          </w:tcPr>
          <w:p w14:paraId="0633F297" w14:textId="77777777" w:rsidR="00085B73" w:rsidRPr="00C20284" w:rsidRDefault="00085B73" w:rsidP="00085B73">
            <w:pPr>
              <w:spacing w:before="100" w:beforeAutospacing="1" w:after="100" w:afterAutospacing="1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1EE3917" w14:textId="466A03C9" w:rsidR="00085B73" w:rsidRPr="00C20284" w:rsidRDefault="00085B73" w:rsidP="00085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B10DD9A" w14:textId="77777777" w:rsidR="00085B73" w:rsidRPr="00C20284" w:rsidRDefault="00085B73" w:rsidP="00085B73">
            <w:pPr>
              <w:spacing w:before="100" w:beforeAutospacing="1" w:after="100" w:afterAutospacing="1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124A44" w14:textId="432CC9C1" w:rsidR="00085B73" w:rsidRPr="00C20284" w:rsidRDefault="00085B73" w:rsidP="00E1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</w:t>
            </w:r>
          </w:p>
        </w:tc>
        <w:tc>
          <w:tcPr>
            <w:tcW w:w="270" w:type="dxa"/>
          </w:tcPr>
          <w:p w14:paraId="45B7ED24" w14:textId="77777777" w:rsidR="00085B73" w:rsidRPr="00C20284" w:rsidRDefault="00085B73" w:rsidP="0008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C116122" w14:textId="3600E511" w:rsidR="00085B73" w:rsidRPr="00C20284" w:rsidRDefault="00085B73" w:rsidP="00673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</w:p>
        </w:tc>
      </w:tr>
    </w:tbl>
    <w:p w14:paraId="294B7908" w14:textId="77777777" w:rsidR="006E3FFC" w:rsidRDefault="006E3FFC" w:rsidP="006E3FFC">
      <w:pPr>
        <w:tabs>
          <w:tab w:val="clear" w:pos="454"/>
          <w:tab w:val="clear" w:pos="1644"/>
          <w:tab w:val="clear" w:pos="1871"/>
          <w:tab w:val="left" w:pos="540"/>
          <w:tab w:val="left" w:pos="1080"/>
          <w:tab w:val="left" w:pos="1620"/>
          <w:tab w:val="left" w:pos="1890"/>
        </w:tabs>
        <w:ind w:left="1080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19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68"/>
        <w:gridCol w:w="1080"/>
        <w:gridCol w:w="270"/>
        <w:gridCol w:w="810"/>
        <w:gridCol w:w="270"/>
        <w:gridCol w:w="270"/>
        <w:gridCol w:w="1080"/>
        <w:gridCol w:w="270"/>
        <w:gridCol w:w="1080"/>
      </w:tblGrid>
      <w:tr w:rsidR="00F7768A" w:rsidRPr="00C20284" w14:paraId="6070D73D" w14:textId="77777777" w:rsidTr="00562238">
        <w:trPr>
          <w:trHeight w:hRule="exact" w:val="374"/>
        </w:trPr>
        <w:tc>
          <w:tcPr>
            <w:tcW w:w="4068" w:type="dxa"/>
          </w:tcPr>
          <w:p w14:paraId="45F423F3" w14:textId="77777777" w:rsidR="00F7768A" w:rsidRPr="00C20284" w:rsidRDefault="00F7768A">
            <w:pPr>
              <w:tabs>
                <w:tab w:val="left" w:pos="342"/>
              </w:tabs>
              <w:spacing w:before="100" w:beforeAutospacing="1" w:after="100" w:afterAutospacing="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13FC9D" w14:textId="77777777" w:rsidR="00F7768A" w:rsidRPr="00C20284" w:rsidRDefault="00F77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4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14:paraId="13CEFCFD" w14:textId="77777777" w:rsidR="00F7768A" w:rsidRPr="00C20284" w:rsidRDefault="00F77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4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5"/>
          </w:tcPr>
          <w:p w14:paraId="06CC233F" w14:textId="66B8B68B" w:rsidR="00F7768A" w:rsidRPr="00C20284" w:rsidRDefault="00F77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85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F7768A" w:rsidRPr="00C20284" w14:paraId="07DD587F" w14:textId="77777777" w:rsidTr="00562238">
        <w:trPr>
          <w:trHeight w:hRule="exact" w:val="374"/>
        </w:trPr>
        <w:tc>
          <w:tcPr>
            <w:tcW w:w="4068" w:type="dxa"/>
          </w:tcPr>
          <w:p w14:paraId="045BE695" w14:textId="77777777" w:rsidR="00F7768A" w:rsidRPr="00C20284" w:rsidRDefault="00F7768A">
            <w:pPr>
              <w:tabs>
                <w:tab w:val="left" w:pos="342"/>
              </w:tabs>
              <w:spacing w:before="100" w:beforeAutospacing="1" w:after="100" w:afterAutospacing="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8"/>
          </w:tcPr>
          <w:p w14:paraId="54A98EEF" w14:textId="77777777" w:rsidR="00F7768A" w:rsidRPr="00C20284" w:rsidRDefault="00F77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768A" w:rsidRPr="00C20284" w14:paraId="2D40C6A3" w14:textId="77777777" w:rsidTr="00562238">
        <w:trPr>
          <w:trHeight w:hRule="exact" w:val="374"/>
        </w:trPr>
        <w:tc>
          <w:tcPr>
            <w:tcW w:w="4068" w:type="dxa"/>
          </w:tcPr>
          <w:p w14:paraId="5198A24E" w14:textId="77777777" w:rsidR="00F7768A" w:rsidRPr="00C20284" w:rsidRDefault="00F7768A">
            <w:pPr>
              <w:tabs>
                <w:tab w:val="left" w:pos="342"/>
              </w:tabs>
              <w:spacing w:before="100" w:beforeAutospacing="1" w:after="100" w:afterAutospacing="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7975D94" w14:textId="77777777" w:rsidR="00F7768A" w:rsidRPr="00C20284" w:rsidRDefault="00F7768A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4EDEF67" w14:textId="77777777" w:rsidR="00F7768A" w:rsidRPr="00C20284" w:rsidRDefault="00F7768A">
            <w:pPr>
              <w:spacing w:before="100" w:beforeAutospacing="1" w:after="100" w:afterAutospacing="1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70606D4" w14:textId="77777777" w:rsidR="00F7768A" w:rsidRPr="00C20284" w:rsidRDefault="00F7768A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ยอดเฉลี่ย</w:t>
            </w:r>
          </w:p>
        </w:tc>
      </w:tr>
      <w:tr w:rsidR="00683A34" w:rsidRPr="00C20284" w14:paraId="54CA1826" w14:textId="77777777" w:rsidTr="00562238">
        <w:trPr>
          <w:trHeight w:hRule="exact" w:val="374"/>
        </w:trPr>
        <w:tc>
          <w:tcPr>
            <w:tcW w:w="4068" w:type="dxa"/>
          </w:tcPr>
          <w:p w14:paraId="291129F7" w14:textId="77777777" w:rsidR="00683A34" w:rsidRPr="00C20284" w:rsidRDefault="00683A34" w:rsidP="00683A34">
            <w:pPr>
              <w:tabs>
                <w:tab w:val="left" w:pos="342"/>
              </w:tabs>
              <w:spacing w:before="100" w:beforeAutospacing="1" w:after="100" w:afterAutospacing="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283BEE7" w14:textId="0DDD4C22" w:rsidR="00683A34" w:rsidRPr="00C20284" w:rsidRDefault="009711B9" w:rsidP="00683A34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256</w:t>
            </w:r>
            <w:r w:rsidR="003C661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33F530C" w14:textId="77777777" w:rsidR="00683A34" w:rsidRPr="00C20284" w:rsidRDefault="00683A34" w:rsidP="00683A3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61D6DE" w14:textId="0DBE94E3" w:rsidR="00683A34" w:rsidRPr="00C20284" w:rsidRDefault="009711B9" w:rsidP="00683A34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77CBE84" w14:textId="77777777" w:rsidR="00683A34" w:rsidRPr="00C20284" w:rsidRDefault="00683A34" w:rsidP="00683A3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7A5ACD0" w14:textId="5644C6AF" w:rsidR="00683A34" w:rsidRPr="00C20284" w:rsidRDefault="009711B9" w:rsidP="00683A34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256</w:t>
            </w:r>
            <w:r w:rsidR="003C661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9E37FC1" w14:textId="77777777" w:rsidR="00683A34" w:rsidRPr="00C20284" w:rsidRDefault="00683A34" w:rsidP="00683A3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7A8E0EF" w14:textId="03D1F437" w:rsidR="00683A34" w:rsidRPr="00C20284" w:rsidRDefault="009711B9" w:rsidP="00683A34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F7768A" w:rsidRPr="00C20284" w14:paraId="10743F56" w14:textId="77777777" w:rsidTr="008D415B">
        <w:trPr>
          <w:trHeight w:hRule="exact" w:val="144"/>
        </w:trPr>
        <w:tc>
          <w:tcPr>
            <w:tcW w:w="4068" w:type="dxa"/>
          </w:tcPr>
          <w:p w14:paraId="680D5626" w14:textId="77777777" w:rsidR="00F7768A" w:rsidRPr="00C20284" w:rsidRDefault="00F7768A">
            <w:pPr>
              <w:tabs>
                <w:tab w:val="left" w:pos="342"/>
              </w:tabs>
              <w:spacing w:before="100" w:beforeAutospacing="1" w:after="100" w:afterAutospacing="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2AEE2AB" w14:textId="77777777" w:rsidR="00F7768A" w:rsidRPr="00C20284" w:rsidRDefault="00F7768A">
            <w:pPr>
              <w:tabs>
                <w:tab w:val="decimal" w:pos="792"/>
              </w:tabs>
              <w:spacing w:before="100" w:beforeAutospacing="1" w:after="100" w:afterAutospacing="1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A3AA56B" w14:textId="77777777" w:rsidR="00F7768A" w:rsidRPr="00C20284" w:rsidRDefault="00F7768A">
            <w:pPr>
              <w:tabs>
                <w:tab w:val="decimal" w:pos="864"/>
              </w:tabs>
              <w:spacing w:before="100" w:beforeAutospacing="1" w:after="100" w:afterAutospacing="1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66E8D7E7" w14:textId="77777777" w:rsidR="00F7768A" w:rsidRPr="00C20284" w:rsidRDefault="00F7768A">
            <w:pPr>
              <w:tabs>
                <w:tab w:val="clear" w:pos="907"/>
                <w:tab w:val="decimal" w:pos="882"/>
              </w:tabs>
              <w:spacing w:before="100" w:beforeAutospacing="1" w:after="100" w:afterAutospacing="1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DAFB78D" w14:textId="77777777" w:rsidR="00F7768A" w:rsidRPr="00C20284" w:rsidRDefault="00F7768A">
            <w:pPr>
              <w:tabs>
                <w:tab w:val="decimal" w:pos="864"/>
              </w:tabs>
              <w:spacing w:before="100" w:beforeAutospacing="1" w:after="100" w:afterAutospacing="1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9214EA7" w14:textId="77777777" w:rsidR="00F7768A" w:rsidRPr="00C20284" w:rsidRDefault="00F7768A">
            <w:pPr>
              <w:tabs>
                <w:tab w:val="decimal" w:pos="792"/>
              </w:tabs>
              <w:spacing w:before="100" w:beforeAutospacing="1" w:after="100" w:afterAutospacing="1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DD31982" w14:textId="77777777" w:rsidR="00F7768A" w:rsidRPr="00C20284" w:rsidRDefault="00F7768A">
            <w:pPr>
              <w:tabs>
                <w:tab w:val="decimal" w:pos="792"/>
              </w:tabs>
              <w:spacing w:before="100" w:beforeAutospacing="1" w:after="100" w:afterAutospacing="1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6867CF3" w14:textId="77777777" w:rsidR="00F7768A" w:rsidRPr="00C20284" w:rsidRDefault="00F7768A">
            <w:pPr>
              <w:tabs>
                <w:tab w:val="decimal" w:pos="792"/>
              </w:tabs>
              <w:spacing w:before="100" w:beforeAutospacing="1" w:after="100" w:afterAutospacing="1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83A34" w:rsidRPr="00C20284" w14:paraId="228AF93D" w14:textId="77777777" w:rsidTr="008D415B">
        <w:trPr>
          <w:trHeight w:hRule="exact" w:val="374"/>
        </w:trPr>
        <w:tc>
          <w:tcPr>
            <w:tcW w:w="4068" w:type="dxa"/>
          </w:tcPr>
          <w:p w14:paraId="56AE7D8A" w14:textId="77777777" w:rsidR="00683A34" w:rsidRPr="00C20284" w:rsidRDefault="00683A34" w:rsidP="00683A34">
            <w:pPr>
              <w:ind w:firstLine="9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F12F2EB" w14:textId="5510D4FC" w:rsidR="00683A34" w:rsidRPr="00C20284" w:rsidRDefault="0000001C" w:rsidP="00103E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570</w:t>
            </w:r>
          </w:p>
        </w:tc>
        <w:tc>
          <w:tcPr>
            <w:tcW w:w="270" w:type="dxa"/>
          </w:tcPr>
          <w:p w14:paraId="14FE0EC5" w14:textId="77777777" w:rsidR="00683A34" w:rsidRPr="00C20284" w:rsidRDefault="00683A34" w:rsidP="00683A34">
            <w:pPr>
              <w:spacing w:before="100" w:beforeAutospacing="1" w:after="100" w:afterAutospacing="1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71895688" w14:textId="6DEFADBA" w:rsidR="00683A34" w:rsidRPr="00C20284" w:rsidRDefault="009711B9" w:rsidP="00B612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570</w:t>
            </w:r>
          </w:p>
        </w:tc>
        <w:tc>
          <w:tcPr>
            <w:tcW w:w="270" w:type="dxa"/>
          </w:tcPr>
          <w:p w14:paraId="3CC99DBC" w14:textId="77777777" w:rsidR="00683A34" w:rsidRPr="00C20284" w:rsidRDefault="00683A34" w:rsidP="00683A34">
            <w:pPr>
              <w:spacing w:before="100" w:beforeAutospacing="1" w:after="100" w:afterAutospacing="1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DB518BB" w14:textId="526E478B" w:rsidR="00683A34" w:rsidRPr="00C20284" w:rsidRDefault="00773DAA" w:rsidP="00847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570</w:t>
            </w:r>
          </w:p>
        </w:tc>
        <w:tc>
          <w:tcPr>
            <w:tcW w:w="270" w:type="dxa"/>
          </w:tcPr>
          <w:p w14:paraId="478272D5" w14:textId="77777777" w:rsidR="00683A34" w:rsidRPr="00C20284" w:rsidRDefault="00683A34" w:rsidP="00683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27C385B" w14:textId="580B5F35" w:rsidR="00683A34" w:rsidRPr="00C20284" w:rsidRDefault="009711B9" w:rsidP="00755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575</w:t>
            </w:r>
          </w:p>
        </w:tc>
      </w:tr>
      <w:tr w:rsidR="00683A34" w:rsidRPr="00C20284" w14:paraId="721D3B8D" w14:textId="77777777" w:rsidTr="001177EF">
        <w:trPr>
          <w:trHeight w:hRule="exact" w:val="374"/>
        </w:trPr>
        <w:tc>
          <w:tcPr>
            <w:tcW w:w="4068" w:type="dxa"/>
          </w:tcPr>
          <w:p w14:paraId="48886E81" w14:textId="77777777" w:rsidR="00683A34" w:rsidRPr="00C20284" w:rsidRDefault="00683A34" w:rsidP="00683A34">
            <w:pPr>
              <w:ind w:firstLine="97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504206F" w14:textId="157EF35E" w:rsidR="00683A34" w:rsidRPr="00C20284" w:rsidRDefault="0000001C" w:rsidP="00683A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570</w:t>
            </w:r>
          </w:p>
        </w:tc>
        <w:tc>
          <w:tcPr>
            <w:tcW w:w="270" w:type="dxa"/>
          </w:tcPr>
          <w:p w14:paraId="7A5D066E" w14:textId="77777777" w:rsidR="00683A34" w:rsidRPr="00C20284" w:rsidRDefault="00683A34" w:rsidP="00683A34">
            <w:pPr>
              <w:spacing w:before="100" w:beforeAutospacing="1" w:after="100" w:afterAutospacing="1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DCCAE6F" w14:textId="5F9E05EA" w:rsidR="00683A34" w:rsidRPr="00C20284" w:rsidRDefault="009711B9" w:rsidP="00B612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570</w:t>
            </w:r>
          </w:p>
        </w:tc>
        <w:tc>
          <w:tcPr>
            <w:tcW w:w="270" w:type="dxa"/>
          </w:tcPr>
          <w:p w14:paraId="104CB790" w14:textId="77777777" w:rsidR="00683A34" w:rsidRPr="00C20284" w:rsidRDefault="00683A34" w:rsidP="00683A34">
            <w:pPr>
              <w:spacing w:before="100" w:beforeAutospacing="1" w:after="100" w:afterAutospacing="1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A2ABD9E" w14:textId="717D417F" w:rsidR="00683A34" w:rsidRPr="00C20284" w:rsidRDefault="00773DAA" w:rsidP="00683A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570</w:t>
            </w:r>
          </w:p>
        </w:tc>
        <w:tc>
          <w:tcPr>
            <w:tcW w:w="270" w:type="dxa"/>
          </w:tcPr>
          <w:p w14:paraId="04B939FB" w14:textId="77777777" w:rsidR="00683A34" w:rsidRPr="00C20284" w:rsidRDefault="00683A34" w:rsidP="00683A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0F21505" w14:textId="39D56D2B" w:rsidR="00683A34" w:rsidRPr="00C20284" w:rsidRDefault="009711B9" w:rsidP="00683A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575</w:t>
            </w:r>
          </w:p>
        </w:tc>
      </w:tr>
    </w:tbl>
    <w:p w14:paraId="66828F26" w14:textId="77777777" w:rsidR="00B361CD" w:rsidRPr="00C20284" w:rsidRDefault="00B361CD" w:rsidP="001B16F3">
      <w:pPr>
        <w:ind w:left="162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78D96D5B" w14:textId="560D5E43" w:rsidR="006E52A1" w:rsidRPr="00C20284" w:rsidRDefault="0099578F" w:rsidP="002B1F72">
      <w:pPr>
        <w:ind w:left="1620"/>
        <w:jc w:val="thaiDistribute"/>
        <w:rPr>
          <w:rFonts w:ascii="Angsana New" w:hAnsi="Angsana New"/>
          <w:spacing w:val="4"/>
          <w:sz w:val="30"/>
          <w:szCs w:val="30"/>
        </w:rPr>
      </w:pPr>
      <w:r w:rsidRPr="00A053D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5F1BEC" w:rsidRPr="00A053D1">
        <w:rPr>
          <w:rFonts w:ascii="Angsana New" w:hAnsi="Angsana New"/>
          <w:sz w:val="30"/>
          <w:szCs w:val="30"/>
        </w:rPr>
        <w:t>31</w:t>
      </w:r>
      <w:r w:rsidR="00BA2DC2" w:rsidRPr="00A053D1">
        <w:rPr>
          <w:rFonts w:ascii="Angsana New" w:hAnsi="Angsana New"/>
          <w:sz w:val="30"/>
          <w:szCs w:val="30"/>
        </w:rPr>
        <w:t xml:space="preserve"> </w:t>
      </w:r>
      <w:r w:rsidR="00203FA9" w:rsidRPr="00A053D1">
        <w:rPr>
          <w:rFonts w:ascii="Angsana New" w:hAnsi="Angsana New" w:hint="cs"/>
          <w:sz w:val="30"/>
          <w:szCs w:val="30"/>
          <w:cs/>
        </w:rPr>
        <w:t>ธันวาคม</w:t>
      </w:r>
      <w:r w:rsidRPr="00A053D1">
        <w:rPr>
          <w:rFonts w:ascii="Angsana New" w:hAnsi="Angsana New"/>
          <w:sz w:val="30"/>
          <w:szCs w:val="30"/>
          <w:cs/>
        </w:rPr>
        <w:t xml:space="preserve"> </w:t>
      </w:r>
      <w:r w:rsidR="00172F06" w:rsidRPr="00A053D1">
        <w:rPr>
          <w:rFonts w:ascii="Angsana New" w:hAnsi="Angsana New"/>
          <w:sz w:val="30"/>
          <w:szCs w:val="30"/>
        </w:rPr>
        <w:t>256</w:t>
      </w:r>
      <w:r w:rsidR="003C6613" w:rsidRPr="00A053D1">
        <w:rPr>
          <w:rFonts w:ascii="Angsana New" w:hAnsi="Angsana New"/>
          <w:sz w:val="30"/>
          <w:szCs w:val="30"/>
        </w:rPr>
        <w:t>4</w:t>
      </w:r>
      <w:r w:rsidRPr="00A053D1">
        <w:rPr>
          <w:rFonts w:ascii="Angsana New" w:hAnsi="Angsana New"/>
          <w:sz w:val="30"/>
          <w:szCs w:val="30"/>
          <w:cs/>
        </w:rPr>
        <w:t xml:space="preserve"> เงินให้กู้ยืมดังกล่าวมีอัตราดอกเบี้ยร้อยละ </w:t>
      </w:r>
      <w:r w:rsidR="00EC6594" w:rsidRPr="00A053D1">
        <w:rPr>
          <w:rFonts w:ascii="Angsana New" w:hAnsi="Angsana New"/>
          <w:sz w:val="30"/>
          <w:szCs w:val="30"/>
        </w:rPr>
        <w:t>2.81</w:t>
      </w:r>
      <w:r w:rsidRPr="00A053D1">
        <w:rPr>
          <w:rFonts w:ascii="Angsana New" w:hAnsi="Angsana New"/>
          <w:sz w:val="30"/>
          <w:szCs w:val="30"/>
          <w:cs/>
        </w:rPr>
        <w:t xml:space="preserve"> ถึง </w:t>
      </w:r>
      <w:r w:rsidR="00EC6594" w:rsidRPr="00A053D1">
        <w:rPr>
          <w:rFonts w:ascii="Angsana New" w:hAnsi="Angsana New"/>
          <w:sz w:val="30"/>
          <w:szCs w:val="30"/>
        </w:rPr>
        <w:t>5.88</w:t>
      </w:r>
      <w:r w:rsidRPr="00A053D1">
        <w:rPr>
          <w:rFonts w:ascii="Angsana New" w:hAnsi="Angsana New"/>
          <w:sz w:val="30"/>
          <w:szCs w:val="30"/>
          <w:cs/>
        </w:rPr>
        <w:t xml:space="preserve"> ต่อปี </w:t>
      </w:r>
      <w:r w:rsidRPr="00A053D1">
        <w:rPr>
          <w:rFonts w:ascii="Angsana New" w:hAnsi="Angsana New"/>
          <w:i/>
          <w:iCs/>
          <w:sz w:val="30"/>
          <w:szCs w:val="30"/>
          <w:cs/>
        </w:rPr>
        <w:t>(</w:t>
      </w:r>
      <w:r w:rsidR="00173785" w:rsidRPr="00442C07">
        <w:rPr>
          <w:rFonts w:ascii="Angsana New" w:hAnsi="Angsana New"/>
          <w:i/>
          <w:iCs/>
          <w:spacing w:val="4"/>
          <w:sz w:val="30"/>
          <w:szCs w:val="30"/>
        </w:rPr>
        <w:t>2563</w:t>
      </w:r>
      <w:r w:rsidRPr="00442C07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: ร้อยละ </w:t>
      </w:r>
      <w:r w:rsidR="0092173A" w:rsidRPr="00442C07">
        <w:rPr>
          <w:rFonts w:ascii="Angsana New" w:hAnsi="Angsana New"/>
          <w:i/>
          <w:iCs/>
          <w:spacing w:val="4"/>
          <w:sz w:val="30"/>
          <w:szCs w:val="30"/>
        </w:rPr>
        <w:t>2.81</w:t>
      </w:r>
      <w:r w:rsidRPr="00442C07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 ถึง </w:t>
      </w:r>
      <w:r w:rsidR="0092173A" w:rsidRPr="00442C07">
        <w:rPr>
          <w:rFonts w:ascii="Angsana New" w:hAnsi="Angsana New"/>
          <w:i/>
          <w:iCs/>
          <w:spacing w:val="4"/>
          <w:sz w:val="30"/>
          <w:szCs w:val="30"/>
        </w:rPr>
        <w:t>5.88</w:t>
      </w:r>
      <w:r w:rsidRPr="00442C07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 ต่อปี) </w:t>
      </w:r>
      <w:r w:rsidRPr="0099578F">
        <w:rPr>
          <w:rFonts w:ascii="Angsana New" w:hAnsi="Angsana New"/>
          <w:spacing w:val="4"/>
          <w:sz w:val="30"/>
          <w:szCs w:val="30"/>
          <w:cs/>
        </w:rPr>
        <w:t>กลุ่มบริษัทและบริษัทคำนวณยอดเฉลี่ยจากยอดคงค้างของเงินให้กู้ยืม ณ วันสิ้นเดือนโดยไม่รวมดอกเบี้ยค้างรับ</w:t>
      </w:r>
    </w:p>
    <w:p w14:paraId="31E3C72B" w14:textId="77777777" w:rsidR="00413541" w:rsidRDefault="00413541">
      <w:pPr>
        <w:tabs>
          <w:tab w:val="clear" w:pos="454"/>
          <w:tab w:val="clear" w:pos="1644"/>
          <w:tab w:val="clear" w:pos="1871"/>
          <w:tab w:val="left" w:pos="540"/>
          <w:tab w:val="left" w:pos="1080"/>
          <w:tab w:val="left" w:pos="1620"/>
          <w:tab w:val="left" w:pos="1890"/>
        </w:tabs>
        <w:ind w:left="108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230FBD6" w14:textId="4BD7D3C3" w:rsidR="0080549B" w:rsidRPr="00C20284" w:rsidRDefault="009711B9">
      <w:pPr>
        <w:tabs>
          <w:tab w:val="clear" w:pos="454"/>
          <w:tab w:val="clear" w:pos="1644"/>
          <w:tab w:val="clear" w:pos="1871"/>
          <w:tab w:val="left" w:pos="540"/>
          <w:tab w:val="left" w:pos="1080"/>
          <w:tab w:val="left" w:pos="1620"/>
          <w:tab w:val="left" w:pos="1890"/>
        </w:tabs>
        <w:ind w:left="108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9711B9">
        <w:rPr>
          <w:rFonts w:ascii="Angsana New" w:hAnsi="Angsana New"/>
          <w:b/>
          <w:bCs/>
          <w:i/>
          <w:iCs/>
          <w:sz w:val="30"/>
          <w:szCs w:val="30"/>
        </w:rPr>
        <w:t>6</w:t>
      </w:r>
      <w:r w:rsidR="0080549B" w:rsidRPr="00C20284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Pr="009711B9">
        <w:rPr>
          <w:rFonts w:ascii="Angsana New" w:hAnsi="Angsana New"/>
          <w:b/>
          <w:bCs/>
          <w:i/>
          <w:iCs/>
          <w:sz w:val="30"/>
          <w:szCs w:val="30"/>
        </w:rPr>
        <w:t>2</w:t>
      </w:r>
      <w:r w:rsidR="0080549B" w:rsidRPr="00C20284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="00B612D1">
        <w:rPr>
          <w:rFonts w:ascii="Angsana New" w:hAnsi="Angsana New"/>
          <w:b/>
          <w:bCs/>
          <w:i/>
          <w:iCs/>
          <w:sz w:val="30"/>
          <w:szCs w:val="30"/>
        </w:rPr>
        <w:t>6</w:t>
      </w:r>
      <w:r w:rsidR="0080549B" w:rsidRPr="00C20284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เจ้าหนี้การค้าและเจ้าหนี้อื่น</w:t>
      </w:r>
      <w:r w:rsidR="0080549B" w:rsidRPr="00C20284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0C3A26CC" w14:textId="77777777" w:rsidR="0080549B" w:rsidRPr="00C20284" w:rsidRDefault="0080549B" w:rsidP="001B16F3">
      <w:pPr>
        <w:tabs>
          <w:tab w:val="clear" w:pos="1644"/>
          <w:tab w:val="clear" w:pos="1871"/>
          <w:tab w:val="left" w:pos="1620"/>
          <w:tab w:val="left" w:pos="1890"/>
        </w:tabs>
        <w:ind w:left="162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9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32"/>
        <w:gridCol w:w="1080"/>
        <w:gridCol w:w="289"/>
        <w:gridCol w:w="1063"/>
        <w:gridCol w:w="269"/>
        <w:gridCol w:w="1080"/>
        <w:gridCol w:w="270"/>
        <w:gridCol w:w="1115"/>
      </w:tblGrid>
      <w:tr w:rsidR="0080549B" w:rsidRPr="00C20284" w14:paraId="5A0E96D8" w14:textId="77777777" w:rsidTr="00372674">
        <w:trPr>
          <w:trHeight w:hRule="exact" w:val="380"/>
          <w:tblHeader/>
        </w:trPr>
        <w:tc>
          <w:tcPr>
            <w:tcW w:w="2192" w:type="pct"/>
          </w:tcPr>
          <w:p w14:paraId="2DEF22B9" w14:textId="77777777" w:rsidR="0080549B" w:rsidRPr="00C20284" w:rsidRDefault="0080549B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1" w:type="pct"/>
            <w:gridSpan w:val="3"/>
          </w:tcPr>
          <w:p w14:paraId="4A13D90A" w14:textId="77777777" w:rsidR="0080549B" w:rsidRPr="00C20284" w:rsidRDefault="008054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767A398F" w14:textId="77777777" w:rsidR="0080549B" w:rsidRPr="00C20284" w:rsidRDefault="008054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pct"/>
            <w:gridSpan w:val="3"/>
          </w:tcPr>
          <w:p w14:paraId="49FF167D" w14:textId="77777777" w:rsidR="0080549B" w:rsidRPr="00C20284" w:rsidRDefault="008054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0549B" w:rsidRPr="00C20284" w14:paraId="47F03CA7" w14:textId="77777777" w:rsidTr="00372674">
        <w:trPr>
          <w:trHeight w:hRule="exact" w:val="380"/>
          <w:tblHeader/>
        </w:trPr>
        <w:tc>
          <w:tcPr>
            <w:tcW w:w="2192" w:type="pct"/>
          </w:tcPr>
          <w:p w14:paraId="7CBDC9B6" w14:textId="77777777" w:rsidR="0080549B" w:rsidRPr="00C20284" w:rsidRDefault="0080549B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1" w:type="pct"/>
            <w:gridSpan w:val="3"/>
            <w:tcBorders>
              <w:bottom w:val="single" w:sz="4" w:space="0" w:color="auto"/>
            </w:tcBorders>
          </w:tcPr>
          <w:p w14:paraId="17F044E1" w14:textId="77777777" w:rsidR="0080549B" w:rsidRPr="00C20284" w:rsidRDefault="008054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778F25A8" w14:textId="77777777" w:rsidR="0080549B" w:rsidRPr="00C20284" w:rsidRDefault="008054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pct"/>
            <w:gridSpan w:val="3"/>
            <w:tcBorders>
              <w:bottom w:val="single" w:sz="4" w:space="0" w:color="auto"/>
            </w:tcBorders>
          </w:tcPr>
          <w:p w14:paraId="49A48788" w14:textId="77777777" w:rsidR="0080549B" w:rsidRPr="00C20284" w:rsidRDefault="008054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59DC" w:rsidRPr="00C20284" w14:paraId="337B367A" w14:textId="77777777" w:rsidTr="00372674">
        <w:trPr>
          <w:trHeight w:hRule="exact" w:val="380"/>
          <w:tblHeader/>
        </w:trPr>
        <w:tc>
          <w:tcPr>
            <w:tcW w:w="2192" w:type="pct"/>
          </w:tcPr>
          <w:p w14:paraId="6653C11C" w14:textId="77777777" w:rsidR="00DD59DC" w:rsidRPr="00C20284" w:rsidRDefault="00DD59DC" w:rsidP="00DD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</w:tcPr>
          <w:p w14:paraId="36244556" w14:textId="53E8A72E" w:rsidR="00DD59DC" w:rsidRPr="00C20284" w:rsidRDefault="009711B9" w:rsidP="00DD59DC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256</w:t>
            </w:r>
            <w:r w:rsidR="003C661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57" w:type="pct"/>
            <w:tcBorders>
              <w:top w:val="single" w:sz="4" w:space="0" w:color="auto"/>
            </w:tcBorders>
          </w:tcPr>
          <w:p w14:paraId="2884B8E1" w14:textId="77777777" w:rsidR="00DD59DC" w:rsidRPr="00C20284" w:rsidRDefault="00DD59DC" w:rsidP="00DD59D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</w:tcPr>
          <w:p w14:paraId="06B551E7" w14:textId="1E2A4FE1" w:rsidR="00DD59DC" w:rsidRPr="00C20284" w:rsidRDefault="009711B9" w:rsidP="00DD59DC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14:paraId="7513CD4D" w14:textId="77777777" w:rsidR="00DD59DC" w:rsidRPr="00C20284" w:rsidRDefault="00DD59DC" w:rsidP="00DD59D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</w:tcPr>
          <w:p w14:paraId="13B800A1" w14:textId="3D41DFED" w:rsidR="00DD59DC" w:rsidRPr="00C20284" w:rsidRDefault="009711B9" w:rsidP="00DD59DC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256</w:t>
            </w:r>
            <w:r w:rsidR="003C661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  <w:tcBorders>
              <w:top w:val="single" w:sz="4" w:space="0" w:color="auto"/>
            </w:tcBorders>
          </w:tcPr>
          <w:p w14:paraId="14FCEB7F" w14:textId="77777777" w:rsidR="00DD59DC" w:rsidRPr="00C20284" w:rsidRDefault="00DD59DC" w:rsidP="00DD59D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</w:tcPr>
          <w:p w14:paraId="45E313CB" w14:textId="44956CBD" w:rsidR="00DD59DC" w:rsidRPr="00C20284" w:rsidRDefault="009711B9" w:rsidP="00DD59DC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BE3D21" w:rsidRPr="00C20284" w14:paraId="320398AC" w14:textId="77777777" w:rsidTr="00372674">
        <w:trPr>
          <w:trHeight w:hRule="exact" w:val="146"/>
        </w:trPr>
        <w:tc>
          <w:tcPr>
            <w:tcW w:w="2192" w:type="pct"/>
          </w:tcPr>
          <w:p w14:paraId="18E5B719" w14:textId="77777777" w:rsidR="0026322A" w:rsidRPr="00C20284" w:rsidRDefault="0026322A" w:rsidP="001B16F3">
            <w:pPr>
              <w:ind w:right="-102" w:firstLine="612"/>
              <w:jc w:val="thaiDistribute"/>
              <w:rPr>
                <w:rFonts w:ascii="Angsana New" w:hAnsi="Angsana New"/>
                <w:b/>
                <w:bCs/>
                <w:position w:val="6"/>
                <w:sz w:val="12"/>
                <w:szCs w:val="12"/>
                <w:cs/>
              </w:rPr>
            </w:pPr>
          </w:p>
        </w:tc>
        <w:tc>
          <w:tcPr>
            <w:tcW w:w="587" w:type="pct"/>
          </w:tcPr>
          <w:p w14:paraId="3FADE637" w14:textId="77777777" w:rsidR="0026322A" w:rsidRPr="00C20284" w:rsidRDefault="00263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91"/>
              <w:rPr>
                <w:rFonts w:ascii="Angsana New" w:hAnsi="Angsana New"/>
                <w:position w:val="6"/>
                <w:sz w:val="12"/>
                <w:szCs w:val="12"/>
              </w:rPr>
            </w:pPr>
          </w:p>
        </w:tc>
        <w:tc>
          <w:tcPr>
            <w:tcW w:w="157" w:type="pct"/>
          </w:tcPr>
          <w:p w14:paraId="0D65A54C" w14:textId="77777777" w:rsidR="0026322A" w:rsidRPr="00C20284" w:rsidRDefault="00263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="Angsana New" w:hAnsi="Angsana New"/>
                <w:position w:val="6"/>
                <w:sz w:val="12"/>
                <w:szCs w:val="12"/>
              </w:rPr>
            </w:pPr>
          </w:p>
        </w:tc>
        <w:tc>
          <w:tcPr>
            <w:tcW w:w="578" w:type="pct"/>
          </w:tcPr>
          <w:p w14:paraId="0F831BDF" w14:textId="77777777" w:rsidR="0026322A" w:rsidRPr="00C20284" w:rsidRDefault="00263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91"/>
              <w:rPr>
                <w:rFonts w:ascii="Angsana New" w:hAnsi="Angsana New"/>
                <w:position w:val="6"/>
                <w:sz w:val="12"/>
                <w:szCs w:val="12"/>
              </w:rPr>
            </w:pPr>
          </w:p>
        </w:tc>
        <w:tc>
          <w:tcPr>
            <w:tcW w:w="146" w:type="pct"/>
          </w:tcPr>
          <w:p w14:paraId="33D0E386" w14:textId="77777777" w:rsidR="0026322A" w:rsidRPr="00C20284" w:rsidRDefault="00263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="Angsana New" w:hAnsi="Angsana New"/>
                <w:position w:val="6"/>
                <w:sz w:val="12"/>
                <w:szCs w:val="12"/>
              </w:rPr>
            </w:pPr>
          </w:p>
        </w:tc>
        <w:tc>
          <w:tcPr>
            <w:tcW w:w="587" w:type="pct"/>
          </w:tcPr>
          <w:p w14:paraId="6FB55748" w14:textId="77777777" w:rsidR="0026322A" w:rsidRPr="00C20284" w:rsidRDefault="00263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03"/>
              <w:rPr>
                <w:rFonts w:ascii="Angsana New" w:hAnsi="Angsana New"/>
                <w:position w:val="6"/>
                <w:sz w:val="12"/>
                <w:szCs w:val="12"/>
              </w:rPr>
            </w:pPr>
          </w:p>
        </w:tc>
        <w:tc>
          <w:tcPr>
            <w:tcW w:w="147" w:type="pct"/>
          </w:tcPr>
          <w:p w14:paraId="1AE24990" w14:textId="77777777" w:rsidR="0026322A" w:rsidRPr="00C20284" w:rsidRDefault="00263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="Angsana New" w:hAnsi="Angsana New"/>
                <w:position w:val="6"/>
                <w:sz w:val="12"/>
                <w:szCs w:val="12"/>
              </w:rPr>
            </w:pPr>
          </w:p>
        </w:tc>
        <w:tc>
          <w:tcPr>
            <w:tcW w:w="606" w:type="pct"/>
          </w:tcPr>
          <w:p w14:paraId="762CDC12" w14:textId="77777777" w:rsidR="0026322A" w:rsidRPr="00C20284" w:rsidRDefault="00263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left="-108" w:right="-107"/>
              <w:rPr>
                <w:rFonts w:ascii="Angsana New" w:hAnsi="Angsana New"/>
                <w:position w:val="6"/>
                <w:sz w:val="12"/>
                <w:szCs w:val="12"/>
              </w:rPr>
            </w:pPr>
          </w:p>
        </w:tc>
      </w:tr>
      <w:tr w:rsidR="00DD59DC" w:rsidRPr="00C20284" w14:paraId="46FEA068" w14:textId="77777777" w:rsidTr="00372674">
        <w:trPr>
          <w:trHeight w:hRule="exact" w:val="380"/>
        </w:trPr>
        <w:tc>
          <w:tcPr>
            <w:tcW w:w="2192" w:type="pct"/>
          </w:tcPr>
          <w:p w14:paraId="4F04DB52" w14:textId="77777777" w:rsidR="00DD59DC" w:rsidRPr="00C20284" w:rsidRDefault="00DD59DC" w:rsidP="00DD59DC">
            <w:pPr>
              <w:ind w:firstLine="957"/>
              <w:jc w:val="thaiDistribute"/>
              <w:rPr>
                <w:rFonts w:ascii="Angsana New" w:hAnsi="Angsana New"/>
                <w:position w:val="6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บริษัทที่มีอิทธิพลอย่างมีนัยสำคัญ</w:t>
            </w:r>
          </w:p>
        </w:tc>
        <w:tc>
          <w:tcPr>
            <w:tcW w:w="587" w:type="pct"/>
          </w:tcPr>
          <w:p w14:paraId="085EB4A8" w14:textId="166173AA" w:rsidR="00DD59DC" w:rsidRPr="00C20284" w:rsidRDefault="003C6613" w:rsidP="00B612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 w:right="-91"/>
              <w:rPr>
                <w:rFonts w:ascii="Angsana New" w:hAnsi="Angsana New"/>
                <w:position w:val="6"/>
                <w:sz w:val="30"/>
                <w:szCs w:val="30"/>
              </w:rPr>
            </w:pPr>
            <w:r>
              <w:rPr>
                <w:rFonts w:ascii="Angsana New" w:hAnsi="Angsana New"/>
                <w:position w:val="6"/>
                <w:sz w:val="30"/>
                <w:szCs w:val="30"/>
              </w:rPr>
              <w:t>4</w:t>
            </w:r>
            <w:r w:rsidR="00CD79D5">
              <w:rPr>
                <w:rFonts w:ascii="Angsana New" w:hAnsi="Angsana New"/>
                <w:position w:val="6"/>
                <w:sz w:val="30"/>
                <w:szCs w:val="30"/>
              </w:rPr>
              <w:t>35</w:t>
            </w:r>
          </w:p>
        </w:tc>
        <w:tc>
          <w:tcPr>
            <w:tcW w:w="157" w:type="pct"/>
          </w:tcPr>
          <w:p w14:paraId="344538AB" w14:textId="77777777" w:rsidR="00DD59DC" w:rsidRPr="00C20284" w:rsidRDefault="00DD59DC" w:rsidP="00DD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="Angsana New" w:hAnsi="Angsana New"/>
                <w:position w:val="6"/>
                <w:sz w:val="30"/>
                <w:szCs w:val="30"/>
              </w:rPr>
            </w:pPr>
          </w:p>
        </w:tc>
        <w:tc>
          <w:tcPr>
            <w:tcW w:w="578" w:type="pct"/>
          </w:tcPr>
          <w:p w14:paraId="5E9BD555" w14:textId="62E8C24A" w:rsidR="00DD59DC" w:rsidRPr="00C20284" w:rsidRDefault="009711B9" w:rsidP="00DD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91"/>
              <w:rPr>
                <w:rFonts w:ascii="Angsana New" w:hAnsi="Angsana New"/>
                <w:position w:val="6"/>
                <w:sz w:val="30"/>
                <w:szCs w:val="30"/>
              </w:rPr>
            </w:pPr>
            <w:r w:rsidRPr="009711B9">
              <w:rPr>
                <w:rFonts w:ascii="Angsana New" w:hAnsi="Angsana New"/>
                <w:position w:val="6"/>
                <w:sz w:val="30"/>
                <w:szCs w:val="30"/>
              </w:rPr>
              <w:t>1</w:t>
            </w:r>
            <w:r w:rsidR="00DD59DC" w:rsidRPr="00C20284">
              <w:rPr>
                <w:rFonts w:ascii="Angsana New" w:hAnsi="Angsana New"/>
                <w:position w:val="6"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position w:val="6"/>
                <w:sz w:val="30"/>
                <w:szCs w:val="30"/>
              </w:rPr>
              <w:t>167</w:t>
            </w:r>
          </w:p>
        </w:tc>
        <w:tc>
          <w:tcPr>
            <w:tcW w:w="146" w:type="pct"/>
          </w:tcPr>
          <w:p w14:paraId="1B53F639" w14:textId="77777777" w:rsidR="00DD59DC" w:rsidRPr="00C20284" w:rsidRDefault="00DD59DC" w:rsidP="00DD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="Angsana New" w:hAnsi="Angsana New"/>
                <w:position w:val="6"/>
                <w:sz w:val="30"/>
                <w:szCs w:val="30"/>
              </w:rPr>
            </w:pPr>
          </w:p>
        </w:tc>
        <w:tc>
          <w:tcPr>
            <w:tcW w:w="587" w:type="pct"/>
          </w:tcPr>
          <w:p w14:paraId="7F19A219" w14:textId="3380154E" w:rsidR="00DD59DC" w:rsidRPr="00C20284" w:rsidRDefault="001A3184" w:rsidP="00DD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="Angsana New" w:hAnsi="Angsana New"/>
                <w:position w:val="6"/>
                <w:sz w:val="30"/>
                <w:szCs w:val="30"/>
              </w:rPr>
            </w:pPr>
            <w:r>
              <w:rPr>
                <w:rFonts w:ascii="Angsana New" w:hAnsi="Angsana New"/>
                <w:position w:val="6"/>
                <w:sz w:val="30"/>
                <w:szCs w:val="30"/>
              </w:rPr>
              <w:t>79</w:t>
            </w:r>
          </w:p>
        </w:tc>
        <w:tc>
          <w:tcPr>
            <w:tcW w:w="147" w:type="pct"/>
          </w:tcPr>
          <w:p w14:paraId="156C9E88" w14:textId="77777777" w:rsidR="00DD59DC" w:rsidRPr="00C20284" w:rsidRDefault="00DD59DC" w:rsidP="00DD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="Angsana New" w:hAnsi="Angsana New"/>
                <w:position w:val="6"/>
                <w:sz w:val="30"/>
                <w:szCs w:val="30"/>
              </w:rPr>
            </w:pPr>
          </w:p>
        </w:tc>
        <w:tc>
          <w:tcPr>
            <w:tcW w:w="606" w:type="pct"/>
          </w:tcPr>
          <w:p w14:paraId="030A8E38" w14:textId="427FDE52" w:rsidR="00DD59DC" w:rsidRPr="00C20284" w:rsidRDefault="009711B9" w:rsidP="00DD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left="-108" w:right="-103"/>
              <w:rPr>
                <w:rFonts w:ascii="Angsana New" w:hAnsi="Angsana New"/>
                <w:position w:val="6"/>
                <w:sz w:val="30"/>
                <w:szCs w:val="30"/>
              </w:rPr>
            </w:pPr>
            <w:r w:rsidRPr="009711B9">
              <w:rPr>
                <w:rFonts w:ascii="Angsana New" w:hAnsi="Angsana New"/>
                <w:position w:val="6"/>
                <w:sz w:val="30"/>
                <w:szCs w:val="30"/>
              </w:rPr>
              <w:t>71</w:t>
            </w:r>
          </w:p>
        </w:tc>
      </w:tr>
      <w:tr w:rsidR="00DD59DC" w:rsidRPr="00C20284" w14:paraId="1020C8F7" w14:textId="77777777" w:rsidTr="00372674">
        <w:trPr>
          <w:trHeight w:hRule="exact" w:val="380"/>
        </w:trPr>
        <w:tc>
          <w:tcPr>
            <w:tcW w:w="2192" w:type="pct"/>
          </w:tcPr>
          <w:p w14:paraId="315C9A1D" w14:textId="77777777" w:rsidR="00DD59DC" w:rsidRPr="00C20284" w:rsidRDefault="00DD59DC" w:rsidP="00DD59DC">
            <w:pPr>
              <w:ind w:right="-102" w:firstLine="957"/>
              <w:jc w:val="thaiDistribute"/>
              <w:rPr>
                <w:rFonts w:ascii="Angsana New" w:hAnsi="Angsana New"/>
                <w:position w:val="6"/>
                <w:sz w:val="30"/>
                <w:szCs w:val="30"/>
              </w:rPr>
            </w:pPr>
            <w:r w:rsidRPr="00C20284">
              <w:rPr>
                <w:rFonts w:ascii="Angsana New" w:hAnsi="Angsana New"/>
                <w:position w:val="6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7" w:type="pct"/>
          </w:tcPr>
          <w:p w14:paraId="48911D55" w14:textId="2A787EE1" w:rsidR="00DD59DC" w:rsidRPr="00C20284" w:rsidRDefault="00CD79D5" w:rsidP="00DD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 w:right="-91"/>
              <w:rPr>
                <w:rFonts w:ascii="Angsana New" w:hAnsi="Angsana New"/>
                <w:position w:val="6"/>
                <w:sz w:val="30"/>
                <w:szCs w:val="30"/>
              </w:rPr>
            </w:pPr>
            <w:r>
              <w:rPr>
                <w:rFonts w:ascii="Angsana New" w:hAnsi="Angsana New"/>
                <w:position w:val="6"/>
                <w:sz w:val="30"/>
                <w:szCs w:val="30"/>
              </w:rPr>
              <w:t>-</w:t>
            </w:r>
          </w:p>
        </w:tc>
        <w:tc>
          <w:tcPr>
            <w:tcW w:w="157" w:type="pct"/>
          </w:tcPr>
          <w:p w14:paraId="021F14B5" w14:textId="77777777" w:rsidR="00DD59DC" w:rsidRPr="00C20284" w:rsidRDefault="00DD59DC" w:rsidP="00DD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="Angsana New" w:hAnsi="Angsana New"/>
                <w:position w:val="6"/>
                <w:sz w:val="30"/>
                <w:szCs w:val="30"/>
              </w:rPr>
            </w:pPr>
          </w:p>
        </w:tc>
        <w:tc>
          <w:tcPr>
            <w:tcW w:w="578" w:type="pct"/>
          </w:tcPr>
          <w:p w14:paraId="7D6A1A86" w14:textId="21B37889" w:rsidR="00DD59DC" w:rsidRPr="00C20284" w:rsidRDefault="00DD59DC" w:rsidP="00DD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91"/>
              <w:rPr>
                <w:rFonts w:ascii="Angsana New" w:hAnsi="Angsana New"/>
                <w:position w:val="6"/>
                <w:sz w:val="30"/>
                <w:szCs w:val="30"/>
              </w:rPr>
            </w:pPr>
            <w:r w:rsidRPr="00C20284">
              <w:rPr>
                <w:rFonts w:ascii="Angsana New" w:hAnsi="Angsana New"/>
                <w:position w:val="6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A887E6A" w14:textId="77777777" w:rsidR="00DD59DC" w:rsidRPr="00C20284" w:rsidRDefault="00DD59DC" w:rsidP="00DD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="Angsana New" w:hAnsi="Angsana New"/>
                <w:position w:val="6"/>
                <w:sz w:val="30"/>
                <w:szCs w:val="30"/>
              </w:rPr>
            </w:pPr>
          </w:p>
        </w:tc>
        <w:tc>
          <w:tcPr>
            <w:tcW w:w="587" w:type="pct"/>
          </w:tcPr>
          <w:p w14:paraId="1166A378" w14:textId="2C148CC6" w:rsidR="00DD59DC" w:rsidRPr="00C20284" w:rsidRDefault="00394ECA" w:rsidP="00DD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="Angsana New" w:hAnsi="Angsana New"/>
                <w:position w:val="6"/>
                <w:sz w:val="30"/>
                <w:szCs w:val="30"/>
              </w:rPr>
            </w:pPr>
            <w:r>
              <w:rPr>
                <w:rFonts w:ascii="Angsana New" w:hAnsi="Angsana New"/>
                <w:position w:val="6"/>
                <w:sz w:val="30"/>
                <w:szCs w:val="30"/>
              </w:rPr>
              <w:t>72</w:t>
            </w:r>
          </w:p>
        </w:tc>
        <w:tc>
          <w:tcPr>
            <w:tcW w:w="147" w:type="pct"/>
          </w:tcPr>
          <w:p w14:paraId="2999E8D8" w14:textId="77777777" w:rsidR="00DD59DC" w:rsidRPr="00C20284" w:rsidRDefault="00DD59DC" w:rsidP="00DD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/>
              <w:rPr>
                <w:rFonts w:ascii="Angsana New" w:hAnsi="Angsana New"/>
                <w:position w:val="6"/>
                <w:sz w:val="30"/>
                <w:szCs w:val="30"/>
              </w:rPr>
            </w:pPr>
          </w:p>
        </w:tc>
        <w:tc>
          <w:tcPr>
            <w:tcW w:w="606" w:type="pct"/>
          </w:tcPr>
          <w:p w14:paraId="10866D6E" w14:textId="36E21C00" w:rsidR="00DD59DC" w:rsidRPr="00C20284" w:rsidRDefault="009711B9" w:rsidP="00DD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="Angsana New" w:hAnsi="Angsana New"/>
                <w:position w:val="6"/>
                <w:sz w:val="30"/>
                <w:szCs w:val="30"/>
              </w:rPr>
            </w:pPr>
            <w:r w:rsidRPr="009711B9">
              <w:rPr>
                <w:rFonts w:ascii="Angsana New" w:hAnsi="Angsana New"/>
                <w:position w:val="6"/>
                <w:sz w:val="30"/>
                <w:szCs w:val="30"/>
              </w:rPr>
              <w:t>62</w:t>
            </w:r>
          </w:p>
        </w:tc>
      </w:tr>
      <w:tr w:rsidR="00DD59DC" w:rsidRPr="00C20284" w14:paraId="2FF42E02" w14:textId="77777777" w:rsidTr="00372674">
        <w:trPr>
          <w:trHeight w:hRule="exact" w:val="380"/>
        </w:trPr>
        <w:tc>
          <w:tcPr>
            <w:tcW w:w="2192" w:type="pct"/>
          </w:tcPr>
          <w:p w14:paraId="54CA6174" w14:textId="77777777" w:rsidR="00DD59DC" w:rsidRPr="00C20284" w:rsidRDefault="00DD59DC" w:rsidP="00DD59DC">
            <w:pPr>
              <w:tabs>
                <w:tab w:val="left" w:pos="176"/>
              </w:tabs>
              <w:ind w:right="-102" w:firstLine="95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บริษัทร่วมและ</w:t>
            </w:r>
            <w:r w:rsidRPr="00C20284">
              <w:rPr>
                <w:rFonts w:ascii="Angsana New" w:hAnsi="Angsana New"/>
                <w:b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7" w:type="pct"/>
          </w:tcPr>
          <w:p w14:paraId="7309820B" w14:textId="019B371F" w:rsidR="00DD59DC" w:rsidRPr="00C20284" w:rsidRDefault="00CD79D5" w:rsidP="00DD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 w:right="-103"/>
              <w:rPr>
                <w:rFonts w:ascii="Angsana New" w:hAnsi="Angsana New"/>
                <w:position w:val="6"/>
                <w:sz w:val="30"/>
                <w:szCs w:val="30"/>
              </w:rPr>
            </w:pPr>
            <w:r>
              <w:rPr>
                <w:rFonts w:ascii="Angsana New" w:hAnsi="Angsana New"/>
                <w:position w:val="6"/>
                <w:sz w:val="30"/>
                <w:szCs w:val="30"/>
              </w:rPr>
              <w:t>7,565</w:t>
            </w:r>
          </w:p>
        </w:tc>
        <w:tc>
          <w:tcPr>
            <w:tcW w:w="157" w:type="pct"/>
          </w:tcPr>
          <w:p w14:paraId="4ECED735" w14:textId="77777777" w:rsidR="00DD59DC" w:rsidRPr="00C20284" w:rsidRDefault="00DD59DC" w:rsidP="00DD59DC">
            <w:pPr>
              <w:rPr>
                <w:rFonts w:ascii="Angsana New" w:hAnsi="Angsana New"/>
                <w:position w:val="6"/>
                <w:sz w:val="30"/>
                <w:szCs w:val="30"/>
              </w:rPr>
            </w:pPr>
          </w:p>
        </w:tc>
        <w:tc>
          <w:tcPr>
            <w:tcW w:w="578" w:type="pct"/>
          </w:tcPr>
          <w:p w14:paraId="7022E5CA" w14:textId="6F95A235" w:rsidR="00DD59DC" w:rsidRPr="00C20284" w:rsidRDefault="003C6613" w:rsidP="00DD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03"/>
              <w:rPr>
                <w:rFonts w:ascii="Angsana New" w:hAnsi="Angsana New"/>
                <w:position w:val="6"/>
                <w:sz w:val="30"/>
                <w:szCs w:val="30"/>
              </w:rPr>
            </w:pPr>
            <w:r>
              <w:rPr>
                <w:rFonts w:ascii="Angsana New" w:hAnsi="Angsana New"/>
                <w:position w:val="6"/>
                <w:sz w:val="30"/>
                <w:szCs w:val="30"/>
              </w:rPr>
              <w:t>4</w:t>
            </w:r>
            <w:r w:rsidR="00DD59DC" w:rsidRPr="00C20284">
              <w:rPr>
                <w:rFonts w:ascii="Angsana New" w:hAnsi="Angsana New"/>
                <w:position w:val="6"/>
                <w:sz w:val="30"/>
                <w:szCs w:val="30"/>
              </w:rPr>
              <w:t>,</w:t>
            </w:r>
            <w:r w:rsidR="009711B9" w:rsidRPr="009711B9">
              <w:rPr>
                <w:rFonts w:ascii="Angsana New" w:hAnsi="Angsana New"/>
                <w:position w:val="6"/>
                <w:sz w:val="30"/>
                <w:szCs w:val="30"/>
              </w:rPr>
              <w:t>573</w:t>
            </w:r>
          </w:p>
        </w:tc>
        <w:tc>
          <w:tcPr>
            <w:tcW w:w="146" w:type="pct"/>
          </w:tcPr>
          <w:p w14:paraId="05D678E9" w14:textId="77777777" w:rsidR="00DD59DC" w:rsidRPr="00C20284" w:rsidRDefault="00DD59DC" w:rsidP="00DD59DC">
            <w:pPr>
              <w:rPr>
                <w:rFonts w:ascii="Angsana New" w:hAnsi="Angsana New"/>
                <w:position w:val="6"/>
                <w:sz w:val="30"/>
                <w:szCs w:val="30"/>
              </w:rPr>
            </w:pPr>
          </w:p>
        </w:tc>
        <w:tc>
          <w:tcPr>
            <w:tcW w:w="587" w:type="pct"/>
          </w:tcPr>
          <w:p w14:paraId="0FE9464F" w14:textId="2B695854" w:rsidR="00DD59DC" w:rsidRPr="00C20284" w:rsidRDefault="00394ECA" w:rsidP="00DD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="Angsana New" w:hAnsi="Angsana New"/>
                <w:position w:val="6"/>
                <w:sz w:val="30"/>
                <w:szCs w:val="30"/>
              </w:rPr>
            </w:pPr>
            <w:r>
              <w:rPr>
                <w:rFonts w:ascii="Angsana New" w:hAnsi="Angsana New"/>
                <w:position w:val="6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033AF901" w14:textId="77777777" w:rsidR="00DD59DC" w:rsidRPr="00C20284" w:rsidRDefault="00DD59DC" w:rsidP="00DD59DC">
            <w:pPr>
              <w:tabs>
                <w:tab w:val="clear" w:pos="680"/>
                <w:tab w:val="decimal" w:pos="685"/>
              </w:tabs>
              <w:rPr>
                <w:rFonts w:ascii="Angsana New" w:hAnsi="Angsana New"/>
                <w:position w:val="6"/>
                <w:sz w:val="30"/>
                <w:szCs w:val="30"/>
              </w:rPr>
            </w:pPr>
          </w:p>
        </w:tc>
        <w:tc>
          <w:tcPr>
            <w:tcW w:w="606" w:type="pct"/>
          </w:tcPr>
          <w:p w14:paraId="086F469A" w14:textId="7E34B4AA" w:rsidR="00DD59DC" w:rsidRPr="00C20284" w:rsidRDefault="009711B9" w:rsidP="00DD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="Angsana New" w:hAnsi="Angsana New"/>
                <w:position w:val="6"/>
                <w:sz w:val="30"/>
                <w:szCs w:val="30"/>
              </w:rPr>
            </w:pPr>
            <w:r w:rsidRPr="009711B9">
              <w:rPr>
                <w:rFonts w:ascii="Angsana New" w:hAnsi="Angsana New"/>
                <w:position w:val="6"/>
                <w:sz w:val="30"/>
                <w:szCs w:val="30"/>
              </w:rPr>
              <w:t>7</w:t>
            </w:r>
          </w:p>
        </w:tc>
      </w:tr>
      <w:tr w:rsidR="00DD59DC" w:rsidRPr="00C20284" w14:paraId="74A3D04D" w14:textId="77777777" w:rsidTr="00372674">
        <w:trPr>
          <w:trHeight w:hRule="exact" w:val="380"/>
        </w:trPr>
        <w:tc>
          <w:tcPr>
            <w:tcW w:w="2192" w:type="pct"/>
          </w:tcPr>
          <w:p w14:paraId="4595C5B4" w14:textId="77777777" w:rsidR="00DD59DC" w:rsidRPr="00C20284" w:rsidRDefault="00DD59DC" w:rsidP="00DD59DC">
            <w:pPr>
              <w:tabs>
                <w:tab w:val="left" w:pos="176"/>
              </w:tabs>
              <w:ind w:right="-102" w:firstLine="95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1DCE63D2" w14:textId="3CFDE111" w:rsidR="00DD59DC" w:rsidRPr="00C20284" w:rsidRDefault="00CD79D5" w:rsidP="00DD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3"/>
              <w:rPr>
                <w:rFonts w:ascii="Angsana New" w:hAnsi="Angsana New"/>
                <w:position w:val="6"/>
                <w:sz w:val="30"/>
                <w:szCs w:val="30"/>
              </w:rPr>
            </w:pPr>
            <w:r>
              <w:rPr>
                <w:rFonts w:ascii="Angsana New" w:hAnsi="Angsana New"/>
                <w:position w:val="6"/>
                <w:sz w:val="30"/>
                <w:szCs w:val="30"/>
              </w:rPr>
              <w:t>6,6</w:t>
            </w:r>
            <w:r w:rsidR="007A3C8E">
              <w:rPr>
                <w:rFonts w:ascii="Angsana New" w:hAnsi="Angsana New"/>
                <w:position w:val="6"/>
                <w:sz w:val="30"/>
                <w:szCs w:val="30"/>
              </w:rPr>
              <w:t>63</w:t>
            </w:r>
          </w:p>
        </w:tc>
        <w:tc>
          <w:tcPr>
            <w:tcW w:w="157" w:type="pct"/>
          </w:tcPr>
          <w:p w14:paraId="11D82DC8" w14:textId="77777777" w:rsidR="00DD59DC" w:rsidRPr="00C20284" w:rsidRDefault="00DD59DC" w:rsidP="00DD59DC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/>
                <w:position w:val="6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2D6117DE" w14:textId="74C23399" w:rsidR="00DD59DC" w:rsidRPr="00C20284" w:rsidRDefault="009711B9" w:rsidP="00DD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103"/>
              <w:rPr>
                <w:rFonts w:ascii="Angsana New" w:hAnsi="Angsana New"/>
                <w:position w:val="6"/>
                <w:sz w:val="30"/>
                <w:szCs w:val="30"/>
              </w:rPr>
            </w:pPr>
            <w:r w:rsidRPr="009711B9">
              <w:rPr>
                <w:rFonts w:ascii="Angsana New" w:hAnsi="Angsana New"/>
                <w:position w:val="6"/>
                <w:sz w:val="30"/>
                <w:szCs w:val="30"/>
              </w:rPr>
              <w:t>6</w:t>
            </w:r>
            <w:r w:rsidR="00DD59DC" w:rsidRPr="00C20284">
              <w:rPr>
                <w:rFonts w:ascii="Angsana New" w:hAnsi="Angsana New"/>
                <w:position w:val="6"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position w:val="6"/>
                <w:sz w:val="30"/>
                <w:szCs w:val="30"/>
              </w:rPr>
              <w:t>1</w:t>
            </w:r>
            <w:r w:rsidR="003C6613">
              <w:rPr>
                <w:rFonts w:ascii="Angsana New" w:hAnsi="Angsana New"/>
                <w:position w:val="6"/>
                <w:sz w:val="30"/>
                <w:szCs w:val="30"/>
              </w:rPr>
              <w:t>4</w:t>
            </w:r>
            <w:r w:rsidRPr="009711B9">
              <w:rPr>
                <w:rFonts w:ascii="Angsana New" w:hAnsi="Angsana New"/>
                <w:position w:val="6"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00DD5AB2" w14:textId="77777777" w:rsidR="00DD59DC" w:rsidRPr="00C20284" w:rsidRDefault="00DD59DC" w:rsidP="00DD59DC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/>
                <w:position w:val="6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46ED173C" w14:textId="356D92E6" w:rsidR="00DD59DC" w:rsidRPr="00C20284" w:rsidRDefault="00394ECA" w:rsidP="00DD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rPr>
                <w:rFonts w:ascii="Angsana New" w:hAnsi="Angsana New"/>
                <w:position w:val="6"/>
                <w:sz w:val="30"/>
                <w:szCs w:val="30"/>
              </w:rPr>
            </w:pPr>
            <w:r>
              <w:rPr>
                <w:rFonts w:ascii="Angsana New" w:hAnsi="Angsana New"/>
                <w:position w:val="6"/>
                <w:sz w:val="30"/>
                <w:szCs w:val="30"/>
              </w:rPr>
              <w:t>108</w:t>
            </w:r>
          </w:p>
        </w:tc>
        <w:tc>
          <w:tcPr>
            <w:tcW w:w="147" w:type="pct"/>
          </w:tcPr>
          <w:p w14:paraId="10A137F6" w14:textId="77777777" w:rsidR="00DD59DC" w:rsidRPr="00C20284" w:rsidRDefault="00DD59DC" w:rsidP="00DD59DC">
            <w:pPr>
              <w:tabs>
                <w:tab w:val="clear" w:pos="680"/>
                <w:tab w:val="decimal" w:pos="685"/>
              </w:tabs>
              <w:ind w:left="-108"/>
              <w:rPr>
                <w:rFonts w:ascii="Angsana New" w:hAnsi="Angsana New"/>
                <w:position w:val="6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13EC8B2C" w14:textId="22BFF71C" w:rsidR="00DD59DC" w:rsidRPr="00C20284" w:rsidRDefault="009711B9" w:rsidP="00DD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rPr>
                <w:rFonts w:ascii="Angsana New" w:hAnsi="Angsana New"/>
                <w:position w:val="6"/>
                <w:sz w:val="30"/>
                <w:szCs w:val="30"/>
              </w:rPr>
            </w:pPr>
            <w:r w:rsidRPr="009711B9">
              <w:rPr>
                <w:rFonts w:ascii="Angsana New" w:hAnsi="Angsana New"/>
                <w:position w:val="6"/>
                <w:sz w:val="30"/>
                <w:szCs w:val="30"/>
              </w:rPr>
              <w:t>59</w:t>
            </w:r>
          </w:p>
        </w:tc>
      </w:tr>
      <w:tr w:rsidR="00DD59DC" w:rsidRPr="00C20284" w14:paraId="277964BF" w14:textId="77777777" w:rsidTr="00372674">
        <w:trPr>
          <w:trHeight w:hRule="exact" w:val="380"/>
        </w:trPr>
        <w:tc>
          <w:tcPr>
            <w:tcW w:w="2192" w:type="pct"/>
          </w:tcPr>
          <w:p w14:paraId="4B7B1874" w14:textId="77777777" w:rsidR="00DD59DC" w:rsidRPr="00C20284" w:rsidRDefault="00DD59DC" w:rsidP="00DD59DC">
            <w:pPr>
              <w:tabs>
                <w:tab w:val="left" w:pos="176"/>
              </w:tabs>
              <w:ind w:right="-102" w:firstLine="95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4C65E4FE" w14:textId="27AC21DE" w:rsidR="00DD59DC" w:rsidRPr="00C20284" w:rsidRDefault="00CD79D5" w:rsidP="00DD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1</w:t>
            </w:r>
            <w:r w:rsidR="003C6613"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,6</w:t>
            </w:r>
            <w:r w:rsidR="007A3C8E"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63</w:t>
            </w:r>
          </w:p>
        </w:tc>
        <w:tc>
          <w:tcPr>
            <w:tcW w:w="157" w:type="pct"/>
          </w:tcPr>
          <w:p w14:paraId="7C0ECFB8" w14:textId="77777777" w:rsidR="00DD59DC" w:rsidRPr="00C20284" w:rsidRDefault="00DD59DC" w:rsidP="00DD59DC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5F43B1D0" w14:textId="15EA85F8" w:rsidR="00DD59DC" w:rsidRPr="00C20284" w:rsidRDefault="009711B9" w:rsidP="00DD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  <w:r w:rsidRPr="009711B9"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11</w:t>
            </w:r>
            <w:r w:rsidR="00DD59DC" w:rsidRPr="00C20284"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886</w:t>
            </w:r>
          </w:p>
        </w:tc>
        <w:tc>
          <w:tcPr>
            <w:tcW w:w="146" w:type="pct"/>
          </w:tcPr>
          <w:p w14:paraId="43096F06" w14:textId="77777777" w:rsidR="00DD59DC" w:rsidRPr="00C20284" w:rsidRDefault="00DD59DC" w:rsidP="00DD59DC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5BF519B0" w14:textId="279DD779" w:rsidR="00DD59DC" w:rsidRPr="00C20284" w:rsidRDefault="0022431C" w:rsidP="00DD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265</w:t>
            </w:r>
          </w:p>
        </w:tc>
        <w:tc>
          <w:tcPr>
            <w:tcW w:w="147" w:type="pct"/>
          </w:tcPr>
          <w:p w14:paraId="64E74CFA" w14:textId="77777777" w:rsidR="00DD59DC" w:rsidRPr="00C20284" w:rsidRDefault="00DD59DC" w:rsidP="00DD59DC">
            <w:pPr>
              <w:tabs>
                <w:tab w:val="clear" w:pos="680"/>
                <w:tab w:val="decimal" w:pos="685"/>
              </w:tabs>
              <w:ind w:left="-108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1880FD12" w14:textId="2FA0F00F" w:rsidR="00DD59DC" w:rsidRPr="00C20284" w:rsidRDefault="009711B9" w:rsidP="00DD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</w:pPr>
            <w:r w:rsidRPr="009711B9"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199</w:t>
            </w:r>
          </w:p>
        </w:tc>
      </w:tr>
    </w:tbl>
    <w:p w14:paraId="57297F4E" w14:textId="10FD8CA9" w:rsidR="0080549B" w:rsidRPr="00C20284" w:rsidRDefault="009711B9">
      <w:pPr>
        <w:tabs>
          <w:tab w:val="clear" w:pos="907"/>
          <w:tab w:val="clear" w:pos="1644"/>
          <w:tab w:val="clear" w:pos="1871"/>
          <w:tab w:val="left" w:pos="540"/>
          <w:tab w:val="left" w:pos="1080"/>
          <w:tab w:val="left" w:pos="1620"/>
          <w:tab w:val="left" w:pos="1710"/>
          <w:tab w:val="left" w:pos="1890"/>
        </w:tabs>
        <w:ind w:left="1080"/>
        <w:rPr>
          <w:rFonts w:ascii="Angsana New" w:hAnsi="Angsana New"/>
          <w:b/>
          <w:bCs/>
          <w:i/>
          <w:iCs/>
          <w:sz w:val="30"/>
          <w:szCs w:val="30"/>
        </w:rPr>
      </w:pPr>
      <w:r w:rsidRPr="009711B9"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>6</w:t>
      </w:r>
      <w:r w:rsidR="0080549B" w:rsidRPr="00C20284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Pr="009711B9">
        <w:rPr>
          <w:rFonts w:ascii="Angsana New" w:hAnsi="Angsana New"/>
          <w:b/>
          <w:bCs/>
          <w:i/>
          <w:iCs/>
          <w:sz w:val="30"/>
          <w:szCs w:val="30"/>
        </w:rPr>
        <w:t>2</w:t>
      </w:r>
      <w:r w:rsidR="0080549B" w:rsidRPr="00C20284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="000B170A">
        <w:rPr>
          <w:rFonts w:ascii="Angsana New" w:hAnsi="Angsana New"/>
          <w:b/>
          <w:bCs/>
          <w:i/>
          <w:iCs/>
          <w:sz w:val="30"/>
          <w:szCs w:val="30"/>
        </w:rPr>
        <w:t>7</w:t>
      </w:r>
      <w:r w:rsidR="0080549B" w:rsidRPr="00C20284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80549B" w:rsidRPr="00C20284">
        <w:rPr>
          <w:rFonts w:ascii="Angsana New" w:hAnsi="Angsana New"/>
          <w:b/>
          <w:bCs/>
          <w:i/>
          <w:iCs/>
          <w:sz w:val="30"/>
          <w:szCs w:val="30"/>
          <w:cs/>
        </w:rPr>
        <w:t>เงินกู้ยืมระยะสั้น</w:t>
      </w:r>
      <w:r w:rsidR="005E7BB0" w:rsidRPr="005E7BB0">
        <w:rPr>
          <w:rFonts w:ascii="Angsana New" w:hAnsi="Angsana New"/>
          <w:b/>
          <w:bCs/>
          <w:i/>
          <w:iCs/>
          <w:sz w:val="30"/>
          <w:szCs w:val="30"/>
          <w:cs/>
        </w:rPr>
        <w:t>แก่กิจการที่เกี่ยวข้องกัน</w:t>
      </w:r>
    </w:p>
    <w:p w14:paraId="6E05C18E" w14:textId="77777777" w:rsidR="007F5A8E" w:rsidRPr="00C20284" w:rsidRDefault="007F5A8E" w:rsidP="001B16F3">
      <w:pPr>
        <w:tabs>
          <w:tab w:val="clear" w:pos="1644"/>
          <w:tab w:val="clear" w:pos="1871"/>
          <w:tab w:val="left" w:pos="1620"/>
          <w:tab w:val="left" w:pos="1890"/>
        </w:tabs>
        <w:ind w:left="1620"/>
        <w:jc w:val="thaiDistribute"/>
        <w:rPr>
          <w:rFonts w:ascii="Angsana New" w:hAnsi="Angsana New"/>
          <w:sz w:val="24"/>
          <w:szCs w:val="24"/>
        </w:rPr>
      </w:pPr>
    </w:p>
    <w:tbl>
      <w:tblPr>
        <w:tblW w:w="937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338"/>
        <w:gridCol w:w="990"/>
        <w:gridCol w:w="270"/>
        <w:gridCol w:w="1080"/>
        <w:gridCol w:w="270"/>
        <w:gridCol w:w="1080"/>
        <w:gridCol w:w="270"/>
        <w:gridCol w:w="1080"/>
      </w:tblGrid>
      <w:tr w:rsidR="00B17A71" w:rsidRPr="00C20284" w14:paraId="17385375" w14:textId="77777777" w:rsidTr="00B57920">
        <w:trPr>
          <w:trHeight w:hRule="exact" w:val="374"/>
        </w:trPr>
        <w:tc>
          <w:tcPr>
            <w:tcW w:w="4338" w:type="dxa"/>
          </w:tcPr>
          <w:p w14:paraId="6DDF45D7" w14:textId="77777777" w:rsidR="00B17A71" w:rsidRPr="00C20284" w:rsidRDefault="00B17A71">
            <w:pPr>
              <w:tabs>
                <w:tab w:val="left" w:pos="342"/>
              </w:tabs>
              <w:spacing w:before="100" w:beforeAutospacing="1" w:after="100" w:afterAutospacing="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987409E" w14:textId="77777777" w:rsidR="00B17A71" w:rsidRPr="00C20284" w:rsidRDefault="00B17A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4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050" w:type="dxa"/>
            <w:gridSpan w:val="6"/>
          </w:tcPr>
          <w:p w14:paraId="44C6BC73" w14:textId="77777777" w:rsidR="00B17A71" w:rsidRPr="00C20284" w:rsidRDefault="00B17A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22"/>
              </w:tabs>
              <w:spacing w:after="0" w:line="240" w:lineRule="auto"/>
              <w:ind w:right="87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5A13EA" w:rsidRPr="00C20284" w14:paraId="446D5D5D" w14:textId="77777777" w:rsidTr="005A13EA">
        <w:trPr>
          <w:trHeight w:hRule="exact" w:val="374"/>
        </w:trPr>
        <w:tc>
          <w:tcPr>
            <w:tcW w:w="4338" w:type="dxa"/>
          </w:tcPr>
          <w:p w14:paraId="66E67483" w14:textId="77777777" w:rsidR="005A13EA" w:rsidRPr="00C20284" w:rsidRDefault="005A13EA">
            <w:pPr>
              <w:tabs>
                <w:tab w:val="left" w:pos="342"/>
              </w:tabs>
              <w:spacing w:before="100" w:beforeAutospacing="1" w:after="100" w:afterAutospacing="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3210AA98" w14:textId="77777777" w:rsidR="005A13EA" w:rsidRPr="00C20284" w:rsidRDefault="005A1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A13EA" w:rsidRPr="00C20284" w14:paraId="3035D101" w14:textId="77777777" w:rsidTr="005A13EA">
        <w:trPr>
          <w:trHeight w:hRule="exact" w:val="374"/>
        </w:trPr>
        <w:tc>
          <w:tcPr>
            <w:tcW w:w="4338" w:type="dxa"/>
          </w:tcPr>
          <w:p w14:paraId="32A391F3" w14:textId="77777777" w:rsidR="005A13EA" w:rsidRPr="00C20284" w:rsidRDefault="005A13EA">
            <w:pPr>
              <w:tabs>
                <w:tab w:val="left" w:pos="342"/>
              </w:tabs>
              <w:spacing w:before="100" w:beforeAutospacing="1" w:after="100" w:afterAutospacing="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822F6F6" w14:textId="77777777" w:rsidR="005A13EA" w:rsidRPr="00C20284" w:rsidRDefault="005A13EA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069137D" w14:textId="77777777" w:rsidR="005A13EA" w:rsidRPr="00C20284" w:rsidRDefault="005A13EA">
            <w:pPr>
              <w:spacing w:before="100" w:beforeAutospacing="1" w:after="100" w:afterAutospacing="1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A1D46E6" w14:textId="77777777" w:rsidR="005A13EA" w:rsidRPr="00C20284" w:rsidRDefault="005A13EA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ยอดเฉลี่ย</w:t>
            </w:r>
          </w:p>
        </w:tc>
      </w:tr>
      <w:tr w:rsidR="00DD59DC" w:rsidRPr="00C20284" w14:paraId="21CA7CA3" w14:textId="77777777" w:rsidTr="00A201F2">
        <w:trPr>
          <w:trHeight w:hRule="exact" w:val="374"/>
        </w:trPr>
        <w:tc>
          <w:tcPr>
            <w:tcW w:w="4338" w:type="dxa"/>
          </w:tcPr>
          <w:p w14:paraId="1B9FE75C" w14:textId="77777777" w:rsidR="00DD59DC" w:rsidRPr="00C20284" w:rsidRDefault="00DD59DC" w:rsidP="00DD59DC">
            <w:pPr>
              <w:tabs>
                <w:tab w:val="left" w:pos="342"/>
              </w:tabs>
              <w:spacing w:before="100" w:beforeAutospacing="1" w:after="100" w:afterAutospacing="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07B7FA6" w14:textId="3F88A991" w:rsidR="00DD59DC" w:rsidRPr="00C20284" w:rsidRDefault="009711B9" w:rsidP="00DD59DC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256</w:t>
            </w:r>
            <w:r w:rsidR="003C661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CDCEB3A" w14:textId="77777777" w:rsidR="00DD59DC" w:rsidRPr="00C20284" w:rsidRDefault="00DD59DC" w:rsidP="00DD59D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2390DCD" w14:textId="765B32E4" w:rsidR="00DD59DC" w:rsidRPr="00C20284" w:rsidRDefault="009711B9" w:rsidP="00DD59DC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1D34385" w14:textId="77777777" w:rsidR="00DD59DC" w:rsidRPr="00C20284" w:rsidRDefault="00DD59DC" w:rsidP="00DD59D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0D21B2F" w14:textId="086AC470" w:rsidR="00DD59DC" w:rsidRPr="00C20284" w:rsidRDefault="009711B9" w:rsidP="00DD59DC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256</w:t>
            </w:r>
            <w:r w:rsidR="003C661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769BA0E" w14:textId="77777777" w:rsidR="00DD59DC" w:rsidRPr="00C20284" w:rsidRDefault="00DD59DC" w:rsidP="00DD59D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E139F14" w14:textId="7E34FE63" w:rsidR="00DD59DC" w:rsidRPr="00C20284" w:rsidRDefault="009711B9" w:rsidP="00DD59DC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26322A" w:rsidRPr="00C20284" w14:paraId="70EB2E8B" w14:textId="77777777" w:rsidTr="008C207D">
        <w:trPr>
          <w:trHeight w:hRule="exact" w:val="90"/>
        </w:trPr>
        <w:tc>
          <w:tcPr>
            <w:tcW w:w="4338" w:type="dxa"/>
          </w:tcPr>
          <w:p w14:paraId="701C3FCB" w14:textId="77777777" w:rsidR="0026322A" w:rsidRPr="00C20284" w:rsidRDefault="0026322A">
            <w:pPr>
              <w:tabs>
                <w:tab w:val="left" w:pos="342"/>
              </w:tabs>
              <w:spacing w:before="100" w:beforeAutospacing="1" w:after="100" w:afterAutospacing="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6C85300" w14:textId="77777777" w:rsidR="0026322A" w:rsidRPr="00C20284" w:rsidRDefault="0026322A">
            <w:pPr>
              <w:tabs>
                <w:tab w:val="decimal" w:pos="792"/>
              </w:tabs>
              <w:spacing w:before="100" w:beforeAutospacing="1" w:after="100" w:afterAutospacing="1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E24CB0A" w14:textId="77777777" w:rsidR="0026322A" w:rsidRPr="00C20284" w:rsidRDefault="0026322A">
            <w:pPr>
              <w:tabs>
                <w:tab w:val="decimal" w:pos="864"/>
              </w:tabs>
              <w:spacing w:before="100" w:beforeAutospacing="1" w:after="100" w:afterAutospacing="1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48E26A1" w14:textId="77777777" w:rsidR="0026322A" w:rsidRPr="00C20284" w:rsidRDefault="0026322A">
            <w:pPr>
              <w:tabs>
                <w:tab w:val="clear" w:pos="907"/>
                <w:tab w:val="decimal" w:pos="882"/>
              </w:tabs>
              <w:spacing w:before="100" w:beforeAutospacing="1" w:after="100" w:afterAutospacing="1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C6CF331" w14:textId="77777777" w:rsidR="0026322A" w:rsidRPr="00C20284" w:rsidRDefault="0026322A">
            <w:pPr>
              <w:tabs>
                <w:tab w:val="decimal" w:pos="864"/>
              </w:tabs>
              <w:spacing w:before="100" w:beforeAutospacing="1" w:after="100" w:afterAutospacing="1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ABA464A" w14:textId="77777777" w:rsidR="0026322A" w:rsidRPr="00C20284" w:rsidRDefault="0026322A">
            <w:pPr>
              <w:tabs>
                <w:tab w:val="decimal" w:pos="792"/>
              </w:tabs>
              <w:spacing w:before="100" w:beforeAutospacing="1" w:after="100" w:afterAutospacing="1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7275428" w14:textId="77777777" w:rsidR="0026322A" w:rsidRPr="00C20284" w:rsidRDefault="0026322A">
            <w:pPr>
              <w:tabs>
                <w:tab w:val="decimal" w:pos="792"/>
              </w:tabs>
              <w:spacing w:before="100" w:beforeAutospacing="1" w:after="100" w:afterAutospacing="1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AD4631D" w14:textId="77777777" w:rsidR="0026322A" w:rsidRPr="00C20284" w:rsidRDefault="0026322A">
            <w:pPr>
              <w:tabs>
                <w:tab w:val="decimal" w:pos="792"/>
              </w:tabs>
              <w:spacing w:before="100" w:beforeAutospacing="1" w:after="100" w:afterAutospacing="1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D59DC" w:rsidRPr="00C20284" w14:paraId="352A406E" w14:textId="77777777" w:rsidTr="001D4BA2">
        <w:trPr>
          <w:trHeight w:hRule="exact" w:val="374"/>
        </w:trPr>
        <w:tc>
          <w:tcPr>
            <w:tcW w:w="4338" w:type="dxa"/>
          </w:tcPr>
          <w:p w14:paraId="096570A1" w14:textId="0BC8267B" w:rsidR="00DD59DC" w:rsidRPr="00C20284" w:rsidRDefault="00DD59DC" w:rsidP="00DD59DC">
            <w:pPr>
              <w:ind w:firstLine="96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b/>
                <w:sz w:val="30"/>
                <w:szCs w:val="30"/>
                <w:cs/>
              </w:rPr>
              <w:t>บริษัทร่วม</w:t>
            </w:r>
            <w:r w:rsidR="00B8760F">
              <w:rPr>
                <w:rFonts w:ascii="Angsana New" w:hAnsi="Angsana New" w:hint="cs"/>
                <w:b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990" w:type="dxa"/>
          </w:tcPr>
          <w:p w14:paraId="139E73C8" w14:textId="1A93DF72" w:rsidR="00DD59DC" w:rsidRPr="00C20284" w:rsidRDefault="00B8760F" w:rsidP="005E4E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837</w:t>
            </w:r>
          </w:p>
        </w:tc>
        <w:tc>
          <w:tcPr>
            <w:tcW w:w="270" w:type="dxa"/>
          </w:tcPr>
          <w:p w14:paraId="40CC8856" w14:textId="77777777" w:rsidR="00DD59DC" w:rsidRPr="00C20284" w:rsidRDefault="00DD59DC" w:rsidP="00DD59DC">
            <w:pPr>
              <w:spacing w:before="100" w:beforeAutospacing="1" w:after="100" w:afterAutospacing="1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972C6E" w14:textId="04490004" w:rsidR="00DD59DC" w:rsidRPr="00C20284" w:rsidRDefault="003C6613" w:rsidP="006B1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right="-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9711B9" w:rsidRPr="009711B9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F901BA1" w14:textId="77777777" w:rsidR="00DD59DC" w:rsidRPr="00C20284" w:rsidRDefault="00DD59DC" w:rsidP="00DD59DC">
            <w:pPr>
              <w:spacing w:before="100" w:beforeAutospacing="1" w:after="100" w:afterAutospacing="1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680B4A5" w14:textId="7772BE30" w:rsidR="00DD59DC" w:rsidRPr="00C20284" w:rsidRDefault="00B8760F" w:rsidP="00DD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779</w:t>
            </w:r>
          </w:p>
        </w:tc>
        <w:tc>
          <w:tcPr>
            <w:tcW w:w="270" w:type="dxa"/>
          </w:tcPr>
          <w:p w14:paraId="429F1C62" w14:textId="77777777" w:rsidR="00DD59DC" w:rsidRPr="00C20284" w:rsidRDefault="00DD59DC" w:rsidP="00DD59DC">
            <w:pPr>
              <w:tabs>
                <w:tab w:val="decimal" w:pos="77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10B630" w14:textId="1E742ADF" w:rsidR="00DD59DC" w:rsidRPr="00C20284" w:rsidRDefault="009711B9" w:rsidP="006B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8</w:t>
            </w:r>
            <w:r w:rsidR="003C6613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DD59DC" w:rsidRPr="00C20284" w14:paraId="1D5B61CF" w14:textId="77777777" w:rsidTr="001D4BA2">
        <w:trPr>
          <w:trHeight w:hRule="exact" w:val="374"/>
        </w:trPr>
        <w:tc>
          <w:tcPr>
            <w:tcW w:w="4338" w:type="dxa"/>
          </w:tcPr>
          <w:p w14:paraId="3EE2F73F" w14:textId="3240DF56" w:rsidR="00DD59DC" w:rsidRPr="00C20284" w:rsidRDefault="00DD59DC" w:rsidP="00DD59DC">
            <w:pPr>
              <w:ind w:firstLine="969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b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990" w:type="dxa"/>
          </w:tcPr>
          <w:p w14:paraId="24340CC5" w14:textId="382BA62F" w:rsidR="00DD59DC" w:rsidRPr="00C20284" w:rsidRDefault="00A43788" w:rsidP="005E4E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619</w:t>
            </w:r>
          </w:p>
        </w:tc>
        <w:tc>
          <w:tcPr>
            <w:tcW w:w="270" w:type="dxa"/>
          </w:tcPr>
          <w:p w14:paraId="7BDAB615" w14:textId="77777777" w:rsidR="00DD59DC" w:rsidRPr="00C20284" w:rsidRDefault="00DD59DC" w:rsidP="00DD59DC">
            <w:pPr>
              <w:spacing w:before="100" w:beforeAutospacing="1" w:after="100" w:afterAutospacing="1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883FA3" w14:textId="7454E7DD" w:rsidR="00DD59DC" w:rsidRPr="00C20284" w:rsidRDefault="009711B9" w:rsidP="006B1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right="-99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5FE1B5E" w14:textId="77777777" w:rsidR="00DD59DC" w:rsidRPr="00C20284" w:rsidRDefault="00DD59DC" w:rsidP="00DD59DC">
            <w:pPr>
              <w:spacing w:before="100" w:beforeAutospacing="1" w:after="100" w:afterAutospacing="1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06CC61C" w14:textId="37D2A893" w:rsidR="00DD59DC" w:rsidRPr="00C20284" w:rsidRDefault="00411F04" w:rsidP="00DD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360</w:t>
            </w:r>
          </w:p>
        </w:tc>
        <w:tc>
          <w:tcPr>
            <w:tcW w:w="270" w:type="dxa"/>
          </w:tcPr>
          <w:p w14:paraId="37F8D54C" w14:textId="77777777" w:rsidR="00DD59DC" w:rsidRPr="00C20284" w:rsidRDefault="00DD59DC" w:rsidP="00DD59DC">
            <w:pPr>
              <w:tabs>
                <w:tab w:val="decimal" w:pos="77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1B9621" w14:textId="759B5454" w:rsidR="00DD59DC" w:rsidRPr="00C20284" w:rsidRDefault="009711B9" w:rsidP="006B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DD59DC" w:rsidRPr="00C20284" w14:paraId="4737B627" w14:textId="77777777" w:rsidTr="001D4BA2">
        <w:trPr>
          <w:trHeight w:hRule="exact" w:val="374"/>
        </w:trPr>
        <w:tc>
          <w:tcPr>
            <w:tcW w:w="4338" w:type="dxa"/>
          </w:tcPr>
          <w:p w14:paraId="30F69281" w14:textId="77777777" w:rsidR="00DD59DC" w:rsidRPr="00C20284" w:rsidRDefault="00DD59DC" w:rsidP="00DD59DC">
            <w:pPr>
              <w:ind w:firstLine="96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E5F30D5" w14:textId="3E63127A" w:rsidR="00DD59DC" w:rsidRPr="00C20284" w:rsidRDefault="00F64897" w:rsidP="005E4E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3C661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56</w:t>
            </w:r>
          </w:p>
        </w:tc>
        <w:tc>
          <w:tcPr>
            <w:tcW w:w="270" w:type="dxa"/>
          </w:tcPr>
          <w:p w14:paraId="24E150A5" w14:textId="77777777" w:rsidR="00DD59DC" w:rsidRPr="00C20284" w:rsidRDefault="00DD59DC" w:rsidP="00DD59DC">
            <w:pPr>
              <w:spacing w:before="100" w:beforeAutospacing="1" w:after="100" w:afterAutospacing="1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2DF87C1" w14:textId="2B979370" w:rsidR="00DD59DC" w:rsidRPr="00C20284" w:rsidRDefault="003C6613" w:rsidP="006B1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9711B9" w:rsidRPr="009711B9"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0467F1B3" w14:textId="77777777" w:rsidR="00DD59DC" w:rsidRPr="00C20284" w:rsidRDefault="00DD59DC" w:rsidP="00DD59DC">
            <w:pPr>
              <w:spacing w:before="100" w:beforeAutospacing="1" w:after="100" w:afterAutospacing="1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B019CD" w14:textId="4492C7E2" w:rsidR="00DD59DC" w:rsidRPr="00C20284" w:rsidRDefault="00411F04" w:rsidP="00DD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1,139</w:t>
            </w:r>
          </w:p>
        </w:tc>
        <w:tc>
          <w:tcPr>
            <w:tcW w:w="270" w:type="dxa"/>
          </w:tcPr>
          <w:p w14:paraId="58DA82AC" w14:textId="77777777" w:rsidR="00DD59DC" w:rsidRPr="00C20284" w:rsidRDefault="00DD59DC" w:rsidP="00DD59DC">
            <w:pPr>
              <w:tabs>
                <w:tab w:val="decimal" w:pos="77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1D3D8F9" w14:textId="56C4BEFC" w:rsidR="00DD59DC" w:rsidRPr="00C20284" w:rsidRDefault="009711B9" w:rsidP="006B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85</w:t>
            </w:r>
          </w:p>
        </w:tc>
      </w:tr>
      <w:tr w:rsidR="00DD59DC" w:rsidRPr="00C20284" w14:paraId="39705DC5" w14:textId="77777777" w:rsidTr="00B17A71">
        <w:trPr>
          <w:trHeight w:hRule="exact" w:val="374"/>
        </w:trPr>
        <w:tc>
          <w:tcPr>
            <w:tcW w:w="4338" w:type="dxa"/>
          </w:tcPr>
          <w:p w14:paraId="3F53CD03" w14:textId="77777777" w:rsidR="00DD59DC" w:rsidRPr="00C20284" w:rsidRDefault="00DD59DC" w:rsidP="00DD59DC">
            <w:pPr>
              <w:ind w:firstLine="96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CECB393" w14:textId="77777777" w:rsidR="00DD59DC" w:rsidRPr="00C20284" w:rsidRDefault="00DD59DC" w:rsidP="00DD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FB1CCD1" w14:textId="77777777" w:rsidR="00DD59DC" w:rsidRPr="00C20284" w:rsidRDefault="00DD59DC" w:rsidP="00DD59DC">
            <w:pPr>
              <w:spacing w:before="100" w:beforeAutospacing="1" w:after="100" w:afterAutospacing="1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30B5388" w14:textId="77777777" w:rsidR="00DD59DC" w:rsidRPr="00C20284" w:rsidRDefault="00DD59DC" w:rsidP="00DD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4904792" w14:textId="77777777" w:rsidR="00DD59DC" w:rsidRPr="00C20284" w:rsidRDefault="00DD59DC" w:rsidP="00DD59DC">
            <w:pPr>
              <w:spacing w:before="100" w:beforeAutospacing="1" w:after="100" w:afterAutospacing="1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E168A9A" w14:textId="77777777" w:rsidR="00DD59DC" w:rsidRPr="00C20284" w:rsidRDefault="00DD59DC" w:rsidP="00DD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1CFF243" w14:textId="77777777" w:rsidR="00DD59DC" w:rsidRPr="00C20284" w:rsidRDefault="00DD59DC" w:rsidP="00DD59DC">
            <w:pPr>
              <w:tabs>
                <w:tab w:val="decimal" w:pos="77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18DD6A6" w14:textId="77777777" w:rsidR="00DD59DC" w:rsidRPr="00C20284" w:rsidRDefault="00DD59DC" w:rsidP="00DD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D59DC" w:rsidRPr="00C20284" w14:paraId="1CDC4B38" w14:textId="77777777" w:rsidTr="00B57920">
        <w:trPr>
          <w:trHeight w:hRule="exact" w:val="374"/>
        </w:trPr>
        <w:tc>
          <w:tcPr>
            <w:tcW w:w="4338" w:type="dxa"/>
          </w:tcPr>
          <w:p w14:paraId="26CA22A4" w14:textId="77777777" w:rsidR="00DD59DC" w:rsidRPr="00C20284" w:rsidRDefault="00DD59DC" w:rsidP="00DD59DC">
            <w:pPr>
              <w:ind w:firstLine="96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39FA4E0" w14:textId="77777777" w:rsidR="00DD59DC" w:rsidRPr="00C20284" w:rsidRDefault="00DD59DC" w:rsidP="00DD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4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E85012A" w14:textId="77777777" w:rsidR="00DD59DC" w:rsidRPr="00C20284" w:rsidRDefault="00DD59DC" w:rsidP="00DD59DC">
            <w:pPr>
              <w:tabs>
                <w:tab w:val="clear" w:pos="680"/>
              </w:tabs>
              <w:spacing w:before="100" w:beforeAutospacing="1" w:after="100" w:afterAutospacing="1"/>
              <w:ind w:right="-34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780" w:type="dxa"/>
            <w:gridSpan w:val="5"/>
          </w:tcPr>
          <w:p w14:paraId="1F8A6F4B" w14:textId="77777777" w:rsidR="00DD59DC" w:rsidRPr="00C20284" w:rsidRDefault="00DD59DC" w:rsidP="00DD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22"/>
              </w:tabs>
              <w:spacing w:after="0" w:line="240" w:lineRule="auto"/>
              <w:ind w:right="87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DD59DC" w:rsidRPr="00C20284" w14:paraId="42AD6A7D" w14:textId="77777777" w:rsidTr="00B57920">
        <w:trPr>
          <w:trHeight w:hRule="exact" w:val="374"/>
        </w:trPr>
        <w:tc>
          <w:tcPr>
            <w:tcW w:w="4338" w:type="dxa"/>
          </w:tcPr>
          <w:p w14:paraId="4A3E54F2" w14:textId="77777777" w:rsidR="00DD59DC" w:rsidRPr="00C20284" w:rsidRDefault="00DD59DC" w:rsidP="00DD59DC">
            <w:pPr>
              <w:ind w:firstLine="96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544DAB31" w14:textId="77777777" w:rsidR="00DD59DC" w:rsidRPr="00C20284" w:rsidRDefault="00DD59DC" w:rsidP="00DD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59DC" w:rsidRPr="00C20284" w14:paraId="6450378E" w14:textId="77777777" w:rsidTr="006C3B2C">
        <w:trPr>
          <w:trHeight w:hRule="exact" w:val="374"/>
        </w:trPr>
        <w:tc>
          <w:tcPr>
            <w:tcW w:w="4338" w:type="dxa"/>
          </w:tcPr>
          <w:p w14:paraId="11DB28A3" w14:textId="77777777" w:rsidR="00DD59DC" w:rsidRPr="00C20284" w:rsidRDefault="00DD59DC" w:rsidP="00DD59DC">
            <w:pPr>
              <w:ind w:firstLine="96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</w:tcBorders>
          </w:tcPr>
          <w:p w14:paraId="1FB2A5EC" w14:textId="77777777" w:rsidR="00DD59DC" w:rsidRPr="00C20284" w:rsidRDefault="00DD59DC" w:rsidP="00DD59DC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39404C2" w14:textId="77777777" w:rsidR="00DD59DC" w:rsidRPr="00C20284" w:rsidRDefault="00DD59DC" w:rsidP="00DD59DC">
            <w:pPr>
              <w:spacing w:before="100" w:beforeAutospacing="1" w:after="100" w:afterAutospacing="1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</w:tcBorders>
          </w:tcPr>
          <w:p w14:paraId="00875EE5" w14:textId="77777777" w:rsidR="00DD59DC" w:rsidRPr="00C20284" w:rsidRDefault="00DD59DC" w:rsidP="00DD59DC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ยอดเฉลี่ย</w:t>
            </w:r>
          </w:p>
        </w:tc>
      </w:tr>
      <w:tr w:rsidR="00DD59DC" w:rsidRPr="00C20284" w14:paraId="1777D5B1" w14:textId="77777777" w:rsidTr="00AF20F5">
        <w:trPr>
          <w:trHeight w:hRule="exact" w:val="374"/>
        </w:trPr>
        <w:tc>
          <w:tcPr>
            <w:tcW w:w="4338" w:type="dxa"/>
          </w:tcPr>
          <w:p w14:paraId="74701D8C" w14:textId="77777777" w:rsidR="00DD59DC" w:rsidRPr="00C20284" w:rsidRDefault="00DD59DC" w:rsidP="00DD59DC">
            <w:pPr>
              <w:ind w:firstLine="96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C2A7CCC" w14:textId="4C274820" w:rsidR="00DD59DC" w:rsidRPr="00C20284" w:rsidRDefault="009711B9" w:rsidP="00DD59DC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256</w:t>
            </w:r>
            <w:r w:rsidR="003C661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502582E" w14:textId="77777777" w:rsidR="00DD59DC" w:rsidRPr="00C20284" w:rsidRDefault="00DD59DC" w:rsidP="00DD59D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5FDADC8" w14:textId="11DA01D8" w:rsidR="00DD59DC" w:rsidRPr="00C20284" w:rsidRDefault="009711B9" w:rsidP="00DD59DC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000C008" w14:textId="77777777" w:rsidR="00DD59DC" w:rsidRPr="00C20284" w:rsidRDefault="00DD59DC" w:rsidP="00DD59D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7D39560" w14:textId="647083E2" w:rsidR="00DD59DC" w:rsidRPr="00C20284" w:rsidRDefault="009711B9" w:rsidP="00DD59DC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256</w:t>
            </w:r>
            <w:r w:rsidR="003C661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B164CA2" w14:textId="77777777" w:rsidR="00DD59DC" w:rsidRPr="00C20284" w:rsidRDefault="00DD59DC" w:rsidP="00DD59D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186B26D" w14:textId="14728473" w:rsidR="00DD59DC" w:rsidRPr="00C20284" w:rsidRDefault="009711B9" w:rsidP="00DD59DC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DD59DC" w:rsidRPr="00C20284" w14:paraId="341777DB" w14:textId="77777777" w:rsidTr="002C2522">
        <w:trPr>
          <w:trHeight w:hRule="exact" w:val="374"/>
        </w:trPr>
        <w:tc>
          <w:tcPr>
            <w:tcW w:w="4338" w:type="dxa"/>
          </w:tcPr>
          <w:p w14:paraId="0DB91478" w14:textId="77777777" w:rsidR="00DD59DC" w:rsidRPr="00C20284" w:rsidRDefault="00DD59DC" w:rsidP="00DD59DC">
            <w:pPr>
              <w:ind w:firstLine="96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052F459" w14:textId="148572AE" w:rsidR="00DD59DC" w:rsidRPr="00C20284" w:rsidRDefault="008F2744" w:rsidP="00987C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74A903" w14:textId="77777777" w:rsidR="00DD59DC" w:rsidRPr="00C20284" w:rsidRDefault="00DD59DC" w:rsidP="00DD59DC">
            <w:pPr>
              <w:spacing w:before="100" w:beforeAutospacing="1" w:after="100" w:afterAutospacing="1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B84B825" w14:textId="63879789" w:rsidR="00DD59DC" w:rsidRPr="00C20284" w:rsidRDefault="009711B9" w:rsidP="00987C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right="-99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13</w:t>
            </w:r>
            <w:r w:rsidR="00DD59DC" w:rsidRPr="00C20284">
              <w:rPr>
                <w:rFonts w:ascii="Angsana New" w:hAnsi="Angsana New"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</w:rPr>
              <w:t>251</w:t>
            </w:r>
          </w:p>
        </w:tc>
        <w:tc>
          <w:tcPr>
            <w:tcW w:w="270" w:type="dxa"/>
          </w:tcPr>
          <w:p w14:paraId="5D995E66" w14:textId="77777777" w:rsidR="00DD59DC" w:rsidRPr="00C20284" w:rsidRDefault="00DD59DC" w:rsidP="00DD59DC">
            <w:pPr>
              <w:spacing w:before="100" w:beforeAutospacing="1" w:after="100" w:afterAutospacing="1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FC74BBD" w14:textId="1815A26E" w:rsidR="00DD59DC" w:rsidRPr="00E400B0" w:rsidRDefault="00EC4FE7" w:rsidP="00987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 w:rsidRPr="00E400B0">
              <w:rPr>
                <w:rFonts w:ascii="Angsana New" w:hAnsi="Angsana New"/>
                <w:sz w:val="30"/>
                <w:szCs w:val="30"/>
              </w:rPr>
              <w:t>1,315</w:t>
            </w:r>
          </w:p>
        </w:tc>
        <w:tc>
          <w:tcPr>
            <w:tcW w:w="270" w:type="dxa"/>
          </w:tcPr>
          <w:p w14:paraId="7BB185F2" w14:textId="77777777" w:rsidR="00DD59DC" w:rsidRPr="00C20284" w:rsidRDefault="00DD59DC" w:rsidP="00DD59DC">
            <w:pPr>
              <w:tabs>
                <w:tab w:val="decimal" w:pos="77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46C9185" w14:textId="74C8F027" w:rsidR="00DD59DC" w:rsidRPr="00C20284" w:rsidRDefault="009711B9" w:rsidP="00987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9</w:t>
            </w:r>
            <w:r w:rsidR="00DD59DC" w:rsidRPr="00C20284">
              <w:rPr>
                <w:rFonts w:ascii="Angsana New" w:hAnsi="Angsana New"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</w:rPr>
              <w:t>968</w:t>
            </w:r>
          </w:p>
        </w:tc>
      </w:tr>
      <w:tr w:rsidR="00DD59DC" w:rsidRPr="00C20284" w14:paraId="6B5BAABA" w14:textId="77777777" w:rsidTr="002C2522">
        <w:trPr>
          <w:trHeight w:hRule="exact" w:val="374"/>
        </w:trPr>
        <w:tc>
          <w:tcPr>
            <w:tcW w:w="4338" w:type="dxa"/>
          </w:tcPr>
          <w:p w14:paraId="035DCC8D" w14:textId="77777777" w:rsidR="00DD59DC" w:rsidRPr="00C20284" w:rsidRDefault="00DD59DC" w:rsidP="00DD59DC">
            <w:pPr>
              <w:ind w:firstLine="96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07CF558" w14:textId="5E8D4B49" w:rsidR="00DD59DC" w:rsidRPr="00C20284" w:rsidRDefault="008F2744" w:rsidP="00DD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DD0CAF" w14:textId="77777777" w:rsidR="00DD59DC" w:rsidRPr="00C20284" w:rsidRDefault="00DD59DC" w:rsidP="00DD59DC">
            <w:pPr>
              <w:spacing w:before="100" w:beforeAutospacing="1" w:after="100" w:afterAutospacing="1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F3C55A2" w14:textId="57442B2F" w:rsidR="00DD59DC" w:rsidRPr="00C20284" w:rsidRDefault="009711B9" w:rsidP="009D70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  <w:r w:rsidR="00DD59DC" w:rsidRPr="00C202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251</w:t>
            </w:r>
          </w:p>
        </w:tc>
        <w:tc>
          <w:tcPr>
            <w:tcW w:w="270" w:type="dxa"/>
          </w:tcPr>
          <w:p w14:paraId="48AE33AB" w14:textId="77777777" w:rsidR="00DD59DC" w:rsidRPr="00C20284" w:rsidRDefault="00DD59DC" w:rsidP="00DD59DC">
            <w:pPr>
              <w:spacing w:before="100" w:beforeAutospacing="1" w:after="100" w:afterAutospacing="1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00FEDC" w14:textId="2CC942DA" w:rsidR="00DD59DC" w:rsidRPr="00E400B0" w:rsidRDefault="00EC4FE7" w:rsidP="00DD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00B0">
              <w:rPr>
                <w:rFonts w:ascii="Angsana New" w:hAnsi="Angsana New"/>
                <w:b/>
                <w:bCs/>
                <w:sz w:val="30"/>
                <w:szCs w:val="30"/>
              </w:rPr>
              <w:t>1,31</w:t>
            </w:r>
            <w:r w:rsidR="001B0969" w:rsidRPr="00E400B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73E32A8" w14:textId="77777777" w:rsidR="00DD59DC" w:rsidRPr="00C20284" w:rsidRDefault="00DD59DC" w:rsidP="00DD59DC">
            <w:pPr>
              <w:tabs>
                <w:tab w:val="decimal" w:pos="77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82A5715" w14:textId="0B8A9FAF" w:rsidR="00DD59DC" w:rsidRPr="00C20284" w:rsidRDefault="009711B9" w:rsidP="009D7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DD59DC" w:rsidRPr="00C202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968</w:t>
            </w:r>
          </w:p>
        </w:tc>
      </w:tr>
      <w:tr w:rsidR="00DD59DC" w:rsidRPr="00C20284" w14:paraId="6318015B" w14:textId="77777777" w:rsidTr="00AF20F5">
        <w:trPr>
          <w:trHeight w:hRule="exact" w:val="374"/>
        </w:trPr>
        <w:tc>
          <w:tcPr>
            <w:tcW w:w="4338" w:type="dxa"/>
          </w:tcPr>
          <w:p w14:paraId="36B18334" w14:textId="77777777" w:rsidR="00DD59DC" w:rsidRPr="00C20284" w:rsidRDefault="00DD59DC" w:rsidP="00DD59DC">
            <w:pPr>
              <w:ind w:firstLine="96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3032F71" w14:textId="77777777" w:rsidR="00DD59DC" w:rsidRPr="00C20284" w:rsidRDefault="00DD59DC" w:rsidP="00DD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C3FDBD1" w14:textId="77777777" w:rsidR="00DD59DC" w:rsidRPr="00C20284" w:rsidRDefault="00DD59DC" w:rsidP="00DD59DC">
            <w:pPr>
              <w:spacing w:before="100" w:beforeAutospacing="1" w:after="100" w:afterAutospacing="1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8E0ABA0" w14:textId="77777777" w:rsidR="00DD59DC" w:rsidRPr="00C20284" w:rsidRDefault="00DD59DC" w:rsidP="00DD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E251CFF" w14:textId="77777777" w:rsidR="00DD59DC" w:rsidRPr="00C20284" w:rsidRDefault="00DD59DC" w:rsidP="00DD59DC">
            <w:pPr>
              <w:spacing w:before="100" w:beforeAutospacing="1" w:after="100" w:afterAutospacing="1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0D656DA" w14:textId="77777777" w:rsidR="00DD59DC" w:rsidRPr="00C20284" w:rsidRDefault="00DD59DC" w:rsidP="00DD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9CEB878" w14:textId="77777777" w:rsidR="00DD59DC" w:rsidRPr="00C20284" w:rsidRDefault="00DD59DC" w:rsidP="00DD59DC">
            <w:pPr>
              <w:tabs>
                <w:tab w:val="decimal" w:pos="77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A87B42E" w14:textId="77777777" w:rsidR="00DD59DC" w:rsidRPr="00C20284" w:rsidRDefault="00DD59DC" w:rsidP="00DD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1D9A219D" w14:textId="59E61E7C" w:rsidR="00307D92" w:rsidRPr="00C20284" w:rsidRDefault="000851B5" w:rsidP="00442C07">
      <w:pPr>
        <w:tabs>
          <w:tab w:val="clear" w:pos="680"/>
          <w:tab w:val="clear" w:pos="1644"/>
        </w:tabs>
        <w:ind w:left="1620" w:right="-207"/>
        <w:jc w:val="thaiDistribute"/>
        <w:rPr>
          <w:rFonts w:ascii="Angsana New" w:hAnsi="Angsana New"/>
          <w:sz w:val="30"/>
          <w:szCs w:val="30"/>
          <w:cs/>
        </w:rPr>
      </w:pPr>
      <w:r w:rsidRPr="000851B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307D92">
        <w:rPr>
          <w:rFonts w:ascii="Angsana New" w:hAnsi="Angsana New"/>
          <w:sz w:val="30"/>
          <w:szCs w:val="30"/>
        </w:rPr>
        <w:t>31</w:t>
      </w:r>
      <w:r w:rsidRPr="000851B5">
        <w:rPr>
          <w:rFonts w:ascii="Angsana New" w:hAnsi="Angsana New"/>
          <w:sz w:val="30"/>
          <w:szCs w:val="30"/>
          <w:cs/>
        </w:rPr>
        <w:t xml:space="preserve"> </w:t>
      </w:r>
      <w:r w:rsidR="007938BF">
        <w:rPr>
          <w:rFonts w:ascii="Angsana New" w:hAnsi="Angsana New" w:hint="cs"/>
          <w:sz w:val="30"/>
          <w:szCs w:val="30"/>
          <w:cs/>
        </w:rPr>
        <w:t>ธันวาคม</w:t>
      </w:r>
      <w:r w:rsidRPr="000851B5">
        <w:rPr>
          <w:rFonts w:ascii="Angsana New" w:hAnsi="Angsana New"/>
          <w:sz w:val="30"/>
          <w:szCs w:val="30"/>
          <w:cs/>
        </w:rPr>
        <w:t xml:space="preserve"> </w:t>
      </w:r>
      <w:r w:rsidR="00307D92">
        <w:rPr>
          <w:rFonts w:ascii="Angsana New" w:hAnsi="Angsana New"/>
          <w:sz w:val="30"/>
          <w:szCs w:val="30"/>
        </w:rPr>
        <w:t>256</w:t>
      </w:r>
      <w:r w:rsidR="003C6613">
        <w:rPr>
          <w:rFonts w:ascii="Angsana New" w:hAnsi="Angsana New"/>
          <w:sz w:val="30"/>
          <w:szCs w:val="30"/>
        </w:rPr>
        <w:t>4</w:t>
      </w:r>
      <w:r w:rsidRPr="000851B5">
        <w:rPr>
          <w:rFonts w:ascii="Angsana New" w:hAnsi="Angsana New"/>
          <w:sz w:val="30"/>
          <w:szCs w:val="30"/>
          <w:cs/>
        </w:rPr>
        <w:t xml:space="preserve"> เงินกู้ยืมดังกล่าวมีอัตราดอกเบี้ยร้อยละ </w:t>
      </w:r>
      <w:r w:rsidR="003C6613">
        <w:rPr>
          <w:rFonts w:ascii="Angsana New" w:hAnsi="Angsana New"/>
          <w:sz w:val="30"/>
          <w:szCs w:val="30"/>
        </w:rPr>
        <w:t>4</w:t>
      </w:r>
      <w:r w:rsidR="00204C6D">
        <w:rPr>
          <w:rFonts w:ascii="Angsana New" w:hAnsi="Angsana New"/>
          <w:sz w:val="30"/>
          <w:szCs w:val="30"/>
        </w:rPr>
        <w:t>.02</w:t>
      </w:r>
      <w:r w:rsidRPr="000851B5">
        <w:rPr>
          <w:rFonts w:ascii="Angsana New" w:hAnsi="Angsana New"/>
          <w:sz w:val="30"/>
          <w:szCs w:val="30"/>
          <w:cs/>
        </w:rPr>
        <w:t xml:space="preserve"> ถึง </w:t>
      </w:r>
      <w:r w:rsidR="00204C6D">
        <w:rPr>
          <w:rFonts w:ascii="Angsana New" w:hAnsi="Angsana New"/>
          <w:sz w:val="30"/>
          <w:szCs w:val="30"/>
        </w:rPr>
        <w:t>5.</w:t>
      </w:r>
      <w:r w:rsidR="00D45D20">
        <w:rPr>
          <w:rFonts w:ascii="Angsana New" w:hAnsi="Angsana New"/>
          <w:sz w:val="30"/>
          <w:szCs w:val="30"/>
        </w:rPr>
        <w:t>2</w:t>
      </w:r>
      <w:r w:rsidR="00204C6D">
        <w:rPr>
          <w:rFonts w:ascii="Angsana New" w:hAnsi="Angsana New"/>
          <w:sz w:val="30"/>
          <w:szCs w:val="30"/>
        </w:rPr>
        <w:t>7</w:t>
      </w:r>
      <w:r w:rsidRPr="000851B5">
        <w:rPr>
          <w:rFonts w:ascii="Angsana New" w:hAnsi="Angsana New"/>
          <w:sz w:val="30"/>
          <w:szCs w:val="30"/>
          <w:cs/>
        </w:rPr>
        <w:t xml:space="preserve"> ต่อปี </w:t>
      </w:r>
      <w:r w:rsidRPr="00442C07">
        <w:rPr>
          <w:rFonts w:ascii="Angsana New" w:hAnsi="Angsana New"/>
          <w:i/>
          <w:iCs/>
          <w:sz w:val="30"/>
          <w:szCs w:val="30"/>
          <w:cs/>
        </w:rPr>
        <w:t>(</w:t>
      </w:r>
      <w:r w:rsidR="00556BF3" w:rsidRPr="00442C07">
        <w:rPr>
          <w:rFonts w:ascii="Angsana New" w:hAnsi="Angsana New"/>
          <w:i/>
          <w:iCs/>
          <w:sz w:val="30"/>
          <w:szCs w:val="30"/>
        </w:rPr>
        <w:t>2563</w:t>
      </w:r>
      <w:r w:rsidRPr="00442C07">
        <w:rPr>
          <w:rFonts w:ascii="Angsana New" w:hAnsi="Angsana New"/>
          <w:i/>
          <w:iCs/>
          <w:sz w:val="30"/>
          <w:szCs w:val="30"/>
          <w:cs/>
        </w:rPr>
        <w:t xml:space="preserve">: ร้อยละ </w:t>
      </w:r>
      <w:r w:rsidR="00556BF3" w:rsidRPr="00442C07">
        <w:rPr>
          <w:rFonts w:ascii="Angsana New" w:hAnsi="Angsana New"/>
          <w:i/>
          <w:iCs/>
          <w:sz w:val="30"/>
          <w:szCs w:val="30"/>
        </w:rPr>
        <w:t>3.52</w:t>
      </w:r>
      <w:r w:rsidRPr="00442C07">
        <w:rPr>
          <w:rFonts w:ascii="Angsana New" w:hAnsi="Angsana New"/>
          <w:i/>
          <w:iCs/>
          <w:sz w:val="30"/>
          <w:szCs w:val="30"/>
          <w:cs/>
        </w:rPr>
        <w:t xml:space="preserve"> ถึง </w:t>
      </w:r>
      <w:r w:rsidR="00556BF3" w:rsidRPr="00442C07">
        <w:rPr>
          <w:rFonts w:ascii="Angsana New" w:hAnsi="Angsana New"/>
          <w:i/>
          <w:iCs/>
          <w:sz w:val="30"/>
          <w:szCs w:val="30"/>
        </w:rPr>
        <w:t>6.50</w:t>
      </w:r>
      <w:r w:rsidRPr="00442C07">
        <w:rPr>
          <w:rFonts w:ascii="Angsana New" w:hAnsi="Angsana New"/>
          <w:i/>
          <w:iCs/>
          <w:sz w:val="30"/>
          <w:szCs w:val="30"/>
          <w:cs/>
        </w:rPr>
        <w:t xml:space="preserve"> ต่อปี)</w:t>
      </w:r>
      <w:r w:rsidRPr="000851B5">
        <w:rPr>
          <w:rFonts w:ascii="Angsana New" w:hAnsi="Angsana New"/>
          <w:sz w:val="30"/>
          <w:szCs w:val="30"/>
          <w:cs/>
        </w:rPr>
        <w:t xml:space="preserve"> กลุ่มบริษัทและบริษัทคำนวณยอดเฉลี่ยจากยอดคงค้างของเงินกู้ยืม ณ วันสิ้นเดือนโดยไม่รวมดอกเบี้ยค้างจ่าย</w:t>
      </w:r>
    </w:p>
    <w:p w14:paraId="7824F536" w14:textId="3CC2307F" w:rsidR="00E93CA3" w:rsidRPr="00C20284" w:rsidRDefault="00E93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108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B0FC715" w14:textId="5041ED61" w:rsidR="00E93CA3" w:rsidRPr="00C20284" w:rsidRDefault="00971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108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711B9">
        <w:rPr>
          <w:rFonts w:asciiTheme="majorBidi" w:hAnsiTheme="majorBidi" w:cstheme="majorBidi"/>
          <w:b/>
          <w:bCs/>
          <w:i/>
          <w:iCs/>
          <w:sz w:val="30"/>
          <w:szCs w:val="30"/>
        </w:rPr>
        <w:t>6</w:t>
      </w:r>
      <w:r w:rsidR="00E93CA3" w:rsidRPr="00C20284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Pr="009711B9">
        <w:rPr>
          <w:rFonts w:asciiTheme="majorBidi" w:hAnsiTheme="majorBidi"/>
          <w:b/>
          <w:bCs/>
          <w:i/>
          <w:iCs/>
          <w:sz w:val="30"/>
          <w:szCs w:val="30"/>
        </w:rPr>
        <w:t>2</w:t>
      </w:r>
      <w:r w:rsidR="00E93CA3" w:rsidRPr="00C20284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E86D43">
        <w:rPr>
          <w:rFonts w:asciiTheme="majorBidi" w:hAnsiTheme="majorBidi" w:cstheme="majorBidi"/>
          <w:b/>
          <w:bCs/>
          <w:i/>
          <w:iCs/>
          <w:sz w:val="30"/>
          <w:szCs w:val="30"/>
        </w:rPr>
        <w:t>8</w:t>
      </w:r>
      <w:r w:rsidR="00E93CA3" w:rsidRPr="00C20284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 </w:t>
      </w:r>
      <w:r w:rsidR="00E93CA3" w:rsidRPr="00C2028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หนี้สินตามสัญญาเช่า</w:t>
      </w:r>
    </w:p>
    <w:p w14:paraId="57556F7B" w14:textId="77777777" w:rsidR="00E93CA3" w:rsidRPr="00C20284" w:rsidRDefault="00E93CA3" w:rsidP="001B16F3">
      <w:pPr>
        <w:tabs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710" w:right="-207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tbl>
      <w:tblPr>
        <w:tblW w:w="927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06"/>
        <w:gridCol w:w="989"/>
        <w:gridCol w:w="269"/>
        <w:gridCol w:w="1076"/>
        <w:gridCol w:w="269"/>
        <w:gridCol w:w="1076"/>
        <w:gridCol w:w="265"/>
        <w:gridCol w:w="1024"/>
      </w:tblGrid>
      <w:tr w:rsidR="00E93CA3" w:rsidRPr="00C20284" w14:paraId="2B87F967" w14:textId="77777777" w:rsidTr="00D75587">
        <w:trPr>
          <w:tblHeader/>
        </w:trPr>
        <w:tc>
          <w:tcPr>
            <w:tcW w:w="2322" w:type="pct"/>
          </w:tcPr>
          <w:p w14:paraId="03A2AF75" w14:textId="77777777" w:rsidR="00E93CA3" w:rsidRPr="00C20284" w:rsidRDefault="00E93CA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8" w:type="pct"/>
            <w:gridSpan w:val="3"/>
          </w:tcPr>
          <w:p w14:paraId="1331D2F4" w14:textId="77777777" w:rsidR="00E93CA3" w:rsidRPr="00C20284" w:rsidRDefault="00E93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79769DFF" w14:textId="77777777" w:rsidR="00E93CA3" w:rsidRPr="00C20284" w:rsidRDefault="00E93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pct"/>
            <w:gridSpan w:val="3"/>
          </w:tcPr>
          <w:p w14:paraId="56984B27" w14:textId="77777777" w:rsidR="00E93CA3" w:rsidRPr="00C20284" w:rsidRDefault="00E93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02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C2028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C202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E93CA3" w:rsidRPr="00C20284" w14:paraId="7D4CD160" w14:textId="77777777" w:rsidTr="00D75587">
        <w:trPr>
          <w:tblHeader/>
        </w:trPr>
        <w:tc>
          <w:tcPr>
            <w:tcW w:w="2322" w:type="pct"/>
          </w:tcPr>
          <w:p w14:paraId="1A779CEB" w14:textId="77777777" w:rsidR="00E93CA3" w:rsidRPr="00C20284" w:rsidRDefault="00E93CA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8" w:type="pct"/>
            <w:gridSpan w:val="3"/>
            <w:tcBorders>
              <w:bottom w:val="single" w:sz="4" w:space="0" w:color="auto"/>
            </w:tcBorders>
          </w:tcPr>
          <w:p w14:paraId="79CB9532" w14:textId="77777777" w:rsidR="00E93CA3" w:rsidRPr="00C20284" w:rsidRDefault="00E93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1227975A" w14:textId="77777777" w:rsidR="00E93CA3" w:rsidRPr="00C20284" w:rsidRDefault="00E93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pct"/>
            <w:gridSpan w:val="3"/>
            <w:tcBorders>
              <w:bottom w:val="single" w:sz="4" w:space="0" w:color="auto"/>
            </w:tcBorders>
          </w:tcPr>
          <w:p w14:paraId="13E618A9" w14:textId="77777777" w:rsidR="00E93CA3" w:rsidRPr="00C20284" w:rsidRDefault="00E93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59DC" w:rsidRPr="00C20284" w14:paraId="46499E3F" w14:textId="77777777" w:rsidTr="00D75587">
        <w:trPr>
          <w:tblHeader/>
        </w:trPr>
        <w:tc>
          <w:tcPr>
            <w:tcW w:w="2322" w:type="pct"/>
          </w:tcPr>
          <w:p w14:paraId="45E757D2" w14:textId="77777777" w:rsidR="00DD59DC" w:rsidRPr="00C20284" w:rsidRDefault="00DD59DC" w:rsidP="00DD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single" w:sz="4" w:space="0" w:color="auto"/>
            </w:tcBorders>
          </w:tcPr>
          <w:p w14:paraId="5720DFCA" w14:textId="5DD2EAC6" w:rsidR="00DD59DC" w:rsidRPr="00C20284" w:rsidRDefault="009711B9" w:rsidP="00DD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256</w:t>
            </w:r>
            <w:r w:rsidR="003C661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5" w:type="pct"/>
            <w:tcBorders>
              <w:top w:val="single" w:sz="4" w:space="0" w:color="auto"/>
            </w:tcBorders>
          </w:tcPr>
          <w:p w14:paraId="233633AF" w14:textId="77777777" w:rsidR="00DD59DC" w:rsidRPr="00C20284" w:rsidRDefault="00DD59DC" w:rsidP="00DD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</w:tcPr>
          <w:p w14:paraId="7169783E" w14:textId="44317A26" w:rsidR="00DD59DC" w:rsidRPr="00C20284" w:rsidRDefault="009711B9" w:rsidP="00DD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14:paraId="7636E126" w14:textId="77777777" w:rsidR="00DD59DC" w:rsidRPr="00C20284" w:rsidRDefault="00DD59DC" w:rsidP="00DD59D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32686E1C" w14:textId="47A2E94E" w:rsidR="00DD59DC" w:rsidRPr="00C20284" w:rsidRDefault="009711B9" w:rsidP="00DD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256</w:t>
            </w:r>
            <w:r w:rsidR="003C661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3" w:type="pct"/>
          </w:tcPr>
          <w:p w14:paraId="6B54F306" w14:textId="77777777" w:rsidR="00DD59DC" w:rsidRPr="00C20284" w:rsidRDefault="00DD59DC" w:rsidP="00DD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</w:tcPr>
          <w:p w14:paraId="34FC18A1" w14:textId="746A5761" w:rsidR="00DD59DC" w:rsidRPr="00C20284" w:rsidRDefault="009711B9" w:rsidP="00DD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DD59DC" w:rsidRPr="00C20284" w14:paraId="547E3848" w14:textId="77777777" w:rsidTr="00D75587">
        <w:tc>
          <w:tcPr>
            <w:tcW w:w="2322" w:type="pct"/>
          </w:tcPr>
          <w:p w14:paraId="1148B4DA" w14:textId="77777777" w:rsidR="00DD59DC" w:rsidRPr="00C20284" w:rsidRDefault="00DD59DC" w:rsidP="00DD59DC">
            <w:pPr>
              <w:spacing w:line="240" w:lineRule="auto"/>
              <w:ind w:right="-102" w:firstLine="958"/>
              <w:jc w:val="thaiDistribute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3" w:type="pct"/>
            <w:shd w:val="clear" w:color="auto" w:fill="auto"/>
          </w:tcPr>
          <w:p w14:paraId="2D4EBA21" w14:textId="189A86F0" w:rsidR="00DD59DC" w:rsidRPr="00C20284" w:rsidRDefault="00D65160" w:rsidP="00DD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04760E6" w14:textId="77777777" w:rsidR="00DD59DC" w:rsidRPr="00C20284" w:rsidRDefault="00DD59DC" w:rsidP="00DD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0D5D3A63" w14:textId="49A4A365" w:rsidR="00DD59DC" w:rsidRPr="00C20284" w:rsidRDefault="00DD59DC" w:rsidP="00491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C95B1D8" w14:textId="77777777" w:rsidR="00DD59DC" w:rsidRPr="00C20284" w:rsidRDefault="00DD59DC" w:rsidP="00DD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25D4890E" w14:textId="3BCB0245" w:rsidR="00DD59DC" w:rsidRPr="00C20284" w:rsidRDefault="00373631" w:rsidP="00DD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5</w:t>
            </w:r>
            <w:r w:rsidR="003C6613">
              <w:rPr>
                <w:rFonts w:asciiTheme="majorBidi" w:hAnsiTheme="majorBidi" w:cstheme="majorBidi"/>
                <w:position w:val="6"/>
                <w:sz w:val="30"/>
                <w:szCs w:val="30"/>
              </w:rPr>
              <w:t>4</w:t>
            </w:r>
          </w:p>
        </w:tc>
        <w:tc>
          <w:tcPr>
            <w:tcW w:w="143" w:type="pct"/>
            <w:shd w:val="clear" w:color="auto" w:fill="auto"/>
          </w:tcPr>
          <w:p w14:paraId="659AB2E7" w14:textId="77777777" w:rsidR="00DD59DC" w:rsidRPr="00C20284" w:rsidRDefault="00DD59DC" w:rsidP="00DD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52" w:type="pct"/>
            <w:shd w:val="clear" w:color="auto" w:fill="auto"/>
          </w:tcPr>
          <w:p w14:paraId="7ACE396E" w14:textId="6DA59BDE" w:rsidR="00DD59DC" w:rsidRPr="00C20284" w:rsidRDefault="003C6613" w:rsidP="00491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86"/>
              <w:jc w:val="right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/>
                <w:position w:val="6"/>
                <w:sz w:val="30"/>
                <w:szCs w:val="30"/>
              </w:rPr>
              <w:t>4</w:t>
            </w:r>
            <w:r w:rsidR="009711B9" w:rsidRPr="009711B9">
              <w:rPr>
                <w:rFonts w:asciiTheme="majorBidi" w:hAnsiTheme="majorBidi"/>
                <w:position w:val="6"/>
                <w:sz w:val="30"/>
                <w:szCs w:val="30"/>
              </w:rPr>
              <w:t>2</w:t>
            </w:r>
          </w:p>
        </w:tc>
      </w:tr>
      <w:tr w:rsidR="00DD59DC" w:rsidRPr="00C20284" w14:paraId="6D6D4C51" w14:textId="77777777" w:rsidTr="001F1116">
        <w:tc>
          <w:tcPr>
            <w:tcW w:w="2322" w:type="pct"/>
          </w:tcPr>
          <w:p w14:paraId="30D9422E" w14:textId="4D0DC13F" w:rsidR="00DD59DC" w:rsidRPr="00C20284" w:rsidRDefault="00DD59DC" w:rsidP="00DD59DC">
            <w:pPr>
              <w:spacing w:line="240" w:lineRule="auto"/>
              <w:ind w:right="-102" w:firstLine="958"/>
              <w:jc w:val="thaiDistribute"/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</w:pPr>
            <w:r w:rsidRPr="00C20284"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33" w:type="pct"/>
            <w:shd w:val="clear" w:color="auto" w:fill="auto"/>
          </w:tcPr>
          <w:p w14:paraId="19CC9CAE" w14:textId="18904E23" w:rsidR="00DD59DC" w:rsidRPr="00C20284" w:rsidRDefault="00D65160" w:rsidP="00DD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578</w:t>
            </w:r>
          </w:p>
        </w:tc>
        <w:tc>
          <w:tcPr>
            <w:tcW w:w="145" w:type="pct"/>
            <w:shd w:val="clear" w:color="auto" w:fill="auto"/>
          </w:tcPr>
          <w:p w14:paraId="59A37B01" w14:textId="77777777" w:rsidR="00DD59DC" w:rsidRPr="00C20284" w:rsidRDefault="00DD59DC" w:rsidP="00DD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6FB2AD40" w14:textId="59F14FAF" w:rsidR="00DD59DC" w:rsidRPr="00C20284" w:rsidRDefault="009711B9" w:rsidP="00491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9711B9">
              <w:rPr>
                <w:rFonts w:asciiTheme="majorBidi" w:hAnsiTheme="majorBidi"/>
                <w:position w:val="6"/>
                <w:sz w:val="30"/>
                <w:szCs w:val="30"/>
              </w:rPr>
              <w:t>553</w:t>
            </w:r>
          </w:p>
        </w:tc>
        <w:tc>
          <w:tcPr>
            <w:tcW w:w="145" w:type="pct"/>
            <w:shd w:val="clear" w:color="auto" w:fill="auto"/>
          </w:tcPr>
          <w:p w14:paraId="34AD72ED" w14:textId="77777777" w:rsidR="00DD59DC" w:rsidRPr="00C20284" w:rsidRDefault="00DD59DC" w:rsidP="00DD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7D1EBF8B" w14:textId="7622DC71" w:rsidR="00DD59DC" w:rsidRPr="00C20284" w:rsidRDefault="00373631" w:rsidP="00DD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1FA72259" w14:textId="77777777" w:rsidR="00DD59DC" w:rsidRPr="00C20284" w:rsidRDefault="00DD59DC" w:rsidP="00DD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52" w:type="pct"/>
            <w:shd w:val="clear" w:color="auto" w:fill="auto"/>
          </w:tcPr>
          <w:p w14:paraId="69DD64B4" w14:textId="5349FE8D" w:rsidR="00DD59DC" w:rsidRPr="00C20284" w:rsidRDefault="00DD59DC" w:rsidP="00491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86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</w:tr>
      <w:tr w:rsidR="00DD59DC" w:rsidRPr="00C20284" w14:paraId="3285F2F2" w14:textId="77777777" w:rsidTr="00D75587">
        <w:tc>
          <w:tcPr>
            <w:tcW w:w="2322" w:type="pct"/>
          </w:tcPr>
          <w:p w14:paraId="0941FDCC" w14:textId="77777777" w:rsidR="00DD59DC" w:rsidRPr="00C20284" w:rsidRDefault="00DD59DC" w:rsidP="00DD59DC">
            <w:pPr>
              <w:tabs>
                <w:tab w:val="left" w:pos="176"/>
              </w:tabs>
              <w:spacing w:line="240" w:lineRule="auto"/>
              <w:ind w:right="-102" w:firstLine="95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</w:tcPr>
          <w:p w14:paraId="43B23434" w14:textId="7FA33BB0" w:rsidR="00DD59DC" w:rsidRPr="00C20284" w:rsidRDefault="00D65160" w:rsidP="00DD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2,7</w:t>
            </w:r>
            <w:r w:rsidR="003C6613">
              <w:rPr>
                <w:rFonts w:asciiTheme="majorBidi" w:hAnsiTheme="majorBidi" w:cstheme="majorBidi"/>
                <w:position w:val="6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7</w:t>
            </w:r>
          </w:p>
        </w:tc>
        <w:tc>
          <w:tcPr>
            <w:tcW w:w="145" w:type="pct"/>
            <w:shd w:val="clear" w:color="auto" w:fill="auto"/>
          </w:tcPr>
          <w:p w14:paraId="26899877" w14:textId="77777777" w:rsidR="00DD59DC" w:rsidRPr="00C20284" w:rsidRDefault="00DD59DC" w:rsidP="00DD59DC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07AAE473" w14:textId="148F31E8" w:rsidR="00DD59DC" w:rsidRPr="00C20284" w:rsidRDefault="009711B9" w:rsidP="00491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right="-103"/>
              <w:rPr>
                <w:rFonts w:asciiTheme="majorBidi" w:hAnsiTheme="majorBidi" w:cstheme="majorBidi"/>
                <w:position w:val="6"/>
                <w:sz w:val="30"/>
                <w:szCs w:val="38"/>
              </w:rPr>
            </w:pPr>
            <w:r w:rsidRPr="009711B9">
              <w:rPr>
                <w:rFonts w:asciiTheme="majorBidi" w:hAnsiTheme="majorBidi"/>
                <w:position w:val="6"/>
                <w:sz w:val="30"/>
                <w:szCs w:val="30"/>
              </w:rPr>
              <w:t>3</w:t>
            </w:r>
            <w:r w:rsidR="00DD59DC" w:rsidRPr="00C20284">
              <w:rPr>
                <w:rFonts w:asciiTheme="majorBidi" w:hAnsiTheme="majorBidi" w:cstheme="majorBidi"/>
                <w:position w:val="6"/>
                <w:sz w:val="30"/>
                <w:szCs w:val="30"/>
              </w:rPr>
              <w:t>,</w:t>
            </w:r>
            <w:r w:rsidRPr="009711B9">
              <w:rPr>
                <w:rFonts w:asciiTheme="majorBidi" w:hAnsiTheme="majorBidi"/>
                <w:position w:val="6"/>
                <w:sz w:val="30"/>
                <w:szCs w:val="30"/>
              </w:rPr>
              <w:t>0</w:t>
            </w:r>
            <w:r w:rsidR="003C6613">
              <w:rPr>
                <w:rFonts w:asciiTheme="majorBidi" w:hAnsiTheme="majorBidi"/>
                <w:position w:val="6"/>
                <w:sz w:val="30"/>
                <w:szCs w:val="30"/>
              </w:rPr>
              <w:t>4</w:t>
            </w:r>
            <w:r w:rsidRPr="009711B9">
              <w:rPr>
                <w:rFonts w:asciiTheme="majorBidi" w:hAnsiTheme="majorBidi"/>
                <w:position w:val="6"/>
                <w:sz w:val="30"/>
                <w:szCs w:val="30"/>
              </w:rPr>
              <w:t>8</w:t>
            </w:r>
          </w:p>
        </w:tc>
        <w:tc>
          <w:tcPr>
            <w:tcW w:w="145" w:type="pct"/>
            <w:shd w:val="clear" w:color="auto" w:fill="auto"/>
          </w:tcPr>
          <w:p w14:paraId="420AD3BD" w14:textId="77777777" w:rsidR="00DD59DC" w:rsidRPr="00C20284" w:rsidRDefault="00DD59DC" w:rsidP="00DD59DC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3469C9D6" w14:textId="6D137ADE" w:rsidR="00DD59DC" w:rsidRPr="00C20284" w:rsidRDefault="00373631" w:rsidP="00DD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200</w:t>
            </w:r>
          </w:p>
        </w:tc>
        <w:tc>
          <w:tcPr>
            <w:tcW w:w="143" w:type="pct"/>
            <w:shd w:val="clear" w:color="auto" w:fill="auto"/>
          </w:tcPr>
          <w:p w14:paraId="5970D7DB" w14:textId="77777777" w:rsidR="00DD59DC" w:rsidRPr="00C20284" w:rsidRDefault="00DD59DC" w:rsidP="00DD59DC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</w:tcPr>
          <w:p w14:paraId="5915C07A" w14:textId="594581CD" w:rsidR="00DD59DC" w:rsidRPr="00C20284" w:rsidRDefault="009711B9" w:rsidP="00491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86"/>
              <w:jc w:val="right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9711B9">
              <w:rPr>
                <w:rFonts w:asciiTheme="majorBidi" w:hAnsiTheme="majorBidi"/>
                <w:position w:val="6"/>
                <w:sz w:val="30"/>
                <w:szCs w:val="30"/>
              </w:rPr>
              <w:t>26</w:t>
            </w:r>
            <w:r w:rsidR="003C6613">
              <w:rPr>
                <w:rFonts w:asciiTheme="majorBidi" w:hAnsiTheme="majorBidi"/>
                <w:position w:val="6"/>
                <w:sz w:val="30"/>
                <w:szCs w:val="30"/>
              </w:rPr>
              <w:t>4</w:t>
            </w:r>
          </w:p>
        </w:tc>
      </w:tr>
      <w:tr w:rsidR="00DD59DC" w:rsidRPr="00C20284" w14:paraId="1DE26F15" w14:textId="77777777" w:rsidTr="00D75587">
        <w:tc>
          <w:tcPr>
            <w:tcW w:w="2322" w:type="pct"/>
          </w:tcPr>
          <w:p w14:paraId="57C5F399" w14:textId="77777777" w:rsidR="00DD59DC" w:rsidRPr="00C20284" w:rsidRDefault="00DD59DC" w:rsidP="00DD59DC">
            <w:pPr>
              <w:tabs>
                <w:tab w:val="left" w:pos="176"/>
              </w:tabs>
              <w:spacing w:line="240" w:lineRule="auto"/>
              <w:ind w:right="-102" w:firstLine="95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1F0B92" w14:textId="48DC7234" w:rsidR="00DD59DC" w:rsidRPr="00C20284" w:rsidRDefault="00900FC8" w:rsidP="00DD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3,325</w:t>
            </w:r>
          </w:p>
        </w:tc>
        <w:tc>
          <w:tcPr>
            <w:tcW w:w="145" w:type="pct"/>
            <w:shd w:val="clear" w:color="auto" w:fill="auto"/>
          </w:tcPr>
          <w:p w14:paraId="220BDBD3" w14:textId="77777777" w:rsidR="00DD59DC" w:rsidRPr="00C20284" w:rsidRDefault="00DD59DC" w:rsidP="00DD59DC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FCE3D3" w14:textId="72676FBD" w:rsidR="00DD59DC" w:rsidRPr="00C20284" w:rsidRDefault="009711B9" w:rsidP="00491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9711B9">
              <w:rPr>
                <w:rFonts w:asciiTheme="majorBidi" w:hAnsiTheme="majorBidi"/>
                <w:b/>
                <w:bCs/>
                <w:position w:val="6"/>
                <w:sz w:val="30"/>
                <w:szCs w:val="30"/>
              </w:rPr>
              <w:t>3</w:t>
            </w:r>
            <w:r w:rsidR="00DD59DC" w:rsidRPr="00C20284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,</w:t>
            </w:r>
            <w:r w:rsidRPr="009711B9">
              <w:rPr>
                <w:rFonts w:asciiTheme="majorBidi" w:hAnsiTheme="majorBidi"/>
                <w:b/>
                <w:bCs/>
                <w:position w:val="6"/>
                <w:sz w:val="30"/>
                <w:szCs w:val="30"/>
              </w:rPr>
              <w:t>601</w:t>
            </w:r>
          </w:p>
        </w:tc>
        <w:tc>
          <w:tcPr>
            <w:tcW w:w="145" w:type="pct"/>
            <w:shd w:val="clear" w:color="auto" w:fill="auto"/>
          </w:tcPr>
          <w:p w14:paraId="6FBCFC00" w14:textId="77777777" w:rsidR="00DD59DC" w:rsidRPr="00C20284" w:rsidRDefault="00DD59DC" w:rsidP="00DD59DC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1C90D9" w14:textId="09E4CA15" w:rsidR="00DD59DC" w:rsidRPr="00C20284" w:rsidRDefault="00402B3C" w:rsidP="00DD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25</w:t>
            </w:r>
            <w:r w:rsidR="003C6613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4</w:t>
            </w:r>
          </w:p>
        </w:tc>
        <w:tc>
          <w:tcPr>
            <w:tcW w:w="143" w:type="pct"/>
            <w:shd w:val="clear" w:color="auto" w:fill="auto"/>
          </w:tcPr>
          <w:p w14:paraId="22EDB09F" w14:textId="77777777" w:rsidR="00DD59DC" w:rsidRPr="00C20284" w:rsidRDefault="00DD59DC" w:rsidP="00DD59DC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9D8ACC" w14:textId="1C8E80B9" w:rsidR="00DD59DC" w:rsidRPr="00C20284" w:rsidRDefault="009711B9" w:rsidP="00491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86"/>
              <w:jc w:val="right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9711B9">
              <w:rPr>
                <w:rFonts w:asciiTheme="majorBidi" w:hAnsiTheme="majorBidi"/>
                <w:b/>
                <w:bCs/>
                <w:position w:val="6"/>
                <w:sz w:val="30"/>
                <w:szCs w:val="30"/>
              </w:rPr>
              <w:t>306</w:t>
            </w:r>
          </w:p>
        </w:tc>
      </w:tr>
    </w:tbl>
    <w:p w14:paraId="36FA1D7B" w14:textId="2390BBA7" w:rsidR="00413541" w:rsidRDefault="00413541" w:rsidP="000F4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271676B" w14:textId="2A599F9C" w:rsidR="0080549B" w:rsidRPr="00C20284" w:rsidRDefault="009711B9" w:rsidP="007B1B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  <w:r w:rsidRPr="009711B9"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80549B" w:rsidRPr="00C20284">
        <w:rPr>
          <w:rFonts w:ascii="Angsana New" w:hAnsi="Angsana New"/>
          <w:b/>
          <w:bCs/>
          <w:sz w:val="30"/>
          <w:szCs w:val="30"/>
        </w:rPr>
        <w:t>.</w:t>
      </w:r>
      <w:r w:rsidR="006E1244">
        <w:rPr>
          <w:rFonts w:ascii="Angsana New" w:hAnsi="Angsana New"/>
          <w:b/>
          <w:bCs/>
          <w:sz w:val="30"/>
          <w:szCs w:val="30"/>
        </w:rPr>
        <w:t>3</w:t>
      </w:r>
      <w:r w:rsidR="0080549B" w:rsidRPr="00C20284">
        <w:rPr>
          <w:rFonts w:ascii="Angsana New" w:hAnsi="Angsana New"/>
          <w:b/>
          <w:bCs/>
          <w:sz w:val="30"/>
          <w:szCs w:val="30"/>
        </w:rPr>
        <w:t xml:space="preserve"> </w:t>
      </w:r>
      <w:r w:rsidR="00AC5463" w:rsidRPr="00C20284">
        <w:rPr>
          <w:rFonts w:ascii="Angsana New" w:hAnsi="Angsana New"/>
          <w:b/>
          <w:bCs/>
          <w:sz w:val="30"/>
          <w:szCs w:val="30"/>
        </w:rPr>
        <w:tab/>
      </w:r>
      <w:r w:rsidR="0080549B" w:rsidRPr="00C20284">
        <w:rPr>
          <w:rFonts w:ascii="Angsana New" w:hAnsi="Angsana New"/>
          <w:b/>
          <w:bCs/>
          <w:sz w:val="30"/>
          <w:szCs w:val="30"/>
          <w:cs/>
        </w:rPr>
        <w:t>ค่าตอบแทนผู้บริหารที่สำคัญ</w:t>
      </w:r>
    </w:p>
    <w:p w14:paraId="56B49A64" w14:textId="77777777" w:rsidR="008F5058" w:rsidRPr="00C20284" w:rsidRDefault="008F50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ED0880E" w14:textId="5EF4327E" w:rsidR="0080549B" w:rsidRPr="00C20284" w:rsidRDefault="00AC5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080"/>
          <w:tab w:val="decimal" w:pos="1620"/>
        </w:tabs>
        <w:spacing w:line="240" w:lineRule="auto"/>
        <w:jc w:val="both"/>
        <w:rPr>
          <w:rFonts w:ascii="Angsana New" w:hAnsi="Angsana New"/>
          <w:color w:val="000000"/>
          <w:sz w:val="30"/>
          <w:szCs w:val="30"/>
        </w:rPr>
      </w:pPr>
      <w:r w:rsidRPr="00C20284">
        <w:rPr>
          <w:rFonts w:ascii="Angsana New" w:hAnsi="Angsana New"/>
          <w:color w:val="000000"/>
          <w:sz w:val="30"/>
          <w:szCs w:val="30"/>
        </w:rPr>
        <w:tab/>
      </w:r>
      <w:r w:rsidR="0080549B" w:rsidRPr="00C20284">
        <w:rPr>
          <w:rFonts w:ascii="Angsana New" w:hAnsi="Angsana New"/>
          <w:color w:val="000000"/>
          <w:sz w:val="30"/>
          <w:szCs w:val="30"/>
          <w:cs/>
        </w:rPr>
        <w:t>ค่าตอบแทนผู้บริหารที่สำคัญประกอบด้วย</w:t>
      </w:r>
    </w:p>
    <w:p w14:paraId="41003A55" w14:textId="77777777" w:rsidR="007F5A8E" w:rsidRPr="00C20284" w:rsidRDefault="007F5A8E">
      <w:pPr>
        <w:tabs>
          <w:tab w:val="clear" w:pos="1644"/>
          <w:tab w:val="left" w:pos="1080"/>
          <w:tab w:val="decimal" w:pos="1620"/>
        </w:tabs>
        <w:spacing w:line="240" w:lineRule="auto"/>
        <w:jc w:val="both"/>
        <w:rPr>
          <w:rFonts w:ascii="Angsana New" w:hAnsi="Angsana New"/>
          <w:color w:val="000000"/>
          <w:sz w:val="28"/>
          <w:szCs w:val="28"/>
        </w:rPr>
      </w:pPr>
    </w:p>
    <w:tbl>
      <w:tblPr>
        <w:tblW w:w="928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00"/>
        <w:gridCol w:w="999"/>
        <w:gridCol w:w="283"/>
        <w:gridCol w:w="1060"/>
        <w:gridCol w:w="253"/>
        <w:gridCol w:w="1097"/>
        <w:gridCol w:w="252"/>
        <w:gridCol w:w="1044"/>
      </w:tblGrid>
      <w:tr w:rsidR="0080549B" w:rsidRPr="00C20284" w14:paraId="41C87E1D" w14:textId="77777777" w:rsidTr="00491CC9">
        <w:trPr>
          <w:trHeight w:hRule="exact" w:val="374"/>
        </w:trPr>
        <w:tc>
          <w:tcPr>
            <w:tcW w:w="4300" w:type="dxa"/>
          </w:tcPr>
          <w:p w14:paraId="40CAA007" w14:textId="77777777" w:rsidR="0080549B" w:rsidRPr="00C20284" w:rsidRDefault="0080549B">
            <w:pPr>
              <w:tabs>
                <w:tab w:val="left" w:pos="342"/>
              </w:tabs>
              <w:spacing w:line="12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2" w:type="dxa"/>
            <w:gridSpan w:val="3"/>
          </w:tcPr>
          <w:p w14:paraId="3869FB85" w14:textId="77777777" w:rsidR="0080549B" w:rsidRPr="00C20284" w:rsidRDefault="0080549B">
            <w:pPr>
              <w:tabs>
                <w:tab w:val="left" w:pos="540"/>
              </w:tabs>
              <w:spacing w:line="12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</w:tcPr>
          <w:p w14:paraId="54E2E206" w14:textId="77777777" w:rsidR="0080549B" w:rsidRPr="00C20284" w:rsidRDefault="0080549B">
            <w:pPr>
              <w:tabs>
                <w:tab w:val="left" w:pos="540"/>
              </w:tabs>
              <w:spacing w:line="12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3" w:type="dxa"/>
            <w:gridSpan w:val="3"/>
          </w:tcPr>
          <w:p w14:paraId="1F05EFAD" w14:textId="77777777" w:rsidR="0080549B" w:rsidRPr="00C20284" w:rsidRDefault="0080549B">
            <w:pPr>
              <w:tabs>
                <w:tab w:val="left" w:pos="540"/>
              </w:tabs>
              <w:spacing w:line="120" w:lineRule="atLeas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0549B" w:rsidRPr="00C20284" w14:paraId="278F4F60" w14:textId="77777777" w:rsidTr="00491CC9">
        <w:trPr>
          <w:trHeight w:hRule="exact" w:val="374"/>
        </w:trPr>
        <w:tc>
          <w:tcPr>
            <w:tcW w:w="4300" w:type="dxa"/>
          </w:tcPr>
          <w:p w14:paraId="439AF634" w14:textId="77777777" w:rsidR="0080549B" w:rsidRPr="00C20284" w:rsidRDefault="0080549B">
            <w:pPr>
              <w:tabs>
                <w:tab w:val="left" w:pos="342"/>
              </w:tabs>
              <w:spacing w:line="12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2" w:type="dxa"/>
            <w:gridSpan w:val="3"/>
            <w:tcBorders>
              <w:bottom w:val="single" w:sz="4" w:space="0" w:color="auto"/>
            </w:tcBorders>
          </w:tcPr>
          <w:p w14:paraId="2AE3F04D" w14:textId="77777777" w:rsidR="0080549B" w:rsidRPr="00C20284" w:rsidRDefault="0080549B">
            <w:pPr>
              <w:tabs>
                <w:tab w:val="left" w:pos="540"/>
              </w:tabs>
              <w:spacing w:line="12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3" w:type="dxa"/>
          </w:tcPr>
          <w:p w14:paraId="0586716C" w14:textId="77777777" w:rsidR="0080549B" w:rsidRPr="00C20284" w:rsidRDefault="0080549B">
            <w:pPr>
              <w:tabs>
                <w:tab w:val="left" w:pos="540"/>
              </w:tabs>
              <w:spacing w:line="12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3" w:type="dxa"/>
            <w:gridSpan w:val="3"/>
            <w:tcBorders>
              <w:bottom w:val="single" w:sz="4" w:space="0" w:color="auto"/>
            </w:tcBorders>
          </w:tcPr>
          <w:p w14:paraId="11B9FF99" w14:textId="77777777" w:rsidR="0080549B" w:rsidRPr="00C20284" w:rsidRDefault="0080549B">
            <w:pPr>
              <w:tabs>
                <w:tab w:val="left" w:pos="540"/>
              </w:tabs>
              <w:spacing w:line="12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322A" w:rsidRPr="00C20284" w14:paraId="7698CDE1" w14:textId="77777777" w:rsidTr="00491CC9">
        <w:trPr>
          <w:trHeight w:hRule="exact" w:val="374"/>
        </w:trPr>
        <w:tc>
          <w:tcPr>
            <w:tcW w:w="4300" w:type="dxa"/>
          </w:tcPr>
          <w:p w14:paraId="3FE4D198" w14:textId="77777777" w:rsidR="0026322A" w:rsidRPr="00C20284" w:rsidRDefault="0026322A">
            <w:pPr>
              <w:tabs>
                <w:tab w:val="left" w:pos="342"/>
              </w:tabs>
              <w:spacing w:line="12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</w:tcPr>
          <w:p w14:paraId="48498524" w14:textId="0A952572" w:rsidR="0026322A" w:rsidRPr="00C20284" w:rsidRDefault="009711B9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256</w:t>
            </w:r>
            <w:r w:rsidR="003C661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7859683" w14:textId="77777777" w:rsidR="0026322A" w:rsidRPr="00C20284" w:rsidRDefault="0026322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14:paraId="6AEBF0A9" w14:textId="67F627AB" w:rsidR="0026322A" w:rsidRPr="00C20284" w:rsidRDefault="009711B9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53" w:type="dxa"/>
          </w:tcPr>
          <w:p w14:paraId="787C71C3" w14:textId="77777777" w:rsidR="0026322A" w:rsidRPr="00C20284" w:rsidRDefault="0026322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5925351B" w14:textId="26EE4C77" w:rsidR="0026322A" w:rsidRPr="00C20284" w:rsidRDefault="009711B9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256</w:t>
            </w:r>
            <w:r w:rsidR="003C661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037342F9" w14:textId="77777777" w:rsidR="0026322A" w:rsidRPr="00C20284" w:rsidRDefault="0026322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</w:tcPr>
          <w:p w14:paraId="77DD0F17" w14:textId="346AD9F9" w:rsidR="0026322A" w:rsidRPr="00C20284" w:rsidRDefault="009711B9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26322A" w:rsidRPr="00C20284" w14:paraId="4CDAE9E2" w14:textId="77777777" w:rsidTr="00491CC9">
        <w:trPr>
          <w:trHeight w:hRule="exact" w:val="374"/>
        </w:trPr>
        <w:tc>
          <w:tcPr>
            <w:tcW w:w="4300" w:type="dxa"/>
          </w:tcPr>
          <w:p w14:paraId="5F1F1990" w14:textId="55AAD6BD" w:rsidR="0026322A" w:rsidRPr="00C20284" w:rsidRDefault="0026322A">
            <w:pPr>
              <w:spacing w:line="120" w:lineRule="atLeast"/>
              <w:ind w:left="414" w:firstLine="1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9711B9" w:rsidRPr="009711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C202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202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9" w:type="dxa"/>
          </w:tcPr>
          <w:p w14:paraId="472487A6" w14:textId="77777777" w:rsidR="0026322A" w:rsidRPr="00C20284" w:rsidRDefault="0026322A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F74B914" w14:textId="77777777" w:rsidR="0026322A" w:rsidRPr="00C20284" w:rsidRDefault="0026322A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1BED22F0" w14:textId="77777777" w:rsidR="0026322A" w:rsidRPr="00C20284" w:rsidRDefault="0026322A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73620F86" w14:textId="77777777" w:rsidR="0026322A" w:rsidRPr="00C20284" w:rsidRDefault="0026322A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</w:tcPr>
          <w:p w14:paraId="13FA8CAE" w14:textId="77777777" w:rsidR="0026322A" w:rsidRPr="00C20284" w:rsidRDefault="0026322A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0DF3B293" w14:textId="77777777" w:rsidR="0026322A" w:rsidRPr="00C20284" w:rsidRDefault="0026322A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14:paraId="59167031" w14:textId="77777777" w:rsidR="0026322A" w:rsidRPr="00C20284" w:rsidRDefault="0026322A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54D4" w:rsidRPr="00C20284" w14:paraId="0B169592" w14:textId="77777777" w:rsidTr="00491CC9">
        <w:trPr>
          <w:trHeight w:hRule="exact" w:val="374"/>
        </w:trPr>
        <w:tc>
          <w:tcPr>
            <w:tcW w:w="4300" w:type="dxa"/>
          </w:tcPr>
          <w:p w14:paraId="054B5407" w14:textId="77777777" w:rsidR="001E54D4" w:rsidRPr="00C20284" w:rsidRDefault="001E54D4" w:rsidP="001E54D4">
            <w:pPr>
              <w:spacing w:line="120" w:lineRule="atLeast"/>
              <w:ind w:left="414" w:firstLine="1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999" w:type="dxa"/>
          </w:tcPr>
          <w:p w14:paraId="35E34A9D" w14:textId="644FC4C4" w:rsidR="001E54D4" w:rsidRPr="00C20284" w:rsidRDefault="002D5E08" w:rsidP="00491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1,86</w:t>
            </w:r>
            <w:r w:rsidR="009F550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</w:tcPr>
          <w:p w14:paraId="6BB23A1B" w14:textId="77777777" w:rsidR="001E54D4" w:rsidRPr="00C20284" w:rsidRDefault="001E54D4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2F6C0C2E" w14:textId="5F0B9F43" w:rsidR="001E54D4" w:rsidRPr="00C20284" w:rsidRDefault="009711B9" w:rsidP="00491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08" w:right="90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1</w:t>
            </w:r>
            <w:r w:rsidR="001E54D4" w:rsidRPr="00C20284">
              <w:rPr>
                <w:rFonts w:ascii="Angsana New" w:hAnsi="Angsana New"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</w:rPr>
              <w:t>556</w:t>
            </w:r>
          </w:p>
        </w:tc>
        <w:tc>
          <w:tcPr>
            <w:tcW w:w="253" w:type="dxa"/>
          </w:tcPr>
          <w:p w14:paraId="5F1C099D" w14:textId="77777777" w:rsidR="001E54D4" w:rsidRPr="00C20284" w:rsidRDefault="001E54D4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</w:tcPr>
          <w:p w14:paraId="51A9C21F" w14:textId="5D92AEB8" w:rsidR="001E54D4" w:rsidRPr="00C20284" w:rsidRDefault="00476F1A" w:rsidP="00491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120" w:lineRule="atLeast"/>
              <w:ind w:left="-108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249</w:t>
            </w:r>
          </w:p>
        </w:tc>
        <w:tc>
          <w:tcPr>
            <w:tcW w:w="252" w:type="dxa"/>
          </w:tcPr>
          <w:p w14:paraId="7889034A" w14:textId="77777777" w:rsidR="001E54D4" w:rsidRPr="00C20284" w:rsidRDefault="001E54D4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14:paraId="3B501A88" w14:textId="2183F617" w:rsidR="001E54D4" w:rsidRPr="00C20284" w:rsidRDefault="009711B9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72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205</w:t>
            </w:r>
          </w:p>
        </w:tc>
      </w:tr>
      <w:tr w:rsidR="001E54D4" w:rsidRPr="00C20284" w14:paraId="2ECA8E3C" w14:textId="77777777" w:rsidTr="00491CC9">
        <w:trPr>
          <w:trHeight w:hRule="exact" w:val="374"/>
        </w:trPr>
        <w:tc>
          <w:tcPr>
            <w:tcW w:w="4300" w:type="dxa"/>
          </w:tcPr>
          <w:p w14:paraId="7C74C46C" w14:textId="77777777" w:rsidR="001E54D4" w:rsidRPr="00C20284" w:rsidRDefault="001E54D4" w:rsidP="001E54D4">
            <w:pPr>
              <w:spacing w:line="120" w:lineRule="atLeast"/>
              <w:ind w:left="414" w:firstLine="1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99" w:type="dxa"/>
          </w:tcPr>
          <w:p w14:paraId="26A060E4" w14:textId="77777777" w:rsidR="001E54D4" w:rsidRPr="00C20284" w:rsidRDefault="001E54D4" w:rsidP="00491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1B1D5D4" w14:textId="77777777" w:rsidR="001E54D4" w:rsidRPr="00C20284" w:rsidRDefault="001E54D4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4E651F66" w14:textId="77777777" w:rsidR="001E54D4" w:rsidRPr="00C20284" w:rsidRDefault="001E54D4" w:rsidP="00491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08" w:right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18726FC9" w14:textId="77777777" w:rsidR="001E54D4" w:rsidRPr="00C20284" w:rsidRDefault="001E54D4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</w:tcPr>
          <w:p w14:paraId="793742CA" w14:textId="77777777" w:rsidR="001E54D4" w:rsidRPr="00C20284" w:rsidRDefault="001E54D4" w:rsidP="00491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120" w:lineRule="atLeast"/>
              <w:ind w:left="-108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580A383E" w14:textId="77777777" w:rsidR="001E54D4" w:rsidRPr="00C20284" w:rsidRDefault="001E54D4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14:paraId="1B1C7BEA" w14:textId="77777777" w:rsidR="001E54D4" w:rsidRPr="00C20284" w:rsidRDefault="001E54D4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54D4" w:rsidRPr="00C20284" w14:paraId="60E6AC44" w14:textId="77777777" w:rsidTr="00491CC9">
        <w:trPr>
          <w:trHeight w:hRule="exact" w:val="374"/>
        </w:trPr>
        <w:tc>
          <w:tcPr>
            <w:tcW w:w="4300" w:type="dxa"/>
          </w:tcPr>
          <w:p w14:paraId="2BBF5F8D" w14:textId="77777777" w:rsidR="001E54D4" w:rsidRPr="00C20284" w:rsidRDefault="001E54D4" w:rsidP="001E54D4">
            <w:pPr>
              <w:spacing w:line="120" w:lineRule="atLeast"/>
              <w:ind w:left="414" w:firstLine="1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 xml:space="preserve">  ภายใต้โครงการผลประโยชน์</w:t>
            </w:r>
          </w:p>
        </w:tc>
        <w:tc>
          <w:tcPr>
            <w:tcW w:w="999" w:type="dxa"/>
          </w:tcPr>
          <w:p w14:paraId="67C17033" w14:textId="77777777" w:rsidR="001E54D4" w:rsidRPr="00C20284" w:rsidRDefault="001E54D4" w:rsidP="00491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02FA356A" w14:textId="77777777" w:rsidR="001E54D4" w:rsidRPr="00C20284" w:rsidRDefault="001E54D4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53DFD1AA" w14:textId="77777777" w:rsidR="001E54D4" w:rsidRPr="00C20284" w:rsidRDefault="001E54D4" w:rsidP="00491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08" w:right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4C7B3C67" w14:textId="77777777" w:rsidR="001E54D4" w:rsidRPr="00C20284" w:rsidRDefault="001E54D4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</w:tcPr>
          <w:p w14:paraId="2EC91D80" w14:textId="77777777" w:rsidR="001E54D4" w:rsidRPr="00C20284" w:rsidRDefault="001E54D4" w:rsidP="00491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120" w:lineRule="atLeast"/>
              <w:ind w:left="-108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747D886B" w14:textId="77777777" w:rsidR="001E54D4" w:rsidRPr="00C20284" w:rsidRDefault="001E54D4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14:paraId="0EE777AC" w14:textId="77777777" w:rsidR="001E54D4" w:rsidRPr="00C20284" w:rsidRDefault="001E54D4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54D4" w:rsidRPr="00C20284" w14:paraId="7FB019A4" w14:textId="77777777" w:rsidTr="00491CC9">
        <w:trPr>
          <w:trHeight w:hRule="exact" w:val="374"/>
        </w:trPr>
        <w:tc>
          <w:tcPr>
            <w:tcW w:w="4300" w:type="dxa"/>
          </w:tcPr>
          <w:p w14:paraId="0C6BA20B" w14:textId="77777777" w:rsidR="001E54D4" w:rsidRPr="00C20284" w:rsidRDefault="001E54D4" w:rsidP="001E54D4">
            <w:pPr>
              <w:tabs>
                <w:tab w:val="clear" w:pos="454"/>
                <w:tab w:val="left" w:pos="595"/>
                <w:tab w:val="left" w:pos="1152"/>
              </w:tabs>
              <w:spacing w:line="120" w:lineRule="atLeast"/>
              <w:ind w:left="414" w:firstLine="1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 xml:space="preserve">  พนักงานที่กำหนดไว้</w:t>
            </w:r>
          </w:p>
        </w:tc>
        <w:tc>
          <w:tcPr>
            <w:tcW w:w="999" w:type="dxa"/>
          </w:tcPr>
          <w:p w14:paraId="183444B5" w14:textId="42E1573F" w:rsidR="001E54D4" w:rsidRPr="002D5E08" w:rsidRDefault="002D5E08" w:rsidP="00491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7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94BE1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83" w:type="dxa"/>
          </w:tcPr>
          <w:p w14:paraId="283C9CE3" w14:textId="77777777" w:rsidR="001E54D4" w:rsidRPr="00C20284" w:rsidRDefault="001E54D4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385B6EBB" w14:textId="3248C424" w:rsidR="001E54D4" w:rsidRPr="00C20284" w:rsidRDefault="009711B9" w:rsidP="00491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08" w:right="90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253" w:type="dxa"/>
          </w:tcPr>
          <w:p w14:paraId="26B3D39A" w14:textId="77777777" w:rsidR="001E54D4" w:rsidRPr="00C20284" w:rsidRDefault="001E54D4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</w:tcPr>
          <w:p w14:paraId="5BC9825A" w14:textId="293857B0" w:rsidR="001E54D4" w:rsidRPr="00C20284" w:rsidRDefault="00D0694E" w:rsidP="00491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120" w:lineRule="atLeast"/>
              <w:ind w:left="-108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52" w:type="dxa"/>
          </w:tcPr>
          <w:p w14:paraId="5C9A9481" w14:textId="77777777" w:rsidR="001E54D4" w:rsidRPr="00C20284" w:rsidRDefault="001E54D4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14:paraId="31400297" w14:textId="728364CE" w:rsidR="001E54D4" w:rsidRPr="00C20284" w:rsidRDefault="009711B9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72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1E54D4" w:rsidRPr="00C20284" w14:paraId="5252751C" w14:textId="77777777" w:rsidTr="00491CC9">
        <w:trPr>
          <w:trHeight w:hRule="exact" w:val="374"/>
        </w:trPr>
        <w:tc>
          <w:tcPr>
            <w:tcW w:w="4300" w:type="dxa"/>
          </w:tcPr>
          <w:p w14:paraId="21D4B106" w14:textId="77777777" w:rsidR="001E54D4" w:rsidRPr="00C20284" w:rsidRDefault="001E54D4" w:rsidP="001E54D4">
            <w:pPr>
              <w:pStyle w:val="a"/>
              <w:tabs>
                <w:tab w:val="clear" w:pos="1080"/>
              </w:tabs>
              <w:spacing w:line="120" w:lineRule="atLeast"/>
              <w:ind w:left="414" w:right="-43" w:firstLine="1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C20284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7798042D" w14:textId="481974BF" w:rsidR="001E54D4" w:rsidRPr="00C20284" w:rsidRDefault="00722229" w:rsidP="00491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1,893</w:t>
            </w:r>
          </w:p>
        </w:tc>
        <w:tc>
          <w:tcPr>
            <w:tcW w:w="283" w:type="dxa"/>
          </w:tcPr>
          <w:p w14:paraId="1DE519C0" w14:textId="77777777" w:rsidR="001E54D4" w:rsidRPr="00C20284" w:rsidRDefault="001E54D4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7919A7B3" w14:textId="747750A9" w:rsidR="001E54D4" w:rsidRPr="00C20284" w:rsidRDefault="009711B9" w:rsidP="00491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08" w:righ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1E54D4" w:rsidRPr="00C202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582</w:t>
            </w:r>
          </w:p>
        </w:tc>
        <w:tc>
          <w:tcPr>
            <w:tcW w:w="253" w:type="dxa"/>
          </w:tcPr>
          <w:p w14:paraId="68436CC5" w14:textId="77777777" w:rsidR="001E54D4" w:rsidRPr="00C20284" w:rsidRDefault="001E54D4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</w:tcPr>
          <w:p w14:paraId="7DB0AD63" w14:textId="121C5019" w:rsidR="001E54D4" w:rsidRPr="00C20284" w:rsidRDefault="001F2EE6" w:rsidP="00847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120" w:lineRule="atLeast"/>
              <w:ind w:left="-108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476F1A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52" w:type="dxa"/>
          </w:tcPr>
          <w:p w14:paraId="7DF89769" w14:textId="77777777" w:rsidR="001E54D4" w:rsidRPr="00C20284" w:rsidRDefault="001E54D4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44D59F70" w14:textId="1EE19B9C" w:rsidR="001E54D4" w:rsidRPr="00C20284" w:rsidRDefault="009711B9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210</w:t>
            </w:r>
          </w:p>
        </w:tc>
      </w:tr>
      <w:tr w:rsidR="001E54D4" w:rsidRPr="00C20284" w14:paraId="7C333171" w14:textId="77777777" w:rsidTr="00491CC9">
        <w:trPr>
          <w:trHeight w:hRule="exact" w:val="374"/>
        </w:trPr>
        <w:tc>
          <w:tcPr>
            <w:tcW w:w="4300" w:type="dxa"/>
          </w:tcPr>
          <w:p w14:paraId="4063A2D1" w14:textId="2291E41D" w:rsidR="001E54D4" w:rsidRPr="00C20284" w:rsidRDefault="001E54D4" w:rsidP="001E54D4">
            <w:pPr>
              <w:pStyle w:val="a"/>
              <w:tabs>
                <w:tab w:val="clear" w:pos="1080"/>
              </w:tabs>
              <w:spacing w:line="120" w:lineRule="atLeast"/>
              <w:ind w:left="414" w:right="-43" w:firstLine="1"/>
              <w:jc w:val="both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C20284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ณ วันที่ </w:t>
            </w:r>
            <w:r w:rsidR="009711B9" w:rsidRPr="009711B9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31</w:t>
            </w:r>
            <w:r w:rsidRPr="00C20284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 </w:t>
            </w:r>
            <w:r w:rsidRPr="00C20284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ธันวาคม</w:t>
            </w:r>
          </w:p>
        </w:tc>
        <w:tc>
          <w:tcPr>
            <w:tcW w:w="999" w:type="dxa"/>
          </w:tcPr>
          <w:p w14:paraId="4969F821" w14:textId="77777777" w:rsidR="001E54D4" w:rsidRPr="00C20284" w:rsidRDefault="001E54D4" w:rsidP="00491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0160D96B" w14:textId="77777777" w:rsidR="001E54D4" w:rsidRPr="00C20284" w:rsidRDefault="001E54D4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</w:tcPr>
          <w:p w14:paraId="7B817FA9" w14:textId="77777777" w:rsidR="001E54D4" w:rsidRPr="00C20284" w:rsidRDefault="001E54D4" w:rsidP="00491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08" w:right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</w:tcPr>
          <w:p w14:paraId="320B7387" w14:textId="77777777" w:rsidR="001E54D4" w:rsidRPr="00C20284" w:rsidRDefault="001E54D4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</w:tcPr>
          <w:p w14:paraId="7C5BCE18" w14:textId="77777777" w:rsidR="001E54D4" w:rsidRPr="00C20284" w:rsidRDefault="001E54D4" w:rsidP="00491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120" w:lineRule="atLeast"/>
              <w:ind w:left="-108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68FE5691" w14:textId="77777777" w:rsidR="001E54D4" w:rsidRPr="00C20284" w:rsidRDefault="001E54D4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</w:tcPr>
          <w:p w14:paraId="004BEF97" w14:textId="77777777" w:rsidR="001E54D4" w:rsidRPr="00C20284" w:rsidRDefault="001E54D4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E54D4" w:rsidRPr="00C20284" w14:paraId="4F943385" w14:textId="77777777" w:rsidTr="00491CC9">
        <w:trPr>
          <w:trHeight w:hRule="exact" w:val="374"/>
        </w:trPr>
        <w:tc>
          <w:tcPr>
            <w:tcW w:w="4300" w:type="dxa"/>
          </w:tcPr>
          <w:p w14:paraId="52FCC818" w14:textId="77777777" w:rsidR="001E54D4" w:rsidRPr="00C20284" w:rsidRDefault="001E54D4" w:rsidP="001E54D4">
            <w:pPr>
              <w:pStyle w:val="a"/>
              <w:tabs>
                <w:tab w:val="clear" w:pos="1080"/>
              </w:tabs>
              <w:spacing w:line="120" w:lineRule="atLeast"/>
              <w:ind w:right="-43" w:firstLine="415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C20284">
              <w:rPr>
                <w:rFonts w:ascii="Angsana New" w:hAnsi="Angsana New" w:cs="Angsana New"/>
                <w:cs/>
                <w:lang w:val="en-US"/>
              </w:rPr>
              <w:t>ประมาณการหนี้สินสำหรับ</w:t>
            </w:r>
          </w:p>
        </w:tc>
        <w:tc>
          <w:tcPr>
            <w:tcW w:w="999" w:type="dxa"/>
          </w:tcPr>
          <w:p w14:paraId="46951550" w14:textId="77777777" w:rsidR="001E54D4" w:rsidRPr="00C20284" w:rsidRDefault="001E54D4" w:rsidP="00491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05F7AAC" w14:textId="77777777" w:rsidR="001E54D4" w:rsidRPr="00C20284" w:rsidRDefault="001E54D4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49F205CE" w14:textId="77777777" w:rsidR="001E54D4" w:rsidRPr="00C20284" w:rsidRDefault="001E54D4" w:rsidP="00491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08" w:right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</w:tcPr>
          <w:p w14:paraId="64D58A33" w14:textId="77777777" w:rsidR="001E54D4" w:rsidRPr="00C20284" w:rsidRDefault="001E54D4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</w:tcPr>
          <w:p w14:paraId="6F23A29D" w14:textId="77777777" w:rsidR="001E54D4" w:rsidRPr="00C20284" w:rsidRDefault="001E54D4" w:rsidP="00491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120" w:lineRule="atLeast"/>
              <w:ind w:left="-108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452243F1" w14:textId="77777777" w:rsidR="001E54D4" w:rsidRPr="00C20284" w:rsidRDefault="001E54D4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14:paraId="4E954566" w14:textId="77777777" w:rsidR="001E54D4" w:rsidRPr="00C20284" w:rsidRDefault="001E54D4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54D4" w:rsidRPr="00C20284" w14:paraId="7BE3F551" w14:textId="77777777" w:rsidTr="00491CC9">
        <w:trPr>
          <w:trHeight w:hRule="exact" w:val="374"/>
        </w:trPr>
        <w:tc>
          <w:tcPr>
            <w:tcW w:w="4300" w:type="dxa"/>
          </w:tcPr>
          <w:p w14:paraId="03894A84" w14:textId="77777777" w:rsidR="001E54D4" w:rsidRPr="00C20284" w:rsidRDefault="001E54D4" w:rsidP="001E54D4">
            <w:pPr>
              <w:pStyle w:val="a"/>
              <w:tabs>
                <w:tab w:val="clear" w:pos="1080"/>
              </w:tabs>
              <w:spacing w:line="120" w:lineRule="atLeast"/>
              <w:ind w:right="-43" w:firstLine="505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C20284">
              <w:rPr>
                <w:rFonts w:ascii="Angsana New" w:hAnsi="Angsana New" w:cs="Angsana New"/>
                <w:cs/>
                <w:lang w:val="en-US"/>
              </w:rPr>
              <w:t>ผลประโยชน์พนักงาน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</w:tcPr>
          <w:p w14:paraId="44FC4B39" w14:textId="08156B60" w:rsidR="001E54D4" w:rsidRPr="00C20284" w:rsidRDefault="00B95E6F" w:rsidP="00491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7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615</w:t>
            </w:r>
          </w:p>
        </w:tc>
        <w:tc>
          <w:tcPr>
            <w:tcW w:w="283" w:type="dxa"/>
            <w:shd w:val="clear" w:color="auto" w:fill="auto"/>
          </w:tcPr>
          <w:p w14:paraId="1DDE9610" w14:textId="77777777" w:rsidR="001E54D4" w:rsidRPr="00C20284" w:rsidRDefault="001E54D4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7F2F9ACE" w14:textId="35527F75" w:rsidR="001E54D4" w:rsidRPr="00C20284" w:rsidRDefault="009711B9" w:rsidP="00491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08" w:right="90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627</w:t>
            </w:r>
          </w:p>
        </w:tc>
        <w:tc>
          <w:tcPr>
            <w:tcW w:w="253" w:type="dxa"/>
            <w:shd w:val="clear" w:color="auto" w:fill="auto"/>
          </w:tcPr>
          <w:p w14:paraId="6052DD7A" w14:textId="77777777" w:rsidR="001E54D4" w:rsidRPr="00C20284" w:rsidRDefault="001E54D4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14:paraId="660768E9" w14:textId="592EDAFA" w:rsidR="001E54D4" w:rsidRPr="00C20284" w:rsidRDefault="00EA7208" w:rsidP="00491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120" w:lineRule="atLeast"/>
              <w:ind w:left="-108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</w:t>
            </w:r>
          </w:p>
        </w:tc>
        <w:tc>
          <w:tcPr>
            <w:tcW w:w="252" w:type="dxa"/>
          </w:tcPr>
          <w:p w14:paraId="45509972" w14:textId="77777777" w:rsidR="001E54D4" w:rsidRPr="00C20284" w:rsidRDefault="001E54D4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401B8C58" w14:textId="316F7D08" w:rsidR="001E54D4" w:rsidRPr="00C20284" w:rsidRDefault="009711B9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72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98</w:t>
            </w:r>
          </w:p>
        </w:tc>
      </w:tr>
      <w:tr w:rsidR="001E54D4" w:rsidRPr="00C20284" w14:paraId="13DC363E" w14:textId="77777777" w:rsidTr="00491CC9">
        <w:trPr>
          <w:trHeight w:hRule="exact" w:val="374"/>
        </w:trPr>
        <w:tc>
          <w:tcPr>
            <w:tcW w:w="4300" w:type="dxa"/>
          </w:tcPr>
          <w:p w14:paraId="73470D19" w14:textId="77777777" w:rsidR="001E54D4" w:rsidRPr="00C20284" w:rsidRDefault="001E54D4" w:rsidP="001E54D4">
            <w:pPr>
              <w:pStyle w:val="a"/>
              <w:tabs>
                <w:tab w:val="clear" w:pos="1080"/>
              </w:tabs>
              <w:spacing w:line="120" w:lineRule="atLeast"/>
              <w:ind w:left="414" w:right="-43" w:firstLine="1"/>
              <w:jc w:val="both"/>
              <w:rPr>
                <w:rFonts w:ascii="Angsana New" w:hAnsi="Angsana New" w:cs="Angsana New"/>
                <w:lang w:val="en-US"/>
              </w:rPr>
            </w:pPr>
            <w:r w:rsidRPr="00C20284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CE6ED9" w14:textId="42F1935F" w:rsidR="001E54D4" w:rsidRPr="00C20284" w:rsidRDefault="00B95E6F" w:rsidP="00491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615</w:t>
            </w:r>
          </w:p>
        </w:tc>
        <w:tc>
          <w:tcPr>
            <w:tcW w:w="283" w:type="dxa"/>
            <w:shd w:val="clear" w:color="auto" w:fill="auto"/>
          </w:tcPr>
          <w:p w14:paraId="157F2A90" w14:textId="77777777" w:rsidR="001E54D4" w:rsidRPr="00C20284" w:rsidRDefault="001E54D4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90A4D6" w14:textId="7C5E07FA" w:rsidR="001E54D4" w:rsidRPr="00C20284" w:rsidRDefault="009711B9" w:rsidP="00491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08" w:righ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627</w:t>
            </w:r>
          </w:p>
        </w:tc>
        <w:tc>
          <w:tcPr>
            <w:tcW w:w="253" w:type="dxa"/>
            <w:shd w:val="clear" w:color="auto" w:fill="auto"/>
          </w:tcPr>
          <w:p w14:paraId="2A108D5F" w14:textId="77777777" w:rsidR="001E54D4" w:rsidRPr="00C20284" w:rsidRDefault="001E54D4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0C3101" w14:textId="5CE894E8" w:rsidR="001E54D4" w:rsidRPr="00C20284" w:rsidRDefault="00EA7208" w:rsidP="00491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120" w:lineRule="atLeast"/>
              <w:ind w:left="-108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98</w:t>
            </w:r>
          </w:p>
        </w:tc>
        <w:tc>
          <w:tcPr>
            <w:tcW w:w="252" w:type="dxa"/>
          </w:tcPr>
          <w:p w14:paraId="66C0D5BE" w14:textId="77777777" w:rsidR="001E54D4" w:rsidRPr="00C20284" w:rsidRDefault="001E54D4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0ED4C6D3" w14:textId="6645C46C" w:rsidR="001E54D4" w:rsidRPr="00C20284" w:rsidRDefault="009711B9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98</w:t>
            </w:r>
          </w:p>
        </w:tc>
      </w:tr>
    </w:tbl>
    <w:p w14:paraId="055F1AC6" w14:textId="4BCF4AC2" w:rsidR="007D3B1A" w:rsidRDefault="007D3B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A6BAA38" w14:textId="1DF2C43D" w:rsidR="0080549B" w:rsidRPr="00C20284" w:rsidRDefault="009711B9">
      <w:pPr>
        <w:tabs>
          <w:tab w:val="clear" w:pos="907"/>
          <w:tab w:val="left" w:pos="540"/>
          <w:tab w:val="left" w:pos="1080"/>
        </w:tabs>
        <w:ind w:firstLine="54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9711B9">
        <w:rPr>
          <w:rFonts w:ascii="Angsana New" w:hAnsi="Angsana New"/>
          <w:b/>
          <w:bCs/>
          <w:sz w:val="30"/>
          <w:szCs w:val="30"/>
        </w:rPr>
        <w:t>6</w:t>
      </w:r>
      <w:r w:rsidR="0080549B" w:rsidRPr="00C20284">
        <w:rPr>
          <w:rFonts w:ascii="Angsana New" w:hAnsi="Angsana New"/>
          <w:b/>
          <w:bCs/>
          <w:sz w:val="30"/>
          <w:szCs w:val="30"/>
        </w:rPr>
        <w:t>.</w:t>
      </w:r>
      <w:r w:rsidR="003C6613">
        <w:rPr>
          <w:rFonts w:ascii="Angsana New" w:hAnsi="Angsana New"/>
          <w:b/>
          <w:bCs/>
          <w:sz w:val="30"/>
          <w:szCs w:val="30"/>
        </w:rPr>
        <w:t>4</w:t>
      </w:r>
      <w:r w:rsidR="0080549B" w:rsidRPr="00C20284">
        <w:rPr>
          <w:rFonts w:ascii="Angsana New" w:hAnsi="Angsana New"/>
          <w:b/>
          <w:bCs/>
          <w:sz w:val="30"/>
          <w:szCs w:val="30"/>
        </w:rPr>
        <w:t xml:space="preserve"> </w:t>
      </w:r>
      <w:r w:rsidR="00341A0F" w:rsidRPr="00C20284">
        <w:rPr>
          <w:rFonts w:ascii="Angsana New" w:hAnsi="Angsana New"/>
          <w:b/>
          <w:bCs/>
          <w:sz w:val="30"/>
          <w:szCs w:val="30"/>
        </w:rPr>
        <w:tab/>
      </w:r>
      <w:r w:rsidR="0080549B" w:rsidRPr="00C20284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</w:p>
    <w:p w14:paraId="6C70AAE8" w14:textId="77777777" w:rsidR="008F5058" w:rsidRPr="00C20284" w:rsidRDefault="008F50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6A2FAF0" w14:textId="71591D0E" w:rsidR="0080549B" w:rsidRPr="00C20284" w:rsidRDefault="0080549B" w:rsidP="001B16F3">
      <w:pPr>
        <w:tabs>
          <w:tab w:val="left" w:pos="1080"/>
        </w:tabs>
        <w:ind w:left="1080"/>
        <w:jc w:val="thaiDistribute"/>
        <w:rPr>
          <w:rFonts w:ascii="Angsana New" w:hAnsi="Angsana New"/>
          <w:sz w:val="30"/>
          <w:szCs w:val="30"/>
        </w:rPr>
      </w:pPr>
      <w:r w:rsidRPr="00C20284">
        <w:rPr>
          <w:rFonts w:ascii="Angsana New" w:hAnsi="Angsana New"/>
          <w:sz w:val="30"/>
          <w:szCs w:val="30"/>
          <w:cs/>
        </w:rPr>
        <w:t xml:space="preserve">ณ  วันที่ </w:t>
      </w:r>
      <w:r w:rsidR="009711B9" w:rsidRPr="009711B9">
        <w:rPr>
          <w:rFonts w:ascii="Angsana New" w:hAnsi="Angsana New"/>
          <w:sz w:val="30"/>
          <w:szCs w:val="30"/>
        </w:rPr>
        <w:t>31</w:t>
      </w:r>
      <w:r w:rsidRPr="00C20284">
        <w:rPr>
          <w:rFonts w:ascii="Angsana New" w:hAnsi="Angsana New"/>
          <w:sz w:val="30"/>
          <w:szCs w:val="30"/>
        </w:rPr>
        <w:t xml:space="preserve"> </w:t>
      </w:r>
      <w:r w:rsidRPr="00C20284">
        <w:rPr>
          <w:rFonts w:ascii="Angsana New" w:hAnsi="Angsana New"/>
          <w:sz w:val="30"/>
          <w:szCs w:val="30"/>
          <w:cs/>
        </w:rPr>
        <w:t>ธันวาคม กลุ่มบริษัทมีภาระผูกพันกับบุคคลหรือกิจการที่เกี่ยวข้องกันดังนี้</w:t>
      </w:r>
    </w:p>
    <w:p w14:paraId="4DA49AD2" w14:textId="77777777" w:rsidR="008F5058" w:rsidRPr="00C20284" w:rsidRDefault="008F50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558C340" w14:textId="6D59E514" w:rsidR="0080549B" w:rsidRPr="00C20284" w:rsidRDefault="0080549B">
      <w:pPr>
        <w:tabs>
          <w:tab w:val="clear" w:pos="1644"/>
          <w:tab w:val="left" w:pos="540"/>
          <w:tab w:val="left" w:pos="1620"/>
        </w:tabs>
        <w:ind w:right="-43" w:firstLine="108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C20284">
        <w:rPr>
          <w:rFonts w:ascii="Angsana New" w:hAnsi="Angsana New"/>
          <w:b/>
          <w:bCs/>
          <w:i/>
          <w:iCs/>
          <w:sz w:val="30"/>
          <w:szCs w:val="30"/>
          <w:cs/>
        </w:rPr>
        <w:t>ภาระผูกพันตามสัญญาที่เป็นรายจ่ายฝ่ายทุน</w:t>
      </w:r>
    </w:p>
    <w:p w14:paraId="6947774B" w14:textId="77777777" w:rsidR="0080549B" w:rsidRPr="00C20284" w:rsidRDefault="008054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8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65"/>
        <w:gridCol w:w="1017"/>
        <w:gridCol w:w="278"/>
        <w:gridCol w:w="982"/>
        <w:gridCol w:w="260"/>
        <w:gridCol w:w="1099"/>
        <w:gridCol w:w="252"/>
        <w:gridCol w:w="1035"/>
      </w:tblGrid>
      <w:tr w:rsidR="0080549B" w:rsidRPr="00C20284" w14:paraId="363614BA" w14:textId="77777777" w:rsidTr="00E15377">
        <w:trPr>
          <w:trHeight w:hRule="exact" w:val="395"/>
        </w:trPr>
        <w:tc>
          <w:tcPr>
            <w:tcW w:w="4365" w:type="dxa"/>
          </w:tcPr>
          <w:p w14:paraId="75B85AA0" w14:textId="77777777" w:rsidR="0080549B" w:rsidRPr="00C20284" w:rsidRDefault="0080549B">
            <w:pPr>
              <w:tabs>
                <w:tab w:val="left" w:pos="34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7" w:type="dxa"/>
            <w:gridSpan w:val="3"/>
          </w:tcPr>
          <w:p w14:paraId="3C7998EC" w14:textId="77777777" w:rsidR="0080549B" w:rsidRPr="00C20284" w:rsidRDefault="0080549B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</w:tcPr>
          <w:p w14:paraId="1FEC65AF" w14:textId="77777777" w:rsidR="0080549B" w:rsidRPr="00C20284" w:rsidRDefault="0080549B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6" w:type="dxa"/>
            <w:gridSpan w:val="3"/>
          </w:tcPr>
          <w:p w14:paraId="4B05BD25" w14:textId="77777777" w:rsidR="0080549B" w:rsidRPr="00C20284" w:rsidRDefault="0080549B">
            <w:pPr>
              <w:tabs>
                <w:tab w:val="left" w:pos="54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0549B" w:rsidRPr="00C20284" w14:paraId="0F2E879E" w14:textId="77777777" w:rsidTr="00E15377">
        <w:trPr>
          <w:trHeight w:hRule="exact" w:val="395"/>
        </w:trPr>
        <w:tc>
          <w:tcPr>
            <w:tcW w:w="4365" w:type="dxa"/>
          </w:tcPr>
          <w:p w14:paraId="53C5E6B5" w14:textId="77777777" w:rsidR="0080549B" w:rsidRPr="00C20284" w:rsidRDefault="0080549B">
            <w:pPr>
              <w:tabs>
                <w:tab w:val="left" w:pos="34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7" w:type="dxa"/>
            <w:gridSpan w:val="3"/>
            <w:tcBorders>
              <w:bottom w:val="single" w:sz="4" w:space="0" w:color="auto"/>
            </w:tcBorders>
          </w:tcPr>
          <w:p w14:paraId="6A307E00" w14:textId="77777777" w:rsidR="0080549B" w:rsidRPr="00C20284" w:rsidRDefault="0080549B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14:paraId="615EB471" w14:textId="77777777" w:rsidR="0080549B" w:rsidRPr="00C20284" w:rsidRDefault="0080549B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6" w:type="dxa"/>
            <w:gridSpan w:val="3"/>
            <w:tcBorders>
              <w:bottom w:val="single" w:sz="4" w:space="0" w:color="auto"/>
            </w:tcBorders>
          </w:tcPr>
          <w:p w14:paraId="093D4937" w14:textId="77777777" w:rsidR="0080549B" w:rsidRPr="00C20284" w:rsidRDefault="0080549B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54D4" w:rsidRPr="00C20284" w14:paraId="36C4B39B" w14:textId="77777777" w:rsidTr="00E15377">
        <w:trPr>
          <w:trHeight w:hRule="exact" w:val="430"/>
        </w:trPr>
        <w:tc>
          <w:tcPr>
            <w:tcW w:w="4365" w:type="dxa"/>
          </w:tcPr>
          <w:p w14:paraId="07157A90" w14:textId="77777777" w:rsidR="001E54D4" w:rsidRPr="00C20284" w:rsidRDefault="001E54D4" w:rsidP="001E54D4">
            <w:pPr>
              <w:tabs>
                <w:tab w:val="left" w:pos="34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</w:tcPr>
          <w:p w14:paraId="5E0BA8B3" w14:textId="68388A23" w:rsidR="001E54D4" w:rsidRPr="00C20284" w:rsidRDefault="009711B9" w:rsidP="001E54D4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256</w:t>
            </w:r>
            <w:r w:rsidR="003C661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8" w:type="dxa"/>
            <w:tcBorders>
              <w:top w:val="single" w:sz="4" w:space="0" w:color="auto"/>
            </w:tcBorders>
          </w:tcPr>
          <w:p w14:paraId="0053B253" w14:textId="77777777" w:rsidR="001E54D4" w:rsidRPr="00C20284" w:rsidRDefault="001E54D4" w:rsidP="001E54D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</w:tcBorders>
          </w:tcPr>
          <w:p w14:paraId="25ECBEB8" w14:textId="2AE0B459" w:rsidR="001E54D4" w:rsidRPr="00C20284" w:rsidRDefault="009711B9" w:rsidP="001E54D4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0" w:type="dxa"/>
          </w:tcPr>
          <w:p w14:paraId="065D64E7" w14:textId="77777777" w:rsidR="001E54D4" w:rsidRPr="00C20284" w:rsidRDefault="001E54D4" w:rsidP="001E54D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14:paraId="47F49B6E" w14:textId="2FAC88D1" w:rsidR="001E54D4" w:rsidRPr="00C20284" w:rsidRDefault="009711B9" w:rsidP="001E54D4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256</w:t>
            </w:r>
            <w:r w:rsidR="003C661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0DFB9691" w14:textId="77777777" w:rsidR="001E54D4" w:rsidRPr="00C20284" w:rsidRDefault="001E54D4" w:rsidP="001E54D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07CBF6B8" w14:textId="4CDBB5E1" w:rsidR="001E54D4" w:rsidRPr="00C20284" w:rsidRDefault="009711B9" w:rsidP="001E54D4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26322A" w:rsidRPr="00C20284" w14:paraId="56810911" w14:textId="77777777" w:rsidTr="00E15377">
        <w:trPr>
          <w:trHeight w:hRule="exact" w:val="395"/>
        </w:trPr>
        <w:tc>
          <w:tcPr>
            <w:tcW w:w="4365" w:type="dxa"/>
          </w:tcPr>
          <w:p w14:paraId="332B1514" w14:textId="77777777" w:rsidR="0026322A" w:rsidRPr="00C20284" w:rsidRDefault="0026322A" w:rsidP="007D3B1A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234"/>
              </w:tabs>
              <w:ind w:right="-43" w:firstLine="4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สัญญาที่ยังไม่ได้รับรู้</w:t>
            </w:r>
            <w:r w:rsidRPr="00C2028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1017" w:type="dxa"/>
          </w:tcPr>
          <w:p w14:paraId="16D47CF4" w14:textId="77777777" w:rsidR="0026322A" w:rsidRPr="00C20284" w:rsidRDefault="0026322A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" w:type="dxa"/>
          </w:tcPr>
          <w:p w14:paraId="70CA6A90" w14:textId="77777777" w:rsidR="0026322A" w:rsidRPr="00C20284" w:rsidRDefault="0026322A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</w:tcPr>
          <w:p w14:paraId="206712EC" w14:textId="77777777" w:rsidR="0026322A" w:rsidRPr="00C20284" w:rsidRDefault="0026322A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2D4D9DE9" w14:textId="77777777" w:rsidR="0026322A" w:rsidRPr="00C20284" w:rsidRDefault="0026322A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</w:tcPr>
          <w:p w14:paraId="15AFB3A3" w14:textId="77777777" w:rsidR="0026322A" w:rsidRPr="00C20284" w:rsidRDefault="0026322A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108B2C57" w14:textId="77777777" w:rsidR="0026322A" w:rsidRPr="00C20284" w:rsidRDefault="0026322A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4630BAF4" w14:textId="77777777" w:rsidR="0026322A" w:rsidRPr="00C20284" w:rsidRDefault="0026322A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322A" w:rsidRPr="00C20284" w14:paraId="21C9D4AE" w14:textId="77777777" w:rsidTr="00E15377">
        <w:trPr>
          <w:trHeight w:hRule="exact" w:val="395"/>
        </w:trPr>
        <w:tc>
          <w:tcPr>
            <w:tcW w:w="4365" w:type="dxa"/>
          </w:tcPr>
          <w:p w14:paraId="2F45B6A1" w14:textId="6D993AF6" w:rsidR="0026322A" w:rsidRPr="00C20284" w:rsidRDefault="0026322A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234"/>
              </w:tabs>
              <w:ind w:right="-43" w:firstLine="4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val="en-US"/>
              </w:rPr>
              <w:t>ส่วนใหญ่เป็นสัญญาก่อสร้าง</w:t>
            </w:r>
            <w:r w:rsidR="00D667BE" w:rsidRPr="00D667BE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อาคารและ</w:t>
            </w:r>
          </w:p>
        </w:tc>
        <w:tc>
          <w:tcPr>
            <w:tcW w:w="1017" w:type="dxa"/>
          </w:tcPr>
          <w:p w14:paraId="207C1615" w14:textId="77777777" w:rsidR="0026322A" w:rsidRPr="00C20284" w:rsidRDefault="0026322A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" w:type="dxa"/>
          </w:tcPr>
          <w:p w14:paraId="5367E411" w14:textId="77777777" w:rsidR="0026322A" w:rsidRPr="00C20284" w:rsidRDefault="0026322A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</w:tcPr>
          <w:p w14:paraId="53A5421B" w14:textId="77777777" w:rsidR="0026322A" w:rsidRPr="00C20284" w:rsidRDefault="0026322A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05E5EF29" w14:textId="77777777" w:rsidR="0026322A" w:rsidRPr="00C20284" w:rsidRDefault="0026322A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</w:tcPr>
          <w:p w14:paraId="6114BA34" w14:textId="77777777" w:rsidR="0026322A" w:rsidRPr="00C20284" w:rsidRDefault="0026322A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73385393" w14:textId="77777777" w:rsidR="0026322A" w:rsidRPr="00C20284" w:rsidRDefault="0026322A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2EB23D0" w14:textId="77777777" w:rsidR="0026322A" w:rsidRPr="00C20284" w:rsidRDefault="0026322A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54D4" w:rsidRPr="00C20284" w14:paraId="38373303" w14:textId="77777777" w:rsidTr="00E15377">
        <w:trPr>
          <w:trHeight w:hRule="exact" w:val="395"/>
        </w:trPr>
        <w:tc>
          <w:tcPr>
            <w:tcW w:w="4365" w:type="dxa"/>
          </w:tcPr>
          <w:p w14:paraId="515BFC12" w14:textId="0BC2ECA8" w:rsidR="001E54D4" w:rsidRPr="00C20284" w:rsidRDefault="001E54D4" w:rsidP="001E54D4">
            <w:pPr>
              <w:pStyle w:val="a"/>
              <w:tabs>
                <w:tab w:val="clear" w:pos="1080"/>
                <w:tab w:val="left" w:pos="234"/>
                <w:tab w:val="left" w:pos="1047"/>
              </w:tabs>
              <w:ind w:right="-43" w:firstLine="325"/>
              <w:jc w:val="both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20284">
              <w:rPr>
                <w:rFonts w:ascii="Angsana New" w:hAnsi="Angsana New" w:cs="Angsana New"/>
                <w:lang w:val="en-US"/>
              </w:rPr>
              <w:t xml:space="preserve">     </w:t>
            </w:r>
            <w:r w:rsidR="00B1076F" w:rsidRPr="00C20284">
              <w:rPr>
                <w:rFonts w:ascii="Angsana New" w:hAnsi="Angsana New" w:cs="Angsana New"/>
                <w:cs/>
                <w:lang w:val="en-US"/>
              </w:rPr>
              <w:t>สิ่งปลูกสร้างและ</w:t>
            </w:r>
            <w:r w:rsidRPr="00C20284">
              <w:rPr>
                <w:rFonts w:ascii="Angsana New" w:hAnsi="Angsana New" w:cs="Angsana New"/>
                <w:cs/>
                <w:lang w:val="en-US"/>
              </w:rPr>
              <w:t>ซื้อเครื่องจักรและอื่นๆ</w:t>
            </w:r>
          </w:p>
        </w:tc>
        <w:tc>
          <w:tcPr>
            <w:tcW w:w="1017" w:type="dxa"/>
            <w:tcBorders>
              <w:bottom w:val="double" w:sz="4" w:space="0" w:color="auto"/>
            </w:tcBorders>
          </w:tcPr>
          <w:p w14:paraId="50E22E08" w14:textId="202C66F3" w:rsidR="001E54D4" w:rsidRPr="00C20284" w:rsidRDefault="00061CD9" w:rsidP="00E3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ind w:left="-108" w:righ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905</w:t>
            </w:r>
          </w:p>
        </w:tc>
        <w:tc>
          <w:tcPr>
            <w:tcW w:w="278" w:type="dxa"/>
          </w:tcPr>
          <w:p w14:paraId="100CCD8A" w14:textId="77777777" w:rsidR="001E54D4" w:rsidRPr="00C20284" w:rsidRDefault="001E54D4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2" w:type="dxa"/>
            <w:tcBorders>
              <w:bottom w:val="double" w:sz="4" w:space="0" w:color="auto"/>
            </w:tcBorders>
          </w:tcPr>
          <w:p w14:paraId="5635D86F" w14:textId="2E04261B" w:rsidR="001E54D4" w:rsidRPr="00C20284" w:rsidRDefault="009711B9" w:rsidP="00E3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318</w:t>
            </w:r>
          </w:p>
        </w:tc>
        <w:tc>
          <w:tcPr>
            <w:tcW w:w="260" w:type="dxa"/>
          </w:tcPr>
          <w:p w14:paraId="6ABD0818" w14:textId="77777777" w:rsidR="001E54D4" w:rsidRPr="00C20284" w:rsidRDefault="001E54D4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double" w:sz="4" w:space="0" w:color="auto"/>
            </w:tcBorders>
          </w:tcPr>
          <w:p w14:paraId="70EC5E87" w14:textId="096652C2" w:rsidR="001E54D4" w:rsidRPr="00C20284" w:rsidRDefault="001D5AF4" w:rsidP="00E15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ind w:left="-108" w:right="-1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52" w:type="dxa"/>
          </w:tcPr>
          <w:p w14:paraId="36F34AC5" w14:textId="77777777" w:rsidR="001E54D4" w:rsidRPr="00C20284" w:rsidRDefault="001E54D4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</w:tcPr>
          <w:p w14:paraId="2E88266F" w14:textId="73E9F6A6" w:rsidR="001E54D4" w:rsidRPr="00C20284" w:rsidRDefault="009711B9" w:rsidP="00E15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120" w:lineRule="atLeast"/>
              <w:ind w:left="-108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</w:tbl>
    <w:p w14:paraId="052D2453" w14:textId="7970D791" w:rsidR="00413541" w:rsidRDefault="00413541">
      <w:pPr>
        <w:tabs>
          <w:tab w:val="clear" w:pos="1644"/>
          <w:tab w:val="left" w:pos="540"/>
          <w:tab w:val="left" w:pos="630"/>
          <w:tab w:val="left" w:pos="1620"/>
        </w:tabs>
        <w:ind w:right="-43" w:firstLine="1080"/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F5C3052" w14:textId="3C3C7988" w:rsidR="0080549B" w:rsidRPr="00C20284" w:rsidRDefault="009711B9">
      <w:pPr>
        <w:tabs>
          <w:tab w:val="left" w:pos="540"/>
          <w:tab w:val="left" w:pos="1080"/>
        </w:tabs>
        <w:ind w:firstLine="54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9711B9"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80549B" w:rsidRPr="00C20284">
        <w:rPr>
          <w:rFonts w:ascii="Angsana New" w:hAnsi="Angsana New"/>
          <w:b/>
          <w:bCs/>
          <w:sz w:val="30"/>
          <w:szCs w:val="30"/>
        </w:rPr>
        <w:t>.</w:t>
      </w:r>
      <w:r w:rsidR="00E7079E">
        <w:rPr>
          <w:rFonts w:ascii="Angsana New" w:hAnsi="Angsana New"/>
          <w:b/>
          <w:bCs/>
          <w:sz w:val="30"/>
          <w:szCs w:val="30"/>
        </w:rPr>
        <w:t>5</w:t>
      </w:r>
      <w:r w:rsidR="0080549B" w:rsidRPr="00C20284">
        <w:rPr>
          <w:rFonts w:ascii="Angsana New" w:hAnsi="Angsana New"/>
          <w:b/>
          <w:bCs/>
          <w:sz w:val="30"/>
          <w:szCs w:val="30"/>
        </w:rPr>
        <w:t xml:space="preserve"> </w:t>
      </w:r>
      <w:r w:rsidR="0080549B" w:rsidRPr="00C20284">
        <w:rPr>
          <w:rFonts w:ascii="Angsana New" w:hAnsi="Angsana New"/>
          <w:b/>
          <w:bCs/>
          <w:sz w:val="30"/>
          <w:szCs w:val="30"/>
          <w:cs/>
        </w:rPr>
        <w:tab/>
      </w:r>
      <w:r w:rsidR="00341A0F" w:rsidRPr="00C20284">
        <w:rPr>
          <w:rFonts w:ascii="Angsana New" w:hAnsi="Angsana New"/>
          <w:b/>
          <w:bCs/>
          <w:sz w:val="30"/>
          <w:szCs w:val="30"/>
        </w:rPr>
        <w:tab/>
      </w:r>
      <w:r w:rsidR="0080549B" w:rsidRPr="00C20284">
        <w:rPr>
          <w:rFonts w:ascii="Angsana New" w:hAnsi="Angsana New"/>
          <w:b/>
          <w:bCs/>
          <w:sz w:val="30"/>
          <w:szCs w:val="30"/>
          <w:cs/>
        </w:rPr>
        <w:t>สัญญาที่สำคัญ</w:t>
      </w:r>
    </w:p>
    <w:p w14:paraId="5EB682C5" w14:textId="77777777" w:rsidR="0080549B" w:rsidRPr="00C20284" w:rsidRDefault="0080549B">
      <w:pPr>
        <w:ind w:firstLine="1080"/>
        <w:jc w:val="both"/>
        <w:rPr>
          <w:rFonts w:ascii="Angsana New" w:hAnsi="Angsana New"/>
          <w:sz w:val="30"/>
          <w:szCs w:val="30"/>
        </w:rPr>
      </w:pPr>
    </w:p>
    <w:p w14:paraId="1AC39643" w14:textId="3A647C37" w:rsidR="0080549B" w:rsidRPr="00C20284" w:rsidRDefault="0080549B">
      <w:pPr>
        <w:ind w:firstLine="1080"/>
        <w:jc w:val="both"/>
        <w:rPr>
          <w:rFonts w:ascii="Angsana New" w:hAnsi="Angsana New"/>
          <w:sz w:val="30"/>
          <w:szCs w:val="30"/>
        </w:rPr>
      </w:pPr>
      <w:r w:rsidRPr="00C2028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9711B9" w:rsidRPr="009711B9">
        <w:rPr>
          <w:rFonts w:asciiTheme="majorBidi" w:hAnsiTheme="majorBidi"/>
          <w:sz w:val="30"/>
          <w:szCs w:val="30"/>
        </w:rPr>
        <w:t>31</w:t>
      </w:r>
      <w:r w:rsidRPr="00C2028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42602" w:rsidRPr="00C20284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C20284">
        <w:rPr>
          <w:rFonts w:asciiTheme="majorBidi" w:hAnsiTheme="majorBidi" w:cstheme="majorBidi"/>
          <w:sz w:val="30"/>
          <w:szCs w:val="30"/>
        </w:rPr>
        <w:t xml:space="preserve"> </w:t>
      </w:r>
      <w:r w:rsidR="009711B9" w:rsidRPr="009711B9">
        <w:rPr>
          <w:rFonts w:asciiTheme="majorBidi" w:hAnsiTheme="majorBidi"/>
          <w:sz w:val="30"/>
          <w:szCs w:val="30"/>
        </w:rPr>
        <w:t>256</w:t>
      </w:r>
      <w:r w:rsidR="003C6613">
        <w:rPr>
          <w:rFonts w:asciiTheme="majorBidi" w:hAnsiTheme="majorBidi" w:cstheme="majorBidi"/>
          <w:sz w:val="30"/>
          <w:szCs w:val="30"/>
        </w:rPr>
        <w:t>4</w:t>
      </w:r>
      <w:r w:rsidR="001F3CD3" w:rsidRPr="00C20284">
        <w:rPr>
          <w:rFonts w:asciiTheme="majorBidi" w:hAnsiTheme="majorBidi" w:cstheme="majorBidi"/>
          <w:sz w:val="30"/>
          <w:szCs w:val="30"/>
        </w:rPr>
        <w:t xml:space="preserve"> </w:t>
      </w:r>
      <w:r w:rsidRPr="00C2028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C20284">
        <w:rPr>
          <w:rFonts w:ascii="Angsana New" w:hAnsi="Angsana New"/>
          <w:sz w:val="30"/>
          <w:szCs w:val="30"/>
          <w:cs/>
        </w:rPr>
        <w:t>มีสัญญาที่สำคัญกับกิจการที่เกี่ยวข้องกันดังนี้</w:t>
      </w:r>
    </w:p>
    <w:p w14:paraId="2F864C5E" w14:textId="77777777" w:rsidR="008F5058" w:rsidRPr="00C20284" w:rsidRDefault="008F5058">
      <w:pPr>
        <w:ind w:firstLine="1080"/>
        <w:jc w:val="both"/>
        <w:rPr>
          <w:rFonts w:ascii="Angsana New" w:hAnsi="Angsana New"/>
          <w:sz w:val="30"/>
          <w:szCs w:val="30"/>
        </w:rPr>
      </w:pPr>
    </w:p>
    <w:p w14:paraId="26B46820" w14:textId="46D0EAEB" w:rsidR="00924D04" w:rsidRPr="00C20284" w:rsidRDefault="009711B9">
      <w:pPr>
        <w:tabs>
          <w:tab w:val="left" w:pos="1170"/>
        </w:tabs>
        <w:ind w:left="547" w:firstLine="53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711B9">
        <w:rPr>
          <w:rFonts w:ascii="Angsana New" w:hAnsi="Angsana New"/>
          <w:b/>
          <w:bCs/>
          <w:i/>
          <w:iCs/>
          <w:sz w:val="30"/>
          <w:szCs w:val="30"/>
        </w:rPr>
        <w:t>6</w:t>
      </w:r>
      <w:r w:rsidR="00924D04" w:rsidRPr="00C20284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="00E7079E">
        <w:rPr>
          <w:rFonts w:ascii="Angsana New" w:hAnsi="Angsana New"/>
          <w:b/>
          <w:bCs/>
          <w:i/>
          <w:iCs/>
          <w:sz w:val="30"/>
          <w:szCs w:val="30"/>
        </w:rPr>
        <w:t>5</w:t>
      </w:r>
      <w:r w:rsidR="00924D04" w:rsidRPr="00C20284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Pr="009711B9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="00924D04" w:rsidRPr="00C20284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สัญญาบริการด้านเทคนิควิชาการ</w:t>
      </w:r>
    </w:p>
    <w:p w14:paraId="67CD163A" w14:textId="77777777" w:rsidR="008F5058" w:rsidRPr="00A42EC4" w:rsidRDefault="008F5058" w:rsidP="00A42EC4">
      <w:pPr>
        <w:spacing w:line="240" w:lineRule="auto"/>
        <w:ind w:left="1620" w:right="-117"/>
        <w:jc w:val="thaiDistribute"/>
        <w:rPr>
          <w:rFonts w:ascii="Angsana New" w:hAnsi="Angsana New"/>
          <w:sz w:val="28"/>
          <w:szCs w:val="28"/>
        </w:rPr>
      </w:pPr>
    </w:p>
    <w:p w14:paraId="375A0F1B" w14:textId="3E666065" w:rsidR="00924D04" w:rsidRPr="00C20284" w:rsidRDefault="00924D04" w:rsidP="001B16F3">
      <w:pPr>
        <w:tabs>
          <w:tab w:val="left" w:pos="540"/>
        </w:tabs>
        <w:ind w:left="1620"/>
        <w:jc w:val="thaiDistribute"/>
        <w:rPr>
          <w:rFonts w:ascii="Angsana New" w:hAnsi="Angsana New"/>
          <w:sz w:val="30"/>
          <w:szCs w:val="30"/>
        </w:rPr>
      </w:pPr>
      <w:r w:rsidRPr="00C20284">
        <w:rPr>
          <w:rFonts w:ascii="Angsana New" w:hAnsi="Angsana New"/>
          <w:sz w:val="30"/>
          <w:szCs w:val="30"/>
          <w:cs/>
        </w:rPr>
        <w:t>บริษัทย่อยในต่างประเทศบางแห่งมีสัญญาบริการด้านทางเทคนิควิชาการกับบริษัทที่มีอิทธิพลอย่างมี</w:t>
      </w:r>
      <w:r w:rsidRPr="00C20284">
        <w:rPr>
          <w:rFonts w:ascii="Angsana New" w:hAnsi="Angsana New"/>
          <w:spacing w:val="-4"/>
          <w:sz w:val="30"/>
          <w:szCs w:val="30"/>
          <w:cs/>
        </w:rPr>
        <w:t>นัยสำคัญ (</w:t>
      </w:r>
      <w:r>
        <w:rPr>
          <w:rFonts w:ascii="Angsana New" w:hAnsi="Angsana New"/>
          <w:spacing w:val="-4"/>
          <w:sz w:val="30"/>
          <w:szCs w:val="30"/>
        </w:rPr>
        <w:t>CPG</w:t>
      </w:r>
      <w:r w:rsidR="008A1BA4">
        <w:rPr>
          <w:rFonts w:ascii="Angsana New" w:hAnsi="Angsana New"/>
          <w:spacing w:val="-4"/>
          <w:sz w:val="30"/>
          <w:szCs w:val="30"/>
        </w:rPr>
        <w:t>)</w:t>
      </w:r>
      <w:r w:rsidRPr="00C2028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20284">
        <w:rPr>
          <w:rFonts w:ascii="Angsana New" w:hAnsi="Angsana New"/>
          <w:sz w:val="30"/>
          <w:szCs w:val="30"/>
          <w:cs/>
        </w:rPr>
        <w:t>เพื่อให้ได้มาซึ่งสิทธิในการรับความช่วยเหลือด้านเทคนิควิชาการตามที่ระบุไว้ในสัญญา ในการนี้ บริษัทย่อยในต่างประเทศ</w:t>
      </w:r>
      <w:r w:rsidRPr="00C20284">
        <w:rPr>
          <w:rFonts w:ascii="Angsana New" w:hAnsi="Angsana New"/>
          <w:spacing w:val="-2"/>
          <w:sz w:val="30"/>
          <w:szCs w:val="30"/>
          <w:cs/>
        </w:rPr>
        <w:t xml:space="preserve">ดังกล่าวมีภาระผูกพันที่จะต้องจ่ายค่าบริการให้กับ </w:t>
      </w:r>
      <w:r w:rsidRPr="00C20284">
        <w:rPr>
          <w:rFonts w:ascii="Angsana New" w:hAnsi="Angsana New"/>
          <w:spacing w:val="-2"/>
          <w:sz w:val="30"/>
          <w:szCs w:val="30"/>
        </w:rPr>
        <w:t xml:space="preserve">CPG </w:t>
      </w:r>
      <w:r w:rsidRPr="00C20284">
        <w:rPr>
          <w:rFonts w:ascii="Angsana New" w:hAnsi="Angsana New"/>
          <w:spacing w:val="-2"/>
          <w:sz w:val="30"/>
          <w:szCs w:val="30"/>
          <w:cs/>
        </w:rPr>
        <w:t>ตามระยะเวลา เงื่อนไข และอัตราที่ระบุไว้ในสัญญา</w:t>
      </w:r>
    </w:p>
    <w:p w14:paraId="5E8CC567" w14:textId="6A8B458F" w:rsidR="00FF4CAC" w:rsidRPr="004D05A9" w:rsidRDefault="00FF4CAC" w:rsidP="004D05A9">
      <w:pPr>
        <w:spacing w:line="240" w:lineRule="auto"/>
        <w:ind w:left="1620" w:right="-117"/>
        <w:jc w:val="thaiDistribute"/>
        <w:rPr>
          <w:rFonts w:ascii="Angsana New" w:hAnsi="Angsana New"/>
          <w:sz w:val="28"/>
          <w:szCs w:val="28"/>
        </w:rPr>
      </w:pPr>
    </w:p>
    <w:p w14:paraId="1734DCCA" w14:textId="0AD5108D" w:rsidR="00924D04" w:rsidRPr="00C20284" w:rsidRDefault="009711B9">
      <w:pPr>
        <w:tabs>
          <w:tab w:val="left" w:pos="540"/>
        </w:tabs>
        <w:ind w:left="1170" w:hanging="9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711B9">
        <w:rPr>
          <w:rFonts w:ascii="Angsana New" w:hAnsi="Angsana New"/>
          <w:b/>
          <w:bCs/>
          <w:i/>
          <w:iCs/>
          <w:sz w:val="30"/>
          <w:szCs w:val="30"/>
        </w:rPr>
        <w:t>6</w:t>
      </w:r>
      <w:r w:rsidR="00924D04" w:rsidRPr="00C20284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="00E7079E">
        <w:rPr>
          <w:rFonts w:ascii="Angsana New" w:hAnsi="Angsana New"/>
          <w:b/>
          <w:bCs/>
          <w:i/>
          <w:iCs/>
          <w:sz w:val="30"/>
          <w:szCs w:val="30"/>
        </w:rPr>
        <w:t>5</w:t>
      </w:r>
      <w:r w:rsidR="00924D04" w:rsidRPr="00C20284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Pr="009711B9">
        <w:rPr>
          <w:rFonts w:ascii="Angsana New" w:hAnsi="Angsana New"/>
          <w:b/>
          <w:bCs/>
          <w:i/>
          <w:iCs/>
          <w:sz w:val="30"/>
          <w:szCs w:val="30"/>
        </w:rPr>
        <w:t>2</w:t>
      </w:r>
      <w:r w:rsidR="00924D04" w:rsidRPr="00C20284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924D04" w:rsidRPr="00C20284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สัญญาอนุญาตให้ใช้เครื่องหมายการค้า</w:t>
      </w:r>
    </w:p>
    <w:p w14:paraId="6206E60E" w14:textId="77777777" w:rsidR="00924D04" w:rsidRPr="00A42EC4" w:rsidRDefault="00924D04" w:rsidP="00A42EC4">
      <w:pPr>
        <w:spacing w:line="240" w:lineRule="auto"/>
        <w:ind w:left="1620" w:right="-117"/>
        <w:jc w:val="thaiDistribute"/>
        <w:rPr>
          <w:rFonts w:ascii="Angsana New" w:hAnsi="Angsana New"/>
          <w:sz w:val="28"/>
          <w:szCs w:val="28"/>
        </w:rPr>
      </w:pPr>
    </w:p>
    <w:p w14:paraId="54BF47DC" w14:textId="0E8817E8" w:rsidR="00924D04" w:rsidRDefault="00924D04" w:rsidP="00EB0635">
      <w:pPr>
        <w:tabs>
          <w:tab w:val="left" w:pos="540"/>
        </w:tabs>
        <w:ind w:left="1620"/>
        <w:jc w:val="thaiDistribute"/>
        <w:rPr>
          <w:rFonts w:ascii="Angsana New" w:hAnsi="Angsana New"/>
          <w:sz w:val="30"/>
          <w:szCs w:val="30"/>
        </w:rPr>
      </w:pPr>
      <w:r w:rsidRPr="00C20284">
        <w:rPr>
          <w:rFonts w:ascii="Angsana New" w:hAnsi="Angsana New"/>
          <w:sz w:val="30"/>
          <w:szCs w:val="30"/>
          <w:cs/>
        </w:rPr>
        <w:t>บริษัทและบริษัทย่อยบางแห่งมีสัญญาอนุญาตให้ใช้เครื่องหมายการค้ากับ</w:t>
      </w:r>
      <w:r w:rsidRPr="00C20284">
        <w:rPr>
          <w:rFonts w:ascii="Angsana New" w:hAnsi="Angsana New"/>
          <w:sz w:val="30"/>
          <w:szCs w:val="30"/>
        </w:rPr>
        <w:t xml:space="preserve"> CPG</w:t>
      </w:r>
      <w:r w:rsidRPr="00C20284">
        <w:rPr>
          <w:rFonts w:ascii="Angsana New" w:hAnsi="Angsana New"/>
          <w:sz w:val="30"/>
          <w:szCs w:val="30"/>
          <w:cs/>
        </w:rPr>
        <w:t xml:space="preserve"> เพื่อให้ได้มาซึ่งสิทธิในการใช้เครื่องหมายการค้าตามที่ระบุไว้ในสัญญา ในการนี้ บริษัทและบริษัทย่อยดังกล่าวมีภาระผูกพันที่จะต้องจ่ายค่าสิทธิในการใช้เครื่องหมายการค้าให้กับ </w:t>
      </w:r>
      <w:r w:rsidRPr="00C20284">
        <w:rPr>
          <w:rFonts w:ascii="Angsana New" w:hAnsi="Angsana New"/>
          <w:sz w:val="30"/>
          <w:szCs w:val="30"/>
        </w:rPr>
        <w:t>CPG</w:t>
      </w:r>
      <w:r w:rsidRPr="00C20284">
        <w:rPr>
          <w:rFonts w:ascii="Angsana New" w:hAnsi="Angsana New"/>
          <w:sz w:val="30"/>
          <w:szCs w:val="30"/>
          <w:cs/>
        </w:rPr>
        <w:t xml:space="preserve"> ตามระยะเวลา เงื่อนไขและอัตราที่ระบุไว้ในสัญญา</w:t>
      </w:r>
    </w:p>
    <w:p w14:paraId="12EFA241" w14:textId="7677C8BC" w:rsidR="00037B2F" w:rsidRPr="004D05A9" w:rsidRDefault="00037B2F" w:rsidP="004D05A9">
      <w:pPr>
        <w:spacing w:line="240" w:lineRule="auto"/>
        <w:ind w:left="1620" w:right="-117"/>
        <w:jc w:val="thaiDistribute"/>
        <w:rPr>
          <w:rFonts w:ascii="Angsana New" w:hAnsi="Angsana New"/>
          <w:sz w:val="28"/>
          <w:szCs w:val="28"/>
        </w:rPr>
      </w:pPr>
    </w:p>
    <w:p w14:paraId="400A2434" w14:textId="3B2E2B40" w:rsidR="00924D04" w:rsidRPr="00C20284" w:rsidRDefault="009711B9">
      <w:pPr>
        <w:tabs>
          <w:tab w:val="left" w:pos="540"/>
        </w:tabs>
        <w:spacing w:line="240" w:lineRule="auto"/>
        <w:ind w:left="108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711B9">
        <w:rPr>
          <w:rFonts w:ascii="Angsana New" w:hAnsi="Angsana New"/>
          <w:b/>
          <w:bCs/>
          <w:i/>
          <w:iCs/>
          <w:sz w:val="30"/>
          <w:szCs w:val="30"/>
        </w:rPr>
        <w:t>6</w:t>
      </w:r>
      <w:r w:rsidR="00924D04" w:rsidRPr="00C20284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="00E7079E">
        <w:rPr>
          <w:rFonts w:ascii="Angsana New" w:hAnsi="Angsana New"/>
          <w:b/>
          <w:bCs/>
          <w:i/>
          <w:iCs/>
          <w:sz w:val="30"/>
          <w:szCs w:val="30"/>
        </w:rPr>
        <w:t>5</w:t>
      </w:r>
      <w:r w:rsidR="00924D04" w:rsidRPr="00C20284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Pr="009711B9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924D04" w:rsidRPr="00C20284">
        <w:rPr>
          <w:rFonts w:ascii="Angsana New" w:hAnsi="Angsana New"/>
          <w:b/>
          <w:bCs/>
          <w:i/>
          <w:iCs/>
          <w:sz w:val="30"/>
          <w:szCs w:val="30"/>
        </w:rPr>
        <w:t xml:space="preserve">   </w:t>
      </w:r>
      <w:r w:rsidR="00924D04" w:rsidRPr="00C20284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สัญญาบริการระบบงานคอมพิวเตอร์</w:t>
      </w:r>
    </w:p>
    <w:p w14:paraId="601BB1B9" w14:textId="77777777" w:rsidR="00924D04" w:rsidRPr="00A42EC4" w:rsidRDefault="00924D04" w:rsidP="00A42EC4">
      <w:pPr>
        <w:spacing w:line="240" w:lineRule="auto"/>
        <w:ind w:left="1620" w:right="-117"/>
        <w:jc w:val="thaiDistribute"/>
        <w:rPr>
          <w:rFonts w:ascii="Angsana New" w:hAnsi="Angsana New"/>
          <w:sz w:val="28"/>
          <w:szCs w:val="28"/>
        </w:rPr>
      </w:pPr>
    </w:p>
    <w:p w14:paraId="217DEBAA" w14:textId="3D7FD620" w:rsidR="00924D04" w:rsidRPr="00C20284" w:rsidRDefault="00924D04" w:rsidP="001B16F3">
      <w:pPr>
        <w:tabs>
          <w:tab w:val="left" w:pos="540"/>
        </w:tabs>
        <w:spacing w:line="240" w:lineRule="auto"/>
        <w:ind w:left="1620"/>
        <w:jc w:val="thaiDistribute"/>
        <w:rPr>
          <w:rFonts w:ascii="Angsana New" w:hAnsi="Angsana New"/>
          <w:spacing w:val="-8"/>
          <w:sz w:val="30"/>
          <w:szCs w:val="30"/>
          <w:cs/>
        </w:rPr>
      </w:pPr>
      <w:r w:rsidRPr="00C20284">
        <w:rPr>
          <w:rFonts w:ascii="Angsana New" w:hAnsi="Angsana New"/>
          <w:sz w:val="30"/>
          <w:szCs w:val="30"/>
          <w:cs/>
        </w:rPr>
        <w:t xml:space="preserve">บริษัทย่อยแห่งหนึ่งมีสัญญาบริการระบบงานคอมพิวเตอร์กับบริษัทที่เกี่ยวข้องกันแห่งหนึ่ง </w:t>
      </w:r>
      <w:r w:rsidRPr="00C20284">
        <w:rPr>
          <w:rFonts w:ascii="Angsana New" w:hAnsi="Angsana New"/>
          <w:sz w:val="30"/>
          <w:szCs w:val="30"/>
        </w:rPr>
        <w:t>(</w:t>
      </w:r>
      <w:r w:rsidRPr="00C20284">
        <w:rPr>
          <w:rFonts w:ascii="Angsana New" w:hAnsi="Angsana New"/>
          <w:sz w:val="30"/>
          <w:szCs w:val="30"/>
          <w:cs/>
        </w:rPr>
        <w:t>บริษัท ฟรีวิลล์ โซลูชั่นส์ จำกัด</w:t>
      </w:r>
      <w:r w:rsidRPr="00C20284">
        <w:rPr>
          <w:rFonts w:ascii="Angsana New" w:hAnsi="Angsana New"/>
          <w:sz w:val="30"/>
          <w:szCs w:val="30"/>
        </w:rPr>
        <w:t xml:space="preserve"> (“Freewill”</w:t>
      </w:r>
      <w:r w:rsidRPr="00C20284">
        <w:rPr>
          <w:rFonts w:ascii="Angsana New" w:hAnsi="Angsana New"/>
          <w:sz w:val="30"/>
          <w:szCs w:val="30"/>
          <w:cs/>
        </w:rPr>
        <w:t>)</w:t>
      </w:r>
      <w:r w:rsidRPr="00C20284">
        <w:rPr>
          <w:rFonts w:ascii="Angsana New" w:hAnsi="Angsana New"/>
          <w:sz w:val="30"/>
          <w:szCs w:val="30"/>
        </w:rPr>
        <w:t xml:space="preserve">) </w:t>
      </w:r>
      <w:r w:rsidRPr="00C20284">
        <w:rPr>
          <w:rFonts w:ascii="Angsana New" w:hAnsi="Angsana New"/>
          <w:sz w:val="30"/>
          <w:szCs w:val="30"/>
          <w:cs/>
        </w:rPr>
        <w:t>ภายใต้เงื่อนไขของสัญญา</w:t>
      </w:r>
      <w:r w:rsidRPr="00C20284">
        <w:rPr>
          <w:rFonts w:ascii="Angsana New" w:hAnsi="Angsana New"/>
          <w:sz w:val="30"/>
          <w:szCs w:val="30"/>
        </w:rPr>
        <w:t xml:space="preserve"> Freewill </w:t>
      </w:r>
      <w:r w:rsidRPr="00C20284">
        <w:rPr>
          <w:rFonts w:ascii="Angsana New" w:hAnsi="Angsana New"/>
          <w:sz w:val="30"/>
          <w:szCs w:val="30"/>
          <w:cs/>
        </w:rPr>
        <w:t>ตกลงที่จะให้บริการด้านระบบงานคอมพิวเตอร์กับบริษัทย่อย ในการนี้ บริษัทย่อยดังกล่าวมีภาระผูกพันที่จะต้องจ่ายค่าบริการด้านระบบงานคอมพิวเตอร์ให้กับ</w:t>
      </w:r>
      <w:r w:rsidRPr="00C20284">
        <w:rPr>
          <w:rFonts w:ascii="Angsana New" w:hAnsi="Angsana New"/>
          <w:sz w:val="30"/>
          <w:szCs w:val="30"/>
        </w:rPr>
        <w:t xml:space="preserve"> Freewill</w:t>
      </w:r>
      <w:r w:rsidRPr="00C20284">
        <w:rPr>
          <w:rFonts w:ascii="Angsana New" w:hAnsi="Angsana New"/>
          <w:sz w:val="30"/>
          <w:szCs w:val="30"/>
          <w:cs/>
        </w:rPr>
        <w:t xml:space="preserve"> ตาม</w:t>
      </w:r>
      <w:r w:rsidR="00E530DD" w:rsidRPr="00C20284">
        <w:rPr>
          <w:rFonts w:ascii="Angsana New" w:hAnsi="Angsana New"/>
          <w:sz w:val="30"/>
          <w:szCs w:val="30"/>
          <w:cs/>
        </w:rPr>
        <w:t>ระยะเวลา เงื่อนไขและ</w:t>
      </w:r>
      <w:r w:rsidRPr="00C20284">
        <w:rPr>
          <w:rFonts w:ascii="Angsana New" w:hAnsi="Angsana New"/>
          <w:sz w:val="30"/>
          <w:szCs w:val="30"/>
          <w:cs/>
        </w:rPr>
        <w:t xml:space="preserve">อัตราที่ระบุไว้ในสัญญา </w:t>
      </w:r>
    </w:p>
    <w:p w14:paraId="76C689FC" w14:textId="7946D683" w:rsidR="0084754E" w:rsidRPr="004D05A9" w:rsidRDefault="0084754E" w:rsidP="004D05A9">
      <w:pPr>
        <w:spacing w:line="240" w:lineRule="auto"/>
        <w:ind w:left="1620" w:right="-117"/>
        <w:jc w:val="thaiDistribute"/>
        <w:rPr>
          <w:rFonts w:ascii="Angsana New" w:hAnsi="Angsana New"/>
          <w:sz w:val="28"/>
          <w:szCs w:val="28"/>
        </w:rPr>
      </w:pPr>
    </w:p>
    <w:p w14:paraId="39A86F59" w14:textId="67EDE02F" w:rsidR="00924D04" w:rsidRPr="00C20284" w:rsidRDefault="009711B9">
      <w:pPr>
        <w:tabs>
          <w:tab w:val="left" w:pos="1080"/>
        </w:tabs>
        <w:spacing w:line="240" w:lineRule="auto"/>
        <w:ind w:left="108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711B9">
        <w:rPr>
          <w:rFonts w:ascii="Angsana New" w:hAnsi="Angsana New"/>
          <w:b/>
          <w:bCs/>
          <w:i/>
          <w:iCs/>
          <w:sz w:val="30"/>
          <w:szCs w:val="30"/>
        </w:rPr>
        <w:t>6</w:t>
      </w:r>
      <w:r w:rsidR="00924D04" w:rsidRPr="00C20284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="00E7079E">
        <w:rPr>
          <w:rFonts w:ascii="Angsana New" w:hAnsi="Angsana New"/>
          <w:b/>
          <w:bCs/>
          <w:i/>
          <w:iCs/>
          <w:sz w:val="30"/>
          <w:szCs w:val="30"/>
        </w:rPr>
        <w:t>5</w:t>
      </w:r>
      <w:r w:rsidR="00924D04" w:rsidRPr="00C20284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="003C6613">
        <w:rPr>
          <w:rFonts w:ascii="Angsana New" w:hAnsi="Angsana New"/>
          <w:b/>
          <w:bCs/>
          <w:i/>
          <w:iCs/>
          <w:sz w:val="30"/>
          <w:szCs w:val="30"/>
        </w:rPr>
        <w:t>4</w:t>
      </w:r>
      <w:r w:rsidR="00924D04" w:rsidRPr="00C20284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924D04" w:rsidRPr="00C20284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สัญญาบริการที่เกี่ยวกับธุรกรรมการนำเข้าและส่งออก</w:t>
      </w:r>
    </w:p>
    <w:p w14:paraId="0DC48B44" w14:textId="77777777" w:rsidR="00924D04" w:rsidRPr="00A42EC4" w:rsidRDefault="00924D04" w:rsidP="00A42EC4">
      <w:pPr>
        <w:spacing w:line="240" w:lineRule="auto"/>
        <w:ind w:left="1620" w:right="-117"/>
        <w:jc w:val="thaiDistribute"/>
        <w:rPr>
          <w:rFonts w:ascii="Angsana New" w:hAnsi="Angsana New"/>
          <w:sz w:val="28"/>
          <w:szCs w:val="28"/>
        </w:rPr>
      </w:pPr>
    </w:p>
    <w:p w14:paraId="481F72B0" w14:textId="15FD5B64" w:rsidR="00924D04" w:rsidRDefault="00924D04" w:rsidP="006901E1">
      <w:pPr>
        <w:tabs>
          <w:tab w:val="left" w:pos="540"/>
        </w:tabs>
        <w:spacing w:line="240" w:lineRule="auto"/>
        <w:ind w:left="1620"/>
        <w:jc w:val="thaiDistribute"/>
        <w:rPr>
          <w:rFonts w:ascii="Angsana New" w:hAnsi="Angsana New"/>
          <w:sz w:val="30"/>
          <w:szCs w:val="30"/>
        </w:rPr>
      </w:pPr>
      <w:r w:rsidRPr="006901E1">
        <w:rPr>
          <w:rFonts w:ascii="Angsana New" w:hAnsi="Angsana New"/>
          <w:sz w:val="30"/>
          <w:szCs w:val="30"/>
          <w:cs/>
        </w:rPr>
        <w:t>บริษัทและบริษัทย่อยบางแห่งมีสัญญาจ้างบริการกับบริษัทที่เกี่ยวข้องกันแห่งหนึ่ง</w:t>
      </w:r>
      <w:r w:rsidRPr="006901E1">
        <w:rPr>
          <w:rFonts w:ascii="Angsana New" w:hAnsi="Angsana New"/>
          <w:sz w:val="30"/>
          <w:szCs w:val="30"/>
        </w:rPr>
        <w:t xml:space="preserve"> (</w:t>
      </w:r>
      <w:r w:rsidRPr="006901E1">
        <w:rPr>
          <w:rFonts w:ascii="Angsana New" w:hAnsi="Angsana New"/>
          <w:sz w:val="30"/>
          <w:szCs w:val="30"/>
          <w:cs/>
        </w:rPr>
        <w:t>บริษัท ซี</w:t>
      </w:r>
      <w:r w:rsidRPr="006901E1">
        <w:rPr>
          <w:rFonts w:ascii="Angsana New" w:hAnsi="Angsana New"/>
          <w:sz w:val="30"/>
          <w:szCs w:val="30"/>
        </w:rPr>
        <w:t>.</w:t>
      </w:r>
      <w:r w:rsidRPr="006901E1">
        <w:rPr>
          <w:rFonts w:ascii="Angsana New" w:hAnsi="Angsana New"/>
          <w:sz w:val="30"/>
          <w:szCs w:val="30"/>
          <w:cs/>
        </w:rPr>
        <w:t>พี</w:t>
      </w:r>
      <w:r w:rsidRPr="006901E1">
        <w:rPr>
          <w:rFonts w:ascii="Angsana New" w:hAnsi="Angsana New"/>
          <w:sz w:val="30"/>
          <w:szCs w:val="30"/>
        </w:rPr>
        <w:t xml:space="preserve">. </w:t>
      </w:r>
      <w:r w:rsidRPr="006901E1">
        <w:rPr>
          <w:rFonts w:ascii="Angsana New" w:hAnsi="Angsana New"/>
          <w:sz w:val="30"/>
          <w:szCs w:val="30"/>
          <w:cs/>
        </w:rPr>
        <w:t>อินเตอร์เทรด</w:t>
      </w:r>
      <w:r w:rsidRPr="00C20284">
        <w:rPr>
          <w:rFonts w:ascii="Angsana New" w:hAnsi="Angsana New"/>
          <w:sz w:val="30"/>
          <w:szCs w:val="30"/>
          <w:cs/>
        </w:rPr>
        <w:t xml:space="preserve"> จำกัด </w:t>
      </w:r>
      <w:r w:rsidRPr="00C20284">
        <w:rPr>
          <w:rFonts w:ascii="Angsana New" w:hAnsi="Angsana New"/>
          <w:sz w:val="30"/>
          <w:szCs w:val="30"/>
        </w:rPr>
        <w:t xml:space="preserve">(“CPI”)) </w:t>
      </w:r>
      <w:r w:rsidRPr="00C20284">
        <w:rPr>
          <w:rFonts w:ascii="Angsana New" w:hAnsi="Angsana New"/>
          <w:sz w:val="30"/>
          <w:szCs w:val="30"/>
          <w:cs/>
        </w:rPr>
        <w:t xml:space="preserve">ภายใต้เงื่อนไขของสัญญา </w:t>
      </w:r>
      <w:r w:rsidRPr="00C20284">
        <w:rPr>
          <w:rFonts w:ascii="Angsana New" w:hAnsi="Angsana New"/>
          <w:sz w:val="30"/>
          <w:szCs w:val="30"/>
        </w:rPr>
        <w:t xml:space="preserve">CPI </w:t>
      </w:r>
      <w:r w:rsidRPr="00C20284">
        <w:rPr>
          <w:rFonts w:ascii="Angsana New" w:hAnsi="Angsana New"/>
          <w:sz w:val="30"/>
          <w:szCs w:val="30"/>
          <w:cs/>
        </w:rPr>
        <w:t>ตกลงที่จะให้บริการด้านการจัดทำเอกสารการค้า</w:t>
      </w:r>
      <w:r w:rsidRPr="006901E1">
        <w:rPr>
          <w:rFonts w:ascii="Angsana New" w:hAnsi="Angsana New"/>
          <w:sz w:val="30"/>
          <w:szCs w:val="30"/>
          <w:cs/>
        </w:rPr>
        <w:t>และบริการอื่นๆ ที่เกี่ยวข้องกับธุรกรรมการนำเข้าและส่งออกของบริษัทและบริษัทย่อย ในการนี้</w:t>
      </w:r>
      <w:r w:rsidRPr="00C20284">
        <w:rPr>
          <w:rFonts w:ascii="Angsana New" w:hAnsi="Angsana New"/>
          <w:sz w:val="30"/>
          <w:szCs w:val="30"/>
          <w:cs/>
        </w:rPr>
        <w:t xml:space="preserve"> บริษัทและบริษัทย่อยดังกล่าวมีภาระผูกพันที่จะต้องจ่ายค่าบริการให้กับ </w:t>
      </w:r>
      <w:r w:rsidRPr="00C20284">
        <w:rPr>
          <w:rFonts w:ascii="Angsana New" w:hAnsi="Angsana New"/>
          <w:sz w:val="30"/>
          <w:szCs w:val="30"/>
        </w:rPr>
        <w:t xml:space="preserve">CPI </w:t>
      </w:r>
      <w:r w:rsidRPr="00C20284">
        <w:rPr>
          <w:rFonts w:ascii="Angsana New" w:hAnsi="Angsana New"/>
          <w:sz w:val="30"/>
          <w:szCs w:val="30"/>
          <w:cs/>
        </w:rPr>
        <w:t>ตาม</w:t>
      </w:r>
      <w:r w:rsidR="00E530DD" w:rsidRPr="00C20284">
        <w:rPr>
          <w:rFonts w:ascii="Angsana New" w:hAnsi="Angsana New"/>
          <w:sz w:val="30"/>
          <w:szCs w:val="30"/>
          <w:cs/>
        </w:rPr>
        <w:t>ระยะเวลา เงื่อนไขและ</w:t>
      </w:r>
      <w:r w:rsidRPr="00C20284">
        <w:rPr>
          <w:rFonts w:ascii="Angsana New" w:hAnsi="Angsana New"/>
          <w:sz w:val="30"/>
          <w:szCs w:val="30"/>
          <w:cs/>
        </w:rPr>
        <w:t xml:space="preserve">อัตราที่ระบุไว้ในสัญญา </w:t>
      </w:r>
    </w:p>
    <w:p w14:paraId="5134A839" w14:textId="3DE510FD" w:rsidR="00924D04" w:rsidRPr="00C20284" w:rsidRDefault="009711B9">
      <w:pPr>
        <w:spacing w:line="240" w:lineRule="auto"/>
        <w:ind w:left="1620" w:hanging="540"/>
        <w:jc w:val="both"/>
        <w:rPr>
          <w:rFonts w:ascii="Angsana New" w:eastAsia="Courier New" w:hAnsi="Angsana New"/>
          <w:b/>
          <w:bCs/>
          <w:i/>
          <w:iCs/>
          <w:sz w:val="30"/>
          <w:szCs w:val="30"/>
          <w:cs/>
        </w:rPr>
      </w:pPr>
      <w:r w:rsidRPr="009711B9">
        <w:rPr>
          <w:rFonts w:ascii="Angsana New" w:eastAsia="Courier New" w:hAnsi="Angsana New"/>
          <w:b/>
          <w:bCs/>
          <w:i/>
          <w:iCs/>
          <w:sz w:val="30"/>
          <w:szCs w:val="30"/>
        </w:rPr>
        <w:lastRenderedPageBreak/>
        <w:t>6</w:t>
      </w:r>
      <w:r w:rsidR="00924D04" w:rsidRPr="00C20284">
        <w:rPr>
          <w:rFonts w:ascii="Angsana New" w:eastAsia="Courier New" w:hAnsi="Angsana New"/>
          <w:b/>
          <w:bCs/>
          <w:i/>
          <w:iCs/>
          <w:sz w:val="30"/>
          <w:szCs w:val="30"/>
        </w:rPr>
        <w:t>.</w:t>
      </w:r>
      <w:r w:rsidR="00E7079E">
        <w:rPr>
          <w:rFonts w:ascii="Angsana New" w:eastAsia="Courier New" w:hAnsi="Angsana New"/>
          <w:b/>
          <w:bCs/>
          <w:i/>
          <w:iCs/>
          <w:sz w:val="30"/>
          <w:szCs w:val="30"/>
        </w:rPr>
        <w:t>5</w:t>
      </w:r>
      <w:r w:rsidR="00924D04" w:rsidRPr="00C20284">
        <w:rPr>
          <w:rFonts w:ascii="Angsana New" w:eastAsia="Courier New" w:hAnsi="Angsana New"/>
          <w:b/>
          <w:bCs/>
          <w:i/>
          <w:iCs/>
          <w:sz w:val="30"/>
          <w:szCs w:val="30"/>
        </w:rPr>
        <w:t>.</w:t>
      </w:r>
      <w:r w:rsidRPr="009711B9">
        <w:rPr>
          <w:rFonts w:ascii="Angsana New" w:eastAsia="Courier New" w:hAnsi="Angsana New"/>
          <w:b/>
          <w:bCs/>
          <w:i/>
          <w:iCs/>
          <w:sz w:val="30"/>
          <w:szCs w:val="30"/>
        </w:rPr>
        <w:t>5</w:t>
      </w:r>
      <w:r w:rsidR="00924D04" w:rsidRPr="00C20284">
        <w:rPr>
          <w:rFonts w:ascii="Angsana New" w:eastAsia="Courier New" w:hAnsi="Angsana New"/>
          <w:b/>
          <w:bCs/>
          <w:i/>
          <w:iCs/>
          <w:sz w:val="30"/>
          <w:szCs w:val="30"/>
        </w:rPr>
        <w:tab/>
      </w:r>
      <w:r w:rsidR="00924D04" w:rsidRPr="00C20284">
        <w:rPr>
          <w:rFonts w:ascii="Angsana New" w:eastAsia="Courier New" w:hAnsi="Angsana New"/>
          <w:b/>
          <w:bCs/>
          <w:i/>
          <w:iCs/>
          <w:sz w:val="30"/>
          <w:szCs w:val="30"/>
          <w:cs/>
        </w:rPr>
        <w:t>สัญญาอนุญาตให้ใช้โปรแกรมระบบงานคอมพิวเตอร์</w:t>
      </w:r>
    </w:p>
    <w:p w14:paraId="6C2677B5" w14:textId="77777777" w:rsidR="00924D04" w:rsidRPr="00A42EC4" w:rsidRDefault="00924D04" w:rsidP="00A42EC4">
      <w:pPr>
        <w:spacing w:line="240" w:lineRule="auto"/>
        <w:ind w:left="1620" w:right="-117"/>
        <w:jc w:val="thaiDistribute"/>
        <w:rPr>
          <w:rFonts w:ascii="Angsana New" w:eastAsia="Courier New" w:hAnsi="Angsana New"/>
          <w:sz w:val="28"/>
          <w:szCs w:val="28"/>
        </w:rPr>
      </w:pPr>
    </w:p>
    <w:p w14:paraId="1ACB5544" w14:textId="77777777" w:rsidR="00924D04" w:rsidRPr="006901E1" w:rsidRDefault="00924D04" w:rsidP="006901E1">
      <w:pPr>
        <w:tabs>
          <w:tab w:val="left" w:pos="540"/>
        </w:tabs>
        <w:spacing w:line="240" w:lineRule="auto"/>
        <w:ind w:left="1620"/>
        <w:jc w:val="thaiDistribute"/>
        <w:rPr>
          <w:rFonts w:ascii="Angsana New" w:eastAsia="Univers 45 Light" w:hAnsi="Angsana New"/>
          <w:sz w:val="30"/>
          <w:szCs w:val="30"/>
        </w:rPr>
      </w:pPr>
      <w:r w:rsidRPr="00C20284">
        <w:rPr>
          <w:rFonts w:ascii="Angsana New" w:hAnsi="Angsana New"/>
          <w:sz w:val="30"/>
          <w:szCs w:val="30"/>
          <w:cs/>
        </w:rPr>
        <w:t xml:space="preserve">บริษัทย่อยแห่งหนึ่ง </w:t>
      </w:r>
      <w:r w:rsidRPr="00C20284">
        <w:rPr>
          <w:rFonts w:ascii="Angsana New" w:hAnsi="Angsana New"/>
          <w:sz w:val="30"/>
          <w:szCs w:val="30"/>
        </w:rPr>
        <w:t>(</w:t>
      </w:r>
      <w:r w:rsidRPr="00C20284">
        <w:rPr>
          <w:rFonts w:ascii="Angsana New" w:hAnsi="Angsana New"/>
          <w:sz w:val="30"/>
          <w:szCs w:val="30"/>
          <w:cs/>
        </w:rPr>
        <w:t>บริษัท ซีพีเอฟ ไอทีเซ็นเตอร์ จำกัด</w:t>
      </w:r>
      <w:r w:rsidRPr="00C20284">
        <w:rPr>
          <w:rFonts w:ascii="Angsana New" w:hAnsi="Angsana New"/>
          <w:sz w:val="30"/>
          <w:szCs w:val="30"/>
        </w:rPr>
        <w:t>)</w:t>
      </w:r>
      <w:r w:rsidRPr="00C20284">
        <w:rPr>
          <w:rFonts w:ascii="Angsana New" w:hAnsi="Angsana New"/>
          <w:sz w:val="30"/>
          <w:szCs w:val="30"/>
          <w:cs/>
        </w:rPr>
        <w:t xml:space="preserve"> มีสัญญาให้บริการด้านเทคโนโลยีสารสนเทศและสัญญาอนุญาตให้ใช้โปรแกรมระบบงานคอมพิวเตอร์กับคู่สัญญา ซึ่งเป็นบริษัทที่เกี่ยวข้องกัน  หลายแห่งทั้งในประเทศและต่างประเทศ โดยมีกำหนดระยะเวลาและค่าตอบแทนการใช้บริการ</w:t>
      </w:r>
      <w:r w:rsidRPr="00C20284">
        <w:rPr>
          <w:rFonts w:ascii="Angsana New" w:hAnsi="Angsana New"/>
          <w:sz w:val="30"/>
          <w:szCs w:val="30"/>
        </w:rPr>
        <w:t xml:space="preserve">    </w:t>
      </w:r>
      <w:r w:rsidRPr="00C20284">
        <w:rPr>
          <w:rFonts w:ascii="Angsana New" w:hAnsi="Angsana New"/>
          <w:sz w:val="30"/>
          <w:szCs w:val="30"/>
        </w:rPr>
        <w:br/>
      </w:r>
      <w:r w:rsidRPr="00C20284">
        <w:rPr>
          <w:rFonts w:ascii="Angsana New" w:hAnsi="Angsana New"/>
          <w:sz w:val="30"/>
          <w:szCs w:val="30"/>
          <w:cs/>
        </w:rPr>
        <w:t>ตามที่ระบุไว้ในสัญญา สัญญาดังกล่าวจะสิ้นสุดลงหากคู่สัญญาทั้งสองฝ่ายตกลงร่วมกันที่จะเลิกสัญญา หรือฝ่ายใดฝ่ายหนึ่งผิดสัญญา</w:t>
      </w:r>
    </w:p>
    <w:p w14:paraId="07EF6F4D" w14:textId="77777777" w:rsidR="00924D04" w:rsidRPr="00633273" w:rsidRDefault="00924D04" w:rsidP="001B16F3">
      <w:pPr>
        <w:spacing w:line="240" w:lineRule="auto"/>
        <w:ind w:left="1620" w:right="-117"/>
        <w:jc w:val="thaiDistribute"/>
        <w:rPr>
          <w:rFonts w:ascii="Angsana New" w:eastAsia="Univers 45 Light" w:hAnsi="Angsana New"/>
          <w:sz w:val="28"/>
          <w:szCs w:val="28"/>
        </w:rPr>
      </w:pPr>
    </w:p>
    <w:p w14:paraId="1FCF916C" w14:textId="7390F2CC" w:rsidR="003D1809" w:rsidRPr="00F332E2" w:rsidRDefault="003D1809" w:rsidP="003D1809">
      <w:pPr>
        <w:tabs>
          <w:tab w:val="clear" w:pos="1644"/>
          <w:tab w:val="left" w:pos="1620"/>
        </w:tabs>
        <w:spacing w:line="240" w:lineRule="auto"/>
        <w:ind w:left="1620" w:hanging="540"/>
        <w:jc w:val="both"/>
        <w:rPr>
          <w:rFonts w:ascii="Angsana New" w:eastAsia="Courier New" w:hAnsi="Angsana New"/>
          <w:b/>
          <w:bCs/>
          <w:i/>
          <w:iCs/>
          <w:sz w:val="30"/>
          <w:szCs w:val="30"/>
        </w:rPr>
      </w:pPr>
      <w:r w:rsidRPr="00F332E2">
        <w:rPr>
          <w:rFonts w:ascii="Angsana New" w:eastAsia="Courier New" w:hAnsi="Angsana New"/>
          <w:b/>
          <w:bCs/>
          <w:i/>
          <w:iCs/>
          <w:sz w:val="30"/>
          <w:szCs w:val="30"/>
        </w:rPr>
        <w:t>6.5.</w:t>
      </w:r>
      <w:r w:rsidR="00F11941">
        <w:rPr>
          <w:rFonts w:ascii="Angsana New" w:eastAsia="Courier New" w:hAnsi="Angsana New"/>
          <w:b/>
          <w:bCs/>
          <w:i/>
          <w:iCs/>
          <w:sz w:val="30"/>
          <w:szCs w:val="30"/>
        </w:rPr>
        <w:t>6</w:t>
      </w:r>
      <w:r w:rsidRPr="00F332E2">
        <w:rPr>
          <w:rFonts w:ascii="Angsana New" w:eastAsia="Courier New" w:hAnsi="Angsana New"/>
          <w:b/>
          <w:bCs/>
          <w:i/>
          <w:iCs/>
          <w:sz w:val="30"/>
          <w:szCs w:val="30"/>
        </w:rPr>
        <w:t xml:space="preserve">  </w:t>
      </w:r>
      <w:r w:rsidRPr="00F332E2">
        <w:rPr>
          <w:rFonts w:ascii="Angsana New" w:eastAsia="Courier New" w:hAnsi="Angsana New" w:hint="cs"/>
          <w:b/>
          <w:bCs/>
          <w:i/>
          <w:iCs/>
          <w:sz w:val="30"/>
          <w:szCs w:val="30"/>
          <w:cs/>
        </w:rPr>
        <w:t>สั</w:t>
      </w:r>
      <w:r w:rsidRPr="00F332E2">
        <w:rPr>
          <w:rFonts w:ascii="Angsana New" w:eastAsia="Courier New" w:hAnsi="Angsana New"/>
          <w:b/>
          <w:bCs/>
          <w:i/>
          <w:iCs/>
          <w:sz w:val="30"/>
          <w:szCs w:val="30"/>
          <w:cs/>
        </w:rPr>
        <w:t>ญญา</w:t>
      </w:r>
      <w:r w:rsidR="00245634" w:rsidRPr="00F332E2">
        <w:rPr>
          <w:rFonts w:ascii="Angsana New" w:eastAsia="Courier New" w:hAnsi="Angsana New" w:hint="cs"/>
          <w:b/>
          <w:bCs/>
          <w:i/>
          <w:iCs/>
          <w:sz w:val="30"/>
          <w:szCs w:val="30"/>
          <w:cs/>
        </w:rPr>
        <w:t>ว่าจ้างบริการ</w:t>
      </w:r>
    </w:p>
    <w:p w14:paraId="4A32CE28" w14:textId="77777777" w:rsidR="00ED7160" w:rsidRPr="004D05A9" w:rsidRDefault="00ED7160" w:rsidP="004D05A9">
      <w:pPr>
        <w:spacing w:line="240" w:lineRule="auto"/>
        <w:ind w:left="1620" w:right="-117"/>
        <w:jc w:val="thaiDistribute"/>
        <w:rPr>
          <w:rFonts w:ascii="Angsana New" w:eastAsia="Courier New" w:hAnsi="Angsana New"/>
          <w:sz w:val="28"/>
          <w:szCs w:val="28"/>
        </w:rPr>
      </w:pPr>
    </w:p>
    <w:p w14:paraId="719EBA0D" w14:textId="1A57B647" w:rsidR="00041EA9" w:rsidRDefault="000C3DE0" w:rsidP="00F332E2">
      <w:pPr>
        <w:spacing w:line="240" w:lineRule="auto"/>
        <w:ind w:left="1620" w:right="18"/>
        <w:jc w:val="thaiDistribute"/>
        <w:rPr>
          <w:rFonts w:ascii="Angsana New" w:hAnsi="Angsana New"/>
          <w:spacing w:val="-2"/>
          <w:sz w:val="30"/>
          <w:szCs w:val="30"/>
        </w:rPr>
      </w:pPr>
      <w:r w:rsidRPr="00F332E2">
        <w:rPr>
          <w:rFonts w:ascii="Angsana New" w:hAnsi="Angsana New"/>
          <w:sz w:val="30"/>
          <w:szCs w:val="30"/>
          <w:cs/>
        </w:rPr>
        <w:t>บริษัท</w:t>
      </w:r>
      <w:r w:rsidR="00303A15" w:rsidRPr="00F332E2">
        <w:rPr>
          <w:rFonts w:ascii="Angsana New" w:hAnsi="Angsana New"/>
          <w:sz w:val="30"/>
          <w:szCs w:val="30"/>
          <w:cs/>
        </w:rPr>
        <w:t>มีสัญญา</w:t>
      </w:r>
      <w:r w:rsidR="0034690A" w:rsidRPr="00F332E2">
        <w:rPr>
          <w:rFonts w:ascii="Angsana New" w:hAnsi="Angsana New" w:hint="cs"/>
          <w:sz w:val="30"/>
          <w:szCs w:val="30"/>
          <w:cs/>
        </w:rPr>
        <w:t>ให้</w:t>
      </w:r>
      <w:r w:rsidR="00303A15" w:rsidRPr="00F332E2">
        <w:rPr>
          <w:rFonts w:ascii="Angsana New" w:hAnsi="Angsana New"/>
          <w:sz w:val="30"/>
          <w:szCs w:val="30"/>
          <w:cs/>
        </w:rPr>
        <w:t>บริการ</w:t>
      </w:r>
      <w:r w:rsidR="00303A15" w:rsidRPr="00F332E2">
        <w:rPr>
          <w:rFonts w:ascii="Angsana New" w:hAnsi="Angsana New" w:hint="cs"/>
          <w:sz w:val="30"/>
          <w:szCs w:val="30"/>
          <w:cs/>
        </w:rPr>
        <w:t xml:space="preserve"> </w:t>
      </w:r>
      <w:r w:rsidR="00303A15" w:rsidRPr="00F332E2">
        <w:rPr>
          <w:rFonts w:ascii="Angsana New" w:hAnsi="Angsana New"/>
          <w:sz w:val="30"/>
          <w:szCs w:val="30"/>
        </w:rPr>
        <w:t>Share Ser</w:t>
      </w:r>
      <w:r w:rsidR="00263769" w:rsidRPr="00F332E2">
        <w:rPr>
          <w:rFonts w:ascii="Angsana New" w:hAnsi="Angsana New"/>
          <w:sz w:val="30"/>
          <w:szCs w:val="30"/>
        </w:rPr>
        <w:t xml:space="preserve">vice </w:t>
      </w:r>
      <w:r w:rsidR="00303A15" w:rsidRPr="00F332E2">
        <w:rPr>
          <w:rFonts w:ascii="Angsana New" w:hAnsi="Angsana New"/>
          <w:sz w:val="30"/>
          <w:szCs w:val="30"/>
          <w:cs/>
        </w:rPr>
        <w:t>กับบริษัท</w:t>
      </w:r>
      <w:r w:rsidRPr="00F332E2">
        <w:rPr>
          <w:rFonts w:ascii="Angsana New" w:hAnsi="Angsana New"/>
          <w:sz w:val="30"/>
          <w:szCs w:val="30"/>
          <w:cs/>
        </w:rPr>
        <w:t>ย่อยบางแห่ง</w:t>
      </w:r>
      <w:r w:rsidR="00694941" w:rsidRPr="00F332E2">
        <w:rPr>
          <w:rFonts w:ascii="Angsana New" w:hAnsi="Angsana New" w:hint="cs"/>
          <w:sz w:val="30"/>
          <w:szCs w:val="30"/>
          <w:cs/>
        </w:rPr>
        <w:t xml:space="preserve"> </w:t>
      </w:r>
      <w:r w:rsidR="00765C31" w:rsidRPr="00F332E2">
        <w:rPr>
          <w:rFonts w:ascii="Angsana New" w:hAnsi="Angsana New" w:hint="cs"/>
          <w:sz w:val="30"/>
          <w:szCs w:val="30"/>
          <w:cs/>
        </w:rPr>
        <w:t>เพื่อให้บริการด้าน</w:t>
      </w:r>
      <w:r w:rsidR="00C3777F" w:rsidRPr="00F332E2">
        <w:rPr>
          <w:rFonts w:ascii="Angsana New" w:hAnsi="Angsana New" w:hint="cs"/>
          <w:sz w:val="30"/>
          <w:szCs w:val="30"/>
          <w:cs/>
        </w:rPr>
        <w:t>ต่างๆ ที่ระบุไว้ในแต่ละสัญญา เช่น งานบริการด้าน</w:t>
      </w:r>
      <w:r w:rsidR="000B1046" w:rsidRPr="00F332E2">
        <w:rPr>
          <w:rFonts w:ascii="Angsana New" w:hAnsi="Angsana New" w:hint="cs"/>
          <w:sz w:val="30"/>
          <w:szCs w:val="30"/>
          <w:cs/>
        </w:rPr>
        <w:t>นโยบายและระเบียบปฏิบัติทางบัญชี ด้านกำกับการปฏิบัติตามกฎเกณฑ์ ด้านกฎหมาย และด้า</w:t>
      </w:r>
      <w:r w:rsidR="00A31DCD" w:rsidRPr="00F332E2">
        <w:rPr>
          <w:rFonts w:ascii="Angsana New" w:hAnsi="Angsana New" w:hint="cs"/>
          <w:sz w:val="30"/>
          <w:szCs w:val="30"/>
          <w:cs/>
        </w:rPr>
        <w:t>น</w:t>
      </w:r>
      <w:r w:rsidR="000B1046" w:rsidRPr="00F332E2">
        <w:rPr>
          <w:rFonts w:ascii="Angsana New" w:hAnsi="Angsana New" w:hint="cs"/>
          <w:sz w:val="30"/>
          <w:szCs w:val="30"/>
          <w:cs/>
        </w:rPr>
        <w:t>การบริหารการเงินและจัดหาเงินทุน</w:t>
      </w:r>
      <w:r w:rsidR="008167C1" w:rsidRPr="00F332E2">
        <w:rPr>
          <w:rFonts w:ascii="Angsana New" w:hAnsi="Angsana New"/>
          <w:sz w:val="30"/>
          <w:szCs w:val="30"/>
        </w:rPr>
        <w:t xml:space="preserve"> </w:t>
      </w:r>
      <w:r w:rsidR="008D1F9C" w:rsidRPr="00F332E2">
        <w:rPr>
          <w:rFonts w:ascii="Angsana New" w:hAnsi="Angsana New"/>
          <w:sz w:val="30"/>
          <w:szCs w:val="30"/>
          <w:cs/>
        </w:rPr>
        <w:t>ในการนี้ บริษัทย่อย</w:t>
      </w:r>
      <w:r w:rsidR="008D1F9C" w:rsidRPr="00F332E2">
        <w:rPr>
          <w:rFonts w:ascii="Angsana New" w:hAnsi="Angsana New"/>
          <w:spacing w:val="-2"/>
          <w:sz w:val="30"/>
          <w:szCs w:val="30"/>
          <w:cs/>
        </w:rPr>
        <w:t>ดังกล่าวมีภาระผูกพันที่จะต้องจ่ายค่าบริการให้กับ</w:t>
      </w:r>
      <w:r w:rsidR="00BC4660" w:rsidRPr="00F332E2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="008D1F9C" w:rsidRPr="00F332E2">
        <w:rPr>
          <w:rFonts w:ascii="Angsana New" w:hAnsi="Angsana New"/>
          <w:spacing w:val="-2"/>
          <w:sz w:val="30"/>
          <w:szCs w:val="30"/>
        </w:rPr>
        <w:t xml:space="preserve"> </w:t>
      </w:r>
      <w:r w:rsidR="008D1F9C" w:rsidRPr="00F332E2">
        <w:rPr>
          <w:rFonts w:ascii="Angsana New" w:hAnsi="Angsana New"/>
          <w:spacing w:val="-2"/>
          <w:sz w:val="30"/>
          <w:szCs w:val="30"/>
          <w:cs/>
        </w:rPr>
        <w:t>ตามระยะเวลา เงื่อนไข และอัตราที่ระบุไว้ในสัญญา</w:t>
      </w:r>
    </w:p>
    <w:p w14:paraId="31F87412" w14:textId="77777777" w:rsidR="00F11941" w:rsidRDefault="00F11941" w:rsidP="00F332E2">
      <w:pPr>
        <w:spacing w:line="240" w:lineRule="auto"/>
        <w:ind w:left="1620" w:right="18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65624CC" w14:textId="30BA9775" w:rsidR="00C142F6" w:rsidRPr="00C20284" w:rsidRDefault="00C142F6" w:rsidP="00367ADF">
      <w:pPr>
        <w:pStyle w:val="Heading1"/>
        <w:shd w:val="clear" w:color="auto" w:fill="auto"/>
        <w:tabs>
          <w:tab w:val="clear" w:pos="283"/>
          <w:tab w:val="num" w:pos="540"/>
        </w:tabs>
        <w:ind w:left="630" w:hanging="630"/>
        <w:rPr>
          <w:rFonts w:ascii="Angsana New" w:hAnsi="Angsana New" w:cs="Angsana New"/>
          <w:szCs w:val="30"/>
        </w:rPr>
      </w:pPr>
      <w:r w:rsidRPr="00C20284">
        <w:rPr>
          <w:rFonts w:ascii="Angsana New" w:hAnsi="Angsana New" w:cs="Angsana New"/>
          <w:szCs w:val="30"/>
          <w:cs/>
        </w:rPr>
        <w:t>เงินสดและรายการเทียบเท่าเงินสด</w:t>
      </w:r>
    </w:p>
    <w:p w14:paraId="14E14CDB" w14:textId="224E34D1" w:rsidR="0091794C" w:rsidRPr="00413541" w:rsidRDefault="0091794C">
      <w:pPr>
        <w:rPr>
          <w:rFonts w:asciiTheme="majorBidi" w:hAnsiTheme="majorBidi" w:cstheme="majorBidi"/>
          <w:sz w:val="22"/>
          <w:szCs w:val="22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338"/>
        <w:gridCol w:w="1080"/>
        <w:gridCol w:w="270"/>
        <w:gridCol w:w="1080"/>
        <w:gridCol w:w="270"/>
        <w:gridCol w:w="1080"/>
        <w:gridCol w:w="270"/>
        <w:gridCol w:w="972"/>
      </w:tblGrid>
      <w:tr w:rsidR="008C2AB6" w:rsidRPr="00C20284" w14:paraId="79D53AE8" w14:textId="77777777" w:rsidTr="00D57717">
        <w:trPr>
          <w:trHeight w:hRule="exact" w:val="389"/>
        </w:trPr>
        <w:tc>
          <w:tcPr>
            <w:tcW w:w="4338" w:type="dxa"/>
          </w:tcPr>
          <w:p w14:paraId="06778856" w14:textId="77777777" w:rsidR="008C2AB6" w:rsidRPr="00C20284" w:rsidRDefault="008C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2B60CA8" w14:textId="77777777" w:rsidR="008C2AB6" w:rsidRPr="00C20284" w:rsidRDefault="008C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D105277" w14:textId="77777777" w:rsidR="008C2AB6" w:rsidRPr="00C20284" w:rsidRDefault="008C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22" w:type="dxa"/>
            <w:gridSpan w:val="3"/>
          </w:tcPr>
          <w:p w14:paraId="46385302" w14:textId="77777777" w:rsidR="008C2AB6" w:rsidRPr="00C20284" w:rsidRDefault="008C2AB6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i/>
                <w:iCs/>
                <w:position w:val="6"/>
                <w:sz w:val="30"/>
                <w:szCs w:val="30"/>
              </w:rPr>
              <w:t>(</w:t>
            </w:r>
            <w:r w:rsidRPr="00C20284">
              <w:rPr>
                <w:rFonts w:ascii="Angsana New" w:hAnsi="Angsana New"/>
                <w:i/>
                <w:iCs/>
                <w:position w:val="6"/>
                <w:sz w:val="30"/>
                <w:szCs w:val="30"/>
                <w:cs/>
              </w:rPr>
              <w:t>หน่วย</w:t>
            </w:r>
            <w:r w:rsidRPr="00C20284">
              <w:rPr>
                <w:rFonts w:ascii="Angsana New" w:hAnsi="Angsana New"/>
                <w:i/>
                <w:iCs/>
                <w:position w:val="6"/>
                <w:sz w:val="30"/>
                <w:szCs w:val="30"/>
              </w:rPr>
              <w:t xml:space="preserve">: </w:t>
            </w:r>
            <w:r w:rsidRPr="00C20284">
              <w:rPr>
                <w:rFonts w:ascii="Angsana New" w:hAnsi="Angsana New"/>
                <w:i/>
                <w:iCs/>
                <w:position w:val="6"/>
                <w:sz w:val="30"/>
                <w:szCs w:val="30"/>
                <w:cs/>
              </w:rPr>
              <w:t>ล้านบาท</w:t>
            </w:r>
            <w:r w:rsidRPr="00C20284">
              <w:rPr>
                <w:rFonts w:ascii="Angsana New" w:hAnsi="Angsana New"/>
                <w:i/>
                <w:iCs/>
                <w:position w:val="6"/>
                <w:sz w:val="30"/>
                <w:szCs w:val="30"/>
              </w:rPr>
              <w:t>)</w:t>
            </w:r>
          </w:p>
        </w:tc>
      </w:tr>
      <w:tr w:rsidR="00667206" w:rsidRPr="00C20284" w14:paraId="6E2E7CBD" w14:textId="77777777" w:rsidTr="00D57717">
        <w:trPr>
          <w:trHeight w:hRule="exact" w:val="389"/>
        </w:trPr>
        <w:tc>
          <w:tcPr>
            <w:tcW w:w="4338" w:type="dxa"/>
          </w:tcPr>
          <w:p w14:paraId="0441C58E" w14:textId="77777777" w:rsidR="00667206" w:rsidRPr="00C20284" w:rsidRDefault="00667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6A448205" w14:textId="77777777" w:rsidR="00667206" w:rsidRPr="00C20284" w:rsidRDefault="00667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13CE4D0" w14:textId="77777777" w:rsidR="00667206" w:rsidRPr="00C20284" w:rsidRDefault="00667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22" w:type="dxa"/>
            <w:gridSpan w:val="3"/>
            <w:tcBorders>
              <w:bottom w:val="single" w:sz="4" w:space="0" w:color="auto"/>
            </w:tcBorders>
          </w:tcPr>
          <w:p w14:paraId="7822E816" w14:textId="77777777" w:rsidR="00667206" w:rsidRPr="00C20284" w:rsidRDefault="00667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322A" w:rsidRPr="00C20284" w14:paraId="03F1FF07" w14:textId="77777777" w:rsidTr="00D57717">
        <w:trPr>
          <w:trHeight w:hRule="exact" w:val="389"/>
        </w:trPr>
        <w:tc>
          <w:tcPr>
            <w:tcW w:w="4338" w:type="dxa"/>
          </w:tcPr>
          <w:p w14:paraId="08745C78" w14:textId="77777777" w:rsidR="0026322A" w:rsidRPr="00C20284" w:rsidRDefault="00263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30C1A2B" w14:textId="1F9C9C42" w:rsidR="0026322A" w:rsidRPr="00C20284" w:rsidRDefault="009711B9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256</w:t>
            </w:r>
            <w:r w:rsidR="003C661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254D4C4" w14:textId="77777777" w:rsidR="0026322A" w:rsidRPr="00C20284" w:rsidRDefault="0026322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B732177" w14:textId="2166D03F" w:rsidR="0026322A" w:rsidRPr="00C20284" w:rsidRDefault="009711B9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AD7D043" w14:textId="77777777" w:rsidR="0026322A" w:rsidRPr="00C20284" w:rsidRDefault="0026322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45D61E6" w14:textId="0FA7045A" w:rsidR="0026322A" w:rsidRPr="00C20284" w:rsidRDefault="009711B9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256</w:t>
            </w:r>
            <w:r w:rsidR="003C661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D8179F0" w14:textId="77777777" w:rsidR="0026322A" w:rsidRPr="00C20284" w:rsidRDefault="0026322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14:paraId="4B2FCDAB" w14:textId="6D9BABB1" w:rsidR="0026322A" w:rsidRPr="00C20284" w:rsidRDefault="009711B9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26322A" w:rsidRPr="00C20284" w14:paraId="7E61629F" w14:textId="77777777" w:rsidTr="00D57717">
        <w:trPr>
          <w:trHeight w:hRule="exact" w:val="144"/>
        </w:trPr>
        <w:tc>
          <w:tcPr>
            <w:tcW w:w="4338" w:type="dxa"/>
          </w:tcPr>
          <w:p w14:paraId="75D16437" w14:textId="77777777" w:rsidR="0026322A" w:rsidRPr="00C20284" w:rsidRDefault="0026322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CFE866A" w14:textId="77777777" w:rsidR="0026322A" w:rsidRPr="00C20284" w:rsidRDefault="00263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779B33" w14:textId="77777777" w:rsidR="0026322A" w:rsidRPr="00C20284" w:rsidRDefault="00263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89D5C2" w14:textId="77777777" w:rsidR="0026322A" w:rsidRPr="00C20284" w:rsidRDefault="00263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DA5256" w14:textId="77777777" w:rsidR="0026322A" w:rsidRPr="00C20284" w:rsidRDefault="00263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95856F" w14:textId="77777777" w:rsidR="0026322A" w:rsidRPr="00C20284" w:rsidRDefault="00263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2CC524" w14:textId="77777777" w:rsidR="0026322A" w:rsidRPr="00C20284" w:rsidRDefault="00263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399403C5" w14:textId="77777777" w:rsidR="0026322A" w:rsidRPr="00C20284" w:rsidRDefault="00263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08EF" w:rsidRPr="00C20284" w14:paraId="47DACB5F" w14:textId="77777777" w:rsidTr="00D57717">
        <w:trPr>
          <w:trHeight w:hRule="exact" w:val="389"/>
        </w:trPr>
        <w:tc>
          <w:tcPr>
            <w:tcW w:w="4338" w:type="dxa"/>
          </w:tcPr>
          <w:p w14:paraId="79116798" w14:textId="77777777" w:rsidR="009A08EF" w:rsidRPr="00C20284" w:rsidRDefault="009A08EF" w:rsidP="009A08EF">
            <w:pPr>
              <w:spacing w:line="240" w:lineRule="auto"/>
              <w:ind w:left="-16" w:firstLine="82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เงินฝากสถาบันการเงินและเงินสดในมือ</w:t>
            </w:r>
          </w:p>
        </w:tc>
        <w:tc>
          <w:tcPr>
            <w:tcW w:w="1080" w:type="dxa"/>
          </w:tcPr>
          <w:p w14:paraId="2BC0198C" w14:textId="0A7DF87B" w:rsidR="009A08EF" w:rsidRPr="00C20284" w:rsidRDefault="00C125CD" w:rsidP="009A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30,0</w:t>
            </w:r>
            <w:r w:rsidR="003C6613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03A0D5EC" w14:textId="77777777" w:rsidR="009A08EF" w:rsidRPr="00C20284" w:rsidRDefault="009A08EF" w:rsidP="009A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3B6BD7" w14:textId="5D20EDB7" w:rsidR="009A08EF" w:rsidRPr="00C20284" w:rsidRDefault="003C6613" w:rsidP="009A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9711B9" w:rsidRPr="009711B9">
              <w:rPr>
                <w:rFonts w:ascii="Angsana New" w:hAnsi="Angsana New"/>
                <w:sz w:val="30"/>
                <w:szCs w:val="30"/>
              </w:rPr>
              <w:t>6</w:t>
            </w:r>
            <w:r w:rsidR="009A08EF" w:rsidRPr="00C20284">
              <w:rPr>
                <w:rFonts w:ascii="Angsana New" w:hAnsi="Angsana New"/>
                <w:sz w:val="30"/>
                <w:szCs w:val="30"/>
              </w:rPr>
              <w:t>,</w:t>
            </w:r>
            <w:r w:rsidR="009711B9" w:rsidRPr="009711B9">
              <w:rPr>
                <w:rFonts w:ascii="Angsana New" w:hAnsi="Angsana New"/>
                <w:sz w:val="30"/>
                <w:szCs w:val="30"/>
              </w:rPr>
              <w:t>116</w:t>
            </w:r>
          </w:p>
        </w:tc>
        <w:tc>
          <w:tcPr>
            <w:tcW w:w="270" w:type="dxa"/>
          </w:tcPr>
          <w:p w14:paraId="1EA4FE49" w14:textId="77777777" w:rsidR="009A08EF" w:rsidRPr="00C20284" w:rsidRDefault="009A08EF" w:rsidP="009A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BBEE91" w14:textId="1D2352A7" w:rsidR="009A08EF" w:rsidRPr="00C20284" w:rsidRDefault="00DD7FE9" w:rsidP="005B6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2,679</w:t>
            </w:r>
          </w:p>
        </w:tc>
        <w:tc>
          <w:tcPr>
            <w:tcW w:w="270" w:type="dxa"/>
          </w:tcPr>
          <w:p w14:paraId="56BC056B" w14:textId="77777777" w:rsidR="009A08EF" w:rsidRPr="00C20284" w:rsidRDefault="009A08EF" w:rsidP="009A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6A974263" w14:textId="268DA150" w:rsidR="009A08EF" w:rsidRPr="00C20284" w:rsidRDefault="009711B9" w:rsidP="00E50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</w:t>
            </w:r>
            <w:r w:rsidR="009A08EF" w:rsidRPr="00C20284">
              <w:rPr>
                <w:rFonts w:ascii="Angsana New" w:hAnsi="Angsana New"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</w:rPr>
              <w:t>812</w:t>
            </w:r>
          </w:p>
        </w:tc>
      </w:tr>
      <w:tr w:rsidR="009A08EF" w:rsidRPr="00C20284" w14:paraId="64563A9D" w14:textId="77777777" w:rsidTr="00D57717">
        <w:trPr>
          <w:trHeight w:hRule="exact" w:val="389"/>
        </w:trPr>
        <w:tc>
          <w:tcPr>
            <w:tcW w:w="4338" w:type="dxa"/>
          </w:tcPr>
          <w:p w14:paraId="2FB8DB92" w14:textId="77777777" w:rsidR="009A08EF" w:rsidRPr="00C20284" w:rsidRDefault="009A08EF" w:rsidP="009A08EF">
            <w:pPr>
              <w:tabs>
                <w:tab w:val="clear" w:pos="227"/>
                <w:tab w:val="left" w:pos="0"/>
              </w:tabs>
              <w:spacing w:line="240" w:lineRule="auto"/>
              <w:ind w:firstLine="66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CC44A2" w14:textId="2A34BB53" w:rsidR="009A08EF" w:rsidRPr="00C20284" w:rsidRDefault="00014B39" w:rsidP="009A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</w:t>
            </w:r>
            <w:r w:rsidR="003C6613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471D776" w14:textId="77777777" w:rsidR="009A08EF" w:rsidRPr="00C20284" w:rsidRDefault="009A08EF" w:rsidP="009A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E63B730" w14:textId="73462188" w:rsidR="009A08EF" w:rsidRPr="00C20284" w:rsidRDefault="009711B9" w:rsidP="009A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10</w:t>
            </w:r>
            <w:r w:rsidR="009A08EF" w:rsidRPr="00C20284">
              <w:rPr>
                <w:rFonts w:ascii="Angsana New" w:hAnsi="Angsana New"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</w:rPr>
              <w:t>919</w:t>
            </w:r>
          </w:p>
        </w:tc>
        <w:tc>
          <w:tcPr>
            <w:tcW w:w="270" w:type="dxa"/>
          </w:tcPr>
          <w:p w14:paraId="627786E0" w14:textId="77777777" w:rsidR="009A08EF" w:rsidRPr="00C20284" w:rsidRDefault="009A08EF" w:rsidP="009A08EF">
            <w:pPr>
              <w:pStyle w:val="block"/>
              <w:spacing w:after="0" w:line="240" w:lineRule="auto"/>
              <w:ind w:left="-1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E7E226F" w14:textId="6F26A123" w:rsidR="009A08EF" w:rsidRPr="00C20284" w:rsidRDefault="00DD7FE9" w:rsidP="005B68D3">
            <w:pPr>
              <w:pStyle w:val="block"/>
              <w:tabs>
                <w:tab w:val="decimal" w:pos="779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FBB4BE" w14:textId="77777777" w:rsidR="009A08EF" w:rsidRPr="00C20284" w:rsidRDefault="009A08EF" w:rsidP="009A08EF">
            <w:pPr>
              <w:pStyle w:val="block"/>
              <w:spacing w:after="0" w:line="240" w:lineRule="auto"/>
              <w:ind w:left="-1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3E51D49C" w14:textId="28753CB3" w:rsidR="009A08EF" w:rsidRPr="00C20284" w:rsidRDefault="009A08EF" w:rsidP="00E50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A08EF" w:rsidRPr="00C20284" w14:paraId="559419EB" w14:textId="77777777" w:rsidTr="00D57717">
        <w:trPr>
          <w:trHeight w:hRule="exact" w:val="389"/>
        </w:trPr>
        <w:tc>
          <w:tcPr>
            <w:tcW w:w="4338" w:type="dxa"/>
          </w:tcPr>
          <w:p w14:paraId="5B137FFC" w14:textId="77777777" w:rsidR="009A08EF" w:rsidRPr="00C20284" w:rsidRDefault="009A08EF" w:rsidP="009A08EF">
            <w:pPr>
              <w:tabs>
                <w:tab w:val="clear" w:pos="227"/>
                <w:tab w:val="left" w:pos="66"/>
              </w:tabs>
              <w:spacing w:line="240" w:lineRule="auto"/>
              <w:ind w:firstLine="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621D66B" w14:textId="5DE927A9" w:rsidR="009A08EF" w:rsidRPr="00C20284" w:rsidRDefault="00014B39" w:rsidP="009A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36,686</w:t>
            </w:r>
          </w:p>
        </w:tc>
        <w:tc>
          <w:tcPr>
            <w:tcW w:w="270" w:type="dxa"/>
          </w:tcPr>
          <w:p w14:paraId="2B2B819E" w14:textId="77777777" w:rsidR="009A08EF" w:rsidRPr="00C20284" w:rsidRDefault="009A08EF" w:rsidP="009A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F184D76" w14:textId="4DDBA940" w:rsidR="009A08EF" w:rsidRPr="00C20284" w:rsidRDefault="009711B9" w:rsidP="009A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57</w:t>
            </w:r>
            <w:r w:rsidR="009A08EF" w:rsidRPr="00C202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035</w:t>
            </w:r>
          </w:p>
        </w:tc>
        <w:tc>
          <w:tcPr>
            <w:tcW w:w="270" w:type="dxa"/>
          </w:tcPr>
          <w:p w14:paraId="22607126" w14:textId="77777777" w:rsidR="009A08EF" w:rsidRPr="00C20284" w:rsidRDefault="009A08EF" w:rsidP="009A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8E18B01" w14:textId="3918EC41" w:rsidR="009A08EF" w:rsidRPr="00C20284" w:rsidRDefault="00DD7FE9" w:rsidP="005B6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2,679</w:t>
            </w:r>
          </w:p>
        </w:tc>
        <w:tc>
          <w:tcPr>
            <w:tcW w:w="270" w:type="dxa"/>
          </w:tcPr>
          <w:p w14:paraId="2F9E9B27" w14:textId="77777777" w:rsidR="009A08EF" w:rsidRPr="00C20284" w:rsidRDefault="009A08EF" w:rsidP="009A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72B2EF52" w14:textId="16547EBD" w:rsidR="009A08EF" w:rsidRPr="00BC51AA" w:rsidRDefault="009711B9" w:rsidP="00E50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51AA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9A08EF" w:rsidRPr="00BC51A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C51AA">
              <w:rPr>
                <w:rFonts w:ascii="Angsana New" w:hAnsi="Angsana New"/>
                <w:b/>
                <w:bCs/>
                <w:sz w:val="30"/>
                <w:szCs w:val="30"/>
              </w:rPr>
              <w:t>812</w:t>
            </w:r>
          </w:p>
        </w:tc>
      </w:tr>
    </w:tbl>
    <w:p w14:paraId="668625A3" w14:textId="7B548754" w:rsidR="00730244" w:rsidRPr="00413541" w:rsidRDefault="00730244" w:rsidP="003F6D52">
      <w:pPr>
        <w:pStyle w:val="acctmergecolhdg"/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1F500731" w14:textId="41DF6663" w:rsidR="00E13DE3" w:rsidRPr="00C20284" w:rsidRDefault="00E13DE3" w:rsidP="00367ADF">
      <w:pPr>
        <w:pStyle w:val="Heading1"/>
        <w:shd w:val="clear" w:color="auto" w:fill="auto"/>
        <w:tabs>
          <w:tab w:val="clear" w:pos="283"/>
        </w:tabs>
        <w:ind w:left="540" w:hanging="540"/>
        <w:rPr>
          <w:rFonts w:ascii="Angsana New" w:hAnsi="Angsana New" w:cs="Angsana New"/>
          <w:szCs w:val="30"/>
        </w:rPr>
      </w:pPr>
      <w:r w:rsidRPr="00C20284">
        <w:rPr>
          <w:rFonts w:ascii="Angsana New" w:hAnsi="Angsana New" w:cs="Angsana New"/>
          <w:szCs w:val="30"/>
          <w:cs/>
        </w:rPr>
        <w:lastRenderedPageBreak/>
        <w:t>สินค้าคงเหลือ</w:t>
      </w:r>
      <w:r w:rsidR="00C11CF6">
        <w:rPr>
          <w:rFonts w:ascii="Angsana New" w:hAnsi="Angsana New" w:cs="Angsana New"/>
          <w:szCs w:val="30"/>
        </w:rPr>
        <w:br/>
      </w:r>
    </w:p>
    <w:tbl>
      <w:tblPr>
        <w:tblW w:w="9450" w:type="dxa"/>
        <w:tblInd w:w="270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4410"/>
        <w:gridCol w:w="1079"/>
        <w:gridCol w:w="250"/>
        <w:gridCol w:w="1076"/>
        <w:gridCol w:w="250"/>
        <w:gridCol w:w="1152"/>
        <w:gridCol w:w="270"/>
        <w:gridCol w:w="963"/>
      </w:tblGrid>
      <w:tr w:rsidR="0049399F" w:rsidRPr="00C20284" w14:paraId="1CFF92F2" w14:textId="77777777" w:rsidTr="003F0630">
        <w:trPr>
          <w:cantSplit/>
          <w:tblHeader/>
        </w:trPr>
        <w:tc>
          <w:tcPr>
            <w:tcW w:w="4410" w:type="dxa"/>
            <w:shd w:val="clear" w:color="auto" w:fill="auto"/>
          </w:tcPr>
          <w:p w14:paraId="4A9D5D19" w14:textId="77777777" w:rsidR="00FA553A" w:rsidRPr="00C20284" w:rsidRDefault="00FA553A" w:rsidP="001B1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405" w:type="dxa"/>
            <w:gridSpan w:val="3"/>
            <w:shd w:val="clear" w:color="auto" w:fill="auto"/>
          </w:tcPr>
          <w:p w14:paraId="12095543" w14:textId="77777777" w:rsidR="00FA553A" w:rsidRPr="00C20284" w:rsidRDefault="00FA5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50" w:type="dxa"/>
            <w:shd w:val="clear" w:color="auto" w:fill="auto"/>
          </w:tcPr>
          <w:p w14:paraId="0B18A244" w14:textId="77777777" w:rsidR="00FA553A" w:rsidRPr="00C20284" w:rsidRDefault="00FA5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85" w:type="dxa"/>
            <w:gridSpan w:val="3"/>
            <w:shd w:val="clear" w:color="auto" w:fill="auto"/>
          </w:tcPr>
          <w:p w14:paraId="4B15C3A6" w14:textId="77777777" w:rsidR="00FA553A" w:rsidRPr="00C20284" w:rsidRDefault="00FA5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6"/>
              </w:tabs>
              <w:spacing w:line="240" w:lineRule="auto"/>
              <w:ind w:right="-119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i/>
                <w:iCs/>
                <w:position w:val="6"/>
                <w:sz w:val="30"/>
                <w:szCs w:val="30"/>
              </w:rPr>
              <w:t>(</w:t>
            </w:r>
            <w:r w:rsidRPr="00C20284">
              <w:rPr>
                <w:rFonts w:ascii="Angsana New" w:hAnsi="Angsana New"/>
                <w:i/>
                <w:iCs/>
                <w:position w:val="6"/>
                <w:sz w:val="30"/>
                <w:szCs w:val="30"/>
                <w:cs/>
              </w:rPr>
              <w:t>หน่วย</w:t>
            </w:r>
            <w:r w:rsidRPr="00C20284">
              <w:rPr>
                <w:rFonts w:ascii="Angsana New" w:hAnsi="Angsana New"/>
                <w:i/>
                <w:iCs/>
                <w:position w:val="6"/>
                <w:sz w:val="30"/>
                <w:szCs w:val="30"/>
              </w:rPr>
              <w:t xml:space="preserve">: </w:t>
            </w:r>
            <w:r w:rsidRPr="00C20284">
              <w:rPr>
                <w:rFonts w:ascii="Angsana New" w:hAnsi="Angsana New"/>
                <w:i/>
                <w:iCs/>
                <w:position w:val="6"/>
                <w:sz w:val="30"/>
                <w:szCs w:val="30"/>
                <w:cs/>
              </w:rPr>
              <w:t>ล้านบาท</w:t>
            </w:r>
            <w:r w:rsidRPr="00C20284">
              <w:rPr>
                <w:rFonts w:ascii="Angsana New" w:hAnsi="Angsana New"/>
                <w:i/>
                <w:iCs/>
                <w:position w:val="6"/>
                <w:sz w:val="30"/>
                <w:szCs w:val="30"/>
              </w:rPr>
              <w:t>)</w:t>
            </w:r>
          </w:p>
        </w:tc>
      </w:tr>
      <w:tr w:rsidR="0049399F" w:rsidRPr="00C20284" w14:paraId="3A48C604" w14:textId="77777777" w:rsidTr="003F0630">
        <w:trPr>
          <w:cantSplit/>
          <w:tblHeader/>
        </w:trPr>
        <w:tc>
          <w:tcPr>
            <w:tcW w:w="4410" w:type="dxa"/>
            <w:shd w:val="clear" w:color="auto" w:fill="auto"/>
          </w:tcPr>
          <w:p w14:paraId="13B50703" w14:textId="77777777" w:rsidR="00FA553A" w:rsidRPr="00C20284" w:rsidRDefault="00FA553A" w:rsidP="001B1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40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2DAC14D" w14:textId="77777777" w:rsidR="00FA553A" w:rsidRPr="00C20284" w:rsidRDefault="00FA5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0" w:type="dxa"/>
            <w:shd w:val="clear" w:color="auto" w:fill="auto"/>
          </w:tcPr>
          <w:p w14:paraId="3D367E31" w14:textId="77777777" w:rsidR="00FA553A" w:rsidRPr="00C20284" w:rsidRDefault="00FA5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8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93E1C2" w14:textId="77777777" w:rsidR="00FA553A" w:rsidRPr="00C20284" w:rsidRDefault="00FA5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399F" w:rsidRPr="00C20284" w14:paraId="6AECCEE7" w14:textId="77777777" w:rsidTr="003F0630">
        <w:trPr>
          <w:cantSplit/>
          <w:tblHeader/>
        </w:trPr>
        <w:tc>
          <w:tcPr>
            <w:tcW w:w="4410" w:type="dxa"/>
            <w:shd w:val="clear" w:color="auto" w:fill="auto"/>
          </w:tcPr>
          <w:p w14:paraId="14E148B8" w14:textId="77777777" w:rsidR="002C5477" w:rsidRPr="00C20284" w:rsidRDefault="002C5477" w:rsidP="001B1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21AF7657" w14:textId="4AC03224" w:rsidR="002C5477" w:rsidRPr="00C20284" w:rsidRDefault="009711B9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256</w:t>
            </w:r>
            <w:r w:rsidR="003C661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50" w:type="dxa"/>
            <w:tcBorders>
              <w:top w:val="single" w:sz="4" w:space="0" w:color="auto"/>
            </w:tcBorders>
          </w:tcPr>
          <w:p w14:paraId="635BA39F" w14:textId="77777777" w:rsidR="002C5477" w:rsidRPr="00C20284" w:rsidRDefault="002C547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4DA0F78F" w14:textId="0C84D223" w:rsidR="002C5477" w:rsidRPr="00C20284" w:rsidRDefault="009711B9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50" w:type="dxa"/>
          </w:tcPr>
          <w:p w14:paraId="3345F8E6" w14:textId="77777777" w:rsidR="002C5477" w:rsidRPr="00C20284" w:rsidRDefault="002C547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E6A6221" w14:textId="2DA6C0A7" w:rsidR="002C5477" w:rsidRPr="00C20284" w:rsidRDefault="009711B9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256</w:t>
            </w:r>
            <w:r w:rsidR="003C661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24345E8" w14:textId="77777777" w:rsidR="002C5477" w:rsidRPr="00C20284" w:rsidRDefault="002C547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</w:tcPr>
          <w:p w14:paraId="19DDBEC8" w14:textId="490C2134" w:rsidR="002C5477" w:rsidRPr="00C20284" w:rsidRDefault="009711B9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49399F" w:rsidRPr="00C20284" w14:paraId="23B007FB" w14:textId="77777777" w:rsidTr="003F0630">
        <w:trPr>
          <w:cantSplit/>
          <w:trHeight w:val="144"/>
          <w:tblHeader/>
        </w:trPr>
        <w:tc>
          <w:tcPr>
            <w:tcW w:w="4410" w:type="dxa"/>
            <w:shd w:val="clear" w:color="auto" w:fill="auto"/>
          </w:tcPr>
          <w:p w14:paraId="19CA625D" w14:textId="77777777" w:rsidR="002C5477" w:rsidRPr="00C20284" w:rsidRDefault="002C5477">
            <w:pPr>
              <w:spacing w:line="240" w:lineRule="auto"/>
              <w:rPr>
                <w:rFonts w:ascii="Angsana New" w:eastAsia="Angsana New" w:hAnsi="Angsana New"/>
                <w:sz w:val="8"/>
                <w:szCs w:val="8"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14:paraId="042C59BD" w14:textId="77777777" w:rsidR="002C5477" w:rsidRPr="00C20284" w:rsidRDefault="002C5477">
            <w:pPr>
              <w:pStyle w:val="block"/>
              <w:tabs>
                <w:tab w:val="decimal" w:pos="792"/>
              </w:tabs>
              <w:spacing w:after="0" w:line="240" w:lineRule="auto"/>
              <w:ind w:left="-79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50" w:type="dxa"/>
            <w:shd w:val="clear" w:color="auto" w:fill="auto"/>
          </w:tcPr>
          <w:p w14:paraId="347B53DE" w14:textId="77777777" w:rsidR="002C5477" w:rsidRPr="00C20284" w:rsidRDefault="002C5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b/>
                <w:sz w:val="8"/>
                <w:szCs w:val="8"/>
              </w:rPr>
            </w:pPr>
          </w:p>
        </w:tc>
        <w:tc>
          <w:tcPr>
            <w:tcW w:w="1076" w:type="dxa"/>
            <w:shd w:val="clear" w:color="auto" w:fill="auto"/>
          </w:tcPr>
          <w:p w14:paraId="7A4D4BEE" w14:textId="77777777" w:rsidR="002C5477" w:rsidRPr="00C20284" w:rsidRDefault="002C5477">
            <w:pPr>
              <w:pStyle w:val="block"/>
              <w:tabs>
                <w:tab w:val="decimal" w:pos="792"/>
              </w:tabs>
              <w:spacing w:after="0" w:line="240" w:lineRule="auto"/>
              <w:ind w:left="-79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50" w:type="dxa"/>
            <w:shd w:val="clear" w:color="auto" w:fill="auto"/>
          </w:tcPr>
          <w:p w14:paraId="0266D2F7" w14:textId="77777777" w:rsidR="002C5477" w:rsidRPr="00C20284" w:rsidRDefault="002C5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b/>
                <w:sz w:val="8"/>
                <w:szCs w:val="8"/>
              </w:rPr>
            </w:pPr>
          </w:p>
        </w:tc>
        <w:tc>
          <w:tcPr>
            <w:tcW w:w="1152" w:type="dxa"/>
            <w:shd w:val="clear" w:color="auto" w:fill="auto"/>
          </w:tcPr>
          <w:p w14:paraId="3DB7F79E" w14:textId="77777777" w:rsidR="002C5477" w:rsidRPr="00C20284" w:rsidRDefault="002C5477">
            <w:pPr>
              <w:pStyle w:val="block"/>
              <w:tabs>
                <w:tab w:val="decimal" w:pos="819"/>
              </w:tabs>
              <w:spacing w:after="0" w:line="240" w:lineRule="auto"/>
              <w:ind w:left="-79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  <w:shd w:val="clear" w:color="auto" w:fill="auto"/>
          </w:tcPr>
          <w:p w14:paraId="55A3307B" w14:textId="77777777" w:rsidR="002C5477" w:rsidRPr="00C20284" w:rsidRDefault="002C5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b/>
                <w:sz w:val="8"/>
                <w:szCs w:val="8"/>
              </w:rPr>
            </w:pPr>
          </w:p>
        </w:tc>
        <w:tc>
          <w:tcPr>
            <w:tcW w:w="963" w:type="dxa"/>
            <w:shd w:val="clear" w:color="auto" w:fill="auto"/>
          </w:tcPr>
          <w:p w14:paraId="7087C57C" w14:textId="77777777" w:rsidR="002C5477" w:rsidRPr="00C20284" w:rsidRDefault="002C5477">
            <w:pPr>
              <w:pStyle w:val="block"/>
              <w:tabs>
                <w:tab w:val="decimal" w:pos="819"/>
              </w:tabs>
              <w:spacing w:after="0" w:line="240" w:lineRule="auto"/>
              <w:ind w:left="-79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49399F" w:rsidRPr="00C20284" w14:paraId="481537A8" w14:textId="77777777" w:rsidTr="003F0630">
        <w:trPr>
          <w:cantSplit/>
          <w:tblHeader/>
        </w:trPr>
        <w:tc>
          <w:tcPr>
            <w:tcW w:w="4410" w:type="dxa"/>
            <w:shd w:val="clear" w:color="auto" w:fill="auto"/>
          </w:tcPr>
          <w:p w14:paraId="332EEB3F" w14:textId="77777777" w:rsidR="007D499C" w:rsidRPr="00C20284" w:rsidRDefault="007D499C" w:rsidP="00367ADF">
            <w:pPr>
              <w:tabs>
                <w:tab w:val="clear" w:pos="227"/>
              </w:tabs>
              <w:spacing w:line="240" w:lineRule="auto"/>
              <w:ind w:left="168" w:firstLine="6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eastAsia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079" w:type="dxa"/>
            <w:shd w:val="clear" w:color="auto" w:fill="auto"/>
          </w:tcPr>
          <w:p w14:paraId="2A03992B" w14:textId="58A6025B" w:rsidR="007D499C" w:rsidRPr="00CF56A2" w:rsidRDefault="003C6613" w:rsidP="00367ADF">
            <w:pPr>
              <w:pStyle w:val="block"/>
              <w:tabs>
                <w:tab w:val="decimal" w:pos="844"/>
              </w:tabs>
              <w:spacing w:after="0" w:line="240" w:lineRule="auto"/>
              <w:ind w:left="-51" w:right="-16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FA0AF5">
              <w:rPr>
                <w:rFonts w:ascii="Angsana New" w:hAnsi="Angsana New"/>
                <w:sz w:val="30"/>
                <w:szCs w:val="30"/>
              </w:rPr>
              <w:t>0,76</w:t>
            </w:r>
            <w:r w:rsidR="002C3F1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50" w:type="dxa"/>
            <w:shd w:val="clear" w:color="auto" w:fill="auto"/>
          </w:tcPr>
          <w:p w14:paraId="6717D2D2" w14:textId="77777777" w:rsidR="007D499C" w:rsidRPr="00C20284" w:rsidRDefault="007D499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7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</w:tcPr>
          <w:p w14:paraId="17FFB814" w14:textId="21FB7C49" w:rsidR="007D499C" w:rsidRPr="00C20284" w:rsidRDefault="009711B9" w:rsidP="009473B1">
            <w:pPr>
              <w:pStyle w:val="block"/>
              <w:tabs>
                <w:tab w:val="decimal" w:pos="822"/>
              </w:tabs>
              <w:spacing w:after="0" w:line="240" w:lineRule="auto"/>
              <w:ind w:left="-51" w:right="-164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7D499C" w:rsidRPr="00C20284">
              <w:rPr>
                <w:rFonts w:ascii="Angsana New" w:hAnsi="Angsana New"/>
                <w:sz w:val="30"/>
                <w:szCs w:val="30"/>
              </w:rPr>
              <w:t>,</w:t>
            </w:r>
            <w:r w:rsidR="003C6613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</w:p>
        </w:tc>
        <w:tc>
          <w:tcPr>
            <w:tcW w:w="250" w:type="dxa"/>
            <w:shd w:val="clear" w:color="auto" w:fill="auto"/>
          </w:tcPr>
          <w:p w14:paraId="48459F6C" w14:textId="77777777" w:rsidR="007D499C" w:rsidRPr="00C20284" w:rsidRDefault="007D499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7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3201C901" w14:textId="5974AC7E" w:rsidR="007D499C" w:rsidRPr="00C20284" w:rsidRDefault="001C2A11" w:rsidP="005B68D3">
            <w:pPr>
              <w:pStyle w:val="block"/>
              <w:tabs>
                <w:tab w:val="decimal" w:pos="843"/>
              </w:tabs>
              <w:spacing w:after="0" w:line="240" w:lineRule="auto"/>
              <w:ind w:left="0" w:right="-14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1,525</w:t>
            </w:r>
          </w:p>
        </w:tc>
        <w:tc>
          <w:tcPr>
            <w:tcW w:w="270" w:type="dxa"/>
            <w:shd w:val="clear" w:color="auto" w:fill="auto"/>
          </w:tcPr>
          <w:p w14:paraId="0988EBE1" w14:textId="77777777" w:rsidR="007D499C" w:rsidRPr="00C20284" w:rsidRDefault="007D499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7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14:paraId="64CDD946" w14:textId="05D82286" w:rsidR="007D499C" w:rsidRPr="00C20284" w:rsidRDefault="009711B9" w:rsidP="00E50DD4">
            <w:pPr>
              <w:pStyle w:val="block"/>
              <w:tabs>
                <w:tab w:val="decimal" w:pos="752"/>
              </w:tabs>
              <w:spacing w:after="0" w:line="240" w:lineRule="auto"/>
              <w:ind w:left="0" w:right="-14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7D499C" w:rsidRPr="00C2028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286</w:t>
            </w:r>
          </w:p>
        </w:tc>
      </w:tr>
      <w:tr w:rsidR="0049399F" w:rsidRPr="00C20284" w14:paraId="300DF2A8" w14:textId="77777777" w:rsidTr="003F0630">
        <w:trPr>
          <w:cantSplit/>
          <w:tblHeader/>
        </w:trPr>
        <w:tc>
          <w:tcPr>
            <w:tcW w:w="4410" w:type="dxa"/>
            <w:shd w:val="clear" w:color="auto" w:fill="auto"/>
          </w:tcPr>
          <w:p w14:paraId="71051114" w14:textId="5859573A" w:rsidR="007D499C" w:rsidRPr="00C20284" w:rsidRDefault="007D499C" w:rsidP="00367ADF">
            <w:pPr>
              <w:spacing w:line="240" w:lineRule="auto"/>
              <w:ind w:left="168" w:firstLine="6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eastAsia="Angsana New" w:hAnsi="Angsana New"/>
                <w:sz w:val="30"/>
                <w:szCs w:val="30"/>
                <w:cs/>
              </w:rPr>
              <w:t>เคมีภัณฑ์และวัสดุสิ้นเปลือง</w:t>
            </w:r>
          </w:p>
        </w:tc>
        <w:tc>
          <w:tcPr>
            <w:tcW w:w="1079" w:type="dxa"/>
            <w:shd w:val="clear" w:color="auto" w:fill="auto"/>
          </w:tcPr>
          <w:p w14:paraId="6A6D1F6E" w14:textId="6D9447D9" w:rsidR="007D499C" w:rsidRPr="00C20284" w:rsidRDefault="00FA0AF5" w:rsidP="00367ADF">
            <w:pPr>
              <w:pStyle w:val="block"/>
              <w:tabs>
                <w:tab w:val="decimal" w:pos="844"/>
              </w:tabs>
              <w:spacing w:after="0" w:line="240" w:lineRule="auto"/>
              <w:ind w:left="-51" w:right="-16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3,662</w:t>
            </w:r>
          </w:p>
        </w:tc>
        <w:tc>
          <w:tcPr>
            <w:tcW w:w="250" w:type="dxa"/>
            <w:shd w:val="clear" w:color="auto" w:fill="auto"/>
          </w:tcPr>
          <w:p w14:paraId="775B9FD7" w14:textId="77777777" w:rsidR="007D499C" w:rsidRPr="00C20284" w:rsidRDefault="007D499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7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</w:tcPr>
          <w:p w14:paraId="110FF5FE" w14:textId="6D6F8A9C" w:rsidR="007D499C" w:rsidRPr="00C20284" w:rsidRDefault="009711B9" w:rsidP="005B68D3">
            <w:pPr>
              <w:pStyle w:val="block"/>
              <w:tabs>
                <w:tab w:val="decimal" w:pos="822"/>
              </w:tabs>
              <w:spacing w:after="0" w:line="240" w:lineRule="auto"/>
              <w:ind w:left="-51" w:right="-164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7D499C" w:rsidRPr="00C20284">
              <w:rPr>
                <w:rFonts w:ascii="Angsana New" w:hAnsi="Angsana New"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3C6613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50" w:type="dxa"/>
            <w:shd w:val="clear" w:color="auto" w:fill="auto"/>
          </w:tcPr>
          <w:p w14:paraId="2C5CC08E" w14:textId="77777777" w:rsidR="007D499C" w:rsidRPr="00C20284" w:rsidRDefault="007D499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7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7D53D2A9" w14:textId="4FF1ED1A" w:rsidR="007D499C" w:rsidRPr="00C20284" w:rsidRDefault="001C2A11" w:rsidP="005B68D3">
            <w:pPr>
              <w:pStyle w:val="block"/>
              <w:tabs>
                <w:tab w:val="decimal" w:pos="843"/>
              </w:tabs>
              <w:spacing w:after="0" w:line="240" w:lineRule="auto"/>
              <w:ind w:left="-78" w:right="-140"/>
              <w:rPr>
                <w:rFonts w:ascii="Angsana New" w:hAnsi="Angsana New"/>
                <w:sz w:val="30"/>
                <w:szCs w:val="30"/>
              </w:rPr>
            </w:pPr>
            <w:r w:rsidRPr="00474DD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86</w:t>
            </w:r>
          </w:p>
        </w:tc>
        <w:tc>
          <w:tcPr>
            <w:tcW w:w="270" w:type="dxa"/>
            <w:shd w:val="clear" w:color="auto" w:fill="auto"/>
          </w:tcPr>
          <w:p w14:paraId="13C59DC0" w14:textId="77777777" w:rsidR="007D499C" w:rsidRPr="00C20284" w:rsidRDefault="007D499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7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14:paraId="1F418813" w14:textId="38864D53" w:rsidR="007D499C" w:rsidRPr="00E50DD4" w:rsidRDefault="009711B9" w:rsidP="00E50DD4">
            <w:pPr>
              <w:pStyle w:val="block"/>
              <w:tabs>
                <w:tab w:val="decimal" w:pos="752"/>
              </w:tabs>
              <w:spacing w:after="0" w:line="240" w:lineRule="auto"/>
              <w:ind w:left="0" w:right="-14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161</w:t>
            </w:r>
          </w:p>
        </w:tc>
      </w:tr>
      <w:tr w:rsidR="0049399F" w:rsidRPr="00C20284" w14:paraId="1733E11C" w14:textId="77777777" w:rsidTr="003F0630">
        <w:trPr>
          <w:cantSplit/>
          <w:tblHeader/>
        </w:trPr>
        <w:tc>
          <w:tcPr>
            <w:tcW w:w="4410" w:type="dxa"/>
            <w:shd w:val="clear" w:color="auto" w:fill="auto"/>
          </w:tcPr>
          <w:p w14:paraId="2222E1E3" w14:textId="5C41FFF2" w:rsidR="007D499C" w:rsidRPr="00C20284" w:rsidRDefault="007D499C" w:rsidP="00367ADF">
            <w:pPr>
              <w:spacing w:line="240" w:lineRule="auto"/>
              <w:ind w:left="168" w:firstLine="6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eastAsia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079" w:type="dxa"/>
            <w:shd w:val="clear" w:color="auto" w:fill="auto"/>
          </w:tcPr>
          <w:p w14:paraId="2F40868D" w14:textId="69171E79" w:rsidR="007D499C" w:rsidRPr="00C20284" w:rsidRDefault="00FA0AF5" w:rsidP="00367ADF">
            <w:pPr>
              <w:pStyle w:val="block"/>
              <w:tabs>
                <w:tab w:val="decimal" w:pos="844"/>
              </w:tabs>
              <w:spacing w:after="0" w:line="240" w:lineRule="auto"/>
              <w:ind w:left="-51" w:right="-16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</w:t>
            </w:r>
            <w:r w:rsidR="005E4455">
              <w:rPr>
                <w:rFonts w:ascii="Angsana New" w:hAnsi="Angsana New"/>
                <w:sz w:val="30"/>
                <w:szCs w:val="30"/>
              </w:rPr>
              <w:t>4</w:t>
            </w:r>
            <w:r w:rsidR="005E4455" w:rsidRPr="00474DD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50" w:type="dxa"/>
            <w:shd w:val="clear" w:color="auto" w:fill="auto"/>
          </w:tcPr>
          <w:p w14:paraId="597694D4" w14:textId="77777777" w:rsidR="007D499C" w:rsidRPr="00C20284" w:rsidRDefault="007D499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7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</w:tcPr>
          <w:p w14:paraId="35387F67" w14:textId="16322A16" w:rsidR="007D499C" w:rsidRPr="00C20284" w:rsidRDefault="009711B9" w:rsidP="005B68D3">
            <w:pPr>
              <w:pStyle w:val="block"/>
              <w:tabs>
                <w:tab w:val="decimal" w:pos="822"/>
              </w:tabs>
              <w:spacing w:after="0" w:line="240" w:lineRule="auto"/>
              <w:ind w:left="-51" w:right="-164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D499C" w:rsidRPr="00C20284">
              <w:rPr>
                <w:rFonts w:ascii="Angsana New" w:hAnsi="Angsana New"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950</w:t>
            </w:r>
          </w:p>
        </w:tc>
        <w:tc>
          <w:tcPr>
            <w:tcW w:w="250" w:type="dxa"/>
            <w:shd w:val="clear" w:color="auto" w:fill="auto"/>
          </w:tcPr>
          <w:p w14:paraId="537C6BF5" w14:textId="77777777" w:rsidR="007D499C" w:rsidRPr="00C20284" w:rsidRDefault="007D499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7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6746722A" w14:textId="6A2B9B98" w:rsidR="007D499C" w:rsidRPr="00C20284" w:rsidRDefault="001C2A11" w:rsidP="005B68D3">
            <w:pPr>
              <w:pStyle w:val="block"/>
              <w:tabs>
                <w:tab w:val="decimal" w:pos="843"/>
              </w:tabs>
              <w:spacing w:after="0" w:line="240" w:lineRule="auto"/>
              <w:ind w:left="-78" w:right="-1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</w:t>
            </w:r>
            <w:r w:rsidR="005E4455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14969F22" w14:textId="77777777" w:rsidR="007D499C" w:rsidRPr="00C20284" w:rsidRDefault="007D499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7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14:paraId="7163A813" w14:textId="0FC8952C" w:rsidR="007D499C" w:rsidRPr="00E50DD4" w:rsidRDefault="009711B9" w:rsidP="00E50DD4">
            <w:pPr>
              <w:pStyle w:val="block"/>
              <w:tabs>
                <w:tab w:val="decimal" w:pos="752"/>
              </w:tabs>
              <w:spacing w:after="0" w:line="240" w:lineRule="auto"/>
              <w:ind w:left="0" w:right="-14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3C6613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49399F" w:rsidRPr="00C20284" w14:paraId="6BE12CA8" w14:textId="77777777" w:rsidTr="003F0630">
        <w:trPr>
          <w:cantSplit/>
          <w:tblHeader/>
        </w:trPr>
        <w:tc>
          <w:tcPr>
            <w:tcW w:w="4410" w:type="dxa"/>
            <w:shd w:val="clear" w:color="auto" w:fill="auto"/>
          </w:tcPr>
          <w:p w14:paraId="3C4F9A8E" w14:textId="5264E8A0" w:rsidR="007D499C" w:rsidRPr="00C20284" w:rsidRDefault="007D499C" w:rsidP="00367ADF">
            <w:pPr>
              <w:spacing w:line="240" w:lineRule="auto"/>
              <w:ind w:left="168" w:firstLine="6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eastAsia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79" w:type="dxa"/>
            <w:shd w:val="clear" w:color="auto" w:fill="auto"/>
          </w:tcPr>
          <w:p w14:paraId="54E919F1" w14:textId="0A7021EF" w:rsidR="007D499C" w:rsidRPr="00C20284" w:rsidRDefault="00FA0AF5" w:rsidP="00367ADF">
            <w:pPr>
              <w:pStyle w:val="block"/>
              <w:tabs>
                <w:tab w:val="decimal" w:pos="844"/>
              </w:tabs>
              <w:spacing w:after="0" w:line="240" w:lineRule="auto"/>
              <w:ind w:lef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18,8</w:t>
            </w:r>
            <w:r w:rsidR="003C6613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5E445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50" w:type="dxa"/>
            <w:shd w:val="clear" w:color="auto" w:fill="auto"/>
          </w:tcPr>
          <w:p w14:paraId="0D952306" w14:textId="77777777" w:rsidR="007D499C" w:rsidRPr="00C20284" w:rsidRDefault="007D499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7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</w:tcPr>
          <w:p w14:paraId="2D6D42F2" w14:textId="1AF1387E" w:rsidR="007D499C" w:rsidRPr="00C20284" w:rsidRDefault="009711B9" w:rsidP="005B68D3">
            <w:pPr>
              <w:pStyle w:val="block"/>
              <w:tabs>
                <w:tab w:val="decimal" w:pos="822"/>
              </w:tabs>
              <w:spacing w:after="0" w:line="240" w:lineRule="auto"/>
              <w:ind w:lef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16</w:t>
            </w:r>
            <w:r w:rsidR="007D499C" w:rsidRPr="00C2028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220</w:t>
            </w:r>
          </w:p>
        </w:tc>
        <w:tc>
          <w:tcPr>
            <w:tcW w:w="250" w:type="dxa"/>
            <w:shd w:val="clear" w:color="auto" w:fill="auto"/>
          </w:tcPr>
          <w:p w14:paraId="53AE065E" w14:textId="77777777" w:rsidR="007D499C" w:rsidRPr="00C20284" w:rsidRDefault="007D499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7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563736CA" w14:textId="354E777F" w:rsidR="007D499C" w:rsidRPr="00C20284" w:rsidRDefault="001C2A11" w:rsidP="005B68D3">
            <w:pPr>
              <w:pStyle w:val="block"/>
              <w:tabs>
                <w:tab w:val="decimal" w:pos="843"/>
              </w:tabs>
              <w:spacing w:after="0" w:line="240" w:lineRule="auto"/>
              <w:ind w:left="-66" w:right="-140" w:hanging="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5E4455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270" w:type="dxa"/>
            <w:shd w:val="clear" w:color="auto" w:fill="auto"/>
          </w:tcPr>
          <w:p w14:paraId="1F3DB9C7" w14:textId="77777777" w:rsidR="007D499C" w:rsidRPr="00C20284" w:rsidRDefault="007D499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7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14:paraId="1E0CCB55" w14:textId="00EA0BB7" w:rsidR="007D499C" w:rsidRPr="00E50DD4" w:rsidRDefault="009711B9" w:rsidP="00E50DD4">
            <w:pPr>
              <w:pStyle w:val="block"/>
              <w:tabs>
                <w:tab w:val="decimal" w:pos="752"/>
              </w:tabs>
              <w:spacing w:after="0" w:line="240" w:lineRule="auto"/>
              <w:ind w:left="0" w:right="-14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7D499C" w:rsidRPr="00E50DD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123</w:t>
            </w:r>
          </w:p>
        </w:tc>
      </w:tr>
      <w:tr w:rsidR="0049399F" w:rsidRPr="00C20284" w14:paraId="6A9014EA" w14:textId="77777777" w:rsidTr="003F0630">
        <w:trPr>
          <w:cantSplit/>
          <w:tblHeader/>
        </w:trPr>
        <w:tc>
          <w:tcPr>
            <w:tcW w:w="4410" w:type="dxa"/>
            <w:shd w:val="clear" w:color="auto" w:fill="auto"/>
          </w:tcPr>
          <w:p w14:paraId="387B0C63" w14:textId="77F954F4" w:rsidR="007D499C" w:rsidRPr="00C20284" w:rsidRDefault="007D499C" w:rsidP="00367ADF">
            <w:pPr>
              <w:spacing w:line="240" w:lineRule="auto"/>
              <w:ind w:left="168" w:firstLine="6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63970668" w14:textId="7FA7EDCE" w:rsidR="007D499C" w:rsidRPr="00C20284" w:rsidRDefault="001C2A11" w:rsidP="00367ADF">
            <w:pPr>
              <w:pStyle w:val="block"/>
              <w:tabs>
                <w:tab w:val="decimal" w:pos="844"/>
              </w:tabs>
              <w:spacing w:after="0"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</w:t>
            </w:r>
            <w:r w:rsidR="003C6613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250" w:type="dxa"/>
            <w:shd w:val="clear" w:color="auto" w:fill="auto"/>
          </w:tcPr>
          <w:p w14:paraId="33DDB8D2" w14:textId="77777777" w:rsidR="007D499C" w:rsidRPr="00C20284" w:rsidRDefault="007D499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7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</w:tcPr>
          <w:p w14:paraId="5C081F7D" w14:textId="3B8901CE" w:rsidR="007D499C" w:rsidRPr="00C20284" w:rsidRDefault="009711B9" w:rsidP="005B68D3">
            <w:pPr>
              <w:pStyle w:val="block"/>
              <w:tabs>
                <w:tab w:val="decimal" w:pos="822"/>
              </w:tabs>
              <w:spacing w:after="0"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7D499C" w:rsidRPr="00C20284">
              <w:rPr>
                <w:rFonts w:ascii="Angsana New" w:hAnsi="Angsana New"/>
                <w:sz w:val="30"/>
                <w:szCs w:val="30"/>
              </w:rPr>
              <w:t>,</w:t>
            </w:r>
            <w:r w:rsidR="003C6613"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50" w:type="dxa"/>
            <w:shd w:val="clear" w:color="auto" w:fill="auto"/>
          </w:tcPr>
          <w:p w14:paraId="3EACD806" w14:textId="77777777" w:rsidR="007D499C" w:rsidRPr="00C20284" w:rsidRDefault="007D499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7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7E84150" w14:textId="704C5435" w:rsidR="007D499C" w:rsidRPr="00C20284" w:rsidRDefault="003C6613" w:rsidP="005B68D3">
            <w:pPr>
              <w:pStyle w:val="block"/>
              <w:tabs>
                <w:tab w:val="decimal" w:pos="843"/>
              </w:tabs>
              <w:spacing w:after="0" w:line="240" w:lineRule="auto"/>
              <w:ind w:left="-66" w:right="-140" w:hanging="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1C2A1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741E5973" w14:textId="77777777" w:rsidR="007D499C" w:rsidRPr="00C20284" w:rsidRDefault="007D499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7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</w:tcPr>
          <w:p w14:paraId="4B5A843E" w14:textId="0FCB6B32" w:rsidR="007D499C" w:rsidRPr="00E50DD4" w:rsidRDefault="009711B9" w:rsidP="00E50DD4">
            <w:pPr>
              <w:pStyle w:val="block"/>
              <w:tabs>
                <w:tab w:val="decimal" w:pos="752"/>
              </w:tabs>
              <w:spacing w:after="0" w:line="240" w:lineRule="auto"/>
              <w:ind w:left="0" w:right="-14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</w:tr>
      <w:tr w:rsidR="0049399F" w:rsidRPr="00C20284" w14:paraId="5BE9806E" w14:textId="77777777" w:rsidTr="003F0630">
        <w:trPr>
          <w:cantSplit/>
          <w:tblHeader/>
        </w:trPr>
        <w:tc>
          <w:tcPr>
            <w:tcW w:w="4410" w:type="dxa"/>
            <w:shd w:val="clear" w:color="auto" w:fill="auto"/>
          </w:tcPr>
          <w:p w14:paraId="347F3F68" w14:textId="77777777" w:rsidR="007D499C" w:rsidRPr="00C20284" w:rsidRDefault="007D499C" w:rsidP="00367ADF">
            <w:pPr>
              <w:tabs>
                <w:tab w:val="clear" w:pos="227"/>
                <w:tab w:val="left" w:pos="245"/>
              </w:tabs>
              <w:spacing w:line="240" w:lineRule="auto"/>
              <w:ind w:left="168" w:firstLine="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</w:tcPr>
          <w:p w14:paraId="10B04FED" w14:textId="70BD92B1" w:rsidR="007D499C" w:rsidRPr="00C20284" w:rsidRDefault="001C2A11" w:rsidP="00367ADF">
            <w:pPr>
              <w:pStyle w:val="block"/>
              <w:tabs>
                <w:tab w:val="decimal" w:pos="844"/>
              </w:tabs>
              <w:spacing w:after="0"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3C661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,5</w:t>
            </w:r>
            <w:r w:rsidR="003C661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50" w:type="dxa"/>
            <w:shd w:val="clear" w:color="auto" w:fill="auto"/>
          </w:tcPr>
          <w:p w14:paraId="56F6F417" w14:textId="77777777" w:rsidR="007D499C" w:rsidRPr="00C20284" w:rsidRDefault="007D499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5AFEEAA6" w14:textId="300ACCA4" w:rsidR="007D499C" w:rsidRPr="00C20284" w:rsidRDefault="009711B9" w:rsidP="005B68D3">
            <w:pPr>
              <w:pStyle w:val="block"/>
              <w:tabs>
                <w:tab w:val="decimal" w:pos="822"/>
              </w:tabs>
              <w:spacing w:after="0"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</w:t>
            </w:r>
            <w:r w:rsidR="007D499C" w:rsidRPr="00C202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870</w:t>
            </w:r>
          </w:p>
        </w:tc>
        <w:tc>
          <w:tcPr>
            <w:tcW w:w="250" w:type="dxa"/>
            <w:shd w:val="clear" w:color="auto" w:fill="auto"/>
          </w:tcPr>
          <w:p w14:paraId="007CC969" w14:textId="77777777" w:rsidR="007D499C" w:rsidRPr="00C20284" w:rsidRDefault="007D499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E477239" w14:textId="614C6057" w:rsidR="007D499C" w:rsidRPr="00C20284" w:rsidRDefault="001C2A11" w:rsidP="005B68D3">
            <w:pPr>
              <w:pStyle w:val="block"/>
              <w:tabs>
                <w:tab w:val="decimal" w:pos="843"/>
              </w:tabs>
              <w:spacing w:after="0" w:line="240" w:lineRule="auto"/>
              <w:ind w:left="-66" w:right="-140" w:hanging="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2,80</w:t>
            </w:r>
            <w:r w:rsidRPr="00474D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5F5CD93" w14:textId="77777777" w:rsidR="007D499C" w:rsidRPr="00C20284" w:rsidRDefault="007D499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</w:tcPr>
          <w:p w14:paraId="61DC4FAD" w14:textId="14F77212" w:rsidR="007D499C" w:rsidRPr="00E50DD4" w:rsidRDefault="009711B9" w:rsidP="00E50DD4">
            <w:pPr>
              <w:pStyle w:val="block"/>
              <w:tabs>
                <w:tab w:val="decimal" w:pos="752"/>
              </w:tabs>
              <w:spacing w:after="0" w:line="240" w:lineRule="auto"/>
              <w:ind w:left="0" w:right="-14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50DD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7D499C" w:rsidRPr="00E50DD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E50DD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821</w:t>
            </w:r>
          </w:p>
        </w:tc>
      </w:tr>
      <w:tr w:rsidR="0049399F" w:rsidRPr="00C20284" w14:paraId="79352266" w14:textId="77777777" w:rsidTr="003F0630">
        <w:trPr>
          <w:cantSplit/>
          <w:tblHeader/>
        </w:trPr>
        <w:tc>
          <w:tcPr>
            <w:tcW w:w="4410" w:type="dxa"/>
            <w:shd w:val="clear" w:color="auto" w:fill="auto"/>
          </w:tcPr>
          <w:p w14:paraId="27F0DAF9" w14:textId="77777777" w:rsidR="007D499C" w:rsidRPr="00C20284" w:rsidRDefault="007D499C" w:rsidP="00367ADF">
            <w:pPr>
              <w:spacing w:line="240" w:lineRule="auto"/>
              <w:ind w:left="168" w:firstLine="6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C20284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ค่าเผื่อการปรับลดมูลค่าสินค้าลดลง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5E0D4238" w14:textId="041CA592" w:rsidR="007D499C" w:rsidRPr="00C20284" w:rsidRDefault="001C2A11" w:rsidP="005B6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(1,11</w:t>
            </w:r>
            <w:r w:rsidR="00855408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0" w:type="dxa"/>
            <w:shd w:val="clear" w:color="auto" w:fill="auto"/>
          </w:tcPr>
          <w:p w14:paraId="3DB24E49" w14:textId="77777777" w:rsidR="007D499C" w:rsidRPr="00C20284" w:rsidRDefault="007D499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7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7C722E97" w14:textId="32CA873B" w:rsidR="007D499C" w:rsidRPr="00C20284" w:rsidRDefault="007D499C" w:rsidP="005B6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79" w:right="-125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>(</w:t>
            </w:r>
            <w:r w:rsidR="009711B9" w:rsidRPr="009711B9">
              <w:rPr>
                <w:rFonts w:ascii="Angsana New" w:hAnsi="Angsana New"/>
                <w:sz w:val="30"/>
                <w:szCs w:val="30"/>
              </w:rPr>
              <w:t>73</w:t>
            </w:r>
            <w:r w:rsidR="003C6613">
              <w:rPr>
                <w:rFonts w:ascii="Angsana New" w:hAnsi="Angsana New"/>
                <w:sz w:val="30"/>
                <w:szCs w:val="30"/>
              </w:rPr>
              <w:t>4</w:t>
            </w:r>
            <w:r w:rsidRPr="00C2028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0" w:type="dxa"/>
            <w:shd w:val="clear" w:color="auto" w:fill="auto"/>
          </w:tcPr>
          <w:p w14:paraId="43726286" w14:textId="77777777" w:rsidR="007D499C" w:rsidRPr="00C20284" w:rsidRDefault="007D499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7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63A7856" w14:textId="58B3C8A0" w:rsidR="007D499C" w:rsidRPr="00C20284" w:rsidRDefault="001C2A11" w:rsidP="005B6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79" w:right="-1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(17)</w:t>
            </w:r>
          </w:p>
        </w:tc>
        <w:tc>
          <w:tcPr>
            <w:tcW w:w="270" w:type="dxa"/>
            <w:shd w:val="clear" w:color="auto" w:fill="auto"/>
          </w:tcPr>
          <w:p w14:paraId="5C2743EC" w14:textId="77777777" w:rsidR="007D499C" w:rsidRPr="00C20284" w:rsidRDefault="007D499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7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696595EA" w14:textId="0DDB258B" w:rsidR="007D499C" w:rsidRPr="00E50DD4" w:rsidRDefault="007D499C" w:rsidP="00E50DD4">
            <w:pPr>
              <w:pStyle w:val="block"/>
              <w:tabs>
                <w:tab w:val="decimal" w:pos="752"/>
              </w:tabs>
              <w:spacing w:after="0" w:line="240" w:lineRule="auto"/>
              <w:ind w:left="0" w:right="-14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0DD4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3C6613" w:rsidRPr="00E50DD4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9711B9" w:rsidRPr="00E50DD4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E50DD4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49399F" w:rsidRPr="00C20284" w14:paraId="0D43C4E6" w14:textId="77777777" w:rsidTr="003F0630">
        <w:trPr>
          <w:cantSplit/>
          <w:tblHeader/>
        </w:trPr>
        <w:tc>
          <w:tcPr>
            <w:tcW w:w="4410" w:type="dxa"/>
            <w:shd w:val="clear" w:color="auto" w:fill="auto"/>
          </w:tcPr>
          <w:p w14:paraId="06758E95" w14:textId="419A7CCB" w:rsidR="007D499C" w:rsidRPr="00C20284" w:rsidRDefault="007D499C" w:rsidP="00367ADF">
            <w:pPr>
              <w:spacing w:line="240" w:lineRule="auto"/>
              <w:ind w:left="168" w:firstLine="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EB906A" w14:textId="2DB5B032" w:rsidR="007D499C" w:rsidRPr="00C20284" w:rsidRDefault="001C2A11" w:rsidP="00367ADF">
            <w:pPr>
              <w:pStyle w:val="block"/>
              <w:tabs>
                <w:tab w:val="decimal" w:pos="844"/>
              </w:tabs>
              <w:spacing w:after="0"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73,</w:t>
            </w:r>
            <w:r w:rsidR="003C661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B363A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50" w:type="dxa"/>
            <w:shd w:val="clear" w:color="auto" w:fill="auto"/>
          </w:tcPr>
          <w:p w14:paraId="76102BBD" w14:textId="77777777" w:rsidR="007D499C" w:rsidRPr="00C20284" w:rsidRDefault="007D499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7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6AEDD0" w14:textId="1B22F9F6" w:rsidR="007D499C" w:rsidRPr="00C20284" w:rsidRDefault="009711B9" w:rsidP="005B68D3">
            <w:pPr>
              <w:pStyle w:val="block"/>
              <w:tabs>
                <w:tab w:val="decimal" w:pos="822"/>
              </w:tabs>
              <w:spacing w:after="0"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</w:t>
            </w:r>
            <w:r w:rsidR="007D499C" w:rsidRPr="00C202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136</w:t>
            </w:r>
          </w:p>
        </w:tc>
        <w:tc>
          <w:tcPr>
            <w:tcW w:w="250" w:type="dxa"/>
            <w:shd w:val="clear" w:color="auto" w:fill="auto"/>
          </w:tcPr>
          <w:p w14:paraId="52324404" w14:textId="77777777" w:rsidR="007D499C" w:rsidRPr="00C20284" w:rsidRDefault="007D499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7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68262A" w14:textId="6DDB3EC9" w:rsidR="007D499C" w:rsidRPr="00C20284" w:rsidRDefault="00C21E7B" w:rsidP="005B68D3">
            <w:pPr>
              <w:pStyle w:val="block"/>
              <w:tabs>
                <w:tab w:val="decimal" w:pos="843"/>
              </w:tabs>
              <w:spacing w:after="0" w:line="240" w:lineRule="auto"/>
              <w:ind w:left="-66" w:right="-140" w:hanging="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2,78</w:t>
            </w:r>
            <w:r w:rsidR="003C661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F8D1BDB" w14:textId="77777777" w:rsidR="007D499C" w:rsidRPr="00C20284" w:rsidRDefault="007D499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7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729179" w14:textId="0BEB21D6" w:rsidR="007D499C" w:rsidRPr="00E50DD4" w:rsidRDefault="009711B9" w:rsidP="00E50DD4">
            <w:pPr>
              <w:pStyle w:val="block"/>
              <w:tabs>
                <w:tab w:val="decimal" w:pos="752"/>
              </w:tabs>
              <w:spacing w:after="0" w:line="240" w:lineRule="auto"/>
              <w:ind w:left="0" w:right="-14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50DD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7D499C" w:rsidRPr="00E50DD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E50DD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776</w:t>
            </w:r>
          </w:p>
        </w:tc>
      </w:tr>
    </w:tbl>
    <w:p w14:paraId="198402D6" w14:textId="77777777" w:rsidR="00413541" w:rsidRDefault="00413541" w:rsidP="00367A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53"/>
        <w:jc w:val="thaiDistribute"/>
        <w:rPr>
          <w:rFonts w:ascii="Angsana New" w:hAnsi="Angsana New"/>
          <w:sz w:val="30"/>
          <w:szCs w:val="30"/>
        </w:rPr>
      </w:pPr>
    </w:p>
    <w:p w14:paraId="364F392B" w14:textId="119C3F73" w:rsidR="00BE62D6" w:rsidRPr="00C20284" w:rsidRDefault="004743D4" w:rsidP="00A93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53"/>
        <w:jc w:val="thaiDistribute"/>
        <w:rPr>
          <w:rFonts w:ascii="Angsana New" w:hAnsi="Angsana New"/>
          <w:sz w:val="30"/>
          <w:szCs w:val="30"/>
        </w:rPr>
      </w:pPr>
      <w:r w:rsidRPr="00C20284">
        <w:rPr>
          <w:rFonts w:ascii="Angsana New" w:hAnsi="Angsana New"/>
          <w:sz w:val="30"/>
          <w:szCs w:val="30"/>
          <w:cs/>
        </w:rPr>
        <w:t>ต้นทุนของสินค้า</w:t>
      </w:r>
      <w:r w:rsidR="00C100BE" w:rsidRPr="00C20284">
        <w:rPr>
          <w:rFonts w:ascii="Angsana New" w:hAnsi="Angsana New"/>
          <w:sz w:val="30"/>
          <w:szCs w:val="30"/>
          <w:cs/>
        </w:rPr>
        <w:t>คงเหลือ</w:t>
      </w:r>
      <w:r w:rsidRPr="00C20284">
        <w:rPr>
          <w:rFonts w:ascii="Angsana New" w:hAnsi="Angsana New"/>
          <w:sz w:val="30"/>
          <w:szCs w:val="30"/>
          <w:cs/>
        </w:rPr>
        <w:t>ที่บันทึกเป็นค่าใช้จ่ายและได้</w:t>
      </w:r>
      <w:r w:rsidR="008E52AE" w:rsidRPr="00C20284">
        <w:rPr>
          <w:rFonts w:ascii="Angsana New" w:hAnsi="Angsana New"/>
          <w:sz w:val="30"/>
          <w:szCs w:val="30"/>
          <w:cs/>
        </w:rPr>
        <w:t>แสดง</w:t>
      </w:r>
      <w:r w:rsidR="00C100BE" w:rsidRPr="00C20284">
        <w:rPr>
          <w:rFonts w:ascii="Angsana New" w:hAnsi="Angsana New"/>
          <w:sz w:val="30"/>
          <w:szCs w:val="30"/>
          <w:cs/>
        </w:rPr>
        <w:t>รวมไว้ใน</w:t>
      </w:r>
      <w:r w:rsidRPr="00C20284">
        <w:rPr>
          <w:rFonts w:ascii="Angsana New" w:hAnsi="Angsana New"/>
          <w:sz w:val="30"/>
          <w:szCs w:val="30"/>
          <w:cs/>
        </w:rPr>
        <w:t>ต้นทุนขายสินค้าสำหรับปีสิ้นสุดวันที่</w:t>
      </w:r>
      <w:r w:rsidR="00257CA1" w:rsidRPr="00C20284">
        <w:rPr>
          <w:rFonts w:ascii="Angsana New" w:hAnsi="Angsana New"/>
          <w:sz w:val="30"/>
          <w:szCs w:val="30"/>
        </w:rPr>
        <w:t xml:space="preserve"> </w:t>
      </w:r>
      <w:r w:rsidR="00257CA1" w:rsidRPr="00C20284">
        <w:rPr>
          <w:rFonts w:ascii="Angsana New" w:hAnsi="Angsana New"/>
          <w:sz w:val="30"/>
          <w:szCs w:val="30"/>
        </w:rPr>
        <w:br/>
      </w:r>
      <w:r w:rsidR="009711B9" w:rsidRPr="009711B9">
        <w:rPr>
          <w:rFonts w:ascii="Angsana New" w:hAnsi="Angsana New"/>
          <w:sz w:val="30"/>
          <w:szCs w:val="30"/>
        </w:rPr>
        <w:t>31</w:t>
      </w:r>
      <w:r w:rsidRPr="00C20284">
        <w:rPr>
          <w:rFonts w:ascii="Angsana New" w:hAnsi="Angsana New"/>
          <w:sz w:val="30"/>
          <w:szCs w:val="30"/>
        </w:rPr>
        <w:t xml:space="preserve"> </w:t>
      </w:r>
      <w:r w:rsidRPr="00C20284">
        <w:rPr>
          <w:rFonts w:ascii="Angsana New" w:hAnsi="Angsana New"/>
          <w:sz w:val="30"/>
          <w:szCs w:val="30"/>
          <w:cs/>
        </w:rPr>
        <w:t xml:space="preserve">ธันวาคม </w:t>
      </w:r>
      <w:r w:rsidR="009711B9" w:rsidRPr="009711B9">
        <w:rPr>
          <w:rFonts w:ascii="Angsana New" w:hAnsi="Angsana New"/>
          <w:sz w:val="30"/>
          <w:szCs w:val="30"/>
        </w:rPr>
        <w:t>256</w:t>
      </w:r>
      <w:r w:rsidR="003C6613">
        <w:rPr>
          <w:rFonts w:ascii="Angsana New" w:hAnsi="Angsana New"/>
          <w:sz w:val="30"/>
          <w:szCs w:val="30"/>
        </w:rPr>
        <w:t>4</w:t>
      </w:r>
      <w:r w:rsidR="00EE70FE">
        <w:rPr>
          <w:rFonts w:ascii="Angsana New" w:hAnsi="Angsana New" w:hint="cs"/>
          <w:sz w:val="30"/>
          <w:szCs w:val="30"/>
          <w:cs/>
        </w:rPr>
        <w:t xml:space="preserve"> </w:t>
      </w:r>
      <w:r w:rsidR="00EE70FE" w:rsidRPr="00C20284">
        <w:rPr>
          <w:rFonts w:ascii="Angsana New" w:hAnsi="Angsana New"/>
          <w:sz w:val="30"/>
          <w:szCs w:val="30"/>
          <w:cs/>
        </w:rPr>
        <w:t>ในงบกำไรขาดทุนรวม</w:t>
      </w:r>
      <w:r w:rsidR="00EE70FE">
        <w:rPr>
          <w:rFonts w:ascii="Angsana New" w:hAnsi="Angsana New" w:hint="cs"/>
          <w:sz w:val="30"/>
          <w:szCs w:val="30"/>
          <w:cs/>
        </w:rPr>
        <w:t>และ</w:t>
      </w:r>
      <w:r w:rsidR="00EE70FE" w:rsidRPr="00C20284">
        <w:rPr>
          <w:rFonts w:ascii="Angsana New" w:hAnsi="Angsana New"/>
          <w:sz w:val="30"/>
          <w:szCs w:val="30"/>
          <w:cs/>
        </w:rPr>
        <w:t>งบกำไรขาดทุนเฉพาะกิจการ</w:t>
      </w:r>
      <w:r w:rsidR="00EE70FE">
        <w:rPr>
          <w:rFonts w:ascii="Angsana New" w:hAnsi="Angsana New" w:hint="cs"/>
          <w:sz w:val="30"/>
          <w:szCs w:val="30"/>
          <w:cs/>
        </w:rPr>
        <w:t xml:space="preserve"> </w:t>
      </w:r>
      <w:r w:rsidRPr="00C20284">
        <w:rPr>
          <w:rFonts w:ascii="Angsana New" w:hAnsi="Angsana New"/>
          <w:sz w:val="30"/>
          <w:szCs w:val="30"/>
          <w:cs/>
        </w:rPr>
        <w:t>มีจำนวนเงิน</w:t>
      </w:r>
      <w:r w:rsidR="00EE70FE">
        <w:rPr>
          <w:rFonts w:ascii="Angsana New" w:hAnsi="Angsana New" w:hint="cs"/>
          <w:sz w:val="30"/>
          <w:szCs w:val="30"/>
          <w:cs/>
        </w:rPr>
        <w:t>รวม</w:t>
      </w:r>
      <w:r w:rsidR="00733246" w:rsidRPr="00C20284">
        <w:rPr>
          <w:rFonts w:ascii="Angsana New" w:hAnsi="Angsana New"/>
          <w:sz w:val="30"/>
          <w:szCs w:val="30"/>
        </w:rPr>
        <w:t xml:space="preserve"> </w:t>
      </w:r>
      <w:r w:rsidR="00EA4F23">
        <w:rPr>
          <w:rFonts w:ascii="Angsana New" w:hAnsi="Angsana New"/>
          <w:sz w:val="30"/>
          <w:szCs w:val="30"/>
        </w:rPr>
        <w:t>330,</w:t>
      </w:r>
      <w:r w:rsidR="00DB2F5A">
        <w:rPr>
          <w:rFonts w:ascii="Angsana New" w:hAnsi="Angsana New"/>
          <w:sz w:val="30"/>
          <w:szCs w:val="30"/>
        </w:rPr>
        <w:t xml:space="preserve">559 </w:t>
      </w:r>
      <w:r w:rsidRPr="00C20284">
        <w:rPr>
          <w:rFonts w:ascii="Angsana New" w:hAnsi="Angsana New"/>
          <w:sz w:val="30"/>
          <w:szCs w:val="30"/>
          <w:cs/>
        </w:rPr>
        <w:t>ล้านบาท</w:t>
      </w:r>
      <w:r w:rsidR="00EE70FE">
        <w:rPr>
          <w:rFonts w:ascii="Angsana New" w:hAnsi="Angsana New" w:hint="cs"/>
          <w:sz w:val="30"/>
          <w:szCs w:val="30"/>
          <w:cs/>
        </w:rPr>
        <w:t xml:space="preserve"> และ </w:t>
      </w:r>
      <w:r w:rsidR="00EE70FE">
        <w:rPr>
          <w:rFonts w:ascii="Angsana New" w:hAnsi="Angsana New"/>
          <w:sz w:val="30"/>
          <w:szCs w:val="30"/>
        </w:rPr>
        <w:t xml:space="preserve">17,104  </w:t>
      </w:r>
      <w:r w:rsidR="00EE70FE" w:rsidRPr="00C20284">
        <w:rPr>
          <w:rFonts w:ascii="Angsana New" w:hAnsi="Angsana New"/>
          <w:sz w:val="30"/>
          <w:szCs w:val="30"/>
          <w:cs/>
        </w:rPr>
        <w:t>ล้านบาท</w:t>
      </w:r>
      <w:r w:rsidR="00EE70FE">
        <w:rPr>
          <w:rFonts w:ascii="Angsana New" w:hAnsi="Angsana New" w:hint="cs"/>
          <w:sz w:val="30"/>
          <w:szCs w:val="30"/>
          <w:cs/>
        </w:rPr>
        <w:t xml:space="preserve"> </w:t>
      </w:r>
      <w:r w:rsidR="00A93635">
        <w:rPr>
          <w:rFonts w:ascii="Angsana New" w:hAnsi="Angsana New" w:hint="cs"/>
          <w:sz w:val="30"/>
          <w:szCs w:val="30"/>
          <w:cs/>
        </w:rPr>
        <w:t>ตามลำดับ</w:t>
      </w:r>
      <w:r w:rsidRPr="00C20284">
        <w:rPr>
          <w:rFonts w:ascii="Angsana New" w:hAnsi="Angsana New"/>
          <w:sz w:val="30"/>
          <w:szCs w:val="30"/>
          <w:cs/>
        </w:rPr>
        <w:t xml:space="preserve"> </w:t>
      </w:r>
      <w:r w:rsidRPr="00C20284">
        <w:rPr>
          <w:rFonts w:ascii="Angsana New" w:hAnsi="Angsana New"/>
          <w:i/>
          <w:iCs/>
          <w:sz w:val="30"/>
          <w:szCs w:val="30"/>
          <w:cs/>
        </w:rPr>
        <w:t>(</w:t>
      </w:r>
      <w:r w:rsidR="009711B9" w:rsidRPr="009711B9">
        <w:rPr>
          <w:rFonts w:ascii="Angsana New" w:hAnsi="Angsana New"/>
          <w:i/>
          <w:iCs/>
          <w:sz w:val="30"/>
          <w:szCs w:val="30"/>
        </w:rPr>
        <w:t>2563</w:t>
      </w:r>
      <w:r w:rsidR="009E79F3" w:rsidRPr="00C20284">
        <w:rPr>
          <w:rFonts w:ascii="Angsana New" w:hAnsi="Angsana New"/>
          <w:i/>
          <w:iCs/>
          <w:sz w:val="30"/>
          <w:szCs w:val="30"/>
        </w:rPr>
        <w:t xml:space="preserve">: </w:t>
      </w:r>
      <w:r w:rsidR="009711B9" w:rsidRPr="009711B9">
        <w:rPr>
          <w:rFonts w:ascii="Angsana New" w:hAnsi="Angsana New"/>
          <w:i/>
          <w:iCs/>
          <w:sz w:val="30"/>
          <w:szCs w:val="30"/>
        </w:rPr>
        <w:t>386</w:t>
      </w:r>
      <w:r w:rsidR="006E1579">
        <w:rPr>
          <w:rFonts w:ascii="Angsana New" w:hAnsi="Angsana New"/>
          <w:i/>
          <w:iCs/>
          <w:sz w:val="30"/>
          <w:szCs w:val="30"/>
        </w:rPr>
        <w:t>,</w:t>
      </w:r>
      <w:r w:rsidR="00DB2F5A">
        <w:rPr>
          <w:rFonts w:ascii="Angsana New" w:hAnsi="Angsana New"/>
          <w:i/>
          <w:iCs/>
          <w:sz w:val="30"/>
          <w:szCs w:val="30"/>
        </w:rPr>
        <w:t>670</w:t>
      </w:r>
      <w:r w:rsidR="00440735" w:rsidRPr="00C20284">
        <w:rPr>
          <w:rFonts w:ascii="Angsana New" w:hAnsi="Angsana New"/>
          <w:i/>
          <w:iCs/>
          <w:sz w:val="30"/>
          <w:szCs w:val="30"/>
        </w:rPr>
        <w:t xml:space="preserve"> </w:t>
      </w:r>
      <w:r w:rsidR="0043132F" w:rsidRPr="00C20284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A93635">
        <w:rPr>
          <w:rFonts w:ascii="Angsana New" w:hAnsi="Angsana New" w:hint="cs"/>
          <w:i/>
          <w:iCs/>
          <w:sz w:val="30"/>
          <w:szCs w:val="30"/>
          <w:cs/>
        </w:rPr>
        <w:t xml:space="preserve"> และ </w:t>
      </w:r>
      <w:r w:rsidR="009711B9" w:rsidRPr="009711B9">
        <w:rPr>
          <w:rFonts w:ascii="Angsana New" w:hAnsi="Angsana New"/>
          <w:i/>
          <w:iCs/>
          <w:sz w:val="30"/>
          <w:szCs w:val="30"/>
        </w:rPr>
        <w:t>1</w:t>
      </w:r>
      <w:r w:rsidR="003C6613">
        <w:rPr>
          <w:rFonts w:ascii="Angsana New" w:hAnsi="Angsana New"/>
          <w:i/>
          <w:iCs/>
          <w:sz w:val="30"/>
          <w:szCs w:val="30"/>
        </w:rPr>
        <w:t>4</w:t>
      </w:r>
      <w:r w:rsidR="006E1579">
        <w:rPr>
          <w:rFonts w:ascii="Angsana New" w:hAnsi="Angsana New"/>
          <w:i/>
          <w:iCs/>
          <w:sz w:val="30"/>
          <w:szCs w:val="30"/>
        </w:rPr>
        <w:t>,</w:t>
      </w:r>
      <w:r w:rsidR="009711B9" w:rsidRPr="009711B9">
        <w:rPr>
          <w:rFonts w:ascii="Angsana New" w:hAnsi="Angsana New"/>
          <w:i/>
          <w:iCs/>
          <w:sz w:val="30"/>
          <w:szCs w:val="30"/>
        </w:rPr>
        <w:t>6</w:t>
      </w:r>
      <w:r w:rsidR="003C6613">
        <w:rPr>
          <w:rFonts w:ascii="Angsana New" w:hAnsi="Angsana New"/>
          <w:i/>
          <w:iCs/>
          <w:sz w:val="30"/>
          <w:szCs w:val="30"/>
        </w:rPr>
        <w:t>4</w:t>
      </w:r>
      <w:r w:rsidR="00D16126">
        <w:rPr>
          <w:rFonts w:ascii="Angsana New" w:hAnsi="Angsana New"/>
          <w:i/>
          <w:iCs/>
          <w:sz w:val="30"/>
          <w:szCs w:val="30"/>
        </w:rPr>
        <w:t>1</w:t>
      </w:r>
      <w:r w:rsidR="006E1579">
        <w:rPr>
          <w:rFonts w:ascii="Angsana New" w:hAnsi="Angsana New"/>
          <w:i/>
          <w:iCs/>
          <w:sz w:val="30"/>
          <w:szCs w:val="30"/>
        </w:rPr>
        <w:t xml:space="preserve"> </w:t>
      </w:r>
      <w:r w:rsidRPr="00C20284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A93635">
        <w:rPr>
          <w:rFonts w:ascii="Angsana New" w:hAnsi="Angsana New" w:hint="cs"/>
          <w:i/>
          <w:iCs/>
          <w:sz w:val="30"/>
          <w:szCs w:val="30"/>
          <w:cs/>
        </w:rPr>
        <w:t xml:space="preserve"> ตามลำดับ</w:t>
      </w:r>
      <w:r w:rsidRPr="00C20284">
        <w:rPr>
          <w:rFonts w:ascii="Angsana New" w:hAnsi="Angsana New"/>
          <w:i/>
          <w:iCs/>
          <w:sz w:val="30"/>
          <w:szCs w:val="30"/>
          <w:cs/>
        </w:rPr>
        <w:t>)</w:t>
      </w:r>
      <w:r w:rsidR="004741A6" w:rsidRPr="00C20284">
        <w:rPr>
          <w:rFonts w:ascii="Angsana New" w:hAnsi="Angsana New"/>
          <w:sz w:val="30"/>
          <w:szCs w:val="30"/>
          <w:cs/>
        </w:rPr>
        <w:t xml:space="preserve"> </w:t>
      </w:r>
    </w:p>
    <w:p w14:paraId="13B8BC3F" w14:textId="77777777" w:rsidR="00257CA1" w:rsidRPr="00C20284" w:rsidRDefault="00257CA1" w:rsidP="00367A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9350CC5" w14:textId="62B3826E" w:rsidR="00604BDA" w:rsidRPr="00C20284" w:rsidRDefault="00604BDA" w:rsidP="00367A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53"/>
        <w:jc w:val="thaiDistribute"/>
        <w:rPr>
          <w:rFonts w:ascii="Angsana New" w:hAnsi="Angsana New"/>
          <w:sz w:val="30"/>
          <w:szCs w:val="30"/>
        </w:rPr>
      </w:pPr>
      <w:r w:rsidRPr="00C20284">
        <w:rPr>
          <w:rFonts w:ascii="Angsana New" w:hAnsi="Angsana New"/>
          <w:sz w:val="30"/>
          <w:szCs w:val="30"/>
          <w:cs/>
        </w:rPr>
        <w:t xml:space="preserve">ในปี </w:t>
      </w:r>
      <w:r w:rsidR="009711B9" w:rsidRPr="009711B9">
        <w:rPr>
          <w:rFonts w:ascii="Angsana New" w:hAnsi="Angsana New"/>
          <w:sz w:val="30"/>
          <w:szCs w:val="30"/>
        </w:rPr>
        <w:t>256</w:t>
      </w:r>
      <w:r w:rsidR="003C6613">
        <w:rPr>
          <w:rFonts w:ascii="Angsana New" w:hAnsi="Angsana New"/>
          <w:sz w:val="30"/>
          <w:szCs w:val="30"/>
        </w:rPr>
        <w:t>4</w:t>
      </w:r>
      <w:r w:rsidRPr="00C20284">
        <w:rPr>
          <w:rFonts w:ascii="Angsana New" w:hAnsi="Angsana New"/>
          <w:sz w:val="30"/>
          <w:szCs w:val="30"/>
        </w:rPr>
        <w:t xml:space="preserve"> </w:t>
      </w:r>
      <w:r w:rsidRPr="00C20284">
        <w:rPr>
          <w:rFonts w:ascii="Angsana New" w:hAnsi="Angsana New"/>
          <w:sz w:val="30"/>
          <w:szCs w:val="30"/>
          <w:cs/>
        </w:rPr>
        <w:t>กลุ่มบริษัท</w:t>
      </w:r>
      <w:r w:rsidR="004062E4" w:rsidRPr="00C20284">
        <w:rPr>
          <w:rFonts w:ascii="Angsana New" w:hAnsi="Angsana New"/>
          <w:sz w:val="30"/>
          <w:szCs w:val="30"/>
          <w:cs/>
        </w:rPr>
        <w:t>และบริษัท</w:t>
      </w:r>
      <w:r w:rsidRPr="00C20284">
        <w:rPr>
          <w:rFonts w:ascii="Angsana New" w:hAnsi="Angsana New"/>
          <w:sz w:val="30"/>
          <w:szCs w:val="30"/>
          <w:cs/>
        </w:rPr>
        <w:t>รับรู้ขาดทุน</w:t>
      </w:r>
      <w:r w:rsidR="002A65F2" w:rsidRPr="00C20284">
        <w:rPr>
          <w:rFonts w:ascii="Angsana New" w:hAnsi="Angsana New"/>
          <w:sz w:val="30"/>
          <w:szCs w:val="30"/>
          <w:cs/>
        </w:rPr>
        <w:t>จากการปรับลดมูลค่าสินค้าคงเหลือ</w:t>
      </w:r>
      <w:r w:rsidRPr="00C20284">
        <w:rPr>
          <w:rFonts w:ascii="Angsana New" w:hAnsi="Angsana New"/>
          <w:sz w:val="30"/>
          <w:szCs w:val="30"/>
          <w:cs/>
        </w:rPr>
        <w:t xml:space="preserve">เป็นจำนวนเงิน </w:t>
      </w:r>
      <w:r w:rsidR="00595822">
        <w:rPr>
          <w:rFonts w:ascii="Angsana New" w:hAnsi="Angsana New"/>
          <w:sz w:val="30"/>
          <w:szCs w:val="30"/>
        </w:rPr>
        <w:t>38</w:t>
      </w:r>
      <w:r w:rsidR="001C5A0A">
        <w:rPr>
          <w:rFonts w:ascii="Angsana New" w:hAnsi="Angsana New"/>
          <w:sz w:val="30"/>
          <w:szCs w:val="30"/>
        </w:rPr>
        <w:t>2</w:t>
      </w:r>
      <w:r w:rsidRPr="00C20284">
        <w:rPr>
          <w:rFonts w:ascii="Angsana New" w:hAnsi="Angsana New"/>
          <w:sz w:val="30"/>
          <w:szCs w:val="30"/>
        </w:rPr>
        <w:t xml:space="preserve"> </w:t>
      </w:r>
      <w:r w:rsidRPr="00C20284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C20284">
        <w:rPr>
          <w:rFonts w:ascii="Angsana New" w:hAnsi="Angsana New"/>
          <w:i/>
          <w:iCs/>
          <w:sz w:val="30"/>
          <w:szCs w:val="30"/>
          <w:cs/>
        </w:rPr>
        <w:t>(</w:t>
      </w:r>
      <w:r w:rsidR="009711B9" w:rsidRPr="009711B9">
        <w:rPr>
          <w:rFonts w:ascii="Angsana New" w:hAnsi="Angsana New"/>
          <w:i/>
          <w:iCs/>
          <w:sz w:val="30"/>
          <w:szCs w:val="30"/>
        </w:rPr>
        <w:t>2563</w:t>
      </w:r>
      <w:r w:rsidR="006D4128" w:rsidRPr="00C20284">
        <w:rPr>
          <w:rFonts w:ascii="Angsana New" w:hAnsi="Angsana New"/>
          <w:i/>
          <w:iCs/>
          <w:sz w:val="30"/>
          <w:szCs w:val="30"/>
        </w:rPr>
        <w:t>:</w:t>
      </w:r>
      <w:r w:rsidR="00922B1B" w:rsidRPr="00C20284">
        <w:rPr>
          <w:rFonts w:ascii="Angsana New" w:hAnsi="Angsana New"/>
          <w:i/>
          <w:iCs/>
          <w:sz w:val="30"/>
          <w:szCs w:val="30"/>
        </w:rPr>
        <w:t xml:space="preserve"> </w:t>
      </w:r>
      <w:r w:rsidR="009711B9" w:rsidRPr="009711B9">
        <w:rPr>
          <w:rFonts w:ascii="Angsana New" w:hAnsi="Angsana New"/>
          <w:i/>
          <w:iCs/>
          <w:sz w:val="30"/>
          <w:szCs w:val="30"/>
        </w:rPr>
        <w:t>181</w:t>
      </w:r>
      <w:r w:rsidRPr="00C20284">
        <w:rPr>
          <w:rFonts w:ascii="Angsana New" w:hAnsi="Angsana New"/>
          <w:i/>
          <w:iCs/>
          <w:sz w:val="30"/>
          <w:szCs w:val="30"/>
        </w:rPr>
        <w:t xml:space="preserve"> </w:t>
      </w:r>
      <w:r w:rsidRPr="00C20284">
        <w:rPr>
          <w:rFonts w:ascii="Angsana New" w:hAnsi="Angsana New"/>
          <w:i/>
          <w:iCs/>
          <w:sz w:val="30"/>
          <w:szCs w:val="30"/>
          <w:cs/>
        </w:rPr>
        <w:t>ล</w:t>
      </w:r>
      <w:r w:rsidR="00FE5D7E" w:rsidRPr="00C20284">
        <w:rPr>
          <w:rFonts w:ascii="Angsana New" w:hAnsi="Angsana New"/>
          <w:i/>
          <w:iCs/>
          <w:sz w:val="30"/>
          <w:szCs w:val="30"/>
          <w:cs/>
        </w:rPr>
        <w:t>้</w:t>
      </w:r>
      <w:r w:rsidRPr="00C20284">
        <w:rPr>
          <w:rFonts w:ascii="Angsana New" w:hAnsi="Angsana New"/>
          <w:i/>
          <w:iCs/>
          <w:sz w:val="30"/>
          <w:szCs w:val="30"/>
          <w:cs/>
        </w:rPr>
        <w:t>านบาท)</w:t>
      </w:r>
      <w:r w:rsidRPr="00C20284">
        <w:rPr>
          <w:rFonts w:ascii="Angsana New" w:hAnsi="Angsana New"/>
          <w:sz w:val="30"/>
          <w:szCs w:val="30"/>
          <w:cs/>
        </w:rPr>
        <w:t xml:space="preserve"> </w:t>
      </w:r>
      <w:r w:rsidR="004062E4" w:rsidRPr="00C20284">
        <w:rPr>
          <w:rFonts w:ascii="Angsana New" w:hAnsi="Angsana New"/>
          <w:sz w:val="30"/>
          <w:szCs w:val="30"/>
          <w:cs/>
        </w:rPr>
        <w:t>และ</w:t>
      </w:r>
      <w:r w:rsidR="00B85DD1" w:rsidRPr="00C20284">
        <w:rPr>
          <w:rFonts w:ascii="Angsana New" w:hAnsi="Angsana New"/>
          <w:sz w:val="30"/>
          <w:szCs w:val="30"/>
          <w:cs/>
        </w:rPr>
        <w:t>รับรู้การกลับรายการค่าเผื่อมูลค่าสินค้าลดลงเป็นจำนวนเงิน</w:t>
      </w:r>
      <w:r w:rsidR="00D557C9" w:rsidRPr="00C20284">
        <w:rPr>
          <w:rFonts w:ascii="Angsana New" w:hAnsi="Angsana New"/>
          <w:sz w:val="30"/>
          <w:szCs w:val="30"/>
        </w:rPr>
        <w:t xml:space="preserve"> </w:t>
      </w:r>
      <w:r w:rsidR="002A39E7">
        <w:rPr>
          <w:rFonts w:ascii="Angsana New" w:hAnsi="Angsana New"/>
          <w:sz w:val="30"/>
          <w:szCs w:val="30"/>
        </w:rPr>
        <w:t>28</w:t>
      </w:r>
      <w:r w:rsidR="00B2710B" w:rsidRPr="00C20284">
        <w:rPr>
          <w:rFonts w:ascii="Angsana New" w:hAnsi="Angsana New"/>
          <w:sz w:val="30"/>
          <w:szCs w:val="30"/>
        </w:rPr>
        <w:t xml:space="preserve"> </w:t>
      </w:r>
      <w:r w:rsidR="00B2710B" w:rsidRPr="00C20284">
        <w:rPr>
          <w:rFonts w:ascii="Angsana New" w:hAnsi="Angsana New"/>
          <w:sz w:val="30"/>
          <w:szCs w:val="30"/>
          <w:cs/>
        </w:rPr>
        <w:t>ล้านบาท</w:t>
      </w:r>
      <w:r w:rsidR="00225551" w:rsidRPr="00C20284">
        <w:rPr>
          <w:rFonts w:ascii="Angsana New" w:hAnsi="Angsana New"/>
          <w:sz w:val="30"/>
          <w:szCs w:val="30"/>
          <w:cs/>
        </w:rPr>
        <w:t xml:space="preserve"> </w:t>
      </w:r>
      <w:r w:rsidRPr="00C20284">
        <w:rPr>
          <w:rFonts w:ascii="Angsana New" w:hAnsi="Angsana New"/>
          <w:i/>
          <w:iCs/>
          <w:sz w:val="30"/>
          <w:szCs w:val="30"/>
          <w:cs/>
        </w:rPr>
        <w:t>(</w:t>
      </w:r>
      <w:r w:rsidR="009711B9" w:rsidRPr="009711B9">
        <w:rPr>
          <w:rFonts w:ascii="Angsana New" w:hAnsi="Angsana New"/>
          <w:i/>
          <w:iCs/>
          <w:sz w:val="30"/>
          <w:szCs w:val="30"/>
        </w:rPr>
        <w:t>2563</w:t>
      </w:r>
      <w:r w:rsidR="00922B1B" w:rsidRPr="00C20284">
        <w:rPr>
          <w:rFonts w:ascii="Angsana New" w:hAnsi="Angsana New"/>
          <w:i/>
          <w:iCs/>
          <w:sz w:val="30"/>
          <w:szCs w:val="30"/>
        </w:rPr>
        <w:t>:</w:t>
      </w:r>
      <w:r w:rsidR="00225551" w:rsidRPr="00C2028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9711B9" w:rsidRPr="009711B9">
        <w:rPr>
          <w:rFonts w:ascii="Angsana New" w:hAnsi="Angsana New"/>
          <w:i/>
          <w:iCs/>
          <w:sz w:val="30"/>
          <w:szCs w:val="30"/>
        </w:rPr>
        <w:t>61</w:t>
      </w:r>
      <w:r w:rsidRPr="00C20284">
        <w:rPr>
          <w:rFonts w:ascii="Angsana New" w:hAnsi="Angsana New"/>
          <w:i/>
          <w:iCs/>
          <w:sz w:val="30"/>
          <w:szCs w:val="30"/>
        </w:rPr>
        <w:t xml:space="preserve"> </w:t>
      </w:r>
      <w:r w:rsidRPr="00C20284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C20284">
        <w:rPr>
          <w:rFonts w:ascii="Angsana New" w:hAnsi="Angsana New"/>
          <w:sz w:val="30"/>
          <w:szCs w:val="30"/>
          <w:cs/>
        </w:rPr>
        <w:t xml:space="preserve"> </w:t>
      </w:r>
      <w:r w:rsidR="004062E4" w:rsidRPr="00C20284">
        <w:rPr>
          <w:rFonts w:ascii="Angsana New" w:hAnsi="Angsana New"/>
          <w:sz w:val="30"/>
          <w:szCs w:val="30"/>
          <w:cs/>
        </w:rPr>
        <w:t>ตามลำดับ</w:t>
      </w:r>
    </w:p>
    <w:p w14:paraId="644275C3" w14:textId="3B540338" w:rsidR="00413541" w:rsidRDefault="00413541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55AE44F" w14:textId="274EC72B" w:rsidR="00CE5F70" w:rsidRPr="00C20284" w:rsidRDefault="007E05B5" w:rsidP="00367ADF">
      <w:pPr>
        <w:pStyle w:val="Heading1"/>
        <w:shd w:val="clear" w:color="auto" w:fill="auto"/>
        <w:tabs>
          <w:tab w:val="clear" w:pos="283"/>
          <w:tab w:val="num" w:pos="540"/>
        </w:tabs>
        <w:ind w:left="540" w:hanging="540"/>
        <w:rPr>
          <w:rFonts w:ascii="Angsana New" w:hAnsi="Angsana New"/>
          <w:szCs w:val="30"/>
        </w:rPr>
      </w:pPr>
      <w:r w:rsidRPr="00C20284">
        <w:rPr>
          <w:rFonts w:ascii="Angsana New" w:hAnsi="Angsana New" w:cs="Angsana New"/>
          <w:szCs w:val="30"/>
          <w:cs/>
        </w:rPr>
        <w:lastRenderedPageBreak/>
        <w:t>สินทรัพย์ชีวภาพ</w:t>
      </w:r>
    </w:p>
    <w:p w14:paraId="35A2E4A1" w14:textId="77777777" w:rsidR="00257CA1" w:rsidRPr="00C20284" w:rsidRDefault="00257CA1" w:rsidP="001B1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AF57759" w14:textId="5C88DFAC" w:rsidR="00CE5F70" w:rsidRPr="00C20284" w:rsidRDefault="00CE5F70" w:rsidP="00EB0635">
      <w:pPr>
        <w:pStyle w:val="BodyText2"/>
        <w:ind w:left="540" w:right="-25" w:firstLine="0"/>
        <w:jc w:val="thaiDistribute"/>
        <w:rPr>
          <w:rFonts w:ascii="Angsana New" w:hAnsi="Angsana New"/>
          <w:sz w:val="30"/>
          <w:szCs w:val="30"/>
          <w:cs/>
        </w:rPr>
      </w:pPr>
      <w:r w:rsidRPr="00C20284">
        <w:rPr>
          <w:rFonts w:ascii="Angsana New" w:hAnsi="Angsana New"/>
          <w:sz w:val="30"/>
          <w:szCs w:val="30"/>
          <w:cs/>
        </w:rPr>
        <w:t xml:space="preserve">รายการเคลื่อนไหวในระหว่างปีสิ้นสุดวันที่ </w:t>
      </w:r>
      <w:r w:rsidR="009711B9" w:rsidRPr="009711B9">
        <w:rPr>
          <w:rFonts w:ascii="Angsana New" w:hAnsi="Angsana New"/>
          <w:sz w:val="30"/>
          <w:szCs w:val="30"/>
          <w:lang w:bidi="ar-SA"/>
        </w:rPr>
        <w:t>3</w:t>
      </w:r>
      <w:r w:rsidR="009711B9" w:rsidRPr="009711B9">
        <w:rPr>
          <w:rFonts w:ascii="Angsana New" w:hAnsi="Angsana New"/>
          <w:sz w:val="30"/>
          <w:szCs w:val="30"/>
        </w:rPr>
        <w:t>1</w:t>
      </w:r>
      <w:r w:rsidRPr="00C20284">
        <w:rPr>
          <w:rFonts w:ascii="Angsana New" w:hAnsi="Angsana New"/>
          <w:sz w:val="30"/>
          <w:szCs w:val="30"/>
        </w:rPr>
        <w:t xml:space="preserve"> </w:t>
      </w:r>
      <w:r w:rsidRPr="00C20284">
        <w:rPr>
          <w:rFonts w:ascii="Angsana New" w:hAnsi="Angsana New"/>
          <w:sz w:val="30"/>
          <w:szCs w:val="30"/>
          <w:cs/>
        </w:rPr>
        <w:t>ธันวาคม</w:t>
      </w:r>
      <w:r w:rsidRPr="00C20284">
        <w:rPr>
          <w:rFonts w:ascii="Angsana New" w:hAnsi="Angsana New" w:cs="Times New Roman"/>
          <w:sz w:val="30"/>
          <w:szCs w:val="30"/>
          <w:rtl/>
          <w:lang w:bidi="ar-SA"/>
        </w:rPr>
        <w:t xml:space="preserve"> </w:t>
      </w:r>
      <w:r w:rsidRPr="00C20284">
        <w:rPr>
          <w:rFonts w:ascii="Angsana New" w:hAnsi="Angsana New"/>
          <w:sz w:val="30"/>
          <w:szCs w:val="30"/>
          <w:cs/>
        </w:rPr>
        <w:t>มีดังนี้</w:t>
      </w:r>
    </w:p>
    <w:p w14:paraId="46DAD78B" w14:textId="77777777" w:rsidR="00E13DE3" w:rsidRPr="00C20284" w:rsidRDefault="00E13DE3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90"/>
        <w:gridCol w:w="1080"/>
        <w:gridCol w:w="270"/>
        <w:gridCol w:w="1080"/>
        <w:gridCol w:w="270"/>
        <w:gridCol w:w="1071"/>
        <w:gridCol w:w="270"/>
        <w:gridCol w:w="1120"/>
      </w:tblGrid>
      <w:tr w:rsidR="00C673BC" w:rsidRPr="00F06B77" w14:paraId="3EEAFE8A" w14:textId="77777777" w:rsidTr="005C269C">
        <w:trPr>
          <w:trHeight w:val="20"/>
          <w:tblHeader/>
        </w:trPr>
        <w:tc>
          <w:tcPr>
            <w:tcW w:w="2970" w:type="dxa"/>
          </w:tcPr>
          <w:p w14:paraId="4800B278" w14:textId="77777777" w:rsidR="00C673BC" w:rsidRPr="00367ADF" w:rsidRDefault="00C673BC">
            <w:pPr>
              <w:tabs>
                <w:tab w:val="left" w:pos="27"/>
                <w:tab w:val="left" w:pos="342"/>
              </w:tabs>
              <w:spacing w:line="240" w:lineRule="auto"/>
              <w:ind w:lef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B678B9F" w14:textId="77777777" w:rsidR="00C673BC" w:rsidRPr="00367ADF" w:rsidRDefault="00C673B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5DCB7E9B" w14:textId="77777777" w:rsidR="00C673BC" w:rsidRPr="00367ADF" w:rsidRDefault="00C673B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2C4F86B" w14:textId="77777777" w:rsidR="00C673BC" w:rsidRPr="00367ADF" w:rsidRDefault="00C673B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1" w:type="dxa"/>
            <w:gridSpan w:val="3"/>
          </w:tcPr>
          <w:p w14:paraId="397B013B" w14:textId="77777777" w:rsidR="00C673BC" w:rsidRPr="00367ADF" w:rsidRDefault="00C67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4"/>
              </w:tabs>
              <w:spacing w:line="240" w:lineRule="auto"/>
              <w:ind w:left="-108" w:right="-119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67ADF">
              <w:rPr>
                <w:rFonts w:asciiTheme="majorBidi" w:hAnsiTheme="majorBidi" w:cstheme="majorBidi"/>
                <w:i/>
                <w:iCs/>
                <w:position w:val="6"/>
                <w:sz w:val="30"/>
                <w:szCs w:val="30"/>
              </w:rPr>
              <w:t>(</w:t>
            </w:r>
            <w:r w:rsidRPr="00367ADF">
              <w:rPr>
                <w:rFonts w:asciiTheme="majorBidi" w:hAnsiTheme="majorBidi" w:cstheme="majorBidi"/>
                <w:i/>
                <w:iCs/>
                <w:position w:val="6"/>
                <w:sz w:val="30"/>
                <w:szCs w:val="30"/>
                <w:cs/>
              </w:rPr>
              <w:t>หน่วย</w:t>
            </w:r>
            <w:r w:rsidRPr="00367ADF">
              <w:rPr>
                <w:rFonts w:asciiTheme="majorBidi" w:hAnsiTheme="majorBidi" w:cstheme="majorBidi"/>
                <w:i/>
                <w:iCs/>
                <w:position w:val="6"/>
                <w:sz w:val="30"/>
                <w:szCs w:val="30"/>
              </w:rPr>
              <w:t xml:space="preserve">: </w:t>
            </w:r>
            <w:r w:rsidRPr="00367ADF">
              <w:rPr>
                <w:rFonts w:asciiTheme="majorBidi" w:hAnsiTheme="majorBidi" w:cstheme="majorBidi"/>
                <w:i/>
                <w:iCs/>
                <w:position w:val="6"/>
                <w:sz w:val="30"/>
                <w:szCs w:val="30"/>
                <w:cs/>
              </w:rPr>
              <w:t>ล้านบาท</w:t>
            </w:r>
            <w:r w:rsidRPr="00367ADF">
              <w:rPr>
                <w:rFonts w:asciiTheme="majorBidi" w:hAnsiTheme="majorBidi" w:cstheme="majorBidi"/>
                <w:i/>
                <w:iCs/>
                <w:position w:val="6"/>
                <w:sz w:val="30"/>
                <w:szCs w:val="30"/>
              </w:rPr>
              <w:t>)</w:t>
            </w:r>
          </w:p>
        </w:tc>
      </w:tr>
      <w:tr w:rsidR="00C673BC" w:rsidRPr="00F06B77" w14:paraId="5124B175" w14:textId="77777777" w:rsidTr="005C269C">
        <w:trPr>
          <w:trHeight w:val="20"/>
          <w:tblHeader/>
        </w:trPr>
        <w:tc>
          <w:tcPr>
            <w:tcW w:w="2970" w:type="dxa"/>
          </w:tcPr>
          <w:p w14:paraId="5833C042" w14:textId="77777777" w:rsidR="00C673BC" w:rsidRPr="00367ADF" w:rsidRDefault="00C673BC">
            <w:pPr>
              <w:tabs>
                <w:tab w:val="left" w:pos="27"/>
                <w:tab w:val="left" w:pos="342"/>
              </w:tabs>
              <w:spacing w:line="240" w:lineRule="auto"/>
              <w:ind w:lef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AD7AC3F" w14:textId="77777777" w:rsidR="00C673BC" w:rsidRPr="00367ADF" w:rsidRDefault="00C673B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546392CB" w14:textId="77777777" w:rsidR="00C673BC" w:rsidRPr="00367ADF" w:rsidRDefault="00C673B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7A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B036864" w14:textId="77777777" w:rsidR="00C673BC" w:rsidRPr="00367ADF" w:rsidRDefault="00C673B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1" w:type="dxa"/>
            <w:gridSpan w:val="3"/>
            <w:tcBorders>
              <w:bottom w:val="single" w:sz="4" w:space="0" w:color="auto"/>
            </w:tcBorders>
          </w:tcPr>
          <w:p w14:paraId="1CC8745C" w14:textId="77777777" w:rsidR="00C673BC" w:rsidRPr="00367ADF" w:rsidRDefault="00C673B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7A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673BC" w:rsidRPr="00F06B77" w14:paraId="50FD09FD" w14:textId="77777777" w:rsidTr="005C269C">
        <w:trPr>
          <w:trHeight w:val="20"/>
          <w:tblHeader/>
        </w:trPr>
        <w:tc>
          <w:tcPr>
            <w:tcW w:w="2970" w:type="dxa"/>
          </w:tcPr>
          <w:p w14:paraId="07B8ACA6" w14:textId="77777777" w:rsidR="00C673BC" w:rsidRPr="00367ADF" w:rsidRDefault="00C673BC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7CBF421" w14:textId="0A4BE8E4" w:rsidR="00C673BC" w:rsidRPr="00893B00" w:rsidRDefault="00893B00">
            <w:pPr>
              <w:ind w:left="-108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93B0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2C4194C" w14:textId="2182AEF7" w:rsidR="00C673BC" w:rsidRPr="00367ADF" w:rsidRDefault="00C673BC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80B4CE7" w14:textId="77777777" w:rsidR="00C673BC" w:rsidRPr="00367ADF" w:rsidRDefault="00C673B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4922104" w14:textId="7B02890A" w:rsidR="00C673BC" w:rsidRPr="00367ADF" w:rsidRDefault="00C673BC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5099442" w14:textId="77777777" w:rsidR="00C673BC" w:rsidRPr="00367ADF" w:rsidRDefault="00C673B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7B8980EA" w14:textId="432E0350" w:rsidR="00C673BC" w:rsidRPr="00367ADF" w:rsidRDefault="00C673BC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5238226" w14:textId="77777777" w:rsidR="00C673BC" w:rsidRPr="00367ADF" w:rsidRDefault="00C673B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14:paraId="1E44D070" w14:textId="19AF0D4E" w:rsidR="00C673BC" w:rsidRPr="00367ADF" w:rsidRDefault="00C673BC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C673BC" w:rsidRPr="00F06B77" w14:paraId="684E0B65" w14:textId="77777777" w:rsidTr="005C269C">
        <w:trPr>
          <w:trHeight w:hRule="exact" w:val="129"/>
          <w:tblHeader/>
        </w:trPr>
        <w:tc>
          <w:tcPr>
            <w:tcW w:w="2970" w:type="dxa"/>
          </w:tcPr>
          <w:p w14:paraId="16751CAF" w14:textId="77777777" w:rsidR="00C673BC" w:rsidRPr="00367ADF" w:rsidRDefault="00C673BC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507D664" w14:textId="77777777" w:rsidR="00C673BC" w:rsidRPr="00893B00" w:rsidRDefault="00C673BC" w:rsidP="00367ADF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5DA1D06" w14:textId="77777777" w:rsidR="00C673BC" w:rsidRPr="00367ADF" w:rsidRDefault="00C673BC" w:rsidP="00367ADF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B98328A" w14:textId="77777777" w:rsidR="00C673BC" w:rsidRPr="00367ADF" w:rsidRDefault="00C673B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D7BD49" w14:textId="77777777" w:rsidR="00C673BC" w:rsidRPr="00367ADF" w:rsidRDefault="00C673BC" w:rsidP="00367ADF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7857B99" w14:textId="77777777" w:rsidR="00C673BC" w:rsidRPr="00367ADF" w:rsidRDefault="00C673B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06E393DF" w14:textId="77777777" w:rsidR="00C673BC" w:rsidRPr="00367ADF" w:rsidRDefault="00C673B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AC8C14" w14:textId="77777777" w:rsidR="00C673BC" w:rsidRPr="00367ADF" w:rsidRDefault="00C673B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6D86D2B3" w14:textId="77777777" w:rsidR="00C673BC" w:rsidRPr="00367ADF" w:rsidRDefault="00C673B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73BC" w:rsidRPr="00F06B77" w14:paraId="106B6F23" w14:textId="77777777" w:rsidTr="00893B00">
        <w:trPr>
          <w:trHeight w:val="20"/>
        </w:trPr>
        <w:tc>
          <w:tcPr>
            <w:tcW w:w="2970" w:type="dxa"/>
          </w:tcPr>
          <w:p w14:paraId="151810F6" w14:textId="4886FE09" w:rsidR="00C673BC" w:rsidRPr="00367ADF" w:rsidRDefault="00C673BC" w:rsidP="00F06B77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A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711B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67AD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67ADF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</w:tcPr>
          <w:p w14:paraId="733A932A" w14:textId="77777777" w:rsidR="00C673BC" w:rsidRPr="00893B00" w:rsidRDefault="00C673BC" w:rsidP="00367ADF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74F7D17" w14:textId="7BB48B60" w:rsidR="00C673BC" w:rsidRPr="00367ADF" w:rsidRDefault="00C673BC" w:rsidP="00367ADF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47,456</w:t>
            </w:r>
          </w:p>
        </w:tc>
        <w:tc>
          <w:tcPr>
            <w:tcW w:w="270" w:type="dxa"/>
          </w:tcPr>
          <w:p w14:paraId="1F7EBF63" w14:textId="77777777" w:rsidR="00C673BC" w:rsidRPr="00367ADF" w:rsidRDefault="00C673B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80FF3F" w14:textId="2D9E73E6" w:rsidR="00C673BC" w:rsidRPr="00367ADF" w:rsidRDefault="00C673BC" w:rsidP="00367ADF">
            <w:pPr>
              <w:pStyle w:val="block"/>
              <w:tabs>
                <w:tab w:val="decimal" w:pos="820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9711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367A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711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161</w:t>
            </w:r>
          </w:p>
        </w:tc>
        <w:tc>
          <w:tcPr>
            <w:tcW w:w="270" w:type="dxa"/>
          </w:tcPr>
          <w:p w14:paraId="5BCCFC43" w14:textId="77777777" w:rsidR="00C673BC" w:rsidRPr="00367ADF" w:rsidRDefault="00C673B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61F67127" w14:textId="10243B9C" w:rsidR="00C673BC" w:rsidRPr="00367ADF" w:rsidRDefault="00C673B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985</w:t>
            </w:r>
          </w:p>
        </w:tc>
        <w:tc>
          <w:tcPr>
            <w:tcW w:w="270" w:type="dxa"/>
          </w:tcPr>
          <w:p w14:paraId="465FC4B4" w14:textId="77777777" w:rsidR="00C673BC" w:rsidRPr="00367ADF" w:rsidRDefault="00C673B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6309F791" w14:textId="696CF163" w:rsidR="00C673BC" w:rsidRPr="00367ADF" w:rsidRDefault="00C673B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67AD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711B9">
              <w:rPr>
                <w:rFonts w:asciiTheme="majorBidi" w:hAnsiTheme="majorBidi" w:cstheme="majorBidi"/>
                <w:sz w:val="30"/>
                <w:szCs w:val="30"/>
              </w:rPr>
              <w:t>059</w:t>
            </w:r>
          </w:p>
        </w:tc>
      </w:tr>
      <w:tr w:rsidR="00C673BC" w:rsidRPr="00F06B77" w14:paraId="796C4A0C" w14:textId="77777777" w:rsidTr="00893B00">
        <w:trPr>
          <w:trHeight w:val="20"/>
        </w:trPr>
        <w:tc>
          <w:tcPr>
            <w:tcW w:w="2970" w:type="dxa"/>
          </w:tcPr>
          <w:p w14:paraId="5103AD9C" w14:textId="586095FF" w:rsidR="00C673BC" w:rsidRPr="00367ADF" w:rsidRDefault="00C673BC" w:rsidP="00F06B77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ADF">
              <w:rPr>
                <w:rFonts w:asciiTheme="majorBidi" w:hAnsiTheme="majorBidi" w:cstheme="majorBidi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990" w:type="dxa"/>
          </w:tcPr>
          <w:p w14:paraId="3DFC73D3" w14:textId="67F43F9D" w:rsidR="00C673BC" w:rsidRPr="00893B00" w:rsidRDefault="00893B00" w:rsidP="00893B00">
            <w:pPr>
              <w:pStyle w:val="block"/>
              <w:tabs>
                <w:tab w:val="decimal" w:pos="425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893B0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080" w:type="dxa"/>
          </w:tcPr>
          <w:p w14:paraId="15281935" w14:textId="6CDE222D" w:rsidR="00C673BC" w:rsidRPr="00367ADF" w:rsidRDefault="00C673BC" w:rsidP="00367ADF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1,801</w:t>
            </w:r>
          </w:p>
        </w:tc>
        <w:tc>
          <w:tcPr>
            <w:tcW w:w="270" w:type="dxa"/>
          </w:tcPr>
          <w:p w14:paraId="3E5BD06F" w14:textId="77777777" w:rsidR="00C673BC" w:rsidRPr="00367ADF" w:rsidRDefault="00C673B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58056B" w14:textId="1EA64FE3" w:rsidR="00C673BC" w:rsidRPr="00367ADF" w:rsidDel="009722DA" w:rsidRDefault="00C673BC" w:rsidP="00367ADF">
            <w:pPr>
              <w:pStyle w:val="block"/>
              <w:tabs>
                <w:tab w:val="decimal" w:pos="820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711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383</w:t>
            </w:r>
          </w:p>
        </w:tc>
        <w:tc>
          <w:tcPr>
            <w:tcW w:w="270" w:type="dxa"/>
          </w:tcPr>
          <w:p w14:paraId="42D4C492" w14:textId="77777777" w:rsidR="00C673BC" w:rsidRPr="00367ADF" w:rsidRDefault="00C673B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7785E1B0" w14:textId="262CB32B" w:rsidR="00C673BC" w:rsidRPr="00367ADF" w:rsidRDefault="00C673B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30162B" w14:textId="77777777" w:rsidR="00C673BC" w:rsidRPr="00367ADF" w:rsidRDefault="00C673B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5DCF6BED" w14:textId="5E356841" w:rsidR="00C673BC" w:rsidRPr="00367ADF" w:rsidDel="009722DA" w:rsidRDefault="00C673B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67AD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673BC" w:rsidRPr="00F06B77" w14:paraId="77B998D3" w14:textId="77777777" w:rsidTr="00893B00">
        <w:trPr>
          <w:trHeight w:val="20"/>
        </w:trPr>
        <w:tc>
          <w:tcPr>
            <w:tcW w:w="2970" w:type="dxa"/>
          </w:tcPr>
          <w:p w14:paraId="0493560E" w14:textId="77777777" w:rsidR="00C673BC" w:rsidRPr="00367ADF" w:rsidRDefault="00C673BC" w:rsidP="00F06B77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ADF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เพิ่มขึ้นจากการซื้อ</w:t>
            </w:r>
            <w:r w:rsidRPr="00367ADF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367ADF">
              <w:rPr>
                <w:rFonts w:asciiTheme="majorBidi" w:hAnsiTheme="majorBidi" w:cstheme="majorBidi"/>
                <w:sz w:val="30"/>
                <w:szCs w:val="30"/>
                <w:cs/>
              </w:rPr>
              <w:t>การเลี้ยง</w:t>
            </w:r>
          </w:p>
        </w:tc>
        <w:tc>
          <w:tcPr>
            <w:tcW w:w="990" w:type="dxa"/>
          </w:tcPr>
          <w:p w14:paraId="13AB0CC0" w14:textId="77777777" w:rsidR="00C673BC" w:rsidRDefault="00C673BC" w:rsidP="00367ADF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358FD60" w14:textId="337F6E8A" w:rsidR="00C673BC" w:rsidRPr="00367ADF" w:rsidRDefault="00C673BC" w:rsidP="00367ADF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168,429</w:t>
            </w:r>
          </w:p>
        </w:tc>
        <w:tc>
          <w:tcPr>
            <w:tcW w:w="270" w:type="dxa"/>
          </w:tcPr>
          <w:p w14:paraId="27FD1EBF" w14:textId="77777777" w:rsidR="00C673BC" w:rsidRPr="00367ADF" w:rsidRDefault="00C673B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915B2E" w14:textId="1668DCFE" w:rsidR="00C673BC" w:rsidRPr="00367ADF" w:rsidRDefault="00C673BC" w:rsidP="007B1585">
            <w:pPr>
              <w:pStyle w:val="block"/>
              <w:tabs>
                <w:tab w:val="decimal" w:pos="820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711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9711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367A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711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122</w:t>
            </w:r>
          </w:p>
        </w:tc>
        <w:tc>
          <w:tcPr>
            <w:tcW w:w="270" w:type="dxa"/>
          </w:tcPr>
          <w:p w14:paraId="4763CCBA" w14:textId="77777777" w:rsidR="00C673BC" w:rsidRPr="00367ADF" w:rsidRDefault="00C673B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AB1CD51" w14:textId="12C65B9A" w:rsidR="00C673BC" w:rsidRPr="00367ADF" w:rsidRDefault="00C673BC" w:rsidP="007B1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7,514</w:t>
            </w:r>
          </w:p>
        </w:tc>
        <w:tc>
          <w:tcPr>
            <w:tcW w:w="270" w:type="dxa"/>
          </w:tcPr>
          <w:p w14:paraId="721E7CC8" w14:textId="77777777" w:rsidR="00C673BC" w:rsidRPr="00367ADF" w:rsidRDefault="00C673B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16A5F520" w14:textId="48E1DAFD" w:rsidR="00C673BC" w:rsidRPr="00367ADF" w:rsidRDefault="00C673BC" w:rsidP="007B1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11B9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367AD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711B9">
              <w:rPr>
                <w:rFonts w:asciiTheme="majorBidi" w:hAnsiTheme="majorBidi" w:cstheme="majorBidi"/>
                <w:sz w:val="30"/>
                <w:szCs w:val="30"/>
              </w:rPr>
              <w:t>736</w:t>
            </w:r>
          </w:p>
        </w:tc>
      </w:tr>
      <w:tr w:rsidR="00C673BC" w:rsidRPr="00F06B77" w14:paraId="4DFB6726" w14:textId="77777777" w:rsidTr="00893B00">
        <w:trPr>
          <w:trHeight w:val="20"/>
        </w:trPr>
        <w:tc>
          <w:tcPr>
            <w:tcW w:w="2970" w:type="dxa"/>
          </w:tcPr>
          <w:p w14:paraId="2628CC71" w14:textId="77777777" w:rsidR="00C673BC" w:rsidRPr="00367ADF" w:rsidRDefault="00C673BC" w:rsidP="00F06B77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67ADF">
              <w:rPr>
                <w:rFonts w:asciiTheme="majorBidi" w:hAnsiTheme="majorBidi" w:cstheme="majorBidi"/>
                <w:sz w:val="30"/>
                <w:szCs w:val="30"/>
                <w:cs/>
              </w:rPr>
              <w:t>ลดลงจากการขาย</w:t>
            </w:r>
            <w:r w:rsidRPr="00367ADF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367ADF">
              <w:rPr>
                <w:rFonts w:asciiTheme="majorBidi" w:hAnsiTheme="majorBidi" w:cstheme="majorBidi"/>
                <w:sz w:val="30"/>
                <w:szCs w:val="30"/>
                <w:cs/>
              </w:rPr>
              <w:t>เก็บเกี่ยว</w:t>
            </w:r>
            <w:r w:rsidRPr="00367ADF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</w:p>
        </w:tc>
        <w:tc>
          <w:tcPr>
            <w:tcW w:w="990" w:type="dxa"/>
          </w:tcPr>
          <w:p w14:paraId="2C9F8AE1" w14:textId="77777777" w:rsidR="00C673BC" w:rsidRDefault="00C673BC" w:rsidP="00367ADF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637D336" w14:textId="055C3576" w:rsidR="00C673BC" w:rsidRPr="00367ADF" w:rsidRDefault="00C673BC" w:rsidP="00367ADF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(153,997)</w:t>
            </w:r>
          </w:p>
        </w:tc>
        <w:tc>
          <w:tcPr>
            <w:tcW w:w="270" w:type="dxa"/>
          </w:tcPr>
          <w:p w14:paraId="26AE6F06" w14:textId="77777777" w:rsidR="00C673BC" w:rsidRPr="00367ADF" w:rsidRDefault="00C673B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E5F9B2" w14:textId="23FAAB1A" w:rsidR="00C673BC" w:rsidRPr="00367ADF" w:rsidRDefault="00C673BC" w:rsidP="00367ADF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7A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9711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137</w:t>
            </w:r>
            <w:r w:rsidRPr="00367A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711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665</w:t>
            </w:r>
            <w:r w:rsidRPr="00367A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DA8E433" w14:textId="77777777" w:rsidR="00C673BC" w:rsidRPr="00367ADF" w:rsidRDefault="00C673B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03475DC2" w14:textId="50AEB8CA" w:rsidR="00C673BC" w:rsidRPr="00367ADF" w:rsidRDefault="00C673B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(7,435)</w:t>
            </w:r>
          </w:p>
        </w:tc>
        <w:tc>
          <w:tcPr>
            <w:tcW w:w="270" w:type="dxa"/>
          </w:tcPr>
          <w:p w14:paraId="63E49E3C" w14:textId="77777777" w:rsidR="00C673BC" w:rsidRPr="00367ADF" w:rsidRDefault="00C673B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54975DEE" w14:textId="35D3436A" w:rsidR="00C673BC" w:rsidRPr="00367ADF" w:rsidRDefault="00C673B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AD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711B9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367AD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711B9">
              <w:rPr>
                <w:rFonts w:asciiTheme="majorBidi" w:hAnsiTheme="majorBidi" w:cstheme="majorBidi"/>
                <w:sz w:val="30"/>
                <w:szCs w:val="30"/>
              </w:rPr>
              <w:t>588</w:t>
            </w:r>
            <w:r w:rsidRPr="00367AD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673BC" w:rsidRPr="00F06B77" w14:paraId="3BFE5B4A" w14:textId="77777777" w:rsidTr="00893B00">
        <w:trPr>
          <w:trHeight w:val="20"/>
        </w:trPr>
        <w:tc>
          <w:tcPr>
            <w:tcW w:w="2970" w:type="dxa"/>
          </w:tcPr>
          <w:p w14:paraId="40B10807" w14:textId="77777777" w:rsidR="00C673BC" w:rsidRPr="00367ADF" w:rsidRDefault="00C673BC" w:rsidP="00F06B77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67ADF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990" w:type="dxa"/>
          </w:tcPr>
          <w:p w14:paraId="2056C7D1" w14:textId="77777777" w:rsidR="00C673BC" w:rsidRDefault="00C673BC" w:rsidP="00367ADF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28DCB9C" w14:textId="73203F36" w:rsidR="00C673BC" w:rsidRPr="00367ADF" w:rsidRDefault="00C673BC" w:rsidP="00367ADF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(6,492)</w:t>
            </w:r>
          </w:p>
        </w:tc>
        <w:tc>
          <w:tcPr>
            <w:tcW w:w="270" w:type="dxa"/>
          </w:tcPr>
          <w:p w14:paraId="74C8FC0E" w14:textId="77777777" w:rsidR="00C673BC" w:rsidRPr="00367ADF" w:rsidRDefault="00C673B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7AA3DD" w14:textId="185646B6" w:rsidR="00C673BC" w:rsidRPr="00367ADF" w:rsidRDefault="00C673BC" w:rsidP="00367ADF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7A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9711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367A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711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016</w:t>
            </w:r>
            <w:r w:rsidRPr="00367A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4ED3C03" w14:textId="77777777" w:rsidR="00C673BC" w:rsidRPr="00367ADF" w:rsidRDefault="00C673B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C241A0D" w14:textId="5C53F29B" w:rsidR="00C673BC" w:rsidRPr="00367ADF" w:rsidRDefault="00C673B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(106)</w:t>
            </w:r>
          </w:p>
        </w:tc>
        <w:tc>
          <w:tcPr>
            <w:tcW w:w="270" w:type="dxa"/>
          </w:tcPr>
          <w:p w14:paraId="70085231" w14:textId="77777777" w:rsidR="00C673BC" w:rsidRPr="00367ADF" w:rsidRDefault="00C673B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0A460A1B" w14:textId="0B218F2C" w:rsidR="00C673BC" w:rsidRPr="00367ADF" w:rsidRDefault="00C673B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67AD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711B9">
              <w:rPr>
                <w:rFonts w:asciiTheme="majorBidi" w:hAnsiTheme="majorBidi" w:cstheme="majorBidi"/>
                <w:sz w:val="30"/>
                <w:szCs w:val="30"/>
              </w:rPr>
              <w:t>133</w:t>
            </w:r>
            <w:r w:rsidRPr="00367AD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673BC" w:rsidRPr="00F06B77" w14:paraId="344A474A" w14:textId="77777777" w:rsidTr="00893B00">
        <w:trPr>
          <w:trHeight w:val="20"/>
        </w:trPr>
        <w:tc>
          <w:tcPr>
            <w:tcW w:w="2970" w:type="dxa"/>
          </w:tcPr>
          <w:p w14:paraId="2801098A" w14:textId="31C11086" w:rsidR="00C673BC" w:rsidRPr="00367ADF" w:rsidRDefault="00C673BC" w:rsidP="00F06B77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67ADF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ขาดทุนจากการเปลี่ยนแปลงมูลค่า</w:t>
            </w:r>
            <w:r w:rsidRPr="00367AD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4EDA26E7" w14:textId="77777777" w:rsidR="00C673BC" w:rsidRPr="00367ADF" w:rsidRDefault="00C673BC" w:rsidP="00367ADF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AD7BCF0" w14:textId="77777777" w:rsidR="00C673BC" w:rsidRPr="00367ADF" w:rsidRDefault="00C673BC" w:rsidP="00367ADF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17819CE" w14:textId="77777777" w:rsidR="00C673BC" w:rsidRPr="00367ADF" w:rsidRDefault="00C673B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82CCC8" w14:textId="77777777" w:rsidR="00C673BC" w:rsidRPr="00367ADF" w:rsidRDefault="00C673BC" w:rsidP="00367ADF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FF6B912" w14:textId="77777777" w:rsidR="00C673BC" w:rsidRPr="00367ADF" w:rsidRDefault="00C673B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7726CC04" w14:textId="77777777" w:rsidR="00C673BC" w:rsidRPr="00367ADF" w:rsidRDefault="00C673B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66DA58C" w14:textId="77777777" w:rsidR="00C673BC" w:rsidRPr="00367ADF" w:rsidRDefault="00C673B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5774BB82" w14:textId="77777777" w:rsidR="00C673BC" w:rsidRPr="00367ADF" w:rsidRDefault="00C673B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673BC" w:rsidRPr="00F06B77" w14:paraId="1A7E51B3" w14:textId="77777777" w:rsidTr="00893B00">
        <w:trPr>
          <w:trHeight w:val="20"/>
        </w:trPr>
        <w:tc>
          <w:tcPr>
            <w:tcW w:w="2970" w:type="dxa"/>
          </w:tcPr>
          <w:p w14:paraId="209DAC4A" w14:textId="77777777" w:rsidR="00C673BC" w:rsidRPr="00367ADF" w:rsidRDefault="00C673BC" w:rsidP="00F06B77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67ADF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67ADF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ยุติธรรมหักต้นทุนในการขาย</w:t>
            </w:r>
          </w:p>
        </w:tc>
        <w:tc>
          <w:tcPr>
            <w:tcW w:w="990" w:type="dxa"/>
          </w:tcPr>
          <w:p w14:paraId="633173C3" w14:textId="77777777" w:rsidR="00C673BC" w:rsidRDefault="00C673BC" w:rsidP="00367ADF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BE75485" w14:textId="4461AA56" w:rsidR="00C673BC" w:rsidRPr="00367ADF" w:rsidRDefault="00C673BC" w:rsidP="00367ADF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(2,381)</w:t>
            </w:r>
          </w:p>
        </w:tc>
        <w:tc>
          <w:tcPr>
            <w:tcW w:w="270" w:type="dxa"/>
          </w:tcPr>
          <w:p w14:paraId="54A250A6" w14:textId="77777777" w:rsidR="00C673BC" w:rsidRPr="00367ADF" w:rsidRDefault="00C673B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FCE471" w14:textId="70C4AFF9" w:rsidR="00C673BC" w:rsidRPr="00367ADF" w:rsidRDefault="00C673BC" w:rsidP="00367ADF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7A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9711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270</w:t>
            </w:r>
            <w:r w:rsidRPr="00367A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DD4B1B9" w14:textId="77777777" w:rsidR="00C673BC" w:rsidRPr="00367ADF" w:rsidRDefault="00C673B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33B2C4A0" w14:textId="17D24260" w:rsidR="00C673BC" w:rsidRPr="00367ADF" w:rsidRDefault="00C673B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2DED5D" w14:textId="77777777" w:rsidR="00C673BC" w:rsidRPr="00367ADF" w:rsidRDefault="00C673B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38F7EE50" w14:textId="17A5C2A7" w:rsidR="00C673BC" w:rsidRPr="00367ADF" w:rsidRDefault="00C673B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AD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673BC" w:rsidRPr="00F06B77" w14:paraId="7AF43840" w14:textId="77777777" w:rsidTr="00893B00">
        <w:trPr>
          <w:trHeight w:val="20"/>
        </w:trPr>
        <w:tc>
          <w:tcPr>
            <w:tcW w:w="2970" w:type="dxa"/>
          </w:tcPr>
          <w:p w14:paraId="7B11034F" w14:textId="77777777" w:rsidR="00C673BC" w:rsidRPr="00367ADF" w:rsidRDefault="00C673BC" w:rsidP="00F06B77">
            <w:pPr>
              <w:tabs>
                <w:tab w:val="left" w:pos="180"/>
                <w:tab w:val="left" w:pos="360"/>
                <w:tab w:val="left" w:pos="6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67ADF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990" w:type="dxa"/>
          </w:tcPr>
          <w:p w14:paraId="2052D4D0" w14:textId="77777777" w:rsidR="00C673BC" w:rsidRDefault="00C673BC" w:rsidP="00367ADF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6B8F23F" w14:textId="7DC54174" w:rsidR="00C673BC" w:rsidRPr="00367ADF" w:rsidRDefault="00C673BC" w:rsidP="00367ADF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3,413</w:t>
            </w:r>
          </w:p>
        </w:tc>
        <w:tc>
          <w:tcPr>
            <w:tcW w:w="270" w:type="dxa"/>
          </w:tcPr>
          <w:p w14:paraId="1032412B" w14:textId="77777777" w:rsidR="00C673BC" w:rsidRPr="00367ADF" w:rsidRDefault="00C673B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FABFC5" w14:textId="6F02E36F" w:rsidR="00C673BC" w:rsidRPr="00367ADF" w:rsidRDefault="00C673BC" w:rsidP="00367ADF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7A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9711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178</w:t>
            </w:r>
            <w:r w:rsidRPr="00367A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89BEEC4" w14:textId="77777777" w:rsidR="00C673BC" w:rsidRPr="00367ADF" w:rsidRDefault="00C673B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312394F8" w14:textId="78490EB3" w:rsidR="00C673BC" w:rsidRPr="00367ADF" w:rsidRDefault="00C673B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16B7AD" w14:textId="77777777" w:rsidR="00C673BC" w:rsidRPr="00367ADF" w:rsidRDefault="00C673B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2B912990" w14:textId="039C6E84" w:rsidR="00C673BC" w:rsidRPr="00367ADF" w:rsidRDefault="00C673B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AD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673BC" w:rsidRPr="00F06B77" w14:paraId="698B04F8" w14:textId="77777777" w:rsidTr="00893B00">
        <w:trPr>
          <w:trHeight w:val="20"/>
        </w:trPr>
        <w:tc>
          <w:tcPr>
            <w:tcW w:w="2970" w:type="dxa"/>
          </w:tcPr>
          <w:p w14:paraId="061EDF46" w14:textId="77777777" w:rsidR="00C673BC" w:rsidRPr="00367ADF" w:rsidRDefault="00C673BC" w:rsidP="00F06B77">
            <w:pPr>
              <w:tabs>
                <w:tab w:val="left" w:pos="180"/>
                <w:tab w:val="left" w:pos="360"/>
                <w:tab w:val="left" w:pos="6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ADF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</w:tcPr>
          <w:p w14:paraId="34371321" w14:textId="77777777" w:rsidR="00C673BC" w:rsidRDefault="00C673BC" w:rsidP="00367ADF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96822D2" w14:textId="0A85C220" w:rsidR="00C673BC" w:rsidRPr="00367ADF" w:rsidRDefault="00C673BC" w:rsidP="00367ADF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(316)</w:t>
            </w:r>
          </w:p>
        </w:tc>
        <w:tc>
          <w:tcPr>
            <w:tcW w:w="270" w:type="dxa"/>
          </w:tcPr>
          <w:p w14:paraId="5B0CBA70" w14:textId="77777777" w:rsidR="00C673BC" w:rsidRPr="00367ADF" w:rsidRDefault="00C673B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25946F6" w14:textId="0292A461" w:rsidR="00C673BC" w:rsidRPr="00367ADF" w:rsidRDefault="00C673BC" w:rsidP="00367ADF">
            <w:pPr>
              <w:pStyle w:val="block"/>
              <w:tabs>
                <w:tab w:val="decimal" w:pos="820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7A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9711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</w:t>
            </w:r>
            <w:r w:rsidRPr="00367A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60410E8" w14:textId="77777777" w:rsidR="00C673BC" w:rsidRPr="00367ADF" w:rsidRDefault="00C673B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650936F9" w14:textId="1F647063" w:rsidR="00C673BC" w:rsidRPr="00367ADF" w:rsidRDefault="00C673B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(169)</w:t>
            </w:r>
          </w:p>
        </w:tc>
        <w:tc>
          <w:tcPr>
            <w:tcW w:w="270" w:type="dxa"/>
          </w:tcPr>
          <w:p w14:paraId="2D8ECC1E" w14:textId="77777777" w:rsidR="00C673BC" w:rsidRPr="00367ADF" w:rsidRDefault="00C673B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5A3976AF" w14:textId="68729FA4" w:rsidR="00C673BC" w:rsidRPr="00367ADF" w:rsidRDefault="00C673B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AD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711B9">
              <w:rPr>
                <w:rFonts w:asciiTheme="majorBidi" w:hAnsiTheme="majorBidi" w:cstheme="majorBidi"/>
                <w:sz w:val="30"/>
                <w:szCs w:val="30"/>
              </w:rPr>
              <w:t>89</w:t>
            </w:r>
            <w:r w:rsidRPr="00367AD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673BC" w:rsidRPr="00F06B77" w14:paraId="2AFF714C" w14:textId="77777777" w:rsidTr="00893B00">
        <w:trPr>
          <w:trHeight w:val="20"/>
        </w:trPr>
        <w:tc>
          <w:tcPr>
            <w:tcW w:w="2970" w:type="dxa"/>
          </w:tcPr>
          <w:p w14:paraId="154A7F6E" w14:textId="04C7342E" w:rsidR="00C673BC" w:rsidRPr="00367ADF" w:rsidRDefault="00C673BC" w:rsidP="00F06B77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7A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711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367A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67A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</w:tcPr>
          <w:p w14:paraId="57ADF1FF" w14:textId="77777777" w:rsidR="00C673BC" w:rsidRDefault="00C673BC" w:rsidP="00367ADF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6075090" w14:textId="321C6770" w:rsidR="00C673BC" w:rsidRPr="00367ADF" w:rsidRDefault="00C673BC" w:rsidP="00367ADF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57,913</w:t>
            </w:r>
          </w:p>
        </w:tc>
        <w:tc>
          <w:tcPr>
            <w:tcW w:w="270" w:type="dxa"/>
          </w:tcPr>
          <w:p w14:paraId="41AA8798" w14:textId="77777777" w:rsidR="00C673BC" w:rsidRPr="00367ADF" w:rsidRDefault="00C673B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6209F8B" w14:textId="37647844" w:rsidR="00C673BC" w:rsidRPr="00367ADF" w:rsidRDefault="00C673BC" w:rsidP="00367ADF">
            <w:pPr>
              <w:pStyle w:val="block"/>
              <w:tabs>
                <w:tab w:val="decimal" w:pos="820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Pr="009711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Pr="00367AD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Pr="009711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</w:t>
            </w:r>
          </w:p>
        </w:tc>
        <w:tc>
          <w:tcPr>
            <w:tcW w:w="270" w:type="dxa"/>
          </w:tcPr>
          <w:p w14:paraId="6C9582B7" w14:textId="77777777" w:rsidR="00C673BC" w:rsidRPr="00367ADF" w:rsidRDefault="00C673B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3EC4A3E9" w14:textId="37183DA0" w:rsidR="00C673BC" w:rsidRPr="00367ADF" w:rsidRDefault="00C673BC" w:rsidP="00367ADF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789</w:t>
            </w:r>
          </w:p>
        </w:tc>
        <w:tc>
          <w:tcPr>
            <w:tcW w:w="270" w:type="dxa"/>
          </w:tcPr>
          <w:p w14:paraId="18D0FE2F" w14:textId="77777777" w:rsidR="00C673BC" w:rsidRPr="00367ADF" w:rsidRDefault="00C673B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24B41111" w14:textId="49731CF7" w:rsidR="00C673BC" w:rsidRPr="00367ADF" w:rsidRDefault="00C673BC" w:rsidP="00367ADF">
            <w:pPr>
              <w:pStyle w:val="block"/>
              <w:tabs>
                <w:tab w:val="decimal" w:pos="841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711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985</w:t>
            </w:r>
          </w:p>
        </w:tc>
      </w:tr>
      <w:tr w:rsidR="00C673BC" w:rsidRPr="00F06B77" w14:paraId="5C020FC5" w14:textId="77777777" w:rsidTr="00893B00">
        <w:trPr>
          <w:trHeight w:val="62"/>
        </w:trPr>
        <w:tc>
          <w:tcPr>
            <w:tcW w:w="2970" w:type="dxa"/>
          </w:tcPr>
          <w:p w14:paraId="24AA4C53" w14:textId="77777777" w:rsidR="00C673BC" w:rsidRPr="00367ADF" w:rsidRDefault="00C673BC" w:rsidP="00F06B77">
            <w:pPr>
              <w:tabs>
                <w:tab w:val="left" w:pos="2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FF6DFDE" w14:textId="77777777" w:rsidR="00C673BC" w:rsidRPr="00367ADF" w:rsidRDefault="00C673BC" w:rsidP="00C673BC">
            <w:pPr>
              <w:pStyle w:val="block"/>
              <w:tabs>
                <w:tab w:val="left" w:pos="475"/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43ECC38" w14:textId="77777777" w:rsidR="00C673BC" w:rsidRPr="00367ADF" w:rsidRDefault="00C673BC" w:rsidP="00367ADF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82D3F6E" w14:textId="77777777" w:rsidR="00C673BC" w:rsidRPr="00367ADF" w:rsidRDefault="00C673B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AE75CEB" w14:textId="77777777" w:rsidR="00C673BC" w:rsidRPr="00367ADF" w:rsidRDefault="00C673BC" w:rsidP="00367ADF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8E463D0" w14:textId="77777777" w:rsidR="00C673BC" w:rsidRPr="00367ADF" w:rsidRDefault="00C673B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</w:tcPr>
          <w:p w14:paraId="3CD5DE22" w14:textId="77777777" w:rsidR="00C673BC" w:rsidRPr="00367ADF" w:rsidRDefault="00C673BC" w:rsidP="00367ADF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3B78156" w14:textId="77777777" w:rsidR="00C673BC" w:rsidRPr="00367ADF" w:rsidRDefault="00C673B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double" w:sz="4" w:space="0" w:color="auto"/>
            </w:tcBorders>
          </w:tcPr>
          <w:p w14:paraId="61E9A8EA" w14:textId="77777777" w:rsidR="00C673BC" w:rsidRPr="00367ADF" w:rsidRDefault="00C673BC" w:rsidP="00367ADF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673BC" w:rsidRPr="00F06B77" w14:paraId="3E60E783" w14:textId="77777777" w:rsidTr="00893B00">
        <w:trPr>
          <w:trHeight w:val="20"/>
        </w:trPr>
        <w:tc>
          <w:tcPr>
            <w:tcW w:w="2970" w:type="dxa"/>
          </w:tcPr>
          <w:p w14:paraId="5623CE95" w14:textId="77777777" w:rsidR="00C673BC" w:rsidRPr="00367ADF" w:rsidRDefault="00C673BC" w:rsidP="00F06B77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67A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990" w:type="dxa"/>
          </w:tcPr>
          <w:p w14:paraId="228AE5CF" w14:textId="77777777" w:rsidR="00C673BC" w:rsidRPr="00367ADF" w:rsidRDefault="00C673BC" w:rsidP="00367ADF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6B9180D" w14:textId="77777777" w:rsidR="00C673BC" w:rsidRPr="00367ADF" w:rsidRDefault="00C673BC" w:rsidP="00367ADF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5DC701A" w14:textId="77777777" w:rsidR="00C673BC" w:rsidRPr="00367ADF" w:rsidRDefault="00C673B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C59D4B" w14:textId="77777777" w:rsidR="00C673BC" w:rsidRPr="00367ADF" w:rsidRDefault="00C673BC" w:rsidP="00367ADF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C3005DC" w14:textId="77777777" w:rsidR="00C673BC" w:rsidRPr="00367ADF" w:rsidRDefault="00C673B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695DAAED" w14:textId="77777777" w:rsidR="00C673BC" w:rsidRPr="00367ADF" w:rsidRDefault="00C673BC" w:rsidP="00367ADF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973366A" w14:textId="77777777" w:rsidR="00C673BC" w:rsidRPr="00367ADF" w:rsidRDefault="00C673B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63FB650F" w14:textId="77777777" w:rsidR="00C673BC" w:rsidRPr="00367ADF" w:rsidRDefault="00C673BC" w:rsidP="00367ADF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673BC" w:rsidRPr="00F06B77" w14:paraId="1F0A4BF6" w14:textId="77777777" w:rsidTr="00893B00">
        <w:trPr>
          <w:trHeight w:val="20"/>
        </w:trPr>
        <w:tc>
          <w:tcPr>
            <w:tcW w:w="2970" w:type="dxa"/>
          </w:tcPr>
          <w:p w14:paraId="269E581F" w14:textId="77777777" w:rsidR="00C673BC" w:rsidRPr="00367ADF" w:rsidRDefault="00C673BC" w:rsidP="00F0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ADF">
              <w:rPr>
                <w:rFonts w:asciiTheme="majorBidi" w:hAnsiTheme="majorBidi" w:cstheme="majorBidi"/>
                <w:sz w:val="30"/>
                <w:szCs w:val="30"/>
                <w:cs/>
              </w:rPr>
              <w:t>สัตว์บก</w:t>
            </w:r>
          </w:p>
        </w:tc>
        <w:tc>
          <w:tcPr>
            <w:tcW w:w="990" w:type="dxa"/>
          </w:tcPr>
          <w:p w14:paraId="7520A995" w14:textId="77777777" w:rsidR="00C673BC" w:rsidRDefault="00C673BC" w:rsidP="00367ADF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3A75456" w14:textId="5D84C50D" w:rsidR="00C673BC" w:rsidRPr="00367ADF" w:rsidRDefault="00C673BC" w:rsidP="00367ADF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46,059</w:t>
            </w:r>
          </w:p>
        </w:tc>
        <w:tc>
          <w:tcPr>
            <w:tcW w:w="270" w:type="dxa"/>
          </w:tcPr>
          <w:p w14:paraId="655B2E1F" w14:textId="77777777" w:rsidR="00C673BC" w:rsidRPr="00367ADF" w:rsidRDefault="00C673B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055504" w14:textId="6D112634" w:rsidR="00C673BC" w:rsidRPr="00367ADF" w:rsidRDefault="00C673BC" w:rsidP="007B1585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711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</w:t>
            </w:r>
            <w:r w:rsidRPr="00367A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711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459B8106" w14:textId="77777777" w:rsidR="00C673BC" w:rsidRPr="00367ADF" w:rsidRDefault="00C673B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79B1A5B5" w14:textId="635E0C2B" w:rsidR="00C673BC" w:rsidRPr="00367ADF" w:rsidRDefault="00C673BC" w:rsidP="00367ADF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F2F0B7D" w14:textId="77777777" w:rsidR="00C673BC" w:rsidRPr="00367ADF" w:rsidRDefault="00C673B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3AD88244" w14:textId="749D3F20" w:rsidR="00C673BC" w:rsidRPr="00367ADF" w:rsidRDefault="00C673BC" w:rsidP="00367ADF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7A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673BC" w:rsidRPr="00F06B77" w14:paraId="1A0D679D" w14:textId="77777777" w:rsidTr="00893B00">
        <w:trPr>
          <w:trHeight w:val="20"/>
        </w:trPr>
        <w:tc>
          <w:tcPr>
            <w:tcW w:w="2970" w:type="dxa"/>
          </w:tcPr>
          <w:p w14:paraId="6910ED5D" w14:textId="77777777" w:rsidR="00C673BC" w:rsidRPr="00367ADF" w:rsidRDefault="00C673BC" w:rsidP="00F06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ADF">
              <w:rPr>
                <w:rFonts w:asciiTheme="majorBidi" w:hAnsiTheme="majorBidi" w:cstheme="majorBidi"/>
                <w:sz w:val="30"/>
                <w:szCs w:val="30"/>
                <w:cs/>
              </w:rPr>
              <w:t>สัตว์น้ำ</w:t>
            </w:r>
          </w:p>
        </w:tc>
        <w:tc>
          <w:tcPr>
            <w:tcW w:w="990" w:type="dxa"/>
          </w:tcPr>
          <w:p w14:paraId="1460F222" w14:textId="77777777" w:rsidR="00C673BC" w:rsidRDefault="00C673BC" w:rsidP="00367ADF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96EF030" w14:textId="076F9C54" w:rsidR="00C673BC" w:rsidRPr="00367ADF" w:rsidRDefault="00C673BC" w:rsidP="00367ADF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1,896</w:t>
            </w:r>
          </w:p>
        </w:tc>
        <w:tc>
          <w:tcPr>
            <w:tcW w:w="270" w:type="dxa"/>
          </w:tcPr>
          <w:p w14:paraId="40012E64" w14:textId="77777777" w:rsidR="00C673BC" w:rsidRPr="00367ADF" w:rsidRDefault="00C673B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85D7AB6" w14:textId="6C6EAAFA" w:rsidR="00C673BC" w:rsidRPr="00367ADF" w:rsidRDefault="00C673BC" w:rsidP="00367ADF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711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367A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711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921</w:t>
            </w:r>
          </w:p>
        </w:tc>
        <w:tc>
          <w:tcPr>
            <w:tcW w:w="270" w:type="dxa"/>
          </w:tcPr>
          <w:p w14:paraId="05395D6E" w14:textId="77777777" w:rsidR="00C673BC" w:rsidRPr="00367ADF" w:rsidRDefault="00C673B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14:paraId="04C1F91D" w14:textId="035D61CA" w:rsidR="00C673BC" w:rsidRPr="00367ADF" w:rsidRDefault="00C673BC" w:rsidP="007B1585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789</w:t>
            </w:r>
          </w:p>
        </w:tc>
        <w:tc>
          <w:tcPr>
            <w:tcW w:w="270" w:type="dxa"/>
          </w:tcPr>
          <w:p w14:paraId="207E9133" w14:textId="77777777" w:rsidR="00C673BC" w:rsidRPr="00367ADF" w:rsidRDefault="00C673B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329505D4" w14:textId="2669CD3E" w:rsidR="00C673BC" w:rsidRPr="00367ADF" w:rsidRDefault="00C673BC" w:rsidP="007B1585">
            <w:pPr>
              <w:pStyle w:val="block"/>
              <w:tabs>
                <w:tab w:val="decimal" w:pos="82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711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985</w:t>
            </w:r>
          </w:p>
        </w:tc>
      </w:tr>
      <w:tr w:rsidR="00C673BC" w:rsidRPr="00F06B77" w14:paraId="6E4F1E50" w14:textId="77777777" w:rsidTr="00893B00">
        <w:trPr>
          <w:trHeight w:val="20"/>
        </w:trPr>
        <w:tc>
          <w:tcPr>
            <w:tcW w:w="2970" w:type="dxa"/>
          </w:tcPr>
          <w:p w14:paraId="0F4CC476" w14:textId="77777777" w:rsidR="00C673BC" w:rsidRPr="00367ADF" w:rsidRDefault="00C673BC" w:rsidP="00F06B77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A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รวมส่วนที่หมุนเวียน</w:t>
            </w:r>
          </w:p>
        </w:tc>
        <w:tc>
          <w:tcPr>
            <w:tcW w:w="990" w:type="dxa"/>
          </w:tcPr>
          <w:p w14:paraId="2775195F" w14:textId="77777777" w:rsidR="00C673BC" w:rsidRDefault="00C673BC" w:rsidP="00367ADF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198EDA" w14:textId="7EBD48D9" w:rsidR="00C673BC" w:rsidRPr="00367ADF" w:rsidRDefault="00C673BC" w:rsidP="00367ADF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47,955</w:t>
            </w:r>
          </w:p>
        </w:tc>
        <w:tc>
          <w:tcPr>
            <w:tcW w:w="270" w:type="dxa"/>
          </w:tcPr>
          <w:p w14:paraId="628A0C92" w14:textId="77777777" w:rsidR="00C673BC" w:rsidRPr="00367ADF" w:rsidRDefault="00C673B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51132E6" w14:textId="6FF4F7FA" w:rsidR="00C673BC" w:rsidRPr="00367ADF" w:rsidRDefault="00C673BC" w:rsidP="00367ADF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711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</w:t>
            </w:r>
            <w:r w:rsidRPr="00367AD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711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925</w:t>
            </w:r>
          </w:p>
        </w:tc>
        <w:tc>
          <w:tcPr>
            <w:tcW w:w="270" w:type="dxa"/>
          </w:tcPr>
          <w:p w14:paraId="5FDA970A" w14:textId="77777777" w:rsidR="00C673BC" w:rsidRPr="00367ADF" w:rsidRDefault="00C673B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5FE153A4" w14:textId="3EA3017A" w:rsidR="00C673BC" w:rsidRPr="00367ADF" w:rsidRDefault="00C673BC" w:rsidP="00367ADF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789</w:t>
            </w:r>
          </w:p>
        </w:tc>
        <w:tc>
          <w:tcPr>
            <w:tcW w:w="270" w:type="dxa"/>
          </w:tcPr>
          <w:p w14:paraId="6252A1D4" w14:textId="77777777" w:rsidR="00C673BC" w:rsidRPr="00367ADF" w:rsidRDefault="00C673B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14:paraId="17172765" w14:textId="0398AF1F" w:rsidR="00C673BC" w:rsidRPr="00367ADF" w:rsidRDefault="00C673BC" w:rsidP="00367ADF">
            <w:pPr>
              <w:pStyle w:val="block"/>
              <w:tabs>
                <w:tab w:val="decimal" w:pos="82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711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985</w:t>
            </w:r>
          </w:p>
        </w:tc>
      </w:tr>
      <w:tr w:rsidR="00C673BC" w:rsidRPr="00F06B77" w14:paraId="369E90AF" w14:textId="77777777" w:rsidTr="00893B00">
        <w:trPr>
          <w:trHeight w:val="20"/>
        </w:trPr>
        <w:tc>
          <w:tcPr>
            <w:tcW w:w="2970" w:type="dxa"/>
          </w:tcPr>
          <w:p w14:paraId="6C4ACDFC" w14:textId="77777777" w:rsidR="00C673BC" w:rsidRPr="00367ADF" w:rsidRDefault="00C673BC" w:rsidP="00F06B77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879E77E" w14:textId="77777777" w:rsidR="00C673BC" w:rsidRPr="00367ADF" w:rsidRDefault="00C673BC" w:rsidP="00367ADF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CCD1E2F" w14:textId="77777777" w:rsidR="00C673BC" w:rsidRPr="00367ADF" w:rsidRDefault="00C673BC" w:rsidP="00367ADF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40B9843" w14:textId="77777777" w:rsidR="00C673BC" w:rsidRPr="00367ADF" w:rsidRDefault="00C673B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DD1C1B" w14:textId="77777777" w:rsidR="00C673BC" w:rsidRPr="00367ADF" w:rsidRDefault="00C673BC" w:rsidP="00367ADF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C8C0283" w14:textId="77777777" w:rsidR="00C673BC" w:rsidRPr="00367ADF" w:rsidRDefault="00C673B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249391A" w14:textId="77777777" w:rsidR="00C673BC" w:rsidRPr="00367ADF" w:rsidRDefault="00C673BC" w:rsidP="00367ADF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E20684C" w14:textId="77777777" w:rsidR="00C673BC" w:rsidRPr="00367ADF" w:rsidRDefault="00C673B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5C4DFAE2" w14:textId="77777777" w:rsidR="00C673BC" w:rsidRPr="00367ADF" w:rsidRDefault="00C673BC" w:rsidP="00367ADF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673BC" w:rsidRPr="00F06B77" w14:paraId="1CE46A4C" w14:textId="77777777" w:rsidTr="00893B00">
        <w:trPr>
          <w:trHeight w:val="20"/>
        </w:trPr>
        <w:tc>
          <w:tcPr>
            <w:tcW w:w="2970" w:type="dxa"/>
          </w:tcPr>
          <w:p w14:paraId="7C216894" w14:textId="77777777" w:rsidR="00C673BC" w:rsidRPr="00367ADF" w:rsidRDefault="00C673BC" w:rsidP="00F06B77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67A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990" w:type="dxa"/>
          </w:tcPr>
          <w:p w14:paraId="0AC02303" w14:textId="77777777" w:rsidR="00C673BC" w:rsidRPr="00367ADF" w:rsidRDefault="00C673BC" w:rsidP="00367ADF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8B60242" w14:textId="77777777" w:rsidR="00C673BC" w:rsidRPr="00367ADF" w:rsidRDefault="00C673BC" w:rsidP="00367ADF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98167A1" w14:textId="77777777" w:rsidR="00C673BC" w:rsidRPr="00367ADF" w:rsidRDefault="00C673B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717A89" w14:textId="77777777" w:rsidR="00C673BC" w:rsidRPr="00367ADF" w:rsidRDefault="00C673BC" w:rsidP="00367ADF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0769497" w14:textId="77777777" w:rsidR="00C673BC" w:rsidRPr="00367ADF" w:rsidRDefault="00C673B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02F2EE2" w14:textId="77777777" w:rsidR="00C673BC" w:rsidRPr="00367ADF" w:rsidRDefault="00C673BC" w:rsidP="00367ADF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D267FA0" w14:textId="77777777" w:rsidR="00C673BC" w:rsidRPr="00367ADF" w:rsidRDefault="00C673B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08FAE9B5" w14:textId="77777777" w:rsidR="00C673BC" w:rsidRPr="00367ADF" w:rsidRDefault="00C673BC" w:rsidP="00367ADF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673BC" w:rsidRPr="00F06B77" w14:paraId="79E6CC74" w14:textId="77777777" w:rsidTr="00893B00">
        <w:trPr>
          <w:trHeight w:val="20"/>
        </w:trPr>
        <w:tc>
          <w:tcPr>
            <w:tcW w:w="2970" w:type="dxa"/>
          </w:tcPr>
          <w:p w14:paraId="01CE992A" w14:textId="77777777" w:rsidR="00C673BC" w:rsidRPr="00367ADF" w:rsidRDefault="00C673BC" w:rsidP="00F06B77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ADF">
              <w:rPr>
                <w:rFonts w:asciiTheme="majorBidi" w:hAnsiTheme="majorBidi" w:cstheme="majorBidi"/>
                <w:sz w:val="30"/>
                <w:szCs w:val="30"/>
                <w:cs/>
              </w:rPr>
              <w:t>สัตว์บก</w:t>
            </w:r>
          </w:p>
        </w:tc>
        <w:tc>
          <w:tcPr>
            <w:tcW w:w="990" w:type="dxa"/>
          </w:tcPr>
          <w:p w14:paraId="54582A0C" w14:textId="77777777" w:rsidR="00C673BC" w:rsidRDefault="00C673BC" w:rsidP="00367ADF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DD69288" w14:textId="5711E672" w:rsidR="00C673BC" w:rsidRPr="00367ADF" w:rsidRDefault="00C673BC" w:rsidP="00367ADF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9,958</w:t>
            </w:r>
          </w:p>
        </w:tc>
        <w:tc>
          <w:tcPr>
            <w:tcW w:w="270" w:type="dxa"/>
          </w:tcPr>
          <w:p w14:paraId="5BC0670A" w14:textId="77777777" w:rsidR="00C673BC" w:rsidRPr="00367ADF" w:rsidRDefault="00C673B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F3DD04F" w14:textId="309F9F9F" w:rsidR="00C673BC" w:rsidRPr="00367ADF" w:rsidRDefault="00C673BC" w:rsidP="00367ADF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711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367A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711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531</w:t>
            </w:r>
          </w:p>
        </w:tc>
        <w:tc>
          <w:tcPr>
            <w:tcW w:w="270" w:type="dxa"/>
          </w:tcPr>
          <w:p w14:paraId="016D5333" w14:textId="77777777" w:rsidR="00C673BC" w:rsidRPr="00367ADF" w:rsidRDefault="00C673B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5A1D7F9A" w14:textId="5853D736" w:rsidR="00C673BC" w:rsidRPr="00367ADF" w:rsidRDefault="00C673BC" w:rsidP="00367ADF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8B51A01" w14:textId="77777777" w:rsidR="00C673BC" w:rsidRPr="00367ADF" w:rsidRDefault="00C673B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16B35C40" w14:textId="6CDD9F4F" w:rsidR="00C673BC" w:rsidRPr="00367ADF" w:rsidRDefault="00C673BC" w:rsidP="00367ADF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7A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673BC" w:rsidRPr="00F06B77" w14:paraId="1EBF9F5E" w14:textId="77777777" w:rsidTr="00893B00">
        <w:trPr>
          <w:trHeight w:val="20"/>
        </w:trPr>
        <w:tc>
          <w:tcPr>
            <w:tcW w:w="2970" w:type="dxa"/>
          </w:tcPr>
          <w:p w14:paraId="263E69BD" w14:textId="77777777" w:rsidR="00C673BC" w:rsidRPr="00367ADF" w:rsidRDefault="00C673BC" w:rsidP="00F06B77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7A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</w:p>
        </w:tc>
        <w:tc>
          <w:tcPr>
            <w:tcW w:w="990" w:type="dxa"/>
          </w:tcPr>
          <w:p w14:paraId="53BE8460" w14:textId="77777777" w:rsidR="00C673BC" w:rsidRDefault="00C673BC" w:rsidP="00367ADF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6B4B35" w14:textId="66ACBF7E" w:rsidR="00C673BC" w:rsidRPr="00367ADF" w:rsidRDefault="00C673BC" w:rsidP="00367ADF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9,958</w:t>
            </w:r>
          </w:p>
        </w:tc>
        <w:tc>
          <w:tcPr>
            <w:tcW w:w="270" w:type="dxa"/>
          </w:tcPr>
          <w:p w14:paraId="0630F80A" w14:textId="77777777" w:rsidR="00C673BC" w:rsidRPr="00367ADF" w:rsidRDefault="00C673B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FA84B8F" w14:textId="0E68C64E" w:rsidR="00C673BC" w:rsidRPr="00367ADF" w:rsidRDefault="00C673BC" w:rsidP="00367ADF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711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Pr="00367AD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711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531</w:t>
            </w:r>
          </w:p>
        </w:tc>
        <w:tc>
          <w:tcPr>
            <w:tcW w:w="270" w:type="dxa"/>
          </w:tcPr>
          <w:p w14:paraId="16678212" w14:textId="77777777" w:rsidR="00C673BC" w:rsidRPr="00367ADF" w:rsidRDefault="00C673B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1BF5AD34" w14:textId="23741DD7" w:rsidR="00C673BC" w:rsidRPr="00367ADF" w:rsidRDefault="00C673BC" w:rsidP="00367ADF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B02745D" w14:textId="77777777" w:rsidR="00C673BC" w:rsidRPr="00367ADF" w:rsidRDefault="00C673B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14:paraId="6836F0C5" w14:textId="7180E082" w:rsidR="00C673BC" w:rsidRPr="00367ADF" w:rsidRDefault="00C673BC" w:rsidP="00367ADF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67AD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C673BC" w:rsidRPr="00F06B77" w14:paraId="213E3604" w14:textId="77777777" w:rsidTr="00893B00">
        <w:trPr>
          <w:trHeight w:val="20"/>
        </w:trPr>
        <w:tc>
          <w:tcPr>
            <w:tcW w:w="2970" w:type="dxa"/>
          </w:tcPr>
          <w:p w14:paraId="44C0B9B9" w14:textId="77777777" w:rsidR="00C673BC" w:rsidRPr="00367ADF" w:rsidRDefault="00C673BC" w:rsidP="00F06B77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07D155F" w14:textId="77777777" w:rsidR="00C673BC" w:rsidRPr="00367ADF" w:rsidRDefault="00C673BC" w:rsidP="00367ADF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0A1CC51" w14:textId="77777777" w:rsidR="00C673BC" w:rsidRPr="00367ADF" w:rsidRDefault="00C673BC" w:rsidP="00367ADF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A281EA9" w14:textId="77777777" w:rsidR="00C673BC" w:rsidRPr="00367ADF" w:rsidRDefault="00C673B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02D0E11" w14:textId="77777777" w:rsidR="00C673BC" w:rsidRPr="00367ADF" w:rsidRDefault="00C673BC" w:rsidP="00367ADF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B815F64" w14:textId="77777777" w:rsidR="00C673BC" w:rsidRPr="00367ADF" w:rsidRDefault="00C673B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0D356888" w14:textId="77777777" w:rsidR="00C673BC" w:rsidRPr="00367ADF" w:rsidRDefault="00C673BC" w:rsidP="00367ADF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4F7EC2B" w14:textId="77777777" w:rsidR="00C673BC" w:rsidRPr="00367ADF" w:rsidRDefault="00C673B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462C0164" w14:textId="77777777" w:rsidR="00C673BC" w:rsidRPr="00367ADF" w:rsidRDefault="00C673BC" w:rsidP="00367ADF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673BC" w:rsidRPr="00F06B77" w14:paraId="24263BB9" w14:textId="77777777" w:rsidTr="00893B00">
        <w:trPr>
          <w:trHeight w:val="20"/>
        </w:trPr>
        <w:tc>
          <w:tcPr>
            <w:tcW w:w="2970" w:type="dxa"/>
          </w:tcPr>
          <w:p w14:paraId="38519EE8" w14:textId="77777777" w:rsidR="00C673BC" w:rsidRPr="00367ADF" w:rsidRDefault="00C673BC" w:rsidP="00F06B77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7A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79E2EE08" w14:textId="77777777" w:rsidR="00C673BC" w:rsidRDefault="00C673BC" w:rsidP="00367ADF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E4A083E" w14:textId="2BA33FE1" w:rsidR="00C673BC" w:rsidRPr="00367ADF" w:rsidRDefault="00C673BC" w:rsidP="00367ADF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57,913</w:t>
            </w:r>
          </w:p>
        </w:tc>
        <w:tc>
          <w:tcPr>
            <w:tcW w:w="270" w:type="dxa"/>
          </w:tcPr>
          <w:p w14:paraId="692B03D2" w14:textId="77777777" w:rsidR="00C673BC" w:rsidRPr="00367ADF" w:rsidRDefault="00C673B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23E6C34" w14:textId="0C66EE70" w:rsidR="00C673BC" w:rsidRPr="00367ADF" w:rsidRDefault="00C673BC" w:rsidP="00367ADF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Pr="009711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Pr="00367AD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Pr="009711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</w:t>
            </w:r>
          </w:p>
        </w:tc>
        <w:tc>
          <w:tcPr>
            <w:tcW w:w="270" w:type="dxa"/>
          </w:tcPr>
          <w:p w14:paraId="1FC9C35C" w14:textId="77777777" w:rsidR="00C673BC" w:rsidRPr="00367ADF" w:rsidRDefault="00C673B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</w:tcPr>
          <w:p w14:paraId="1A586A4E" w14:textId="3608D667" w:rsidR="00C673BC" w:rsidRPr="00367ADF" w:rsidRDefault="00C673BC" w:rsidP="00367ADF">
            <w:pPr>
              <w:pStyle w:val="block"/>
              <w:tabs>
                <w:tab w:val="decimal" w:pos="820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789</w:t>
            </w:r>
          </w:p>
        </w:tc>
        <w:tc>
          <w:tcPr>
            <w:tcW w:w="270" w:type="dxa"/>
          </w:tcPr>
          <w:p w14:paraId="4CF2E98F" w14:textId="77777777" w:rsidR="00C673BC" w:rsidRPr="00367ADF" w:rsidRDefault="00C673B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double" w:sz="4" w:space="0" w:color="auto"/>
            </w:tcBorders>
          </w:tcPr>
          <w:p w14:paraId="1DF6E7C5" w14:textId="21555AEE" w:rsidR="00C673BC" w:rsidRPr="00367ADF" w:rsidRDefault="00C673BC" w:rsidP="00367ADF">
            <w:pPr>
              <w:pStyle w:val="block"/>
              <w:tabs>
                <w:tab w:val="decimal" w:pos="82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711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985</w:t>
            </w:r>
          </w:p>
        </w:tc>
      </w:tr>
    </w:tbl>
    <w:p w14:paraId="34FE45BC" w14:textId="5E450176" w:rsidR="00413541" w:rsidRDefault="00413541" w:rsidP="001B16F3">
      <w:pPr>
        <w:pStyle w:val="acctmergecolhdg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  <w:r>
        <w:rPr>
          <w:rFonts w:ascii="Angsana New" w:hAnsi="Angsana New"/>
          <w:sz w:val="30"/>
          <w:szCs w:val="30"/>
          <w:cs/>
          <w:lang w:val="en-US" w:bidi="th-TH"/>
        </w:rPr>
        <w:br w:type="page"/>
      </w:r>
    </w:p>
    <w:p w14:paraId="69CDE2CC" w14:textId="56FB704A" w:rsidR="00CE5F70" w:rsidRPr="00C20284" w:rsidRDefault="00BF5945" w:rsidP="002B1F72">
      <w:pPr>
        <w:pStyle w:val="acctmergecolhdg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C20284">
        <w:rPr>
          <w:rFonts w:ascii="Angsana New" w:hAnsi="Angsana New"/>
          <w:sz w:val="30"/>
          <w:szCs w:val="30"/>
          <w:cs/>
          <w:lang w:val="en-US" w:bidi="th-TH"/>
        </w:rPr>
        <w:lastRenderedPageBreak/>
        <w:t>สินทรัพย์ชีวภาพประกอบด้วยสินทรัพย์ชีวภาพประเภทสัตว์บก ได้แก่ สุกร ไก่ เป็ด เป็นต้น และสินทรัพย์ชีวภาพประเภทสัตว์น้ำ ได้แก่ กุ้งและปลา สินทรัพย์ชีวภาพดังกล่าวแสดงด้วยมูลค่ายุติธรรมหักต้นทุนในการขาย ซึ่งมูลค่ายุติธรรมกำหนดโดยใช้ราคาที่อ้างอิงราคาตลาด ณ วันสิ้นรอบระยะเวลารายงาน ยกเว้นสินทรัพย์ชีวภาพบางประเภทที่มีวงจรการเลี้ยงสั้น หรือไม่สามารถหาราคาตลาดเพื่อกำหนดมูลค่ายุติธรรมในสภาพปัจจุบันสำหรับสินทรัพย์ชีวภาพดังกล่าวได้และไม่สามารถกำหนดมูลค่ายุติธรรมโดยใช้มูลค่าปัจจุบันของประมาณการกระแสเงินสดสุทธิที่คาดว่าจะได้รับจากสินทรัพย์นั้นได้อย่างน่าเชื่อถือเนื่องจากมีความไม่แน่นอนอันเกิดจากปัจจัยภายนอกต่างๆ เช่น สภาพแวดล้อม ภูมิอากาศ โรคภัย เป็นต้น สินทรัพย์ชีวภาพดังกล่าวแสดงด้วยราคาทุนหักค่าเสื่อมราคาสะสมและค่าเผื่อการด้อยค่าสะสม</w:t>
      </w:r>
    </w:p>
    <w:p w14:paraId="1A82ADF6" w14:textId="77777777" w:rsidR="00CE5F70" w:rsidRPr="00C20284" w:rsidRDefault="00CE5F70" w:rsidP="002B1F72">
      <w:pPr>
        <w:pStyle w:val="acctmergecolhdg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225887E4" w14:textId="049FC2FA" w:rsidR="00CE5F70" w:rsidRPr="00C20284" w:rsidRDefault="00CE5F70" w:rsidP="002B1F72">
      <w:pPr>
        <w:pStyle w:val="acctmergecolhdg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C20284">
        <w:rPr>
          <w:rFonts w:ascii="Angsana New" w:hAnsi="Angsana New"/>
          <w:sz w:val="30"/>
          <w:szCs w:val="30"/>
          <w:cs/>
          <w:lang w:val="en-US" w:bidi="th-TH"/>
        </w:rPr>
        <w:t>ต้นทุนของสินทรัพย์ชีวภาพประกอบด้วยต้นทุนทั้งหมดที่เกิดขึ้น</w:t>
      </w:r>
      <w:r w:rsidR="000C5FAF" w:rsidRPr="00C20284">
        <w:rPr>
          <w:rFonts w:ascii="Angsana New" w:hAnsi="Angsana New"/>
          <w:sz w:val="30"/>
          <w:szCs w:val="30"/>
          <w:cs/>
          <w:lang w:val="en-US" w:bidi="th-TH"/>
        </w:rPr>
        <w:t xml:space="preserve">ตั้งแต่ได้มาซึ่งสินทรัพย์ชีวภาพและในช่วงการเจริญเติบโต </w:t>
      </w:r>
      <w:r w:rsidRPr="00C20284">
        <w:rPr>
          <w:rFonts w:ascii="Angsana New" w:hAnsi="Angsana New"/>
          <w:sz w:val="30"/>
          <w:szCs w:val="30"/>
          <w:cs/>
          <w:lang w:val="en-US" w:bidi="th-TH"/>
        </w:rPr>
        <w:t>เช่น ต้นทุนลูก</w:t>
      </w:r>
      <w:r w:rsidR="000C5FAF" w:rsidRPr="00C20284">
        <w:rPr>
          <w:rFonts w:ascii="Angsana New" w:hAnsi="Angsana New"/>
          <w:sz w:val="30"/>
          <w:szCs w:val="30"/>
          <w:cs/>
          <w:lang w:val="en-US" w:bidi="th-TH"/>
        </w:rPr>
        <w:t xml:space="preserve">สัตว์ </w:t>
      </w:r>
      <w:r w:rsidRPr="00C20284">
        <w:rPr>
          <w:rFonts w:ascii="Angsana New" w:hAnsi="Angsana New"/>
          <w:sz w:val="30"/>
          <w:szCs w:val="30"/>
          <w:cs/>
          <w:lang w:val="en-US" w:bidi="th-TH"/>
        </w:rPr>
        <w:t xml:space="preserve">ค่าอาหารสัตว์ และต้นทุนการเลี้ยงอื่น เป็นต้น </w:t>
      </w:r>
    </w:p>
    <w:p w14:paraId="39620148" w14:textId="77777777" w:rsidR="00CE5F70" w:rsidRPr="00C20284" w:rsidRDefault="00CE5F70" w:rsidP="002B1F72">
      <w:pPr>
        <w:pStyle w:val="acctmergecolhdg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7FD7FD9F" w14:textId="0043B674" w:rsidR="00CE5F70" w:rsidRPr="00C20284" w:rsidRDefault="00CE5F70" w:rsidP="002B1F72">
      <w:pPr>
        <w:pStyle w:val="acctmergecolhdg"/>
        <w:tabs>
          <w:tab w:val="left" w:pos="540"/>
        </w:tabs>
        <w:spacing w:line="240" w:lineRule="auto"/>
        <w:ind w:left="540" w:right="-9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  <w:r w:rsidRPr="00C20284">
        <w:rPr>
          <w:rFonts w:ascii="Angsana New" w:hAnsi="Angsana New"/>
          <w:spacing w:val="-4"/>
          <w:sz w:val="30"/>
          <w:szCs w:val="30"/>
          <w:cs/>
          <w:lang w:val="en-US" w:bidi="th-TH"/>
        </w:rPr>
        <w:t>การคิดค่าเสื่อมราคาของ</w:t>
      </w:r>
      <w:r w:rsidR="004C14DC" w:rsidRPr="00C20284">
        <w:rPr>
          <w:rFonts w:ascii="Angsana New" w:hAnsi="Angsana New"/>
          <w:spacing w:val="-4"/>
          <w:sz w:val="30"/>
          <w:szCs w:val="30"/>
          <w:cs/>
          <w:lang w:val="en-US" w:bidi="th-TH"/>
        </w:rPr>
        <w:t xml:space="preserve">สินทรัพย์ชีวภาพที่ให้ผลิตผล เช่น </w:t>
      </w:r>
      <w:r w:rsidRPr="00C20284">
        <w:rPr>
          <w:rFonts w:ascii="Angsana New" w:hAnsi="Angsana New"/>
          <w:spacing w:val="-4"/>
          <w:sz w:val="30"/>
          <w:szCs w:val="30"/>
          <w:cs/>
          <w:lang w:val="en-US" w:bidi="th-TH"/>
        </w:rPr>
        <w:t>พ่อแม่พันธุ์คำนวณโดยวิธีเส้นตรงตามระยะเวลาการให้ผล</w:t>
      </w:r>
      <w:r w:rsidRPr="00C20284">
        <w:rPr>
          <w:rFonts w:ascii="Angsana New" w:hAnsi="Angsana New"/>
          <w:spacing w:val="-2"/>
          <w:sz w:val="30"/>
          <w:szCs w:val="30"/>
          <w:cs/>
          <w:lang w:val="en-US" w:bidi="th-TH"/>
        </w:rPr>
        <w:t>ผลิต</w:t>
      </w:r>
      <w:r w:rsidR="001A1AA9" w:rsidRPr="00C20284">
        <w:rPr>
          <w:rFonts w:ascii="Angsana New" w:hAnsi="Angsana New"/>
          <w:spacing w:val="-2"/>
          <w:sz w:val="30"/>
          <w:szCs w:val="30"/>
          <w:cs/>
          <w:lang w:val="en-US" w:bidi="th-TH"/>
        </w:rPr>
        <w:t>หรือตามจำนวนหน่วยที่ผลิตได้</w:t>
      </w:r>
      <w:r w:rsidR="008932A9" w:rsidRPr="00C20284">
        <w:rPr>
          <w:rFonts w:ascii="Angsana New" w:hAnsi="Angsana New"/>
          <w:spacing w:val="-2"/>
          <w:sz w:val="30"/>
          <w:szCs w:val="30"/>
          <w:cs/>
          <w:lang w:val="en-US" w:bidi="th-TH"/>
        </w:rPr>
        <w:t>ของสินทรัพย์ชีวภาพแต่ละประเภท</w:t>
      </w:r>
      <w:r w:rsidR="00110A4B" w:rsidRPr="00C20284">
        <w:rPr>
          <w:rFonts w:ascii="Angsana New" w:hAnsi="Angsana New"/>
          <w:spacing w:val="-2"/>
          <w:sz w:val="30"/>
          <w:szCs w:val="30"/>
          <w:cs/>
          <w:lang w:val="en-US" w:bidi="th-TH"/>
        </w:rPr>
        <w:t>ซึ่งเป็นระยะเวลาประมาณ</w:t>
      </w:r>
      <w:r w:rsidR="00BA5982" w:rsidRPr="00C20284">
        <w:rPr>
          <w:rFonts w:ascii="Angsana New" w:hAnsi="Angsana New"/>
          <w:spacing w:val="-2"/>
          <w:sz w:val="30"/>
          <w:szCs w:val="30"/>
          <w:lang w:val="en-US" w:bidi="th-TH"/>
        </w:rPr>
        <w:t xml:space="preserve"> </w:t>
      </w:r>
      <w:r w:rsidR="003C6613">
        <w:rPr>
          <w:rFonts w:ascii="Angsana New" w:hAnsi="Angsana New"/>
          <w:b w:val="0"/>
          <w:bCs/>
          <w:spacing w:val="-2"/>
          <w:sz w:val="30"/>
          <w:szCs w:val="30"/>
          <w:lang w:val="en-US" w:bidi="th-TH"/>
        </w:rPr>
        <w:t>4</w:t>
      </w:r>
      <w:r w:rsidR="00110A4B" w:rsidRPr="00C20284">
        <w:rPr>
          <w:rFonts w:ascii="Angsana New" w:hAnsi="Angsana New"/>
          <w:spacing w:val="-2"/>
          <w:sz w:val="30"/>
          <w:szCs w:val="30"/>
          <w:lang w:val="en-US" w:bidi="th-TH"/>
        </w:rPr>
        <w:t xml:space="preserve"> </w:t>
      </w:r>
      <w:r w:rsidR="00110A4B" w:rsidRPr="00C20284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เดือนถึง </w:t>
      </w:r>
      <w:r w:rsidR="009711B9" w:rsidRPr="009711B9">
        <w:rPr>
          <w:rFonts w:ascii="Angsana New" w:hAnsi="Angsana New"/>
          <w:b w:val="0"/>
          <w:bCs/>
          <w:spacing w:val="-2"/>
          <w:sz w:val="30"/>
          <w:szCs w:val="30"/>
          <w:lang w:val="en-US" w:bidi="th-TH"/>
        </w:rPr>
        <w:t>36</w:t>
      </w:r>
      <w:r w:rsidR="00110A4B" w:rsidRPr="00C20284">
        <w:rPr>
          <w:rFonts w:ascii="Angsana New" w:hAnsi="Angsana New"/>
          <w:b w:val="0"/>
          <w:bCs/>
          <w:spacing w:val="-2"/>
          <w:sz w:val="30"/>
          <w:szCs w:val="30"/>
          <w:cs/>
          <w:lang w:val="en-US" w:bidi="th-TH"/>
        </w:rPr>
        <w:t xml:space="preserve"> </w:t>
      </w:r>
      <w:r w:rsidR="00110A4B" w:rsidRPr="00C20284">
        <w:rPr>
          <w:rFonts w:ascii="Angsana New" w:hAnsi="Angsana New"/>
          <w:spacing w:val="-2"/>
          <w:sz w:val="30"/>
          <w:szCs w:val="30"/>
          <w:cs/>
          <w:lang w:val="en-US" w:bidi="th-TH"/>
        </w:rPr>
        <w:t>เดือน</w:t>
      </w:r>
      <w:r w:rsidR="001A1AA9" w:rsidRPr="00C20284">
        <w:rPr>
          <w:rFonts w:ascii="Angsana New" w:hAnsi="Angsana New"/>
          <w:sz w:val="30"/>
          <w:szCs w:val="30"/>
          <w:lang w:val="en-US" w:bidi="th-TH"/>
        </w:rPr>
        <w:t xml:space="preserve"> </w:t>
      </w:r>
    </w:p>
    <w:p w14:paraId="5E4032A1" w14:textId="003EEC3C" w:rsidR="004E3D8A" w:rsidRDefault="004E3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ordia New" w:hAnsi="Angsana New"/>
          <w:sz w:val="30"/>
          <w:szCs w:val="30"/>
          <w:cs/>
          <w:lang w:val="th-TH"/>
        </w:rPr>
      </w:pPr>
    </w:p>
    <w:p w14:paraId="0609FB16" w14:textId="6AF608EF" w:rsidR="00CE5F70" w:rsidRPr="00C20284" w:rsidRDefault="00CE5F70">
      <w:pPr>
        <w:pStyle w:val="a"/>
        <w:tabs>
          <w:tab w:val="clear" w:pos="1080"/>
          <w:tab w:val="left" w:pos="540"/>
        </w:tabs>
        <w:ind w:left="540"/>
        <w:jc w:val="both"/>
        <w:rPr>
          <w:rFonts w:ascii="Angsana New" w:eastAsia="Cordia New" w:hAnsi="Angsana New" w:cs="Angsana New"/>
          <w:cs/>
        </w:rPr>
      </w:pPr>
      <w:r w:rsidRPr="00C20284">
        <w:rPr>
          <w:rFonts w:ascii="Angsana New" w:eastAsia="Cordia New" w:hAnsi="Angsana New" w:cs="Angsana New"/>
          <w:cs/>
        </w:rPr>
        <w:t xml:space="preserve">ประมาณการปริมาณทางกายภาพของสินทรัพย์ชีวภาพแต่ละกลุ่ม ณ วันที่ </w:t>
      </w:r>
      <w:r w:rsidR="009711B9" w:rsidRPr="009711B9">
        <w:rPr>
          <w:rFonts w:ascii="Angsana New" w:eastAsia="Cordia New" w:hAnsi="Angsana New" w:cs="Angsana New"/>
          <w:lang w:val="en-US"/>
        </w:rPr>
        <w:t>31</w:t>
      </w:r>
      <w:r w:rsidRPr="00C20284">
        <w:rPr>
          <w:rFonts w:ascii="Angsana New" w:eastAsia="Cordia New" w:hAnsi="Angsana New" w:cs="Angsana New"/>
          <w:lang w:val="en-US"/>
        </w:rPr>
        <w:t xml:space="preserve"> </w:t>
      </w:r>
      <w:r w:rsidRPr="00C20284">
        <w:rPr>
          <w:rFonts w:ascii="Angsana New" w:eastAsia="Cordia New" w:hAnsi="Angsana New" w:cs="Angsana New"/>
          <w:cs/>
          <w:lang w:val="en-US"/>
        </w:rPr>
        <w:t xml:space="preserve">ธันวาคม </w:t>
      </w:r>
      <w:r w:rsidRPr="00C20284">
        <w:rPr>
          <w:rFonts w:ascii="Angsana New" w:eastAsia="Cordia New" w:hAnsi="Angsana New" w:cs="Angsana New"/>
          <w:cs/>
        </w:rPr>
        <w:t>มีดังนี้</w:t>
      </w:r>
    </w:p>
    <w:p w14:paraId="47F23F54" w14:textId="77777777" w:rsidR="00CE5F70" w:rsidRPr="00C20284" w:rsidRDefault="00CE5F70">
      <w:pPr>
        <w:pStyle w:val="a"/>
        <w:tabs>
          <w:tab w:val="clear" w:pos="1080"/>
          <w:tab w:val="left" w:pos="540"/>
        </w:tabs>
        <w:ind w:left="540"/>
        <w:jc w:val="both"/>
        <w:rPr>
          <w:rFonts w:ascii="Angsana New" w:eastAsia="Cordia New" w:hAnsi="Angsana New" w:cs="Angsana New"/>
          <w:cs/>
          <w:lang w:val="en-US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8"/>
        <w:gridCol w:w="1080"/>
        <w:gridCol w:w="270"/>
        <w:gridCol w:w="1080"/>
        <w:gridCol w:w="270"/>
        <w:gridCol w:w="1134"/>
        <w:gridCol w:w="270"/>
        <w:gridCol w:w="1116"/>
      </w:tblGrid>
      <w:tr w:rsidR="00575B7E" w:rsidRPr="00C20284" w14:paraId="0221E80D" w14:textId="77777777" w:rsidTr="00B958FF">
        <w:trPr>
          <w:trHeight w:val="20"/>
        </w:trPr>
        <w:tc>
          <w:tcPr>
            <w:tcW w:w="4158" w:type="dxa"/>
          </w:tcPr>
          <w:p w14:paraId="3374462B" w14:textId="77777777" w:rsidR="00575B7E" w:rsidRPr="00C20284" w:rsidRDefault="00575B7E">
            <w:pPr>
              <w:tabs>
                <w:tab w:val="left" w:pos="27"/>
                <w:tab w:val="left" w:pos="342"/>
              </w:tabs>
              <w:spacing w:line="240" w:lineRule="auto"/>
              <w:ind w:lef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EB4B27F" w14:textId="77777777" w:rsidR="00575B7E" w:rsidRPr="00C20284" w:rsidRDefault="00575B7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5306191" w14:textId="77777777" w:rsidR="00575B7E" w:rsidRPr="00C20284" w:rsidRDefault="00575B7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6C1BD0B0" w14:textId="77777777" w:rsidR="00575B7E" w:rsidRPr="00C20284" w:rsidRDefault="00575B7E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3"/>
              </w:tabs>
              <w:spacing w:line="240" w:lineRule="auto"/>
              <w:ind w:left="-108" w:right="-119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i/>
                <w:iCs/>
                <w:position w:val="6"/>
                <w:sz w:val="30"/>
                <w:szCs w:val="30"/>
              </w:rPr>
              <w:t>(</w:t>
            </w:r>
            <w:r w:rsidRPr="00C20284">
              <w:rPr>
                <w:rFonts w:ascii="Angsana New" w:hAnsi="Angsana New"/>
                <w:i/>
                <w:iCs/>
                <w:position w:val="6"/>
                <w:sz w:val="30"/>
                <w:szCs w:val="30"/>
                <w:cs/>
              </w:rPr>
              <w:t>หน่วย</w:t>
            </w:r>
            <w:r w:rsidRPr="00C20284">
              <w:rPr>
                <w:rFonts w:ascii="Angsana New" w:hAnsi="Angsana New"/>
                <w:i/>
                <w:iCs/>
                <w:position w:val="6"/>
                <w:sz w:val="30"/>
                <w:szCs w:val="30"/>
              </w:rPr>
              <w:t xml:space="preserve">: </w:t>
            </w:r>
            <w:r w:rsidR="00B50D87" w:rsidRPr="00C20284">
              <w:rPr>
                <w:rFonts w:ascii="Angsana New" w:hAnsi="Angsana New"/>
                <w:i/>
                <w:iCs/>
                <w:position w:val="6"/>
                <w:sz w:val="30"/>
                <w:szCs w:val="30"/>
                <w:cs/>
              </w:rPr>
              <w:t>ตัน</w:t>
            </w:r>
            <w:r w:rsidRPr="00C20284">
              <w:rPr>
                <w:rFonts w:ascii="Angsana New" w:hAnsi="Angsana New"/>
                <w:i/>
                <w:iCs/>
                <w:position w:val="6"/>
                <w:sz w:val="30"/>
                <w:szCs w:val="30"/>
              </w:rPr>
              <w:t>)</w:t>
            </w:r>
          </w:p>
        </w:tc>
      </w:tr>
      <w:tr w:rsidR="00575B7E" w:rsidRPr="00C20284" w14:paraId="5987503D" w14:textId="77777777" w:rsidTr="00B958FF">
        <w:trPr>
          <w:trHeight w:val="20"/>
        </w:trPr>
        <w:tc>
          <w:tcPr>
            <w:tcW w:w="4158" w:type="dxa"/>
          </w:tcPr>
          <w:p w14:paraId="69CFF4CA" w14:textId="77777777" w:rsidR="00575B7E" w:rsidRPr="00C20284" w:rsidRDefault="00575B7E">
            <w:pPr>
              <w:tabs>
                <w:tab w:val="left" w:pos="27"/>
                <w:tab w:val="left" w:pos="342"/>
              </w:tabs>
              <w:spacing w:line="240" w:lineRule="auto"/>
              <w:ind w:lef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69EEE0D2" w14:textId="77777777" w:rsidR="00575B7E" w:rsidRPr="00C20284" w:rsidRDefault="00575B7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C33B74D" w14:textId="77777777" w:rsidR="00575B7E" w:rsidRPr="00C20284" w:rsidRDefault="00575B7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370BC4BD" w14:textId="77777777" w:rsidR="00575B7E" w:rsidRPr="00C20284" w:rsidRDefault="00575B7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5477" w:rsidRPr="00C20284" w14:paraId="66B42002" w14:textId="77777777" w:rsidTr="00B958FF">
        <w:trPr>
          <w:trHeight w:val="20"/>
        </w:trPr>
        <w:tc>
          <w:tcPr>
            <w:tcW w:w="4158" w:type="dxa"/>
          </w:tcPr>
          <w:p w14:paraId="371E1C3D" w14:textId="77777777" w:rsidR="002C5477" w:rsidRPr="00C20284" w:rsidRDefault="002C5477">
            <w:pPr>
              <w:tabs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92E0F1A" w14:textId="68422B5F" w:rsidR="002C5477" w:rsidRPr="00C20284" w:rsidRDefault="009711B9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256</w:t>
            </w:r>
            <w:r w:rsidR="003C661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706221A" w14:textId="77777777" w:rsidR="002C5477" w:rsidRPr="00C20284" w:rsidRDefault="002C547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1570820" w14:textId="4851BC8B" w:rsidR="002C5477" w:rsidRPr="00C20284" w:rsidRDefault="009711B9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2DF94CE" w14:textId="77777777" w:rsidR="002C5477" w:rsidRPr="00C20284" w:rsidRDefault="002C547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65C933B" w14:textId="58D2360B" w:rsidR="002C5477" w:rsidRPr="00C20284" w:rsidRDefault="009711B9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256</w:t>
            </w:r>
            <w:r w:rsidR="003C661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8890398" w14:textId="77777777" w:rsidR="002C5477" w:rsidRPr="00C20284" w:rsidRDefault="002C547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5B5BAACB" w14:textId="5268BE8F" w:rsidR="002C5477" w:rsidRPr="00C20284" w:rsidRDefault="009711B9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2C5477" w:rsidRPr="00C20284" w14:paraId="53005345" w14:textId="77777777" w:rsidTr="005C269C">
        <w:trPr>
          <w:trHeight w:hRule="exact" w:val="144"/>
        </w:trPr>
        <w:tc>
          <w:tcPr>
            <w:tcW w:w="4158" w:type="dxa"/>
          </w:tcPr>
          <w:p w14:paraId="273CED01" w14:textId="77777777" w:rsidR="002C5477" w:rsidRPr="00C20284" w:rsidRDefault="002C5477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75D1800" w14:textId="77777777" w:rsidR="002C5477" w:rsidRPr="00C20284" w:rsidRDefault="002C5477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96EB3A1" w14:textId="77777777" w:rsidR="002C5477" w:rsidRPr="00C20284" w:rsidRDefault="002C5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EE1C74" w14:textId="77777777" w:rsidR="002C5477" w:rsidRPr="00C20284" w:rsidRDefault="002C5477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7C65673" w14:textId="77777777" w:rsidR="002C5477" w:rsidRPr="00C20284" w:rsidRDefault="002C5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EEF381E" w14:textId="77777777" w:rsidR="002C5477" w:rsidRPr="00C20284" w:rsidRDefault="002C5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48B589" w14:textId="77777777" w:rsidR="002C5477" w:rsidRPr="00C20284" w:rsidRDefault="002C5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42690C0E" w14:textId="77777777" w:rsidR="002C5477" w:rsidRPr="00C20284" w:rsidRDefault="002C5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4CCF" w:rsidRPr="00C20284" w14:paraId="5EDCE9F9" w14:textId="77777777" w:rsidTr="00B958FF">
        <w:trPr>
          <w:trHeight w:val="20"/>
        </w:trPr>
        <w:tc>
          <w:tcPr>
            <w:tcW w:w="4158" w:type="dxa"/>
          </w:tcPr>
          <w:p w14:paraId="4E876445" w14:textId="77777777" w:rsidR="00F14CCF" w:rsidRPr="00C20284" w:rsidRDefault="00F14CCF" w:rsidP="00B958FF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="Times New Roman" w:hAnsi="Times New Roman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สัตว์บก</w:t>
            </w:r>
          </w:p>
        </w:tc>
        <w:tc>
          <w:tcPr>
            <w:tcW w:w="1080" w:type="dxa"/>
            <w:shd w:val="clear" w:color="auto" w:fill="auto"/>
          </w:tcPr>
          <w:p w14:paraId="3B1E7B9D" w14:textId="4EF23596" w:rsidR="00F14CCF" w:rsidRPr="00C20284" w:rsidRDefault="00F2796F" w:rsidP="00F14CC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987,624</w:t>
            </w:r>
          </w:p>
        </w:tc>
        <w:tc>
          <w:tcPr>
            <w:tcW w:w="270" w:type="dxa"/>
          </w:tcPr>
          <w:p w14:paraId="1B7919FE" w14:textId="77777777" w:rsidR="00F14CCF" w:rsidRPr="00C20284" w:rsidRDefault="00F14CCF" w:rsidP="00F14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E6E497" w14:textId="2C1BFBE6" w:rsidR="00F14CCF" w:rsidRPr="00C20284" w:rsidRDefault="009711B9" w:rsidP="00F14CC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938</w:t>
            </w:r>
            <w:r w:rsidR="00F14CCF" w:rsidRPr="00C2028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389</w:t>
            </w:r>
          </w:p>
        </w:tc>
        <w:tc>
          <w:tcPr>
            <w:tcW w:w="270" w:type="dxa"/>
          </w:tcPr>
          <w:p w14:paraId="27DC3AFD" w14:textId="77777777" w:rsidR="00F14CCF" w:rsidRPr="00C20284" w:rsidRDefault="00F14CCF" w:rsidP="00F14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6CFD659" w14:textId="38A9982C" w:rsidR="00F14CCF" w:rsidRPr="00C20284" w:rsidRDefault="00DD7FE9" w:rsidP="00F14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5EF763" w14:textId="77777777" w:rsidR="00F14CCF" w:rsidRPr="00C20284" w:rsidRDefault="00F14CCF" w:rsidP="00F14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0C456FC1" w14:textId="3F1E9E28" w:rsidR="00F14CCF" w:rsidRPr="00C20284" w:rsidRDefault="00F14CCF" w:rsidP="00F14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14CCF" w:rsidRPr="00C20284" w14:paraId="110A95BD" w14:textId="77777777" w:rsidTr="00B958FF">
        <w:trPr>
          <w:trHeight w:val="20"/>
        </w:trPr>
        <w:tc>
          <w:tcPr>
            <w:tcW w:w="4158" w:type="dxa"/>
          </w:tcPr>
          <w:p w14:paraId="5C08CB66" w14:textId="77777777" w:rsidR="00F14CCF" w:rsidRPr="00C20284" w:rsidRDefault="00F14CCF" w:rsidP="00B958FF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="Times New Roman" w:hAnsi="Times New Roman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สัตว์น้ำ</w:t>
            </w:r>
          </w:p>
        </w:tc>
        <w:tc>
          <w:tcPr>
            <w:tcW w:w="1080" w:type="dxa"/>
            <w:shd w:val="clear" w:color="auto" w:fill="auto"/>
          </w:tcPr>
          <w:p w14:paraId="586FEF01" w14:textId="5F08806F" w:rsidR="00F14CCF" w:rsidRPr="00C20284" w:rsidRDefault="00F2796F" w:rsidP="00F14CC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25,291</w:t>
            </w:r>
          </w:p>
        </w:tc>
        <w:tc>
          <w:tcPr>
            <w:tcW w:w="270" w:type="dxa"/>
          </w:tcPr>
          <w:p w14:paraId="5930E93B" w14:textId="77777777" w:rsidR="00F14CCF" w:rsidRPr="00C20284" w:rsidRDefault="00F14CCF" w:rsidP="00F14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705D8A" w14:textId="468C3AD6" w:rsidR="00F14CCF" w:rsidRPr="00C20284" w:rsidRDefault="009711B9" w:rsidP="00F14CC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3C6613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F14CCF" w:rsidRPr="00C2028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385</w:t>
            </w:r>
          </w:p>
        </w:tc>
        <w:tc>
          <w:tcPr>
            <w:tcW w:w="270" w:type="dxa"/>
          </w:tcPr>
          <w:p w14:paraId="25C1608F" w14:textId="77777777" w:rsidR="00F14CCF" w:rsidRPr="00C20284" w:rsidRDefault="00F14CCF" w:rsidP="00F14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6A2173C" w14:textId="0D050735" w:rsidR="00F14CCF" w:rsidRPr="00C20284" w:rsidRDefault="00F2796F" w:rsidP="00F14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3,945</w:t>
            </w:r>
          </w:p>
        </w:tc>
        <w:tc>
          <w:tcPr>
            <w:tcW w:w="270" w:type="dxa"/>
          </w:tcPr>
          <w:p w14:paraId="1361FEA4" w14:textId="77777777" w:rsidR="00F14CCF" w:rsidRPr="00C20284" w:rsidRDefault="00F14CCF" w:rsidP="00F14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17282A4" w14:textId="280D0F47" w:rsidR="00F14CCF" w:rsidRPr="00C20284" w:rsidRDefault="003C6613" w:rsidP="00F14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F14CCF" w:rsidRPr="00C20284">
              <w:rPr>
                <w:rFonts w:ascii="Angsana New" w:hAnsi="Angsana New"/>
                <w:sz w:val="30"/>
                <w:szCs w:val="30"/>
              </w:rPr>
              <w:t>,</w:t>
            </w:r>
            <w:r w:rsidR="009711B9" w:rsidRPr="009711B9">
              <w:rPr>
                <w:rFonts w:ascii="Angsana New" w:hAnsi="Angsana New"/>
                <w:sz w:val="30"/>
                <w:szCs w:val="30"/>
              </w:rPr>
              <w:t>325</w:t>
            </w:r>
          </w:p>
        </w:tc>
      </w:tr>
    </w:tbl>
    <w:p w14:paraId="5B027D8A" w14:textId="77777777" w:rsidR="006F4100" w:rsidRDefault="006F4100" w:rsidP="001B1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6BB760B0" w14:textId="711202CE" w:rsidR="00F43257" w:rsidRPr="00C20284" w:rsidRDefault="00CE5F70" w:rsidP="001B1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z w:val="30"/>
          <w:szCs w:val="30"/>
        </w:rPr>
      </w:pPr>
      <w:r w:rsidRPr="00C20284">
        <w:rPr>
          <w:rFonts w:ascii="Angsana New" w:hAnsi="Angsana New"/>
          <w:b/>
          <w:sz w:val="30"/>
          <w:szCs w:val="30"/>
          <w:cs/>
        </w:rPr>
        <w:t>ปริมาณทางกายภาพของสินทรัพย์ชีวภาพประมาณโด</w:t>
      </w:r>
      <w:r w:rsidR="0069411F" w:rsidRPr="00C20284">
        <w:rPr>
          <w:rFonts w:ascii="Angsana New" w:hAnsi="Angsana New"/>
          <w:b/>
          <w:sz w:val="30"/>
          <w:szCs w:val="30"/>
          <w:cs/>
        </w:rPr>
        <w:t>ยอาศัยประสบการณ์และข้อมูลในอดีต</w:t>
      </w:r>
      <w:r w:rsidR="0069411F" w:rsidRPr="00C20284">
        <w:rPr>
          <w:rFonts w:ascii="Angsana New" w:hAnsi="Angsana New"/>
          <w:b/>
          <w:sz w:val="30"/>
          <w:szCs w:val="30"/>
        </w:rPr>
        <w:t xml:space="preserve"> </w:t>
      </w:r>
      <w:r w:rsidRPr="00C20284">
        <w:rPr>
          <w:rFonts w:ascii="Angsana New" w:hAnsi="Angsana New"/>
          <w:b/>
          <w:sz w:val="30"/>
          <w:szCs w:val="30"/>
          <w:cs/>
        </w:rPr>
        <w:t>กรณีปริมาณสินทรัพย์</w:t>
      </w:r>
      <w:r w:rsidR="0069411F" w:rsidRPr="00C20284">
        <w:rPr>
          <w:rFonts w:ascii="Angsana New" w:eastAsia="Cordia New" w:hAnsi="Angsana New"/>
          <w:sz w:val="30"/>
          <w:szCs w:val="30"/>
          <w:cs/>
        </w:rPr>
        <w:t>ชีวภาพประเภทสัตว์น้ำ</w:t>
      </w:r>
      <w:r w:rsidR="0069411F" w:rsidRPr="00C20284">
        <w:rPr>
          <w:rFonts w:ascii="Angsana New" w:eastAsia="Cordia New" w:hAnsi="Angsana New"/>
          <w:sz w:val="30"/>
          <w:szCs w:val="30"/>
        </w:rPr>
        <w:t xml:space="preserve"> </w:t>
      </w:r>
      <w:r w:rsidRPr="00C20284">
        <w:rPr>
          <w:rFonts w:ascii="Angsana New" w:eastAsia="Cordia New" w:hAnsi="Angsana New"/>
          <w:sz w:val="30"/>
          <w:szCs w:val="30"/>
          <w:cs/>
        </w:rPr>
        <w:t>กลุ่มบริษัทใช้วิธีสุ่มตัวอย่างเพื่อคาดการณ์น้ำหนักทั้งหมด</w:t>
      </w:r>
    </w:p>
    <w:p w14:paraId="54D6D4D6" w14:textId="0111C521" w:rsidR="0019786E" w:rsidRDefault="001978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6092F318" w14:textId="6406DDD1" w:rsidR="00655E7B" w:rsidRPr="00C20284" w:rsidRDefault="00655E7B">
      <w:pPr>
        <w:ind w:left="540" w:right="-360"/>
        <w:jc w:val="both"/>
        <w:rPr>
          <w:rFonts w:ascii="Angsana New" w:hAnsi="Angsana New"/>
          <w:b/>
          <w:bCs/>
          <w:sz w:val="30"/>
          <w:szCs w:val="30"/>
        </w:rPr>
      </w:pPr>
      <w:r w:rsidRPr="00C20284">
        <w:rPr>
          <w:b/>
          <w:bCs/>
          <w:sz w:val="30"/>
          <w:szCs w:val="30"/>
          <w:cs/>
        </w:rPr>
        <w:lastRenderedPageBreak/>
        <w:t>การวัดมูลค่ายุติธรรม</w:t>
      </w:r>
      <w:r w:rsidRPr="00C20284">
        <w:rPr>
          <w:sz w:val="30"/>
          <w:szCs w:val="30"/>
          <w:cs/>
        </w:rPr>
        <w:t xml:space="preserve"> </w:t>
      </w:r>
    </w:p>
    <w:p w14:paraId="0084BC2F" w14:textId="77777777" w:rsidR="00655E7B" w:rsidRPr="00734EE2" w:rsidRDefault="00655E7B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7F341017" w14:textId="77777777" w:rsidR="00655E7B" w:rsidRPr="00C20284" w:rsidRDefault="00655E7B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30"/>
          <w:szCs w:val="30"/>
          <w:lang w:bidi="th-TH"/>
        </w:rPr>
      </w:pPr>
      <w:r w:rsidRPr="00C20284">
        <w:rPr>
          <w:rFonts w:ascii="Angsana New" w:hAnsi="Angsana New"/>
          <w:sz w:val="30"/>
          <w:szCs w:val="30"/>
          <w:cs/>
          <w:lang w:bidi="th-TH"/>
        </w:rPr>
        <w:t>มูลค่ายุติธรรมของสินทรัพย์ชีวภาพรวมถึงมูลค่าตามบัญชีในงบแสดงฐานะการเงินรวม</w:t>
      </w:r>
      <w:r w:rsidRPr="00C20284">
        <w:rPr>
          <w:rFonts w:ascii="Angsana New" w:hAnsi="Angsana New"/>
          <w:sz w:val="30"/>
          <w:szCs w:val="30"/>
          <w:lang w:bidi="th-TH"/>
        </w:rPr>
        <w:t xml:space="preserve"> </w:t>
      </w:r>
      <w:r w:rsidRPr="00C20284">
        <w:rPr>
          <w:rFonts w:ascii="Angsana New" w:hAnsi="Angsana New"/>
          <w:sz w:val="30"/>
          <w:szCs w:val="30"/>
          <w:cs/>
          <w:lang w:bidi="th-TH"/>
        </w:rPr>
        <w:t>มีดังนี้</w:t>
      </w:r>
    </w:p>
    <w:p w14:paraId="0B5A4B54" w14:textId="77777777" w:rsidR="00655E7B" w:rsidRPr="0019786E" w:rsidRDefault="00655E7B">
      <w:pPr>
        <w:pStyle w:val="block"/>
        <w:spacing w:after="0" w:line="240" w:lineRule="atLeast"/>
        <w:ind w:left="0" w:right="-7"/>
        <w:jc w:val="both"/>
        <w:rPr>
          <w:rFonts w:ascii="Angsana New" w:hAnsi="Angsana New"/>
          <w:szCs w:val="22"/>
          <w:lang w:bidi="th-TH"/>
        </w:rPr>
      </w:pPr>
    </w:p>
    <w:tbl>
      <w:tblPr>
        <w:tblW w:w="9336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73"/>
        <w:gridCol w:w="1261"/>
        <w:gridCol w:w="182"/>
        <w:gridCol w:w="986"/>
        <w:gridCol w:w="180"/>
        <w:gridCol w:w="900"/>
        <w:gridCol w:w="180"/>
        <w:gridCol w:w="990"/>
        <w:gridCol w:w="180"/>
        <w:gridCol w:w="904"/>
      </w:tblGrid>
      <w:tr w:rsidR="00655E7B" w:rsidRPr="00C20284" w14:paraId="7B099B47" w14:textId="77777777" w:rsidTr="004E3D8A">
        <w:trPr>
          <w:cantSplit/>
          <w:trHeight w:hRule="exact" w:val="346"/>
          <w:tblHeader/>
        </w:trPr>
        <w:tc>
          <w:tcPr>
            <w:tcW w:w="3573" w:type="dxa"/>
            <w:vAlign w:val="bottom"/>
            <w:hideMark/>
          </w:tcPr>
          <w:p w14:paraId="22089608" w14:textId="77777777" w:rsidR="00655E7B" w:rsidRPr="00C20284" w:rsidRDefault="00655E7B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3" w:type="dxa"/>
            <w:gridSpan w:val="9"/>
            <w:hideMark/>
          </w:tcPr>
          <w:p w14:paraId="3E707371" w14:textId="77777777" w:rsidR="00655E7B" w:rsidRPr="00C20284" w:rsidRDefault="00655E7B" w:rsidP="00367ADF">
            <w:pPr>
              <w:tabs>
                <w:tab w:val="clear" w:pos="5613"/>
                <w:tab w:val="left" w:pos="540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55E7B" w:rsidRPr="00C20284" w14:paraId="069437B6" w14:textId="77777777" w:rsidTr="004E3D8A">
        <w:trPr>
          <w:cantSplit/>
          <w:trHeight w:hRule="exact" w:val="346"/>
          <w:tblHeader/>
        </w:trPr>
        <w:tc>
          <w:tcPr>
            <w:tcW w:w="3573" w:type="dxa"/>
            <w:vAlign w:val="bottom"/>
            <w:hideMark/>
          </w:tcPr>
          <w:p w14:paraId="3A96DBD8" w14:textId="77777777" w:rsidR="00655E7B" w:rsidRPr="00C20284" w:rsidRDefault="00655E7B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3" w:type="dxa"/>
            <w:gridSpan w:val="2"/>
            <w:vAlign w:val="bottom"/>
            <w:hideMark/>
          </w:tcPr>
          <w:p w14:paraId="487CBA6B" w14:textId="77777777" w:rsidR="00655E7B" w:rsidRPr="00C20284" w:rsidRDefault="00655E7B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20" w:type="dxa"/>
            <w:gridSpan w:val="7"/>
            <w:vAlign w:val="bottom"/>
          </w:tcPr>
          <w:p w14:paraId="7408899D" w14:textId="77777777" w:rsidR="00655E7B" w:rsidRPr="00C20284" w:rsidRDefault="00655E7B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655E7B" w:rsidRPr="00C20284" w14:paraId="344690A2" w14:textId="77777777" w:rsidTr="004E3D8A">
        <w:trPr>
          <w:cantSplit/>
          <w:trHeight w:hRule="exact" w:val="346"/>
          <w:tblHeader/>
        </w:trPr>
        <w:tc>
          <w:tcPr>
            <w:tcW w:w="3573" w:type="dxa"/>
            <w:hideMark/>
          </w:tcPr>
          <w:p w14:paraId="7F29F557" w14:textId="77777777" w:rsidR="00655E7B" w:rsidRPr="00C20284" w:rsidRDefault="00655E7B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1" w:type="dxa"/>
            <w:hideMark/>
          </w:tcPr>
          <w:p w14:paraId="07B5FB9A" w14:textId="77777777" w:rsidR="00655E7B" w:rsidRPr="00C20284" w:rsidRDefault="00655E7B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</w:tcPr>
          <w:p w14:paraId="6B81F31F" w14:textId="77777777" w:rsidR="00655E7B" w:rsidRPr="00C20284" w:rsidRDefault="00655E7B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2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58E498" w14:textId="77777777" w:rsidR="00655E7B" w:rsidRPr="00C20284" w:rsidRDefault="00655E7B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655E7B" w:rsidRPr="00C20284" w14:paraId="11A5563D" w14:textId="77777777" w:rsidTr="004E3D8A">
        <w:trPr>
          <w:cantSplit/>
          <w:trHeight w:hRule="exact" w:val="346"/>
          <w:tblHeader/>
        </w:trPr>
        <w:tc>
          <w:tcPr>
            <w:tcW w:w="3573" w:type="dxa"/>
            <w:hideMark/>
          </w:tcPr>
          <w:p w14:paraId="1227629B" w14:textId="77777777" w:rsidR="00655E7B" w:rsidRPr="00C20284" w:rsidRDefault="00655E7B">
            <w:pPr>
              <w:ind w:left="180" w:hanging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</w:tcPr>
          <w:p w14:paraId="0BFEA04A" w14:textId="77777777" w:rsidR="00655E7B" w:rsidRPr="00C20284" w:rsidRDefault="00655E7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4257F167" w14:textId="77777777" w:rsidR="00655E7B" w:rsidRPr="00C20284" w:rsidRDefault="00655E7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2D4D0F0" w14:textId="4BD8D1A5" w:rsidR="00655E7B" w:rsidRPr="00C20284" w:rsidRDefault="00655E7B">
            <w:pPr>
              <w:pStyle w:val="acctfourfigures"/>
              <w:tabs>
                <w:tab w:val="decimal" w:pos="-83"/>
              </w:tabs>
              <w:ind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C202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711B9" w:rsidRPr="009711B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605CD4" w14:textId="77777777" w:rsidR="00655E7B" w:rsidRPr="00C20284" w:rsidRDefault="00655E7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0D62276" w14:textId="133A9DD3" w:rsidR="00655E7B" w:rsidRPr="00C20284" w:rsidRDefault="00655E7B">
            <w:pPr>
              <w:pStyle w:val="acctfourfigures"/>
              <w:tabs>
                <w:tab w:val="decimal" w:pos="-83"/>
              </w:tabs>
              <w:ind w:left="-83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C202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711B9" w:rsidRPr="009711B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F4BCA5" w14:textId="77777777" w:rsidR="00655E7B" w:rsidRPr="00C20284" w:rsidRDefault="00655E7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4F5CD21" w14:textId="3D0FE2EA" w:rsidR="00655E7B" w:rsidRPr="00C20284" w:rsidRDefault="00655E7B">
            <w:pPr>
              <w:pStyle w:val="acctfourfigures"/>
              <w:tabs>
                <w:tab w:val="decimal" w:pos="-83"/>
              </w:tabs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C202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711B9" w:rsidRPr="009711B9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CB1908" w14:textId="77777777" w:rsidR="00655E7B" w:rsidRPr="00C20284" w:rsidRDefault="00655E7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E8C2647" w14:textId="77777777" w:rsidR="00655E7B" w:rsidRPr="00C20284" w:rsidRDefault="00655E7B">
            <w:pPr>
              <w:pStyle w:val="acctfourfigures"/>
              <w:tabs>
                <w:tab w:val="decimal" w:pos="-85"/>
              </w:tabs>
              <w:ind w:left="-85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55E7B" w:rsidRPr="00C20284" w14:paraId="3690C293" w14:textId="77777777" w:rsidTr="004E3D8A">
        <w:trPr>
          <w:cantSplit/>
          <w:trHeight w:hRule="exact" w:val="346"/>
        </w:trPr>
        <w:tc>
          <w:tcPr>
            <w:tcW w:w="3573" w:type="dxa"/>
            <w:hideMark/>
          </w:tcPr>
          <w:p w14:paraId="0EEA1557" w14:textId="58754700" w:rsidR="00655E7B" w:rsidRPr="00C20284" w:rsidRDefault="009711B9">
            <w:pPr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DB5965"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3C661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261" w:type="dxa"/>
          </w:tcPr>
          <w:p w14:paraId="45416067" w14:textId="77777777" w:rsidR="00655E7B" w:rsidRPr="00C20284" w:rsidRDefault="00655E7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781C394A" w14:textId="77777777" w:rsidR="00655E7B" w:rsidRPr="00C20284" w:rsidRDefault="00655E7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86" w:type="dxa"/>
          </w:tcPr>
          <w:p w14:paraId="6DCEBEF8" w14:textId="77777777" w:rsidR="00655E7B" w:rsidRPr="00C20284" w:rsidRDefault="00655E7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F81304C" w14:textId="77777777" w:rsidR="00655E7B" w:rsidRPr="00C20284" w:rsidRDefault="00655E7B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A26A55C" w14:textId="77777777" w:rsidR="00655E7B" w:rsidRPr="00C20284" w:rsidRDefault="00655E7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7A2746C" w14:textId="77777777" w:rsidR="00655E7B" w:rsidRPr="00C20284" w:rsidRDefault="00655E7B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E58F6F9" w14:textId="77777777" w:rsidR="00655E7B" w:rsidRPr="00C20284" w:rsidRDefault="00655E7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607A0F3" w14:textId="77777777" w:rsidR="00655E7B" w:rsidRPr="00C20284" w:rsidRDefault="00655E7B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4" w:type="dxa"/>
          </w:tcPr>
          <w:p w14:paraId="5DB652BB" w14:textId="77777777" w:rsidR="00655E7B" w:rsidRPr="00C20284" w:rsidRDefault="00655E7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655E7B" w:rsidRPr="00C20284" w14:paraId="168792FD" w14:textId="77777777" w:rsidTr="004E3D8A">
        <w:trPr>
          <w:cantSplit/>
          <w:trHeight w:hRule="exact" w:val="346"/>
        </w:trPr>
        <w:tc>
          <w:tcPr>
            <w:tcW w:w="3573" w:type="dxa"/>
            <w:hideMark/>
          </w:tcPr>
          <w:p w14:paraId="6A8557CB" w14:textId="77777777" w:rsidR="00655E7B" w:rsidRPr="00C20284" w:rsidRDefault="00DB5965">
            <w:pPr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สินทรัพย์ชีวภาพที่แสดงด้วยมูลค่า</w:t>
            </w:r>
          </w:p>
        </w:tc>
        <w:tc>
          <w:tcPr>
            <w:tcW w:w="1261" w:type="dxa"/>
          </w:tcPr>
          <w:p w14:paraId="1885F126" w14:textId="70691A71" w:rsidR="00655E7B" w:rsidRPr="00C20284" w:rsidRDefault="00655E7B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6580EF95" w14:textId="77777777" w:rsidR="00655E7B" w:rsidRPr="00C20284" w:rsidRDefault="00655E7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6" w:type="dxa"/>
          </w:tcPr>
          <w:p w14:paraId="1E740A7C" w14:textId="0B2847C8" w:rsidR="00655E7B" w:rsidRPr="00C20284" w:rsidRDefault="00655E7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4C30B57" w14:textId="77777777" w:rsidR="00655E7B" w:rsidRPr="00C20284" w:rsidRDefault="00655E7B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996EFB5" w14:textId="356565FC" w:rsidR="00655E7B" w:rsidRPr="00C20284" w:rsidRDefault="00655E7B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E76CA33" w14:textId="77777777" w:rsidR="00655E7B" w:rsidRPr="00C20284" w:rsidRDefault="00655E7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E37B907" w14:textId="27CD2855" w:rsidR="00655E7B" w:rsidRPr="00C20284" w:rsidRDefault="00655E7B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AC22BB7" w14:textId="77777777" w:rsidR="00655E7B" w:rsidRPr="00C20284" w:rsidRDefault="00655E7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</w:tcPr>
          <w:p w14:paraId="1613F415" w14:textId="0DAB2459" w:rsidR="00655E7B" w:rsidRPr="00C20284" w:rsidRDefault="00655E7B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F7602C" w:rsidRPr="00C20284" w14:paraId="04C1A5FC" w14:textId="77777777" w:rsidTr="004E3D8A">
        <w:trPr>
          <w:cantSplit/>
          <w:trHeight w:hRule="exact" w:val="346"/>
        </w:trPr>
        <w:tc>
          <w:tcPr>
            <w:tcW w:w="3573" w:type="dxa"/>
          </w:tcPr>
          <w:p w14:paraId="6A1EA0B7" w14:textId="77777777" w:rsidR="00F7602C" w:rsidRPr="00C20284" w:rsidRDefault="00F7602C">
            <w:pPr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 xml:space="preserve">   ยุติธรรมหักต้นทุนในการขาย</w:t>
            </w:r>
          </w:p>
        </w:tc>
        <w:tc>
          <w:tcPr>
            <w:tcW w:w="1261" w:type="dxa"/>
          </w:tcPr>
          <w:p w14:paraId="34087E26" w14:textId="41742230" w:rsidR="00F7602C" w:rsidRPr="00C20284" w:rsidRDefault="00A53662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474DD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1225D4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1225D4">
              <w:rPr>
                <w:rFonts w:ascii="Angsana New" w:hAnsi="Angsana New"/>
                <w:sz w:val="30"/>
                <w:szCs w:val="30"/>
              </w:rPr>
              <w:t>130</w:t>
            </w:r>
          </w:p>
        </w:tc>
        <w:tc>
          <w:tcPr>
            <w:tcW w:w="182" w:type="dxa"/>
          </w:tcPr>
          <w:p w14:paraId="44DC4056" w14:textId="77777777" w:rsidR="00F7602C" w:rsidRPr="00C20284" w:rsidRDefault="00F760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14:paraId="509CF67D" w14:textId="6A9D82B6" w:rsidR="00F7602C" w:rsidRPr="00C20284" w:rsidRDefault="001225D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0A8EBAF" w14:textId="77777777" w:rsidR="00F7602C" w:rsidRPr="00C20284" w:rsidRDefault="00F7602C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B665CFB" w14:textId="44CD9B0F" w:rsidR="00F7602C" w:rsidRPr="00C20284" w:rsidRDefault="005E3247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A5366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802</w:t>
            </w:r>
          </w:p>
        </w:tc>
        <w:tc>
          <w:tcPr>
            <w:tcW w:w="180" w:type="dxa"/>
          </w:tcPr>
          <w:p w14:paraId="010A032C" w14:textId="77777777" w:rsidR="00F7602C" w:rsidRPr="00C20284" w:rsidRDefault="00F7602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828575E" w14:textId="33E221B6" w:rsidR="00F7602C" w:rsidRPr="00C20284" w:rsidRDefault="00A53662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6,328</w:t>
            </w:r>
          </w:p>
        </w:tc>
        <w:tc>
          <w:tcPr>
            <w:tcW w:w="180" w:type="dxa"/>
          </w:tcPr>
          <w:p w14:paraId="3EACADAE" w14:textId="77777777" w:rsidR="00F7602C" w:rsidRPr="00C20284" w:rsidRDefault="00F7602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</w:tcPr>
          <w:p w14:paraId="018FCD3F" w14:textId="1DCEDA29" w:rsidR="00F7602C" w:rsidRPr="00C20284" w:rsidRDefault="00A53662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474DD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5E3247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2778CD">
              <w:rPr>
                <w:rFonts w:ascii="Angsana New" w:hAnsi="Angsana New"/>
                <w:sz w:val="30"/>
                <w:szCs w:val="30"/>
              </w:rPr>
              <w:t>130</w:t>
            </w:r>
          </w:p>
        </w:tc>
      </w:tr>
      <w:tr w:rsidR="00DC2F8A" w:rsidRPr="00C20284" w14:paraId="2ED80811" w14:textId="77777777" w:rsidTr="004E3D8A">
        <w:trPr>
          <w:cantSplit/>
          <w:trHeight w:hRule="exact" w:val="288"/>
        </w:trPr>
        <w:tc>
          <w:tcPr>
            <w:tcW w:w="3573" w:type="dxa"/>
          </w:tcPr>
          <w:p w14:paraId="14095B97" w14:textId="77777777" w:rsidR="00DC2F8A" w:rsidRPr="00C20284" w:rsidRDefault="00DC2F8A">
            <w:pPr>
              <w:ind w:left="11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261" w:type="dxa"/>
          </w:tcPr>
          <w:p w14:paraId="460B60D1" w14:textId="77777777" w:rsidR="00DC2F8A" w:rsidRPr="00C20284" w:rsidRDefault="00DC2F8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82" w:type="dxa"/>
          </w:tcPr>
          <w:p w14:paraId="3D8E0BE5" w14:textId="77777777" w:rsidR="00DC2F8A" w:rsidRPr="00C20284" w:rsidRDefault="00DC2F8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986" w:type="dxa"/>
          </w:tcPr>
          <w:p w14:paraId="0D6B37AC" w14:textId="77777777" w:rsidR="00DC2F8A" w:rsidRPr="00C20284" w:rsidRDefault="00DC2F8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80" w:type="dxa"/>
          </w:tcPr>
          <w:p w14:paraId="65436F0A" w14:textId="77777777" w:rsidR="00DC2F8A" w:rsidRPr="00C20284" w:rsidRDefault="00DC2F8A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900" w:type="dxa"/>
          </w:tcPr>
          <w:p w14:paraId="6707BD41" w14:textId="77777777" w:rsidR="00DC2F8A" w:rsidRPr="00C20284" w:rsidRDefault="00DC2F8A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80" w:type="dxa"/>
          </w:tcPr>
          <w:p w14:paraId="2EF452A9" w14:textId="77777777" w:rsidR="00DC2F8A" w:rsidRPr="00C20284" w:rsidRDefault="00DC2F8A">
            <w:pPr>
              <w:pStyle w:val="acctfourfigures"/>
              <w:spacing w:line="240" w:lineRule="atLeas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990" w:type="dxa"/>
          </w:tcPr>
          <w:p w14:paraId="6E13F462" w14:textId="77777777" w:rsidR="00DC2F8A" w:rsidRPr="00C20284" w:rsidRDefault="00DC2F8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80" w:type="dxa"/>
          </w:tcPr>
          <w:p w14:paraId="0E934F63" w14:textId="77777777" w:rsidR="00DC2F8A" w:rsidRPr="00C20284" w:rsidRDefault="00DC2F8A">
            <w:pPr>
              <w:pStyle w:val="acctfourfigures"/>
              <w:spacing w:line="240" w:lineRule="atLeas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904" w:type="dxa"/>
          </w:tcPr>
          <w:p w14:paraId="44593F23" w14:textId="77777777" w:rsidR="00DC2F8A" w:rsidRPr="00C20284" w:rsidRDefault="00DC2F8A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="Angsana New" w:hAnsi="Angsana New"/>
                <w:sz w:val="2"/>
                <w:szCs w:val="2"/>
              </w:rPr>
            </w:pPr>
          </w:p>
        </w:tc>
      </w:tr>
      <w:tr w:rsidR="00DC2F8A" w:rsidRPr="00C20284" w14:paraId="28FA51C8" w14:textId="77777777" w:rsidTr="004E3D8A">
        <w:trPr>
          <w:cantSplit/>
          <w:trHeight w:hRule="exact" w:val="346"/>
        </w:trPr>
        <w:tc>
          <w:tcPr>
            <w:tcW w:w="3573" w:type="dxa"/>
          </w:tcPr>
          <w:p w14:paraId="30BA52A9" w14:textId="5C3F7EBD" w:rsidR="00DC2F8A" w:rsidRPr="00C20284" w:rsidRDefault="009711B9">
            <w:pPr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DC2F8A"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1" w:type="dxa"/>
          </w:tcPr>
          <w:p w14:paraId="7701F91B" w14:textId="77777777" w:rsidR="00DC2F8A" w:rsidRPr="00C20284" w:rsidRDefault="00DC2F8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21BE673D" w14:textId="77777777" w:rsidR="00DC2F8A" w:rsidRPr="00C20284" w:rsidRDefault="00DC2F8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14:paraId="208B4E54" w14:textId="77777777" w:rsidR="00DC2F8A" w:rsidRPr="00C20284" w:rsidRDefault="00DC2F8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B48A4B7" w14:textId="77777777" w:rsidR="00DC2F8A" w:rsidRPr="00C20284" w:rsidRDefault="00DC2F8A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CE3BCCC" w14:textId="77777777" w:rsidR="00DC2F8A" w:rsidRPr="00C20284" w:rsidRDefault="00DC2F8A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7CEC06A" w14:textId="77777777" w:rsidR="00DC2F8A" w:rsidRPr="00C20284" w:rsidRDefault="00DC2F8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1B88856" w14:textId="77777777" w:rsidR="00DC2F8A" w:rsidRPr="00C20284" w:rsidRDefault="00DC2F8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F531F51" w14:textId="77777777" w:rsidR="00DC2F8A" w:rsidRPr="00C20284" w:rsidRDefault="00DC2F8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</w:tcPr>
          <w:p w14:paraId="02E51243" w14:textId="77777777" w:rsidR="00DC2F8A" w:rsidRPr="00C20284" w:rsidRDefault="00DC2F8A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2F8A" w:rsidRPr="00C20284" w14:paraId="604FE297" w14:textId="77777777" w:rsidTr="004E3D8A">
        <w:trPr>
          <w:cantSplit/>
          <w:trHeight w:hRule="exact" w:val="346"/>
        </w:trPr>
        <w:tc>
          <w:tcPr>
            <w:tcW w:w="3573" w:type="dxa"/>
          </w:tcPr>
          <w:p w14:paraId="26203D67" w14:textId="77777777" w:rsidR="00DC2F8A" w:rsidRPr="00C20284" w:rsidRDefault="00DC2F8A">
            <w:pPr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สินทรัพย์ชีวภาพที่แสดงด้วยมูลค่า</w:t>
            </w:r>
          </w:p>
        </w:tc>
        <w:tc>
          <w:tcPr>
            <w:tcW w:w="1261" w:type="dxa"/>
          </w:tcPr>
          <w:p w14:paraId="3DE0576F" w14:textId="77777777" w:rsidR="00DC2F8A" w:rsidRPr="00C20284" w:rsidRDefault="00DC2F8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62870DF2" w14:textId="77777777" w:rsidR="00DC2F8A" w:rsidRPr="00C20284" w:rsidRDefault="00DC2F8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14:paraId="722EE7D6" w14:textId="77777777" w:rsidR="00DC2F8A" w:rsidRPr="00C20284" w:rsidRDefault="00DC2F8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C80DE4D" w14:textId="77777777" w:rsidR="00DC2F8A" w:rsidRPr="00C20284" w:rsidRDefault="00DC2F8A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6DCF6A1" w14:textId="77777777" w:rsidR="00DC2F8A" w:rsidRPr="00C20284" w:rsidRDefault="00DC2F8A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5EE6358" w14:textId="77777777" w:rsidR="00DC2F8A" w:rsidRPr="00C20284" w:rsidRDefault="00DC2F8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565ED2D" w14:textId="77777777" w:rsidR="00DC2F8A" w:rsidRPr="00C20284" w:rsidRDefault="00DC2F8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248B8C0" w14:textId="77777777" w:rsidR="00DC2F8A" w:rsidRPr="00C20284" w:rsidRDefault="00DC2F8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</w:tcPr>
          <w:p w14:paraId="6AE4A30C" w14:textId="77777777" w:rsidR="00DC2F8A" w:rsidRPr="00C20284" w:rsidRDefault="00DC2F8A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041C" w:rsidRPr="00C20284" w14:paraId="3B611517" w14:textId="77777777" w:rsidTr="004E3D8A">
        <w:trPr>
          <w:cantSplit/>
          <w:trHeight w:hRule="exact" w:val="346"/>
        </w:trPr>
        <w:tc>
          <w:tcPr>
            <w:tcW w:w="3573" w:type="dxa"/>
          </w:tcPr>
          <w:p w14:paraId="73B4B5F6" w14:textId="77777777" w:rsidR="0051041C" w:rsidRPr="00C20284" w:rsidRDefault="0051041C" w:rsidP="0051041C">
            <w:pPr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 xml:space="preserve">   ยุติธรรมหักต้นทุนในการขาย</w:t>
            </w:r>
          </w:p>
        </w:tc>
        <w:tc>
          <w:tcPr>
            <w:tcW w:w="1261" w:type="dxa"/>
          </w:tcPr>
          <w:p w14:paraId="76B588EA" w14:textId="0CEA9EC9" w:rsidR="0051041C" w:rsidRPr="00C20284" w:rsidRDefault="009711B9" w:rsidP="0051041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  <w:r w:rsidR="0051041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3C6613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52</w:t>
            </w:r>
          </w:p>
        </w:tc>
        <w:tc>
          <w:tcPr>
            <w:tcW w:w="182" w:type="dxa"/>
          </w:tcPr>
          <w:p w14:paraId="2D525E3D" w14:textId="77777777" w:rsidR="0051041C" w:rsidRPr="00C20284" w:rsidRDefault="0051041C" w:rsidP="005104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14:paraId="4BF60CEC" w14:textId="2CDD81EC" w:rsidR="0051041C" w:rsidRPr="00C20284" w:rsidRDefault="0051041C" w:rsidP="0051041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95A8D81" w14:textId="77777777" w:rsidR="0051041C" w:rsidRPr="00C20284" w:rsidRDefault="0051041C" w:rsidP="0051041C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1F36A8C" w14:textId="21BFE78C" w:rsidR="0051041C" w:rsidRPr="00C20284" w:rsidRDefault="009711B9" w:rsidP="0051041C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51041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132</w:t>
            </w:r>
          </w:p>
        </w:tc>
        <w:tc>
          <w:tcPr>
            <w:tcW w:w="180" w:type="dxa"/>
          </w:tcPr>
          <w:p w14:paraId="524B7126" w14:textId="77777777" w:rsidR="0051041C" w:rsidRPr="00C20284" w:rsidRDefault="0051041C" w:rsidP="0051041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340950C" w14:textId="2B9E7267" w:rsidR="0051041C" w:rsidRPr="00C20284" w:rsidRDefault="009711B9" w:rsidP="0051041C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16</w:t>
            </w:r>
            <w:r w:rsidR="0051041C" w:rsidRPr="00C20284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320</w:t>
            </w:r>
          </w:p>
        </w:tc>
        <w:tc>
          <w:tcPr>
            <w:tcW w:w="180" w:type="dxa"/>
          </w:tcPr>
          <w:p w14:paraId="4FA2C9D2" w14:textId="77777777" w:rsidR="0051041C" w:rsidRPr="00C20284" w:rsidRDefault="0051041C" w:rsidP="0051041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</w:tcPr>
          <w:p w14:paraId="33255CAD" w14:textId="12FDE312" w:rsidR="0051041C" w:rsidRPr="00C20284" w:rsidRDefault="009711B9" w:rsidP="0051041C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  <w:r w:rsidR="0051041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3C6613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52</w:t>
            </w:r>
          </w:p>
        </w:tc>
      </w:tr>
    </w:tbl>
    <w:p w14:paraId="364FB28F" w14:textId="77777777" w:rsidR="00DB5965" w:rsidRPr="0019786E" w:rsidRDefault="00DB5965" w:rsidP="00837BDF">
      <w:pPr>
        <w:pStyle w:val="a"/>
        <w:tabs>
          <w:tab w:val="clear" w:pos="1080"/>
          <w:tab w:val="left" w:pos="540"/>
        </w:tabs>
        <w:ind w:left="540"/>
        <w:jc w:val="both"/>
        <w:rPr>
          <w:rFonts w:ascii="Angsana New" w:eastAsia="Cordia New" w:hAnsi="Angsana New" w:cs="Angsana New"/>
          <w:sz w:val="24"/>
          <w:szCs w:val="24"/>
        </w:rPr>
      </w:pPr>
    </w:p>
    <w:p w14:paraId="5EFCF8F1" w14:textId="42B2C436" w:rsidR="00BD76A3" w:rsidRPr="00A660A8" w:rsidRDefault="00BD76A3" w:rsidP="00A66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20284">
        <w:rPr>
          <w:rFonts w:ascii="Angsana New" w:hAnsi="Angsana New"/>
          <w:sz w:val="30"/>
          <w:szCs w:val="30"/>
          <w:cs/>
        </w:rPr>
        <w:t xml:space="preserve">เทคนิคการประเมินมูลค่าและข้อมูลที่ใช้ในการวัดมูลค่ายุติธรรมของสินทรัพย์ชีวภาพที่ถูกจัดอยู่ในระดับ </w:t>
      </w:r>
      <w:r w:rsidR="009711B9" w:rsidRPr="009711B9">
        <w:rPr>
          <w:rFonts w:ascii="Angsana New" w:hAnsi="Angsana New"/>
          <w:sz w:val="30"/>
          <w:szCs w:val="30"/>
        </w:rPr>
        <w:t>2</w:t>
      </w:r>
      <w:r w:rsidRPr="00C20284">
        <w:rPr>
          <w:rFonts w:ascii="Angsana New" w:hAnsi="Angsana New"/>
          <w:sz w:val="30"/>
          <w:szCs w:val="30"/>
        </w:rPr>
        <w:t xml:space="preserve"> </w:t>
      </w:r>
      <w:r w:rsidRPr="00C20284">
        <w:rPr>
          <w:rFonts w:ascii="Angsana New" w:hAnsi="Angsana New"/>
          <w:sz w:val="30"/>
          <w:szCs w:val="30"/>
          <w:cs/>
        </w:rPr>
        <w:t>คือวิธีเปรียบเทียบข้อมูลตลาด โดยใช</w:t>
      </w:r>
      <w:r w:rsidR="00215171" w:rsidRPr="00C20284">
        <w:rPr>
          <w:rFonts w:ascii="Angsana New" w:hAnsi="Angsana New"/>
          <w:sz w:val="30"/>
          <w:szCs w:val="30"/>
          <w:cs/>
        </w:rPr>
        <w:t>้ราคาที่อ้างอิงราคาตลาด ณ วันสิ้นรอบระยะเวลารายงาน</w:t>
      </w:r>
    </w:p>
    <w:p w14:paraId="5E30DBC9" w14:textId="06A5AF0F" w:rsidR="00734EE2" w:rsidRPr="0019786E" w:rsidRDefault="00734E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14:paraId="29E731A2" w14:textId="311DC58F" w:rsidR="00655E7B" w:rsidRPr="00C20284" w:rsidRDefault="00655E7B" w:rsidP="00367A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20284">
        <w:rPr>
          <w:rFonts w:ascii="Angsana New" w:hAnsi="Angsana New"/>
          <w:sz w:val="30"/>
          <w:szCs w:val="30"/>
          <w:cs/>
        </w:rPr>
        <w:t>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ของสินทรัพย์ชีวภาพ</w:t>
      </w:r>
      <w:r w:rsidR="00C5504F" w:rsidRPr="00C20284">
        <w:rPr>
          <w:rFonts w:ascii="Angsana New" w:hAnsi="Angsana New"/>
          <w:sz w:val="30"/>
          <w:szCs w:val="30"/>
          <w:cs/>
        </w:rPr>
        <w:t xml:space="preserve">ที่ถูกจัดอยู่ในระดับ </w:t>
      </w:r>
      <w:r w:rsidR="009711B9" w:rsidRPr="009711B9">
        <w:rPr>
          <w:rFonts w:ascii="Angsana New" w:hAnsi="Angsana New"/>
          <w:sz w:val="30"/>
          <w:szCs w:val="30"/>
        </w:rPr>
        <w:t>3</w:t>
      </w:r>
      <w:r w:rsidR="00C5504F" w:rsidRPr="00C20284">
        <w:rPr>
          <w:rFonts w:ascii="Angsana New" w:hAnsi="Angsana New"/>
          <w:sz w:val="30"/>
          <w:szCs w:val="30"/>
        </w:rPr>
        <w:t xml:space="preserve"> </w:t>
      </w:r>
      <w:r w:rsidRPr="00C20284">
        <w:rPr>
          <w:rFonts w:ascii="Angsana New" w:hAnsi="Angsana New"/>
          <w:sz w:val="30"/>
          <w:szCs w:val="30"/>
          <w:cs/>
        </w:rPr>
        <w:t>แสดงในตารางดังต่อไปนี้</w:t>
      </w:r>
    </w:p>
    <w:p w14:paraId="2567E5E6" w14:textId="77777777" w:rsidR="00655E7B" w:rsidRPr="0019786E" w:rsidRDefault="00655E7B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</w:p>
    <w:tbl>
      <w:tblPr>
        <w:tblW w:w="9198" w:type="dxa"/>
        <w:tblInd w:w="540" w:type="dxa"/>
        <w:tblLook w:val="04A0" w:firstRow="1" w:lastRow="0" w:firstColumn="1" w:lastColumn="0" w:noHBand="0" w:noVBand="1"/>
      </w:tblPr>
      <w:tblGrid>
        <w:gridCol w:w="1440"/>
        <w:gridCol w:w="270"/>
        <w:gridCol w:w="2970"/>
        <w:gridCol w:w="270"/>
        <w:gridCol w:w="4248"/>
      </w:tblGrid>
      <w:tr w:rsidR="00297F41" w:rsidRPr="00C20284" w14:paraId="4C9FFE9E" w14:textId="77777777" w:rsidTr="000850AF">
        <w:trPr>
          <w:tblHeader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EB7E6D" w14:textId="77777777" w:rsidR="00297F41" w:rsidRPr="00C20284" w:rsidRDefault="00297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  <w:tc>
          <w:tcPr>
            <w:tcW w:w="270" w:type="dxa"/>
            <w:shd w:val="clear" w:color="auto" w:fill="auto"/>
          </w:tcPr>
          <w:p w14:paraId="6E5DD537" w14:textId="77777777" w:rsidR="00297F41" w:rsidRPr="00C20284" w:rsidRDefault="00297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C992F9" w14:textId="77777777" w:rsidR="00297F41" w:rsidRPr="00C20284" w:rsidRDefault="00297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ข้อมูลที่ไม่สามารถสังเกตได้         ที่มีนัยสำคัญ</w:t>
            </w:r>
          </w:p>
        </w:tc>
        <w:tc>
          <w:tcPr>
            <w:tcW w:w="270" w:type="dxa"/>
            <w:shd w:val="clear" w:color="auto" w:fill="auto"/>
          </w:tcPr>
          <w:p w14:paraId="701814D3" w14:textId="77777777" w:rsidR="00297F41" w:rsidRPr="00C20284" w:rsidRDefault="00297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2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E3CF99" w14:textId="77777777" w:rsidR="00297F41" w:rsidRPr="00C20284" w:rsidRDefault="00297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</w:t>
            </w:r>
            <w:r w:rsidR="00182022" w:rsidRPr="00C20284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ที่มีนัยสำคัญและการวัดมูลค่ายุติธรรม</w:t>
            </w:r>
          </w:p>
        </w:tc>
      </w:tr>
      <w:tr w:rsidR="00297F41" w:rsidRPr="00C20284" w14:paraId="5366B19C" w14:textId="77777777" w:rsidTr="005B1BB0"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0F7CBAA" w14:textId="77777777" w:rsidR="00297F41" w:rsidRPr="00C20284" w:rsidRDefault="00297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วิธีเปรียบเทียบข้อมูลตลาด</w:t>
            </w:r>
          </w:p>
          <w:p w14:paraId="2D4D118D" w14:textId="77777777" w:rsidR="00297F41" w:rsidRPr="00C20284" w:rsidRDefault="00297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0A70B12" w14:textId="77777777" w:rsidR="00297F41" w:rsidRPr="00C20284" w:rsidRDefault="00297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tcBorders>
              <w:top w:val="single" w:sz="4" w:space="0" w:color="auto"/>
            </w:tcBorders>
            <w:shd w:val="clear" w:color="auto" w:fill="auto"/>
          </w:tcPr>
          <w:p w14:paraId="23605189" w14:textId="2F602D98" w:rsidR="00A40EF7" w:rsidRPr="00C20284" w:rsidRDefault="00A40E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ราคาที่อ้างอิงราคาตลาด ณ วันที่</w:t>
            </w:r>
            <w:r w:rsidRPr="00C20284">
              <w:rPr>
                <w:rFonts w:ascii="Angsana New" w:hAnsi="Angsana New"/>
                <w:sz w:val="30"/>
                <w:szCs w:val="30"/>
              </w:rPr>
              <w:br/>
            </w:r>
            <w:r w:rsidR="009711B9" w:rsidRPr="009711B9">
              <w:rPr>
                <w:rFonts w:ascii="Angsana New" w:hAnsi="Angsana New"/>
                <w:sz w:val="30"/>
                <w:szCs w:val="30"/>
              </w:rPr>
              <w:t>31</w:t>
            </w:r>
            <w:r w:rsidRPr="00C202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20284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9711B9" w:rsidRPr="009711B9">
              <w:rPr>
                <w:rFonts w:ascii="Angsana New" w:hAnsi="Angsana New"/>
                <w:sz w:val="30"/>
                <w:szCs w:val="30"/>
              </w:rPr>
              <w:t>256</w:t>
            </w:r>
            <w:r w:rsidR="003C6613">
              <w:rPr>
                <w:rFonts w:ascii="Angsana New" w:hAnsi="Angsana New"/>
                <w:sz w:val="30"/>
                <w:szCs w:val="30"/>
              </w:rPr>
              <w:t>4</w:t>
            </w:r>
          </w:p>
          <w:p w14:paraId="4124BDC0" w14:textId="69AEE55B" w:rsidR="00A40EF7" w:rsidRPr="00A079F6" w:rsidRDefault="00A40EF7" w:rsidP="001B3149">
            <w:pPr>
              <w:pStyle w:val="ListParagraph"/>
              <w:numPr>
                <w:ilvl w:val="0"/>
                <w:numId w:val="6"/>
              </w:numPr>
              <w:ind w:left="340"/>
              <w:rPr>
                <w:rFonts w:ascii="Angsana New" w:hAnsi="Angsana New"/>
                <w:sz w:val="30"/>
                <w:szCs w:val="30"/>
              </w:rPr>
            </w:pPr>
            <w:r w:rsidRPr="00A079F6">
              <w:rPr>
                <w:rFonts w:ascii="Angsana New" w:hAnsi="Angsana New"/>
                <w:sz w:val="30"/>
                <w:szCs w:val="30"/>
                <w:cs/>
              </w:rPr>
              <w:t xml:space="preserve">ลูกสุกร ราคา </w:t>
            </w:r>
            <w:r w:rsidR="00FB7CFE" w:rsidRPr="00A079F6">
              <w:rPr>
                <w:rFonts w:ascii="Angsana New" w:hAnsi="Angsana New"/>
                <w:sz w:val="30"/>
                <w:szCs w:val="30"/>
              </w:rPr>
              <w:t>2,909</w:t>
            </w:r>
            <w:r w:rsidR="00B60CD4" w:rsidRPr="00A079F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079F6">
              <w:rPr>
                <w:rFonts w:ascii="Angsana New" w:hAnsi="Angsana New"/>
                <w:sz w:val="30"/>
                <w:szCs w:val="30"/>
                <w:cs/>
              </w:rPr>
              <w:t xml:space="preserve">บาท </w:t>
            </w:r>
            <w:r w:rsidR="009A139F">
              <w:rPr>
                <w:rFonts w:ascii="Angsana New" w:hAnsi="Angsana New"/>
                <w:sz w:val="30"/>
                <w:szCs w:val="30"/>
              </w:rPr>
              <w:br/>
            </w:r>
            <w:r w:rsidRPr="00A079F6">
              <w:rPr>
                <w:rFonts w:ascii="Angsana New" w:hAnsi="Angsana New"/>
                <w:sz w:val="30"/>
                <w:szCs w:val="30"/>
                <w:cs/>
              </w:rPr>
              <w:t>ต่อตัว</w:t>
            </w:r>
          </w:p>
          <w:p w14:paraId="399050F2" w14:textId="37B2308F" w:rsidR="00A40EF7" w:rsidRPr="00A079F6" w:rsidRDefault="00A40EF7" w:rsidP="001B3149">
            <w:pPr>
              <w:pStyle w:val="ListParagraph"/>
              <w:numPr>
                <w:ilvl w:val="0"/>
                <w:numId w:val="6"/>
              </w:numPr>
              <w:ind w:left="340"/>
              <w:rPr>
                <w:rFonts w:ascii="Angsana New" w:hAnsi="Angsana New"/>
                <w:sz w:val="30"/>
                <w:szCs w:val="30"/>
              </w:rPr>
            </w:pPr>
            <w:r w:rsidRPr="00A079F6">
              <w:rPr>
                <w:rFonts w:ascii="Angsana New" w:hAnsi="Angsana New"/>
                <w:sz w:val="30"/>
                <w:szCs w:val="30"/>
                <w:cs/>
              </w:rPr>
              <w:t xml:space="preserve">สุกรหย่านมราคา </w:t>
            </w:r>
            <w:r w:rsidR="003D20DD" w:rsidRPr="00A079F6">
              <w:rPr>
                <w:rFonts w:ascii="Angsana New" w:hAnsi="Angsana New"/>
                <w:sz w:val="30"/>
                <w:szCs w:val="30"/>
              </w:rPr>
              <w:t>2,356</w:t>
            </w:r>
            <w:r w:rsidR="00DB2180" w:rsidRPr="00A079F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079F6">
              <w:rPr>
                <w:rFonts w:ascii="Angsana New" w:hAnsi="Angsana New"/>
                <w:sz w:val="30"/>
                <w:szCs w:val="30"/>
                <w:cs/>
              </w:rPr>
              <w:t xml:space="preserve">บาท </w:t>
            </w:r>
          </w:p>
          <w:p w14:paraId="707E1C24" w14:textId="77777777" w:rsidR="00A40EF7" w:rsidRPr="00A079F6" w:rsidRDefault="00A40EF7">
            <w:pPr>
              <w:pStyle w:val="ListParagraph"/>
              <w:ind w:left="342"/>
              <w:rPr>
                <w:rFonts w:ascii="Angsana New" w:hAnsi="Angsana New"/>
                <w:sz w:val="30"/>
                <w:szCs w:val="30"/>
              </w:rPr>
            </w:pPr>
            <w:r w:rsidRPr="00A079F6">
              <w:rPr>
                <w:rFonts w:ascii="Angsana New" w:hAnsi="Angsana New"/>
                <w:sz w:val="30"/>
                <w:szCs w:val="30"/>
                <w:cs/>
              </w:rPr>
              <w:t>ต่อตัว</w:t>
            </w:r>
          </w:p>
          <w:p w14:paraId="310A952E" w14:textId="268EFD50" w:rsidR="00A40EF7" w:rsidRPr="00A079F6" w:rsidRDefault="00A40EF7" w:rsidP="001B3149">
            <w:pPr>
              <w:pStyle w:val="ListParagraph"/>
              <w:numPr>
                <w:ilvl w:val="0"/>
                <w:numId w:val="6"/>
              </w:numPr>
              <w:ind w:left="340"/>
              <w:rPr>
                <w:rFonts w:ascii="Angsana New" w:hAnsi="Angsana New"/>
                <w:sz w:val="30"/>
                <w:szCs w:val="30"/>
              </w:rPr>
            </w:pPr>
            <w:r w:rsidRPr="00A079F6">
              <w:rPr>
                <w:rFonts w:ascii="Angsana New" w:hAnsi="Angsana New"/>
                <w:sz w:val="30"/>
                <w:szCs w:val="30"/>
                <w:cs/>
              </w:rPr>
              <w:t xml:space="preserve">สุกรขุนราคา </w:t>
            </w:r>
            <w:r w:rsidR="003D20DD" w:rsidRPr="00A079F6">
              <w:rPr>
                <w:rFonts w:ascii="Angsana New" w:hAnsi="Angsana New"/>
                <w:sz w:val="30"/>
                <w:szCs w:val="30"/>
              </w:rPr>
              <w:t>76</w:t>
            </w:r>
            <w:r w:rsidRPr="00A079F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079F6">
              <w:rPr>
                <w:rFonts w:ascii="Angsana New" w:hAnsi="Angsana New"/>
                <w:sz w:val="30"/>
                <w:szCs w:val="30"/>
                <w:cs/>
              </w:rPr>
              <w:t>บาท ต่อกิโลกรัม</w:t>
            </w:r>
          </w:p>
          <w:p w14:paraId="7E09C22D" w14:textId="60FB4CBF" w:rsidR="006716D5" w:rsidRPr="00A079F6" w:rsidRDefault="00A40EF7" w:rsidP="001B3149">
            <w:pPr>
              <w:pStyle w:val="ListParagraph"/>
              <w:numPr>
                <w:ilvl w:val="0"/>
                <w:numId w:val="6"/>
              </w:numPr>
              <w:ind w:left="340"/>
              <w:rPr>
                <w:rFonts w:ascii="Angsana New" w:hAnsi="Angsana New"/>
                <w:sz w:val="30"/>
                <w:szCs w:val="30"/>
              </w:rPr>
            </w:pPr>
            <w:r w:rsidRPr="00A079F6">
              <w:rPr>
                <w:rFonts w:ascii="Angsana New" w:hAnsi="Angsana New"/>
                <w:sz w:val="30"/>
                <w:szCs w:val="30"/>
                <w:cs/>
              </w:rPr>
              <w:t xml:space="preserve">สุกรแม่พันธุ์ราคา </w:t>
            </w:r>
            <w:r w:rsidR="009711B9" w:rsidRPr="00A079F6">
              <w:rPr>
                <w:rFonts w:ascii="Angsana New" w:hAnsi="Angsana New"/>
                <w:sz w:val="30"/>
                <w:szCs w:val="30"/>
              </w:rPr>
              <w:t>1</w:t>
            </w:r>
            <w:r w:rsidR="002778CD">
              <w:rPr>
                <w:rFonts w:ascii="Angsana New" w:hAnsi="Angsana New"/>
                <w:sz w:val="30"/>
                <w:szCs w:val="30"/>
              </w:rPr>
              <w:t>1</w:t>
            </w:r>
            <w:r w:rsidR="001A23E7" w:rsidRPr="00A079F6">
              <w:rPr>
                <w:rFonts w:ascii="Angsana New" w:hAnsi="Angsana New"/>
                <w:sz w:val="30"/>
                <w:szCs w:val="30"/>
              </w:rPr>
              <w:t>,</w:t>
            </w:r>
            <w:r w:rsidR="002778CD">
              <w:rPr>
                <w:rFonts w:ascii="Angsana New" w:hAnsi="Angsana New"/>
                <w:sz w:val="30"/>
                <w:szCs w:val="30"/>
              </w:rPr>
              <w:t>840</w:t>
            </w:r>
            <w:r w:rsidR="001A23E7" w:rsidRPr="00A079F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079F6">
              <w:rPr>
                <w:rFonts w:ascii="Angsana New" w:hAnsi="Angsana New"/>
                <w:sz w:val="30"/>
                <w:szCs w:val="30"/>
                <w:cs/>
              </w:rPr>
              <w:t xml:space="preserve">บาท ถึง </w:t>
            </w:r>
            <w:r w:rsidR="003D20DD" w:rsidRPr="00A079F6">
              <w:rPr>
                <w:rFonts w:ascii="Angsana New" w:hAnsi="Angsana New"/>
                <w:sz w:val="30"/>
                <w:szCs w:val="30"/>
              </w:rPr>
              <w:t>1</w:t>
            </w:r>
            <w:r w:rsidR="002778CD">
              <w:rPr>
                <w:rFonts w:ascii="Angsana New" w:hAnsi="Angsana New"/>
                <w:sz w:val="30"/>
                <w:szCs w:val="30"/>
              </w:rPr>
              <w:t>6</w:t>
            </w:r>
            <w:r w:rsidR="003D20DD" w:rsidRPr="00A079F6">
              <w:rPr>
                <w:rFonts w:ascii="Angsana New" w:hAnsi="Angsana New"/>
                <w:sz w:val="30"/>
                <w:szCs w:val="30"/>
              </w:rPr>
              <w:t>,</w:t>
            </w:r>
            <w:r w:rsidR="002778CD">
              <w:rPr>
                <w:rFonts w:ascii="Angsana New" w:hAnsi="Angsana New"/>
                <w:sz w:val="30"/>
                <w:szCs w:val="30"/>
              </w:rPr>
              <w:t>704</w:t>
            </w:r>
            <w:r w:rsidRPr="00A079F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079F6">
              <w:rPr>
                <w:rFonts w:ascii="Angsana New" w:hAnsi="Angsana New"/>
                <w:sz w:val="30"/>
                <w:szCs w:val="30"/>
                <w:cs/>
              </w:rPr>
              <w:t>บาท ต่อตัว</w:t>
            </w:r>
          </w:p>
        </w:tc>
        <w:tc>
          <w:tcPr>
            <w:tcW w:w="270" w:type="dxa"/>
            <w:shd w:val="clear" w:color="auto" w:fill="auto"/>
          </w:tcPr>
          <w:p w14:paraId="576B2897" w14:textId="77777777" w:rsidR="00297F41" w:rsidRPr="00C20284" w:rsidRDefault="00297F41" w:rsidP="001B1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48" w:type="dxa"/>
            <w:tcBorders>
              <w:top w:val="single" w:sz="4" w:space="0" w:color="auto"/>
            </w:tcBorders>
            <w:shd w:val="clear" w:color="auto" w:fill="auto"/>
          </w:tcPr>
          <w:p w14:paraId="45010697" w14:textId="594F7563" w:rsidR="00297F41" w:rsidRPr="00C20284" w:rsidRDefault="00297F41" w:rsidP="00EB0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หากราคาตลาด ณ วันที่ในรายงานสูงขึ้น</w:t>
            </w:r>
            <w:r w:rsidRPr="00C20284">
              <w:rPr>
                <w:rFonts w:ascii="Angsana New" w:hAnsi="Angsana New"/>
                <w:sz w:val="30"/>
                <w:szCs w:val="30"/>
              </w:rPr>
              <w:t>/</w:t>
            </w:r>
            <w:r w:rsidRPr="00C20284">
              <w:rPr>
                <w:rFonts w:ascii="Angsana New" w:hAnsi="Angsana New"/>
                <w:sz w:val="30"/>
                <w:szCs w:val="30"/>
                <w:cs/>
              </w:rPr>
              <w:t>ลดลงไปจากเดิม</w:t>
            </w:r>
            <w:r w:rsidR="00962FE9" w:rsidRPr="00C20284">
              <w:rPr>
                <w:rFonts w:ascii="Angsana New" w:hAnsi="Angsana New"/>
                <w:sz w:val="30"/>
                <w:szCs w:val="30"/>
                <w:cs/>
              </w:rPr>
              <w:t>ใน</w:t>
            </w:r>
            <w:r w:rsidR="00962FE9" w:rsidRPr="00C20284">
              <w:rPr>
                <w:rFonts w:ascii="Angsana New" w:hAnsi="Angsana New"/>
                <w:spacing w:val="-6"/>
                <w:sz w:val="30"/>
                <w:szCs w:val="30"/>
                <w:cs/>
              </w:rPr>
              <w:t>อัตราร้อยล</w:t>
            </w:r>
            <w:r w:rsidR="00962FE9" w:rsidRPr="00C20284">
              <w:rPr>
                <w:rFonts w:ascii="Angsana New" w:hAnsi="Angsana New"/>
                <w:spacing w:val="-8"/>
                <w:sz w:val="30"/>
                <w:szCs w:val="30"/>
                <w:cs/>
              </w:rPr>
              <w:t>ะ</w:t>
            </w:r>
            <w:r w:rsidR="00962FE9" w:rsidRPr="00C20284">
              <w:rPr>
                <w:rFonts w:ascii="Angsana New" w:hAnsi="Angsana New"/>
                <w:spacing w:val="-20"/>
                <w:sz w:val="30"/>
                <w:szCs w:val="30"/>
                <w:cs/>
              </w:rPr>
              <w:t xml:space="preserve"> </w:t>
            </w:r>
            <w:r w:rsidR="009711B9" w:rsidRPr="009711B9">
              <w:rPr>
                <w:rFonts w:ascii="Angsana New" w:hAnsi="Angsana New"/>
                <w:spacing w:val="-6"/>
                <w:sz w:val="30"/>
                <w:szCs w:val="30"/>
              </w:rPr>
              <w:t>10</w:t>
            </w:r>
            <w:r w:rsidRPr="00C20284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="00BA5E3D" w:rsidRPr="00C20284">
              <w:rPr>
                <w:rFonts w:ascii="Angsana New" w:hAnsi="Angsana New"/>
                <w:spacing w:val="-6"/>
                <w:sz w:val="30"/>
                <w:szCs w:val="30"/>
                <w:cs/>
              </w:rPr>
              <w:t>มูลค่ายุติธรรม</w:t>
            </w:r>
            <w:r w:rsidR="00BA5E3D" w:rsidRPr="00C20284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C20284">
              <w:rPr>
                <w:rFonts w:ascii="Angsana New" w:hAnsi="Angsana New"/>
                <w:sz w:val="30"/>
                <w:szCs w:val="30"/>
                <w:cs/>
              </w:rPr>
              <w:t>สินทรัพย์ชีวภาพที่ประมาณการไว้จะเพิ่มขึ้น</w:t>
            </w:r>
            <w:r w:rsidRPr="00C20284">
              <w:rPr>
                <w:rFonts w:ascii="Angsana New" w:hAnsi="Angsana New"/>
                <w:sz w:val="30"/>
                <w:szCs w:val="30"/>
              </w:rPr>
              <w:t>/</w:t>
            </w:r>
            <w:r w:rsidRPr="00C20284">
              <w:rPr>
                <w:rFonts w:ascii="Angsana New" w:hAnsi="Angsana New"/>
                <w:sz w:val="30"/>
                <w:szCs w:val="30"/>
                <w:cs/>
              </w:rPr>
              <w:t xml:space="preserve">ลดลงเป็นจำนวนเงิน </w:t>
            </w:r>
            <w:r w:rsidR="00D7347E">
              <w:rPr>
                <w:rFonts w:ascii="Angsana New" w:hAnsi="Angsana New"/>
                <w:sz w:val="30"/>
                <w:szCs w:val="30"/>
              </w:rPr>
              <w:t>1</w:t>
            </w:r>
            <w:r w:rsidR="001A23E7" w:rsidRPr="003D20DD">
              <w:rPr>
                <w:rFonts w:ascii="Angsana New" w:hAnsi="Angsana New"/>
                <w:sz w:val="30"/>
                <w:szCs w:val="30"/>
              </w:rPr>
              <w:t>,</w:t>
            </w:r>
            <w:r w:rsidR="00D7347E">
              <w:rPr>
                <w:rFonts w:ascii="Angsana New" w:hAnsi="Angsana New"/>
                <w:sz w:val="30"/>
                <w:szCs w:val="30"/>
              </w:rPr>
              <w:t>915</w:t>
            </w:r>
            <w:r w:rsidRPr="00C202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20284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</w:p>
        </w:tc>
      </w:tr>
    </w:tbl>
    <w:p w14:paraId="25B896F3" w14:textId="77777777" w:rsidR="00655E7B" w:rsidRPr="00C20284" w:rsidRDefault="00655E7B" w:rsidP="001B16F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23A56188" w14:textId="56B72706" w:rsidR="000E62EB" w:rsidRDefault="00655E7B" w:rsidP="00EB0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/>
        <w:jc w:val="thaiDistribute"/>
        <w:rPr>
          <w:rFonts w:ascii="Angsana New" w:hAnsi="Angsana New"/>
          <w:sz w:val="30"/>
          <w:szCs w:val="30"/>
        </w:rPr>
      </w:pPr>
      <w:r w:rsidRPr="00C20284">
        <w:rPr>
          <w:rFonts w:ascii="Angsana New" w:hAnsi="Angsana New"/>
          <w:sz w:val="30"/>
          <w:szCs w:val="30"/>
          <w:cs/>
        </w:rPr>
        <w:lastRenderedPageBreak/>
        <w:t>มูลค่ายุติธรรมของ</w:t>
      </w:r>
      <w:r w:rsidR="00DB5965" w:rsidRPr="00C20284">
        <w:rPr>
          <w:rFonts w:ascii="Angsana New" w:hAnsi="Angsana New"/>
          <w:sz w:val="30"/>
          <w:szCs w:val="30"/>
          <w:cs/>
        </w:rPr>
        <w:t>สินทรัพย์ชีวภาพ</w:t>
      </w:r>
      <w:r w:rsidRPr="00C20284">
        <w:rPr>
          <w:rFonts w:ascii="Angsana New" w:hAnsi="Angsana New"/>
          <w:sz w:val="30"/>
          <w:szCs w:val="30"/>
          <w:cs/>
        </w:rPr>
        <w:t>จัดทำโดยฝ่ายการเงินและฝ่ายการจัดการของกลุ่มบริษัทอย่างเป็นระบบ</w:t>
      </w:r>
      <w:r w:rsidR="009516C0" w:rsidRPr="00C20284">
        <w:rPr>
          <w:rFonts w:ascii="Angsana New" w:hAnsi="Angsana New"/>
          <w:sz w:val="30"/>
          <w:szCs w:val="30"/>
        </w:rPr>
        <w:t xml:space="preserve"> </w:t>
      </w:r>
      <w:r w:rsidRPr="00C20284">
        <w:rPr>
          <w:rFonts w:ascii="Angsana New" w:hAnsi="Angsana New"/>
          <w:sz w:val="30"/>
          <w:szCs w:val="30"/>
          <w:cs/>
        </w:rPr>
        <w:t>ทั้งนี้</w:t>
      </w:r>
      <w:r w:rsidR="008B4AEF" w:rsidRPr="00C20284">
        <w:rPr>
          <w:rFonts w:ascii="Angsana New" w:hAnsi="Angsana New"/>
          <w:sz w:val="30"/>
          <w:szCs w:val="30"/>
          <w:cs/>
        </w:rPr>
        <w:t>การวัดมูลค่ายุติธรรมแต่ละระดับ</w:t>
      </w:r>
      <w:r w:rsidR="00BD76A3" w:rsidRPr="00C20284">
        <w:rPr>
          <w:rFonts w:ascii="Angsana New" w:hAnsi="Angsana New"/>
          <w:sz w:val="30"/>
          <w:szCs w:val="30"/>
          <w:cs/>
        </w:rPr>
        <w:t>อ้างอิงข้อมูล</w:t>
      </w:r>
      <w:r w:rsidRPr="00C20284">
        <w:rPr>
          <w:rFonts w:ascii="Angsana New" w:hAnsi="Angsana New"/>
          <w:sz w:val="30"/>
          <w:szCs w:val="30"/>
          <w:cs/>
        </w:rPr>
        <w:t xml:space="preserve">จากตลาดซื้อขายสุกรในแต่ละประเทศ </w:t>
      </w:r>
      <w:r w:rsidR="00F7602C" w:rsidRPr="00C20284">
        <w:rPr>
          <w:rFonts w:ascii="Angsana New" w:hAnsi="Angsana New"/>
          <w:sz w:val="30"/>
          <w:szCs w:val="30"/>
          <w:cs/>
        </w:rPr>
        <w:t>โดยมูลค่ายุติธรรมของสุกร</w:t>
      </w:r>
      <w:r w:rsidRPr="00C20284">
        <w:rPr>
          <w:rFonts w:ascii="Angsana New" w:hAnsi="Angsana New"/>
          <w:sz w:val="30"/>
          <w:szCs w:val="30"/>
          <w:cs/>
        </w:rPr>
        <w:t>ถูกกำหนดจากราคาตลาดต่อ</w:t>
      </w:r>
      <w:r w:rsidR="00F7602C" w:rsidRPr="00C20284">
        <w:rPr>
          <w:rFonts w:ascii="Angsana New" w:hAnsi="Angsana New"/>
          <w:sz w:val="30"/>
          <w:szCs w:val="30"/>
          <w:cs/>
        </w:rPr>
        <w:t>ตัวหรือ</w:t>
      </w:r>
      <w:r w:rsidR="00C5504F" w:rsidRPr="00C20284">
        <w:rPr>
          <w:rFonts w:ascii="Angsana New" w:hAnsi="Angsana New"/>
          <w:sz w:val="30"/>
          <w:szCs w:val="30"/>
          <w:cs/>
        </w:rPr>
        <w:t>ต่อ</w:t>
      </w:r>
      <w:r w:rsidR="00F7602C" w:rsidRPr="00C20284">
        <w:rPr>
          <w:rFonts w:ascii="Angsana New" w:hAnsi="Angsana New"/>
          <w:sz w:val="30"/>
          <w:szCs w:val="30"/>
          <w:cs/>
        </w:rPr>
        <w:t>น้ำ</w:t>
      </w:r>
      <w:r w:rsidRPr="00C20284">
        <w:rPr>
          <w:rFonts w:ascii="Angsana New" w:hAnsi="Angsana New"/>
          <w:sz w:val="30"/>
          <w:szCs w:val="30"/>
          <w:cs/>
        </w:rPr>
        <w:t xml:space="preserve">หนักของสุกร </w:t>
      </w:r>
    </w:p>
    <w:p w14:paraId="76160F62" w14:textId="77777777" w:rsidR="0019786E" w:rsidRPr="00EC2E18" w:rsidRDefault="0019786E" w:rsidP="00EB0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/>
        <w:jc w:val="thaiDistribute"/>
        <w:rPr>
          <w:rFonts w:ascii="Angsana New" w:eastAsia="Cordia New" w:hAnsi="Angsana New"/>
          <w:sz w:val="30"/>
          <w:szCs w:val="30"/>
        </w:rPr>
      </w:pPr>
    </w:p>
    <w:p w14:paraId="0E6292B3" w14:textId="504674B6" w:rsidR="00C142F6" w:rsidRPr="00CA54F9" w:rsidRDefault="00C142F6" w:rsidP="00367ADF">
      <w:pPr>
        <w:pStyle w:val="Heading1"/>
        <w:shd w:val="clear" w:color="auto" w:fill="auto"/>
        <w:tabs>
          <w:tab w:val="clear" w:pos="283"/>
          <w:tab w:val="num" w:pos="540"/>
        </w:tabs>
        <w:ind w:left="540" w:hanging="540"/>
        <w:rPr>
          <w:rFonts w:ascii="Angsana New" w:hAnsi="Angsana New"/>
          <w:bCs w:val="0"/>
          <w:szCs w:val="30"/>
        </w:rPr>
      </w:pPr>
      <w:r w:rsidRPr="00CA54F9">
        <w:rPr>
          <w:rFonts w:ascii="Angsana New" w:hAnsi="Angsana New" w:cs="Angsana New"/>
          <w:szCs w:val="30"/>
          <w:cs/>
        </w:rPr>
        <w:t>เงินลงทุน</w:t>
      </w:r>
      <w:r w:rsidR="0052073F" w:rsidRPr="00CA54F9">
        <w:rPr>
          <w:rFonts w:ascii="Angsana New" w:hAnsi="Angsana New" w:cs="Angsana New"/>
          <w:szCs w:val="30"/>
          <w:cs/>
        </w:rPr>
        <w:t>ในบริษัทย่อย</w:t>
      </w:r>
    </w:p>
    <w:p w14:paraId="76A288DB" w14:textId="77777777" w:rsidR="0052073F" w:rsidRPr="005571D4" w:rsidRDefault="0052073F">
      <w:pPr>
        <w:rPr>
          <w:rFonts w:ascii="Angsana New" w:hAnsi="Angsana New"/>
          <w:sz w:val="30"/>
          <w:szCs w:val="30"/>
          <w:lang w:bidi="ar-SA"/>
        </w:rPr>
      </w:pPr>
    </w:p>
    <w:p w14:paraId="546943BA" w14:textId="57FC5670" w:rsidR="0052073F" w:rsidRPr="00CA54F9" w:rsidRDefault="0052073F" w:rsidP="001B16F3">
      <w:pPr>
        <w:pStyle w:val="BodyText2"/>
        <w:ind w:left="540" w:right="-43" w:firstLine="0"/>
        <w:jc w:val="thaiDistribute"/>
        <w:rPr>
          <w:rFonts w:ascii="Angsana New" w:eastAsia="Cordia New" w:hAnsi="Angsana New"/>
          <w:sz w:val="30"/>
          <w:szCs w:val="30"/>
          <w:cs/>
        </w:rPr>
      </w:pPr>
      <w:r w:rsidRPr="00CA54F9">
        <w:rPr>
          <w:rFonts w:ascii="Angsana New" w:eastAsia="Cordia New" w:hAnsi="Angsana New"/>
          <w:sz w:val="30"/>
          <w:szCs w:val="30"/>
          <w:cs/>
        </w:rPr>
        <w:t>รายการเคลื่อนไหว</w:t>
      </w:r>
      <w:r w:rsidR="009E678F" w:rsidRPr="00CA54F9">
        <w:rPr>
          <w:rFonts w:ascii="Angsana New" w:eastAsia="Cordia New" w:hAnsi="Angsana New"/>
          <w:sz w:val="30"/>
          <w:szCs w:val="30"/>
          <w:cs/>
        </w:rPr>
        <w:t>ใน</w:t>
      </w:r>
      <w:r w:rsidRPr="00CA54F9">
        <w:rPr>
          <w:rFonts w:ascii="Angsana New" w:eastAsia="Cordia New" w:hAnsi="Angsana New"/>
          <w:sz w:val="30"/>
          <w:szCs w:val="30"/>
          <w:cs/>
        </w:rPr>
        <w:t xml:space="preserve">ระหว่างปีสิ้นสุดวันที่ </w:t>
      </w:r>
      <w:r w:rsidR="009711B9" w:rsidRPr="00CA54F9">
        <w:rPr>
          <w:rFonts w:ascii="Angsana New" w:eastAsia="Cordia New" w:hAnsi="Angsana New"/>
          <w:sz w:val="30"/>
          <w:szCs w:val="30"/>
        </w:rPr>
        <w:t>31</w:t>
      </w:r>
      <w:r w:rsidRPr="00CA54F9">
        <w:rPr>
          <w:rFonts w:ascii="Angsana New" w:eastAsia="Cordia New" w:hAnsi="Angsana New"/>
          <w:sz w:val="30"/>
          <w:szCs w:val="30"/>
          <w:cs/>
        </w:rPr>
        <w:t xml:space="preserve"> ธันวาคม มีดังนี้</w:t>
      </w:r>
    </w:p>
    <w:p w14:paraId="65580E4F" w14:textId="77777777" w:rsidR="009E3130" w:rsidRPr="005571D4" w:rsidRDefault="009E3130">
      <w:pPr>
        <w:ind w:firstLine="540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248"/>
        <w:gridCol w:w="1080"/>
        <w:gridCol w:w="270"/>
        <w:gridCol w:w="1080"/>
        <w:gridCol w:w="270"/>
        <w:gridCol w:w="1080"/>
        <w:gridCol w:w="270"/>
        <w:gridCol w:w="1062"/>
      </w:tblGrid>
      <w:tr w:rsidR="009E3130" w:rsidRPr="00CA54F9" w14:paraId="2F655AB9" w14:textId="77777777" w:rsidTr="00367ADF">
        <w:trPr>
          <w:trHeight w:val="20"/>
        </w:trPr>
        <w:tc>
          <w:tcPr>
            <w:tcW w:w="4248" w:type="dxa"/>
          </w:tcPr>
          <w:p w14:paraId="7E29E16F" w14:textId="77777777" w:rsidR="009E3130" w:rsidRPr="00CA54F9" w:rsidRDefault="009E3130">
            <w:pPr>
              <w:tabs>
                <w:tab w:val="left" w:pos="27"/>
                <w:tab w:val="left" w:pos="342"/>
              </w:tabs>
              <w:ind w:lef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7BA5F61" w14:textId="77777777" w:rsidR="009E3130" w:rsidRPr="00CA54F9" w:rsidRDefault="009E3130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3E9D00D" w14:textId="77777777" w:rsidR="009E3130" w:rsidRPr="00CA54F9" w:rsidRDefault="009E3130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2" w:type="dxa"/>
            <w:gridSpan w:val="3"/>
          </w:tcPr>
          <w:p w14:paraId="2BDF44F6" w14:textId="77777777" w:rsidR="009E3130" w:rsidRPr="00CA54F9" w:rsidRDefault="009E3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8"/>
              </w:tabs>
              <w:spacing w:line="240" w:lineRule="auto"/>
              <w:ind w:left="-108" w:right="-119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CA54F9">
              <w:rPr>
                <w:rFonts w:ascii="Angsana New" w:hAnsi="Angsana New"/>
                <w:i/>
                <w:iCs/>
                <w:position w:val="6"/>
                <w:sz w:val="30"/>
                <w:szCs w:val="30"/>
              </w:rPr>
              <w:t>(</w:t>
            </w:r>
            <w:r w:rsidRPr="00CA54F9">
              <w:rPr>
                <w:rFonts w:ascii="Angsana New" w:hAnsi="Angsana New"/>
                <w:i/>
                <w:iCs/>
                <w:position w:val="6"/>
                <w:sz w:val="30"/>
                <w:szCs w:val="30"/>
                <w:cs/>
              </w:rPr>
              <w:t>หน่วย</w:t>
            </w:r>
            <w:r w:rsidRPr="00CA54F9">
              <w:rPr>
                <w:rFonts w:ascii="Angsana New" w:hAnsi="Angsana New"/>
                <w:i/>
                <w:iCs/>
                <w:position w:val="6"/>
                <w:sz w:val="30"/>
                <w:szCs w:val="30"/>
              </w:rPr>
              <w:t xml:space="preserve">: </w:t>
            </w:r>
            <w:r w:rsidRPr="00CA54F9">
              <w:rPr>
                <w:rFonts w:ascii="Angsana New" w:hAnsi="Angsana New"/>
                <w:i/>
                <w:iCs/>
                <w:position w:val="6"/>
                <w:sz w:val="30"/>
                <w:szCs w:val="30"/>
                <w:cs/>
              </w:rPr>
              <w:t>ล้านบาท</w:t>
            </w:r>
            <w:r w:rsidRPr="00CA54F9">
              <w:rPr>
                <w:rFonts w:ascii="Angsana New" w:hAnsi="Angsana New"/>
                <w:i/>
                <w:iCs/>
                <w:position w:val="6"/>
                <w:sz w:val="30"/>
                <w:szCs w:val="30"/>
              </w:rPr>
              <w:t>)</w:t>
            </w:r>
          </w:p>
        </w:tc>
      </w:tr>
      <w:tr w:rsidR="009E3130" w:rsidRPr="00CA54F9" w14:paraId="541FA1A8" w14:textId="77777777" w:rsidTr="00367ADF">
        <w:trPr>
          <w:trHeight w:val="20"/>
        </w:trPr>
        <w:tc>
          <w:tcPr>
            <w:tcW w:w="4248" w:type="dxa"/>
          </w:tcPr>
          <w:p w14:paraId="5E563E60" w14:textId="77777777" w:rsidR="009E3130" w:rsidRPr="00CA54F9" w:rsidRDefault="009E3130">
            <w:pPr>
              <w:tabs>
                <w:tab w:val="left" w:pos="27"/>
                <w:tab w:val="left" w:pos="342"/>
              </w:tabs>
              <w:ind w:lef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2DA3DA8B" w14:textId="77777777" w:rsidR="009E3130" w:rsidRPr="00CA54F9" w:rsidRDefault="009E3130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54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203CF08" w14:textId="77777777" w:rsidR="009E3130" w:rsidRPr="00CA54F9" w:rsidRDefault="009E3130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2" w:type="dxa"/>
            <w:gridSpan w:val="3"/>
            <w:tcBorders>
              <w:bottom w:val="single" w:sz="4" w:space="0" w:color="auto"/>
            </w:tcBorders>
          </w:tcPr>
          <w:p w14:paraId="672A12C9" w14:textId="77777777" w:rsidR="009E3130" w:rsidRPr="00CA54F9" w:rsidRDefault="009E3130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54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5477" w:rsidRPr="00CA54F9" w14:paraId="00F0B56E" w14:textId="77777777" w:rsidTr="00367ADF">
        <w:trPr>
          <w:trHeight w:val="20"/>
        </w:trPr>
        <w:tc>
          <w:tcPr>
            <w:tcW w:w="4248" w:type="dxa"/>
          </w:tcPr>
          <w:p w14:paraId="5C898571" w14:textId="77777777" w:rsidR="002C5477" w:rsidRPr="00CA54F9" w:rsidRDefault="002C5477">
            <w:pPr>
              <w:tabs>
                <w:tab w:val="left" w:pos="34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2D130F8" w14:textId="70CC6792" w:rsidR="002C5477" w:rsidRPr="00CA54F9" w:rsidRDefault="009711B9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54F9">
              <w:rPr>
                <w:rFonts w:ascii="Angsana New" w:hAnsi="Angsana New"/>
                <w:sz w:val="30"/>
                <w:szCs w:val="30"/>
              </w:rPr>
              <w:t>256</w:t>
            </w:r>
            <w:r w:rsidR="003C661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E5069AB" w14:textId="77777777" w:rsidR="002C5477" w:rsidRPr="00CA54F9" w:rsidRDefault="002C547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DF29B36" w14:textId="71E9E3B9" w:rsidR="002C5477" w:rsidRPr="00CA54F9" w:rsidRDefault="009711B9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54F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F395B81" w14:textId="77777777" w:rsidR="002C5477" w:rsidRPr="00CA54F9" w:rsidRDefault="002C547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6784B7D" w14:textId="7A5F2E84" w:rsidR="002C5477" w:rsidRPr="00CA54F9" w:rsidRDefault="009711B9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54F9">
              <w:rPr>
                <w:rFonts w:ascii="Angsana New" w:hAnsi="Angsana New"/>
                <w:sz w:val="30"/>
                <w:szCs w:val="30"/>
              </w:rPr>
              <w:t>256</w:t>
            </w:r>
            <w:r w:rsidR="003C661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FF4DC44" w14:textId="77777777" w:rsidR="002C5477" w:rsidRPr="00CA54F9" w:rsidRDefault="002C547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2FB2FF16" w14:textId="7CD5D373" w:rsidR="002C5477" w:rsidRPr="00CA54F9" w:rsidRDefault="009711B9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54F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2C5477" w:rsidRPr="00CA54F9" w14:paraId="729A56B5" w14:textId="77777777" w:rsidTr="00367ADF">
        <w:trPr>
          <w:trHeight w:val="20"/>
        </w:trPr>
        <w:tc>
          <w:tcPr>
            <w:tcW w:w="4248" w:type="dxa"/>
          </w:tcPr>
          <w:p w14:paraId="2D6CE68C" w14:textId="77777777" w:rsidR="002C5477" w:rsidRPr="00CA54F9" w:rsidRDefault="002C5477">
            <w:pPr>
              <w:tabs>
                <w:tab w:val="left" w:pos="27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5D55B6E" w14:textId="77777777" w:rsidR="002C5477" w:rsidRPr="00CA54F9" w:rsidRDefault="002C5477">
            <w:pPr>
              <w:pStyle w:val="block"/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52176BF" w14:textId="77777777" w:rsidR="002C5477" w:rsidRPr="00CA54F9" w:rsidRDefault="002C5477">
            <w:pPr>
              <w:tabs>
                <w:tab w:val="decimal" w:pos="774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FD54F36" w14:textId="77777777" w:rsidR="002C5477" w:rsidRPr="00CA54F9" w:rsidRDefault="002C5477">
            <w:pPr>
              <w:pStyle w:val="block"/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54C8B95" w14:textId="77777777" w:rsidR="002C5477" w:rsidRPr="00CA54F9" w:rsidRDefault="002C5477">
            <w:pPr>
              <w:tabs>
                <w:tab w:val="decimal" w:pos="774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493991C" w14:textId="77777777" w:rsidR="002C5477" w:rsidRPr="00CA54F9" w:rsidRDefault="002C5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D65BA0A" w14:textId="77777777" w:rsidR="002C5477" w:rsidRPr="00CA54F9" w:rsidRDefault="002C5477">
            <w:pPr>
              <w:tabs>
                <w:tab w:val="decimal" w:pos="774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2" w:type="dxa"/>
          </w:tcPr>
          <w:p w14:paraId="129ED692" w14:textId="77777777" w:rsidR="002C5477" w:rsidRPr="00CA54F9" w:rsidRDefault="002C5477">
            <w:pPr>
              <w:tabs>
                <w:tab w:val="decimal" w:pos="774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70BD7" w:rsidRPr="00CA54F9" w14:paraId="0557139A" w14:textId="77777777" w:rsidTr="00367ADF">
        <w:trPr>
          <w:trHeight w:val="20"/>
        </w:trPr>
        <w:tc>
          <w:tcPr>
            <w:tcW w:w="4248" w:type="dxa"/>
          </w:tcPr>
          <w:p w14:paraId="25FD5C62" w14:textId="1213583E" w:rsidR="00B70BD7" w:rsidRPr="00CA54F9" w:rsidRDefault="00B70BD7" w:rsidP="00B70BD7">
            <w:pPr>
              <w:tabs>
                <w:tab w:val="clear" w:pos="227"/>
                <w:tab w:val="left" w:pos="180"/>
                <w:tab w:val="left" w:pos="270"/>
              </w:tabs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CA54F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9711B9" w:rsidRPr="00CA54F9">
              <w:rPr>
                <w:rFonts w:ascii="Angsana New" w:hAnsi="Angsana New"/>
                <w:sz w:val="30"/>
                <w:szCs w:val="30"/>
              </w:rPr>
              <w:t>1</w:t>
            </w:r>
            <w:r w:rsidRPr="00CA54F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A54F9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</w:tcPr>
          <w:p w14:paraId="03CDF48C" w14:textId="4D97FB01" w:rsidR="00B70BD7" w:rsidRPr="00CA54F9" w:rsidRDefault="00657B5F" w:rsidP="00367ADF">
            <w:pPr>
              <w:pStyle w:val="block"/>
              <w:tabs>
                <w:tab w:val="decimal" w:pos="82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F2B4347" w14:textId="77777777" w:rsidR="00B70BD7" w:rsidRPr="00CA54F9" w:rsidRDefault="00B70BD7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C0B8EA" w14:textId="77777777" w:rsidR="00B70BD7" w:rsidRPr="00CA54F9" w:rsidRDefault="00B70BD7" w:rsidP="00367ADF">
            <w:pPr>
              <w:pStyle w:val="block"/>
              <w:tabs>
                <w:tab w:val="decimal" w:pos="82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54F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1828C60" w14:textId="77777777" w:rsidR="00B70BD7" w:rsidRPr="00CA54F9" w:rsidRDefault="00B70BD7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500E86" w14:textId="2606ECA8" w:rsidR="00B70BD7" w:rsidRPr="00CA54F9" w:rsidRDefault="00A93DFA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227,</w:t>
            </w:r>
            <w:r w:rsidR="00A534D6">
              <w:rPr>
                <w:rFonts w:ascii="Angsana New" w:hAnsi="Angsana New"/>
                <w:sz w:val="30"/>
                <w:szCs w:val="30"/>
              </w:rPr>
              <w:t>368</w:t>
            </w:r>
          </w:p>
        </w:tc>
        <w:tc>
          <w:tcPr>
            <w:tcW w:w="270" w:type="dxa"/>
          </w:tcPr>
          <w:p w14:paraId="424A07BE" w14:textId="77777777" w:rsidR="00B70BD7" w:rsidRPr="00CA54F9" w:rsidRDefault="00B70BD7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2D17CE6E" w14:textId="5F71181F" w:rsidR="00B70BD7" w:rsidRPr="00CA54F9" w:rsidRDefault="009711B9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A54F9">
              <w:rPr>
                <w:rFonts w:ascii="Angsana New" w:hAnsi="Angsana New"/>
                <w:sz w:val="30"/>
                <w:szCs w:val="30"/>
              </w:rPr>
              <w:t>191</w:t>
            </w:r>
            <w:r w:rsidR="00B70BD7" w:rsidRPr="00CA54F9">
              <w:rPr>
                <w:rFonts w:ascii="Angsana New" w:hAnsi="Angsana New"/>
                <w:sz w:val="30"/>
                <w:szCs w:val="30"/>
              </w:rPr>
              <w:t>,</w:t>
            </w:r>
            <w:r w:rsidR="003C6613">
              <w:rPr>
                <w:rFonts w:ascii="Angsana New" w:hAnsi="Angsana New"/>
                <w:sz w:val="30"/>
                <w:szCs w:val="30"/>
              </w:rPr>
              <w:t>4</w:t>
            </w:r>
            <w:r w:rsidRPr="00CA54F9">
              <w:rPr>
                <w:rFonts w:ascii="Angsana New" w:hAnsi="Angsana New"/>
                <w:sz w:val="30"/>
                <w:szCs w:val="30"/>
              </w:rPr>
              <w:t>66</w:t>
            </w:r>
          </w:p>
        </w:tc>
      </w:tr>
      <w:tr w:rsidR="00B70BD7" w:rsidRPr="00CA54F9" w14:paraId="6C7C356E" w14:textId="77777777" w:rsidTr="00367ADF">
        <w:trPr>
          <w:trHeight w:val="20"/>
        </w:trPr>
        <w:tc>
          <w:tcPr>
            <w:tcW w:w="4248" w:type="dxa"/>
          </w:tcPr>
          <w:p w14:paraId="7897B2EA" w14:textId="77777777" w:rsidR="00B70BD7" w:rsidRPr="00CA54F9" w:rsidRDefault="00B70BD7" w:rsidP="00B70BD7">
            <w:pPr>
              <w:tabs>
                <w:tab w:val="clear" w:pos="227"/>
                <w:tab w:val="left" w:pos="180"/>
                <w:tab w:val="left" w:pos="270"/>
              </w:tabs>
              <w:ind w:left="180"/>
              <w:rPr>
                <w:rFonts w:ascii="Angsana New" w:hAnsi="Angsana New"/>
                <w:sz w:val="30"/>
                <w:szCs w:val="30"/>
              </w:rPr>
            </w:pPr>
            <w:r w:rsidRPr="00CA54F9">
              <w:rPr>
                <w:rFonts w:ascii="Angsana New" w:hAnsi="Angsana New"/>
                <w:sz w:val="30"/>
                <w:szCs w:val="30"/>
                <w:cs/>
              </w:rPr>
              <w:t>ซื้อ/ลงทุนเพิ่ม</w:t>
            </w:r>
          </w:p>
        </w:tc>
        <w:tc>
          <w:tcPr>
            <w:tcW w:w="1080" w:type="dxa"/>
          </w:tcPr>
          <w:p w14:paraId="6EB7AF25" w14:textId="5A852C81" w:rsidR="00B70BD7" w:rsidRPr="00CA54F9" w:rsidRDefault="00657B5F" w:rsidP="00367ADF">
            <w:pPr>
              <w:pStyle w:val="block"/>
              <w:tabs>
                <w:tab w:val="decimal" w:pos="82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7C70D43" w14:textId="77777777" w:rsidR="00B70BD7" w:rsidRPr="00CA54F9" w:rsidRDefault="00B70BD7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548FB1" w14:textId="77777777" w:rsidR="00B70BD7" w:rsidRPr="00CA54F9" w:rsidRDefault="00B70BD7" w:rsidP="00367ADF">
            <w:pPr>
              <w:pStyle w:val="block"/>
              <w:tabs>
                <w:tab w:val="decimal" w:pos="82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54F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91956AA" w14:textId="77777777" w:rsidR="00B70BD7" w:rsidRPr="00CA54F9" w:rsidRDefault="00B70BD7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1E77AC" w14:textId="70985916" w:rsidR="00B70BD7" w:rsidRPr="00CA54F9" w:rsidRDefault="00B5278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F70E68">
              <w:rPr>
                <w:rFonts w:ascii="Angsana New" w:hAnsi="Angsana New"/>
                <w:sz w:val="30"/>
                <w:szCs w:val="30"/>
              </w:rPr>
              <w:t>64</w:t>
            </w:r>
            <w:r w:rsidR="005A059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7E1D900" w14:textId="77777777" w:rsidR="00B70BD7" w:rsidRPr="00CA54F9" w:rsidRDefault="00B70BD7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3E4EB4D5" w14:textId="1C75AA83" w:rsidR="00B70BD7" w:rsidRPr="00CA54F9" w:rsidRDefault="003C6613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9711B9" w:rsidRPr="00CA54F9">
              <w:rPr>
                <w:rFonts w:ascii="Angsana New" w:hAnsi="Angsana New"/>
                <w:sz w:val="30"/>
                <w:szCs w:val="30"/>
              </w:rPr>
              <w:t>0</w:t>
            </w:r>
            <w:r w:rsidR="00B70BD7" w:rsidRPr="00CA54F9">
              <w:rPr>
                <w:rFonts w:ascii="Angsana New" w:hAnsi="Angsana New"/>
                <w:sz w:val="30"/>
                <w:szCs w:val="30"/>
              </w:rPr>
              <w:t>,</w:t>
            </w:r>
            <w:r w:rsidR="009711B9" w:rsidRPr="00CA54F9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9711B9" w:rsidRPr="00CA54F9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B70BD7" w:rsidRPr="00CA54F9" w14:paraId="21B75397" w14:textId="77777777" w:rsidTr="00367ADF">
        <w:trPr>
          <w:trHeight w:val="20"/>
        </w:trPr>
        <w:tc>
          <w:tcPr>
            <w:tcW w:w="4248" w:type="dxa"/>
          </w:tcPr>
          <w:p w14:paraId="741AA5EF" w14:textId="77777777" w:rsidR="00B70BD7" w:rsidRPr="00CA54F9" w:rsidRDefault="00B70BD7" w:rsidP="00B70BD7">
            <w:pPr>
              <w:tabs>
                <w:tab w:val="clear" w:pos="227"/>
                <w:tab w:val="left" w:pos="180"/>
                <w:tab w:val="left" w:pos="270"/>
              </w:tabs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CA54F9">
              <w:rPr>
                <w:rFonts w:ascii="Angsana New" w:hAnsi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1080" w:type="dxa"/>
          </w:tcPr>
          <w:p w14:paraId="3D5CAE19" w14:textId="42093438" w:rsidR="00B70BD7" w:rsidRPr="00CA54F9" w:rsidRDefault="00657B5F" w:rsidP="00367ADF">
            <w:pPr>
              <w:pStyle w:val="block"/>
              <w:tabs>
                <w:tab w:val="decimal" w:pos="824"/>
              </w:tabs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78FBAB1" w14:textId="77777777" w:rsidR="00B70BD7" w:rsidRPr="00CA54F9" w:rsidRDefault="00B70BD7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F9E853" w14:textId="77777777" w:rsidR="00B70BD7" w:rsidRPr="00CA54F9" w:rsidRDefault="00B70BD7" w:rsidP="00367ADF">
            <w:pPr>
              <w:pStyle w:val="block"/>
              <w:tabs>
                <w:tab w:val="decimal" w:pos="824"/>
              </w:tabs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54F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15291B1" w14:textId="77777777" w:rsidR="00B70BD7" w:rsidRPr="00CA54F9" w:rsidRDefault="00B70BD7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AC0F77" w14:textId="23898DB0" w:rsidR="00B70BD7" w:rsidRPr="00CA54F9" w:rsidRDefault="00AF12E4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</w:t>
            </w:r>
            <w:r w:rsidR="005A0592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EDA0BBE" w14:textId="77777777" w:rsidR="00B70BD7" w:rsidRPr="00CA54F9" w:rsidRDefault="00B70BD7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4E0144C0" w14:textId="3C32B577" w:rsidR="00B70BD7" w:rsidRPr="00CA54F9" w:rsidRDefault="00B70BD7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A54F9">
              <w:rPr>
                <w:rFonts w:ascii="Angsana New" w:hAnsi="Angsana New"/>
                <w:sz w:val="30"/>
                <w:szCs w:val="30"/>
              </w:rPr>
              <w:t>(</w:t>
            </w:r>
            <w:r w:rsidR="003C6613">
              <w:rPr>
                <w:rFonts w:ascii="Angsana New" w:hAnsi="Angsana New"/>
                <w:sz w:val="30"/>
                <w:szCs w:val="30"/>
              </w:rPr>
              <w:t>4</w:t>
            </w:r>
            <w:r w:rsidRPr="00CA54F9">
              <w:rPr>
                <w:rFonts w:ascii="Angsana New" w:hAnsi="Angsana New"/>
                <w:sz w:val="30"/>
                <w:szCs w:val="30"/>
              </w:rPr>
              <w:t>,</w:t>
            </w:r>
            <w:r w:rsidR="009711B9" w:rsidRPr="00CA54F9">
              <w:rPr>
                <w:rFonts w:ascii="Angsana New" w:hAnsi="Angsana New"/>
                <w:sz w:val="30"/>
                <w:szCs w:val="30"/>
              </w:rPr>
              <w:t>187</w:t>
            </w:r>
            <w:r w:rsidRPr="00CA54F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70BD7" w:rsidRPr="00CA54F9" w14:paraId="6600CD67" w14:textId="77777777" w:rsidTr="00367ADF">
        <w:trPr>
          <w:trHeight w:val="20"/>
        </w:trPr>
        <w:tc>
          <w:tcPr>
            <w:tcW w:w="4248" w:type="dxa"/>
          </w:tcPr>
          <w:p w14:paraId="110E9988" w14:textId="77777777" w:rsidR="00B70BD7" w:rsidRPr="00CA54F9" w:rsidRDefault="00B70BD7" w:rsidP="00B70BD7">
            <w:pPr>
              <w:tabs>
                <w:tab w:val="clear" w:pos="227"/>
                <w:tab w:val="left" w:pos="180"/>
                <w:tab w:val="left" w:pos="270"/>
              </w:tabs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CA54F9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080" w:type="dxa"/>
          </w:tcPr>
          <w:p w14:paraId="7824A96E" w14:textId="76251CA3" w:rsidR="00B70BD7" w:rsidRPr="00CA54F9" w:rsidRDefault="00657B5F" w:rsidP="00367ADF">
            <w:pPr>
              <w:pStyle w:val="block"/>
              <w:tabs>
                <w:tab w:val="decimal" w:pos="824"/>
              </w:tabs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184D58D" w14:textId="77777777" w:rsidR="00B70BD7" w:rsidRPr="00CA54F9" w:rsidRDefault="00B70BD7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014DF9" w14:textId="77777777" w:rsidR="00B70BD7" w:rsidRPr="00CA54F9" w:rsidRDefault="00B70BD7" w:rsidP="00367ADF">
            <w:pPr>
              <w:pStyle w:val="block"/>
              <w:tabs>
                <w:tab w:val="decimal" w:pos="824"/>
              </w:tabs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54F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D193BCC" w14:textId="77777777" w:rsidR="00B70BD7" w:rsidRPr="00CA54F9" w:rsidRDefault="00B70BD7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17E1FE" w14:textId="4760B06D" w:rsidR="00B70BD7" w:rsidRPr="00CA54F9" w:rsidRDefault="00E14484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45A1CB" w14:textId="77777777" w:rsidR="00B70BD7" w:rsidRPr="00CA54F9" w:rsidRDefault="00B70BD7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295CBE64" w14:textId="7AB7F1E7" w:rsidR="00B70BD7" w:rsidRPr="00CA54F9" w:rsidRDefault="00B70BD7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A54F9">
              <w:rPr>
                <w:rFonts w:ascii="Angsana New" w:hAnsi="Angsana New"/>
                <w:sz w:val="30"/>
                <w:szCs w:val="30"/>
              </w:rPr>
              <w:t>(</w:t>
            </w:r>
            <w:r w:rsidR="009711B9" w:rsidRPr="00CA54F9">
              <w:rPr>
                <w:rFonts w:ascii="Angsana New" w:hAnsi="Angsana New"/>
                <w:sz w:val="30"/>
                <w:szCs w:val="30"/>
              </w:rPr>
              <w:t>56</w:t>
            </w:r>
            <w:r w:rsidRPr="00CA54F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70BD7" w:rsidRPr="00CA54F9" w14:paraId="7A5F4465" w14:textId="77777777" w:rsidTr="00367ADF">
        <w:trPr>
          <w:trHeight w:val="20"/>
        </w:trPr>
        <w:tc>
          <w:tcPr>
            <w:tcW w:w="4248" w:type="dxa"/>
          </w:tcPr>
          <w:p w14:paraId="7049D9F2" w14:textId="23809DFC" w:rsidR="00B70BD7" w:rsidRPr="00CA54F9" w:rsidRDefault="00B70BD7" w:rsidP="00B70BD7">
            <w:pPr>
              <w:tabs>
                <w:tab w:val="clear" w:pos="227"/>
                <w:tab w:val="left" w:pos="180"/>
                <w:tab w:val="left" w:pos="270"/>
              </w:tabs>
              <w:ind w:left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54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711B9" w:rsidRPr="00CA54F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A54F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A54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C3B0901" w14:textId="0EEF7ADF" w:rsidR="00B70BD7" w:rsidRPr="00CA54F9" w:rsidRDefault="00657B5F" w:rsidP="00367ADF">
            <w:pPr>
              <w:pStyle w:val="block"/>
              <w:tabs>
                <w:tab w:val="decimal" w:pos="824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FD56160" w14:textId="77777777" w:rsidR="00B70BD7" w:rsidRPr="00CA54F9" w:rsidRDefault="00B70BD7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8057CF0" w14:textId="77777777" w:rsidR="00B70BD7" w:rsidRPr="00CA54F9" w:rsidRDefault="00B70BD7" w:rsidP="00367ADF">
            <w:pPr>
              <w:pStyle w:val="block"/>
              <w:tabs>
                <w:tab w:val="decimal" w:pos="824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A54F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596CD98" w14:textId="77777777" w:rsidR="00B70BD7" w:rsidRPr="00CA54F9" w:rsidRDefault="00B70BD7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5A01DC" w14:textId="1287B092" w:rsidR="00B70BD7" w:rsidRPr="00CA54F9" w:rsidRDefault="00D2083C" w:rsidP="00367ADF">
            <w:pPr>
              <w:pStyle w:val="block"/>
              <w:tabs>
                <w:tab w:val="decimal" w:pos="824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E03D1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28,979</w:t>
            </w:r>
          </w:p>
        </w:tc>
        <w:tc>
          <w:tcPr>
            <w:tcW w:w="270" w:type="dxa"/>
          </w:tcPr>
          <w:p w14:paraId="09060CE6" w14:textId="77777777" w:rsidR="00B70BD7" w:rsidRPr="00CA54F9" w:rsidRDefault="00B70BD7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48297AF8" w14:textId="407DE146" w:rsidR="00B70BD7" w:rsidRPr="00CA54F9" w:rsidRDefault="009711B9" w:rsidP="00367ADF">
            <w:pPr>
              <w:pStyle w:val="block"/>
              <w:tabs>
                <w:tab w:val="decimal" w:pos="824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A54F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227</w:t>
            </w:r>
            <w:r w:rsidR="00B70BD7" w:rsidRPr="00CA54F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A54F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368</w:t>
            </w:r>
          </w:p>
        </w:tc>
      </w:tr>
    </w:tbl>
    <w:p w14:paraId="157D54E4" w14:textId="77777777" w:rsidR="00B56466" w:rsidRDefault="00B56466" w:rsidP="001B1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1393B8FF" w14:textId="0E784A96" w:rsidR="00B82CBD" w:rsidRDefault="00586A55" w:rsidP="001B1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A54F9">
        <w:rPr>
          <w:rFonts w:ascii="Angsana New" w:hAnsi="Angsana New"/>
          <w:spacing w:val="-2"/>
          <w:sz w:val="30"/>
          <w:szCs w:val="30"/>
          <w:cs/>
        </w:rPr>
        <w:t xml:space="preserve">ในระหว่างปี </w:t>
      </w:r>
      <w:r w:rsidR="009711B9" w:rsidRPr="00CA54F9">
        <w:rPr>
          <w:rFonts w:ascii="Angsana New" w:hAnsi="Angsana New"/>
          <w:spacing w:val="-2"/>
          <w:sz w:val="30"/>
          <w:szCs w:val="30"/>
        </w:rPr>
        <w:t>25</w:t>
      </w:r>
      <w:r w:rsidR="00DA6943" w:rsidRPr="00CA54F9">
        <w:rPr>
          <w:rFonts w:ascii="Angsana New" w:hAnsi="Angsana New"/>
          <w:spacing w:val="-2"/>
          <w:sz w:val="30"/>
          <w:szCs w:val="30"/>
        </w:rPr>
        <w:t>6</w:t>
      </w:r>
      <w:r w:rsidR="003C6613">
        <w:rPr>
          <w:rFonts w:ascii="Angsana New" w:hAnsi="Angsana New"/>
          <w:spacing w:val="-2"/>
          <w:sz w:val="30"/>
          <w:szCs w:val="30"/>
        </w:rPr>
        <w:t>4</w:t>
      </w:r>
      <w:r w:rsidRPr="00CA54F9">
        <w:rPr>
          <w:rFonts w:ascii="Angsana New" w:hAnsi="Angsana New"/>
          <w:spacing w:val="-2"/>
          <w:sz w:val="30"/>
          <w:szCs w:val="30"/>
          <w:cs/>
        </w:rPr>
        <w:t xml:space="preserve"> บริษัทได้ขายเงินลงทุน</w:t>
      </w:r>
      <w:r w:rsidR="00F67B68">
        <w:rPr>
          <w:rFonts w:ascii="Angsana New" w:hAnsi="Angsana New" w:hint="cs"/>
          <w:spacing w:val="-2"/>
          <w:sz w:val="30"/>
          <w:szCs w:val="30"/>
          <w:cs/>
        </w:rPr>
        <w:t>ทั้งหมด</w:t>
      </w:r>
      <w:r w:rsidRPr="00CA54F9">
        <w:rPr>
          <w:rFonts w:ascii="Angsana New" w:hAnsi="Angsana New"/>
          <w:spacing w:val="-2"/>
          <w:sz w:val="30"/>
          <w:szCs w:val="30"/>
          <w:cs/>
        </w:rPr>
        <w:t>ในบริษัท</w:t>
      </w:r>
      <w:r w:rsidR="005C362C" w:rsidRPr="00CA54F9">
        <w:rPr>
          <w:rFonts w:ascii="Angsana New" w:hAnsi="Angsana New"/>
          <w:spacing w:val="-2"/>
          <w:sz w:val="30"/>
          <w:szCs w:val="30"/>
        </w:rPr>
        <w:t xml:space="preserve"> CP Food Singapore Pte Ltd.</w:t>
      </w:r>
      <w:r w:rsidRPr="00CA54F9">
        <w:rPr>
          <w:rFonts w:ascii="Angsana New" w:hAnsi="Angsana New"/>
          <w:spacing w:val="-2"/>
          <w:sz w:val="30"/>
          <w:szCs w:val="30"/>
          <w:cs/>
        </w:rPr>
        <w:t xml:space="preserve"> ซึ่งเป็นบริษัทถือหุ้น</w:t>
      </w:r>
      <w:r w:rsidR="006F456C">
        <w:rPr>
          <w:rFonts w:ascii="Angsana New" w:hAnsi="Angsana New"/>
          <w:spacing w:val="-2"/>
          <w:sz w:val="30"/>
          <w:szCs w:val="30"/>
          <w:cs/>
        </w:rPr>
        <w:br/>
      </w:r>
      <w:r w:rsidRPr="00CA54F9">
        <w:rPr>
          <w:rFonts w:ascii="Angsana New" w:hAnsi="Angsana New"/>
          <w:spacing w:val="-2"/>
          <w:sz w:val="30"/>
          <w:szCs w:val="30"/>
          <w:cs/>
        </w:rPr>
        <w:t xml:space="preserve">ในสัดส่วนร้อยละ </w:t>
      </w:r>
      <w:r w:rsidR="00733095">
        <w:rPr>
          <w:rFonts w:ascii="Angsana New" w:hAnsi="Angsana New"/>
          <w:spacing w:val="-2"/>
          <w:sz w:val="30"/>
          <w:szCs w:val="30"/>
        </w:rPr>
        <w:t>99.99</w:t>
      </w:r>
      <w:r w:rsidR="006C080F" w:rsidRPr="00CA54F9">
        <w:rPr>
          <w:rFonts w:ascii="Angsana New" w:hAnsi="Angsana New"/>
          <w:spacing w:val="-2"/>
          <w:sz w:val="30"/>
          <w:szCs w:val="30"/>
        </w:rPr>
        <w:t xml:space="preserve"> </w:t>
      </w:r>
      <w:r w:rsidRPr="00CA54F9">
        <w:rPr>
          <w:rFonts w:ascii="Angsana New" w:hAnsi="Angsana New"/>
          <w:spacing w:val="-2"/>
          <w:sz w:val="30"/>
          <w:szCs w:val="30"/>
        </w:rPr>
        <w:t xml:space="preserve"> </w:t>
      </w:r>
      <w:r w:rsidR="004C6FFF" w:rsidRPr="00CA54F9">
        <w:rPr>
          <w:rFonts w:ascii="Angsana New" w:hAnsi="Angsana New"/>
          <w:spacing w:val="-2"/>
          <w:sz w:val="30"/>
          <w:szCs w:val="30"/>
          <w:cs/>
        </w:rPr>
        <w:t>มีมูลค่าตามบัญชี</w:t>
      </w:r>
      <w:r w:rsidR="009F553C">
        <w:rPr>
          <w:rFonts w:ascii="Angsana New" w:hAnsi="Angsana New"/>
          <w:spacing w:val="-2"/>
          <w:sz w:val="30"/>
          <w:szCs w:val="30"/>
        </w:rPr>
        <w:t xml:space="preserve"> </w:t>
      </w:r>
      <w:r w:rsidR="005A0592">
        <w:rPr>
          <w:rFonts w:ascii="Angsana New" w:hAnsi="Angsana New"/>
          <w:spacing w:val="-2"/>
          <w:sz w:val="30"/>
          <w:szCs w:val="30"/>
        </w:rPr>
        <w:t>34</w:t>
      </w:r>
      <w:r w:rsidRPr="00CA54F9">
        <w:rPr>
          <w:rFonts w:ascii="Angsana New" w:hAnsi="Angsana New"/>
          <w:spacing w:val="-2"/>
          <w:sz w:val="30"/>
          <w:szCs w:val="30"/>
          <w:cs/>
        </w:rPr>
        <w:t xml:space="preserve"> ล้านบาท ทั้งนี้ บริษัทมีกำไรจากการขายเงินลงทุนเป็นจำนวนเงิน </w:t>
      </w:r>
      <w:r w:rsidR="00112E00">
        <w:rPr>
          <w:rFonts w:ascii="Angsana New" w:hAnsi="Angsana New"/>
          <w:spacing w:val="-2"/>
          <w:sz w:val="30"/>
          <w:szCs w:val="30"/>
        </w:rPr>
        <w:t>266</w:t>
      </w:r>
      <w:r w:rsidR="00094CE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CA54F9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="008D7937" w:rsidRPr="00CA54F9">
        <w:rPr>
          <w:rFonts w:ascii="Angsana New" w:hAnsi="Angsana New"/>
          <w:sz w:val="30"/>
          <w:szCs w:val="30"/>
          <w:cs/>
        </w:rPr>
        <w:tab/>
      </w:r>
    </w:p>
    <w:p w14:paraId="434E06CE" w14:textId="77777777" w:rsidR="000E62EB" w:rsidRPr="00CA54F9" w:rsidRDefault="000E62EB" w:rsidP="001B1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348A985" w14:textId="258C1648" w:rsidR="003A7A56" w:rsidRPr="00CA54F9" w:rsidRDefault="003A7A56" w:rsidP="003A7A56">
      <w:pPr>
        <w:tabs>
          <w:tab w:val="clear" w:pos="454"/>
          <w:tab w:val="left" w:pos="270"/>
        </w:tabs>
        <w:spacing w:line="240" w:lineRule="auto"/>
        <w:rPr>
          <w:rFonts w:ascii="Angsana New" w:eastAsia="Cordia New" w:hAnsi="Angsana New"/>
          <w:sz w:val="20"/>
          <w:szCs w:val="20"/>
          <w:highlight w:val="magenta"/>
          <w:vertAlign w:val="superscript"/>
          <w:lang w:eastAsia="th-TH"/>
        </w:rPr>
      </w:pPr>
      <w:r w:rsidRPr="00CA54F9">
        <w:rPr>
          <w:rFonts w:ascii="Angsana New" w:eastAsia="Cordia New" w:hAnsi="Angsana New"/>
          <w:sz w:val="28"/>
          <w:szCs w:val="28"/>
          <w:highlight w:val="magenta"/>
          <w:vertAlign w:val="superscript"/>
          <w:lang w:eastAsia="th-TH"/>
        </w:rPr>
        <w:t xml:space="preserve"> </w:t>
      </w:r>
    </w:p>
    <w:p w14:paraId="14B2DF2A" w14:textId="252CD4C6" w:rsidR="003A7A56" w:rsidRPr="00921870" w:rsidRDefault="003A7A56" w:rsidP="001B1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magenta"/>
        </w:rPr>
        <w:sectPr w:rsidR="003A7A56" w:rsidRPr="00921870" w:rsidSect="00483BF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07" w:bottom="576" w:left="1152" w:header="720" w:footer="288" w:gutter="0"/>
          <w:pgNumType w:start="24"/>
          <w:cols w:space="708"/>
          <w:docGrid w:linePitch="360"/>
        </w:sectPr>
      </w:pPr>
    </w:p>
    <w:p w14:paraId="2D27F872" w14:textId="78B89929" w:rsidR="00E50DAA" w:rsidRPr="000646FB" w:rsidRDefault="00E50D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0646FB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รายละเอียดเงินลงทุนในบริษัทย่อย</w:t>
      </w:r>
    </w:p>
    <w:p w14:paraId="7172EB01" w14:textId="77777777" w:rsidR="004A3C5A" w:rsidRPr="000646FB" w:rsidRDefault="004A3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60AE6B0A" w14:textId="5CD8BAD8" w:rsidR="00E50DAA" w:rsidRPr="00762F3B" w:rsidRDefault="00E50D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0646FB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ณ วันที่ </w:t>
      </w:r>
      <w:r w:rsidR="009711B9" w:rsidRPr="000646FB">
        <w:rPr>
          <w:rFonts w:ascii="Angsana New" w:hAnsi="Angsana New"/>
          <w:sz w:val="30"/>
          <w:szCs w:val="30"/>
        </w:rPr>
        <w:t>31</w:t>
      </w:r>
      <w:r w:rsidRPr="000646FB">
        <w:rPr>
          <w:rFonts w:ascii="Angsana New" w:hAnsi="Angsana New"/>
          <w:sz w:val="30"/>
          <w:szCs w:val="30"/>
        </w:rPr>
        <w:t xml:space="preserve"> </w:t>
      </w:r>
      <w:r w:rsidRPr="000646FB">
        <w:rPr>
          <w:rFonts w:ascii="Angsana New" w:hAnsi="Angsana New"/>
          <w:sz w:val="30"/>
          <w:szCs w:val="30"/>
          <w:cs/>
        </w:rPr>
        <w:t>ธันวาคม สำหรับแต่ละปีสิ้นสุดวัน</w:t>
      </w:r>
      <w:r w:rsidR="00C40523" w:rsidRPr="000646FB">
        <w:rPr>
          <w:rFonts w:ascii="Angsana New" w:hAnsi="Angsana New"/>
          <w:sz w:val="30"/>
          <w:szCs w:val="30"/>
          <w:cs/>
        </w:rPr>
        <w:t xml:space="preserve">เดียวกัน </w:t>
      </w:r>
      <w:r w:rsidRPr="000646FB">
        <w:rPr>
          <w:rFonts w:ascii="Angsana New" w:hAnsi="Angsana New"/>
          <w:sz w:val="30"/>
          <w:szCs w:val="30"/>
          <w:cs/>
        </w:rPr>
        <w:t>มีดังนี้</w:t>
      </w:r>
    </w:p>
    <w:p w14:paraId="1E4D4B35" w14:textId="77777777" w:rsidR="004A3C5A" w:rsidRPr="00CA54F9" w:rsidRDefault="004A3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16"/>
          <w:szCs w:val="16"/>
        </w:rPr>
      </w:pPr>
    </w:p>
    <w:tbl>
      <w:tblPr>
        <w:tblW w:w="15311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46"/>
        <w:gridCol w:w="927"/>
        <w:gridCol w:w="196"/>
        <w:gridCol w:w="990"/>
        <w:gridCol w:w="197"/>
        <w:gridCol w:w="887"/>
        <w:gridCol w:w="201"/>
        <w:gridCol w:w="991"/>
        <w:gridCol w:w="197"/>
        <w:gridCol w:w="1088"/>
        <w:gridCol w:w="197"/>
        <w:gridCol w:w="1090"/>
        <w:gridCol w:w="197"/>
        <w:gridCol w:w="989"/>
        <w:gridCol w:w="197"/>
        <w:gridCol w:w="1021"/>
      </w:tblGrid>
      <w:tr w:rsidR="00CC3574" w:rsidRPr="00CA54F9" w14:paraId="320F30A8" w14:textId="77777777" w:rsidTr="008F7484">
        <w:trPr>
          <w:cantSplit/>
          <w:trHeight w:val="21"/>
        </w:trPr>
        <w:tc>
          <w:tcPr>
            <w:tcW w:w="5949" w:type="dxa"/>
            <w:shd w:val="clear" w:color="auto" w:fill="auto"/>
          </w:tcPr>
          <w:p w14:paraId="164AEB4D" w14:textId="77777777" w:rsidR="00CC3574" w:rsidRPr="007F06AE" w:rsidRDefault="00CC3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362" w:type="dxa"/>
            <w:gridSpan w:val="15"/>
            <w:shd w:val="clear" w:color="auto" w:fill="auto"/>
          </w:tcPr>
          <w:p w14:paraId="5331A18B" w14:textId="77777777" w:rsidR="00CC3574" w:rsidRPr="007F06AE" w:rsidRDefault="00CC3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F06A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(หน่วย</w:t>
            </w:r>
            <w:r w:rsidRPr="0061243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: </w:t>
            </w:r>
            <w:r w:rsidRPr="007F06A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ล้านบาท)</w:t>
            </w:r>
          </w:p>
        </w:tc>
      </w:tr>
      <w:tr w:rsidR="00CC3574" w:rsidRPr="00CA54F9" w14:paraId="546082AD" w14:textId="77777777" w:rsidTr="008F7484">
        <w:trPr>
          <w:cantSplit/>
          <w:trHeight w:val="21"/>
        </w:trPr>
        <w:tc>
          <w:tcPr>
            <w:tcW w:w="5949" w:type="dxa"/>
            <w:shd w:val="clear" w:color="auto" w:fill="auto"/>
          </w:tcPr>
          <w:p w14:paraId="0BCA6ABC" w14:textId="77777777" w:rsidR="00CC3574" w:rsidRPr="0061243F" w:rsidRDefault="00CC3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362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6F6D6FA2" w14:textId="77777777" w:rsidR="00CC3574" w:rsidRPr="0061243F" w:rsidDel="00685444" w:rsidRDefault="00CC3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124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2F175F" w:rsidRPr="00CA54F9" w14:paraId="106191A4" w14:textId="77777777" w:rsidTr="008F7484">
        <w:trPr>
          <w:cantSplit/>
          <w:trHeight w:val="21"/>
        </w:trPr>
        <w:tc>
          <w:tcPr>
            <w:tcW w:w="5949" w:type="dxa"/>
            <w:shd w:val="clear" w:color="auto" w:fill="auto"/>
          </w:tcPr>
          <w:p w14:paraId="1582052F" w14:textId="77777777" w:rsidR="002F175F" w:rsidRPr="007F06AE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11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80DA9DA" w14:textId="77777777" w:rsidR="002F175F" w:rsidRPr="007F06AE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4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F06A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สัดส่วน</w:t>
            </w:r>
          </w:p>
        </w:tc>
        <w:tc>
          <w:tcPr>
            <w:tcW w:w="2276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702886" w14:textId="77777777" w:rsidR="002F175F" w:rsidRPr="007F06AE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CF8654" w14:textId="77777777" w:rsidR="002F175F" w:rsidRPr="0061243F" w:rsidDel="00685444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2375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6122D9" w14:textId="77777777" w:rsidR="002F175F" w:rsidRPr="007F06AE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82D2F8" w14:textId="77777777" w:rsidR="002F175F" w:rsidRPr="0061243F" w:rsidDel="00685444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202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E462C3" w14:textId="77777777" w:rsidR="002F175F" w:rsidRPr="007F06AE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</w:tr>
      <w:tr w:rsidR="002F175F" w:rsidRPr="00CA54F9" w14:paraId="0ABCCA9A" w14:textId="77777777" w:rsidTr="008F7484">
        <w:trPr>
          <w:cantSplit/>
          <w:trHeight w:val="21"/>
        </w:trPr>
        <w:tc>
          <w:tcPr>
            <w:tcW w:w="5949" w:type="dxa"/>
            <w:shd w:val="clear" w:color="auto" w:fill="auto"/>
          </w:tcPr>
          <w:p w14:paraId="0A1CF867" w14:textId="77777777" w:rsidR="002F175F" w:rsidRPr="0061243F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115" w:type="dxa"/>
            <w:gridSpan w:val="3"/>
            <w:shd w:val="clear" w:color="auto" w:fill="auto"/>
          </w:tcPr>
          <w:p w14:paraId="14724743" w14:textId="77777777" w:rsidR="002F175F" w:rsidRPr="0061243F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4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1243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ความเป็นเจ้าของ</w:t>
            </w:r>
          </w:p>
        </w:tc>
        <w:tc>
          <w:tcPr>
            <w:tcW w:w="197" w:type="dxa"/>
            <w:shd w:val="clear" w:color="auto" w:fill="auto"/>
            <w:vAlign w:val="bottom"/>
          </w:tcPr>
          <w:p w14:paraId="6159FBAD" w14:textId="77777777" w:rsidR="002F175F" w:rsidRPr="0061243F" w:rsidDel="00685444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078" w:type="dxa"/>
            <w:gridSpan w:val="3"/>
            <w:shd w:val="clear" w:color="auto" w:fill="auto"/>
            <w:vAlign w:val="bottom"/>
          </w:tcPr>
          <w:p w14:paraId="54191648" w14:textId="77777777" w:rsidR="002F175F" w:rsidRPr="0061243F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97" w:type="dxa"/>
            <w:shd w:val="clear" w:color="auto" w:fill="auto"/>
            <w:vAlign w:val="bottom"/>
          </w:tcPr>
          <w:p w14:paraId="61789A5A" w14:textId="77777777" w:rsidR="002F175F" w:rsidRPr="0061243F" w:rsidDel="00685444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2375" w:type="dxa"/>
            <w:gridSpan w:val="3"/>
            <w:shd w:val="clear" w:color="auto" w:fill="auto"/>
            <w:vAlign w:val="bottom"/>
          </w:tcPr>
          <w:p w14:paraId="6AC6527F" w14:textId="77777777" w:rsidR="002F175F" w:rsidRPr="0061243F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97" w:type="dxa"/>
            <w:shd w:val="clear" w:color="auto" w:fill="auto"/>
            <w:vAlign w:val="bottom"/>
          </w:tcPr>
          <w:p w14:paraId="5557D03D" w14:textId="77777777" w:rsidR="002F175F" w:rsidRPr="0061243F" w:rsidDel="00685444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203" w:type="dxa"/>
            <w:gridSpan w:val="3"/>
            <w:shd w:val="clear" w:color="auto" w:fill="auto"/>
            <w:vAlign w:val="bottom"/>
          </w:tcPr>
          <w:p w14:paraId="24DCA8FA" w14:textId="77777777" w:rsidR="002F175F" w:rsidRPr="0061243F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2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</w:tr>
      <w:tr w:rsidR="002F175F" w:rsidRPr="00CA54F9" w14:paraId="41C70F15" w14:textId="77777777" w:rsidTr="008F7484">
        <w:trPr>
          <w:cantSplit/>
          <w:trHeight w:val="21"/>
        </w:trPr>
        <w:tc>
          <w:tcPr>
            <w:tcW w:w="5949" w:type="dxa"/>
            <w:shd w:val="clear" w:color="auto" w:fill="auto"/>
          </w:tcPr>
          <w:p w14:paraId="07B5198A" w14:textId="77777777" w:rsidR="002F175F" w:rsidRPr="0061243F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11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9A18153" w14:textId="77777777" w:rsidR="002F175F" w:rsidRPr="0061243F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4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1243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(ร้อยละ)</w:t>
            </w:r>
          </w:p>
        </w:tc>
        <w:tc>
          <w:tcPr>
            <w:tcW w:w="197" w:type="dxa"/>
            <w:shd w:val="clear" w:color="auto" w:fill="auto"/>
            <w:vAlign w:val="bottom"/>
          </w:tcPr>
          <w:p w14:paraId="553339A4" w14:textId="77777777" w:rsidR="002F175F" w:rsidRPr="0061243F" w:rsidDel="00685444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07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3735E6" w14:textId="77777777" w:rsidR="002F175F" w:rsidRPr="0061243F" w:rsidDel="00685444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1243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วิธีราคาทุน</w:t>
            </w:r>
          </w:p>
        </w:tc>
        <w:tc>
          <w:tcPr>
            <w:tcW w:w="197" w:type="dxa"/>
            <w:shd w:val="clear" w:color="auto" w:fill="auto"/>
            <w:vAlign w:val="bottom"/>
          </w:tcPr>
          <w:p w14:paraId="461B92EB" w14:textId="77777777" w:rsidR="002F175F" w:rsidRPr="0061243F" w:rsidDel="00685444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2375" w:type="dxa"/>
            <w:gridSpan w:val="3"/>
            <w:shd w:val="clear" w:color="auto" w:fill="auto"/>
            <w:vAlign w:val="bottom"/>
          </w:tcPr>
          <w:p w14:paraId="2AE01D76" w14:textId="77777777" w:rsidR="002F175F" w:rsidRPr="0061243F" w:rsidDel="00685444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1243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การด้อยค่าสะสม</w:t>
            </w:r>
          </w:p>
        </w:tc>
        <w:tc>
          <w:tcPr>
            <w:tcW w:w="197" w:type="dxa"/>
            <w:shd w:val="clear" w:color="auto" w:fill="auto"/>
            <w:vAlign w:val="bottom"/>
          </w:tcPr>
          <w:p w14:paraId="72D6F468" w14:textId="77777777" w:rsidR="002F175F" w:rsidRPr="0061243F" w:rsidDel="00685444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20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6B30FE" w14:textId="77777777" w:rsidR="002F175F" w:rsidRPr="0061243F" w:rsidDel="00685444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1243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ราคาทุน - สุทธิ</w:t>
            </w:r>
          </w:p>
        </w:tc>
      </w:tr>
      <w:tr w:rsidR="00262287" w:rsidRPr="00CA54F9" w14:paraId="5306554F" w14:textId="77777777" w:rsidTr="008F7484">
        <w:trPr>
          <w:cantSplit/>
          <w:trHeight w:val="21"/>
        </w:trPr>
        <w:tc>
          <w:tcPr>
            <w:tcW w:w="5949" w:type="dxa"/>
            <w:shd w:val="clear" w:color="auto" w:fill="auto"/>
          </w:tcPr>
          <w:p w14:paraId="0C9A655C" w14:textId="77777777" w:rsidR="002F175F" w:rsidRPr="0061243F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2F2DE6" w14:textId="6C888D55" w:rsidR="002F175F" w:rsidRPr="0061243F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43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C6613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97" w:type="dxa"/>
            <w:tcBorders>
              <w:top w:val="single" w:sz="4" w:space="0" w:color="auto"/>
            </w:tcBorders>
            <w:shd w:val="clear" w:color="auto" w:fill="auto"/>
          </w:tcPr>
          <w:p w14:paraId="1F00A23B" w14:textId="77777777" w:rsidR="002F175F" w:rsidRPr="0061243F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5C6475" w14:textId="7D96CE84" w:rsidR="002F175F" w:rsidRPr="0061243F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43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97" w:type="dxa"/>
            <w:shd w:val="clear" w:color="auto" w:fill="auto"/>
          </w:tcPr>
          <w:p w14:paraId="57F8EB46" w14:textId="77777777" w:rsidR="002F175F" w:rsidRPr="0061243F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66B214" w14:textId="269CA2A5" w:rsidR="002F175F" w:rsidRPr="0061243F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43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C6613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01" w:type="dxa"/>
            <w:tcBorders>
              <w:top w:val="single" w:sz="4" w:space="0" w:color="auto"/>
            </w:tcBorders>
            <w:shd w:val="clear" w:color="auto" w:fill="auto"/>
          </w:tcPr>
          <w:p w14:paraId="15CA4DFC" w14:textId="77777777" w:rsidR="002F175F" w:rsidRPr="0061243F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1E702D" w14:textId="5B726345" w:rsidR="002F175F" w:rsidRPr="0061243F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43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97" w:type="dxa"/>
            <w:shd w:val="clear" w:color="auto" w:fill="auto"/>
          </w:tcPr>
          <w:p w14:paraId="63C22797" w14:textId="77777777" w:rsidR="002F175F" w:rsidRPr="0061243F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75C35E" w14:textId="03A23E6D" w:rsidR="002F175F" w:rsidRPr="0061243F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43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C6613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97" w:type="dxa"/>
            <w:tcBorders>
              <w:top w:val="single" w:sz="4" w:space="0" w:color="auto"/>
            </w:tcBorders>
            <w:shd w:val="clear" w:color="auto" w:fill="auto"/>
          </w:tcPr>
          <w:p w14:paraId="02D4BC20" w14:textId="77777777" w:rsidR="002F175F" w:rsidRPr="0061243F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41DC56" w14:textId="29DDE946" w:rsidR="002F175F" w:rsidRPr="0061243F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43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97" w:type="dxa"/>
            <w:shd w:val="clear" w:color="auto" w:fill="auto"/>
          </w:tcPr>
          <w:p w14:paraId="17AE9861" w14:textId="77777777" w:rsidR="002F175F" w:rsidRPr="0061243F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187025" w14:textId="6FB225CE" w:rsidR="002F175F" w:rsidRPr="0061243F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43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C6613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97" w:type="dxa"/>
            <w:tcBorders>
              <w:top w:val="single" w:sz="4" w:space="0" w:color="auto"/>
            </w:tcBorders>
            <w:shd w:val="clear" w:color="auto" w:fill="auto"/>
          </w:tcPr>
          <w:p w14:paraId="64930A0A" w14:textId="77777777" w:rsidR="002F175F" w:rsidRPr="0061243F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F51039" w14:textId="5031626A" w:rsidR="002F175F" w:rsidRPr="0061243F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43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2F175F" w:rsidRPr="00CA54F9" w14:paraId="6C967EF6" w14:textId="77777777" w:rsidTr="008F7484">
        <w:trPr>
          <w:cantSplit/>
          <w:trHeight w:hRule="exact" w:val="154"/>
        </w:trPr>
        <w:tc>
          <w:tcPr>
            <w:tcW w:w="5949" w:type="dxa"/>
            <w:shd w:val="clear" w:color="auto" w:fill="auto"/>
          </w:tcPr>
          <w:p w14:paraId="3503A937" w14:textId="77777777" w:rsidR="002F175F" w:rsidRPr="0061243F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115" w:type="dxa"/>
            <w:gridSpan w:val="3"/>
            <w:shd w:val="clear" w:color="auto" w:fill="auto"/>
          </w:tcPr>
          <w:p w14:paraId="687F83EF" w14:textId="77777777" w:rsidR="002F175F" w:rsidRPr="0061243F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7247" w:type="dxa"/>
            <w:gridSpan w:val="12"/>
            <w:shd w:val="clear" w:color="auto" w:fill="auto"/>
          </w:tcPr>
          <w:p w14:paraId="27E3E35F" w14:textId="77777777" w:rsidR="002F175F" w:rsidRPr="0061243F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</w:tr>
      <w:tr w:rsidR="002F175F" w:rsidRPr="00CA54F9" w14:paraId="559087B1" w14:textId="77777777" w:rsidTr="008F7484">
        <w:trPr>
          <w:cantSplit/>
          <w:trHeight w:val="21"/>
        </w:trPr>
        <w:tc>
          <w:tcPr>
            <w:tcW w:w="5949" w:type="dxa"/>
            <w:shd w:val="clear" w:color="auto" w:fill="auto"/>
          </w:tcPr>
          <w:p w14:paraId="6491A032" w14:textId="77777777" w:rsidR="002F175F" w:rsidRPr="0061243F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1243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หลักทรัพย์ในความต้องการของตลาด</w:t>
            </w:r>
          </w:p>
        </w:tc>
        <w:tc>
          <w:tcPr>
            <w:tcW w:w="928" w:type="dxa"/>
            <w:shd w:val="clear" w:color="auto" w:fill="auto"/>
          </w:tcPr>
          <w:p w14:paraId="41BB8FAE" w14:textId="77777777" w:rsidR="002F175F" w:rsidRPr="0061243F" w:rsidRDefault="002F175F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7" w:type="dxa"/>
            <w:shd w:val="clear" w:color="auto" w:fill="auto"/>
          </w:tcPr>
          <w:p w14:paraId="5383E72B" w14:textId="77777777" w:rsidR="002F175F" w:rsidRPr="0061243F" w:rsidRDefault="002F175F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  <w:shd w:val="clear" w:color="auto" w:fill="auto"/>
          </w:tcPr>
          <w:p w14:paraId="0648381D" w14:textId="77777777" w:rsidR="002F175F" w:rsidRPr="0061243F" w:rsidRDefault="002F175F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7" w:type="dxa"/>
            <w:shd w:val="clear" w:color="auto" w:fill="auto"/>
          </w:tcPr>
          <w:p w14:paraId="693887ED" w14:textId="77777777" w:rsidR="002F175F" w:rsidRPr="0061243F" w:rsidRDefault="002F175F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887" w:type="dxa"/>
            <w:shd w:val="clear" w:color="auto" w:fill="auto"/>
          </w:tcPr>
          <w:p w14:paraId="38C39119" w14:textId="77777777" w:rsidR="002F175F" w:rsidRPr="0061243F" w:rsidRDefault="002F175F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01" w:type="dxa"/>
            <w:shd w:val="clear" w:color="auto" w:fill="auto"/>
          </w:tcPr>
          <w:p w14:paraId="41A24B8A" w14:textId="77777777" w:rsidR="002F175F" w:rsidRPr="0061243F" w:rsidRDefault="002F175F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  <w:shd w:val="clear" w:color="auto" w:fill="auto"/>
          </w:tcPr>
          <w:p w14:paraId="0A38D6B6" w14:textId="77777777" w:rsidR="002F175F" w:rsidRPr="0061243F" w:rsidRDefault="002F175F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7" w:type="dxa"/>
            <w:shd w:val="clear" w:color="auto" w:fill="auto"/>
          </w:tcPr>
          <w:p w14:paraId="4191B4F8" w14:textId="77777777" w:rsidR="002F175F" w:rsidRPr="0061243F" w:rsidRDefault="002F175F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8" w:type="dxa"/>
            <w:shd w:val="clear" w:color="auto" w:fill="auto"/>
          </w:tcPr>
          <w:p w14:paraId="0DD8786C" w14:textId="77777777" w:rsidR="002F175F" w:rsidRPr="0061243F" w:rsidRDefault="002F175F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7" w:type="dxa"/>
            <w:shd w:val="clear" w:color="auto" w:fill="auto"/>
          </w:tcPr>
          <w:p w14:paraId="4490710B" w14:textId="77777777" w:rsidR="002F175F" w:rsidRPr="0061243F" w:rsidRDefault="002F175F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8" w:type="dxa"/>
            <w:shd w:val="clear" w:color="auto" w:fill="auto"/>
          </w:tcPr>
          <w:p w14:paraId="744D9A78" w14:textId="77777777" w:rsidR="002F175F" w:rsidRPr="0061243F" w:rsidRDefault="002F175F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7" w:type="dxa"/>
            <w:shd w:val="clear" w:color="auto" w:fill="auto"/>
          </w:tcPr>
          <w:p w14:paraId="602BE7E0" w14:textId="77777777" w:rsidR="002F175F" w:rsidRPr="0061243F" w:rsidRDefault="002F175F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  <w:shd w:val="clear" w:color="auto" w:fill="auto"/>
          </w:tcPr>
          <w:p w14:paraId="0F6B6700" w14:textId="77777777" w:rsidR="002F175F" w:rsidRPr="0061243F" w:rsidRDefault="002F175F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7" w:type="dxa"/>
            <w:shd w:val="clear" w:color="auto" w:fill="auto"/>
          </w:tcPr>
          <w:p w14:paraId="265B30AF" w14:textId="77777777" w:rsidR="002F175F" w:rsidRPr="0061243F" w:rsidRDefault="002F175F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21" w:type="dxa"/>
            <w:shd w:val="clear" w:color="auto" w:fill="auto"/>
          </w:tcPr>
          <w:p w14:paraId="13678092" w14:textId="77777777" w:rsidR="002F175F" w:rsidRPr="0061243F" w:rsidRDefault="002F175F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2F175F" w:rsidRPr="00CA54F9" w14:paraId="40FA9722" w14:textId="77777777" w:rsidTr="008F7484">
        <w:trPr>
          <w:cantSplit/>
          <w:trHeight w:val="21"/>
        </w:trPr>
        <w:tc>
          <w:tcPr>
            <w:tcW w:w="5949" w:type="dxa"/>
            <w:shd w:val="clear" w:color="auto" w:fill="auto"/>
          </w:tcPr>
          <w:p w14:paraId="24B277BB" w14:textId="77777777" w:rsidR="002F175F" w:rsidRPr="0061243F" w:rsidRDefault="002F175F" w:rsidP="000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1243F">
              <w:rPr>
                <w:rFonts w:asciiTheme="majorBidi" w:hAnsiTheme="majorBidi" w:cstheme="majorBidi"/>
                <w:sz w:val="28"/>
                <w:szCs w:val="28"/>
              </w:rPr>
              <w:t xml:space="preserve">C.P. Pokphand Co., Ltd. </w:t>
            </w:r>
          </w:p>
        </w:tc>
        <w:tc>
          <w:tcPr>
            <w:tcW w:w="928" w:type="dxa"/>
            <w:shd w:val="clear" w:color="auto" w:fill="auto"/>
          </w:tcPr>
          <w:p w14:paraId="6DA80005" w14:textId="1DD7405A" w:rsidR="002F175F" w:rsidRPr="0097170A" w:rsidRDefault="003C6613" w:rsidP="0097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7170A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5F2A55" w:rsidRPr="0097170A">
              <w:rPr>
                <w:rFonts w:asciiTheme="majorBidi" w:hAnsiTheme="majorBidi" w:cstheme="majorBidi"/>
                <w:sz w:val="28"/>
                <w:szCs w:val="28"/>
              </w:rPr>
              <w:t>.98</w:t>
            </w:r>
          </w:p>
        </w:tc>
        <w:tc>
          <w:tcPr>
            <w:tcW w:w="197" w:type="dxa"/>
            <w:shd w:val="clear" w:color="auto" w:fill="auto"/>
          </w:tcPr>
          <w:p w14:paraId="6115BDC5" w14:textId="77777777" w:rsidR="002F175F" w:rsidRPr="0061243F" w:rsidRDefault="002F175F" w:rsidP="000D511E">
            <w:pPr>
              <w:pStyle w:val="acctfourfigures"/>
              <w:tabs>
                <w:tab w:val="clear" w:pos="765"/>
                <w:tab w:val="decimal" w:pos="34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  <w:shd w:val="clear" w:color="auto" w:fill="auto"/>
          </w:tcPr>
          <w:p w14:paraId="1A1E1572" w14:textId="4EAFFF91" w:rsidR="002F175F" w:rsidRPr="0061243F" w:rsidRDefault="003C6613" w:rsidP="006C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2F175F" w:rsidRPr="0061243F">
              <w:rPr>
                <w:rFonts w:asciiTheme="majorBidi" w:hAnsiTheme="majorBidi" w:cstheme="majorBidi"/>
                <w:sz w:val="28"/>
                <w:szCs w:val="28"/>
              </w:rPr>
              <w:t>.98</w:t>
            </w:r>
          </w:p>
        </w:tc>
        <w:tc>
          <w:tcPr>
            <w:tcW w:w="197" w:type="dxa"/>
            <w:shd w:val="clear" w:color="auto" w:fill="auto"/>
          </w:tcPr>
          <w:p w14:paraId="6D879701" w14:textId="77777777" w:rsidR="002F175F" w:rsidRPr="0061243F" w:rsidRDefault="002F175F" w:rsidP="000D511E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87" w:type="dxa"/>
            <w:shd w:val="clear" w:color="auto" w:fill="auto"/>
          </w:tcPr>
          <w:p w14:paraId="05B8F548" w14:textId="3921718C" w:rsidR="002F175F" w:rsidRPr="0061243F" w:rsidRDefault="003C6613" w:rsidP="0097170A">
            <w:pPr>
              <w:pStyle w:val="acctfourfigures"/>
              <w:tabs>
                <w:tab w:val="clear" w:pos="765"/>
                <w:tab w:val="decimal" w:pos="673"/>
              </w:tabs>
              <w:spacing w:line="320" w:lineRule="exact"/>
              <w:ind w:left="-79" w:right="-8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5F2A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,691</w:t>
            </w:r>
          </w:p>
        </w:tc>
        <w:tc>
          <w:tcPr>
            <w:tcW w:w="201" w:type="dxa"/>
            <w:shd w:val="clear" w:color="auto" w:fill="auto"/>
          </w:tcPr>
          <w:p w14:paraId="23A67EA2" w14:textId="77777777" w:rsidR="002F175F" w:rsidRPr="0061243F" w:rsidRDefault="002F175F" w:rsidP="000D511E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  <w:shd w:val="clear" w:color="auto" w:fill="auto"/>
          </w:tcPr>
          <w:p w14:paraId="4554DE86" w14:textId="724F6107" w:rsidR="002F175F" w:rsidRPr="0061243F" w:rsidRDefault="003C6613" w:rsidP="0097170A">
            <w:pPr>
              <w:pStyle w:val="acctfourfigures"/>
              <w:spacing w:line="320" w:lineRule="exact"/>
              <w:ind w:left="-79" w:right="-8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2F175F" w:rsidRPr="006124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,691</w:t>
            </w:r>
          </w:p>
        </w:tc>
        <w:tc>
          <w:tcPr>
            <w:tcW w:w="197" w:type="dxa"/>
            <w:shd w:val="clear" w:color="auto" w:fill="auto"/>
          </w:tcPr>
          <w:p w14:paraId="63E99411" w14:textId="77777777" w:rsidR="002F175F" w:rsidRPr="0061243F" w:rsidRDefault="002F175F" w:rsidP="000D511E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8" w:type="dxa"/>
            <w:shd w:val="clear" w:color="auto" w:fill="auto"/>
          </w:tcPr>
          <w:p w14:paraId="12E244C4" w14:textId="3BDED272" w:rsidR="002F175F" w:rsidRPr="0061243F" w:rsidRDefault="005F2A55" w:rsidP="0097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7" w:type="dxa"/>
            <w:shd w:val="clear" w:color="auto" w:fill="auto"/>
          </w:tcPr>
          <w:p w14:paraId="0D74DEF6" w14:textId="77777777" w:rsidR="002F175F" w:rsidRPr="0061243F" w:rsidRDefault="002F175F" w:rsidP="000D511E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8" w:type="dxa"/>
            <w:shd w:val="clear" w:color="auto" w:fill="auto"/>
          </w:tcPr>
          <w:p w14:paraId="579A28FB" w14:textId="39A48771" w:rsidR="002F175F" w:rsidRPr="0061243F" w:rsidRDefault="002F175F" w:rsidP="0097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24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7" w:type="dxa"/>
            <w:shd w:val="clear" w:color="auto" w:fill="auto"/>
          </w:tcPr>
          <w:p w14:paraId="50230611" w14:textId="77777777" w:rsidR="002F175F" w:rsidRPr="0061243F" w:rsidRDefault="002F175F" w:rsidP="000D511E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  <w:shd w:val="clear" w:color="auto" w:fill="auto"/>
          </w:tcPr>
          <w:p w14:paraId="6AAC8EB1" w14:textId="78D00B36" w:rsidR="002F175F" w:rsidRPr="0061243F" w:rsidRDefault="003C6613" w:rsidP="0097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5F2A55">
              <w:rPr>
                <w:rFonts w:asciiTheme="majorBidi" w:hAnsiTheme="majorBidi" w:cstheme="majorBidi"/>
                <w:sz w:val="28"/>
                <w:szCs w:val="28"/>
              </w:rPr>
              <w:t>,691</w:t>
            </w:r>
          </w:p>
        </w:tc>
        <w:tc>
          <w:tcPr>
            <w:tcW w:w="197" w:type="dxa"/>
            <w:shd w:val="clear" w:color="auto" w:fill="auto"/>
          </w:tcPr>
          <w:p w14:paraId="78EB184E" w14:textId="77777777" w:rsidR="002F175F" w:rsidRPr="0061243F" w:rsidRDefault="002F175F" w:rsidP="000D511E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1" w:type="dxa"/>
            <w:shd w:val="clear" w:color="auto" w:fill="auto"/>
          </w:tcPr>
          <w:p w14:paraId="6E1059C6" w14:textId="3ECDF834" w:rsidR="002F175F" w:rsidRPr="0061243F" w:rsidRDefault="003C6613" w:rsidP="0097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2F175F" w:rsidRPr="0061243F">
              <w:rPr>
                <w:rFonts w:asciiTheme="majorBidi" w:hAnsiTheme="majorBidi" w:cstheme="majorBidi"/>
                <w:sz w:val="28"/>
                <w:szCs w:val="28"/>
              </w:rPr>
              <w:t>,691</w:t>
            </w:r>
          </w:p>
        </w:tc>
      </w:tr>
      <w:tr w:rsidR="007D3DD9" w:rsidRPr="00CA54F9" w14:paraId="02DF73E9" w14:textId="77777777" w:rsidTr="008F7484">
        <w:trPr>
          <w:cantSplit/>
          <w:trHeight w:val="21"/>
        </w:trPr>
        <w:tc>
          <w:tcPr>
            <w:tcW w:w="5949" w:type="dxa"/>
            <w:shd w:val="clear" w:color="auto" w:fill="auto"/>
          </w:tcPr>
          <w:p w14:paraId="6884DC79" w14:textId="77777777" w:rsidR="002F175F" w:rsidRPr="0061243F" w:rsidRDefault="002F175F" w:rsidP="000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43F">
              <w:rPr>
                <w:rFonts w:asciiTheme="majorBidi" w:hAnsiTheme="majorBidi" w:cstheme="majorBidi"/>
                <w:sz w:val="28"/>
                <w:szCs w:val="28"/>
              </w:rPr>
              <w:t>Chia Tai Enterprises International Limited</w:t>
            </w:r>
          </w:p>
        </w:tc>
        <w:tc>
          <w:tcPr>
            <w:tcW w:w="928" w:type="dxa"/>
            <w:shd w:val="clear" w:color="auto" w:fill="auto"/>
          </w:tcPr>
          <w:p w14:paraId="4C0B0817" w14:textId="24911CE3" w:rsidR="002F175F" w:rsidRPr="0097170A" w:rsidRDefault="003C6613" w:rsidP="0097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7170A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5F2A55" w:rsidRPr="0097170A">
              <w:rPr>
                <w:rFonts w:asciiTheme="majorBidi" w:hAnsiTheme="majorBidi" w:cstheme="majorBidi"/>
                <w:sz w:val="28"/>
                <w:szCs w:val="28"/>
              </w:rPr>
              <w:t>.98</w:t>
            </w:r>
          </w:p>
        </w:tc>
        <w:tc>
          <w:tcPr>
            <w:tcW w:w="197" w:type="dxa"/>
            <w:shd w:val="clear" w:color="auto" w:fill="auto"/>
          </w:tcPr>
          <w:p w14:paraId="5E42370A" w14:textId="77777777" w:rsidR="002F175F" w:rsidRPr="0061243F" w:rsidRDefault="002F175F" w:rsidP="000D511E">
            <w:pPr>
              <w:pStyle w:val="acctfourfigures"/>
              <w:tabs>
                <w:tab w:val="clear" w:pos="765"/>
                <w:tab w:val="decimal" w:pos="34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  <w:shd w:val="clear" w:color="auto" w:fill="auto"/>
          </w:tcPr>
          <w:p w14:paraId="2D466EEC" w14:textId="692C4AFA" w:rsidR="002F175F" w:rsidRPr="0061243F" w:rsidRDefault="003C6613" w:rsidP="006C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2F175F" w:rsidRPr="0061243F">
              <w:rPr>
                <w:rFonts w:asciiTheme="majorBidi" w:hAnsiTheme="majorBidi" w:cstheme="majorBidi"/>
                <w:sz w:val="28"/>
                <w:szCs w:val="28"/>
              </w:rPr>
              <w:t>.98</w:t>
            </w:r>
          </w:p>
        </w:tc>
        <w:tc>
          <w:tcPr>
            <w:tcW w:w="197" w:type="dxa"/>
            <w:shd w:val="clear" w:color="auto" w:fill="auto"/>
          </w:tcPr>
          <w:p w14:paraId="6933BF4B" w14:textId="77777777" w:rsidR="002F175F" w:rsidRPr="0061243F" w:rsidRDefault="002F175F" w:rsidP="000D511E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</w:tcPr>
          <w:p w14:paraId="013EA207" w14:textId="33E1A048" w:rsidR="002F175F" w:rsidRPr="0061243F" w:rsidRDefault="005F2A55" w:rsidP="0097170A">
            <w:pPr>
              <w:pStyle w:val="acctfourfigures"/>
              <w:tabs>
                <w:tab w:val="clear" w:pos="765"/>
                <w:tab w:val="decimal" w:pos="673"/>
              </w:tabs>
              <w:spacing w:line="320" w:lineRule="exact"/>
              <w:ind w:left="-79" w:right="-8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201" w:type="dxa"/>
            <w:shd w:val="clear" w:color="auto" w:fill="auto"/>
          </w:tcPr>
          <w:p w14:paraId="5ADA8ABB" w14:textId="77777777" w:rsidR="002F175F" w:rsidRPr="0061243F" w:rsidRDefault="002F175F" w:rsidP="000D511E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</w:tcPr>
          <w:p w14:paraId="0D091DE0" w14:textId="73452669" w:rsidR="002F175F" w:rsidRPr="0061243F" w:rsidRDefault="002F175F" w:rsidP="0097170A">
            <w:pPr>
              <w:pStyle w:val="acctfourfigures"/>
              <w:spacing w:line="320" w:lineRule="exact"/>
              <w:ind w:left="-79" w:right="-8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124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197" w:type="dxa"/>
            <w:shd w:val="clear" w:color="auto" w:fill="auto"/>
          </w:tcPr>
          <w:p w14:paraId="31CBD592" w14:textId="77777777" w:rsidR="002F175F" w:rsidRPr="0061243F" w:rsidRDefault="002F175F" w:rsidP="000D511E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73CD088B" w14:textId="6E3C2758" w:rsidR="002F175F" w:rsidRPr="0061243F" w:rsidRDefault="005F2A55" w:rsidP="0097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7" w:type="dxa"/>
            <w:shd w:val="clear" w:color="auto" w:fill="auto"/>
          </w:tcPr>
          <w:p w14:paraId="1BCDB9C7" w14:textId="77777777" w:rsidR="002F175F" w:rsidRPr="0061243F" w:rsidRDefault="002F175F" w:rsidP="000D511E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3E5CD5BE" w14:textId="00653721" w:rsidR="002F175F" w:rsidRPr="0061243F" w:rsidRDefault="002F175F" w:rsidP="0097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24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7" w:type="dxa"/>
            <w:shd w:val="clear" w:color="auto" w:fill="auto"/>
          </w:tcPr>
          <w:p w14:paraId="0A80BAAF" w14:textId="77777777" w:rsidR="002F175F" w:rsidRPr="0061243F" w:rsidRDefault="002F175F" w:rsidP="000D511E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</w:tcPr>
          <w:p w14:paraId="07868B31" w14:textId="604B0C54" w:rsidR="002F175F" w:rsidRPr="0061243F" w:rsidRDefault="005F2A55" w:rsidP="0097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97" w:type="dxa"/>
            <w:shd w:val="clear" w:color="auto" w:fill="auto"/>
          </w:tcPr>
          <w:p w14:paraId="4F969271" w14:textId="77777777" w:rsidR="002F175F" w:rsidRPr="0061243F" w:rsidRDefault="002F175F" w:rsidP="000D511E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14:paraId="5E7CE95E" w14:textId="03296989" w:rsidR="002F175F" w:rsidRPr="0061243F" w:rsidRDefault="002F175F" w:rsidP="0097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243F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</w:tr>
      <w:tr w:rsidR="007D3DD9" w:rsidRPr="00CA54F9" w14:paraId="71E495CF" w14:textId="77777777" w:rsidTr="008F7484">
        <w:trPr>
          <w:cantSplit/>
          <w:trHeight w:val="21"/>
        </w:trPr>
        <w:tc>
          <w:tcPr>
            <w:tcW w:w="5949" w:type="dxa"/>
            <w:shd w:val="clear" w:color="auto" w:fill="auto"/>
          </w:tcPr>
          <w:p w14:paraId="516E5F20" w14:textId="77777777" w:rsidR="002F175F" w:rsidRPr="0061243F" w:rsidRDefault="002F175F" w:rsidP="000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24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28" w:type="dxa"/>
            <w:shd w:val="clear" w:color="auto" w:fill="auto"/>
          </w:tcPr>
          <w:p w14:paraId="12443249" w14:textId="77777777" w:rsidR="002F175F" w:rsidRPr="0097170A" w:rsidRDefault="002F175F" w:rsidP="0097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7" w:type="dxa"/>
            <w:shd w:val="clear" w:color="auto" w:fill="auto"/>
          </w:tcPr>
          <w:p w14:paraId="5D49D4F6" w14:textId="77777777" w:rsidR="002F175F" w:rsidRPr="0061243F" w:rsidRDefault="002F175F" w:rsidP="000D511E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  <w:shd w:val="clear" w:color="auto" w:fill="auto"/>
          </w:tcPr>
          <w:p w14:paraId="747BD547" w14:textId="77777777" w:rsidR="002F175F" w:rsidRPr="0061243F" w:rsidRDefault="002F175F" w:rsidP="006C6409">
            <w:pPr>
              <w:pStyle w:val="acctfourfigures"/>
              <w:tabs>
                <w:tab w:val="clear" w:pos="765"/>
                <w:tab w:val="decimal" w:pos="525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97" w:type="dxa"/>
            <w:shd w:val="clear" w:color="auto" w:fill="auto"/>
          </w:tcPr>
          <w:p w14:paraId="3604C4EB" w14:textId="77777777" w:rsidR="002F175F" w:rsidRPr="0061243F" w:rsidRDefault="002F175F" w:rsidP="000D511E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0344E8" w14:textId="58ABFF07" w:rsidR="002F175F" w:rsidRPr="0061243F" w:rsidRDefault="005F2A55" w:rsidP="0097170A">
            <w:pPr>
              <w:pStyle w:val="acctfourfigures"/>
              <w:tabs>
                <w:tab w:val="clear" w:pos="765"/>
                <w:tab w:val="decimal" w:pos="673"/>
              </w:tabs>
              <w:spacing w:line="320" w:lineRule="exact"/>
              <w:ind w:left="-79" w:right="-8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5,191</w:t>
            </w:r>
          </w:p>
        </w:tc>
        <w:tc>
          <w:tcPr>
            <w:tcW w:w="201" w:type="dxa"/>
            <w:shd w:val="clear" w:color="auto" w:fill="auto"/>
          </w:tcPr>
          <w:p w14:paraId="48777ACE" w14:textId="77777777" w:rsidR="002F175F" w:rsidRPr="0061243F" w:rsidRDefault="002F175F" w:rsidP="000D511E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AF1ADC" w14:textId="715C0790" w:rsidR="002F175F" w:rsidRPr="0061243F" w:rsidRDefault="002F175F" w:rsidP="0097170A">
            <w:pPr>
              <w:pStyle w:val="acctfourfigures"/>
              <w:spacing w:line="320" w:lineRule="exact"/>
              <w:ind w:left="-79" w:right="-8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124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5,191</w:t>
            </w:r>
          </w:p>
        </w:tc>
        <w:tc>
          <w:tcPr>
            <w:tcW w:w="197" w:type="dxa"/>
            <w:shd w:val="clear" w:color="auto" w:fill="auto"/>
          </w:tcPr>
          <w:p w14:paraId="1AA64496" w14:textId="77777777" w:rsidR="002F175F" w:rsidRPr="0061243F" w:rsidRDefault="002F175F" w:rsidP="000D511E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A20016" w14:textId="14BE4332" w:rsidR="002F175F" w:rsidRPr="00D604BB" w:rsidRDefault="005F2A55" w:rsidP="0097170A">
            <w:pPr>
              <w:pStyle w:val="acctfourfigures"/>
              <w:tabs>
                <w:tab w:val="clear" w:pos="765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604B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7" w:type="dxa"/>
            <w:shd w:val="clear" w:color="auto" w:fill="auto"/>
          </w:tcPr>
          <w:p w14:paraId="1CEA44C7" w14:textId="77777777" w:rsidR="002F175F" w:rsidRPr="00D604BB" w:rsidRDefault="002F175F" w:rsidP="000D511E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5D58A3" w14:textId="450D3583" w:rsidR="002F175F" w:rsidRPr="0061243F" w:rsidRDefault="002F175F" w:rsidP="0097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04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97" w:type="dxa"/>
            <w:shd w:val="clear" w:color="auto" w:fill="auto"/>
          </w:tcPr>
          <w:p w14:paraId="321E56F5" w14:textId="77777777" w:rsidR="002F175F" w:rsidRPr="00D604BB" w:rsidRDefault="002F175F" w:rsidP="000D511E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FAC481" w14:textId="3A24E5AE" w:rsidR="002F175F" w:rsidRPr="0061243F" w:rsidRDefault="005F2A55" w:rsidP="0097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04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5,191</w:t>
            </w:r>
          </w:p>
        </w:tc>
        <w:tc>
          <w:tcPr>
            <w:tcW w:w="197" w:type="dxa"/>
            <w:shd w:val="clear" w:color="auto" w:fill="auto"/>
          </w:tcPr>
          <w:p w14:paraId="3F5157FD" w14:textId="77777777" w:rsidR="002F175F" w:rsidRPr="00D604BB" w:rsidRDefault="002F175F" w:rsidP="000D511E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A9578F" w14:textId="42B06CBD" w:rsidR="002F175F" w:rsidRPr="0061243F" w:rsidRDefault="002F175F" w:rsidP="0097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04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5,191</w:t>
            </w:r>
          </w:p>
        </w:tc>
      </w:tr>
      <w:tr w:rsidR="007D3DD9" w:rsidRPr="00CA54F9" w14:paraId="139C3A16" w14:textId="77777777" w:rsidTr="008F7484">
        <w:trPr>
          <w:cantSplit/>
          <w:trHeight w:hRule="exact" w:val="154"/>
        </w:trPr>
        <w:tc>
          <w:tcPr>
            <w:tcW w:w="5949" w:type="dxa"/>
            <w:shd w:val="clear" w:color="auto" w:fill="auto"/>
          </w:tcPr>
          <w:p w14:paraId="69541A09" w14:textId="77777777" w:rsidR="002F175F" w:rsidRPr="0061243F" w:rsidRDefault="002F175F" w:rsidP="000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28" w:type="dxa"/>
            <w:shd w:val="clear" w:color="auto" w:fill="auto"/>
          </w:tcPr>
          <w:p w14:paraId="5A77C494" w14:textId="77777777" w:rsidR="002F175F" w:rsidRPr="0097170A" w:rsidRDefault="002F175F" w:rsidP="0097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7" w:type="dxa"/>
            <w:shd w:val="clear" w:color="auto" w:fill="auto"/>
          </w:tcPr>
          <w:p w14:paraId="3FBD3E87" w14:textId="77777777" w:rsidR="002F175F" w:rsidRPr="0061243F" w:rsidRDefault="002F175F" w:rsidP="000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89" w:type="dxa"/>
            <w:shd w:val="clear" w:color="auto" w:fill="auto"/>
          </w:tcPr>
          <w:p w14:paraId="5A1495EF" w14:textId="77777777" w:rsidR="002F175F" w:rsidRPr="0061243F" w:rsidRDefault="002F175F" w:rsidP="006C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97" w:type="dxa"/>
            <w:shd w:val="clear" w:color="auto" w:fill="auto"/>
          </w:tcPr>
          <w:p w14:paraId="616C1068" w14:textId="77777777" w:rsidR="002F175F" w:rsidRPr="0061243F" w:rsidRDefault="002F175F" w:rsidP="000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</w:tcPr>
          <w:p w14:paraId="09BE3E20" w14:textId="77777777" w:rsidR="002F175F" w:rsidRPr="0061243F" w:rsidRDefault="002F175F" w:rsidP="0097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" w:type="dxa"/>
            <w:shd w:val="clear" w:color="auto" w:fill="auto"/>
          </w:tcPr>
          <w:p w14:paraId="62620B05" w14:textId="77777777" w:rsidR="002F175F" w:rsidRPr="0061243F" w:rsidRDefault="002F175F" w:rsidP="000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</w:tcPr>
          <w:p w14:paraId="664D9DE6" w14:textId="77777777" w:rsidR="002F175F" w:rsidRPr="0061243F" w:rsidRDefault="002F175F" w:rsidP="0097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7" w:type="dxa"/>
            <w:shd w:val="clear" w:color="auto" w:fill="auto"/>
          </w:tcPr>
          <w:p w14:paraId="4AAF6DA6" w14:textId="77777777" w:rsidR="002F175F" w:rsidRPr="0061243F" w:rsidRDefault="002F175F" w:rsidP="000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470E6520" w14:textId="77777777" w:rsidR="002F175F" w:rsidRPr="0061243F" w:rsidRDefault="002F175F" w:rsidP="0097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97" w:type="dxa"/>
            <w:shd w:val="clear" w:color="auto" w:fill="auto"/>
          </w:tcPr>
          <w:p w14:paraId="0E4A6514" w14:textId="77777777" w:rsidR="002F175F" w:rsidRPr="0061243F" w:rsidRDefault="002F175F" w:rsidP="000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57146BAF" w14:textId="77777777" w:rsidR="002F175F" w:rsidRPr="0097170A" w:rsidRDefault="002F175F" w:rsidP="0097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7" w:type="dxa"/>
            <w:shd w:val="clear" w:color="auto" w:fill="auto"/>
          </w:tcPr>
          <w:p w14:paraId="4573F3FD" w14:textId="77777777" w:rsidR="002F175F" w:rsidRPr="0061243F" w:rsidRDefault="002F175F" w:rsidP="000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</w:tcPr>
          <w:p w14:paraId="0C63FB78" w14:textId="77777777" w:rsidR="002F175F" w:rsidRPr="0061243F" w:rsidRDefault="002F175F" w:rsidP="0097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7" w:type="dxa"/>
            <w:shd w:val="clear" w:color="auto" w:fill="auto"/>
          </w:tcPr>
          <w:p w14:paraId="72B2D3CD" w14:textId="77777777" w:rsidR="002F175F" w:rsidRPr="0061243F" w:rsidRDefault="002F175F" w:rsidP="000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shd w:val="clear" w:color="auto" w:fill="auto"/>
          </w:tcPr>
          <w:p w14:paraId="51745BEE" w14:textId="77777777" w:rsidR="002F175F" w:rsidRPr="0061243F" w:rsidRDefault="002F175F" w:rsidP="0097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F175F" w:rsidRPr="00CA54F9" w14:paraId="03F832CE" w14:textId="77777777" w:rsidTr="008F7484">
        <w:trPr>
          <w:cantSplit/>
          <w:trHeight w:val="21"/>
        </w:trPr>
        <w:tc>
          <w:tcPr>
            <w:tcW w:w="5949" w:type="dxa"/>
            <w:shd w:val="clear" w:color="auto" w:fill="auto"/>
          </w:tcPr>
          <w:p w14:paraId="6B6D1536" w14:textId="77777777" w:rsidR="002F175F" w:rsidRPr="0061243F" w:rsidRDefault="002F175F" w:rsidP="000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1243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หลักทรัพย์ที่ไม่ใช่หลักทรัพย์ในความต้องการของตลาด</w:t>
            </w:r>
          </w:p>
        </w:tc>
        <w:tc>
          <w:tcPr>
            <w:tcW w:w="928" w:type="dxa"/>
            <w:shd w:val="clear" w:color="auto" w:fill="auto"/>
          </w:tcPr>
          <w:p w14:paraId="52D3B3CC" w14:textId="77777777" w:rsidR="002F175F" w:rsidRPr="0097170A" w:rsidRDefault="002F175F" w:rsidP="0097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7" w:type="dxa"/>
            <w:shd w:val="clear" w:color="auto" w:fill="auto"/>
          </w:tcPr>
          <w:p w14:paraId="1EA58AA1" w14:textId="77777777" w:rsidR="002F175F" w:rsidRPr="0061243F" w:rsidRDefault="002F175F" w:rsidP="000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89" w:type="dxa"/>
            <w:shd w:val="clear" w:color="auto" w:fill="auto"/>
          </w:tcPr>
          <w:p w14:paraId="4FC3FD15" w14:textId="77777777" w:rsidR="002F175F" w:rsidRPr="0061243F" w:rsidRDefault="002F175F" w:rsidP="006C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97" w:type="dxa"/>
            <w:shd w:val="clear" w:color="auto" w:fill="auto"/>
          </w:tcPr>
          <w:p w14:paraId="613CE2C8" w14:textId="77777777" w:rsidR="002F175F" w:rsidRPr="0061243F" w:rsidRDefault="002F175F" w:rsidP="000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  <w:shd w:val="clear" w:color="auto" w:fill="auto"/>
          </w:tcPr>
          <w:p w14:paraId="77D50C1D" w14:textId="77777777" w:rsidR="002F175F" w:rsidRPr="0061243F" w:rsidRDefault="002F175F" w:rsidP="0097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" w:type="dxa"/>
            <w:shd w:val="clear" w:color="auto" w:fill="auto"/>
          </w:tcPr>
          <w:p w14:paraId="433E9F3C" w14:textId="77777777" w:rsidR="002F175F" w:rsidRPr="0061243F" w:rsidRDefault="002F175F" w:rsidP="000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546F8D73" w14:textId="77777777" w:rsidR="002F175F" w:rsidRPr="0061243F" w:rsidRDefault="002F175F" w:rsidP="0097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7" w:type="dxa"/>
            <w:shd w:val="clear" w:color="auto" w:fill="auto"/>
          </w:tcPr>
          <w:p w14:paraId="569247A6" w14:textId="77777777" w:rsidR="002F175F" w:rsidRPr="0061243F" w:rsidRDefault="002F175F" w:rsidP="000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8" w:type="dxa"/>
            <w:shd w:val="clear" w:color="auto" w:fill="auto"/>
          </w:tcPr>
          <w:p w14:paraId="44D38119" w14:textId="77777777" w:rsidR="002F175F" w:rsidRPr="0061243F" w:rsidRDefault="002F175F" w:rsidP="0097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97" w:type="dxa"/>
            <w:shd w:val="clear" w:color="auto" w:fill="auto"/>
          </w:tcPr>
          <w:p w14:paraId="010C751A" w14:textId="77777777" w:rsidR="002F175F" w:rsidRPr="0061243F" w:rsidRDefault="002F175F" w:rsidP="000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88" w:type="dxa"/>
            <w:shd w:val="clear" w:color="auto" w:fill="auto"/>
          </w:tcPr>
          <w:p w14:paraId="55F511D4" w14:textId="77777777" w:rsidR="002F175F" w:rsidRPr="0097170A" w:rsidRDefault="002F175F" w:rsidP="0097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7" w:type="dxa"/>
            <w:shd w:val="clear" w:color="auto" w:fill="auto"/>
          </w:tcPr>
          <w:p w14:paraId="35B9D260" w14:textId="77777777" w:rsidR="002F175F" w:rsidRPr="0061243F" w:rsidRDefault="002F175F" w:rsidP="000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89" w:type="dxa"/>
            <w:shd w:val="clear" w:color="auto" w:fill="auto"/>
          </w:tcPr>
          <w:p w14:paraId="34C88272" w14:textId="77777777" w:rsidR="002F175F" w:rsidRPr="0061243F" w:rsidRDefault="002F175F" w:rsidP="0097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7" w:type="dxa"/>
            <w:shd w:val="clear" w:color="auto" w:fill="auto"/>
          </w:tcPr>
          <w:p w14:paraId="0B411387" w14:textId="77777777" w:rsidR="002F175F" w:rsidRPr="0061243F" w:rsidRDefault="002F175F" w:rsidP="000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21" w:type="dxa"/>
            <w:shd w:val="clear" w:color="auto" w:fill="auto"/>
          </w:tcPr>
          <w:p w14:paraId="5A96D9CA" w14:textId="77777777" w:rsidR="002F175F" w:rsidRPr="0061243F" w:rsidRDefault="002F175F" w:rsidP="0097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F175F" w:rsidRPr="00CA54F9" w14:paraId="701250F2" w14:textId="77777777" w:rsidTr="008F7484">
        <w:trPr>
          <w:cantSplit/>
          <w:trHeight w:val="21"/>
        </w:trPr>
        <w:tc>
          <w:tcPr>
            <w:tcW w:w="5949" w:type="dxa"/>
            <w:shd w:val="clear" w:color="auto" w:fill="auto"/>
          </w:tcPr>
          <w:p w14:paraId="63C1BB09" w14:textId="77777777" w:rsidR="002F175F" w:rsidRPr="0061243F" w:rsidRDefault="002F175F" w:rsidP="000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43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กรุงเทพโปรดิ๊วส จำกัด (มหาชน</w:t>
            </w:r>
            <w:r w:rsidRPr="0061243F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61243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28" w:type="dxa"/>
            <w:shd w:val="clear" w:color="auto" w:fill="auto"/>
          </w:tcPr>
          <w:p w14:paraId="1A313CEF" w14:textId="575BE79C" w:rsidR="002F175F" w:rsidRPr="0097170A" w:rsidRDefault="005F2A55" w:rsidP="0097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7170A">
              <w:rPr>
                <w:rFonts w:asciiTheme="majorBidi" w:hAnsiTheme="majorBidi" w:cstheme="majorBidi"/>
                <w:sz w:val="28"/>
                <w:szCs w:val="28"/>
              </w:rPr>
              <w:t>99.</w:t>
            </w:r>
            <w:r w:rsidR="003C6613" w:rsidRPr="0097170A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197" w:type="dxa"/>
            <w:shd w:val="clear" w:color="auto" w:fill="auto"/>
          </w:tcPr>
          <w:p w14:paraId="6DFB6F8B" w14:textId="77777777" w:rsidR="002F175F" w:rsidRPr="0061243F" w:rsidRDefault="002F175F" w:rsidP="000D511E">
            <w:pPr>
              <w:pStyle w:val="acctfourfigures"/>
              <w:tabs>
                <w:tab w:val="clear" w:pos="765"/>
                <w:tab w:val="decimal" w:pos="307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  <w:shd w:val="clear" w:color="auto" w:fill="auto"/>
          </w:tcPr>
          <w:p w14:paraId="61F315B7" w14:textId="4A39D161" w:rsidR="002F175F" w:rsidRPr="0061243F" w:rsidRDefault="002F175F" w:rsidP="006C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1243F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Pr="0061243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="003C6613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197" w:type="dxa"/>
            <w:shd w:val="clear" w:color="auto" w:fill="auto"/>
          </w:tcPr>
          <w:p w14:paraId="320E276A" w14:textId="77777777" w:rsidR="002F175F" w:rsidRPr="0061243F" w:rsidRDefault="002F175F" w:rsidP="000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  <w:shd w:val="clear" w:color="auto" w:fill="auto"/>
          </w:tcPr>
          <w:p w14:paraId="640AE074" w14:textId="5BDBF901" w:rsidR="002F175F" w:rsidRPr="0061243F" w:rsidRDefault="005F2A55" w:rsidP="0097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1,230</w:t>
            </w:r>
          </w:p>
        </w:tc>
        <w:tc>
          <w:tcPr>
            <w:tcW w:w="201" w:type="dxa"/>
            <w:shd w:val="clear" w:color="auto" w:fill="auto"/>
          </w:tcPr>
          <w:p w14:paraId="10519EE8" w14:textId="77777777" w:rsidR="002F175F" w:rsidRPr="0061243F" w:rsidRDefault="002F175F" w:rsidP="000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2649D8D0" w14:textId="7E4A7E7E" w:rsidR="002F175F" w:rsidRPr="0061243F" w:rsidRDefault="002F175F" w:rsidP="0097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1243F">
              <w:rPr>
                <w:rFonts w:asciiTheme="majorBidi" w:hAnsiTheme="majorBidi" w:cstheme="majorBidi"/>
                <w:sz w:val="28"/>
                <w:szCs w:val="28"/>
              </w:rPr>
              <w:t>1,230</w:t>
            </w:r>
          </w:p>
        </w:tc>
        <w:tc>
          <w:tcPr>
            <w:tcW w:w="197" w:type="dxa"/>
            <w:shd w:val="clear" w:color="auto" w:fill="auto"/>
          </w:tcPr>
          <w:p w14:paraId="7A0F75AE" w14:textId="77777777" w:rsidR="002F175F" w:rsidRPr="0061243F" w:rsidRDefault="002F175F" w:rsidP="000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8" w:type="dxa"/>
            <w:shd w:val="clear" w:color="auto" w:fill="auto"/>
          </w:tcPr>
          <w:p w14:paraId="3E229769" w14:textId="6224A21D" w:rsidR="002F175F" w:rsidRPr="0061243F" w:rsidRDefault="005F2A55" w:rsidP="0097170A">
            <w:pPr>
              <w:pStyle w:val="acctfourfigures"/>
              <w:tabs>
                <w:tab w:val="clear" w:pos="765"/>
                <w:tab w:val="decimal" w:pos="828"/>
              </w:tabs>
              <w:spacing w:line="320" w:lineRule="exact"/>
              <w:ind w:left="-71" w:right="-7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7" w:type="dxa"/>
            <w:shd w:val="clear" w:color="auto" w:fill="auto"/>
          </w:tcPr>
          <w:p w14:paraId="50177315" w14:textId="77777777" w:rsidR="002F175F" w:rsidRPr="0061243F" w:rsidRDefault="002F175F" w:rsidP="000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88" w:type="dxa"/>
            <w:shd w:val="clear" w:color="auto" w:fill="auto"/>
          </w:tcPr>
          <w:p w14:paraId="2EA6C199" w14:textId="7E024362" w:rsidR="002F175F" w:rsidRPr="0061243F" w:rsidRDefault="002F175F" w:rsidP="0097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24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7" w:type="dxa"/>
            <w:shd w:val="clear" w:color="auto" w:fill="auto"/>
          </w:tcPr>
          <w:p w14:paraId="4E5DE3AC" w14:textId="77777777" w:rsidR="002F175F" w:rsidRPr="0061243F" w:rsidRDefault="002F175F" w:rsidP="000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89" w:type="dxa"/>
            <w:shd w:val="clear" w:color="auto" w:fill="auto"/>
          </w:tcPr>
          <w:p w14:paraId="02F41634" w14:textId="348C2505" w:rsidR="002F175F" w:rsidRPr="0061243F" w:rsidRDefault="005F2A55" w:rsidP="0097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1,230</w:t>
            </w:r>
          </w:p>
        </w:tc>
        <w:tc>
          <w:tcPr>
            <w:tcW w:w="197" w:type="dxa"/>
            <w:shd w:val="clear" w:color="auto" w:fill="auto"/>
          </w:tcPr>
          <w:p w14:paraId="69047EC3" w14:textId="77777777" w:rsidR="002F175F" w:rsidRPr="0061243F" w:rsidRDefault="002F175F" w:rsidP="000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11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</w:tcPr>
          <w:p w14:paraId="6C7FEFAF" w14:textId="5BB2A7ED" w:rsidR="002F175F" w:rsidRPr="0061243F" w:rsidRDefault="002F175F" w:rsidP="0097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243F">
              <w:rPr>
                <w:rFonts w:asciiTheme="majorBidi" w:hAnsiTheme="majorBidi" w:cstheme="majorBidi"/>
                <w:sz w:val="28"/>
                <w:szCs w:val="28"/>
              </w:rPr>
              <w:t>1,230</w:t>
            </w:r>
          </w:p>
        </w:tc>
      </w:tr>
      <w:tr w:rsidR="002F175F" w:rsidRPr="00CA54F9" w14:paraId="76C5CB6B" w14:textId="77777777" w:rsidTr="008F7484">
        <w:trPr>
          <w:cantSplit/>
          <w:trHeight w:val="106"/>
        </w:trPr>
        <w:tc>
          <w:tcPr>
            <w:tcW w:w="5949" w:type="dxa"/>
            <w:shd w:val="clear" w:color="auto" w:fill="auto"/>
          </w:tcPr>
          <w:p w14:paraId="09B8395F" w14:textId="77777777" w:rsidR="002F175F" w:rsidRPr="0061243F" w:rsidRDefault="002F175F" w:rsidP="000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1243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ซีพีเอฟ </w:t>
            </w:r>
            <w:r w:rsidRPr="0061243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1243F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ประเทศไทย) จำกัด (มหาชน)</w:t>
            </w:r>
          </w:p>
        </w:tc>
        <w:tc>
          <w:tcPr>
            <w:tcW w:w="928" w:type="dxa"/>
            <w:shd w:val="clear" w:color="auto" w:fill="auto"/>
          </w:tcPr>
          <w:p w14:paraId="7B7DA2E3" w14:textId="5311E303" w:rsidR="002F175F" w:rsidRPr="0097170A" w:rsidRDefault="005F2A55" w:rsidP="0097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7170A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97" w:type="dxa"/>
            <w:shd w:val="clear" w:color="auto" w:fill="auto"/>
          </w:tcPr>
          <w:p w14:paraId="1DDED335" w14:textId="77777777" w:rsidR="002F175F" w:rsidRPr="0061243F" w:rsidRDefault="002F175F" w:rsidP="000D511E">
            <w:pPr>
              <w:pStyle w:val="acctfourfigures"/>
              <w:tabs>
                <w:tab w:val="clear" w:pos="765"/>
                <w:tab w:val="decimal" w:pos="34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  <w:shd w:val="clear" w:color="auto" w:fill="auto"/>
          </w:tcPr>
          <w:p w14:paraId="08594BBC" w14:textId="7AC78E99" w:rsidR="002F175F" w:rsidRPr="0061243F" w:rsidRDefault="002F175F" w:rsidP="006C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1243F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Pr="0061243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61243F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97" w:type="dxa"/>
            <w:shd w:val="clear" w:color="auto" w:fill="auto"/>
          </w:tcPr>
          <w:p w14:paraId="1FBE6534" w14:textId="77777777" w:rsidR="002F175F" w:rsidRPr="0061243F" w:rsidRDefault="002F175F" w:rsidP="000D511E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87" w:type="dxa"/>
            <w:shd w:val="clear" w:color="auto" w:fill="auto"/>
          </w:tcPr>
          <w:p w14:paraId="663D3D60" w14:textId="32550B3B" w:rsidR="002F175F" w:rsidRPr="0061243F" w:rsidRDefault="003C6613" w:rsidP="0097170A">
            <w:pPr>
              <w:pStyle w:val="acctfourfigures"/>
              <w:tabs>
                <w:tab w:val="clear" w:pos="765"/>
                <w:tab w:val="decimal" w:pos="673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5F2A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8,510</w:t>
            </w:r>
          </w:p>
        </w:tc>
        <w:tc>
          <w:tcPr>
            <w:tcW w:w="201" w:type="dxa"/>
            <w:shd w:val="clear" w:color="auto" w:fill="auto"/>
          </w:tcPr>
          <w:p w14:paraId="566882A3" w14:textId="77777777" w:rsidR="002F175F" w:rsidRPr="0061243F" w:rsidRDefault="002F175F" w:rsidP="000D511E">
            <w:pPr>
              <w:pStyle w:val="acctfourfigures"/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  <w:shd w:val="clear" w:color="auto" w:fill="auto"/>
          </w:tcPr>
          <w:p w14:paraId="02687D3D" w14:textId="2A036FA0" w:rsidR="002F175F" w:rsidRPr="0061243F" w:rsidRDefault="003C6613" w:rsidP="0097170A">
            <w:pPr>
              <w:pStyle w:val="acctfourfigures"/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2F175F" w:rsidRPr="006124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8,510</w:t>
            </w:r>
          </w:p>
        </w:tc>
        <w:tc>
          <w:tcPr>
            <w:tcW w:w="197" w:type="dxa"/>
            <w:shd w:val="clear" w:color="auto" w:fill="auto"/>
          </w:tcPr>
          <w:p w14:paraId="7D992E5A" w14:textId="77777777" w:rsidR="002F175F" w:rsidRPr="0061243F" w:rsidRDefault="002F175F" w:rsidP="000D511E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8" w:type="dxa"/>
            <w:shd w:val="clear" w:color="auto" w:fill="auto"/>
          </w:tcPr>
          <w:p w14:paraId="78941E71" w14:textId="326C2148" w:rsidR="002F175F" w:rsidRPr="0061243F" w:rsidRDefault="005F2A55" w:rsidP="0097170A">
            <w:pPr>
              <w:pStyle w:val="acctfourfigures"/>
              <w:tabs>
                <w:tab w:val="clear" w:pos="765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7" w:type="dxa"/>
            <w:shd w:val="clear" w:color="auto" w:fill="auto"/>
          </w:tcPr>
          <w:p w14:paraId="6560CD9C" w14:textId="77777777" w:rsidR="002F175F" w:rsidRPr="0061243F" w:rsidRDefault="002F175F" w:rsidP="000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4DBCBD8D" w14:textId="1E215774" w:rsidR="002F175F" w:rsidRPr="0061243F" w:rsidRDefault="002F175F" w:rsidP="0097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24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7" w:type="dxa"/>
            <w:shd w:val="clear" w:color="auto" w:fill="auto"/>
          </w:tcPr>
          <w:p w14:paraId="5CC0A8EE" w14:textId="77777777" w:rsidR="002F175F" w:rsidRPr="0061243F" w:rsidRDefault="002F175F" w:rsidP="000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661DA313" w14:textId="7F74FE5D" w:rsidR="002F175F" w:rsidRPr="0061243F" w:rsidRDefault="003C6613" w:rsidP="0097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5F2A55">
              <w:rPr>
                <w:rFonts w:asciiTheme="majorBidi" w:hAnsiTheme="majorBidi" w:cstheme="majorBidi"/>
                <w:sz w:val="28"/>
                <w:szCs w:val="28"/>
              </w:rPr>
              <w:t>8,510</w:t>
            </w:r>
          </w:p>
        </w:tc>
        <w:tc>
          <w:tcPr>
            <w:tcW w:w="197" w:type="dxa"/>
            <w:shd w:val="clear" w:color="auto" w:fill="auto"/>
          </w:tcPr>
          <w:p w14:paraId="1A061055" w14:textId="77777777" w:rsidR="002F175F" w:rsidRPr="0061243F" w:rsidRDefault="002F175F" w:rsidP="000D511E">
            <w:pPr>
              <w:pStyle w:val="acctfourfigures"/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1" w:type="dxa"/>
            <w:shd w:val="clear" w:color="auto" w:fill="auto"/>
          </w:tcPr>
          <w:p w14:paraId="75AD4D17" w14:textId="41FD4C45" w:rsidR="002F175F" w:rsidRPr="0061243F" w:rsidRDefault="003C6613" w:rsidP="0097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2F175F" w:rsidRPr="0061243F">
              <w:rPr>
                <w:rFonts w:asciiTheme="majorBidi" w:hAnsiTheme="majorBidi" w:cstheme="majorBidi"/>
                <w:sz w:val="28"/>
                <w:szCs w:val="28"/>
              </w:rPr>
              <w:t>8,510</w:t>
            </w:r>
          </w:p>
        </w:tc>
      </w:tr>
      <w:tr w:rsidR="002F175F" w:rsidRPr="00CA54F9" w14:paraId="367F7C8F" w14:textId="77777777" w:rsidTr="008F7484">
        <w:trPr>
          <w:cantSplit/>
          <w:trHeight w:val="21"/>
        </w:trPr>
        <w:tc>
          <w:tcPr>
            <w:tcW w:w="5949" w:type="dxa"/>
            <w:shd w:val="clear" w:color="auto" w:fill="auto"/>
          </w:tcPr>
          <w:p w14:paraId="1D19BB43" w14:textId="30DE070B" w:rsidR="002F175F" w:rsidRPr="0061243F" w:rsidRDefault="002F175F" w:rsidP="000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1243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ซีพีเอฟ เทรนนิ่งเซ็นเตอร์ จำกัด</w:t>
            </w:r>
          </w:p>
        </w:tc>
        <w:tc>
          <w:tcPr>
            <w:tcW w:w="928" w:type="dxa"/>
            <w:shd w:val="clear" w:color="auto" w:fill="auto"/>
          </w:tcPr>
          <w:p w14:paraId="7F31C8AF" w14:textId="097857B7" w:rsidR="002F175F" w:rsidRPr="0097170A" w:rsidRDefault="005F2A55" w:rsidP="0097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170A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97" w:type="dxa"/>
            <w:shd w:val="clear" w:color="auto" w:fill="auto"/>
          </w:tcPr>
          <w:p w14:paraId="33ECEF7D" w14:textId="77777777" w:rsidR="002F175F" w:rsidRPr="0061243F" w:rsidRDefault="002F175F" w:rsidP="000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89" w:type="dxa"/>
            <w:shd w:val="clear" w:color="auto" w:fill="auto"/>
          </w:tcPr>
          <w:p w14:paraId="23AC6973" w14:textId="22D24443" w:rsidR="002F175F" w:rsidRPr="0061243F" w:rsidRDefault="002F175F" w:rsidP="006C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1243F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Pr="0061243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61243F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97" w:type="dxa"/>
            <w:shd w:val="clear" w:color="auto" w:fill="auto"/>
          </w:tcPr>
          <w:p w14:paraId="226BA6C3" w14:textId="77777777" w:rsidR="002F175F" w:rsidRPr="0061243F" w:rsidRDefault="002F175F" w:rsidP="000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87" w:type="dxa"/>
            <w:shd w:val="clear" w:color="auto" w:fill="auto"/>
          </w:tcPr>
          <w:p w14:paraId="16E938F8" w14:textId="097D8045" w:rsidR="002F175F" w:rsidRPr="0061243F" w:rsidRDefault="005F2A55" w:rsidP="0097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20</w:t>
            </w:r>
          </w:p>
        </w:tc>
        <w:tc>
          <w:tcPr>
            <w:tcW w:w="201" w:type="dxa"/>
            <w:shd w:val="clear" w:color="auto" w:fill="auto"/>
          </w:tcPr>
          <w:p w14:paraId="0C3B496E" w14:textId="77777777" w:rsidR="002F175F" w:rsidRPr="0061243F" w:rsidRDefault="002F175F" w:rsidP="000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89" w:type="dxa"/>
            <w:shd w:val="clear" w:color="auto" w:fill="auto"/>
          </w:tcPr>
          <w:p w14:paraId="597CB170" w14:textId="09DF3D76" w:rsidR="002F175F" w:rsidRPr="0061243F" w:rsidRDefault="002F175F" w:rsidP="0097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1243F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97" w:type="dxa"/>
            <w:shd w:val="clear" w:color="auto" w:fill="auto"/>
          </w:tcPr>
          <w:p w14:paraId="1FB00389" w14:textId="77777777" w:rsidR="002F175F" w:rsidRPr="0061243F" w:rsidRDefault="002F175F" w:rsidP="000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8" w:type="dxa"/>
            <w:shd w:val="clear" w:color="auto" w:fill="auto"/>
          </w:tcPr>
          <w:p w14:paraId="3E845D2F" w14:textId="79458C76" w:rsidR="002F175F" w:rsidRPr="0061243F" w:rsidRDefault="005F2A55" w:rsidP="0097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97" w:type="dxa"/>
            <w:shd w:val="clear" w:color="auto" w:fill="auto"/>
          </w:tcPr>
          <w:p w14:paraId="76F7B9AD" w14:textId="77777777" w:rsidR="002F175F" w:rsidRPr="0061243F" w:rsidRDefault="002F175F" w:rsidP="000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88" w:type="dxa"/>
            <w:shd w:val="clear" w:color="auto" w:fill="auto"/>
          </w:tcPr>
          <w:p w14:paraId="189B0761" w14:textId="20E14C88" w:rsidR="002F175F" w:rsidRPr="0097170A" w:rsidRDefault="002F175F" w:rsidP="0097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170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7" w:type="dxa"/>
            <w:shd w:val="clear" w:color="auto" w:fill="auto"/>
          </w:tcPr>
          <w:p w14:paraId="0E76CC83" w14:textId="77777777" w:rsidR="002F175F" w:rsidRPr="0061243F" w:rsidRDefault="002F175F" w:rsidP="000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89" w:type="dxa"/>
            <w:shd w:val="clear" w:color="auto" w:fill="auto"/>
          </w:tcPr>
          <w:p w14:paraId="7E9080DF" w14:textId="464F35EA" w:rsidR="002F175F" w:rsidRPr="0097170A" w:rsidRDefault="005F2A55" w:rsidP="0097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170A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97" w:type="dxa"/>
            <w:shd w:val="clear" w:color="auto" w:fill="auto"/>
          </w:tcPr>
          <w:p w14:paraId="08ACEF90" w14:textId="77777777" w:rsidR="002F175F" w:rsidRPr="0061243F" w:rsidRDefault="002F175F" w:rsidP="000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11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</w:tcPr>
          <w:p w14:paraId="6D6F2739" w14:textId="0B167F9C" w:rsidR="002F175F" w:rsidRPr="0097170A" w:rsidRDefault="002F175F" w:rsidP="0097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243F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2F175F" w:rsidRPr="00CA54F9" w14:paraId="291E840C" w14:textId="77777777" w:rsidTr="008F7484">
        <w:trPr>
          <w:cantSplit/>
          <w:trHeight w:val="21"/>
        </w:trPr>
        <w:tc>
          <w:tcPr>
            <w:tcW w:w="5949" w:type="dxa"/>
            <w:shd w:val="clear" w:color="auto" w:fill="auto"/>
          </w:tcPr>
          <w:p w14:paraId="53DA3F7B" w14:textId="77777777" w:rsidR="002F175F" w:rsidRPr="0061243F" w:rsidRDefault="002F175F" w:rsidP="000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1243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ซีพีเอฟ ไอทีเซ็นเตอร์ จำกัด</w:t>
            </w:r>
          </w:p>
        </w:tc>
        <w:tc>
          <w:tcPr>
            <w:tcW w:w="928" w:type="dxa"/>
            <w:shd w:val="clear" w:color="auto" w:fill="auto"/>
          </w:tcPr>
          <w:p w14:paraId="76C24119" w14:textId="35BD2F87" w:rsidR="002F175F" w:rsidRPr="0097170A" w:rsidRDefault="005F2A55" w:rsidP="0097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7170A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97" w:type="dxa"/>
            <w:shd w:val="clear" w:color="auto" w:fill="auto"/>
          </w:tcPr>
          <w:p w14:paraId="1548601C" w14:textId="77777777" w:rsidR="002F175F" w:rsidRPr="0061243F" w:rsidRDefault="002F175F" w:rsidP="000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89" w:type="dxa"/>
            <w:shd w:val="clear" w:color="auto" w:fill="auto"/>
          </w:tcPr>
          <w:p w14:paraId="149BC7C0" w14:textId="4BB5A39E" w:rsidR="002F175F" w:rsidRPr="0061243F" w:rsidRDefault="002F175F" w:rsidP="006C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1243F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Pr="0061243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61243F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97" w:type="dxa"/>
            <w:shd w:val="clear" w:color="auto" w:fill="auto"/>
          </w:tcPr>
          <w:p w14:paraId="3EBB2924" w14:textId="77777777" w:rsidR="002F175F" w:rsidRPr="0061243F" w:rsidRDefault="002F175F" w:rsidP="000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87" w:type="dxa"/>
            <w:shd w:val="clear" w:color="auto" w:fill="auto"/>
          </w:tcPr>
          <w:p w14:paraId="2D2619BA" w14:textId="589E378B" w:rsidR="002F175F" w:rsidRPr="0061243F" w:rsidRDefault="005F2A55" w:rsidP="0097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250</w:t>
            </w:r>
          </w:p>
        </w:tc>
        <w:tc>
          <w:tcPr>
            <w:tcW w:w="201" w:type="dxa"/>
            <w:shd w:val="clear" w:color="auto" w:fill="auto"/>
          </w:tcPr>
          <w:p w14:paraId="29B5D1A2" w14:textId="77777777" w:rsidR="002F175F" w:rsidRPr="0061243F" w:rsidRDefault="002F175F" w:rsidP="000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89" w:type="dxa"/>
            <w:shd w:val="clear" w:color="auto" w:fill="auto"/>
          </w:tcPr>
          <w:p w14:paraId="3F37FE41" w14:textId="5627EAC0" w:rsidR="002F175F" w:rsidRPr="0061243F" w:rsidRDefault="002F175F" w:rsidP="0097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1243F">
              <w:rPr>
                <w:rFonts w:asciiTheme="majorBidi" w:hAnsiTheme="majorBidi" w:cstheme="majorBidi"/>
                <w:sz w:val="28"/>
                <w:szCs w:val="28"/>
              </w:rPr>
              <w:t>250</w:t>
            </w:r>
          </w:p>
        </w:tc>
        <w:tc>
          <w:tcPr>
            <w:tcW w:w="197" w:type="dxa"/>
            <w:shd w:val="clear" w:color="auto" w:fill="auto"/>
          </w:tcPr>
          <w:p w14:paraId="6221EB9D" w14:textId="77777777" w:rsidR="002F175F" w:rsidRPr="0061243F" w:rsidRDefault="002F175F" w:rsidP="000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88" w:type="dxa"/>
            <w:shd w:val="clear" w:color="auto" w:fill="auto"/>
          </w:tcPr>
          <w:p w14:paraId="4A58C45F" w14:textId="7C2A8BBE" w:rsidR="002F175F" w:rsidRPr="0061243F" w:rsidRDefault="005F2A55" w:rsidP="0097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97" w:type="dxa"/>
            <w:shd w:val="clear" w:color="auto" w:fill="auto"/>
          </w:tcPr>
          <w:p w14:paraId="4A723E49" w14:textId="77777777" w:rsidR="002F175F" w:rsidRPr="0061243F" w:rsidRDefault="002F175F" w:rsidP="000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88" w:type="dxa"/>
            <w:shd w:val="clear" w:color="auto" w:fill="auto"/>
          </w:tcPr>
          <w:p w14:paraId="1BCC6531" w14:textId="0CB48E94" w:rsidR="002F175F" w:rsidRPr="0097170A" w:rsidRDefault="002F175F" w:rsidP="0097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170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7" w:type="dxa"/>
            <w:shd w:val="clear" w:color="auto" w:fill="auto"/>
          </w:tcPr>
          <w:p w14:paraId="0B52C725" w14:textId="77777777" w:rsidR="002F175F" w:rsidRPr="0061243F" w:rsidRDefault="002F175F" w:rsidP="000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89" w:type="dxa"/>
            <w:shd w:val="clear" w:color="auto" w:fill="auto"/>
          </w:tcPr>
          <w:p w14:paraId="01AE8EB7" w14:textId="67D41CDC" w:rsidR="002F175F" w:rsidRPr="0097170A" w:rsidRDefault="005F2A55" w:rsidP="0097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170A">
              <w:rPr>
                <w:rFonts w:asciiTheme="majorBidi" w:hAnsiTheme="majorBidi" w:cstheme="majorBidi"/>
                <w:sz w:val="28"/>
                <w:szCs w:val="28"/>
              </w:rPr>
              <w:t>250</w:t>
            </w:r>
          </w:p>
        </w:tc>
        <w:tc>
          <w:tcPr>
            <w:tcW w:w="197" w:type="dxa"/>
            <w:shd w:val="clear" w:color="auto" w:fill="auto"/>
          </w:tcPr>
          <w:p w14:paraId="20A5C5C5" w14:textId="77777777" w:rsidR="002F175F" w:rsidRPr="0061243F" w:rsidRDefault="002F175F" w:rsidP="000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21" w:type="dxa"/>
            <w:shd w:val="clear" w:color="auto" w:fill="auto"/>
          </w:tcPr>
          <w:p w14:paraId="12A0CE65" w14:textId="5B0EA2DA" w:rsidR="002F175F" w:rsidRPr="0097170A" w:rsidRDefault="002F175F" w:rsidP="0097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243F">
              <w:rPr>
                <w:rFonts w:asciiTheme="majorBidi" w:hAnsiTheme="majorBidi" w:cstheme="majorBidi"/>
                <w:sz w:val="28"/>
                <w:szCs w:val="28"/>
              </w:rPr>
              <w:t>250</w:t>
            </w:r>
          </w:p>
        </w:tc>
      </w:tr>
      <w:tr w:rsidR="002F175F" w:rsidRPr="00CA54F9" w14:paraId="59141AD2" w14:textId="77777777" w:rsidTr="008F7484">
        <w:trPr>
          <w:cantSplit/>
          <w:trHeight w:val="21"/>
        </w:trPr>
        <w:tc>
          <w:tcPr>
            <w:tcW w:w="5949" w:type="dxa"/>
            <w:shd w:val="clear" w:color="auto" w:fill="auto"/>
          </w:tcPr>
          <w:p w14:paraId="12BC788F" w14:textId="77777777" w:rsidR="002F175F" w:rsidRPr="0061243F" w:rsidRDefault="002F175F" w:rsidP="000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1243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ซี.พี. เมอร์แชนไดซิ่ง จำกัด</w:t>
            </w:r>
          </w:p>
        </w:tc>
        <w:tc>
          <w:tcPr>
            <w:tcW w:w="928" w:type="dxa"/>
            <w:shd w:val="clear" w:color="auto" w:fill="auto"/>
          </w:tcPr>
          <w:p w14:paraId="6369C244" w14:textId="6D222582" w:rsidR="002F175F" w:rsidRPr="0097170A" w:rsidRDefault="005F2A55" w:rsidP="0097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7170A">
              <w:rPr>
                <w:rFonts w:asciiTheme="majorBidi" w:hAnsiTheme="majorBidi" w:cstheme="majorBidi"/>
                <w:sz w:val="28"/>
                <w:szCs w:val="28"/>
              </w:rPr>
              <w:t>87.5</w:t>
            </w:r>
            <w:r w:rsidR="003C6613" w:rsidRPr="0097170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97" w:type="dxa"/>
            <w:shd w:val="clear" w:color="auto" w:fill="auto"/>
          </w:tcPr>
          <w:p w14:paraId="6B4E8D02" w14:textId="77777777" w:rsidR="002F175F" w:rsidRPr="0061243F" w:rsidRDefault="002F175F" w:rsidP="000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3F846B8E" w14:textId="5DA0DCC3" w:rsidR="002F175F" w:rsidRPr="0061243F" w:rsidRDefault="002F175F" w:rsidP="006C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1243F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 w:rsidRPr="0061243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61243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3C6613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97" w:type="dxa"/>
            <w:shd w:val="clear" w:color="auto" w:fill="auto"/>
          </w:tcPr>
          <w:p w14:paraId="6D327283" w14:textId="77777777" w:rsidR="002F175F" w:rsidRPr="0061243F" w:rsidRDefault="002F175F" w:rsidP="000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87" w:type="dxa"/>
            <w:shd w:val="clear" w:color="auto" w:fill="auto"/>
          </w:tcPr>
          <w:p w14:paraId="435FF2EB" w14:textId="09D03866" w:rsidR="002F175F" w:rsidRPr="0061243F" w:rsidRDefault="005F2A55" w:rsidP="0097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38,999</w:t>
            </w:r>
          </w:p>
        </w:tc>
        <w:tc>
          <w:tcPr>
            <w:tcW w:w="201" w:type="dxa"/>
            <w:shd w:val="clear" w:color="auto" w:fill="auto"/>
          </w:tcPr>
          <w:p w14:paraId="52F6E76E" w14:textId="77777777" w:rsidR="002F175F" w:rsidRPr="0061243F" w:rsidRDefault="002F175F" w:rsidP="000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89" w:type="dxa"/>
            <w:shd w:val="clear" w:color="auto" w:fill="auto"/>
          </w:tcPr>
          <w:p w14:paraId="65193A6E" w14:textId="263B3741" w:rsidR="002F175F" w:rsidRPr="0061243F" w:rsidRDefault="002F175F" w:rsidP="0097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1243F">
              <w:rPr>
                <w:rFonts w:asciiTheme="majorBidi" w:hAnsiTheme="majorBidi" w:cstheme="majorBidi"/>
                <w:sz w:val="28"/>
                <w:szCs w:val="28"/>
              </w:rPr>
              <w:t>38,999</w:t>
            </w:r>
          </w:p>
        </w:tc>
        <w:tc>
          <w:tcPr>
            <w:tcW w:w="197" w:type="dxa"/>
            <w:shd w:val="clear" w:color="auto" w:fill="auto"/>
          </w:tcPr>
          <w:p w14:paraId="13E37524" w14:textId="77777777" w:rsidR="002F175F" w:rsidRPr="0061243F" w:rsidRDefault="002F175F" w:rsidP="000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18119E21" w14:textId="073FE20D" w:rsidR="002F175F" w:rsidRPr="0061243F" w:rsidRDefault="005F2A55" w:rsidP="0097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97" w:type="dxa"/>
            <w:shd w:val="clear" w:color="auto" w:fill="auto"/>
          </w:tcPr>
          <w:p w14:paraId="76EC065E" w14:textId="77777777" w:rsidR="002F175F" w:rsidRPr="0061243F" w:rsidRDefault="002F175F" w:rsidP="000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8" w:type="dxa"/>
            <w:shd w:val="clear" w:color="auto" w:fill="auto"/>
          </w:tcPr>
          <w:p w14:paraId="57BD2EB2" w14:textId="33C6A6BA" w:rsidR="002F175F" w:rsidRPr="0097170A" w:rsidRDefault="002F175F" w:rsidP="0097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170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7" w:type="dxa"/>
            <w:shd w:val="clear" w:color="auto" w:fill="auto"/>
          </w:tcPr>
          <w:p w14:paraId="0FB547E5" w14:textId="77777777" w:rsidR="002F175F" w:rsidRPr="0061243F" w:rsidRDefault="002F175F" w:rsidP="000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9" w:type="dxa"/>
            <w:shd w:val="clear" w:color="auto" w:fill="auto"/>
          </w:tcPr>
          <w:p w14:paraId="3893DEE1" w14:textId="4F640F5E" w:rsidR="002F175F" w:rsidRPr="0097170A" w:rsidRDefault="005F2A55" w:rsidP="0097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170A">
              <w:rPr>
                <w:rFonts w:asciiTheme="majorBidi" w:hAnsiTheme="majorBidi" w:cstheme="majorBidi"/>
                <w:sz w:val="28"/>
                <w:szCs w:val="28"/>
              </w:rPr>
              <w:t>38,999</w:t>
            </w:r>
          </w:p>
        </w:tc>
        <w:tc>
          <w:tcPr>
            <w:tcW w:w="197" w:type="dxa"/>
            <w:shd w:val="clear" w:color="auto" w:fill="auto"/>
          </w:tcPr>
          <w:p w14:paraId="1BDA2A8B" w14:textId="77777777" w:rsidR="002F175F" w:rsidRPr="0061243F" w:rsidRDefault="002F175F" w:rsidP="000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</w:tcPr>
          <w:p w14:paraId="1B9ED0F1" w14:textId="45A32EE3" w:rsidR="002F175F" w:rsidRPr="0097170A" w:rsidRDefault="002F175F" w:rsidP="0097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243F">
              <w:rPr>
                <w:rFonts w:asciiTheme="majorBidi" w:hAnsiTheme="majorBidi" w:cstheme="majorBidi"/>
                <w:sz w:val="28"/>
                <w:szCs w:val="28"/>
              </w:rPr>
              <w:t>38,999</w:t>
            </w:r>
          </w:p>
        </w:tc>
      </w:tr>
      <w:tr w:rsidR="002F175F" w:rsidRPr="00CA54F9" w14:paraId="48A57520" w14:textId="77777777" w:rsidTr="008F7484">
        <w:trPr>
          <w:cantSplit/>
          <w:trHeight w:val="21"/>
        </w:trPr>
        <w:tc>
          <w:tcPr>
            <w:tcW w:w="5949" w:type="dxa"/>
            <w:shd w:val="clear" w:color="auto" w:fill="auto"/>
          </w:tcPr>
          <w:p w14:paraId="151C406A" w14:textId="77777777" w:rsidR="002F175F" w:rsidRPr="0061243F" w:rsidRDefault="002F175F" w:rsidP="000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61243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ศูนย์วิจัยและพัฒนาอาหาร ซีพีเอฟ จำกัด</w:t>
            </w:r>
          </w:p>
        </w:tc>
        <w:tc>
          <w:tcPr>
            <w:tcW w:w="928" w:type="dxa"/>
            <w:shd w:val="clear" w:color="auto" w:fill="auto"/>
          </w:tcPr>
          <w:p w14:paraId="77DFE69D" w14:textId="132530A4" w:rsidR="002F175F" w:rsidRPr="0097170A" w:rsidRDefault="005F2A55" w:rsidP="0097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7170A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97" w:type="dxa"/>
            <w:shd w:val="clear" w:color="auto" w:fill="auto"/>
          </w:tcPr>
          <w:p w14:paraId="639F1982" w14:textId="77777777" w:rsidR="002F175F" w:rsidRPr="0061243F" w:rsidRDefault="002F175F" w:rsidP="000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9" w:type="dxa"/>
            <w:shd w:val="clear" w:color="auto" w:fill="auto"/>
          </w:tcPr>
          <w:p w14:paraId="69A26F75" w14:textId="1DCD0630" w:rsidR="002F175F" w:rsidRPr="0061243F" w:rsidRDefault="002F175F" w:rsidP="006C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1243F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97" w:type="dxa"/>
            <w:shd w:val="clear" w:color="auto" w:fill="auto"/>
          </w:tcPr>
          <w:p w14:paraId="33ED7415" w14:textId="77777777" w:rsidR="002F175F" w:rsidRPr="0061243F" w:rsidRDefault="002F175F" w:rsidP="000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87" w:type="dxa"/>
            <w:shd w:val="clear" w:color="auto" w:fill="auto"/>
          </w:tcPr>
          <w:p w14:paraId="378B1EF9" w14:textId="009C6514" w:rsidR="002F175F" w:rsidRPr="0061243F" w:rsidRDefault="005F2A55" w:rsidP="0097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32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500</w:t>
            </w:r>
          </w:p>
        </w:tc>
        <w:tc>
          <w:tcPr>
            <w:tcW w:w="201" w:type="dxa"/>
            <w:shd w:val="clear" w:color="auto" w:fill="auto"/>
          </w:tcPr>
          <w:p w14:paraId="6F300C06" w14:textId="77777777" w:rsidR="002F175F" w:rsidRPr="0061243F" w:rsidRDefault="002F175F" w:rsidP="000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89" w:type="dxa"/>
            <w:shd w:val="clear" w:color="auto" w:fill="auto"/>
          </w:tcPr>
          <w:p w14:paraId="214A2CA8" w14:textId="32C5C9FE" w:rsidR="002F175F" w:rsidRPr="0061243F" w:rsidRDefault="002F175F" w:rsidP="0097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1243F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97" w:type="dxa"/>
            <w:shd w:val="clear" w:color="auto" w:fill="auto"/>
          </w:tcPr>
          <w:p w14:paraId="359FE0DB" w14:textId="77777777" w:rsidR="002F175F" w:rsidRPr="0061243F" w:rsidRDefault="002F175F" w:rsidP="000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8" w:type="dxa"/>
            <w:shd w:val="clear" w:color="auto" w:fill="auto"/>
          </w:tcPr>
          <w:p w14:paraId="5181F166" w14:textId="38CFC119" w:rsidR="002F175F" w:rsidRPr="0061243F" w:rsidRDefault="005F2A55" w:rsidP="0097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97" w:type="dxa"/>
            <w:shd w:val="clear" w:color="auto" w:fill="auto"/>
          </w:tcPr>
          <w:p w14:paraId="0116A69B" w14:textId="77777777" w:rsidR="002F175F" w:rsidRPr="0061243F" w:rsidRDefault="002F175F" w:rsidP="000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88" w:type="dxa"/>
            <w:shd w:val="clear" w:color="auto" w:fill="auto"/>
          </w:tcPr>
          <w:p w14:paraId="5D0245E6" w14:textId="2A4DB34C" w:rsidR="002F175F" w:rsidRPr="0097170A" w:rsidRDefault="002F175F" w:rsidP="0097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170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7" w:type="dxa"/>
            <w:shd w:val="clear" w:color="auto" w:fill="auto"/>
          </w:tcPr>
          <w:p w14:paraId="3B406E3C" w14:textId="77777777" w:rsidR="002F175F" w:rsidRPr="0061243F" w:rsidRDefault="002F175F" w:rsidP="000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89" w:type="dxa"/>
            <w:shd w:val="clear" w:color="auto" w:fill="auto"/>
          </w:tcPr>
          <w:p w14:paraId="31D1C565" w14:textId="4CAE751F" w:rsidR="002F175F" w:rsidRPr="0097170A" w:rsidRDefault="005F2A55" w:rsidP="0097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170A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97" w:type="dxa"/>
            <w:shd w:val="clear" w:color="auto" w:fill="auto"/>
          </w:tcPr>
          <w:p w14:paraId="578E861D" w14:textId="77777777" w:rsidR="002F175F" w:rsidRPr="0061243F" w:rsidRDefault="002F175F" w:rsidP="000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21" w:type="dxa"/>
            <w:shd w:val="clear" w:color="auto" w:fill="auto"/>
          </w:tcPr>
          <w:p w14:paraId="11BBD8E2" w14:textId="49D1D9B6" w:rsidR="002F175F" w:rsidRPr="0097170A" w:rsidRDefault="002F175F" w:rsidP="0097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243F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</w:tr>
      <w:tr w:rsidR="002F175F" w:rsidRPr="00CA54F9" w14:paraId="2519A5F8" w14:textId="77777777" w:rsidTr="008F7484">
        <w:trPr>
          <w:cantSplit/>
          <w:trHeight w:val="21"/>
        </w:trPr>
        <w:tc>
          <w:tcPr>
            <w:tcW w:w="5949" w:type="dxa"/>
            <w:shd w:val="clear" w:color="auto" w:fill="auto"/>
          </w:tcPr>
          <w:p w14:paraId="0E8B3262" w14:textId="77777777" w:rsidR="002F175F" w:rsidRPr="0061243F" w:rsidRDefault="002F175F" w:rsidP="000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1243F">
              <w:rPr>
                <w:rFonts w:asciiTheme="majorBidi" w:hAnsiTheme="majorBidi" w:cstheme="majorBidi"/>
                <w:sz w:val="28"/>
                <w:szCs w:val="28"/>
              </w:rPr>
              <w:t>Bellisio Investment, LLC</w:t>
            </w:r>
          </w:p>
        </w:tc>
        <w:tc>
          <w:tcPr>
            <w:tcW w:w="928" w:type="dxa"/>
            <w:shd w:val="clear" w:color="auto" w:fill="auto"/>
          </w:tcPr>
          <w:p w14:paraId="0D188058" w14:textId="09F26C4D" w:rsidR="002F175F" w:rsidRPr="0097170A" w:rsidRDefault="005F2A55" w:rsidP="0097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7170A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97" w:type="dxa"/>
            <w:shd w:val="clear" w:color="auto" w:fill="auto"/>
          </w:tcPr>
          <w:p w14:paraId="00005FED" w14:textId="77777777" w:rsidR="002F175F" w:rsidRPr="0061243F" w:rsidRDefault="002F175F" w:rsidP="000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89" w:type="dxa"/>
            <w:shd w:val="clear" w:color="auto" w:fill="auto"/>
          </w:tcPr>
          <w:p w14:paraId="296CC42A" w14:textId="6C8987E0" w:rsidR="002F175F" w:rsidRPr="0061243F" w:rsidRDefault="002F175F" w:rsidP="006C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1243F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61243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61243F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97" w:type="dxa"/>
            <w:shd w:val="clear" w:color="auto" w:fill="auto"/>
          </w:tcPr>
          <w:p w14:paraId="44EDBC6E" w14:textId="77777777" w:rsidR="002F175F" w:rsidRPr="0061243F" w:rsidRDefault="002F175F" w:rsidP="000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87" w:type="dxa"/>
            <w:shd w:val="clear" w:color="auto" w:fill="auto"/>
          </w:tcPr>
          <w:p w14:paraId="6F629044" w14:textId="4CD89B43" w:rsidR="002F175F" w:rsidRPr="0061243F" w:rsidRDefault="005F2A55" w:rsidP="0097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32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37,072</w:t>
            </w:r>
          </w:p>
        </w:tc>
        <w:tc>
          <w:tcPr>
            <w:tcW w:w="201" w:type="dxa"/>
            <w:shd w:val="clear" w:color="auto" w:fill="auto"/>
          </w:tcPr>
          <w:p w14:paraId="33456568" w14:textId="77777777" w:rsidR="002F175F" w:rsidRPr="0061243F" w:rsidRDefault="002F175F" w:rsidP="000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89" w:type="dxa"/>
            <w:shd w:val="clear" w:color="auto" w:fill="auto"/>
          </w:tcPr>
          <w:p w14:paraId="0850256B" w14:textId="0B54AF51" w:rsidR="002F175F" w:rsidRPr="0061243F" w:rsidRDefault="002F175F" w:rsidP="0097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1243F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Pr="0061243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1243F">
              <w:rPr>
                <w:rFonts w:asciiTheme="majorBidi" w:hAnsiTheme="majorBidi" w:cstheme="majorBidi"/>
                <w:sz w:val="28"/>
                <w:szCs w:val="28"/>
              </w:rPr>
              <w:t>072</w:t>
            </w:r>
          </w:p>
        </w:tc>
        <w:tc>
          <w:tcPr>
            <w:tcW w:w="197" w:type="dxa"/>
            <w:shd w:val="clear" w:color="auto" w:fill="auto"/>
          </w:tcPr>
          <w:p w14:paraId="05B83D29" w14:textId="77777777" w:rsidR="002F175F" w:rsidRPr="0061243F" w:rsidRDefault="002F175F" w:rsidP="000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8" w:type="dxa"/>
            <w:shd w:val="clear" w:color="auto" w:fill="auto"/>
          </w:tcPr>
          <w:p w14:paraId="080F05B8" w14:textId="152FB4A6" w:rsidR="002F175F" w:rsidRPr="0061243F" w:rsidRDefault="005F2A55" w:rsidP="0097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97" w:type="dxa"/>
            <w:shd w:val="clear" w:color="auto" w:fill="auto"/>
          </w:tcPr>
          <w:p w14:paraId="435B23AF" w14:textId="77777777" w:rsidR="002F175F" w:rsidRPr="0061243F" w:rsidRDefault="002F175F" w:rsidP="000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88" w:type="dxa"/>
            <w:shd w:val="clear" w:color="auto" w:fill="auto"/>
          </w:tcPr>
          <w:p w14:paraId="1A74C120" w14:textId="77E0B51A" w:rsidR="002F175F" w:rsidRPr="0097170A" w:rsidRDefault="002F175F" w:rsidP="0097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170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7" w:type="dxa"/>
            <w:shd w:val="clear" w:color="auto" w:fill="auto"/>
          </w:tcPr>
          <w:p w14:paraId="0C21A638" w14:textId="77777777" w:rsidR="002F175F" w:rsidRPr="0061243F" w:rsidRDefault="002F175F" w:rsidP="000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89" w:type="dxa"/>
            <w:shd w:val="clear" w:color="auto" w:fill="auto"/>
          </w:tcPr>
          <w:p w14:paraId="01F271AA" w14:textId="5BCFF649" w:rsidR="002F175F" w:rsidRPr="0097170A" w:rsidRDefault="005F2A55" w:rsidP="0097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170A">
              <w:rPr>
                <w:rFonts w:asciiTheme="majorBidi" w:hAnsiTheme="majorBidi" w:cstheme="majorBidi"/>
                <w:sz w:val="28"/>
                <w:szCs w:val="28"/>
              </w:rPr>
              <w:t>37,072</w:t>
            </w:r>
          </w:p>
        </w:tc>
        <w:tc>
          <w:tcPr>
            <w:tcW w:w="197" w:type="dxa"/>
            <w:shd w:val="clear" w:color="auto" w:fill="auto"/>
          </w:tcPr>
          <w:p w14:paraId="4CFF2687" w14:textId="77777777" w:rsidR="002F175F" w:rsidRPr="0061243F" w:rsidRDefault="002F175F" w:rsidP="000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21" w:type="dxa"/>
            <w:shd w:val="clear" w:color="auto" w:fill="auto"/>
          </w:tcPr>
          <w:p w14:paraId="7375E37B" w14:textId="1D39A525" w:rsidR="002F175F" w:rsidRPr="0097170A" w:rsidRDefault="002F175F" w:rsidP="0097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243F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Pr="009717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1243F">
              <w:rPr>
                <w:rFonts w:asciiTheme="majorBidi" w:hAnsiTheme="majorBidi" w:cstheme="majorBidi"/>
                <w:sz w:val="28"/>
                <w:szCs w:val="28"/>
              </w:rPr>
              <w:t>072</w:t>
            </w:r>
          </w:p>
        </w:tc>
      </w:tr>
      <w:tr w:rsidR="005F2A55" w:rsidRPr="00CA54F9" w14:paraId="167BDCF5" w14:textId="77777777" w:rsidTr="008F7484">
        <w:trPr>
          <w:cantSplit/>
          <w:trHeight w:val="21"/>
        </w:trPr>
        <w:tc>
          <w:tcPr>
            <w:tcW w:w="5949" w:type="dxa"/>
            <w:shd w:val="clear" w:color="auto" w:fill="auto"/>
          </w:tcPr>
          <w:p w14:paraId="72AC85D9" w14:textId="47F81849" w:rsidR="005F2A55" w:rsidRPr="0061243F" w:rsidRDefault="005F2A55" w:rsidP="005F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C</w:t>
            </w:r>
            <w:r w:rsidR="005A526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P</w:t>
            </w:r>
            <w:r w:rsidR="005A526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Aquaculture (India) Private Limited</w:t>
            </w:r>
          </w:p>
        </w:tc>
        <w:tc>
          <w:tcPr>
            <w:tcW w:w="928" w:type="dxa"/>
            <w:shd w:val="clear" w:color="auto" w:fill="auto"/>
          </w:tcPr>
          <w:p w14:paraId="5F97BCC8" w14:textId="6C22F0BD" w:rsidR="005F2A55" w:rsidRPr="0097170A" w:rsidRDefault="005F2A55" w:rsidP="0097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7170A">
              <w:rPr>
                <w:rFonts w:asciiTheme="majorBidi" w:hAnsiTheme="majorBidi" w:cstheme="majorBidi"/>
                <w:sz w:val="28"/>
                <w:szCs w:val="28"/>
              </w:rPr>
              <w:t>62.50</w:t>
            </w:r>
          </w:p>
        </w:tc>
        <w:tc>
          <w:tcPr>
            <w:tcW w:w="197" w:type="dxa"/>
            <w:shd w:val="clear" w:color="auto" w:fill="auto"/>
          </w:tcPr>
          <w:p w14:paraId="5B3234AC" w14:textId="77777777" w:rsidR="005F2A55" w:rsidRPr="0061243F" w:rsidRDefault="005F2A55" w:rsidP="005F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89" w:type="dxa"/>
            <w:shd w:val="clear" w:color="auto" w:fill="auto"/>
          </w:tcPr>
          <w:p w14:paraId="301B9988" w14:textId="137A70E2" w:rsidR="005F2A55" w:rsidRPr="0061243F" w:rsidRDefault="005F2A55" w:rsidP="006C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7" w:type="dxa"/>
            <w:shd w:val="clear" w:color="auto" w:fill="auto"/>
          </w:tcPr>
          <w:p w14:paraId="2DDDB13A" w14:textId="77777777" w:rsidR="005F2A55" w:rsidRPr="0061243F" w:rsidRDefault="005F2A55" w:rsidP="005F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87" w:type="dxa"/>
            <w:shd w:val="clear" w:color="auto" w:fill="auto"/>
          </w:tcPr>
          <w:p w14:paraId="2CE4C81A" w14:textId="6A8BA3AD" w:rsidR="005F2A55" w:rsidRDefault="005F2A55" w:rsidP="0097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32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74DD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,2</w:t>
            </w:r>
            <w:r w:rsidRPr="00474DD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7</w:t>
            </w:r>
          </w:p>
        </w:tc>
        <w:tc>
          <w:tcPr>
            <w:tcW w:w="201" w:type="dxa"/>
            <w:shd w:val="clear" w:color="auto" w:fill="auto"/>
          </w:tcPr>
          <w:p w14:paraId="5FDD529A" w14:textId="77777777" w:rsidR="005F2A55" w:rsidRPr="0061243F" w:rsidRDefault="005F2A55" w:rsidP="005F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89" w:type="dxa"/>
            <w:shd w:val="clear" w:color="auto" w:fill="auto"/>
          </w:tcPr>
          <w:p w14:paraId="48B6D0E3" w14:textId="301C144A" w:rsidR="005F2A55" w:rsidRPr="0061243F" w:rsidRDefault="005F2A55" w:rsidP="0097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7" w:type="dxa"/>
            <w:shd w:val="clear" w:color="auto" w:fill="auto"/>
          </w:tcPr>
          <w:p w14:paraId="2878605E" w14:textId="77777777" w:rsidR="005F2A55" w:rsidRPr="0061243F" w:rsidRDefault="005F2A55" w:rsidP="005F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8" w:type="dxa"/>
            <w:shd w:val="clear" w:color="auto" w:fill="auto"/>
          </w:tcPr>
          <w:p w14:paraId="2D15D010" w14:textId="6232129A" w:rsidR="005F2A55" w:rsidRPr="0061243F" w:rsidRDefault="005F2A55" w:rsidP="0097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97" w:type="dxa"/>
            <w:shd w:val="clear" w:color="auto" w:fill="auto"/>
          </w:tcPr>
          <w:p w14:paraId="38DBCE74" w14:textId="77777777" w:rsidR="005F2A55" w:rsidRPr="0061243F" w:rsidRDefault="005F2A55" w:rsidP="005F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88" w:type="dxa"/>
            <w:shd w:val="clear" w:color="auto" w:fill="auto"/>
          </w:tcPr>
          <w:p w14:paraId="638C0D68" w14:textId="6AAF8CE1" w:rsidR="005F2A55" w:rsidRPr="0097170A" w:rsidRDefault="005F2A55" w:rsidP="0097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170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7" w:type="dxa"/>
            <w:shd w:val="clear" w:color="auto" w:fill="auto"/>
          </w:tcPr>
          <w:p w14:paraId="0EEB43BF" w14:textId="77777777" w:rsidR="005F2A55" w:rsidRPr="0061243F" w:rsidRDefault="005F2A55" w:rsidP="005F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89" w:type="dxa"/>
            <w:shd w:val="clear" w:color="auto" w:fill="auto"/>
          </w:tcPr>
          <w:p w14:paraId="7292BE9D" w14:textId="5428280F" w:rsidR="005F2A55" w:rsidRPr="0097170A" w:rsidRDefault="005F2A55" w:rsidP="0097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74DD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7170A">
              <w:rPr>
                <w:rFonts w:asciiTheme="majorBidi" w:hAnsiTheme="majorBidi" w:cstheme="majorBidi"/>
                <w:sz w:val="28"/>
                <w:szCs w:val="28"/>
              </w:rPr>
              <w:t>,2</w:t>
            </w:r>
            <w:r w:rsidRPr="00474DD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7170A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97" w:type="dxa"/>
            <w:shd w:val="clear" w:color="auto" w:fill="auto"/>
          </w:tcPr>
          <w:p w14:paraId="02A79123" w14:textId="77777777" w:rsidR="005F2A55" w:rsidRPr="0061243F" w:rsidRDefault="005F2A55" w:rsidP="005F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21" w:type="dxa"/>
            <w:shd w:val="clear" w:color="auto" w:fill="auto"/>
          </w:tcPr>
          <w:p w14:paraId="7177A82E" w14:textId="40432357" w:rsidR="005F2A55" w:rsidRPr="0061243F" w:rsidRDefault="005F2A55" w:rsidP="0097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F175F" w:rsidRPr="00CA54F9" w14:paraId="3CAA3105" w14:textId="77777777" w:rsidTr="008F7484">
        <w:trPr>
          <w:cantSplit/>
          <w:trHeight w:val="21"/>
        </w:trPr>
        <w:tc>
          <w:tcPr>
            <w:tcW w:w="5949" w:type="dxa"/>
            <w:shd w:val="clear" w:color="auto" w:fill="auto"/>
          </w:tcPr>
          <w:p w14:paraId="7D5E781D" w14:textId="045ECD6A" w:rsidR="002F175F" w:rsidRPr="0061243F" w:rsidRDefault="002F175F" w:rsidP="000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1243F">
              <w:rPr>
                <w:rFonts w:asciiTheme="majorBidi" w:hAnsiTheme="majorBidi" w:cstheme="majorBidi"/>
                <w:sz w:val="28"/>
                <w:szCs w:val="28"/>
              </w:rPr>
              <w:t>C.P. Aquaculture (Hainan) Co. Ltd.</w:t>
            </w:r>
          </w:p>
        </w:tc>
        <w:tc>
          <w:tcPr>
            <w:tcW w:w="928" w:type="dxa"/>
            <w:shd w:val="clear" w:color="auto" w:fill="auto"/>
          </w:tcPr>
          <w:p w14:paraId="2C32F1CA" w14:textId="3226822A" w:rsidR="002F175F" w:rsidRPr="0097170A" w:rsidRDefault="005F2A55" w:rsidP="0097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7170A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97" w:type="dxa"/>
            <w:shd w:val="clear" w:color="auto" w:fill="auto"/>
          </w:tcPr>
          <w:p w14:paraId="39729299" w14:textId="77777777" w:rsidR="002F175F" w:rsidRPr="0061243F" w:rsidRDefault="002F175F" w:rsidP="000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89" w:type="dxa"/>
            <w:shd w:val="clear" w:color="auto" w:fill="auto"/>
          </w:tcPr>
          <w:p w14:paraId="7B6EC49B" w14:textId="02F7F59F" w:rsidR="002F175F" w:rsidRPr="0061243F" w:rsidRDefault="002F175F" w:rsidP="006C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1243F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61243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61243F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97" w:type="dxa"/>
            <w:shd w:val="clear" w:color="auto" w:fill="auto"/>
          </w:tcPr>
          <w:p w14:paraId="6F24C530" w14:textId="77777777" w:rsidR="002F175F" w:rsidRPr="0061243F" w:rsidRDefault="002F175F" w:rsidP="000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87" w:type="dxa"/>
            <w:shd w:val="clear" w:color="auto" w:fill="auto"/>
          </w:tcPr>
          <w:p w14:paraId="70ADB8C0" w14:textId="18083380" w:rsidR="002F175F" w:rsidRPr="0061243F" w:rsidRDefault="005F2A55" w:rsidP="0097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32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74DD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26</w:t>
            </w:r>
          </w:p>
        </w:tc>
        <w:tc>
          <w:tcPr>
            <w:tcW w:w="201" w:type="dxa"/>
            <w:shd w:val="clear" w:color="auto" w:fill="auto"/>
          </w:tcPr>
          <w:p w14:paraId="53957EC8" w14:textId="77777777" w:rsidR="002F175F" w:rsidRPr="0061243F" w:rsidRDefault="002F175F" w:rsidP="000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89" w:type="dxa"/>
            <w:shd w:val="clear" w:color="auto" w:fill="auto"/>
          </w:tcPr>
          <w:p w14:paraId="292DA130" w14:textId="42837A1E" w:rsidR="002F175F" w:rsidRPr="0061243F" w:rsidRDefault="002F175F" w:rsidP="0097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1243F">
              <w:rPr>
                <w:rFonts w:asciiTheme="majorBidi" w:hAnsiTheme="majorBidi" w:cstheme="majorBidi"/>
                <w:sz w:val="28"/>
                <w:szCs w:val="28"/>
              </w:rPr>
              <w:t>126</w:t>
            </w:r>
          </w:p>
        </w:tc>
        <w:tc>
          <w:tcPr>
            <w:tcW w:w="197" w:type="dxa"/>
            <w:shd w:val="clear" w:color="auto" w:fill="auto"/>
          </w:tcPr>
          <w:p w14:paraId="568D82CE" w14:textId="77777777" w:rsidR="002F175F" w:rsidRPr="0061243F" w:rsidRDefault="002F175F" w:rsidP="000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8" w:type="dxa"/>
            <w:shd w:val="clear" w:color="auto" w:fill="auto"/>
          </w:tcPr>
          <w:p w14:paraId="0DE006E9" w14:textId="36009708" w:rsidR="002F175F" w:rsidRPr="0061243F" w:rsidRDefault="005F2A55" w:rsidP="0097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97" w:type="dxa"/>
            <w:shd w:val="clear" w:color="auto" w:fill="auto"/>
          </w:tcPr>
          <w:p w14:paraId="6675C599" w14:textId="77777777" w:rsidR="002F175F" w:rsidRPr="0061243F" w:rsidRDefault="002F175F" w:rsidP="000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88" w:type="dxa"/>
            <w:shd w:val="clear" w:color="auto" w:fill="auto"/>
          </w:tcPr>
          <w:p w14:paraId="4F2A7E2F" w14:textId="21E2D045" w:rsidR="002F175F" w:rsidRPr="0097170A" w:rsidRDefault="002F175F" w:rsidP="0097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170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7" w:type="dxa"/>
            <w:shd w:val="clear" w:color="auto" w:fill="auto"/>
          </w:tcPr>
          <w:p w14:paraId="2C37B7BA" w14:textId="77777777" w:rsidR="002F175F" w:rsidRPr="0061243F" w:rsidRDefault="002F175F" w:rsidP="000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89" w:type="dxa"/>
            <w:shd w:val="clear" w:color="auto" w:fill="auto"/>
          </w:tcPr>
          <w:p w14:paraId="70902E90" w14:textId="2395A39D" w:rsidR="002F175F" w:rsidRPr="0097170A" w:rsidRDefault="005F2A55" w:rsidP="0097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74DD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7170A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197" w:type="dxa"/>
            <w:shd w:val="clear" w:color="auto" w:fill="auto"/>
          </w:tcPr>
          <w:p w14:paraId="66573BE7" w14:textId="77777777" w:rsidR="002F175F" w:rsidRPr="0061243F" w:rsidRDefault="002F175F" w:rsidP="000D5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21" w:type="dxa"/>
            <w:shd w:val="clear" w:color="auto" w:fill="auto"/>
          </w:tcPr>
          <w:p w14:paraId="3BA1F4D8" w14:textId="55F7EDA1" w:rsidR="002F175F" w:rsidRPr="0097170A" w:rsidRDefault="002F175F" w:rsidP="00971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243F">
              <w:rPr>
                <w:rFonts w:asciiTheme="majorBidi" w:hAnsiTheme="majorBidi" w:cstheme="majorBidi"/>
                <w:sz w:val="28"/>
                <w:szCs w:val="28"/>
              </w:rPr>
              <w:t>126</w:t>
            </w:r>
          </w:p>
        </w:tc>
      </w:tr>
    </w:tbl>
    <w:p w14:paraId="19A14019" w14:textId="0184E18A" w:rsidR="00E50DAA" w:rsidRPr="00CA54F9" w:rsidRDefault="00E50D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0646FB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รายละเอียดเงินลงทุนในบริษัทย่อย (ต่อ)</w:t>
      </w:r>
    </w:p>
    <w:tbl>
      <w:tblPr>
        <w:tblW w:w="15311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00"/>
        <w:gridCol w:w="980"/>
        <w:gridCol w:w="195"/>
        <w:gridCol w:w="983"/>
        <w:gridCol w:w="196"/>
        <w:gridCol w:w="883"/>
        <w:gridCol w:w="196"/>
        <w:gridCol w:w="983"/>
        <w:gridCol w:w="196"/>
        <w:gridCol w:w="1080"/>
        <w:gridCol w:w="196"/>
        <w:gridCol w:w="1078"/>
        <w:gridCol w:w="198"/>
        <w:gridCol w:w="979"/>
        <w:gridCol w:w="198"/>
        <w:gridCol w:w="1070"/>
      </w:tblGrid>
      <w:tr w:rsidR="00126F95" w:rsidRPr="00CA54F9" w14:paraId="728E4C3E" w14:textId="77777777" w:rsidTr="008F7484">
        <w:trPr>
          <w:cantSplit/>
          <w:trHeight w:val="21"/>
        </w:trPr>
        <w:tc>
          <w:tcPr>
            <w:tcW w:w="5903" w:type="dxa"/>
            <w:shd w:val="clear" w:color="auto" w:fill="auto"/>
          </w:tcPr>
          <w:p w14:paraId="5A24CDE8" w14:textId="77777777" w:rsidR="00126F95" w:rsidRPr="00CA54F9" w:rsidRDefault="0012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7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408" w:type="dxa"/>
            <w:gridSpan w:val="15"/>
            <w:shd w:val="clear" w:color="auto" w:fill="auto"/>
          </w:tcPr>
          <w:p w14:paraId="50FC1A6B" w14:textId="77777777" w:rsidR="00126F95" w:rsidRPr="00CA54F9" w:rsidRDefault="0012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CA54F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CA54F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CA54F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126F95" w:rsidRPr="00CA54F9" w14:paraId="2A788C1D" w14:textId="77777777" w:rsidTr="008F7484">
        <w:trPr>
          <w:cantSplit/>
          <w:trHeight w:val="21"/>
        </w:trPr>
        <w:tc>
          <w:tcPr>
            <w:tcW w:w="5903" w:type="dxa"/>
            <w:shd w:val="clear" w:color="auto" w:fill="auto"/>
          </w:tcPr>
          <w:p w14:paraId="580FCA67" w14:textId="77777777" w:rsidR="00126F95" w:rsidRPr="00CA54F9" w:rsidRDefault="0012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7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408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70D4B033" w14:textId="77777777" w:rsidR="00126F95" w:rsidRPr="00CA54F9" w:rsidDel="00685444" w:rsidRDefault="0012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CA54F9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2F175F" w:rsidRPr="00CA54F9" w14:paraId="6DD21BAD" w14:textId="77777777" w:rsidTr="008F7484">
        <w:trPr>
          <w:cantSplit/>
          <w:trHeight w:val="21"/>
        </w:trPr>
        <w:tc>
          <w:tcPr>
            <w:tcW w:w="5903" w:type="dxa"/>
            <w:shd w:val="clear" w:color="auto" w:fill="auto"/>
          </w:tcPr>
          <w:p w14:paraId="6DA40A7A" w14:textId="77777777" w:rsidR="002F175F" w:rsidRPr="00CA54F9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7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932D146" w14:textId="77777777" w:rsidR="002F175F" w:rsidRPr="00CA54F9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CA54F9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สัดส่วน</w:t>
            </w:r>
          </w:p>
        </w:tc>
        <w:tc>
          <w:tcPr>
            <w:tcW w:w="2258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EDBFAB" w14:textId="77777777" w:rsidR="002F175F" w:rsidRPr="00CA54F9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DECD26" w14:textId="77777777" w:rsidR="002F175F" w:rsidRPr="00CA54F9" w:rsidDel="00685444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235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711654" w14:textId="77777777" w:rsidR="002F175F" w:rsidRPr="00CA54F9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726117" w14:textId="77777777" w:rsidR="002F175F" w:rsidRPr="00CA54F9" w:rsidDel="00685444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242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03A19E" w14:textId="77777777" w:rsidR="002F175F" w:rsidRPr="00CA54F9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2F175F" w:rsidRPr="00CA54F9" w14:paraId="4F293527" w14:textId="77777777" w:rsidTr="008F7484">
        <w:trPr>
          <w:cantSplit/>
          <w:trHeight w:val="21"/>
        </w:trPr>
        <w:tc>
          <w:tcPr>
            <w:tcW w:w="5903" w:type="dxa"/>
            <w:shd w:val="clear" w:color="auto" w:fill="auto"/>
          </w:tcPr>
          <w:p w14:paraId="307CB0F6" w14:textId="77777777" w:rsidR="002F175F" w:rsidRPr="00CA54F9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7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3A9DA39C" w14:textId="77777777" w:rsidR="002F175F" w:rsidRPr="00CA54F9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A54F9">
              <w:rPr>
                <w:rFonts w:ascii="Angsana New" w:hAnsi="Angsana New"/>
                <w:sz w:val="28"/>
                <w:szCs w:val="28"/>
                <w:cs/>
                <w:lang w:val="en-GB"/>
              </w:rPr>
              <w:t>ความเป็นเจ้าของ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5442DDE7" w14:textId="77777777" w:rsidR="002F175F" w:rsidRPr="00CA54F9" w:rsidDel="00685444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062" w:type="dxa"/>
            <w:gridSpan w:val="3"/>
            <w:shd w:val="clear" w:color="auto" w:fill="auto"/>
            <w:vAlign w:val="bottom"/>
          </w:tcPr>
          <w:p w14:paraId="2447C242" w14:textId="77777777" w:rsidR="002F175F" w:rsidRPr="00CA54F9" w:rsidDel="00685444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6FF4218F" w14:textId="77777777" w:rsidR="002F175F" w:rsidRPr="00CA54F9" w:rsidDel="00685444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2354" w:type="dxa"/>
            <w:gridSpan w:val="3"/>
            <w:shd w:val="clear" w:color="auto" w:fill="auto"/>
            <w:vAlign w:val="bottom"/>
          </w:tcPr>
          <w:p w14:paraId="03B86503" w14:textId="77777777" w:rsidR="002F175F" w:rsidRPr="00CA54F9" w:rsidDel="00685444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8" w:type="dxa"/>
            <w:shd w:val="clear" w:color="auto" w:fill="auto"/>
            <w:vAlign w:val="bottom"/>
          </w:tcPr>
          <w:p w14:paraId="5407D385" w14:textId="77777777" w:rsidR="002F175F" w:rsidRPr="00CA54F9" w:rsidDel="00685444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242" w:type="dxa"/>
            <w:gridSpan w:val="3"/>
            <w:shd w:val="clear" w:color="auto" w:fill="auto"/>
            <w:vAlign w:val="bottom"/>
          </w:tcPr>
          <w:p w14:paraId="4B4A6E55" w14:textId="77777777" w:rsidR="002F175F" w:rsidRPr="00CA54F9" w:rsidDel="00685444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2" w:right="-9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0C708F" w:rsidRPr="00CA54F9" w14:paraId="137454DB" w14:textId="77777777" w:rsidTr="008F7484">
        <w:trPr>
          <w:cantSplit/>
          <w:trHeight w:val="21"/>
        </w:trPr>
        <w:tc>
          <w:tcPr>
            <w:tcW w:w="5903" w:type="dxa"/>
            <w:shd w:val="clear" w:color="auto" w:fill="auto"/>
          </w:tcPr>
          <w:p w14:paraId="7AE8F0C2" w14:textId="77777777" w:rsidR="002F175F" w:rsidRPr="00CA54F9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7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5692947" w14:textId="77777777" w:rsidR="002F175F" w:rsidRPr="00CA54F9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A54F9"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  <w:t>(ร้อยละ)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7CAF4442" w14:textId="77777777" w:rsidR="002F175F" w:rsidRPr="00CA54F9" w:rsidDel="00685444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06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DA8EA9" w14:textId="77777777" w:rsidR="002F175F" w:rsidRPr="00CA54F9" w:rsidDel="00685444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A54F9">
              <w:rPr>
                <w:rFonts w:ascii="Angsana New" w:hAnsi="Angsana New"/>
                <w:sz w:val="28"/>
                <w:szCs w:val="28"/>
                <w:cs/>
                <w:lang w:val="en-GB"/>
              </w:rPr>
              <w:t>วิธีราคาทุน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5D9FDECE" w14:textId="77777777" w:rsidR="002F175F" w:rsidRPr="00CA54F9" w:rsidDel="00685444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235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3376F3" w14:textId="77777777" w:rsidR="002F175F" w:rsidRPr="00CA54F9" w:rsidDel="00685444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A54F9">
              <w:rPr>
                <w:rFonts w:ascii="Angsana New" w:hAnsi="Angsana New"/>
                <w:sz w:val="28"/>
                <w:szCs w:val="28"/>
                <w:cs/>
                <w:lang w:val="en-GB"/>
              </w:rPr>
              <w:t>การด้อยค่าสะสม</w:t>
            </w:r>
          </w:p>
        </w:tc>
        <w:tc>
          <w:tcPr>
            <w:tcW w:w="198" w:type="dxa"/>
            <w:shd w:val="clear" w:color="auto" w:fill="auto"/>
            <w:vAlign w:val="bottom"/>
          </w:tcPr>
          <w:p w14:paraId="26673A9F" w14:textId="77777777" w:rsidR="002F175F" w:rsidRPr="00CA54F9" w:rsidDel="00685444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24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40A047" w14:textId="77777777" w:rsidR="002F175F" w:rsidRPr="00CA54F9" w:rsidDel="00685444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2" w:right="-9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A54F9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ราคาทุน - สุทธิ</w:t>
            </w:r>
          </w:p>
        </w:tc>
      </w:tr>
      <w:tr w:rsidR="00262287" w:rsidRPr="00CA54F9" w14:paraId="5962503E" w14:textId="77777777" w:rsidTr="008F7484">
        <w:trPr>
          <w:cantSplit/>
          <w:trHeight w:val="21"/>
        </w:trPr>
        <w:tc>
          <w:tcPr>
            <w:tcW w:w="5903" w:type="dxa"/>
            <w:shd w:val="clear" w:color="auto" w:fill="auto"/>
          </w:tcPr>
          <w:p w14:paraId="70E8092E" w14:textId="77777777" w:rsidR="002F175F" w:rsidRPr="00CA54F9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7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B52FB0" w14:textId="53FB1005" w:rsidR="002F175F" w:rsidRPr="00CA54F9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54F9">
              <w:rPr>
                <w:rFonts w:ascii="Angsana New" w:hAnsi="Angsana New"/>
                <w:sz w:val="28"/>
                <w:szCs w:val="28"/>
              </w:rPr>
              <w:t>256</w:t>
            </w:r>
            <w:r w:rsidR="003C661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96" w:type="dxa"/>
            <w:tcBorders>
              <w:top w:val="single" w:sz="4" w:space="0" w:color="auto"/>
            </w:tcBorders>
            <w:shd w:val="clear" w:color="auto" w:fill="auto"/>
          </w:tcPr>
          <w:p w14:paraId="11F31DBA" w14:textId="77777777" w:rsidR="002F175F" w:rsidRPr="00CA54F9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C8112F" w14:textId="2F4EBD1C" w:rsidR="002F175F" w:rsidRPr="00CA54F9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54F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96" w:type="dxa"/>
            <w:shd w:val="clear" w:color="auto" w:fill="auto"/>
          </w:tcPr>
          <w:p w14:paraId="2372D6AF" w14:textId="77777777" w:rsidR="002F175F" w:rsidRPr="00CA54F9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A2AF06" w14:textId="2E49738B" w:rsidR="002F175F" w:rsidRPr="00CA54F9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54F9">
              <w:rPr>
                <w:rFonts w:ascii="Angsana New" w:hAnsi="Angsana New"/>
                <w:sz w:val="28"/>
                <w:szCs w:val="28"/>
              </w:rPr>
              <w:t>256</w:t>
            </w:r>
            <w:r w:rsidR="003C661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96" w:type="dxa"/>
            <w:tcBorders>
              <w:top w:val="single" w:sz="4" w:space="0" w:color="auto"/>
            </w:tcBorders>
            <w:shd w:val="clear" w:color="auto" w:fill="auto"/>
          </w:tcPr>
          <w:p w14:paraId="07213C8B" w14:textId="77777777" w:rsidR="002F175F" w:rsidRPr="00CA54F9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1C5F4A" w14:textId="54D614C0" w:rsidR="002F175F" w:rsidRPr="00CA54F9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54F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96" w:type="dxa"/>
            <w:shd w:val="clear" w:color="auto" w:fill="auto"/>
          </w:tcPr>
          <w:p w14:paraId="58805599" w14:textId="77777777" w:rsidR="002F175F" w:rsidRPr="00CA54F9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60C5DE" w14:textId="3BD5881B" w:rsidR="002F175F" w:rsidRPr="00CA54F9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54F9">
              <w:rPr>
                <w:rFonts w:ascii="Angsana New" w:hAnsi="Angsana New"/>
                <w:sz w:val="28"/>
                <w:szCs w:val="28"/>
              </w:rPr>
              <w:t>256</w:t>
            </w:r>
            <w:r w:rsidR="003C661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96" w:type="dxa"/>
            <w:tcBorders>
              <w:top w:val="single" w:sz="4" w:space="0" w:color="auto"/>
            </w:tcBorders>
            <w:shd w:val="clear" w:color="auto" w:fill="auto"/>
          </w:tcPr>
          <w:p w14:paraId="7193B614" w14:textId="77777777" w:rsidR="002F175F" w:rsidRPr="00CA54F9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BD14B3" w14:textId="093A17C9" w:rsidR="002F175F" w:rsidRPr="00CA54F9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54F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98" w:type="dxa"/>
            <w:shd w:val="clear" w:color="auto" w:fill="auto"/>
          </w:tcPr>
          <w:p w14:paraId="52D0058C" w14:textId="77777777" w:rsidR="002F175F" w:rsidRPr="00CA54F9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71A2A1" w14:textId="1D466BC5" w:rsidR="002F175F" w:rsidRPr="00CA54F9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54F9">
              <w:rPr>
                <w:rFonts w:ascii="Angsana New" w:hAnsi="Angsana New"/>
                <w:sz w:val="28"/>
                <w:szCs w:val="28"/>
              </w:rPr>
              <w:t>256</w:t>
            </w:r>
            <w:r w:rsidR="003C661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98" w:type="dxa"/>
            <w:tcBorders>
              <w:top w:val="single" w:sz="4" w:space="0" w:color="auto"/>
            </w:tcBorders>
            <w:shd w:val="clear" w:color="auto" w:fill="auto"/>
          </w:tcPr>
          <w:p w14:paraId="4F78BB00" w14:textId="77777777" w:rsidR="002F175F" w:rsidRPr="00CA54F9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AAD7E6" w14:textId="1048DFF3" w:rsidR="002F175F" w:rsidRPr="00CA54F9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54F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2F175F" w:rsidRPr="00CA54F9" w14:paraId="644CA254" w14:textId="77777777" w:rsidTr="008F7484">
        <w:trPr>
          <w:cantSplit/>
          <w:trHeight w:hRule="exact" w:val="156"/>
        </w:trPr>
        <w:tc>
          <w:tcPr>
            <w:tcW w:w="5903" w:type="dxa"/>
            <w:shd w:val="clear" w:color="auto" w:fill="auto"/>
          </w:tcPr>
          <w:p w14:paraId="2BAD344A" w14:textId="77777777" w:rsidR="002F175F" w:rsidRPr="00CA54F9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i/>
                <w:iCs/>
                <w:cs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2EBBC596" w14:textId="77777777" w:rsidR="002F175F" w:rsidRPr="00CA54F9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i/>
                <w:iCs/>
                <w:cs/>
                <w:lang w:val="en-GB"/>
              </w:rPr>
            </w:pPr>
          </w:p>
        </w:tc>
        <w:tc>
          <w:tcPr>
            <w:tcW w:w="7248" w:type="dxa"/>
            <w:gridSpan w:val="12"/>
            <w:shd w:val="clear" w:color="auto" w:fill="auto"/>
          </w:tcPr>
          <w:p w14:paraId="02D29938" w14:textId="77777777" w:rsidR="002F175F" w:rsidRPr="00CA54F9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i/>
                <w:iCs/>
                <w:cs/>
                <w:lang w:val="en-GB"/>
              </w:rPr>
            </w:pPr>
          </w:p>
        </w:tc>
      </w:tr>
      <w:tr w:rsidR="002F175F" w:rsidRPr="00CA54F9" w14:paraId="11DFD810" w14:textId="77777777" w:rsidTr="008F7484">
        <w:trPr>
          <w:cantSplit/>
          <w:trHeight w:val="21"/>
        </w:trPr>
        <w:tc>
          <w:tcPr>
            <w:tcW w:w="5903" w:type="dxa"/>
            <w:shd w:val="clear" w:color="auto" w:fill="auto"/>
          </w:tcPr>
          <w:p w14:paraId="4537D53F" w14:textId="27BBF23E" w:rsidR="002F175F" w:rsidRPr="00CA54F9" w:rsidRDefault="002F175F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60" w:lineRule="exact"/>
              <w:rPr>
                <w:rFonts w:ascii="Angsana New" w:eastAsia="Angsana New" w:hAnsi="Angsana New"/>
                <w:sz w:val="28"/>
                <w:szCs w:val="28"/>
              </w:rPr>
            </w:pPr>
            <w:r w:rsidRPr="00CA54F9">
              <w:rPr>
                <w:rFonts w:ascii="Angsana New" w:hAnsi="Angsana New"/>
                <w:color w:val="000000"/>
                <w:sz w:val="28"/>
                <w:szCs w:val="28"/>
              </w:rPr>
              <w:t>C.P. Foods Holdings Limited</w:t>
            </w:r>
            <w:r w:rsidRPr="00CA54F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CA54F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81" w:type="dxa"/>
            <w:shd w:val="clear" w:color="auto" w:fill="auto"/>
          </w:tcPr>
          <w:p w14:paraId="09FC9B18" w14:textId="1F43C7EC" w:rsidR="002F175F" w:rsidRPr="00CA54F9" w:rsidRDefault="005F2A55" w:rsidP="00FC4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360" w:lineRule="exact"/>
              <w:ind w:left="-79" w:right="-79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74DD1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00.00</w:t>
            </w:r>
          </w:p>
        </w:tc>
        <w:tc>
          <w:tcPr>
            <w:tcW w:w="196" w:type="dxa"/>
            <w:shd w:val="clear" w:color="auto" w:fill="auto"/>
          </w:tcPr>
          <w:p w14:paraId="3AD6ACF4" w14:textId="77777777" w:rsidR="002F175F" w:rsidRPr="00CA54F9" w:rsidRDefault="002F175F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981" w:type="dxa"/>
            <w:shd w:val="clear" w:color="auto" w:fill="auto"/>
          </w:tcPr>
          <w:p w14:paraId="58B5E02F" w14:textId="166C05AD" w:rsidR="002F175F" w:rsidRPr="00CA54F9" w:rsidDel="009722DA" w:rsidRDefault="002F175F" w:rsidP="006C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360" w:lineRule="exact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A54F9">
              <w:rPr>
                <w:rFonts w:ascii="Angsana New" w:hAnsi="Angsana New"/>
                <w:sz w:val="28"/>
                <w:szCs w:val="28"/>
              </w:rPr>
              <w:t>100</w:t>
            </w:r>
            <w:r w:rsidRPr="00CA54F9">
              <w:rPr>
                <w:rFonts w:ascii="Angsana New" w:hAnsi="Angsana New"/>
                <w:sz w:val="28"/>
                <w:szCs w:val="28"/>
                <w:lang w:val="en-GB"/>
              </w:rPr>
              <w:t>.</w:t>
            </w:r>
            <w:r w:rsidRPr="00CA54F9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96" w:type="dxa"/>
            <w:shd w:val="clear" w:color="auto" w:fill="auto"/>
          </w:tcPr>
          <w:p w14:paraId="3410B4BC" w14:textId="77777777" w:rsidR="002F175F" w:rsidRPr="00CA54F9" w:rsidRDefault="002F175F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83" w:type="dxa"/>
            <w:shd w:val="clear" w:color="auto" w:fill="auto"/>
          </w:tcPr>
          <w:p w14:paraId="7FF26D48" w14:textId="62C947D4" w:rsidR="002F175F" w:rsidRPr="00CA54F9" w:rsidRDefault="005F2A55" w:rsidP="00EF7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74DD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96" w:type="dxa"/>
            <w:shd w:val="clear" w:color="auto" w:fill="auto"/>
          </w:tcPr>
          <w:p w14:paraId="12574CF5" w14:textId="77777777" w:rsidR="002F175F" w:rsidRPr="00CA54F9" w:rsidRDefault="002F175F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81" w:type="dxa"/>
            <w:shd w:val="clear" w:color="auto" w:fill="auto"/>
          </w:tcPr>
          <w:p w14:paraId="3A3018C3" w14:textId="192CBAE4" w:rsidR="002F175F" w:rsidRPr="00EF72AC" w:rsidDel="009722DA" w:rsidRDefault="002F175F" w:rsidP="007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</w:rPr>
            </w:pPr>
            <w:r w:rsidRPr="00CA54F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96" w:type="dxa"/>
            <w:shd w:val="clear" w:color="auto" w:fill="auto"/>
          </w:tcPr>
          <w:p w14:paraId="6232CECC" w14:textId="77777777" w:rsidR="002F175F" w:rsidRPr="00CA54F9" w:rsidRDefault="002F175F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52345FC5" w14:textId="4FAED5C3" w:rsidR="002F175F" w:rsidRPr="00EF72AC" w:rsidRDefault="005F2A55" w:rsidP="007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</w:rPr>
            </w:pPr>
            <w:r w:rsidRPr="00EF72A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6" w:type="dxa"/>
            <w:shd w:val="clear" w:color="auto" w:fill="auto"/>
          </w:tcPr>
          <w:p w14:paraId="3E4AE57A" w14:textId="77777777" w:rsidR="002F175F" w:rsidRPr="00CA54F9" w:rsidRDefault="002F175F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77" w:type="dxa"/>
            <w:shd w:val="clear" w:color="auto" w:fill="auto"/>
          </w:tcPr>
          <w:p w14:paraId="5A525C26" w14:textId="5294E5CE" w:rsidR="002F175F" w:rsidRPr="00EF72AC" w:rsidRDefault="002F175F" w:rsidP="007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</w:rPr>
            </w:pPr>
            <w:r w:rsidRPr="00EF72A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24A60E0D" w14:textId="77777777" w:rsidR="002F175F" w:rsidRPr="00CA54F9" w:rsidRDefault="002F175F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79" w:type="dxa"/>
            <w:shd w:val="clear" w:color="auto" w:fill="auto"/>
          </w:tcPr>
          <w:p w14:paraId="1175BFF3" w14:textId="0D551584" w:rsidR="002F175F" w:rsidRPr="00EF72AC" w:rsidRDefault="005F2A55" w:rsidP="00EF7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</w:rPr>
            </w:pPr>
            <w:r w:rsidRPr="00474DD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98" w:type="dxa"/>
            <w:shd w:val="clear" w:color="auto" w:fill="auto"/>
          </w:tcPr>
          <w:p w14:paraId="6D517BBB" w14:textId="77777777" w:rsidR="002F175F" w:rsidRPr="00CA54F9" w:rsidRDefault="002F175F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70" w:type="dxa"/>
            <w:shd w:val="clear" w:color="auto" w:fill="auto"/>
          </w:tcPr>
          <w:p w14:paraId="6A04A673" w14:textId="0349068F" w:rsidR="002F175F" w:rsidRPr="007C6104" w:rsidDel="009722DA" w:rsidRDefault="002F175F" w:rsidP="007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</w:rPr>
            </w:pPr>
            <w:r w:rsidRPr="00CA54F9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2F175F" w:rsidRPr="00CA54F9" w14:paraId="4FF21968" w14:textId="77777777" w:rsidTr="008F7484">
        <w:trPr>
          <w:cantSplit/>
          <w:trHeight w:val="21"/>
        </w:trPr>
        <w:tc>
          <w:tcPr>
            <w:tcW w:w="5903" w:type="dxa"/>
            <w:shd w:val="clear" w:color="auto" w:fill="auto"/>
          </w:tcPr>
          <w:p w14:paraId="3D8BEF93" w14:textId="32A6C0AA" w:rsidR="002F175F" w:rsidRPr="00CA54F9" w:rsidRDefault="002F175F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60" w:lineRule="exact"/>
              <w:rPr>
                <w:rFonts w:ascii="Angsana New" w:eastAsia="Angsana New" w:hAnsi="Angsana New"/>
                <w:sz w:val="28"/>
                <w:szCs w:val="28"/>
              </w:rPr>
            </w:pPr>
            <w:r w:rsidRPr="00CA54F9">
              <w:rPr>
                <w:rFonts w:ascii="Angsana New" w:hAnsi="Angsana New"/>
                <w:color w:val="000000"/>
                <w:sz w:val="28"/>
                <w:szCs w:val="28"/>
              </w:rPr>
              <w:t>C.P. Foods International Limited</w:t>
            </w:r>
          </w:p>
        </w:tc>
        <w:tc>
          <w:tcPr>
            <w:tcW w:w="981" w:type="dxa"/>
            <w:shd w:val="clear" w:color="auto" w:fill="auto"/>
          </w:tcPr>
          <w:p w14:paraId="3C72A854" w14:textId="0313940D" w:rsidR="002F175F" w:rsidRPr="00CA54F9" w:rsidRDefault="005F2A55" w:rsidP="00FC4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360" w:lineRule="exact"/>
              <w:ind w:left="-79" w:right="-79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74DD1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00.00</w:t>
            </w:r>
          </w:p>
        </w:tc>
        <w:tc>
          <w:tcPr>
            <w:tcW w:w="196" w:type="dxa"/>
            <w:shd w:val="clear" w:color="auto" w:fill="auto"/>
          </w:tcPr>
          <w:p w14:paraId="15B074C3" w14:textId="77777777" w:rsidR="002F175F" w:rsidRPr="00CA54F9" w:rsidRDefault="002F175F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981" w:type="dxa"/>
            <w:shd w:val="clear" w:color="auto" w:fill="auto"/>
          </w:tcPr>
          <w:p w14:paraId="2D7C12F1" w14:textId="70E2E099" w:rsidR="002F175F" w:rsidRPr="00CA54F9" w:rsidDel="009722DA" w:rsidRDefault="002F175F" w:rsidP="006C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360" w:lineRule="exact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A54F9">
              <w:rPr>
                <w:rFonts w:ascii="Angsana New" w:hAnsi="Angsana New"/>
                <w:sz w:val="28"/>
                <w:szCs w:val="28"/>
              </w:rPr>
              <w:t>100</w:t>
            </w:r>
            <w:r w:rsidRPr="00CA54F9">
              <w:rPr>
                <w:rFonts w:ascii="Angsana New" w:hAnsi="Angsana New"/>
                <w:sz w:val="28"/>
                <w:szCs w:val="28"/>
                <w:lang w:val="en-GB"/>
              </w:rPr>
              <w:t>.</w:t>
            </w:r>
            <w:r w:rsidRPr="00CA54F9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96" w:type="dxa"/>
            <w:shd w:val="clear" w:color="auto" w:fill="auto"/>
          </w:tcPr>
          <w:p w14:paraId="233E9197" w14:textId="77777777" w:rsidR="002F175F" w:rsidRPr="00CA54F9" w:rsidRDefault="002F175F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83" w:type="dxa"/>
            <w:shd w:val="clear" w:color="auto" w:fill="auto"/>
          </w:tcPr>
          <w:p w14:paraId="32641F74" w14:textId="21236B79" w:rsidR="002F175F" w:rsidRPr="00CA54F9" w:rsidRDefault="005F2A55" w:rsidP="00EF7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74DD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96" w:type="dxa"/>
            <w:shd w:val="clear" w:color="auto" w:fill="auto"/>
          </w:tcPr>
          <w:p w14:paraId="46177790" w14:textId="77777777" w:rsidR="002F175F" w:rsidRPr="00CA54F9" w:rsidRDefault="002F175F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81" w:type="dxa"/>
            <w:shd w:val="clear" w:color="auto" w:fill="auto"/>
          </w:tcPr>
          <w:p w14:paraId="0D52A1AA" w14:textId="42176DFF" w:rsidR="002F175F" w:rsidRPr="00EF72AC" w:rsidDel="009722DA" w:rsidRDefault="002F175F" w:rsidP="007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</w:rPr>
            </w:pPr>
            <w:r w:rsidRPr="00CA54F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96" w:type="dxa"/>
            <w:shd w:val="clear" w:color="auto" w:fill="auto"/>
          </w:tcPr>
          <w:p w14:paraId="36109BC6" w14:textId="77777777" w:rsidR="002F175F" w:rsidRPr="00CA54F9" w:rsidRDefault="002F175F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3634CA6E" w14:textId="014B7B1A" w:rsidR="002F175F" w:rsidRPr="00EF72AC" w:rsidRDefault="005F2A55" w:rsidP="007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</w:rPr>
            </w:pPr>
            <w:r w:rsidRPr="00EF72A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6" w:type="dxa"/>
            <w:shd w:val="clear" w:color="auto" w:fill="auto"/>
          </w:tcPr>
          <w:p w14:paraId="2246AD16" w14:textId="77777777" w:rsidR="002F175F" w:rsidRPr="00CA54F9" w:rsidRDefault="002F175F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77" w:type="dxa"/>
            <w:shd w:val="clear" w:color="auto" w:fill="auto"/>
          </w:tcPr>
          <w:p w14:paraId="0C6AF7A4" w14:textId="4D135F1B" w:rsidR="002F175F" w:rsidRPr="00EF72AC" w:rsidRDefault="002F175F" w:rsidP="007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</w:rPr>
            </w:pPr>
            <w:r w:rsidRPr="00EF72A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7EAB0F76" w14:textId="77777777" w:rsidR="002F175F" w:rsidRPr="00CA54F9" w:rsidRDefault="002F175F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79" w:type="dxa"/>
            <w:shd w:val="clear" w:color="auto" w:fill="auto"/>
          </w:tcPr>
          <w:p w14:paraId="037D2D9D" w14:textId="14273010" w:rsidR="002F175F" w:rsidRPr="00EF72AC" w:rsidRDefault="005F2A55" w:rsidP="00EF7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</w:rPr>
            </w:pPr>
            <w:r w:rsidRPr="00474DD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98" w:type="dxa"/>
            <w:shd w:val="clear" w:color="auto" w:fill="auto"/>
          </w:tcPr>
          <w:p w14:paraId="744B8A5E" w14:textId="77777777" w:rsidR="002F175F" w:rsidRPr="00CA54F9" w:rsidRDefault="002F175F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70" w:type="dxa"/>
            <w:shd w:val="clear" w:color="auto" w:fill="auto"/>
          </w:tcPr>
          <w:p w14:paraId="11082A0B" w14:textId="161FC585" w:rsidR="002F175F" w:rsidRPr="007C6104" w:rsidDel="009722DA" w:rsidRDefault="002F175F" w:rsidP="007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</w:rPr>
            </w:pPr>
            <w:r w:rsidRPr="00CA54F9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2F175F" w:rsidRPr="00CA54F9" w14:paraId="36C64879" w14:textId="77777777" w:rsidTr="008F7484">
        <w:trPr>
          <w:cantSplit/>
          <w:trHeight w:val="21"/>
        </w:trPr>
        <w:tc>
          <w:tcPr>
            <w:tcW w:w="5903" w:type="dxa"/>
            <w:shd w:val="clear" w:color="auto" w:fill="auto"/>
          </w:tcPr>
          <w:p w14:paraId="009BFA2F" w14:textId="448F0F5E" w:rsidR="002F175F" w:rsidRPr="00CA54F9" w:rsidRDefault="002F175F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60" w:lineRule="exact"/>
              <w:rPr>
                <w:rFonts w:ascii="Angsana New" w:eastAsia="Angsana New" w:hAnsi="Angsana New"/>
                <w:sz w:val="28"/>
                <w:szCs w:val="28"/>
              </w:rPr>
            </w:pPr>
            <w:r w:rsidRPr="00CA54F9">
              <w:rPr>
                <w:rFonts w:ascii="Angsana New" w:eastAsia="Angsana New" w:hAnsi="Angsana New"/>
                <w:sz w:val="28"/>
                <w:szCs w:val="28"/>
              </w:rPr>
              <w:t>CP Foods Capital Limited</w:t>
            </w:r>
            <w:r w:rsidRPr="00CA54F9">
              <w:rPr>
                <w:rFonts w:ascii="Angsana New" w:eastAsia="Angsana New" w:hAnsi="Angsana New"/>
                <w:sz w:val="28"/>
                <w:szCs w:val="28"/>
              </w:rPr>
              <w:tab/>
            </w:r>
          </w:p>
        </w:tc>
        <w:tc>
          <w:tcPr>
            <w:tcW w:w="981" w:type="dxa"/>
            <w:shd w:val="clear" w:color="auto" w:fill="auto"/>
          </w:tcPr>
          <w:p w14:paraId="7AD97C8A" w14:textId="50CF78F1" w:rsidR="002F175F" w:rsidRPr="00CA54F9" w:rsidRDefault="005F2A55" w:rsidP="00FC4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360" w:lineRule="exact"/>
              <w:ind w:left="-79" w:right="-79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74DD1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00.00</w:t>
            </w:r>
          </w:p>
        </w:tc>
        <w:tc>
          <w:tcPr>
            <w:tcW w:w="196" w:type="dxa"/>
            <w:shd w:val="clear" w:color="auto" w:fill="auto"/>
          </w:tcPr>
          <w:p w14:paraId="048BC56E" w14:textId="77777777" w:rsidR="002F175F" w:rsidRPr="00CA54F9" w:rsidRDefault="002F175F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981" w:type="dxa"/>
            <w:shd w:val="clear" w:color="auto" w:fill="auto"/>
          </w:tcPr>
          <w:p w14:paraId="0121BF64" w14:textId="6F86D31E" w:rsidR="002F175F" w:rsidRPr="00CA54F9" w:rsidDel="009722DA" w:rsidRDefault="002F175F" w:rsidP="006C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A54F9">
              <w:rPr>
                <w:rFonts w:ascii="Angsana New" w:hAnsi="Angsana New"/>
                <w:sz w:val="28"/>
                <w:szCs w:val="28"/>
              </w:rPr>
              <w:t>100</w:t>
            </w:r>
            <w:r w:rsidRPr="00CA54F9">
              <w:rPr>
                <w:rFonts w:ascii="Angsana New" w:hAnsi="Angsana New"/>
                <w:sz w:val="28"/>
                <w:szCs w:val="28"/>
                <w:lang w:val="en-GB"/>
              </w:rPr>
              <w:t>.</w:t>
            </w:r>
            <w:r w:rsidRPr="00CA54F9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96" w:type="dxa"/>
            <w:shd w:val="clear" w:color="auto" w:fill="auto"/>
          </w:tcPr>
          <w:p w14:paraId="18ACC249" w14:textId="77777777" w:rsidR="002F175F" w:rsidRPr="00CA54F9" w:rsidRDefault="002F175F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83" w:type="dxa"/>
            <w:shd w:val="clear" w:color="auto" w:fill="auto"/>
          </w:tcPr>
          <w:p w14:paraId="36A63333" w14:textId="0F8BD88D" w:rsidR="002F175F" w:rsidRPr="00CA54F9" w:rsidRDefault="005F2A55" w:rsidP="00EF7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74DD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96" w:type="dxa"/>
            <w:shd w:val="clear" w:color="auto" w:fill="auto"/>
          </w:tcPr>
          <w:p w14:paraId="21070CB6" w14:textId="77777777" w:rsidR="002F175F" w:rsidRPr="00CA54F9" w:rsidRDefault="002F175F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81" w:type="dxa"/>
            <w:shd w:val="clear" w:color="auto" w:fill="auto"/>
          </w:tcPr>
          <w:p w14:paraId="267F6C26" w14:textId="0D32EF86" w:rsidR="002F175F" w:rsidRPr="00EF72AC" w:rsidDel="009722DA" w:rsidRDefault="002F175F" w:rsidP="007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</w:rPr>
            </w:pPr>
            <w:r w:rsidRPr="00CA54F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96" w:type="dxa"/>
            <w:shd w:val="clear" w:color="auto" w:fill="auto"/>
          </w:tcPr>
          <w:p w14:paraId="0164B2F8" w14:textId="77777777" w:rsidR="002F175F" w:rsidRPr="00CA54F9" w:rsidRDefault="002F175F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0F327A4F" w14:textId="47BE3F14" w:rsidR="002F175F" w:rsidRPr="00EF72AC" w:rsidRDefault="005F2A55" w:rsidP="007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</w:rPr>
            </w:pPr>
            <w:r w:rsidRPr="00EF72A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6" w:type="dxa"/>
            <w:shd w:val="clear" w:color="auto" w:fill="auto"/>
          </w:tcPr>
          <w:p w14:paraId="1E8AF49B" w14:textId="77777777" w:rsidR="002F175F" w:rsidRPr="00CA54F9" w:rsidRDefault="002F175F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77" w:type="dxa"/>
            <w:shd w:val="clear" w:color="auto" w:fill="auto"/>
          </w:tcPr>
          <w:p w14:paraId="53D69D5C" w14:textId="43BDFDA8" w:rsidR="002F175F" w:rsidRPr="00EF72AC" w:rsidRDefault="002F175F" w:rsidP="007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</w:rPr>
            </w:pPr>
            <w:r w:rsidRPr="00EF72A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6B5FB9B5" w14:textId="77777777" w:rsidR="002F175F" w:rsidRPr="00CA54F9" w:rsidRDefault="002F175F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79" w:type="dxa"/>
            <w:shd w:val="clear" w:color="auto" w:fill="auto"/>
          </w:tcPr>
          <w:p w14:paraId="526450D6" w14:textId="3E6B97C0" w:rsidR="002F175F" w:rsidRPr="00EF72AC" w:rsidRDefault="005F2A55" w:rsidP="00EF7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</w:rPr>
            </w:pPr>
            <w:r w:rsidRPr="00474DD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98" w:type="dxa"/>
            <w:shd w:val="clear" w:color="auto" w:fill="auto"/>
          </w:tcPr>
          <w:p w14:paraId="6D7DF3C9" w14:textId="77777777" w:rsidR="002F175F" w:rsidRPr="00CA54F9" w:rsidRDefault="002F175F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70" w:type="dxa"/>
            <w:shd w:val="clear" w:color="auto" w:fill="auto"/>
          </w:tcPr>
          <w:p w14:paraId="13FE6241" w14:textId="1AF9CC45" w:rsidR="002F175F" w:rsidRPr="007C6104" w:rsidDel="009722DA" w:rsidRDefault="002F175F" w:rsidP="007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</w:rPr>
            </w:pPr>
            <w:r w:rsidRPr="00CA54F9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2F175F" w:rsidRPr="00CA54F9" w14:paraId="14E2BFA0" w14:textId="77777777" w:rsidTr="008F7484">
        <w:trPr>
          <w:cantSplit/>
          <w:trHeight w:val="21"/>
        </w:trPr>
        <w:tc>
          <w:tcPr>
            <w:tcW w:w="5903" w:type="dxa"/>
            <w:shd w:val="clear" w:color="auto" w:fill="auto"/>
          </w:tcPr>
          <w:p w14:paraId="00A9ED2B" w14:textId="3F4D5799" w:rsidR="002F175F" w:rsidRPr="00CA54F9" w:rsidRDefault="002F175F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60" w:lineRule="exact"/>
              <w:rPr>
                <w:rFonts w:ascii="Angsana New" w:eastAsia="Angsana New" w:hAnsi="Angsana New"/>
                <w:sz w:val="28"/>
                <w:szCs w:val="28"/>
              </w:rPr>
            </w:pPr>
            <w:r w:rsidRPr="00CA54F9">
              <w:rPr>
                <w:rFonts w:ascii="Angsana New" w:eastAsia="Angsana New" w:hAnsi="Angsana New"/>
                <w:sz w:val="28"/>
                <w:szCs w:val="28"/>
              </w:rPr>
              <w:t>CP Foods Singapore Pte Ltd.</w:t>
            </w:r>
          </w:p>
        </w:tc>
        <w:tc>
          <w:tcPr>
            <w:tcW w:w="981" w:type="dxa"/>
            <w:shd w:val="clear" w:color="auto" w:fill="auto"/>
          </w:tcPr>
          <w:p w14:paraId="11FC2FB7" w14:textId="36D9C39D" w:rsidR="002F175F" w:rsidRPr="00CA54F9" w:rsidRDefault="005F2A55" w:rsidP="00FC4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60" w:lineRule="exact"/>
              <w:ind w:left="-79" w:right="-79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96" w:type="dxa"/>
            <w:shd w:val="clear" w:color="auto" w:fill="auto"/>
          </w:tcPr>
          <w:p w14:paraId="12BF2F97" w14:textId="1F080C45" w:rsidR="002F175F" w:rsidRPr="00CA54F9" w:rsidRDefault="002F175F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981" w:type="dxa"/>
            <w:shd w:val="clear" w:color="auto" w:fill="auto"/>
          </w:tcPr>
          <w:p w14:paraId="4B9163FF" w14:textId="7131EA4E" w:rsidR="002F175F" w:rsidRPr="00CA54F9" w:rsidDel="009722DA" w:rsidRDefault="002F175F" w:rsidP="006C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A54F9">
              <w:rPr>
                <w:rFonts w:ascii="Angsana New" w:hAnsi="Angsana New"/>
                <w:sz w:val="28"/>
                <w:szCs w:val="28"/>
              </w:rPr>
              <w:t>100</w:t>
            </w:r>
            <w:r w:rsidRPr="00CA54F9">
              <w:rPr>
                <w:rFonts w:ascii="Angsana New" w:hAnsi="Angsana New"/>
                <w:sz w:val="28"/>
                <w:szCs w:val="28"/>
                <w:lang w:val="en-GB"/>
              </w:rPr>
              <w:t>.</w:t>
            </w:r>
            <w:r w:rsidRPr="00CA54F9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96" w:type="dxa"/>
            <w:shd w:val="clear" w:color="auto" w:fill="auto"/>
          </w:tcPr>
          <w:p w14:paraId="14344143" w14:textId="77777777" w:rsidR="002F175F" w:rsidRPr="00CA54F9" w:rsidRDefault="002F175F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83" w:type="dxa"/>
            <w:shd w:val="clear" w:color="auto" w:fill="auto"/>
          </w:tcPr>
          <w:p w14:paraId="33B85CFE" w14:textId="283DBF6E" w:rsidR="002F175F" w:rsidRPr="00CA54F9" w:rsidRDefault="005F2A55" w:rsidP="00EF7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96" w:type="dxa"/>
            <w:shd w:val="clear" w:color="auto" w:fill="auto"/>
          </w:tcPr>
          <w:p w14:paraId="42D43D59" w14:textId="77777777" w:rsidR="002F175F" w:rsidRPr="00CA54F9" w:rsidRDefault="002F175F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81" w:type="dxa"/>
            <w:shd w:val="clear" w:color="auto" w:fill="auto"/>
          </w:tcPr>
          <w:p w14:paraId="634262F3" w14:textId="114DB2A0" w:rsidR="002F175F" w:rsidRPr="00EF72AC" w:rsidDel="009722DA" w:rsidRDefault="002F175F" w:rsidP="007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</w:rPr>
            </w:pPr>
            <w:r w:rsidRPr="00CA54F9">
              <w:rPr>
                <w:rFonts w:ascii="Angsana New" w:hAnsi="Angsana New"/>
                <w:sz w:val="28"/>
                <w:szCs w:val="28"/>
              </w:rPr>
              <w:t>3</w:t>
            </w:r>
            <w:r w:rsidR="003C661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96" w:type="dxa"/>
            <w:shd w:val="clear" w:color="auto" w:fill="auto"/>
          </w:tcPr>
          <w:p w14:paraId="04DADDBF" w14:textId="77777777" w:rsidR="002F175F" w:rsidRPr="00CA54F9" w:rsidRDefault="002F175F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5B799737" w14:textId="6886C9AA" w:rsidR="002F175F" w:rsidRPr="00EF72AC" w:rsidRDefault="005F2A55" w:rsidP="007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</w:rPr>
            </w:pPr>
            <w:r w:rsidRPr="00EF72A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6" w:type="dxa"/>
            <w:shd w:val="clear" w:color="auto" w:fill="auto"/>
          </w:tcPr>
          <w:p w14:paraId="62AB06F9" w14:textId="77777777" w:rsidR="002F175F" w:rsidRPr="00CA54F9" w:rsidRDefault="002F175F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77" w:type="dxa"/>
            <w:shd w:val="clear" w:color="auto" w:fill="auto"/>
          </w:tcPr>
          <w:p w14:paraId="5637712C" w14:textId="4D213E6F" w:rsidR="002F175F" w:rsidRPr="00EF72AC" w:rsidRDefault="002F175F" w:rsidP="007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</w:rPr>
            </w:pPr>
            <w:r w:rsidRPr="00EF72A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27FD8259" w14:textId="77777777" w:rsidR="002F175F" w:rsidRPr="00CA54F9" w:rsidRDefault="002F175F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79" w:type="dxa"/>
            <w:shd w:val="clear" w:color="auto" w:fill="auto"/>
          </w:tcPr>
          <w:p w14:paraId="437E503F" w14:textId="40A97498" w:rsidR="002F175F" w:rsidRPr="00EF72AC" w:rsidRDefault="005F2A55" w:rsidP="00EF7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</w:rPr>
            </w:pPr>
            <w:r w:rsidRPr="00EF72A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5FD95867" w14:textId="77777777" w:rsidR="002F175F" w:rsidRPr="00CA54F9" w:rsidRDefault="002F175F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70" w:type="dxa"/>
            <w:shd w:val="clear" w:color="auto" w:fill="auto"/>
          </w:tcPr>
          <w:p w14:paraId="30214741" w14:textId="2CF9594E" w:rsidR="002F175F" w:rsidRPr="007C6104" w:rsidDel="009722DA" w:rsidRDefault="002F175F" w:rsidP="007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</w:rPr>
            </w:pPr>
            <w:r w:rsidRPr="00CA54F9">
              <w:rPr>
                <w:rFonts w:ascii="Angsana New" w:hAnsi="Angsana New"/>
                <w:sz w:val="28"/>
                <w:szCs w:val="28"/>
              </w:rPr>
              <w:t>3</w:t>
            </w:r>
            <w:r w:rsidR="003C6613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2F175F" w:rsidRPr="00CA54F9" w14:paraId="0505FBE6" w14:textId="77777777" w:rsidTr="008F7484">
        <w:trPr>
          <w:cantSplit/>
          <w:trHeight w:val="21"/>
        </w:trPr>
        <w:tc>
          <w:tcPr>
            <w:tcW w:w="5903" w:type="dxa"/>
            <w:shd w:val="clear" w:color="auto" w:fill="auto"/>
          </w:tcPr>
          <w:p w14:paraId="350638C9" w14:textId="77777777" w:rsidR="002F175F" w:rsidRPr="00CA54F9" w:rsidRDefault="002F175F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60" w:lineRule="exact"/>
              <w:ind w:right="-169"/>
              <w:rPr>
                <w:rFonts w:ascii="Angsana New" w:hAnsi="Angsana New"/>
                <w:sz w:val="28"/>
                <w:szCs w:val="28"/>
              </w:rPr>
            </w:pPr>
            <w:r w:rsidRPr="00CA54F9">
              <w:rPr>
                <w:rFonts w:ascii="Angsana New" w:hAnsi="Angsana New"/>
                <w:sz w:val="28"/>
                <w:szCs w:val="28"/>
              </w:rPr>
              <w:t>Charoen Pokphand Foods Kenya Co., Ltd.</w:t>
            </w:r>
          </w:p>
        </w:tc>
        <w:tc>
          <w:tcPr>
            <w:tcW w:w="981" w:type="dxa"/>
            <w:shd w:val="clear" w:color="auto" w:fill="auto"/>
          </w:tcPr>
          <w:p w14:paraId="4ABD57FA" w14:textId="78C76A6C" w:rsidR="002F175F" w:rsidRPr="00CA54F9" w:rsidRDefault="009E5BA2" w:rsidP="00FC4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360" w:lineRule="exact"/>
              <w:ind w:left="-79" w:right="-79"/>
              <w:jc w:val="both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196" w:type="dxa"/>
            <w:shd w:val="clear" w:color="auto" w:fill="auto"/>
          </w:tcPr>
          <w:p w14:paraId="5CE4ED4E" w14:textId="77777777" w:rsidR="002F175F" w:rsidRPr="00CA54F9" w:rsidRDefault="002F175F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1" w:type="dxa"/>
            <w:shd w:val="clear" w:color="auto" w:fill="auto"/>
          </w:tcPr>
          <w:p w14:paraId="5570C138" w14:textId="534DEAD1" w:rsidR="002F175F" w:rsidRPr="00CA54F9" w:rsidRDefault="002F175F" w:rsidP="006C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CA54F9">
              <w:rPr>
                <w:rFonts w:ascii="Angsana New" w:hAnsi="Angsana New"/>
                <w:sz w:val="28"/>
                <w:szCs w:val="28"/>
              </w:rPr>
              <w:t>99</w:t>
            </w:r>
            <w:r w:rsidRPr="00CA54F9">
              <w:rPr>
                <w:rFonts w:ascii="Angsana New" w:hAnsi="Angsana New"/>
                <w:sz w:val="28"/>
                <w:szCs w:val="28"/>
                <w:lang w:val="en-GB"/>
              </w:rPr>
              <w:t>.</w:t>
            </w:r>
            <w:r w:rsidRPr="00CA54F9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96" w:type="dxa"/>
            <w:shd w:val="clear" w:color="auto" w:fill="auto"/>
          </w:tcPr>
          <w:p w14:paraId="6C3FBF04" w14:textId="77777777" w:rsidR="002F175F" w:rsidRPr="00CA54F9" w:rsidRDefault="002F175F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83" w:type="dxa"/>
            <w:shd w:val="clear" w:color="auto" w:fill="auto"/>
          </w:tcPr>
          <w:p w14:paraId="648FEF77" w14:textId="154A9A96" w:rsidR="002F175F" w:rsidRPr="00CA54F9" w:rsidRDefault="009E5BA2" w:rsidP="00EF7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196" w:type="dxa"/>
            <w:shd w:val="clear" w:color="auto" w:fill="auto"/>
          </w:tcPr>
          <w:p w14:paraId="00E2A18B" w14:textId="77777777" w:rsidR="002F175F" w:rsidRPr="00CA54F9" w:rsidRDefault="002F175F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81" w:type="dxa"/>
            <w:shd w:val="clear" w:color="auto" w:fill="auto"/>
          </w:tcPr>
          <w:p w14:paraId="115C07E6" w14:textId="6826D583" w:rsidR="002F175F" w:rsidRPr="00EF72AC" w:rsidRDefault="002F175F" w:rsidP="007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CA54F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96" w:type="dxa"/>
            <w:shd w:val="clear" w:color="auto" w:fill="auto"/>
          </w:tcPr>
          <w:p w14:paraId="12A7B117" w14:textId="77777777" w:rsidR="002F175F" w:rsidRPr="00CA54F9" w:rsidRDefault="002F175F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4641769D" w14:textId="56762858" w:rsidR="002F175F" w:rsidRPr="00EF72AC" w:rsidRDefault="005A135E" w:rsidP="007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EF72AC">
              <w:rPr>
                <w:rFonts w:ascii="Angsana New" w:hAnsi="Angsana New"/>
                <w:sz w:val="28"/>
                <w:szCs w:val="28"/>
              </w:rPr>
              <w:t>(8)</w:t>
            </w:r>
          </w:p>
        </w:tc>
        <w:tc>
          <w:tcPr>
            <w:tcW w:w="196" w:type="dxa"/>
            <w:shd w:val="clear" w:color="auto" w:fill="auto"/>
          </w:tcPr>
          <w:p w14:paraId="58705085" w14:textId="77777777" w:rsidR="002F175F" w:rsidRPr="00CA54F9" w:rsidRDefault="002F175F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77" w:type="dxa"/>
            <w:shd w:val="clear" w:color="auto" w:fill="auto"/>
          </w:tcPr>
          <w:p w14:paraId="67CDDAA0" w14:textId="29C6E1A3" w:rsidR="002F175F" w:rsidRPr="00EF72AC" w:rsidRDefault="002F175F" w:rsidP="007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EF72AC">
              <w:rPr>
                <w:rFonts w:ascii="Angsana New" w:hAnsi="Angsana New"/>
                <w:sz w:val="28"/>
                <w:szCs w:val="28"/>
              </w:rPr>
              <w:t>(</w:t>
            </w:r>
            <w:r w:rsidRPr="00CA54F9">
              <w:rPr>
                <w:rFonts w:ascii="Angsana New" w:hAnsi="Angsana New"/>
                <w:sz w:val="28"/>
                <w:szCs w:val="28"/>
              </w:rPr>
              <w:t>8</w:t>
            </w:r>
            <w:r w:rsidRPr="00EF72A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98" w:type="dxa"/>
            <w:shd w:val="clear" w:color="auto" w:fill="auto"/>
          </w:tcPr>
          <w:p w14:paraId="5F4923EF" w14:textId="77777777" w:rsidR="002F175F" w:rsidRPr="00CA54F9" w:rsidRDefault="002F175F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79" w:type="dxa"/>
            <w:shd w:val="clear" w:color="auto" w:fill="auto"/>
          </w:tcPr>
          <w:p w14:paraId="13F472AD" w14:textId="252E306E" w:rsidR="002F175F" w:rsidRPr="00EF72AC" w:rsidRDefault="005F2A55" w:rsidP="00EF7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EF72A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23E00B13" w14:textId="77777777" w:rsidR="002F175F" w:rsidRPr="00CA54F9" w:rsidRDefault="002F175F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70" w:type="dxa"/>
            <w:shd w:val="clear" w:color="auto" w:fill="auto"/>
          </w:tcPr>
          <w:p w14:paraId="6515A287" w14:textId="0E68E89F" w:rsidR="002F175F" w:rsidRPr="007C6104" w:rsidRDefault="002F175F" w:rsidP="007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7C610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F175F" w:rsidRPr="00CA54F9" w14:paraId="279BBDA1" w14:textId="77777777" w:rsidTr="008F7484">
        <w:trPr>
          <w:cantSplit/>
          <w:trHeight w:val="21"/>
        </w:trPr>
        <w:tc>
          <w:tcPr>
            <w:tcW w:w="5903" w:type="dxa"/>
            <w:shd w:val="clear" w:color="auto" w:fill="auto"/>
          </w:tcPr>
          <w:p w14:paraId="519D6472" w14:textId="77777777" w:rsidR="002F175F" w:rsidRPr="00CA54F9" w:rsidRDefault="002F175F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60" w:lineRule="exact"/>
              <w:ind w:right="-169"/>
              <w:rPr>
                <w:rFonts w:ascii="Angsana New" w:hAnsi="Angsana New"/>
                <w:sz w:val="28"/>
                <w:szCs w:val="28"/>
              </w:rPr>
            </w:pPr>
            <w:r w:rsidRPr="00CA54F9">
              <w:rPr>
                <w:rFonts w:ascii="Angsana New" w:hAnsi="Angsana New"/>
                <w:sz w:val="28"/>
                <w:szCs w:val="28"/>
              </w:rPr>
              <w:t>Charoen Pokphand Foods (Overseas) LLC</w:t>
            </w:r>
          </w:p>
        </w:tc>
        <w:tc>
          <w:tcPr>
            <w:tcW w:w="981" w:type="dxa"/>
            <w:shd w:val="clear" w:color="auto" w:fill="auto"/>
          </w:tcPr>
          <w:p w14:paraId="1E23449B" w14:textId="11641859" w:rsidR="002F175F" w:rsidRPr="00CA54F9" w:rsidRDefault="00CC4596" w:rsidP="00FC4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360" w:lineRule="exact"/>
              <w:ind w:left="-79" w:right="-79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8.</w:t>
            </w:r>
            <w:r w:rsidRPr="00474DD1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196" w:type="dxa"/>
            <w:shd w:val="clear" w:color="auto" w:fill="auto"/>
          </w:tcPr>
          <w:p w14:paraId="4A0BA3F5" w14:textId="77777777" w:rsidR="002F175F" w:rsidRPr="00CA54F9" w:rsidRDefault="002F175F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1" w:type="dxa"/>
            <w:shd w:val="clear" w:color="auto" w:fill="auto"/>
          </w:tcPr>
          <w:p w14:paraId="3B9DC9F1" w14:textId="7D62218B" w:rsidR="002F175F" w:rsidRPr="00CA54F9" w:rsidRDefault="002F175F" w:rsidP="006C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A54F9">
              <w:rPr>
                <w:rFonts w:ascii="Angsana New" w:hAnsi="Angsana New"/>
                <w:sz w:val="28"/>
                <w:szCs w:val="28"/>
              </w:rPr>
              <w:t>8</w:t>
            </w:r>
            <w:r w:rsidRPr="00CA54F9">
              <w:rPr>
                <w:rFonts w:ascii="Angsana New" w:hAnsi="Angsana New"/>
                <w:sz w:val="28"/>
                <w:szCs w:val="28"/>
                <w:lang w:val="en-GB"/>
              </w:rPr>
              <w:t>.</w:t>
            </w:r>
            <w:r w:rsidRPr="00CA54F9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96" w:type="dxa"/>
            <w:shd w:val="clear" w:color="auto" w:fill="auto"/>
          </w:tcPr>
          <w:p w14:paraId="0530005C" w14:textId="77777777" w:rsidR="002F175F" w:rsidRPr="00CA54F9" w:rsidRDefault="002F175F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83" w:type="dxa"/>
            <w:shd w:val="clear" w:color="auto" w:fill="auto"/>
          </w:tcPr>
          <w:p w14:paraId="1D8A88F7" w14:textId="435C71F7" w:rsidR="002F175F" w:rsidRPr="00CA54F9" w:rsidRDefault="009E5BA2" w:rsidP="00EF7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74DD1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,39</w:t>
            </w:r>
            <w:r w:rsidR="003C6613">
              <w:rPr>
                <w:rFonts w:ascii="Angsana New" w:hAnsi="Angsan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196" w:type="dxa"/>
            <w:shd w:val="clear" w:color="auto" w:fill="auto"/>
          </w:tcPr>
          <w:p w14:paraId="66B52067" w14:textId="77777777" w:rsidR="002F175F" w:rsidRPr="00CA54F9" w:rsidRDefault="002F175F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81" w:type="dxa"/>
            <w:shd w:val="clear" w:color="auto" w:fill="auto"/>
          </w:tcPr>
          <w:p w14:paraId="4DA903DB" w14:textId="1043BED0" w:rsidR="002F175F" w:rsidRPr="00EF72AC" w:rsidRDefault="002F175F" w:rsidP="007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</w:rPr>
            </w:pPr>
            <w:r w:rsidRPr="00CA54F9">
              <w:rPr>
                <w:rFonts w:ascii="Angsana New" w:hAnsi="Angsana New"/>
                <w:sz w:val="28"/>
                <w:szCs w:val="28"/>
              </w:rPr>
              <w:t>1</w:t>
            </w:r>
            <w:r w:rsidRPr="00EF72AC">
              <w:rPr>
                <w:rFonts w:ascii="Angsana New" w:hAnsi="Angsana New"/>
                <w:sz w:val="28"/>
                <w:szCs w:val="28"/>
              </w:rPr>
              <w:t>,</w:t>
            </w:r>
            <w:r w:rsidRPr="00CA54F9">
              <w:rPr>
                <w:rFonts w:ascii="Angsana New" w:hAnsi="Angsana New"/>
                <w:sz w:val="28"/>
                <w:szCs w:val="28"/>
              </w:rPr>
              <w:t>39</w:t>
            </w:r>
            <w:r w:rsidR="003C661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96" w:type="dxa"/>
            <w:shd w:val="clear" w:color="auto" w:fill="auto"/>
          </w:tcPr>
          <w:p w14:paraId="6805CCBC" w14:textId="77777777" w:rsidR="002F175F" w:rsidRPr="00CA54F9" w:rsidRDefault="002F175F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418C42E1" w14:textId="45F0CB2F" w:rsidR="002F175F" w:rsidRPr="00CA54F9" w:rsidRDefault="005A135E" w:rsidP="007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(1,1</w:t>
            </w:r>
            <w:r w:rsidR="003C6613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1)</w:t>
            </w:r>
          </w:p>
        </w:tc>
        <w:tc>
          <w:tcPr>
            <w:tcW w:w="196" w:type="dxa"/>
            <w:shd w:val="clear" w:color="auto" w:fill="auto"/>
          </w:tcPr>
          <w:p w14:paraId="3CEE91DF" w14:textId="77777777" w:rsidR="002F175F" w:rsidRPr="00CA54F9" w:rsidRDefault="002F175F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77" w:type="dxa"/>
            <w:shd w:val="clear" w:color="auto" w:fill="auto"/>
          </w:tcPr>
          <w:p w14:paraId="275EF393" w14:textId="689461E1" w:rsidR="002F175F" w:rsidRPr="00CA54F9" w:rsidRDefault="002F175F" w:rsidP="007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</w:rPr>
            </w:pPr>
            <w:r w:rsidRPr="00CA54F9">
              <w:rPr>
                <w:rFonts w:ascii="Angsana New" w:hAnsi="Angsana New"/>
                <w:sz w:val="28"/>
                <w:szCs w:val="28"/>
              </w:rPr>
              <w:t>(1,1</w:t>
            </w:r>
            <w:r w:rsidR="003C6613">
              <w:rPr>
                <w:rFonts w:ascii="Angsana New" w:hAnsi="Angsana New"/>
                <w:sz w:val="28"/>
                <w:szCs w:val="28"/>
              </w:rPr>
              <w:t>4</w:t>
            </w:r>
            <w:r w:rsidRPr="00CA54F9">
              <w:rPr>
                <w:rFonts w:ascii="Angsana New" w:hAnsi="Angsana New"/>
                <w:sz w:val="28"/>
                <w:szCs w:val="28"/>
              </w:rPr>
              <w:t>1)</w:t>
            </w:r>
          </w:p>
        </w:tc>
        <w:tc>
          <w:tcPr>
            <w:tcW w:w="198" w:type="dxa"/>
            <w:shd w:val="clear" w:color="auto" w:fill="auto"/>
          </w:tcPr>
          <w:p w14:paraId="00B326E6" w14:textId="77777777" w:rsidR="002F175F" w:rsidRPr="00CA54F9" w:rsidRDefault="002F175F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79" w:type="dxa"/>
            <w:shd w:val="clear" w:color="auto" w:fill="auto"/>
          </w:tcPr>
          <w:p w14:paraId="73E7E685" w14:textId="10A42FA9" w:rsidR="002F175F" w:rsidRPr="00EF72AC" w:rsidRDefault="00B27A93" w:rsidP="00EF7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</w:rPr>
            </w:pPr>
            <w:r w:rsidRPr="00EF72AC">
              <w:rPr>
                <w:rFonts w:ascii="Angsana New" w:hAnsi="Angsana New"/>
                <w:sz w:val="28"/>
                <w:szCs w:val="28"/>
              </w:rPr>
              <w:t>253</w:t>
            </w:r>
          </w:p>
        </w:tc>
        <w:tc>
          <w:tcPr>
            <w:tcW w:w="198" w:type="dxa"/>
            <w:shd w:val="clear" w:color="auto" w:fill="auto"/>
          </w:tcPr>
          <w:p w14:paraId="22837986" w14:textId="77777777" w:rsidR="002F175F" w:rsidRPr="00CA54F9" w:rsidRDefault="002F175F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70" w:type="dxa"/>
            <w:shd w:val="clear" w:color="auto" w:fill="auto"/>
          </w:tcPr>
          <w:p w14:paraId="28D9DCC7" w14:textId="5710C4A4" w:rsidR="002F175F" w:rsidRPr="007C6104" w:rsidRDefault="002F175F" w:rsidP="007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</w:rPr>
            </w:pPr>
            <w:r w:rsidRPr="00CA54F9">
              <w:rPr>
                <w:rFonts w:ascii="Angsana New" w:hAnsi="Angsana New"/>
                <w:sz w:val="28"/>
                <w:szCs w:val="28"/>
              </w:rPr>
              <w:t>253</w:t>
            </w:r>
          </w:p>
        </w:tc>
      </w:tr>
      <w:tr w:rsidR="002F175F" w:rsidRPr="00CA54F9" w14:paraId="2DF06BD0" w14:textId="77777777" w:rsidTr="008F7484">
        <w:trPr>
          <w:cantSplit/>
          <w:trHeight w:val="21"/>
        </w:trPr>
        <w:tc>
          <w:tcPr>
            <w:tcW w:w="5903" w:type="dxa"/>
            <w:shd w:val="clear" w:color="auto" w:fill="auto"/>
          </w:tcPr>
          <w:p w14:paraId="1CC6A248" w14:textId="77777777" w:rsidR="002F175F" w:rsidRPr="00CA54F9" w:rsidRDefault="002F175F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60" w:lineRule="exact"/>
              <w:ind w:right="-169"/>
              <w:rPr>
                <w:rFonts w:ascii="Angsana New" w:hAnsi="Angsana New"/>
                <w:sz w:val="28"/>
                <w:szCs w:val="28"/>
              </w:rPr>
            </w:pPr>
            <w:r w:rsidRPr="00CA54F9">
              <w:rPr>
                <w:rFonts w:ascii="Angsana New" w:hAnsi="Angsana New"/>
                <w:sz w:val="28"/>
                <w:szCs w:val="28"/>
              </w:rPr>
              <w:t>Charoen Pokphand Foods Philippines Corporation</w:t>
            </w:r>
          </w:p>
        </w:tc>
        <w:tc>
          <w:tcPr>
            <w:tcW w:w="981" w:type="dxa"/>
            <w:shd w:val="clear" w:color="auto" w:fill="auto"/>
          </w:tcPr>
          <w:p w14:paraId="0B4C6100" w14:textId="1AD1BC0B" w:rsidR="002F175F" w:rsidRPr="00CA54F9" w:rsidRDefault="00B27A93" w:rsidP="00FC4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23.8</w:t>
            </w:r>
            <w:r w:rsidRPr="00474DD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96" w:type="dxa"/>
            <w:shd w:val="clear" w:color="auto" w:fill="auto"/>
          </w:tcPr>
          <w:p w14:paraId="0C32035C" w14:textId="77777777" w:rsidR="002F175F" w:rsidRPr="00CA54F9" w:rsidRDefault="002F175F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1" w:type="dxa"/>
            <w:shd w:val="clear" w:color="auto" w:fill="auto"/>
          </w:tcPr>
          <w:p w14:paraId="75B7A966" w14:textId="7EA8F953" w:rsidR="002F175F" w:rsidRPr="00CA54F9" w:rsidRDefault="002F175F" w:rsidP="006C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A54F9">
              <w:rPr>
                <w:rFonts w:ascii="Angsana New" w:hAnsi="Angsana New"/>
                <w:sz w:val="28"/>
                <w:szCs w:val="28"/>
              </w:rPr>
              <w:t>23</w:t>
            </w:r>
            <w:r w:rsidRPr="00CA54F9">
              <w:rPr>
                <w:rFonts w:ascii="Angsana New" w:hAnsi="Angsana New"/>
                <w:sz w:val="28"/>
                <w:szCs w:val="28"/>
                <w:lang w:val="en-GB"/>
              </w:rPr>
              <w:t>.</w:t>
            </w:r>
            <w:r w:rsidRPr="00CA54F9">
              <w:rPr>
                <w:rFonts w:ascii="Angsana New" w:hAnsi="Angsana New"/>
                <w:sz w:val="28"/>
                <w:szCs w:val="28"/>
              </w:rPr>
              <w:t>81</w:t>
            </w:r>
          </w:p>
        </w:tc>
        <w:tc>
          <w:tcPr>
            <w:tcW w:w="196" w:type="dxa"/>
            <w:shd w:val="clear" w:color="auto" w:fill="auto"/>
          </w:tcPr>
          <w:p w14:paraId="43321B5C" w14:textId="77777777" w:rsidR="002F175F" w:rsidRPr="00CA54F9" w:rsidRDefault="002F175F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508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83" w:type="dxa"/>
            <w:shd w:val="clear" w:color="auto" w:fill="auto"/>
          </w:tcPr>
          <w:p w14:paraId="74507D59" w14:textId="0F549C3F" w:rsidR="002F175F" w:rsidRPr="00CA54F9" w:rsidRDefault="00B27A93" w:rsidP="00EF7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74DD1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,055</w:t>
            </w:r>
          </w:p>
        </w:tc>
        <w:tc>
          <w:tcPr>
            <w:tcW w:w="196" w:type="dxa"/>
            <w:shd w:val="clear" w:color="auto" w:fill="auto"/>
          </w:tcPr>
          <w:p w14:paraId="4EE5B2DF" w14:textId="77777777" w:rsidR="002F175F" w:rsidRPr="00CA54F9" w:rsidRDefault="002F175F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81" w:type="dxa"/>
            <w:shd w:val="clear" w:color="auto" w:fill="auto"/>
          </w:tcPr>
          <w:p w14:paraId="5D0BF272" w14:textId="6248D367" w:rsidR="002F175F" w:rsidRPr="00EF72AC" w:rsidRDefault="002F175F" w:rsidP="007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</w:rPr>
            </w:pPr>
            <w:r w:rsidRPr="00CA54F9">
              <w:rPr>
                <w:rFonts w:ascii="Angsana New" w:hAnsi="Angsana New"/>
                <w:sz w:val="28"/>
                <w:szCs w:val="28"/>
              </w:rPr>
              <w:t>1</w:t>
            </w:r>
            <w:r w:rsidRPr="00EF72AC">
              <w:rPr>
                <w:rFonts w:ascii="Angsana New" w:hAnsi="Angsana New"/>
                <w:sz w:val="28"/>
                <w:szCs w:val="28"/>
              </w:rPr>
              <w:t>,</w:t>
            </w:r>
            <w:r w:rsidRPr="00CA54F9">
              <w:rPr>
                <w:rFonts w:ascii="Angsana New" w:hAnsi="Angsana New"/>
                <w:sz w:val="28"/>
                <w:szCs w:val="28"/>
              </w:rPr>
              <w:t>055</w:t>
            </w:r>
          </w:p>
        </w:tc>
        <w:tc>
          <w:tcPr>
            <w:tcW w:w="196" w:type="dxa"/>
            <w:shd w:val="clear" w:color="auto" w:fill="auto"/>
          </w:tcPr>
          <w:p w14:paraId="2E60ECA9" w14:textId="77777777" w:rsidR="002F175F" w:rsidRPr="00CA54F9" w:rsidRDefault="002F175F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5763E2CA" w14:textId="41AFA26A" w:rsidR="002F175F" w:rsidRPr="00EF72AC" w:rsidRDefault="00B27A93" w:rsidP="007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</w:rPr>
            </w:pPr>
            <w:r w:rsidRPr="00EF72A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6" w:type="dxa"/>
            <w:shd w:val="clear" w:color="auto" w:fill="auto"/>
          </w:tcPr>
          <w:p w14:paraId="2E003F98" w14:textId="77777777" w:rsidR="002F175F" w:rsidRPr="00CA54F9" w:rsidRDefault="002F175F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77" w:type="dxa"/>
            <w:shd w:val="clear" w:color="auto" w:fill="auto"/>
          </w:tcPr>
          <w:p w14:paraId="5A946663" w14:textId="0A6EF352" w:rsidR="002F175F" w:rsidRPr="00EF72AC" w:rsidRDefault="002F175F" w:rsidP="007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</w:rPr>
            </w:pPr>
            <w:r w:rsidRPr="00EF72A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0A28B856" w14:textId="77777777" w:rsidR="002F175F" w:rsidRPr="00CA54F9" w:rsidRDefault="002F175F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79" w:type="dxa"/>
            <w:shd w:val="clear" w:color="auto" w:fill="auto"/>
          </w:tcPr>
          <w:p w14:paraId="573482F3" w14:textId="5B1D28E0" w:rsidR="002F175F" w:rsidRPr="00EF72AC" w:rsidRDefault="00B27A93" w:rsidP="00EF7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</w:rPr>
            </w:pPr>
            <w:r w:rsidRPr="00474DD1">
              <w:rPr>
                <w:rFonts w:ascii="Angsana New" w:hAnsi="Angsana New"/>
                <w:sz w:val="28"/>
                <w:szCs w:val="28"/>
              </w:rPr>
              <w:t>1</w:t>
            </w:r>
            <w:r w:rsidRPr="00EF72AC">
              <w:rPr>
                <w:rFonts w:ascii="Angsana New" w:hAnsi="Angsana New"/>
                <w:sz w:val="28"/>
                <w:szCs w:val="28"/>
              </w:rPr>
              <w:t>,055</w:t>
            </w:r>
          </w:p>
        </w:tc>
        <w:tc>
          <w:tcPr>
            <w:tcW w:w="198" w:type="dxa"/>
            <w:shd w:val="clear" w:color="auto" w:fill="auto"/>
          </w:tcPr>
          <w:p w14:paraId="1490779A" w14:textId="77777777" w:rsidR="002F175F" w:rsidRPr="00CA54F9" w:rsidRDefault="002F175F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70" w:type="dxa"/>
            <w:shd w:val="clear" w:color="auto" w:fill="auto"/>
          </w:tcPr>
          <w:p w14:paraId="054901D3" w14:textId="03AEFF93" w:rsidR="002F175F" w:rsidRPr="007C6104" w:rsidRDefault="002F175F" w:rsidP="007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</w:rPr>
            </w:pPr>
            <w:r w:rsidRPr="00CA54F9">
              <w:rPr>
                <w:rFonts w:ascii="Angsana New" w:hAnsi="Angsana New"/>
                <w:sz w:val="28"/>
                <w:szCs w:val="28"/>
              </w:rPr>
              <w:t>1</w:t>
            </w:r>
            <w:r w:rsidRPr="007C6104">
              <w:rPr>
                <w:rFonts w:ascii="Angsana New" w:hAnsi="Angsana New"/>
                <w:sz w:val="28"/>
                <w:szCs w:val="28"/>
              </w:rPr>
              <w:t>,</w:t>
            </w:r>
            <w:r w:rsidRPr="00CA54F9">
              <w:rPr>
                <w:rFonts w:ascii="Angsana New" w:hAnsi="Angsana New"/>
                <w:sz w:val="28"/>
                <w:szCs w:val="28"/>
              </w:rPr>
              <w:t>055</w:t>
            </w:r>
          </w:p>
        </w:tc>
      </w:tr>
      <w:tr w:rsidR="002F175F" w:rsidRPr="00CA54F9" w14:paraId="702CCB44" w14:textId="77777777" w:rsidTr="008F7484">
        <w:trPr>
          <w:cantSplit/>
          <w:trHeight w:val="21"/>
        </w:trPr>
        <w:tc>
          <w:tcPr>
            <w:tcW w:w="5903" w:type="dxa"/>
            <w:shd w:val="clear" w:color="auto" w:fill="auto"/>
          </w:tcPr>
          <w:p w14:paraId="7B64E36D" w14:textId="77777777" w:rsidR="002F175F" w:rsidRPr="00CA54F9" w:rsidRDefault="002F175F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A54F9">
              <w:rPr>
                <w:rFonts w:ascii="Angsana New" w:hAnsi="Angsana New"/>
                <w:sz w:val="28"/>
                <w:szCs w:val="28"/>
              </w:rPr>
              <w:t xml:space="preserve">CPF Investment Limited </w:t>
            </w:r>
          </w:p>
        </w:tc>
        <w:tc>
          <w:tcPr>
            <w:tcW w:w="981" w:type="dxa"/>
            <w:shd w:val="clear" w:color="auto" w:fill="auto"/>
          </w:tcPr>
          <w:p w14:paraId="6875B6C5" w14:textId="2C658A44" w:rsidR="002F175F" w:rsidRPr="00CA54F9" w:rsidRDefault="00B27A93" w:rsidP="00FC4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74DD1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00.00</w:t>
            </w:r>
          </w:p>
        </w:tc>
        <w:tc>
          <w:tcPr>
            <w:tcW w:w="196" w:type="dxa"/>
            <w:shd w:val="clear" w:color="auto" w:fill="auto"/>
          </w:tcPr>
          <w:p w14:paraId="06F18C3F" w14:textId="77777777" w:rsidR="002F175F" w:rsidRPr="00CA54F9" w:rsidRDefault="002F175F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81" w:type="dxa"/>
            <w:shd w:val="clear" w:color="auto" w:fill="auto"/>
          </w:tcPr>
          <w:p w14:paraId="7B9DF6D8" w14:textId="78D94D4D" w:rsidR="002F175F" w:rsidRPr="00CA54F9" w:rsidRDefault="002F175F" w:rsidP="006C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A54F9">
              <w:rPr>
                <w:rFonts w:ascii="Angsana New" w:hAnsi="Angsana New"/>
                <w:sz w:val="28"/>
                <w:szCs w:val="28"/>
              </w:rPr>
              <w:t>100</w:t>
            </w:r>
            <w:r w:rsidRPr="00CA54F9">
              <w:rPr>
                <w:rFonts w:ascii="Angsana New" w:hAnsi="Angsana New"/>
                <w:sz w:val="28"/>
                <w:szCs w:val="28"/>
                <w:lang w:val="en-GB"/>
              </w:rPr>
              <w:t>.</w:t>
            </w:r>
            <w:r w:rsidRPr="00CA54F9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96" w:type="dxa"/>
            <w:shd w:val="clear" w:color="auto" w:fill="auto"/>
          </w:tcPr>
          <w:p w14:paraId="39F6FFF3" w14:textId="77777777" w:rsidR="002F175F" w:rsidRPr="00CA54F9" w:rsidRDefault="002F175F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551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83" w:type="dxa"/>
            <w:shd w:val="clear" w:color="auto" w:fill="auto"/>
          </w:tcPr>
          <w:p w14:paraId="53C5DF2C" w14:textId="112E3AE4" w:rsidR="002F175F" w:rsidRPr="00CA54F9" w:rsidRDefault="00B27A93" w:rsidP="00EF7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55,6</w:t>
            </w:r>
            <w:r w:rsidR="003C6613">
              <w:rPr>
                <w:rFonts w:ascii="Angsana New" w:hAnsi="Angsana New"/>
                <w:sz w:val="28"/>
                <w:szCs w:val="28"/>
                <w:lang w:val="en-GB"/>
              </w:rPr>
              <w:t>44</w:t>
            </w:r>
          </w:p>
        </w:tc>
        <w:tc>
          <w:tcPr>
            <w:tcW w:w="196" w:type="dxa"/>
            <w:shd w:val="clear" w:color="auto" w:fill="auto"/>
          </w:tcPr>
          <w:p w14:paraId="690F8947" w14:textId="77777777" w:rsidR="002F175F" w:rsidRPr="00CA54F9" w:rsidRDefault="002F175F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81" w:type="dxa"/>
            <w:shd w:val="clear" w:color="auto" w:fill="auto"/>
          </w:tcPr>
          <w:p w14:paraId="14125105" w14:textId="6EE9D64B" w:rsidR="002F175F" w:rsidRPr="00EF72AC" w:rsidRDefault="002F175F" w:rsidP="007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</w:rPr>
            </w:pPr>
            <w:r w:rsidRPr="00CA54F9">
              <w:rPr>
                <w:rFonts w:ascii="Angsana New" w:hAnsi="Angsana New"/>
                <w:sz w:val="28"/>
                <w:szCs w:val="28"/>
              </w:rPr>
              <w:t>55</w:t>
            </w:r>
            <w:r w:rsidRPr="00EF72AC">
              <w:rPr>
                <w:rFonts w:ascii="Angsana New" w:hAnsi="Angsana New"/>
                <w:sz w:val="28"/>
                <w:szCs w:val="28"/>
              </w:rPr>
              <w:t>,</w:t>
            </w:r>
            <w:r w:rsidRPr="00CA54F9">
              <w:rPr>
                <w:rFonts w:ascii="Angsana New" w:hAnsi="Angsana New"/>
                <w:sz w:val="28"/>
                <w:szCs w:val="28"/>
              </w:rPr>
              <w:t>6</w:t>
            </w:r>
            <w:r w:rsidR="003C6613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196" w:type="dxa"/>
            <w:shd w:val="clear" w:color="auto" w:fill="auto"/>
          </w:tcPr>
          <w:p w14:paraId="1DBAF9B2" w14:textId="77777777" w:rsidR="002F175F" w:rsidRPr="00CA54F9" w:rsidRDefault="002F175F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2909E314" w14:textId="09F69C45" w:rsidR="002F175F" w:rsidRPr="00EF72AC" w:rsidRDefault="00B27A93" w:rsidP="007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</w:rPr>
            </w:pPr>
            <w:r w:rsidRPr="00EF72A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6" w:type="dxa"/>
            <w:shd w:val="clear" w:color="auto" w:fill="auto"/>
          </w:tcPr>
          <w:p w14:paraId="7B593FB1" w14:textId="77777777" w:rsidR="002F175F" w:rsidRPr="00CA54F9" w:rsidRDefault="002F175F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77" w:type="dxa"/>
            <w:shd w:val="clear" w:color="auto" w:fill="auto"/>
          </w:tcPr>
          <w:p w14:paraId="29ED69CE" w14:textId="0FBEC9C5" w:rsidR="002F175F" w:rsidRPr="00EF72AC" w:rsidRDefault="002F175F" w:rsidP="007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</w:rPr>
            </w:pPr>
            <w:r w:rsidRPr="00EF72A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1400CB19" w14:textId="77777777" w:rsidR="002F175F" w:rsidRPr="00CA54F9" w:rsidRDefault="002F175F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79" w:type="dxa"/>
            <w:shd w:val="clear" w:color="auto" w:fill="auto"/>
          </w:tcPr>
          <w:p w14:paraId="7D7C2797" w14:textId="08B5EDF9" w:rsidR="002F175F" w:rsidRPr="00EF72AC" w:rsidRDefault="00B27A93" w:rsidP="00EF7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</w:rPr>
            </w:pPr>
            <w:r w:rsidRPr="00EF72AC">
              <w:rPr>
                <w:rFonts w:ascii="Angsana New" w:hAnsi="Angsana New"/>
                <w:sz w:val="28"/>
                <w:szCs w:val="28"/>
              </w:rPr>
              <w:t>55,6</w:t>
            </w:r>
            <w:r w:rsidR="003C6613" w:rsidRPr="00EF72AC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198" w:type="dxa"/>
            <w:shd w:val="clear" w:color="auto" w:fill="auto"/>
          </w:tcPr>
          <w:p w14:paraId="1F07BDD3" w14:textId="77777777" w:rsidR="002F175F" w:rsidRPr="00CA54F9" w:rsidRDefault="002F175F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70" w:type="dxa"/>
            <w:shd w:val="clear" w:color="auto" w:fill="auto"/>
          </w:tcPr>
          <w:p w14:paraId="070A05C6" w14:textId="6CD97062" w:rsidR="002F175F" w:rsidRPr="007C6104" w:rsidRDefault="002F175F" w:rsidP="007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</w:rPr>
            </w:pPr>
            <w:r w:rsidRPr="00CA54F9">
              <w:rPr>
                <w:rFonts w:ascii="Angsana New" w:hAnsi="Angsana New"/>
                <w:sz w:val="28"/>
                <w:szCs w:val="28"/>
              </w:rPr>
              <w:t>55</w:t>
            </w:r>
            <w:r w:rsidRPr="007C6104">
              <w:rPr>
                <w:rFonts w:ascii="Angsana New" w:hAnsi="Angsana New"/>
                <w:sz w:val="28"/>
                <w:szCs w:val="28"/>
              </w:rPr>
              <w:t>,</w:t>
            </w:r>
            <w:r w:rsidRPr="00CA54F9">
              <w:rPr>
                <w:rFonts w:ascii="Angsana New" w:hAnsi="Angsana New"/>
                <w:sz w:val="28"/>
                <w:szCs w:val="28"/>
              </w:rPr>
              <w:t>6</w:t>
            </w:r>
            <w:r w:rsidR="003C6613">
              <w:rPr>
                <w:rFonts w:ascii="Angsana New" w:hAnsi="Angsana New"/>
                <w:sz w:val="28"/>
                <w:szCs w:val="28"/>
              </w:rPr>
              <w:t>44</w:t>
            </w:r>
          </w:p>
        </w:tc>
      </w:tr>
      <w:tr w:rsidR="002F175F" w:rsidRPr="00CA54F9" w14:paraId="77C6F622" w14:textId="77777777" w:rsidTr="008F7484">
        <w:trPr>
          <w:cantSplit/>
          <w:trHeight w:val="21"/>
        </w:trPr>
        <w:tc>
          <w:tcPr>
            <w:tcW w:w="5903" w:type="dxa"/>
            <w:shd w:val="clear" w:color="auto" w:fill="auto"/>
          </w:tcPr>
          <w:p w14:paraId="017EF468" w14:textId="77777777" w:rsidR="002F175F" w:rsidRPr="00CA54F9" w:rsidRDefault="002F175F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A54F9">
              <w:rPr>
                <w:rFonts w:ascii="Angsana New" w:hAnsi="Angsana New"/>
                <w:sz w:val="28"/>
                <w:szCs w:val="28"/>
              </w:rPr>
              <w:t xml:space="preserve">CPF Tanzania Limited </w:t>
            </w:r>
          </w:p>
        </w:tc>
        <w:tc>
          <w:tcPr>
            <w:tcW w:w="981" w:type="dxa"/>
            <w:shd w:val="clear" w:color="auto" w:fill="auto"/>
          </w:tcPr>
          <w:p w14:paraId="7E72E144" w14:textId="3A2D15A6" w:rsidR="002F175F" w:rsidRPr="00CA54F9" w:rsidRDefault="00B27A93" w:rsidP="00FC4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58.26</w:t>
            </w:r>
          </w:p>
        </w:tc>
        <w:tc>
          <w:tcPr>
            <w:tcW w:w="196" w:type="dxa"/>
            <w:shd w:val="clear" w:color="auto" w:fill="auto"/>
          </w:tcPr>
          <w:p w14:paraId="1838E358" w14:textId="77777777" w:rsidR="002F175F" w:rsidRPr="00CA54F9" w:rsidRDefault="002F175F" w:rsidP="008B1CFB">
            <w:pPr>
              <w:pStyle w:val="acctfourfigures"/>
              <w:tabs>
                <w:tab w:val="clear" w:pos="765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81" w:type="dxa"/>
            <w:shd w:val="clear" w:color="auto" w:fill="auto"/>
          </w:tcPr>
          <w:p w14:paraId="59766CBA" w14:textId="23EBF406" w:rsidR="002F175F" w:rsidRPr="00CA54F9" w:rsidRDefault="002F175F" w:rsidP="006C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A54F9">
              <w:rPr>
                <w:rFonts w:ascii="Angsana New" w:hAnsi="Angsana New"/>
                <w:sz w:val="28"/>
                <w:szCs w:val="28"/>
              </w:rPr>
              <w:t>58</w:t>
            </w:r>
            <w:r w:rsidRPr="00CA54F9">
              <w:rPr>
                <w:rFonts w:ascii="Angsana New" w:hAnsi="Angsana New"/>
                <w:sz w:val="28"/>
                <w:szCs w:val="28"/>
                <w:lang w:val="en-GB"/>
              </w:rPr>
              <w:t>.</w:t>
            </w:r>
            <w:r w:rsidRPr="00CA54F9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96" w:type="dxa"/>
            <w:shd w:val="clear" w:color="auto" w:fill="auto"/>
          </w:tcPr>
          <w:p w14:paraId="074D2DB8" w14:textId="77777777" w:rsidR="002F175F" w:rsidRPr="00CA54F9" w:rsidRDefault="002F175F" w:rsidP="008B1CFB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83" w:type="dxa"/>
            <w:shd w:val="clear" w:color="auto" w:fill="auto"/>
          </w:tcPr>
          <w:p w14:paraId="36DFA311" w14:textId="5DBADAA2" w:rsidR="002F175F" w:rsidRPr="00CA54F9" w:rsidRDefault="00B27A93" w:rsidP="00EF7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74DD1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29</w:t>
            </w:r>
          </w:p>
        </w:tc>
        <w:tc>
          <w:tcPr>
            <w:tcW w:w="196" w:type="dxa"/>
            <w:shd w:val="clear" w:color="auto" w:fill="auto"/>
          </w:tcPr>
          <w:p w14:paraId="3C7F97FF" w14:textId="77777777" w:rsidR="002F175F" w:rsidRPr="00CA54F9" w:rsidRDefault="002F175F" w:rsidP="008B1CFB">
            <w:pPr>
              <w:pStyle w:val="acctfourfigures"/>
              <w:tabs>
                <w:tab w:val="clear" w:pos="765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81" w:type="dxa"/>
            <w:shd w:val="clear" w:color="auto" w:fill="auto"/>
          </w:tcPr>
          <w:p w14:paraId="05F6DCCB" w14:textId="08D073D3" w:rsidR="002F175F" w:rsidRPr="00EF72AC" w:rsidRDefault="002F175F" w:rsidP="007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</w:rPr>
            </w:pPr>
            <w:r w:rsidRPr="00CA54F9">
              <w:rPr>
                <w:rFonts w:ascii="Angsana New" w:hAnsi="Angsana New"/>
                <w:sz w:val="28"/>
                <w:szCs w:val="28"/>
              </w:rPr>
              <w:t>129</w:t>
            </w:r>
          </w:p>
        </w:tc>
        <w:tc>
          <w:tcPr>
            <w:tcW w:w="196" w:type="dxa"/>
            <w:shd w:val="clear" w:color="auto" w:fill="auto"/>
          </w:tcPr>
          <w:p w14:paraId="6A811256" w14:textId="77777777" w:rsidR="002F175F" w:rsidRPr="00CA54F9" w:rsidRDefault="002F175F" w:rsidP="008B1CFB">
            <w:pPr>
              <w:pStyle w:val="acctfourfigures"/>
              <w:tabs>
                <w:tab w:val="clear" w:pos="765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4A96F17" w14:textId="4E1B2702" w:rsidR="002F175F" w:rsidRPr="00CA54F9" w:rsidRDefault="00B27A93" w:rsidP="007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(129)</w:t>
            </w:r>
          </w:p>
        </w:tc>
        <w:tc>
          <w:tcPr>
            <w:tcW w:w="196" w:type="dxa"/>
            <w:shd w:val="clear" w:color="auto" w:fill="auto"/>
          </w:tcPr>
          <w:p w14:paraId="2317BD3E" w14:textId="77777777" w:rsidR="002F175F" w:rsidRPr="00CA54F9" w:rsidRDefault="002F175F" w:rsidP="008B1CFB">
            <w:pPr>
              <w:pStyle w:val="acctfourfigures"/>
              <w:tabs>
                <w:tab w:val="clear" w:pos="765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7" w:type="dxa"/>
            <w:shd w:val="clear" w:color="auto" w:fill="auto"/>
          </w:tcPr>
          <w:p w14:paraId="60C3BEF9" w14:textId="2BA99B82" w:rsidR="002F175F" w:rsidRPr="00CA54F9" w:rsidRDefault="002F175F" w:rsidP="007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</w:rPr>
            </w:pPr>
            <w:r w:rsidRPr="00CA54F9">
              <w:rPr>
                <w:rFonts w:ascii="Angsana New" w:hAnsi="Angsana New"/>
                <w:sz w:val="28"/>
                <w:szCs w:val="28"/>
              </w:rPr>
              <w:t>(129)</w:t>
            </w:r>
          </w:p>
        </w:tc>
        <w:tc>
          <w:tcPr>
            <w:tcW w:w="198" w:type="dxa"/>
            <w:shd w:val="clear" w:color="auto" w:fill="auto"/>
          </w:tcPr>
          <w:p w14:paraId="50825349" w14:textId="77777777" w:rsidR="002F175F" w:rsidRPr="00CA54F9" w:rsidRDefault="002F175F" w:rsidP="008B1CFB">
            <w:pPr>
              <w:pStyle w:val="acctfourfigures"/>
              <w:tabs>
                <w:tab w:val="clear" w:pos="765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79" w:type="dxa"/>
            <w:shd w:val="clear" w:color="auto" w:fill="auto"/>
          </w:tcPr>
          <w:p w14:paraId="32C208E3" w14:textId="0556672D" w:rsidR="002F175F" w:rsidRPr="00EF72AC" w:rsidRDefault="00B27A93" w:rsidP="00EF7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</w:rPr>
            </w:pPr>
            <w:r w:rsidRPr="00EF72A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58DBBF7C" w14:textId="77777777" w:rsidR="002F175F" w:rsidRPr="00CA54F9" w:rsidRDefault="002F175F" w:rsidP="008B1CFB">
            <w:pPr>
              <w:pStyle w:val="acctfourfigures"/>
              <w:tabs>
                <w:tab w:val="clear" w:pos="765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0" w:type="dxa"/>
            <w:shd w:val="clear" w:color="auto" w:fill="auto"/>
          </w:tcPr>
          <w:p w14:paraId="014DDBC8" w14:textId="6CC75147" w:rsidR="002F175F" w:rsidRPr="007C6104" w:rsidRDefault="002F175F" w:rsidP="007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</w:rPr>
            </w:pPr>
            <w:r w:rsidRPr="007C610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F175F" w:rsidRPr="00CA54F9" w14:paraId="77E2A0B7" w14:textId="77777777" w:rsidTr="008F7484">
        <w:trPr>
          <w:cantSplit/>
          <w:trHeight w:val="21"/>
        </w:trPr>
        <w:tc>
          <w:tcPr>
            <w:tcW w:w="5903" w:type="dxa"/>
            <w:shd w:val="clear" w:color="auto" w:fill="auto"/>
          </w:tcPr>
          <w:p w14:paraId="1086C834" w14:textId="77777777" w:rsidR="002F175F" w:rsidRPr="00CA54F9" w:rsidRDefault="002F175F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A54F9">
              <w:rPr>
                <w:rFonts w:ascii="Angsana New" w:hAnsi="Angsana New"/>
                <w:color w:val="000000"/>
                <w:sz w:val="28"/>
                <w:szCs w:val="28"/>
              </w:rPr>
              <w:t>CPF Netherlands B.V.</w:t>
            </w:r>
          </w:p>
        </w:tc>
        <w:tc>
          <w:tcPr>
            <w:tcW w:w="981" w:type="dxa"/>
            <w:shd w:val="clear" w:color="auto" w:fill="auto"/>
          </w:tcPr>
          <w:p w14:paraId="1DBB3BCC" w14:textId="7FA324E5" w:rsidR="002F175F" w:rsidRPr="00CA54F9" w:rsidRDefault="00B27A93" w:rsidP="00FC4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196" w:type="dxa"/>
            <w:shd w:val="clear" w:color="auto" w:fill="auto"/>
          </w:tcPr>
          <w:p w14:paraId="32F1D0D6" w14:textId="77777777" w:rsidR="002F175F" w:rsidRPr="00CA54F9" w:rsidRDefault="002F175F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1" w:type="dxa"/>
            <w:shd w:val="clear" w:color="auto" w:fill="auto"/>
          </w:tcPr>
          <w:p w14:paraId="01E55F6A" w14:textId="6A759F54" w:rsidR="002F175F" w:rsidRPr="00CA54F9" w:rsidRDefault="002F175F" w:rsidP="006C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CA54F9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196" w:type="dxa"/>
            <w:shd w:val="clear" w:color="auto" w:fill="auto"/>
          </w:tcPr>
          <w:p w14:paraId="6215818E" w14:textId="77777777" w:rsidR="002F175F" w:rsidRPr="00CA54F9" w:rsidRDefault="002F175F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83" w:type="dxa"/>
            <w:shd w:val="clear" w:color="auto" w:fill="auto"/>
          </w:tcPr>
          <w:p w14:paraId="6E181E0B" w14:textId="795F4310" w:rsidR="002F175F" w:rsidRPr="00CA54F9" w:rsidRDefault="00B27A93" w:rsidP="00EF7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38,</w:t>
            </w:r>
            <w:r w:rsidRPr="00474DD1">
              <w:rPr>
                <w:rFonts w:ascii="Angsana New" w:hAnsi="Angsana New"/>
                <w:sz w:val="28"/>
                <w:szCs w:val="28"/>
              </w:rPr>
              <w:t>1</w:t>
            </w:r>
            <w:r w:rsidR="003C6613">
              <w:rPr>
                <w:rFonts w:ascii="Angsana New" w:hAnsi="Angsana New"/>
                <w:sz w:val="28"/>
                <w:szCs w:val="28"/>
                <w:lang w:val="en-GB"/>
              </w:rPr>
              <w:t>4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196" w:type="dxa"/>
            <w:shd w:val="clear" w:color="auto" w:fill="auto"/>
          </w:tcPr>
          <w:p w14:paraId="2E4576B2" w14:textId="77777777" w:rsidR="002F175F" w:rsidRPr="00CA54F9" w:rsidRDefault="002F175F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1" w:type="dxa"/>
            <w:shd w:val="clear" w:color="auto" w:fill="auto"/>
          </w:tcPr>
          <w:p w14:paraId="39E75751" w14:textId="65F26156" w:rsidR="002F175F" w:rsidRPr="00EF72AC" w:rsidRDefault="002F175F" w:rsidP="007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</w:rPr>
            </w:pPr>
            <w:r w:rsidRPr="00CA54F9">
              <w:rPr>
                <w:rFonts w:ascii="Angsana New" w:hAnsi="Angsana New"/>
                <w:sz w:val="28"/>
                <w:szCs w:val="28"/>
              </w:rPr>
              <w:t>38</w:t>
            </w:r>
            <w:r w:rsidRPr="00EF72AC">
              <w:rPr>
                <w:rFonts w:ascii="Angsana New" w:hAnsi="Angsana New"/>
                <w:sz w:val="28"/>
                <w:szCs w:val="28"/>
              </w:rPr>
              <w:t>,</w:t>
            </w:r>
            <w:r w:rsidRPr="00CA54F9">
              <w:rPr>
                <w:rFonts w:ascii="Angsana New" w:hAnsi="Angsana New"/>
                <w:sz w:val="28"/>
                <w:szCs w:val="28"/>
              </w:rPr>
              <w:t>1</w:t>
            </w:r>
            <w:r w:rsidR="003C6613">
              <w:rPr>
                <w:rFonts w:ascii="Angsana New" w:hAnsi="Angsana New"/>
                <w:sz w:val="28"/>
                <w:szCs w:val="28"/>
              </w:rPr>
              <w:t>4</w:t>
            </w:r>
            <w:r w:rsidRPr="00CA54F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96" w:type="dxa"/>
            <w:shd w:val="clear" w:color="auto" w:fill="auto"/>
          </w:tcPr>
          <w:p w14:paraId="7B0D914B" w14:textId="77777777" w:rsidR="002F175F" w:rsidRPr="00CA54F9" w:rsidRDefault="002F175F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28BE667" w14:textId="2A9F61E4" w:rsidR="002F175F" w:rsidRPr="00EF72AC" w:rsidRDefault="00B27A93" w:rsidP="007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</w:rPr>
            </w:pPr>
            <w:r w:rsidRPr="00EF72A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6" w:type="dxa"/>
            <w:shd w:val="clear" w:color="auto" w:fill="auto"/>
          </w:tcPr>
          <w:p w14:paraId="5C12D682" w14:textId="77777777" w:rsidR="002F175F" w:rsidRPr="00CA54F9" w:rsidRDefault="002F175F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77" w:type="dxa"/>
            <w:shd w:val="clear" w:color="auto" w:fill="auto"/>
          </w:tcPr>
          <w:p w14:paraId="59BC11F1" w14:textId="4A5A7560" w:rsidR="002F175F" w:rsidRPr="00EF72AC" w:rsidRDefault="002F175F" w:rsidP="007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</w:rPr>
            </w:pPr>
            <w:r w:rsidRPr="00EF72A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1F0926CA" w14:textId="77777777" w:rsidR="002F175F" w:rsidRPr="00CA54F9" w:rsidRDefault="002F175F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79" w:type="dxa"/>
            <w:shd w:val="clear" w:color="auto" w:fill="auto"/>
          </w:tcPr>
          <w:p w14:paraId="3D21DDDD" w14:textId="630829B6" w:rsidR="002F175F" w:rsidRPr="00EF72AC" w:rsidRDefault="00B27A93" w:rsidP="00EF7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</w:rPr>
            </w:pPr>
            <w:r w:rsidRPr="00EF72AC">
              <w:rPr>
                <w:rFonts w:ascii="Angsana New" w:hAnsi="Angsana New"/>
                <w:sz w:val="28"/>
                <w:szCs w:val="28"/>
              </w:rPr>
              <w:t>38,</w:t>
            </w:r>
            <w:r w:rsidRPr="00474DD1">
              <w:rPr>
                <w:rFonts w:ascii="Angsana New" w:hAnsi="Angsana New"/>
                <w:sz w:val="28"/>
                <w:szCs w:val="28"/>
              </w:rPr>
              <w:t>1</w:t>
            </w:r>
            <w:r w:rsidR="003C6613" w:rsidRPr="00EF72AC">
              <w:rPr>
                <w:rFonts w:ascii="Angsana New" w:hAnsi="Angsana New"/>
                <w:sz w:val="28"/>
                <w:szCs w:val="28"/>
              </w:rPr>
              <w:t>4</w:t>
            </w:r>
            <w:r w:rsidRPr="00EF72A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98" w:type="dxa"/>
            <w:shd w:val="clear" w:color="auto" w:fill="auto"/>
          </w:tcPr>
          <w:p w14:paraId="57492FE4" w14:textId="77777777" w:rsidR="002F175F" w:rsidRPr="00CA54F9" w:rsidRDefault="002F175F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70" w:type="dxa"/>
            <w:shd w:val="clear" w:color="auto" w:fill="auto"/>
          </w:tcPr>
          <w:p w14:paraId="2DBF180B" w14:textId="62D7887F" w:rsidR="002F175F" w:rsidRPr="007C6104" w:rsidRDefault="002F175F" w:rsidP="007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</w:rPr>
            </w:pPr>
            <w:r w:rsidRPr="00CA54F9">
              <w:rPr>
                <w:rFonts w:ascii="Angsana New" w:hAnsi="Angsana New"/>
                <w:sz w:val="28"/>
                <w:szCs w:val="28"/>
              </w:rPr>
              <w:t>38</w:t>
            </w:r>
            <w:r w:rsidRPr="007C6104">
              <w:rPr>
                <w:rFonts w:ascii="Angsana New" w:hAnsi="Angsana New"/>
                <w:sz w:val="28"/>
                <w:szCs w:val="28"/>
              </w:rPr>
              <w:t>,</w:t>
            </w:r>
            <w:r w:rsidRPr="00CA54F9">
              <w:rPr>
                <w:rFonts w:ascii="Angsana New" w:hAnsi="Angsana New"/>
                <w:sz w:val="28"/>
                <w:szCs w:val="28"/>
              </w:rPr>
              <w:t>1</w:t>
            </w:r>
            <w:r w:rsidR="003C6613">
              <w:rPr>
                <w:rFonts w:ascii="Angsana New" w:hAnsi="Angsana New"/>
                <w:sz w:val="28"/>
                <w:szCs w:val="28"/>
              </w:rPr>
              <w:t>4</w:t>
            </w:r>
            <w:r w:rsidRPr="00CA54F9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2F175F" w:rsidRPr="00CA54F9" w14:paraId="03C3CD7D" w14:textId="77777777" w:rsidTr="008F7484">
        <w:trPr>
          <w:cantSplit/>
          <w:trHeight w:val="21"/>
        </w:trPr>
        <w:tc>
          <w:tcPr>
            <w:tcW w:w="5903" w:type="dxa"/>
            <w:shd w:val="clear" w:color="auto" w:fill="auto"/>
          </w:tcPr>
          <w:p w14:paraId="4C3C729B" w14:textId="77777777" w:rsidR="002F175F" w:rsidRPr="00CA54F9" w:rsidRDefault="002F175F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901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A54F9">
              <w:rPr>
                <w:rFonts w:ascii="Angsana New" w:hAnsi="Angsana New"/>
                <w:color w:val="000000"/>
                <w:sz w:val="28"/>
                <w:szCs w:val="28"/>
              </w:rPr>
              <w:t>CPF Poland S.A.</w:t>
            </w:r>
            <w:r w:rsidRPr="00CA54F9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</w:p>
        </w:tc>
        <w:tc>
          <w:tcPr>
            <w:tcW w:w="981" w:type="dxa"/>
            <w:shd w:val="clear" w:color="auto" w:fill="auto"/>
          </w:tcPr>
          <w:p w14:paraId="46059454" w14:textId="38CA5ACE" w:rsidR="002F175F" w:rsidRPr="00CA54F9" w:rsidRDefault="00B27A93" w:rsidP="00FC4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66.67</w:t>
            </w:r>
          </w:p>
        </w:tc>
        <w:tc>
          <w:tcPr>
            <w:tcW w:w="196" w:type="dxa"/>
            <w:shd w:val="clear" w:color="auto" w:fill="auto"/>
          </w:tcPr>
          <w:p w14:paraId="5F182332" w14:textId="77777777" w:rsidR="002F175F" w:rsidRPr="00CA54F9" w:rsidRDefault="002F175F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1" w:type="dxa"/>
            <w:shd w:val="clear" w:color="auto" w:fill="auto"/>
          </w:tcPr>
          <w:p w14:paraId="3C0B1659" w14:textId="7FDCF9B9" w:rsidR="002F175F" w:rsidRPr="00CA54F9" w:rsidRDefault="002F175F" w:rsidP="006C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CA54F9">
              <w:rPr>
                <w:rFonts w:ascii="Angsana New" w:hAnsi="Angsana New"/>
                <w:sz w:val="28"/>
                <w:szCs w:val="28"/>
              </w:rPr>
              <w:t>66.67</w:t>
            </w:r>
          </w:p>
        </w:tc>
        <w:tc>
          <w:tcPr>
            <w:tcW w:w="196" w:type="dxa"/>
            <w:shd w:val="clear" w:color="auto" w:fill="auto"/>
          </w:tcPr>
          <w:p w14:paraId="3D7131C3" w14:textId="77777777" w:rsidR="002F175F" w:rsidRPr="00CA54F9" w:rsidRDefault="002F175F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83" w:type="dxa"/>
            <w:shd w:val="clear" w:color="auto" w:fill="auto"/>
          </w:tcPr>
          <w:p w14:paraId="3A8EDE7B" w14:textId="7A43CCED" w:rsidR="002F175F" w:rsidRPr="00CA54F9" w:rsidRDefault="00426922" w:rsidP="00EF7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245</w:t>
            </w:r>
          </w:p>
        </w:tc>
        <w:tc>
          <w:tcPr>
            <w:tcW w:w="196" w:type="dxa"/>
            <w:shd w:val="clear" w:color="auto" w:fill="auto"/>
          </w:tcPr>
          <w:p w14:paraId="15F9E9F4" w14:textId="77777777" w:rsidR="002F175F" w:rsidRPr="00CA54F9" w:rsidRDefault="002F175F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1" w:type="dxa"/>
            <w:shd w:val="clear" w:color="auto" w:fill="auto"/>
          </w:tcPr>
          <w:p w14:paraId="2F91043E" w14:textId="26EBE647" w:rsidR="002F175F" w:rsidRPr="00EF72AC" w:rsidRDefault="002F175F" w:rsidP="007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</w:rPr>
            </w:pPr>
            <w:r w:rsidRPr="00CA54F9">
              <w:rPr>
                <w:rFonts w:ascii="Angsana New" w:hAnsi="Angsana New"/>
                <w:sz w:val="28"/>
                <w:szCs w:val="28"/>
              </w:rPr>
              <w:t>12</w:t>
            </w:r>
            <w:r w:rsidR="003C661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96" w:type="dxa"/>
            <w:shd w:val="clear" w:color="auto" w:fill="auto"/>
          </w:tcPr>
          <w:p w14:paraId="695C86C1" w14:textId="77777777" w:rsidR="002F175F" w:rsidRPr="00CA54F9" w:rsidRDefault="002F175F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1DAA77DA" w14:textId="3F7B2665" w:rsidR="002F175F" w:rsidRPr="00EF72AC" w:rsidRDefault="00B27A93" w:rsidP="007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</w:rPr>
            </w:pPr>
            <w:r w:rsidRPr="00EF72A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6" w:type="dxa"/>
            <w:shd w:val="clear" w:color="auto" w:fill="auto"/>
          </w:tcPr>
          <w:p w14:paraId="2FC4A297" w14:textId="77777777" w:rsidR="002F175F" w:rsidRPr="00CA54F9" w:rsidRDefault="002F175F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77" w:type="dxa"/>
            <w:shd w:val="clear" w:color="auto" w:fill="auto"/>
          </w:tcPr>
          <w:p w14:paraId="259E3DC5" w14:textId="00D71F67" w:rsidR="002F175F" w:rsidRPr="00EF72AC" w:rsidRDefault="002F175F" w:rsidP="007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</w:rPr>
            </w:pPr>
            <w:r w:rsidRPr="00EF72A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42B469E9" w14:textId="77777777" w:rsidR="002F175F" w:rsidRPr="00CA54F9" w:rsidRDefault="002F175F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508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79" w:type="dxa"/>
            <w:shd w:val="clear" w:color="auto" w:fill="auto"/>
          </w:tcPr>
          <w:p w14:paraId="1E4FE417" w14:textId="3627EFEE" w:rsidR="002F175F" w:rsidRPr="00EF72AC" w:rsidRDefault="00874774" w:rsidP="00EF7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245</w:t>
            </w:r>
          </w:p>
        </w:tc>
        <w:tc>
          <w:tcPr>
            <w:tcW w:w="198" w:type="dxa"/>
            <w:shd w:val="clear" w:color="auto" w:fill="auto"/>
          </w:tcPr>
          <w:p w14:paraId="79EE1507" w14:textId="77777777" w:rsidR="002F175F" w:rsidRPr="00CA54F9" w:rsidRDefault="002F175F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70" w:type="dxa"/>
            <w:shd w:val="clear" w:color="auto" w:fill="auto"/>
          </w:tcPr>
          <w:p w14:paraId="3DA9A31B" w14:textId="3D1F471E" w:rsidR="002F175F" w:rsidRPr="007C6104" w:rsidRDefault="002F175F" w:rsidP="007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</w:rPr>
            </w:pPr>
            <w:r w:rsidRPr="00CA54F9">
              <w:rPr>
                <w:rFonts w:ascii="Angsana New" w:hAnsi="Angsana New"/>
                <w:sz w:val="28"/>
                <w:szCs w:val="28"/>
              </w:rPr>
              <w:t>12</w:t>
            </w:r>
            <w:r w:rsidR="003C6613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7D3DD9" w:rsidRPr="00CA54F9" w14:paraId="455A41B8" w14:textId="77777777" w:rsidTr="008F7484">
        <w:trPr>
          <w:cantSplit/>
          <w:trHeight w:val="21"/>
        </w:trPr>
        <w:tc>
          <w:tcPr>
            <w:tcW w:w="5903" w:type="dxa"/>
            <w:shd w:val="clear" w:color="auto" w:fill="auto"/>
          </w:tcPr>
          <w:p w14:paraId="1C47D7FA" w14:textId="00E82C6B" w:rsidR="002F175F" w:rsidRPr="00CA54F9" w:rsidRDefault="002F175F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901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A54F9">
              <w:rPr>
                <w:rFonts w:ascii="Angsana New" w:hAnsi="Angsana New"/>
                <w:color w:val="000000"/>
                <w:sz w:val="28"/>
                <w:szCs w:val="28"/>
              </w:rPr>
              <w:t>Homegrown Shrimp (USA) LLC</w:t>
            </w:r>
            <w:r w:rsidRPr="00CA54F9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</w:p>
        </w:tc>
        <w:tc>
          <w:tcPr>
            <w:tcW w:w="981" w:type="dxa"/>
            <w:shd w:val="clear" w:color="auto" w:fill="auto"/>
          </w:tcPr>
          <w:p w14:paraId="0B3562AC" w14:textId="7C4BAB12" w:rsidR="002F175F" w:rsidRPr="00CA54F9" w:rsidRDefault="00B27A93" w:rsidP="00FC4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96" w:type="dxa"/>
            <w:shd w:val="clear" w:color="auto" w:fill="auto"/>
          </w:tcPr>
          <w:p w14:paraId="1A171397" w14:textId="77777777" w:rsidR="002F175F" w:rsidRPr="00CA54F9" w:rsidRDefault="002F175F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1" w:type="dxa"/>
            <w:shd w:val="clear" w:color="auto" w:fill="auto"/>
          </w:tcPr>
          <w:p w14:paraId="025736B1" w14:textId="187F0517" w:rsidR="002F175F" w:rsidRPr="00CA54F9" w:rsidDel="009722DA" w:rsidRDefault="002F175F" w:rsidP="006C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CA54F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96" w:type="dxa"/>
            <w:shd w:val="clear" w:color="auto" w:fill="auto"/>
          </w:tcPr>
          <w:p w14:paraId="362316EE" w14:textId="77777777" w:rsidR="002F175F" w:rsidRPr="00CA54F9" w:rsidRDefault="002F175F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  <w:shd w:val="clear" w:color="auto" w:fill="auto"/>
          </w:tcPr>
          <w:p w14:paraId="7B338837" w14:textId="4D62A4BD" w:rsidR="002F175F" w:rsidRPr="00CA54F9" w:rsidRDefault="00B27A93" w:rsidP="00EF7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</w:rPr>
            </w:pPr>
            <w:r w:rsidRPr="001A1C8E">
              <w:rPr>
                <w:rFonts w:ascii="Angsana New" w:hAnsi="Angsana New"/>
                <w:sz w:val="28"/>
                <w:szCs w:val="28"/>
              </w:rPr>
              <w:t>5</w:t>
            </w:r>
            <w:r w:rsidRPr="00474DD1">
              <w:rPr>
                <w:rFonts w:ascii="Angsana New" w:hAnsi="Angsana New"/>
                <w:sz w:val="28"/>
                <w:szCs w:val="28"/>
              </w:rPr>
              <w:t>1</w:t>
            </w:r>
            <w:r w:rsidR="00F901CF" w:rsidRPr="001A1C8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96" w:type="dxa"/>
            <w:shd w:val="clear" w:color="auto" w:fill="auto"/>
          </w:tcPr>
          <w:p w14:paraId="02FDAB6F" w14:textId="77777777" w:rsidR="002F175F" w:rsidRPr="00CA54F9" w:rsidRDefault="002F175F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58A661C4" w14:textId="424C329C" w:rsidR="002F175F" w:rsidRPr="00EF72AC" w:rsidDel="009722DA" w:rsidRDefault="002F175F" w:rsidP="007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</w:rPr>
            </w:pPr>
            <w:r w:rsidRPr="00CA54F9">
              <w:rPr>
                <w:rFonts w:ascii="Angsana New" w:hAnsi="Angsana New"/>
                <w:sz w:val="28"/>
                <w:szCs w:val="28"/>
              </w:rPr>
              <w:t>209</w:t>
            </w:r>
          </w:p>
        </w:tc>
        <w:tc>
          <w:tcPr>
            <w:tcW w:w="196" w:type="dxa"/>
            <w:shd w:val="clear" w:color="auto" w:fill="auto"/>
          </w:tcPr>
          <w:p w14:paraId="02018F00" w14:textId="77777777" w:rsidR="002F175F" w:rsidRPr="00CA54F9" w:rsidRDefault="002F175F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0D7A19C" w14:textId="727CBDDD" w:rsidR="002F175F" w:rsidRPr="00EF72AC" w:rsidRDefault="00B27A93" w:rsidP="007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</w:rPr>
            </w:pPr>
            <w:r w:rsidRPr="00EF72A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6" w:type="dxa"/>
            <w:shd w:val="clear" w:color="auto" w:fill="auto"/>
          </w:tcPr>
          <w:p w14:paraId="3B5F9067" w14:textId="77777777" w:rsidR="002F175F" w:rsidRPr="00CA54F9" w:rsidRDefault="002F175F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5C3388C5" w14:textId="684EC4C8" w:rsidR="002F175F" w:rsidRPr="00EF72AC" w:rsidRDefault="002F175F" w:rsidP="007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</w:rPr>
            </w:pPr>
            <w:r w:rsidRPr="00EF72A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4012E71A" w14:textId="77777777" w:rsidR="002F175F" w:rsidRPr="00CA54F9" w:rsidRDefault="002F175F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508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30389BC0" w14:textId="75541438" w:rsidR="002F175F" w:rsidRPr="00CA54F9" w:rsidRDefault="00B27A93" w:rsidP="00EF7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</w:t>
            </w:r>
            <w:r w:rsidR="00F901C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98" w:type="dxa"/>
            <w:shd w:val="clear" w:color="auto" w:fill="auto"/>
          </w:tcPr>
          <w:p w14:paraId="06BBDD49" w14:textId="77777777" w:rsidR="002F175F" w:rsidRPr="00CA54F9" w:rsidRDefault="002F175F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7024E666" w14:textId="73BCD19B" w:rsidR="002F175F" w:rsidRPr="007C6104" w:rsidDel="009722DA" w:rsidRDefault="002F175F" w:rsidP="007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="Angsana New" w:hAnsi="Angsana New"/>
                <w:sz w:val="28"/>
                <w:szCs w:val="28"/>
              </w:rPr>
            </w:pPr>
            <w:r w:rsidRPr="00CA54F9">
              <w:rPr>
                <w:rFonts w:ascii="Angsana New" w:hAnsi="Angsana New"/>
                <w:sz w:val="28"/>
                <w:szCs w:val="28"/>
              </w:rPr>
              <w:t>209</w:t>
            </w:r>
          </w:p>
        </w:tc>
      </w:tr>
      <w:tr w:rsidR="007D3DD9" w:rsidRPr="00CA54F9" w14:paraId="7017D96A" w14:textId="77777777" w:rsidTr="008F7484">
        <w:trPr>
          <w:cantSplit/>
          <w:trHeight w:val="21"/>
        </w:trPr>
        <w:tc>
          <w:tcPr>
            <w:tcW w:w="5903" w:type="dxa"/>
            <w:shd w:val="clear" w:color="auto" w:fill="auto"/>
          </w:tcPr>
          <w:p w14:paraId="47B847FA" w14:textId="795C822B" w:rsidR="002F175F" w:rsidRPr="00CA54F9" w:rsidRDefault="002F175F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901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A54F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81" w:type="dxa"/>
            <w:shd w:val="clear" w:color="auto" w:fill="auto"/>
          </w:tcPr>
          <w:p w14:paraId="03AE2BA0" w14:textId="77777777" w:rsidR="002F175F" w:rsidRPr="00CA54F9" w:rsidRDefault="002F175F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6" w:type="dxa"/>
            <w:shd w:val="clear" w:color="auto" w:fill="auto"/>
          </w:tcPr>
          <w:p w14:paraId="4BCC3885" w14:textId="77777777" w:rsidR="002F175F" w:rsidRPr="00CA54F9" w:rsidRDefault="002F175F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1" w:type="dxa"/>
            <w:shd w:val="clear" w:color="auto" w:fill="auto"/>
          </w:tcPr>
          <w:p w14:paraId="74A12446" w14:textId="77777777" w:rsidR="002F175F" w:rsidRPr="00CA54F9" w:rsidDel="009722DA" w:rsidRDefault="002F175F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6" w:type="dxa"/>
            <w:shd w:val="clear" w:color="auto" w:fill="auto"/>
          </w:tcPr>
          <w:p w14:paraId="3E98CA18" w14:textId="77777777" w:rsidR="002F175F" w:rsidRPr="00CA54F9" w:rsidRDefault="002F175F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8DCC05" w14:textId="09BAEE2B" w:rsidR="002F175F" w:rsidRPr="00AA77BE" w:rsidRDefault="00416311" w:rsidP="00EF7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ind w:left="-72"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225,</w:t>
            </w:r>
            <w:r w:rsidR="00874774">
              <w:rPr>
                <w:rFonts w:ascii="Angsana New" w:hAnsi="Angsana New"/>
                <w:b/>
                <w:bCs/>
                <w:sz w:val="28"/>
                <w:szCs w:val="28"/>
              </w:rPr>
              <w:t>066</w:t>
            </w:r>
          </w:p>
        </w:tc>
        <w:tc>
          <w:tcPr>
            <w:tcW w:w="196" w:type="dxa"/>
            <w:shd w:val="clear" w:color="auto" w:fill="auto"/>
          </w:tcPr>
          <w:p w14:paraId="08D8925E" w14:textId="77777777" w:rsidR="002F175F" w:rsidRPr="00CA54F9" w:rsidRDefault="002F175F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73DC9D" w14:textId="3E450FDE" w:rsidR="002F175F" w:rsidRPr="007C6104" w:rsidDel="009722DA" w:rsidRDefault="002F175F" w:rsidP="007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54F9">
              <w:rPr>
                <w:rFonts w:ascii="Angsana New" w:hAnsi="Angsana New"/>
                <w:b/>
                <w:bCs/>
                <w:sz w:val="28"/>
                <w:szCs w:val="28"/>
              </w:rPr>
              <w:t>223,</w:t>
            </w:r>
            <w:r w:rsidR="003C6613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Pr="00CA54F9">
              <w:rPr>
                <w:rFonts w:ascii="Angsana New" w:hAnsi="Angsana New"/>
                <w:b/>
                <w:bCs/>
                <w:sz w:val="28"/>
                <w:szCs w:val="28"/>
              </w:rPr>
              <w:t>55</w:t>
            </w:r>
          </w:p>
        </w:tc>
        <w:tc>
          <w:tcPr>
            <w:tcW w:w="196" w:type="dxa"/>
            <w:shd w:val="clear" w:color="auto" w:fill="auto"/>
          </w:tcPr>
          <w:p w14:paraId="32E36347" w14:textId="77777777" w:rsidR="002F175F" w:rsidRPr="007C6104" w:rsidRDefault="002F175F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647887" w14:textId="07B9DD78" w:rsidR="002F175F" w:rsidRPr="007C6104" w:rsidRDefault="005F2A55" w:rsidP="007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C6104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474DD1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7C6104">
              <w:rPr>
                <w:rFonts w:ascii="Angsana New" w:hAnsi="Angsana New"/>
                <w:b/>
                <w:bCs/>
                <w:sz w:val="28"/>
                <w:szCs w:val="28"/>
              </w:rPr>
              <w:t>,278)</w:t>
            </w:r>
          </w:p>
        </w:tc>
        <w:tc>
          <w:tcPr>
            <w:tcW w:w="196" w:type="dxa"/>
            <w:shd w:val="clear" w:color="auto" w:fill="auto"/>
          </w:tcPr>
          <w:p w14:paraId="2170B5CD" w14:textId="77777777" w:rsidR="002F175F" w:rsidRPr="007C6104" w:rsidRDefault="002F175F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FB3C61" w14:textId="466C6972" w:rsidR="002F175F" w:rsidRPr="007C6104" w:rsidRDefault="002F175F" w:rsidP="007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C6104">
              <w:rPr>
                <w:rFonts w:ascii="Angsana New" w:hAnsi="Angsana New"/>
                <w:b/>
                <w:bCs/>
                <w:sz w:val="28"/>
                <w:szCs w:val="28"/>
              </w:rPr>
              <w:t>(1,278)</w:t>
            </w:r>
          </w:p>
        </w:tc>
        <w:tc>
          <w:tcPr>
            <w:tcW w:w="198" w:type="dxa"/>
            <w:shd w:val="clear" w:color="auto" w:fill="auto"/>
          </w:tcPr>
          <w:p w14:paraId="70485D4E" w14:textId="77777777" w:rsidR="002F175F" w:rsidRPr="007C6104" w:rsidRDefault="002F175F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508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307425" w14:textId="58ECF308" w:rsidR="002F175F" w:rsidRPr="005D2F4A" w:rsidRDefault="002B4C7C" w:rsidP="00EF7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2F4A">
              <w:rPr>
                <w:rFonts w:ascii="Angsana New" w:hAnsi="Angsana New"/>
                <w:b/>
                <w:bCs/>
                <w:sz w:val="28"/>
                <w:szCs w:val="28"/>
              </w:rPr>
              <w:t>223,</w:t>
            </w:r>
            <w:r w:rsidR="00CA7271">
              <w:rPr>
                <w:rFonts w:ascii="Angsana New" w:hAnsi="Angsana New"/>
                <w:b/>
                <w:bCs/>
                <w:sz w:val="28"/>
                <w:szCs w:val="28"/>
              </w:rPr>
              <w:t>788</w:t>
            </w:r>
          </w:p>
        </w:tc>
        <w:tc>
          <w:tcPr>
            <w:tcW w:w="198" w:type="dxa"/>
            <w:shd w:val="clear" w:color="auto" w:fill="auto"/>
          </w:tcPr>
          <w:p w14:paraId="14E47E32" w14:textId="77777777" w:rsidR="002F175F" w:rsidRPr="007C6104" w:rsidRDefault="002F175F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C9F3F9" w14:textId="5E66EBAC" w:rsidR="002F175F" w:rsidRPr="007C6104" w:rsidDel="009722DA" w:rsidRDefault="002F175F" w:rsidP="007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54F9">
              <w:rPr>
                <w:rFonts w:ascii="Angsana New" w:hAnsi="Angsana New"/>
                <w:b/>
                <w:bCs/>
                <w:sz w:val="28"/>
                <w:szCs w:val="28"/>
              </w:rPr>
              <w:t>222,177</w:t>
            </w:r>
          </w:p>
        </w:tc>
      </w:tr>
      <w:tr w:rsidR="00262287" w:rsidRPr="00C20284" w14:paraId="6BAAA119" w14:textId="77777777" w:rsidTr="008F7484">
        <w:trPr>
          <w:cantSplit/>
          <w:trHeight w:val="21"/>
        </w:trPr>
        <w:tc>
          <w:tcPr>
            <w:tcW w:w="5903" w:type="dxa"/>
            <w:shd w:val="clear" w:color="auto" w:fill="auto"/>
          </w:tcPr>
          <w:p w14:paraId="37544ECE" w14:textId="784DAEAA" w:rsidR="002F175F" w:rsidRPr="00CA54F9" w:rsidRDefault="002F175F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901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A54F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981" w:type="dxa"/>
            <w:shd w:val="clear" w:color="auto" w:fill="auto"/>
          </w:tcPr>
          <w:p w14:paraId="385FF760" w14:textId="77777777" w:rsidR="002F175F" w:rsidRPr="00CA54F9" w:rsidRDefault="002F175F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6" w:type="dxa"/>
            <w:shd w:val="clear" w:color="auto" w:fill="auto"/>
          </w:tcPr>
          <w:p w14:paraId="54A1DCBD" w14:textId="77777777" w:rsidR="002F175F" w:rsidRPr="00CA54F9" w:rsidRDefault="002F175F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1" w:type="dxa"/>
            <w:shd w:val="clear" w:color="auto" w:fill="auto"/>
          </w:tcPr>
          <w:p w14:paraId="609E27B5" w14:textId="77777777" w:rsidR="002F175F" w:rsidRPr="00CA54F9" w:rsidDel="009722DA" w:rsidRDefault="002F175F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6" w:type="dxa"/>
            <w:shd w:val="clear" w:color="auto" w:fill="auto"/>
          </w:tcPr>
          <w:p w14:paraId="79CDB182" w14:textId="77777777" w:rsidR="002F175F" w:rsidRPr="00CA54F9" w:rsidRDefault="002F175F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1FCC19" w14:textId="06D7FD58" w:rsidR="002F175F" w:rsidRPr="00186797" w:rsidRDefault="00186797" w:rsidP="00EF7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ind w:left="-72"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86797">
              <w:rPr>
                <w:rFonts w:ascii="Angsana New" w:hAnsi="Angsana New"/>
                <w:b/>
                <w:bCs/>
                <w:sz w:val="28"/>
                <w:szCs w:val="28"/>
              </w:rPr>
              <w:t>230,</w:t>
            </w:r>
            <w:r w:rsidR="00874774">
              <w:rPr>
                <w:rFonts w:ascii="Angsana New" w:hAnsi="Angsana New"/>
                <w:b/>
                <w:bCs/>
                <w:sz w:val="28"/>
                <w:szCs w:val="28"/>
              </w:rPr>
              <w:t>257</w:t>
            </w:r>
          </w:p>
        </w:tc>
        <w:tc>
          <w:tcPr>
            <w:tcW w:w="196" w:type="dxa"/>
            <w:shd w:val="clear" w:color="auto" w:fill="auto"/>
          </w:tcPr>
          <w:p w14:paraId="55E5CF4B" w14:textId="77777777" w:rsidR="002F175F" w:rsidRPr="00CA54F9" w:rsidRDefault="002F175F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4E65E2" w14:textId="11F71495" w:rsidR="002F175F" w:rsidRPr="007C6104" w:rsidDel="009722DA" w:rsidRDefault="002F175F" w:rsidP="007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54F9">
              <w:rPr>
                <w:rFonts w:ascii="Angsana New" w:hAnsi="Angsana New"/>
                <w:b/>
                <w:bCs/>
                <w:sz w:val="28"/>
                <w:szCs w:val="28"/>
              </w:rPr>
              <w:t>228</w:t>
            </w:r>
            <w:r w:rsidRPr="007C610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A54F9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3C6613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Pr="00CA54F9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96" w:type="dxa"/>
            <w:shd w:val="clear" w:color="auto" w:fill="auto"/>
          </w:tcPr>
          <w:p w14:paraId="16A76FB0" w14:textId="77777777" w:rsidR="002F175F" w:rsidRPr="007C6104" w:rsidRDefault="002F175F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746BA9" w14:textId="522D2698" w:rsidR="002F175F" w:rsidRPr="007C6104" w:rsidRDefault="005F2A55" w:rsidP="007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C6104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474DD1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7C6104">
              <w:rPr>
                <w:rFonts w:ascii="Angsana New" w:hAnsi="Angsana New"/>
                <w:b/>
                <w:bCs/>
                <w:sz w:val="28"/>
                <w:szCs w:val="28"/>
              </w:rPr>
              <w:t>,278)</w:t>
            </w:r>
          </w:p>
        </w:tc>
        <w:tc>
          <w:tcPr>
            <w:tcW w:w="196" w:type="dxa"/>
            <w:shd w:val="clear" w:color="auto" w:fill="auto"/>
          </w:tcPr>
          <w:p w14:paraId="7D52F920" w14:textId="77777777" w:rsidR="002F175F" w:rsidRPr="007C6104" w:rsidRDefault="002F175F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2C2C72" w14:textId="1B0646D8" w:rsidR="002F175F" w:rsidRPr="007C6104" w:rsidRDefault="002F175F" w:rsidP="007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C6104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CA54F9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7C610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A54F9">
              <w:rPr>
                <w:rFonts w:ascii="Angsana New" w:hAnsi="Angsana New"/>
                <w:b/>
                <w:bCs/>
                <w:sz w:val="28"/>
                <w:szCs w:val="28"/>
              </w:rPr>
              <w:t>278</w:t>
            </w:r>
            <w:r w:rsidRPr="007C6104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98" w:type="dxa"/>
            <w:shd w:val="clear" w:color="auto" w:fill="auto"/>
          </w:tcPr>
          <w:p w14:paraId="00B1F9F1" w14:textId="77777777" w:rsidR="002F175F" w:rsidRPr="007C6104" w:rsidRDefault="002F175F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508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CE5503" w14:textId="48D9E675" w:rsidR="002F175F" w:rsidRPr="00B27B1A" w:rsidRDefault="00B27B1A" w:rsidP="00EF7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7B1A">
              <w:rPr>
                <w:rFonts w:ascii="Angsana New" w:hAnsi="Angsana New"/>
                <w:b/>
                <w:bCs/>
                <w:sz w:val="28"/>
                <w:szCs w:val="28"/>
              </w:rPr>
              <w:t>22</w:t>
            </w:r>
            <w:r w:rsidR="00CA7271">
              <w:rPr>
                <w:rFonts w:ascii="Angsana New" w:hAnsi="Angsana New"/>
                <w:b/>
                <w:bCs/>
                <w:sz w:val="28"/>
                <w:szCs w:val="28"/>
              </w:rPr>
              <w:t>8,979</w:t>
            </w:r>
          </w:p>
        </w:tc>
        <w:tc>
          <w:tcPr>
            <w:tcW w:w="198" w:type="dxa"/>
            <w:shd w:val="clear" w:color="auto" w:fill="auto"/>
          </w:tcPr>
          <w:p w14:paraId="74A03259" w14:textId="77777777" w:rsidR="002F175F" w:rsidRPr="007C6104" w:rsidRDefault="002F175F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B878F8" w14:textId="41DBD41E" w:rsidR="002F175F" w:rsidRPr="007C6104" w:rsidDel="009722DA" w:rsidRDefault="002F175F" w:rsidP="007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54F9">
              <w:rPr>
                <w:rFonts w:ascii="Angsana New" w:hAnsi="Angsana New"/>
                <w:b/>
                <w:bCs/>
                <w:sz w:val="28"/>
                <w:szCs w:val="28"/>
              </w:rPr>
              <w:t>227</w:t>
            </w:r>
            <w:r w:rsidRPr="007C610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A54F9">
              <w:rPr>
                <w:rFonts w:ascii="Angsana New" w:hAnsi="Angsana New"/>
                <w:b/>
                <w:bCs/>
                <w:sz w:val="28"/>
                <w:szCs w:val="28"/>
              </w:rPr>
              <w:t>368</w:t>
            </w:r>
          </w:p>
        </w:tc>
      </w:tr>
    </w:tbl>
    <w:p w14:paraId="2B1DFC5C" w14:textId="77777777" w:rsidR="0017432D" w:rsidRPr="00C20284" w:rsidRDefault="0017432D">
      <w:pPr>
        <w:pStyle w:val="Caption"/>
      </w:pPr>
    </w:p>
    <w:p w14:paraId="617E1D04" w14:textId="268A399A" w:rsidR="005F41A0" w:rsidRPr="00367ADF" w:rsidRDefault="00FD1A3D" w:rsidP="00367ADF">
      <w:pPr>
        <w:pStyle w:val="Heading1"/>
        <w:shd w:val="clear" w:color="auto" w:fill="auto"/>
        <w:tabs>
          <w:tab w:val="clear" w:pos="283"/>
          <w:tab w:val="num" w:pos="630"/>
        </w:tabs>
        <w:ind w:left="540" w:hanging="540"/>
        <w:rPr>
          <w:rFonts w:ascii="Angsana New" w:hAnsi="Angsana New" w:cs="Angsana New"/>
          <w:szCs w:val="30"/>
          <w:rtl/>
          <w:cs/>
        </w:rPr>
      </w:pPr>
      <w:r w:rsidRPr="00367ADF">
        <w:rPr>
          <w:rFonts w:ascii="Angsana New" w:hAnsi="Angsana New" w:cs="Angsana New"/>
          <w:szCs w:val="30"/>
          <w:cs/>
        </w:rPr>
        <w:lastRenderedPageBreak/>
        <w:t>ส่วนได้เสียที่ไม่มีอำนาจควบคุม</w:t>
      </w:r>
    </w:p>
    <w:p w14:paraId="59AFF903" w14:textId="77777777" w:rsidR="005F41A0" w:rsidRPr="00C20284" w:rsidRDefault="005F41A0"/>
    <w:p w14:paraId="39E68BEB" w14:textId="14683ACC" w:rsidR="00F36F71" w:rsidRPr="00C20284" w:rsidRDefault="00C76655">
      <w:pPr>
        <w:tabs>
          <w:tab w:val="left" w:pos="14760"/>
        </w:tabs>
        <w:ind w:left="540"/>
        <w:jc w:val="both"/>
        <w:rPr>
          <w:rFonts w:ascii="Angsana New" w:hAnsi="Angsana New"/>
          <w:sz w:val="30"/>
          <w:szCs w:val="30"/>
        </w:rPr>
      </w:pPr>
      <w:r w:rsidRPr="00C20284">
        <w:rPr>
          <w:rFonts w:ascii="Angsana New" w:hAnsi="Angsana New"/>
          <w:sz w:val="30"/>
          <w:szCs w:val="30"/>
          <w:cs/>
        </w:rPr>
        <w:t>ข้อมูล</w:t>
      </w:r>
      <w:r w:rsidR="00DE1963" w:rsidRPr="00C20284">
        <w:rPr>
          <w:rFonts w:ascii="Angsana New" w:hAnsi="Angsana New"/>
          <w:sz w:val="30"/>
          <w:szCs w:val="30"/>
          <w:cs/>
        </w:rPr>
        <w:t>ทางการเงิน</w:t>
      </w:r>
      <w:r w:rsidR="00C824CC" w:rsidRPr="00C20284">
        <w:rPr>
          <w:rFonts w:ascii="Angsana New" w:hAnsi="Angsana New"/>
          <w:sz w:val="30"/>
          <w:szCs w:val="30"/>
          <w:cs/>
        </w:rPr>
        <w:t xml:space="preserve">โดยสรุป ณ วันที่ </w:t>
      </w:r>
      <w:r w:rsidR="009711B9" w:rsidRPr="009711B9">
        <w:rPr>
          <w:rFonts w:ascii="Angsana New" w:hAnsi="Angsana New"/>
          <w:sz w:val="30"/>
          <w:szCs w:val="30"/>
        </w:rPr>
        <w:t>31</w:t>
      </w:r>
      <w:r w:rsidR="00C824CC" w:rsidRPr="00C20284">
        <w:rPr>
          <w:rFonts w:ascii="Angsana New" w:hAnsi="Angsana New"/>
          <w:sz w:val="30"/>
          <w:szCs w:val="30"/>
          <w:cs/>
        </w:rPr>
        <w:t xml:space="preserve"> ธันวาคม</w:t>
      </w:r>
      <w:r w:rsidR="00DE1963" w:rsidRPr="00C20284">
        <w:rPr>
          <w:rFonts w:ascii="Angsana New" w:hAnsi="Angsana New"/>
          <w:sz w:val="30"/>
          <w:szCs w:val="30"/>
          <w:cs/>
        </w:rPr>
        <w:t xml:space="preserve"> ของ</w:t>
      </w:r>
      <w:r w:rsidR="00F36F71" w:rsidRPr="00C20284">
        <w:rPr>
          <w:rFonts w:ascii="Angsana New" w:hAnsi="Angsana New"/>
          <w:sz w:val="30"/>
          <w:szCs w:val="30"/>
          <w:cs/>
        </w:rPr>
        <w:t>บริษัทย่อยแต่ละรายของกลุ่มบริษัทที่มีส่วนได้เสียที่ไม่มีอำนาจควบคุมที่มีสาระสำคัญ ก่อนการตัดรายการระหว่างกัน</w:t>
      </w:r>
      <w:r w:rsidR="00DE1963" w:rsidRPr="00C20284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pPr w:leftFromText="180" w:rightFromText="180" w:vertAnchor="text" w:horzAnchor="margin" w:tblpX="450" w:tblpY="161"/>
        <w:tblW w:w="1466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00"/>
        <w:gridCol w:w="239"/>
        <w:gridCol w:w="239"/>
        <w:gridCol w:w="1401"/>
        <w:gridCol w:w="239"/>
        <w:gridCol w:w="1470"/>
        <w:gridCol w:w="217"/>
        <w:gridCol w:w="1413"/>
        <w:gridCol w:w="187"/>
        <w:gridCol w:w="1404"/>
        <w:gridCol w:w="191"/>
        <w:gridCol w:w="1507"/>
        <w:gridCol w:w="243"/>
        <w:gridCol w:w="1417"/>
      </w:tblGrid>
      <w:tr w:rsidR="00027B7A" w:rsidRPr="00C20284" w14:paraId="5A75C3B7" w14:textId="77777777" w:rsidTr="006C24C9">
        <w:trPr>
          <w:cantSplit/>
          <w:trHeight w:val="328"/>
          <w:tblHeader/>
        </w:trPr>
        <w:tc>
          <w:tcPr>
            <w:tcW w:w="4500" w:type="dxa"/>
          </w:tcPr>
          <w:p w14:paraId="5C927DED" w14:textId="77777777" w:rsidR="00027B7A" w:rsidRPr="00C20284" w:rsidRDefault="00027B7A" w:rsidP="001B16F3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7AF5D8D7" w14:textId="77777777" w:rsidR="00027B7A" w:rsidRPr="00C20284" w:rsidRDefault="00027B7A" w:rsidP="00EB0635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66" w:type="dxa"/>
            <w:gridSpan w:val="5"/>
          </w:tcPr>
          <w:p w14:paraId="448CB7F3" w14:textId="77777777" w:rsidR="00027B7A" w:rsidRPr="00C20284" w:rsidRDefault="00027B7A" w:rsidP="002B1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004" w:type="dxa"/>
            <w:gridSpan w:val="3"/>
          </w:tcPr>
          <w:p w14:paraId="6579CB41" w14:textId="77777777" w:rsidR="00027B7A" w:rsidRPr="00C20284" w:rsidRDefault="00027B7A" w:rsidP="002B1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358" w:type="dxa"/>
            <w:gridSpan w:val="4"/>
          </w:tcPr>
          <w:p w14:paraId="0C775E9F" w14:textId="77777777" w:rsidR="00027B7A" w:rsidRPr="00C20284" w:rsidRDefault="00027B7A" w:rsidP="002B1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9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2028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หน่วย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4780C" w:rsidRPr="00C20284" w14:paraId="4B158462" w14:textId="77777777" w:rsidTr="00A4780C">
        <w:trPr>
          <w:cantSplit/>
          <w:trHeight w:hRule="exact" w:val="1227"/>
          <w:tblHeader/>
        </w:trPr>
        <w:tc>
          <w:tcPr>
            <w:tcW w:w="4500" w:type="dxa"/>
            <w:vAlign w:val="bottom"/>
          </w:tcPr>
          <w:p w14:paraId="72E22808" w14:textId="77777777" w:rsidR="00027B7A" w:rsidRPr="00C20284" w:rsidRDefault="00027B7A" w:rsidP="001B16F3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6926B1F7" w14:textId="77777777" w:rsidR="00027B7A" w:rsidRPr="00C20284" w:rsidRDefault="00027B7A" w:rsidP="00EB0635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0C8642B3" w14:textId="77777777" w:rsidR="00027B7A" w:rsidRPr="00C20284" w:rsidRDefault="00027B7A" w:rsidP="002B1F72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3110" w:type="dxa"/>
            <w:gridSpan w:val="3"/>
            <w:tcBorders>
              <w:bottom w:val="single" w:sz="4" w:space="0" w:color="auto"/>
            </w:tcBorders>
            <w:vAlign w:val="bottom"/>
          </w:tcPr>
          <w:p w14:paraId="15B98B12" w14:textId="77777777" w:rsidR="00027B7A" w:rsidRPr="00C20284" w:rsidRDefault="00027B7A" w:rsidP="002B1F72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 xml:space="preserve">C.P. Pokphand </w:t>
            </w:r>
            <w:r w:rsidRPr="00C20284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br/>
            </w:r>
            <w:r w:rsidRPr="00C20284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Co., Ltd. and its subsidiaries</w:t>
            </w:r>
          </w:p>
        </w:tc>
        <w:tc>
          <w:tcPr>
            <w:tcW w:w="217" w:type="dxa"/>
            <w:vAlign w:val="bottom"/>
          </w:tcPr>
          <w:p w14:paraId="0A18F44E" w14:textId="77777777" w:rsidR="00027B7A" w:rsidRPr="00C20284" w:rsidRDefault="00027B7A" w:rsidP="002B1F72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3004" w:type="dxa"/>
            <w:gridSpan w:val="3"/>
            <w:tcBorders>
              <w:bottom w:val="single" w:sz="4" w:space="0" w:color="auto"/>
            </w:tcBorders>
          </w:tcPr>
          <w:p w14:paraId="7A6101BD" w14:textId="77777777" w:rsidR="00027B7A" w:rsidRPr="00C20284" w:rsidRDefault="00027B7A" w:rsidP="002B1F72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  <w:p w14:paraId="768CB2B5" w14:textId="77777777" w:rsidR="00027B7A" w:rsidRPr="00C20284" w:rsidRDefault="00027B7A" w:rsidP="002B1F72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Chia Tai Enterprises International Limited and its subsidiaries</w:t>
            </w:r>
          </w:p>
        </w:tc>
        <w:tc>
          <w:tcPr>
            <w:tcW w:w="191" w:type="dxa"/>
            <w:vAlign w:val="bottom"/>
          </w:tcPr>
          <w:p w14:paraId="0EB0BE1F" w14:textId="77777777" w:rsidR="00027B7A" w:rsidRPr="00C20284" w:rsidRDefault="00027B7A" w:rsidP="002B1F72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3167" w:type="dxa"/>
            <w:gridSpan w:val="3"/>
            <w:tcBorders>
              <w:bottom w:val="single" w:sz="4" w:space="0" w:color="auto"/>
            </w:tcBorders>
            <w:vAlign w:val="bottom"/>
          </w:tcPr>
          <w:p w14:paraId="2D7A6230" w14:textId="77777777" w:rsidR="00027B7A" w:rsidRPr="00C20284" w:rsidRDefault="00027B7A" w:rsidP="002B1F72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Charoen Pokphand Enterprise (Taiwan) Co., Ltd. and its</w:t>
            </w:r>
            <w:r w:rsidR="009F6793" w:rsidRPr="00C20284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C20284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subsidiaries</w:t>
            </w:r>
          </w:p>
        </w:tc>
      </w:tr>
      <w:tr w:rsidR="002C5477" w:rsidRPr="00C20284" w14:paraId="4654DA93" w14:textId="77777777" w:rsidTr="00A4780C">
        <w:trPr>
          <w:cantSplit/>
          <w:trHeight w:hRule="exact" w:val="398"/>
        </w:trPr>
        <w:tc>
          <w:tcPr>
            <w:tcW w:w="4500" w:type="dxa"/>
            <w:vAlign w:val="bottom"/>
          </w:tcPr>
          <w:p w14:paraId="13842065" w14:textId="77777777" w:rsidR="002C5477" w:rsidRPr="00C20284" w:rsidRDefault="002C5477" w:rsidP="001B16F3">
            <w:pPr>
              <w:pStyle w:val="acctfourfigures"/>
              <w:tabs>
                <w:tab w:val="clear" w:pos="765"/>
              </w:tabs>
              <w:spacing w:line="240" w:lineRule="atLeast"/>
              <w:ind w:left="2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4EDB818E" w14:textId="77777777" w:rsidR="002C5477" w:rsidRPr="00C20284" w:rsidRDefault="002C5477" w:rsidP="00EB0635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56060DA2" w14:textId="77777777" w:rsidR="002C5477" w:rsidRPr="00C20284" w:rsidRDefault="002C5477" w:rsidP="002B1F7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01" w:type="dxa"/>
            <w:tcBorders>
              <w:bottom w:val="single" w:sz="4" w:space="0" w:color="auto"/>
            </w:tcBorders>
            <w:vAlign w:val="center"/>
          </w:tcPr>
          <w:p w14:paraId="4145F304" w14:textId="77C59E14" w:rsidR="002C5477" w:rsidRPr="00C20284" w:rsidRDefault="009711B9" w:rsidP="002B1F72">
            <w:pPr>
              <w:pStyle w:val="acctmergecolhdg"/>
              <w:tabs>
                <w:tab w:val="decimal" w:pos="877"/>
              </w:tabs>
              <w:spacing w:line="240" w:lineRule="atLeast"/>
              <w:ind w:left="-23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256</w:t>
            </w:r>
            <w:r w:rsidR="003C6613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39" w:type="dxa"/>
          </w:tcPr>
          <w:p w14:paraId="3388C143" w14:textId="77777777" w:rsidR="002C5477" w:rsidRPr="00C20284" w:rsidRDefault="002C5477" w:rsidP="002B1F72">
            <w:pPr>
              <w:pStyle w:val="acctmergecolhdg"/>
              <w:tabs>
                <w:tab w:val="decimal" w:pos="118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  <w:vAlign w:val="center"/>
          </w:tcPr>
          <w:p w14:paraId="206AF4E5" w14:textId="1F8975EF" w:rsidR="002C5477" w:rsidRPr="00C20284" w:rsidRDefault="009711B9" w:rsidP="002B1F72">
            <w:pPr>
              <w:pStyle w:val="acctmergecolhdg"/>
              <w:tabs>
                <w:tab w:val="decimal" w:pos="882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217" w:type="dxa"/>
            <w:vAlign w:val="bottom"/>
          </w:tcPr>
          <w:p w14:paraId="4241A898" w14:textId="77777777" w:rsidR="002C5477" w:rsidRPr="00C20284" w:rsidRDefault="002C5477" w:rsidP="002B1F7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14:paraId="6BED99EB" w14:textId="3C5881B5" w:rsidR="002C5477" w:rsidRPr="00C20284" w:rsidRDefault="009711B9" w:rsidP="002B1F72">
            <w:pPr>
              <w:pStyle w:val="acctmergecolhdg"/>
              <w:tabs>
                <w:tab w:val="decimal" w:pos="877"/>
              </w:tabs>
              <w:spacing w:line="240" w:lineRule="atLeast"/>
              <w:ind w:left="-23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256</w:t>
            </w:r>
            <w:r w:rsidR="003C6613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87" w:type="dxa"/>
          </w:tcPr>
          <w:p w14:paraId="1536D03F" w14:textId="77777777" w:rsidR="002C5477" w:rsidRPr="00C20284" w:rsidRDefault="002C5477" w:rsidP="002B1F72">
            <w:pPr>
              <w:pStyle w:val="acctmergecolhdg"/>
              <w:tabs>
                <w:tab w:val="decimal" w:pos="118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vAlign w:val="center"/>
          </w:tcPr>
          <w:p w14:paraId="72DFCEBC" w14:textId="613C412A" w:rsidR="002C5477" w:rsidRPr="00C20284" w:rsidRDefault="009711B9" w:rsidP="002B1F72">
            <w:pPr>
              <w:pStyle w:val="acctmergecolhdg"/>
              <w:tabs>
                <w:tab w:val="decimal" w:pos="882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91" w:type="dxa"/>
            <w:vAlign w:val="center"/>
          </w:tcPr>
          <w:p w14:paraId="0F0AF7F0" w14:textId="77777777" w:rsidR="002C5477" w:rsidRPr="00C20284" w:rsidRDefault="002C5477" w:rsidP="002B1F7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07" w:type="dxa"/>
            <w:tcBorders>
              <w:bottom w:val="single" w:sz="4" w:space="0" w:color="auto"/>
            </w:tcBorders>
            <w:vAlign w:val="center"/>
          </w:tcPr>
          <w:p w14:paraId="32D66C8F" w14:textId="1B78CEA3" w:rsidR="002C5477" w:rsidRPr="00C20284" w:rsidRDefault="009711B9" w:rsidP="002B1F72">
            <w:pPr>
              <w:pStyle w:val="acctmergecolhdg"/>
              <w:tabs>
                <w:tab w:val="decimal" w:pos="877"/>
              </w:tabs>
              <w:spacing w:line="240" w:lineRule="atLeast"/>
              <w:ind w:left="-23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256</w:t>
            </w:r>
            <w:r w:rsidR="003C6613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43" w:type="dxa"/>
          </w:tcPr>
          <w:p w14:paraId="670F7088" w14:textId="77777777" w:rsidR="002C5477" w:rsidRPr="00C20284" w:rsidRDefault="002C5477" w:rsidP="002B1F72">
            <w:pPr>
              <w:pStyle w:val="acctmergecolhdg"/>
              <w:tabs>
                <w:tab w:val="decimal" w:pos="118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565CEF4A" w14:textId="6F8A2801" w:rsidR="002C5477" w:rsidRPr="00C20284" w:rsidRDefault="009711B9" w:rsidP="002B1F72">
            <w:pPr>
              <w:pStyle w:val="acctmergecolhdg"/>
              <w:tabs>
                <w:tab w:val="decimal" w:pos="882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</w:tr>
      <w:tr w:rsidR="002C5477" w:rsidRPr="00C20284" w14:paraId="7305E24F" w14:textId="77777777" w:rsidTr="00D55B15">
        <w:trPr>
          <w:cantSplit/>
          <w:trHeight w:hRule="exact" w:val="161"/>
        </w:trPr>
        <w:tc>
          <w:tcPr>
            <w:tcW w:w="4500" w:type="dxa"/>
            <w:vAlign w:val="bottom"/>
          </w:tcPr>
          <w:p w14:paraId="40521A6F" w14:textId="77777777" w:rsidR="002C5477" w:rsidRPr="00C20284" w:rsidRDefault="002C5477" w:rsidP="001B16F3">
            <w:pPr>
              <w:pStyle w:val="acctfourfigures"/>
              <w:tabs>
                <w:tab w:val="clear" w:pos="765"/>
              </w:tabs>
              <w:spacing w:line="240" w:lineRule="atLeast"/>
              <w:ind w:left="2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28CCF6C8" w14:textId="77777777" w:rsidR="002C5477" w:rsidRPr="00C20284" w:rsidRDefault="002C5477" w:rsidP="00EB0635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5A24240E" w14:textId="77777777" w:rsidR="002C5477" w:rsidRPr="00C20284" w:rsidRDefault="002C5477" w:rsidP="002B1F7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01" w:type="dxa"/>
            <w:vAlign w:val="center"/>
          </w:tcPr>
          <w:p w14:paraId="37881F47" w14:textId="77777777" w:rsidR="002C5477" w:rsidRPr="00C20284" w:rsidRDefault="002C5477" w:rsidP="002B1F72">
            <w:pPr>
              <w:pStyle w:val="acctmergecolhdg"/>
              <w:tabs>
                <w:tab w:val="decimal" w:pos="877"/>
              </w:tabs>
              <w:spacing w:line="240" w:lineRule="atLeast"/>
              <w:ind w:left="-23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7C24B9BC" w14:textId="77777777" w:rsidR="002C5477" w:rsidRPr="00C20284" w:rsidRDefault="002C5477" w:rsidP="002B1F72">
            <w:pPr>
              <w:pStyle w:val="acctmergecolhdg"/>
              <w:tabs>
                <w:tab w:val="decimal" w:pos="118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70" w:type="dxa"/>
            <w:vAlign w:val="center"/>
          </w:tcPr>
          <w:p w14:paraId="27F6646C" w14:textId="77777777" w:rsidR="002C5477" w:rsidRPr="00C20284" w:rsidRDefault="002C5477" w:rsidP="002B1F72">
            <w:pPr>
              <w:pStyle w:val="acctmergecolhdg"/>
              <w:tabs>
                <w:tab w:val="decimal" w:pos="882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17" w:type="dxa"/>
            <w:vAlign w:val="bottom"/>
          </w:tcPr>
          <w:p w14:paraId="32775847" w14:textId="77777777" w:rsidR="002C5477" w:rsidRPr="00C20284" w:rsidRDefault="002C5477" w:rsidP="002B1F7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13" w:type="dxa"/>
            <w:vAlign w:val="center"/>
          </w:tcPr>
          <w:p w14:paraId="27827BDA" w14:textId="77777777" w:rsidR="002C5477" w:rsidRPr="00C20284" w:rsidRDefault="002C5477" w:rsidP="002B1F72">
            <w:pPr>
              <w:pStyle w:val="acctmergecolhdg"/>
              <w:tabs>
                <w:tab w:val="decimal" w:pos="877"/>
              </w:tabs>
              <w:spacing w:line="240" w:lineRule="atLeast"/>
              <w:ind w:left="-23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7" w:type="dxa"/>
          </w:tcPr>
          <w:p w14:paraId="53D62ECA" w14:textId="77777777" w:rsidR="002C5477" w:rsidRPr="00C20284" w:rsidRDefault="002C5477" w:rsidP="002B1F72">
            <w:pPr>
              <w:pStyle w:val="acctmergecolhdg"/>
              <w:tabs>
                <w:tab w:val="decimal" w:pos="118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04" w:type="dxa"/>
            <w:vAlign w:val="center"/>
          </w:tcPr>
          <w:p w14:paraId="5ACDD7FE" w14:textId="77777777" w:rsidR="002C5477" w:rsidRPr="00C20284" w:rsidRDefault="002C5477" w:rsidP="002B1F72">
            <w:pPr>
              <w:pStyle w:val="acctmergecolhdg"/>
              <w:tabs>
                <w:tab w:val="decimal" w:pos="882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91" w:type="dxa"/>
            <w:vAlign w:val="center"/>
          </w:tcPr>
          <w:p w14:paraId="25E41899" w14:textId="77777777" w:rsidR="002C5477" w:rsidRPr="00C20284" w:rsidRDefault="002C5477" w:rsidP="002B1F7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vAlign w:val="center"/>
          </w:tcPr>
          <w:p w14:paraId="3A905995" w14:textId="77777777" w:rsidR="002C5477" w:rsidRPr="00C20284" w:rsidRDefault="002C5477" w:rsidP="002B1F72">
            <w:pPr>
              <w:pStyle w:val="acctmergecolhdg"/>
              <w:tabs>
                <w:tab w:val="decimal" w:pos="877"/>
              </w:tabs>
              <w:spacing w:line="240" w:lineRule="atLeast"/>
              <w:ind w:left="-23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4EC98537" w14:textId="77777777" w:rsidR="002C5477" w:rsidRPr="00C20284" w:rsidRDefault="002C5477" w:rsidP="002B1F72">
            <w:pPr>
              <w:pStyle w:val="acctmergecolhdg"/>
              <w:tabs>
                <w:tab w:val="decimal" w:pos="118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14:paraId="240871E3" w14:textId="77777777" w:rsidR="002C5477" w:rsidRPr="00C20284" w:rsidRDefault="002C5477" w:rsidP="002B1F72">
            <w:pPr>
              <w:pStyle w:val="acctmergecolhdg"/>
              <w:tabs>
                <w:tab w:val="decimal" w:pos="882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</w:tr>
      <w:tr w:rsidR="008B1CFB" w:rsidRPr="00C20284" w14:paraId="62C239CF" w14:textId="77777777" w:rsidTr="00D55B15">
        <w:trPr>
          <w:cantSplit/>
          <w:trHeight w:val="419"/>
        </w:trPr>
        <w:tc>
          <w:tcPr>
            <w:tcW w:w="4500" w:type="dxa"/>
            <w:vAlign w:val="bottom"/>
          </w:tcPr>
          <w:p w14:paraId="43C7F087" w14:textId="77777777" w:rsidR="008B1CFB" w:rsidRPr="00C20284" w:rsidRDefault="008B1CFB" w:rsidP="008B1CFB">
            <w:pPr>
              <w:pStyle w:val="acctfourfigures"/>
              <w:tabs>
                <w:tab w:val="clear" w:pos="765"/>
              </w:tabs>
              <w:spacing w:line="240" w:lineRule="atLeast"/>
              <w:ind w:left="22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ร้อยละของส่วนได้เสียที่ไม่มีอำนาจควบคุม</w:t>
            </w: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Pr="00C20284">
              <w:rPr>
                <w:rFonts w:ascii="Angsana New" w:hAnsi="Angsana New"/>
                <w:sz w:val="30"/>
                <w:szCs w:val="30"/>
                <w:vertAlign w:val="superscript"/>
                <w:lang w:bidi="th-TH"/>
              </w:rPr>
              <w:t>*</w:t>
            </w:r>
          </w:p>
        </w:tc>
        <w:tc>
          <w:tcPr>
            <w:tcW w:w="239" w:type="dxa"/>
            <w:vAlign w:val="bottom"/>
          </w:tcPr>
          <w:p w14:paraId="68634062" w14:textId="77777777" w:rsidR="008B1CFB" w:rsidRPr="00C20284" w:rsidRDefault="008B1CFB" w:rsidP="008B1CFB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42A9EB88" w14:textId="77777777" w:rsidR="008B1CFB" w:rsidRPr="00C20284" w:rsidRDefault="008B1CFB" w:rsidP="008B1CFB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01" w:type="dxa"/>
            <w:tcBorders>
              <w:bottom w:val="single" w:sz="4" w:space="0" w:color="auto"/>
            </w:tcBorders>
            <w:vAlign w:val="bottom"/>
          </w:tcPr>
          <w:p w14:paraId="0BBDAAE2" w14:textId="6A0AD77D" w:rsidR="008B1CFB" w:rsidRPr="00C20284" w:rsidRDefault="00694615" w:rsidP="00367ADF">
            <w:pPr>
              <w:pStyle w:val="acctmergecolhdg"/>
              <w:tabs>
                <w:tab w:val="decimal" w:pos="853"/>
              </w:tabs>
              <w:spacing w:line="240" w:lineRule="atLeast"/>
              <w:ind w:left="-110" w:right="-9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47.75</w:t>
            </w:r>
          </w:p>
        </w:tc>
        <w:tc>
          <w:tcPr>
            <w:tcW w:w="239" w:type="dxa"/>
            <w:vAlign w:val="bottom"/>
          </w:tcPr>
          <w:p w14:paraId="065157DA" w14:textId="77777777" w:rsidR="008B1CFB" w:rsidRPr="00C20284" w:rsidRDefault="008B1CFB" w:rsidP="00367ADF">
            <w:pPr>
              <w:pStyle w:val="acctmergecolhdg"/>
              <w:tabs>
                <w:tab w:val="decimal" w:pos="853"/>
              </w:tabs>
              <w:spacing w:line="240" w:lineRule="atLeast"/>
              <w:ind w:left="-110" w:right="-9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  <w:vAlign w:val="bottom"/>
          </w:tcPr>
          <w:p w14:paraId="79A3FF10" w14:textId="18DD8574" w:rsidR="008B1CFB" w:rsidRPr="00C20284" w:rsidRDefault="003C6613" w:rsidP="00367ADF">
            <w:pPr>
              <w:pStyle w:val="acctmergecolhdg"/>
              <w:tabs>
                <w:tab w:val="decimal" w:pos="853"/>
              </w:tabs>
              <w:spacing w:line="240" w:lineRule="atLeast"/>
              <w:ind w:left="-110" w:right="-9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4</w:t>
            </w:r>
            <w:r w:rsidR="009711B9" w:rsidRPr="009711B9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7</w:t>
            </w:r>
            <w:r w:rsidR="008B1CFB" w:rsidRPr="00C20284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.</w:t>
            </w:r>
            <w:r w:rsidR="009711B9" w:rsidRPr="009711B9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76</w:t>
            </w:r>
          </w:p>
        </w:tc>
        <w:tc>
          <w:tcPr>
            <w:tcW w:w="217" w:type="dxa"/>
            <w:vAlign w:val="bottom"/>
          </w:tcPr>
          <w:p w14:paraId="237D03D9" w14:textId="77777777" w:rsidR="008B1CFB" w:rsidRPr="00C20284" w:rsidRDefault="008B1CFB" w:rsidP="00367ADF">
            <w:pPr>
              <w:pStyle w:val="acctmergecolhdg"/>
              <w:tabs>
                <w:tab w:val="decimal" w:pos="853"/>
              </w:tabs>
              <w:spacing w:line="240" w:lineRule="atLeast"/>
              <w:ind w:left="-110" w:right="-9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vAlign w:val="bottom"/>
          </w:tcPr>
          <w:p w14:paraId="0E095934" w14:textId="68E9E4B8" w:rsidR="008B1CFB" w:rsidRPr="00C20284" w:rsidRDefault="00694615" w:rsidP="00367ADF">
            <w:pPr>
              <w:pStyle w:val="acctmergecolhdg"/>
              <w:tabs>
                <w:tab w:val="decimal" w:pos="853"/>
              </w:tabs>
              <w:spacing w:line="240" w:lineRule="atLeast"/>
              <w:ind w:left="-110" w:right="-9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49.57</w:t>
            </w:r>
          </w:p>
        </w:tc>
        <w:tc>
          <w:tcPr>
            <w:tcW w:w="187" w:type="dxa"/>
          </w:tcPr>
          <w:p w14:paraId="17AFCA4E" w14:textId="77777777" w:rsidR="008B1CFB" w:rsidRPr="00C20284" w:rsidRDefault="008B1CFB" w:rsidP="00367ADF">
            <w:pPr>
              <w:pStyle w:val="acctmergecolhdg"/>
              <w:tabs>
                <w:tab w:val="decimal" w:pos="853"/>
              </w:tabs>
              <w:spacing w:line="240" w:lineRule="atLeast"/>
              <w:ind w:left="-110" w:right="-90"/>
              <w:jc w:val="left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4DF0BE78" w14:textId="78081B88" w:rsidR="008B1CFB" w:rsidRPr="00C20284" w:rsidRDefault="003C6613" w:rsidP="00367ADF">
            <w:pPr>
              <w:pStyle w:val="acctmergecolhdg"/>
              <w:tabs>
                <w:tab w:val="decimal" w:pos="853"/>
              </w:tabs>
              <w:spacing w:line="240" w:lineRule="atLeast"/>
              <w:ind w:left="-110" w:right="-9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4</w:t>
            </w:r>
            <w:r w:rsidR="009711B9" w:rsidRPr="009711B9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9</w:t>
            </w:r>
            <w:r w:rsidR="008B1CFB" w:rsidRPr="00C20284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.</w:t>
            </w:r>
            <w:r w:rsidR="009711B9" w:rsidRPr="009711B9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57</w:t>
            </w:r>
          </w:p>
        </w:tc>
        <w:tc>
          <w:tcPr>
            <w:tcW w:w="191" w:type="dxa"/>
            <w:vAlign w:val="bottom"/>
          </w:tcPr>
          <w:p w14:paraId="27C7DAE9" w14:textId="77777777" w:rsidR="008B1CFB" w:rsidRPr="00C20284" w:rsidRDefault="008B1CFB" w:rsidP="00367ADF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left="-110" w:right="-90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07" w:type="dxa"/>
            <w:tcBorders>
              <w:bottom w:val="single" w:sz="4" w:space="0" w:color="auto"/>
            </w:tcBorders>
            <w:vAlign w:val="bottom"/>
          </w:tcPr>
          <w:p w14:paraId="3925E3E7" w14:textId="7462449B" w:rsidR="008B1CFB" w:rsidRPr="00C20284" w:rsidRDefault="00694615" w:rsidP="00367ADF">
            <w:pPr>
              <w:pStyle w:val="acctmergecolhdg"/>
              <w:tabs>
                <w:tab w:val="decimal" w:pos="853"/>
              </w:tabs>
              <w:spacing w:line="240" w:lineRule="atLeast"/>
              <w:ind w:left="-110" w:right="-9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61.00</w:t>
            </w:r>
          </w:p>
        </w:tc>
        <w:tc>
          <w:tcPr>
            <w:tcW w:w="243" w:type="dxa"/>
          </w:tcPr>
          <w:p w14:paraId="7DA4E4CA" w14:textId="77777777" w:rsidR="008B1CFB" w:rsidRPr="00C20284" w:rsidRDefault="008B1CFB" w:rsidP="00367ADF">
            <w:pPr>
              <w:pStyle w:val="acctmergecolhdg"/>
              <w:tabs>
                <w:tab w:val="decimal" w:pos="853"/>
              </w:tabs>
              <w:spacing w:line="240" w:lineRule="atLeast"/>
              <w:ind w:left="-110" w:right="-9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9EA0B59" w14:textId="66F20D64" w:rsidR="008B1CFB" w:rsidRPr="00C20284" w:rsidRDefault="009711B9" w:rsidP="00367ADF">
            <w:pPr>
              <w:pStyle w:val="acctmergecolhdg"/>
              <w:tabs>
                <w:tab w:val="decimal" w:pos="853"/>
              </w:tabs>
              <w:spacing w:line="240" w:lineRule="atLeast"/>
              <w:ind w:left="-110" w:right="-9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61</w:t>
            </w:r>
            <w:r w:rsidR="008B1CFB" w:rsidRPr="00C20284">
              <w:rPr>
                <w:rFonts w:ascii="Angsana New" w:hAnsi="Angsana New"/>
                <w:b w:val="0"/>
                <w:bCs/>
                <w:sz w:val="30"/>
                <w:szCs w:val="30"/>
              </w:rPr>
              <w:t>.</w:t>
            </w:r>
            <w:r w:rsidRPr="009711B9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00</w:t>
            </w:r>
          </w:p>
        </w:tc>
      </w:tr>
      <w:tr w:rsidR="008B1CFB" w:rsidRPr="00C20284" w14:paraId="6FA87FBF" w14:textId="77777777" w:rsidTr="00D55B15">
        <w:trPr>
          <w:cantSplit/>
          <w:trHeight w:hRule="exact" w:val="382"/>
        </w:trPr>
        <w:tc>
          <w:tcPr>
            <w:tcW w:w="4500" w:type="dxa"/>
          </w:tcPr>
          <w:p w14:paraId="5030AA4B" w14:textId="77777777" w:rsidR="008B1CFB" w:rsidRPr="00C20284" w:rsidRDefault="008B1CFB" w:rsidP="008B1CFB">
            <w:pPr>
              <w:pStyle w:val="acctfourfigures"/>
              <w:tabs>
                <w:tab w:val="clear" w:pos="765"/>
              </w:tabs>
              <w:spacing w:line="240" w:lineRule="atLeast"/>
              <w:ind w:left="22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239" w:type="dxa"/>
            <w:vAlign w:val="bottom"/>
          </w:tcPr>
          <w:p w14:paraId="7601CEE4" w14:textId="77777777" w:rsidR="008B1CFB" w:rsidRPr="00C20284" w:rsidRDefault="008B1CFB" w:rsidP="008B1CFB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3E6B0441" w14:textId="77777777" w:rsidR="008B1CFB" w:rsidRPr="00C20284" w:rsidRDefault="008B1CFB" w:rsidP="008B1CFB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vAlign w:val="bottom"/>
          </w:tcPr>
          <w:p w14:paraId="2A8EFC2B" w14:textId="0DA2444E" w:rsidR="008B1CFB" w:rsidRPr="00C20284" w:rsidRDefault="00D2479C" w:rsidP="00367ADF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64,617</w:t>
            </w:r>
          </w:p>
        </w:tc>
        <w:tc>
          <w:tcPr>
            <w:tcW w:w="239" w:type="dxa"/>
          </w:tcPr>
          <w:p w14:paraId="4A6CCD32" w14:textId="77777777" w:rsidR="008B1CFB" w:rsidRPr="00C20284" w:rsidRDefault="008B1CFB" w:rsidP="00367ADF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14:paraId="4B08CD42" w14:textId="528CD5D9" w:rsidR="008B1CFB" w:rsidRPr="00C20284" w:rsidRDefault="009711B9" w:rsidP="00367ADF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73</w:t>
            </w:r>
            <w:r w:rsidR="008B1CFB" w:rsidRPr="00C20284">
              <w:rPr>
                <w:rFonts w:ascii="Angsana New" w:hAnsi="Angsana New"/>
                <w:b w:val="0"/>
                <w:bCs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065</w:t>
            </w:r>
          </w:p>
        </w:tc>
        <w:tc>
          <w:tcPr>
            <w:tcW w:w="217" w:type="dxa"/>
          </w:tcPr>
          <w:p w14:paraId="2BB72B81" w14:textId="77777777" w:rsidR="008B1CFB" w:rsidRPr="00C20284" w:rsidRDefault="008B1CFB" w:rsidP="00367ADF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14:paraId="2D0CB521" w14:textId="30E9C41C" w:rsidR="008B1CFB" w:rsidRPr="00C20284" w:rsidRDefault="001B18C9" w:rsidP="00367ADF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4,138</w:t>
            </w:r>
          </w:p>
        </w:tc>
        <w:tc>
          <w:tcPr>
            <w:tcW w:w="187" w:type="dxa"/>
          </w:tcPr>
          <w:p w14:paraId="5B8D6E7B" w14:textId="77777777" w:rsidR="008B1CFB" w:rsidRPr="00C20284" w:rsidRDefault="008B1CFB" w:rsidP="00367ADF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5BD44710" w14:textId="2EE32482" w:rsidR="008B1CFB" w:rsidRPr="00C20284" w:rsidRDefault="009711B9" w:rsidP="00367ADF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2</w:t>
            </w:r>
            <w:r w:rsidR="008B1CFB" w:rsidRPr="00C20284">
              <w:rPr>
                <w:rFonts w:ascii="Angsana New" w:hAnsi="Angsana New"/>
                <w:b w:val="0"/>
                <w:bCs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8</w:t>
            </w:r>
            <w:r w:rsidR="003C6613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4</w:t>
            </w:r>
            <w:r w:rsidRPr="009711B9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91" w:type="dxa"/>
          </w:tcPr>
          <w:p w14:paraId="79B71D9B" w14:textId="77777777" w:rsidR="008B1CFB" w:rsidRPr="00C20284" w:rsidRDefault="008B1CFB" w:rsidP="00367ADF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left="-110" w:right="-90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</w:tcPr>
          <w:p w14:paraId="00F7B9A0" w14:textId="467BD416" w:rsidR="008B1CFB" w:rsidRPr="00C20284" w:rsidRDefault="00EA323C" w:rsidP="00367ADF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8,356</w:t>
            </w:r>
          </w:p>
        </w:tc>
        <w:tc>
          <w:tcPr>
            <w:tcW w:w="243" w:type="dxa"/>
          </w:tcPr>
          <w:p w14:paraId="3A98DB69" w14:textId="77777777" w:rsidR="008B1CFB" w:rsidRPr="00C20284" w:rsidRDefault="008B1CFB" w:rsidP="00367ADF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5260C09" w14:textId="6AD481E1" w:rsidR="008B1CFB" w:rsidRPr="00C20284" w:rsidRDefault="009711B9" w:rsidP="00367ADF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6</w:t>
            </w:r>
            <w:r w:rsidR="008B1CFB" w:rsidRPr="00C20284">
              <w:rPr>
                <w:rFonts w:ascii="Angsana New" w:hAnsi="Angsana New"/>
                <w:b w:val="0"/>
                <w:bCs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086</w:t>
            </w:r>
          </w:p>
        </w:tc>
      </w:tr>
      <w:tr w:rsidR="008B1CFB" w:rsidRPr="00C20284" w14:paraId="324448FB" w14:textId="77777777" w:rsidTr="00D55B15">
        <w:trPr>
          <w:cantSplit/>
          <w:trHeight w:hRule="exact" w:val="390"/>
        </w:trPr>
        <w:tc>
          <w:tcPr>
            <w:tcW w:w="4500" w:type="dxa"/>
          </w:tcPr>
          <w:p w14:paraId="2E39B15B" w14:textId="77777777" w:rsidR="008B1CFB" w:rsidRPr="00C20284" w:rsidRDefault="008B1CFB" w:rsidP="008B1CFB">
            <w:pPr>
              <w:pStyle w:val="acctfourfigures"/>
              <w:tabs>
                <w:tab w:val="clear" w:pos="765"/>
              </w:tabs>
              <w:spacing w:line="240" w:lineRule="atLeast"/>
              <w:ind w:left="22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239" w:type="dxa"/>
          </w:tcPr>
          <w:p w14:paraId="7655CA58" w14:textId="77777777" w:rsidR="008B1CFB" w:rsidRPr="00C20284" w:rsidRDefault="008B1CFB" w:rsidP="008B1CFB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54408D73" w14:textId="77777777" w:rsidR="008B1CFB" w:rsidRPr="00C20284" w:rsidRDefault="008B1CFB" w:rsidP="008B1CFB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01" w:type="dxa"/>
          </w:tcPr>
          <w:p w14:paraId="4B7F5BCE" w14:textId="6BB184FC" w:rsidR="008B1CFB" w:rsidRPr="00C20284" w:rsidRDefault="00D2479C" w:rsidP="00367ADF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158,336</w:t>
            </w:r>
          </w:p>
        </w:tc>
        <w:tc>
          <w:tcPr>
            <w:tcW w:w="239" w:type="dxa"/>
          </w:tcPr>
          <w:p w14:paraId="6FF1BE4E" w14:textId="77777777" w:rsidR="008B1CFB" w:rsidRPr="00C20284" w:rsidRDefault="008B1CFB" w:rsidP="00367ADF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70" w:type="dxa"/>
          </w:tcPr>
          <w:p w14:paraId="281EB9B0" w14:textId="471F6337" w:rsidR="008B1CFB" w:rsidRPr="00C20284" w:rsidRDefault="009711B9" w:rsidP="00367ADF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1</w:t>
            </w:r>
            <w:r w:rsidR="003C6613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4</w:t>
            </w:r>
            <w:r w:rsidRPr="009711B9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2</w:t>
            </w:r>
            <w:r w:rsidR="008B1CFB" w:rsidRPr="00C20284">
              <w:rPr>
                <w:rFonts w:ascii="Angsana New" w:hAnsi="Angsana New"/>
                <w:b w:val="0"/>
                <w:bCs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935</w:t>
            </w:r>
          </w:p>
        </w:tc>
        <w:tc>
          <w:tcPr>
            <w:tcW w:w="217" w:type="dxa"/>
          </w:tcPr>
          <w:p w14:paraId="3DC65873" w14:textId="77777777" w:rsidR="008B1CFB" w:rsidRPr="00C20284" w:rsidRDefault="008B1CFB" w:rsidP="00367ADF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13" w:type="dxa"/>
          </w:tcPr>
          <w:p w14:paraId="7D3C0080" w14:textId="391FE94F" w:rsidR="008B1CFB" w:rsidRPr="00C20284" w:rsidRDefault="001B18C9" w:rsidP="00367ADF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9,262</w:t>
            </w:r>
          </w:p>
        </w:tc>
        <w:tc>
          <w:tcPr>
            <w:tcW w:w="187" w:type="dxa"/>
          </w:tcPr>
          <w:p w14:paraId="01EC2EB5" w14:textId="77777777" w:rsidR="008B1CFB" w:rsidRPr="00C20284" w:rsidRDefault="008B1CFB" w:rsidP="00367ADF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04" w:type="dxa"/>
          </w:tcPr>
          <w:p w14:paraId="5CC88123" w14:textId="0772D694" w:rsidR="008B1CFB" w:rsidRPr="00C20284" w:rsidRDefault="009711B9" w:rsidP="00367ADF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8</w:t>
            </w:r>
            <w:r w:rsidR="008B1CFB" w:rsidRPr="00C20284">
              <w:rPr>
                <w:rFonts w:ascii="Angsana New" w:hAnsi="Angsana New"/>
                <w:b w:val="0"/>
                <w:bCs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227</w:t>
            </w:r>
          </w:p>
        </w:tc>
        <w:tc>
          <w:tcPr>
            <w:tcW w:w="191" w:type="dxa"/>
          </w:tcPr>
          <w:p w14:paraId="130EFC14" w14:textId="77777777" w:rsidR="008B1CFB" w:rsidRPr="00C20284" w:rsidRDefault="008B1CFB" w:rsidP="00367ADF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left="-110" w:right="-90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07" w:type="dxa"/>
          </w:tcPr>
          <w:p w14:paraId="40E94602" w14:textId="6E3184CD" w:rsidR="008B1CFB" w:rsidRPr="00C20284" w:rsidRDefault="00BD6AAF" w:rsidP="00367ADF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22,891</w:t>
            </w:r>
          </w:p>
        </w:tc>
        <w:tc>
          <w:tcPr>
            <w:tcW w:w="243" w:type="dxa"/>
          </w:tcPr>
          <w:p w14:paraId="502FA426" w14:textId="77777777" w:rsidR="008B1CFB" w:rsidRPr="00C20284" w:rsidRDefault="008B1CFB" w:rsidP="00367ADF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17" w:type="dxa"/>
          </w:tcPr>
          <w:p w14:paraId="4EB93573" w14:textId="42B80A59" w:rsidR="008B1CFB" w:rsidRPr="00C20284" w:rsidRDefault="009711B9" w:rsidP="00367ADF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17</w:t>
            </w:r>
            <w:r w:rsidR="008B1CFB" w:rsidRPr="00C20284">
              <w:rPr>
                <w:rFonts w:ascii="Angsana New" w:hAnsi="Angsana New"/>
                <w:b w:val="0"/>
                <w:bCs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900</w:t>
            </w:r>
          </w:p>
        </w:tc>
      </w:tr>
      <w:tr w:rsidR="008B1CFB" w:rsidRPr="00C20284" w14:paraId="3C61A4E0" w14:textId="77777777" w:rsidTr="00D55B15">
        <w:trPr>
          <w:cantSplit/>
          <w:trHeight w:hRule="exact" w:val="408"/>
        </w:trPr>
        <w:tc>
          <w:tcPr>
            <w:tcW w:w="4500" w:type="dxa"/>
          </w:tcPr>
          <w:p w14:paraId="00B0949D" w14:textId="77777777" w:rsidR="008B1CFB" w:rsidRPr="00C20284" w:rsidRDefault="008B1CFB" w:rsidP="008B1CFB">
            <w:pPr>
              <w:pStyle w:val="acctfourfigures"/>
              <w:tabs>
                <w:tab w:val="clear" w:pos="765"/>
              </w:tabs>
              <w:spacing w:line="240" w:lineRule="atLeast"/>
              <w:ind w:left="22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หนี้สินหมุนเวียน</w:t>
            </w:r>
          </w:p>
        </w:tc>
        <w:tc>
          <w:tcPr>
            <w:tcW w:w="239" w:type="dxa"/>
          </w:tcPr>
          <w:p w14:paraId="1141ECD5" w14:textId="77777777" w:rsidR="008B1CFB" w:rsidRPr="00C20284" w:rsidRDefault="008B1CFB" w:rsidP="008B1CFB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292757C9" w14:textId="77777777" w:rsidR="008B1CFB" w:rsidRPr="00C20284" w:rsidRDefault="008B1CFB" w:rsidP="008B1CFB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01" w:type="dxa"/>
          </w:tcPr>
          <w:p w14:paraId="655F8608" w14:textId="591FD0F0" w:rsidR="008B1CFB" w:rsidRPr="00C20284" w:rsidRDefault="00D2479C" w:rsidP="00367ADF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(52,270)</w:t>
            </w:r>
          </w:p>
        </w:tc>
        <w:tc>
          <w:tcPr>
            <w:tcW w:w="239" w:type="dxa"/>
          </w:tcPr>
          <w:p w14:paraId="1CA5D875" w14:textId="77777777" w:rsidR="008B1CFB" w:rsidRPr="00C20284" w:rsidRDefault="008B1CFB" w:rsidP="00367ADF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70" w:type="dxa"/>
          </w:tcPr>
          <w:p w14:paraId="216DBFBF" w14:textId="580E15BF" w:rsidR="008B1CFB" w:rsidRPr="00C20284" w:rsidRDefault="008B1CFB" w:rsidP="00367ADF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b w:val="0"/>
                <w:bCs/>
                <w:sz w:val="30"/>
                <w:szCs w:val="30"/>
              </w:rPr>
              <w:t>(</w:t>
            </w:r>
            <w:r w:rsidR="003C6613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4</w:t>
            </w:r>
            <w:r w:rsidR="009711B9" w:rsidRPr="009711B9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2</w:t>
            </w:r>
            <w:r w:rsidRPr="00C20284">
              <w:rPr>
                <w:rFonts w:ascii="Angsana New" w:hAnsi="Angsana New"/>
                <w:b w:val="0"/>
                <w:bCs/>
                <w:sz w:val="30"/>
                <w:szCs w:val="30"/>
              </w:rPr>
              <w:t>,</w:t>
            </w:r>
            <w:r w:rsidR="009711B9" w:rsidRPr="009711B9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277</w:t>
            </w:r>
            <w:r w:rsidRPr="00C20284">
              <w:rPr>
                <w:rFonts w:ascii="Angsana New" w:hAnsi="Angsana New"/>
                <w:b w:val="0"/>
                <w:bCs/>
                <w:sz w:val="30"/>
                <w:szCs w:val="30"/>
              </w:rPr>
              <w:t>)</w:t>
            </w:r>
          </w:p>
        </w:tc>
        <w:tc>
          <w:tcPr>
            <w:tcW w:w="217" w:type="dxa"/>
          </w:tcPr>
          <w:p w14:paraId="0A61C18E" w14:textId="77777777" w:rsidR="008B1CFB" w:rsidRPr="00C20284" w:rsidRDefault="008B1CFB" w:rsidP="00367ADF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13" w:type="dxa"/>
          </w:tcPr>
          <w:p w14:paraId="634B1CC8" w14:textId="1DCEC292" w:rsidR="008B1CFB" w:rsidRPr="00C20284" w:rsidRDefault="001B18C9" w:rsidP="00367ADF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(1,957)</w:t>
            </w:r>
          </w:p>
        </w:tc>
        <w:tc>
          <w:tcPr>
            <w:tcW w:w="187" w:type="dxa"/>
          </w:tcPr>
          <w:p w14:paraId="539C0756" w14:textId="77777777" w:rsidR="008B1CFB" w:rsidRPr="00C20284" w:rsidRDefault="008B1CFB" w:rsidP="00367ADF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04" w:type="dxa"/>
          </w:tcPr>
          <w:p w14:paraId="23D2508D" w14:textId="769BF6EF" w:rsidR="008B1CFB" w:rsidRPr="00C20284" w:rsidRDefault="008B1CFB" w:rsidP="00367ADF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b w:val="0"/>
                <w:bCs/>
                <w:sz w:val="30"/>
                <w:szCs w:val="30"/>
              </w:rPr>
              <w:t>(</w:t>
            </w:r>
            <w:r w:rsidR="009711B9" w:rsidRPr="009711B9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1</w:t>
            </w:r>
            <w:r w:rsidRPr="00C20284">
              <w:rPr>
                <w:rFonts w:ascii="Angsana New" w:hAnsi="Angsana New"/>
                <w:b w:val="0"/>
                <w:bCs/>
                <w:sz w:val="30"/>
                <w:szCs w:val="30"/>
              </w:rPr>
              <w:t>,</w:t>
            </w:r>
            <w:r w:rsidR="009711B9" w:rsidRPr="009711B9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253</w:t>
            </w:r>
            <w:r w:rsidRPr="00C20284">
              <w:rPr>
                <w:rFonts w:ascii="Angsana New" w:hAnsi="Angsana New"/>
                <w:b w:val="0"/>
                <w:bCs/>
                <w:sz w:val="30"/>
                <w:szCs w:val="30"/>
              </w:rPr>
              <w:t>)</w:t>
            </w:r>
          </w:p>
        </w:tc>
        <w:tc>
          <w:tcPr>
            <w:tcW w:w="191" w:type="dxa"/>
          </w:tcPr>
          <w:p w14:paraId="5668F0B0" w14:textId="77777777" w:rsidR="008B1CFB" w:rsidRPr="00C20284" w:rsidRDefault="008B1CFB" w:rsidP="00367ADF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left="-110" w:right="-90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07" w:type="dxa"/>
          </w:tcPr>
          <w:p w14:paraId="12E66403" w14:textId="1948725D" w:rsidR="008B1CFB" w:rsidRPr="00C20284" w:rsidRDefault="00BD6AAF" w:rsidP="00367ADF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(8,404)</w:t>
            </w:r>
          </w:p>
        </w:tc>
        <w:tc>
          <w:tcPr>
            <w:tcW w:w="243" w:type="dxa"/>
          </w:tcPr>
          <w:p w14:paraId="2B9772ED" w14:textId="77777777" w:rsidR="008B1CFB" w:rsidRPr="00C20284" w:rsidRDefault="008B1CFB" w:rsidP="00367ADF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17" w:type="dxa"/>
          </w:tcPr>
          <w:p w14:paraId="6C20AB89" w14:textId="6CD1BBE7" w:rsidR="008B1CFB" w:rsidRPr="00C20284" w:rsidRDefault="008B1CFB" w:rsidP="00367ADF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b w:val="0"/>
                <w:bCs/>
                <w:sz w:val="30"/>
                <w:szCs w:val="30"/>
              </w:rPr>
              <w:t>(</w:t>
            </w:r>
            <w:r w:rsidR="009711B9" w:rsidRPr="009711B9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6</w:t>
            </w:r>
            <w:r w:rsidRPr="00C20284">
              <w:rPr>
                <w:rFonts w:ascii="Angsana New" w:hAnsi="Angsana New"/>
                <w:b w:val="0"/>
                <w:bCs/>
                <w:sz w:val="30"/>
                <w:szCs w:val="30"/>
              </w:rPr>
              <w:t>,</w:t>
            </w:r>
            <w:r w:rsidR="009711B9" w:rsidRPr="009711B9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2</w:t>
            </w:r>
            <w:r w:rsidR="003C6613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4</w:t>
            </w:r>
            <w:r w:rsidR="009711B9" w:rsidRPr="009711B9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8</w:t>
            </w:r>
            <w:r w:rsidRPr="00C20284">
              <w:rPr>
                <w:rFonts w:ascii="Angsana New" w:hAnsi="Angsana New"/>
                <w:b w:val="0"/>
                <w:bCs/>
                <w:sz w:val="30"/>
                <w:szCs w:val="30"/>
              </w:rPr>
              <w:t>)</w:t>
            </w:r>
          </w:p>
        </w:tc>
      </w:tr>
      <w:tr w:rsidR="008B1CFB" w:rsidRPr="00C20284" w14:paraId="59AF845F" w14:textId="77777777" w:rsidTr="00D55B15">
        <w:trPr>
          <w:cantSplit/>
          <w:trHeight w:val="390"/>
        </w:trPr>
        <w:tc>
          <w:tcPr>
            <w:tcW w:w="4500" w:type="dxa"/>
          </w:tcPr>
          <w:p w14:paraId="08FEF3D4" w14:textId="77777777" w:rsidR="008B1CFB" w:rsidRPr="00C20284" w:rsidRDefault="008B1CFB" w:rsidP="008B1CFB">
            <w:pPr>
              <w:pStyle w:val="acctfourfigures"/>
              <w:tabs>
                <w:tab w:val="clear" w:pos="765"/>
              </w:tabs>
              <w:spacing w:line="240" w:lineRule="atLeast"/>
              <w:ind w:left="22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239" w:type="dxa"/>
          </w:tcPr>
          <w:p w14:paraId="37DCC650" w14:textId="77777777" w:rsidR="008B1CFB" w:rsidRPr="00C20284" w:rsidRDefault="008B1CFB" w:rsidP="008B1CFB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2BB0AAAE" w14:textId="77777777" w:rsidR="008B1CFB" w:rsidRPr="00C20284" w:rsidRDefault="008B1CFB" w:rsidP="008B1CFB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01" w:type="dxa"/>
            <w:tcBorders>
              <w:bottom w:val="single" w:sz="4" w:space="0" w:color="auto"/>
            </w:tcBorders>
          </w:tcPr>
          <w:p w14:paraId="339090DB" w14:textId="424E22C0" w:rsidR="008B1CFB" w:rsidRPr="00C20284" w:rsidRDefault="00D2479C" w:rsidP="00367ADF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(45,15</w:t>
            </w:r>
            <w:r w:rsidR="00B93774">
              <w:rPr>
                <w:rFonts w:ascii="Angsana New" w:hAnsi="Angsana New"/>
                <w:b w:val="0"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)</w:t>
            </w:r>
          </w:p>
        </w:tc>
        <w:tc>
          <w:tcPr>
            <w:tcW w:w="239" w:type="dxa"/>
          </w:tcPr>
          <w:p w14:paraId="4C11EB83" w14:textId="77777777" w:rsidR="008B1CFB" w:rsidRPr="00C20284" w:rsidRDefault="008B1CFB" w:rsidP="00367ADF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14:paraId="6684E524" w14:textId="0BFDD1AA" w:rsidR="008B1CFB" w:rsidRPr="00C20284" w:rsidRDefault="008B1CFB" w:rsidP="00367ADF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b w:val="0"/>
                <w:bCs/>
                <w:sz w:val="30"/>
                <w:szCs w:val="30"/>
              </w:rPr>
              <w:t>(</w:t>
            </w:r>
            <w:r w:rsidR="003C6613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4</w:t>
            </w:r>
            <w:r w:rsidR="009711B9" w:rsidRPr="009711B9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0</w:t>
            </w:r>
            <w:r w:rsidRPr="00C20284">
              <w:rPr>
                <w:rFonts w:ascii="Angsana New" w:hAnsi="Angsana New"/>
                <w:b w:val="0"/>
                <w:bCs/>
                <w:sz w:val="30"/>
                <w:szCs w:val="30"/>
              </w:rPr>
              <w:t>,</w:t>
            </w:r>
            <w:r w:rsidR="009711B9" w:rsidRPr="009711B9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9</w:t>
            </w:r>
            <w:r w:rsidR="003C6613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4</w:t>
            </w:r>
            <w:r w:rsidR="009711B9" w:rsidRPr="009711B9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6</w:t>
            </w:r>
            <w:r w:rsidRPr="00C20284">
              <w:rPr>
                <w:rFonts w:ascii="Angsana New" w:hAnsi="Angsana New"/>
                <w:b w:val="0"/>
                <w:bCs/>
                <w:sz w:val="30"/>
                <w:szCs w:val="30"/>
              </w:rPr>
              <w:t>)</w:t>
            </w:r>
          </w:p>
        </w:tc>
        <w:tc>
          <w:tcPr>
            <w:tcW w:w="217" w:type="dxa"/>
          </w:tcPr>
          <w:p w14:paraId="13578D24" w14:textId="77777777" w:rsidR="008B1CFB" w:rsidRPr="00C20284" w:rsidRDefault="008B1CFB" w:rsidP="00367ADF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20CE699C" w14:textId="7B7A954D" w:rsidR="008B1CFB" w:rsidRPr="00C20284" w:rsidRDefault="001B18C9" w:rsidP="00367ADF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(1,05</w:t>
            </w:r>
            <w:r w:rsidR="001B0E32">
              <w:rPr>
                <w:rFonts w:ascii="Angsana New" w:hAnsi="Angsana New"/>
                <w:b w:val="0"/>
                <w:bCs/>
                <w:sz w:val="30"/>
                <w:szCs w:val="30"/>
              </w:rPr>
              <w:t>8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)</w:t>
            </w:r>
          </w:p>
        </w:tc>
        <w:tc>
          <w:tcPr>
            <w:tcW w:w="187" w:type="dxa"/>
          </w:tcPr>
          <w:p w14:paraId="29B63CBF" w14:textId="77777777" w:rsidR="008B1CFB" w:rsidRPr="00C20284" w:rsidRDefault="008B1CFB" w:rsidP="00367ADF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4F453245" w14:textId="2958E8F8" w:rsidR="008B1CFB" w:rsidRPr="00C20284" w:rsidRDefault="008B1CFB" w:rsidP="00367ADF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b w:val="0"/>
                <w:bCs/>
                <w:sz w:val="30"/>
                <w:szCs w:val="30"/>
              </w:rPr>
              <w:t>(</w:t>
            </w:r>
            <w:r w:rsidR="009711B9" w:rsidRPr="009711B9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1</w:t>
            </w:r>
            <w:r w:rsidRPr="00C20284">
              <w:rPr>
                <w:rFonts w:ascii="Angsana New" w:hAnsi="Angsana New"/>
                <w:b w:val="0"/>
                <w:bCs/>
                <w:sz w:val="30"/>
                <w:szCs w:val="30"/>
              </w:rPr>
              <w:t>,</w:t>
            </w:r>
            <w:r w:rsidR="003C6613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4</w:t>
            </w:r>
            <w:r w:rsidR="009711B9" w:rsidRPr="009711B9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19</w:t>
            </w:r>
            <w:r w:rsidRPr="00C20284">
              <w:rPr>
                <w:rFonts w:ascii="Angsana New" w:hAnsi="Angsana New"/>
                <w:b w:val="0"/>
                <w:bCs/>
                <w:sz w:val="30"/>
                <w:szCs w:val="30"/>
              </w:rPr>
              <w:t>)</w:t>
            </w:r>
          </w:p>
        </w:tc>
        <w:tc>
          <w:tcPr>
            <w:tcW w:w="191" w:type="dxa"/>
          </w:tcPr>
          <w:p w14:paraId="2CA65477" w14:textId="77777777" w:rsidR="008B1CFB" w:rsidRPr="00C20284" w:rsidRDefault="008B1CFB" w:rsidP="00367ADF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left="-110" w:right="-90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07" w:type="dxa"/>
            <w:tcBorders>
              <w:bottom w:val="single" w:sz="4" w:space="0" w:color="auto"/>
            </w:tcBorders>
          </w:tcPr>
          <w:p w14:paraId="04031314" w14:textId="10904EDE" w:rsidR="008B1CFB" w:rsidRPr="00C20284" w:rsidRDefault="00BD6AAF" w:rsidP="00367ADF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(9,051)</w:t>
            </w:r>
          </w:p>
        </w:tc>
        <w:tc>
          <w:tcPr>
            <w:tcW w:w="243" w:type="dxa"/>
          </w:tcPr>
          <w:p w14:paraId="04FFA270" w14:textId="77777777" w:rsidR="008B1CFB" w:rsidRPr="00C20284" w:rsidRDefault="008B1CFB" w:rsidP="00367ADF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E0750B1" w14:textId="1002C2A5" w:rsidR="008B1CFB" w:rsidRPr="00C20284" w:rsidRDefault="008B1CFB" w:rsidP="00367ADF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b w:val="0"/>
                <w:bCs/>
                <w:sz w:val="30"/>
                <w:szCs w:val="30"/>
              </w:rPr>
              <w:t>(</w:t>
            </w:r>
            <w:r w:rsidR="009711B9" w:rsidRPr="009711B9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5</w:t>
            </w:r>
            <w:r w:rsidRPr="00C20284">
              <w:rPr>
                <w:rFonts w:ascii="Angsana New" w:hAnsi="Angsana New"/>
                <w:b w:val="0"/>
                <w:bCs/>
                <w:sz w:val="30"/>
                <w:szCs w:val="30"/>
              </w:rPr>
              <w:t>,</w:t>
            </w:r>
            <w:r w:rsidR="009711B9" w:rsidRPr="009711B9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299</w:t>
            </w:r>
            <w:r w:rsidRPr="00C20284">
              <w:rPr>
                <w:rFonts w:ascii="Angsana New" w:hAnsi="Angsana New"/>
                <w:b w:val="0"/>
                <w:bCs/>
                <w:sz w:val="30"/>
                <w:szCs w:val="30"/>
              </w:rPr>
              <w:t>)</w:t>
            </w:r>
          </w:p>
        </w:tc>
      </w:tr>
      <w:tr w:rsidR="008B1CFB" w:rsidRPr="00C20284" w14:paraId="62448BD4" w14:textId="77777777" w:rsidTr="00D55B15">
        <w:trPr>
          <w:cantSplit/>
          <w:trHeight w:val="362"/>
        </w:trPr>
        <w:tc>
          <w:tcPr>
            <w:tcW w:w="4500" w:type="dxa"/>
          </w:tcPr>
          <w:p w14:paraId="3D7603D5" w14:textId="77777777" w:rsidR="008B1CFB" w:rsidRPr="00C20284" w:rsidRDefault="008B1CFB" w:rsidP="008B1CFB">
            <w:pPr>
              <w:pStyle w:val="acctfourfigures"/>
              <w:tabs>
                <w:tab w:val="clear" w:pos="765"/>
              </w:tabs>
              <w:spacing w:line="240" w:lineRule="atLeast"/>
              <w:ind w:left="22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สินทรัพย์สุทธิ</w:t>
            </w:r>
          </w:p>
        </w:tc>
        <w:tc>
          <w:tcPr>
            <w:tcW w:w="239" w:type="dxa"/>
          </w:tcPr>
          <w:p w14:paraId="737DDB9E" w14:textId="77777777" w:rsidR="008B1CFB" w:rsidRPr="00C20284" w:rsidRDefault="008B1CFB" w:rsidP="008B1CFB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239" w:type="dxa"/>
          </w:tcPr>
          <w:p w14:paraId="3E5F230D" w14:textId="77777777" w:rsidR="008B1CFB" w:rsidRPr="00C20284" w:rsidRDefault="008B1CFB" w:rsidP="008B1CFB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</w:tcPr>
          <w:p w14:paraId="62D07DDE" w14:textId="4C8F6D63" w:rsidR="008B1CFB" w:rsidRPr="00C20284" w:rsidRDefault="00D2479C" w:rsidP="00367ADF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125,531</w:t>
            </w:r>
          </w:p>
        </w:tc>
        <w:tc>
          <w:tcPr>
            <w:tcW w:w="239" w:type="dxa"/>
          </w:tcPr>
          <w:p w14:paraId="737986CF" w14:textId="77777777" w:rsidR="008B1CFB" w:rsidRPr="00C20284" w:rsidRDefault="008B1CFB" w:rsidP="00367ADF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</w:tcPr>
          <w:p w14:paraId="1835B940" w14:textId="277CD503" w:rsidR="008B1CFB" w:rsidRPr="00C20284" w:rsidRDefault="009711B9" w:rsidP="00367ADF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132</w:t>
            </w:r>
            <w:r w:rsidR="008B1CFB" w:rsidRPr="00C20284">
              <w:rPr>
                <w:rFonts w:ascii="Angsana New" w:hAnsi="Angsana New"/>
                <w:b w:val="0"/>
                <w:bCs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777</w:t>
            </w:r>
          </w:p>
        </w:tc>
        <w:tc>
          <w:tcPr>
            <w:tcW w:w="217" w:type="dxa"/>
          </w:tcPr>
          <w:p w14:paraId="60107E13" w14:textId="77777777" w:rsidR="008B1CFB" w:rsidRPr="00C20284" w:rsidRDefault="008B1CFB" w:rsidP="00367ADF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14:paraId="73C19716" w14:textId="23F457D1" w:rsidR="008B1CFB" w:rsidRPr="00C20284" w:rsidRDefault="001B18C9" w:rsidP="00367ADF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10,385</w:t>
            </w:r>
          </w:p>
        </w:tc>
        <w:tc>
          <w:tcPr>
            <w:tcW w:w="187" w:type="dxa"/>
          </w:tcPr>
          <w:p w14:paraId="64CE0E51" w14:textId="77777777" w:rsidR="008B1CFB" w:rsidRPr="00C20284" w:rsidRDefault="008B1CFB" w:rsidP="00367ADF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</w:tcPr>
          <w:p w14:paraId="500825D9" w14:textId="5EB4076B" w:rsidR="008B1CFB" w:rsidRPr="00C20284" w:rsidRDefault="009711B9" w:rsidP="00367ADF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8</w:t>
            </w:r>
            <w:r w:rsidR="008B1CFB" w:rsidRPr="00C20284">
              <w:rPr>
                <w:rFonts w:ascii="Angsana New" w:hAnsi="Angsana New"/>
                <w:b w:val="0"/>
                <w:bCs/>
                <w:sz w:val="30"/>
                <w:szCs w:val="30"/>
              </w:rPr>
              <w:t>,</w:t>
            </w:r>
            <w:r w:rsidR="003C6613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4</w:t>
            </w:r>
            <w:r w:rsidRPr="009711B9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02</w:t>
            </w:r>
          </w:p>
        </w:tc>
        <w:tc>
          <w:tcPr>
            <w:tcW w:w="191" w:type="dxa"/>
          </w:tcPr>
          <w:p w14:paraId="63A0C94D" w14:textId="77777777" w:rsidR="008B1CFB" w:rsidRPr="00C20284" w:rsidRDefault="008B1CFB" w:rsidP="00367ADF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left="-110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</w:tcPr>
          <w:p w14:paraId="2A577627" w14:textId="62492567" w:rsidR="008B1CFB" w:rsidRPr="00C20284" w:rsidRDefault="00BD6AAF" w:rsidP="00367ADF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13,792</w:t>
            </w:r>
          </w:p>
        </w:tc>
        <w:tc>
          <w:tcPr>
            <w:tcW w:w="243" w:type="dxa"/>
          </w:tcPr>
          <w:p w14:paraId="785C6E36" w14:textId="77777777" w:rsidR="008B1CFB" w:rsidRPr="00C20284" w:rsidRDefault="008B1CFB" w:rsidP="00367ADF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CFD08BA" w14:textId="5FBDA03D" w:rsidR="008B1CFB" w:rsidRPr="00C20284" w:rsidRDefault="009711B9" w:rsidP="00367ADF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12</w:t>
            </w:r>
            <w:r w:rsidR="008B1CFB" w:rsidRPr="00C20284">
              <w:rPr>
                <w:rFonts w:ascii="Angsana New" w:hAnsi="Angsana New"/>
                <w:b w:val="0"/>
                <w:bCs/>
                <w:sz w:val="30"/>
                <w:szCs w:val="30"/>
              </w:rPr>
              <w:t>,</w:t>
            </w:r>
            <w:r w:rsidR="003C6613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4</w:t>
            </w:r>
            <w:r w:rsidRPr="009711B9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39</w:t>
            </w:r>
          </w:p>
        </w:tc>
      </w:tr>
      <w:tr w:rsidR="008B1CFB" w:rsidRPr="00C20284" w14:paraId="3EFB3A2B" w14:textId="77777777" w:rsidTr="00DE4029">
        <w:trPr>
          <w:cantSplit/>
          <w:trHeight w:hRule="exact" w:val="143"/>
        </w:trPr>
        <w:tc>
          <w:tcPr>
            <w:tcW w:w="4500" w:type="dxa"/>
          </w:tcPr>
          <w:p w14:paraId="7AB5300F" w14:textId="77777777" w:rsidR="008B1CFB" w:rsidRPr="00C20284" w:rsidRDefault="008B1CFB" w:rsidP="008B1CFB">
            <w:pPr>
              <w:pStyle w:val="acctfourfigures"/>
              <w:tabs>
                <w:tab w:val="clear" w:pos="765"/>
              </w:tabs>
              <w:spacing w:line="240" w:lineRule="atLeast"/>
              <w:ind w:left="2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9" w:type="dxa"/>
          </w:tcPr>
          <w:p w14:paraId="1401ACCF" w14:textId="77777777" w:rsidR="008B1CFB" w:rsidRPr="00C20284" w:rsidRDefault="008B1CFB" w:rsidP="008B1CFB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239" w:type="dxa"/>
          </w:tcPr>
          <w:p w14:paraId="1F4F3055" w14:textId="77777777" w:rsidR="008B1CFB" w:rsidRPr="00C20284" w:rsidRDefault="008B1CFB" w:rsidP="008B1CFB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</w:tcPr>
          <w:p w14:paraId="3BFDEA05" w14:textId="77777777" w:rsidR="008B1CFB" w:rsidRPr="00C20284" w:rsidRDefault="008B1CFB" w:rsidP="00367ADF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1707A40D" w14:textId="77777777" w:rsidR="008B1CFB" w:rsidRPr="00C20284" w:rsidRDefault="008B1CFB" w:rsidP="00367ADF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</w:tcPr>
          <w:p w14:paraId="1B2D3F39" w14:textId="77777777" w:rsidR="008B1CFB" w:rsidRPr="00C20284" w:rsidRDefault="008B1CFB" w:rsidP="00367ADF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17" w:type="dxa"/>
          </w:tcPr>
          <w:p w14:paraId="31DF1F89" w14:textId="77777777" w:rsidR="008B1CFB" w:rsidRPr="00C20284" w:rsidRDefault="008B1CFB" w:rsidP="00367ADF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14:paraId="57C99C97" w14:textId="77777777" w:rsidR="008B1CFB" w:rsidRPr="00C20284" w:rsidRDefault="008B1CFB" w:rsidP="00367ADF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7" w:type="dxa"/>
          </w:tcPr>
          <w:p w14:paraId="6C89342E" w14:textId="77777777" w:rsidR="008B1CFB" w:rsidRPr="00C20284" w:rsidRDefault="008B1CFB" w:rsidP="00367ADF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66A3B50E" w14:textId="77777777" w:rsidR="008B1CFB" w:rsidRPr="00C20284" w:rsidRDefault="008B1CFB" w:rsidP="00367ADF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91" w:type="dxa"/>
          </w:tcPr>
          <w:p w14:paraId="3165CD1A" w14:textId="77777777" w:rsidR="008B1CFB" w:rsidRPr="00C20284" w:rsidRDefault="008B1CFB" w:rsidP="00367ADF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left="-110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</w:tcPr>
          <w:p w14:paraId="297A3151" w14:textId="77777777" w:rsidR="008B1CFB" w:rsidRPr="00C20284" w:rsidRDefault="008B1CFB" w:rsidP="00367ADF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4FC2C638" w14:textId="77777777" w:rsidR="008B1CFB" w:rsidRPr="00C20284" w:rsidRDefault="008B1CFB" w:rsidP="00367ADF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E3B2B5B" w14:textId="77777777" w:rsidR="008B1CFB" w:rsidRPr="00C20284" w:rsidRDefault="008B1CFB" w:rsidP="00367ADF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</w:tr>
      <w:tr w:rsidR="008B1CFB" w:rsidRPr="00C20284" w14:paraId="12A20B27" w14:textId="77777777" w:rsidTr="00D55B15">
        <w:trPr>
          <w:cantSplit/>
          <w:trHeight w:hRule="exact" w:val="390"/>
        </w:trPr>
        <w:tc>
          <w:tcPr>
            <w:tcW w:w="4500" w:type="dxa"/>
          </w:tcPr>
          <w:p w14:paraId="46F3640E" w14:textId="77777777" w:rsidR="008B1CFB" w:rsidRPr="00C20284" w:rsidRDefault="008B1CFB" w:rsidP="008B1CFB">
            <w:pPr>
              <w:pStyle w:val="acctfourfigures"/>
              <w:tabs>
                <w:tab w:val="clear" w:pos="765"/>
              </w:tabs>
              <w:spacing w:line="240" w:lineRule="atLeast"/>
              <w:ind w:left="2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ค่าความนิยมของส่วนได้เสียที่ไม่มีอำนาจควบคุม</w:t>
            </w:r>
          </w:p>
        </w:tc>
        <w:tc>
          <w:tcPr>
            <w:tcW w:w="239" w:type="dxa"/>
          </w:tcPr>
          <w:p w14:paraId="02523E2A" w14:textId="77777777" w:rsidR="008B1CFB" w:rsidRPr="00C20284" w:rsidRDefault="008B1CFB" w:rsidP="008B1CFB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282772E7" w14:textId="77777777" w:rsidR="008B1CFB" w:rsidRPr="00C20284" w:rsidRDefault="008B1CFB" w:rsidP="008B1CFB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01" w:type="dxa"/>
            <w:tcBorders>
              <w:bottom w:val="single" w:sz="4" w:space="0" w:color="auto"/>
            </w:tcBorders>
          </w:tcPr>
          <w:p w14:paraId="0C6FD0C1" w14:textId="6E561A8F" w:rsidR="008B1CFB" w:rsidRPr="00C20284" w:rsidRDefault="002C03A8" w:rsidP="00367ADF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5,085</w:t>
            </w:r>
          </w:p>
        </w:tc>
        <w:tc>
          <w:tcPr>
            <w:tcW w:w="239" w:type="dxa"/>
          </w:tcPr>
          <w:p w14:paraId="38A83582" w14:textId="77777777" w:rsidR="008B1CFB" w:rsidRPr="00C20284" w:rsidRDefault="008B1CFB" w:rsidP="00367ADF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14:paraId="28199B50" w14:textId="441C3101" w:rsidR="008B1CFB" w:rsidRPr="00C20284" w:rsidRDefault="003C6613" w:rsidP="00367ADF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4</w:t>
            </w:r>
            <w:r w:rsidR="008B1CFB" w:rsidRPr="00C20284">
              <w:rPr>
                <w:rFonts w:ascii="Angsana New" w:hAnsi="Angsana New"/>
                <w:b w:val="0"/>
                <w:bCs/>
                <w:sz w:val="30"/>
                <w:szCs w:val="30"/>
              </w:rPr>
              <w:t>,</w:t>
            </w:r>
            <w:r w:rsidR="009711B9" w:rsidRPr="009711B9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597</w:t>
            </w:r>
          </w:p>
        </w:tc>
        <w:tc>
          <w:tcPr>
            <w:tcW w:w="217" w:type="dxa"/>
          </w:tcPr>
          <w:p w14:paraId="796812CB" w14:textId="77777777" w:rsidR="008B1CFB" w:rsidRPr="00C20284" w:rsidRDefault="008B1CFB" w:rsidP="00367ADF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28A5E192" w14:textId="176C3BA6" w:rsidR="008B1CFB" w:rsidRPr="00C20284" w:rsidRDefault="002720EC" w:rsidP="00367ADF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-</w:t>
            </w:r>
          </w:p>
        </w:tc>
        <w:tc>
          <w:tcPr>
            <w:tcW w:w="187" w:type="dxa"/>
          </w:tcPr>
          <w:p w14:paraId="7ECB6032" w14:textId="77777777" w:rsidR="008B1CFB" w:rsidRPr="00C20284" w:rsidRDefault="008B1CFB" w:rsidP="00367ADF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5B366D47" w14:textId="5693650E" w:rsidR="008B1CFB" w:rsidRPr="00C20284" w:rsidRDefault="008B1CFB" w:rsidP="00367ADF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b w:val="0"/>
                <w:bCs/>
                <w:sz w:val="30"/>
                <w:szCs w:val="30"/>
              </w:rPr>
              <w:t>-</w:t>
            </w:r>
          </w:p>
        </w:tc>
        <w:tc>
          <w:tcPr>
            <w:tcW w:w="191" w:type="dxa"/>
          </w:tcPr>
          <w:p w14:paraId="520B143C" w14:textId="77777777" w:rsidR="008B1CFB" w:rsidRPr="00C20284" w:rsidRDefault="008B1CFB" w:rsidP="00367ADF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left="-110" w:right="-90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07" w:type="dxa"/>
            <w:tcBorders>
              <w:bottom w:val="single" w:sz="4" w:space="0" w:color="auto"/>
            </w:tcBorders>
          </w:tcPr>
          <w:p w14:paraId="0E141AAA" w14:textId="1EFEAF85" w:rsidR="008B1CFB" w:rsidRPr="00C20284" w:rsidRDefault="002720EC" w:rsidP="00367ADF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44FAF92" w14:textId="77777777" w:rsidR="008B1CFB" w:rsidRPr="00C20284" w:rsidRDefault="008B1CFB" w:rsidP="00367ADF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00F3646" w14:textId="4E7F2524" w:rsidR="008B1CFB" w:rsidRPr="00C20284" w:rsidRDefault="008B1CFB" w:rsidP="00367ADF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b w:val="0"/>
                <w:bCs/>
                <w:sz w:val="30"/>
                <w:szCs w:val="30"/>
              </w:rPr>
              <w:t>-</w:t>
            </w:r>
          </w:p>
        </w:tc>
      </w:tr>
      <w:tr w:rsidR="008B1CFB" w:rsidRPr="00C20284" w14:paraId="619D8074" w14:textId="77777777" w:rsidTr="00D55B15">
        <w:trPr>
          <w:cantSplit/>
          <w:trHeight w:hRule="exact" w:val="444"/>
        </w:trPr>
        <w:tc>
          <w:tcPr>
            <w:tcW w:w="4500" w:type="dxa"/>
          </w:tcPr>
          <w:p w14:paraId="72CF6A3A" w14:textId="77777777" w:rsidR="008B1CFB" w:rsidRPr="00C20284" w:rsidRDefault="008B1CFB" w:rsidP="008B1CFB">
            <w:pPr>
              <w:pStyle w:val="ListBullet3"/>
              <w:ind w:left="191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มูลค่าตามบัญชีของส่วนได้เสียที่ไม่มีอำนาจควบคุม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  <w:vertAlign w:val="superscript"/>
              </w:rPr>
              <w:t>**</w:t>
            </w:r>
          </w:p>
        </w:tc>
        <w:tc>
          <w:tcPr>
            <w:tcW w:w="239" w:type="dxa"/>
          </w:tcPr>
          <w:p w14:paraId="1A2B2CFB" w14:textId="77777777" w:rsidR="008B1CFB" w:rsidRPr="00C20284" w:rsidRDefault="008B1CFB" w:rsidP="008B1CF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0569610B" w14:textId="77777777" w:rsidR="008B1CFB" w:rsidRPr="00C20284" w:rsidRDefault="008B1CFB" w:rsidP="008B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1" w:type="dxa"/>
            <w:tcBorders>
              <w:bottom w:val="double" w:sz="4" w:space="0" w:color="auto"/>
            </w:tcBorders>
          </w:tcPr>
          <w:p w14:paraId="36BC9DE4" w14:textId="46BC9364" w:rsidR="008B1CFB" w:rsidRPr="00C20284" w:rsidRDefault="002C03A8" w:rsidP="00367ADF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57,403</w:t>
            </w:r>
          </w:p>
        </w:tc>
        <w:tc>
          <w:tcPr>
            <w:tcW w:w="239" w:type="dxa"/>
          </w:tcPr>
          <w:p w14:paraId="7D0204D2" w14:textId="77777777" w:rsidR="008B1CFB" w:rsidRPr="00C20284" w:rsidRDefault="008B1CFB" w:rsidP="00367ADF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left="-110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double" w:sz="4" w:space="0" w:color="auto"/>
            </w:tcBorders>
          </w:tcPr>
          <w:p w14:paraId="517FFA0D" w14:textId="3B4F3572" w:rsidR="008B1CFB" w:rsidRPr="00C20284" w:rsidRDefault="009711B9" w:rsidP="00367ADF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="Angsana New" w:hAnsi="Angsana New"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58</w:t>
            </w:r>
            <w:r w:rsidR="008B1CFB" w:rsidRPr="00C20284">
              <w:rPr>
                <w:rFonts w:ascii="Angsana New" w:hAnsi="Angsana New"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609</w:t>
            </w:r>
          </w:p>
        </w:tc>
        <w:tc>
          <w:tcPr>
            <w:tcW w:w="217" w:type="dxa"/>
          </w:tcPr>
          <w:p w14:paraId="35A8B80A" w14:textId="77777777" w:rsidR="008B1CFB" w:rsidRPr="00C20284" w:rsidRDefault="008B1CFB" w:rsidP="00367ADF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left="-110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3" w:type="dxa"/>
            <w:tcBorders>
              <w:bottom w:val="double" w:sz="4" w:space="0" w:color="auto"/>
            </w:tcBorders>
          </w:tcPr>
          <w:p w14:paraId="24A92004" w14:textId="06245EE5" w:rsidR="008B1CFB" w:rsidRPr="00C20284" w:rsidRDefault="00D2479C" w:rsidP="00367ADF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3,742</w:t>
            </w:r>
          </w:p>
        </w:tc>
        <w:tc>
          <w:tcPr>
            <w:tcW w:w="187" w:type="dxa"/>
          </w:tcPr>
          <w:p w14:paraId="073DFEC4" w14:textId="77777777" w:rsidR="008B1CFB" w:rsidRPr="00C20284" w:rsidRDefault="008B1CFB" w:rsidP="00367ADF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04" w:type="dxa"/>
            <w:tcBorders>
              <w:bottom w:val="double" w:sz="4" w:space="0" w:color="auto"/>
            </w:tcBorders>
          </w:tcPr>
          <w:p w14:paraId="7063595A" w14:textId="7BED48DA" w:rsidR="008B1CFB" w:rsidRPr="00C20284" w:rsidRDefault="009711B9" w:rsidP="00367ADF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="Angsana New" w:hAnsi="Angsana New"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8B1CFB" w:rsidRPr="00C20284">
              <w:rPr>
                <w:rFonts w:ascii="Angsana New" w:hAnsi="Angsana New"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820</w:t>
            </w:r>
          </w:p>
        </w:tc>
        <w:tc>
          <w:tcPr>
            <w:tcW w:w="191" w:type="dxa"/>
          </w:tcPr>
          <w:p w14:paraId="2E67BBB8" w14:textId="77777777" w:rsidR="008B1CFB" w:rsidRPr="00C20284" w:rsidRDefault="008B1CFB" w:rsidP="00367ADF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left="-110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7" w:type="dxa"/>
            <w:tcBorders>
              <w:bottom w:val="double" w:sz="4" w:space="0" w:color="auto"/>
            </w:tcBorders>
          </w:tcPr>
          <w:p w14:paraId="5C995C95" w14:textId="6020BBBA" w:rsidR="008B1CFB" w:rsidRPr="00C20284" w:rsidRDefault="00D2479C" w:rsidP="00367ADF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bidi="th-TH"/>
              </w:rPr>
              <w:t>7,842</w:t>
            </w:r>
          </w:p>
        </w:tc>
        <w:tc>
          <w:tcPr>
            <w:tcW w:w="243" w:type="dxa"/>
          </w:tcPr>
          <w:p w14:paraId="028198B3" w14:textId="77777777" w:rsidR="008B1CFB" w:rsidRPr="00C20284" w:rsidRDefault="008B1CFB" w:rsidP="00367ADF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40CBB2F7" w14:textId="169A72AE" w:rsidR="008B1CFB" w:rsidRPr="00C20284" w:rsidRDefault="009711B9" w:rsidP="00367ADF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="Angsana New" w:hAnsi="Angsana New"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Cs/>
                <w:sz w:val="30"/>
                <w:szCs w:val="30"/>
                <w:lang w:val="en-US"/>
              </w:rPr>
              <w:t>6</w:t>
            </w:r>
            <w:r w:rsidR="008B1CFB" w:rsidRPr="00C2028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bCs/>
                <w:sz w:val="30"/>
                <w:szCs w:val="30"/>
                <w:lang w:val="en-US"/>
              </w:rPr>
              <w:t>868</w:t>
            </w:r>
          </w:p>
        </w:tc>
      </w:tr>
    </w:tbl>
    <w:p w14:paraId="7255C0FF" w14:textId="77777777" w:rsidR="00BF44F8" w:rsidRPr="008216D7" w:rsidRDefault="00BF44F8">
      <w:pPr>
        <w:tabs>
          <w:tab w:val="left" w:pos="14760"/>
        </w:tabs>
        <w:ind w:left="540"/>
        <w:jc w:val="both"/>
        <w:rPr>
          <w:rFonts w:ascii="Angsana New" w:hAnsi="Angsana New"/>
          <w:sz w:val="10"/>
          <w:szCs w:val="10"/>
        </w:rPr>
      </w:pPr>
    </w:p>
    <w:p w14:paraId="5ED9F530" w14:textId="30272D92" w:rsidR="00682FB4" w:rsidRPr="00C20284" w:rsidRDefault="00027B7A" w:rsidP="007C5E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right="256" w:hanging="180"/>
        <w:jc w:val="thaiDistribute"/>
        <w:rPr>
          <w:rFonts w:ascii="Angsana New" w:hAnsi="Angsana New"/>
          <w:sz w:val="30"/>
          <w:szCs w:val="30"/>
        </w:rPr>
      </w:pPr>
      <w:r w:rsidRPr="00C20284">
        <w:rPr>
          <w:rFonts w:ascii="Angsana New" w:hAnsi="Angsana New"/>
          <w:sz w:val="30"/>
          <w:szCs w:val="30"/>
          <w:vertAlign w:val="superscript"/>
        </w:rPr>
        <w:t xml:space="preserve">*     </w:t>
      </w:r>
      <w:r w:rsidR="00682FB4" w:rsidRPr="00C20284">
        <w:rPr>
          <w:rFonts w:ascii="Angsana New" w:hAnsi="Angsana New"/>
          <w:sz w:val="30"/>
          <w:szCs w:val="30"/>
          <w:cs/>
        </w:rPr>
        <w:t>อัตราร้อยละของส่วนได้เสียที่ไม่มีอำนาจควบคุมของกลุ่มย่อยแสดงสัดส่วนการถือหุ้นทางตรงในบริษัทย่อยดังกล่าวเท่านั้น</w:t>
      </w:r>
      <w:r w:rsidR="00682FB4" w:rsidRPr="00C20284">
        <w:rPr>
          <w:rFonts w:ascii="Angsana New" w:hAnsi="Angsana New"/>
          <w:sz w:val="30"/>
          <w:szCs w:val="30"/>
        </w:rPr>
        <w:t xml:space="preserve">  </w:t>
      </w:r>
      <w:r w:rsidR="00682FB4" w:rsidRPr="00C20284">
        <w:rPr>
          <w:rFonts w:ascii="Angsana New" w:hAnsi="Angsana New"/>
          <w:sz w:val="30"/>
          <w:szCs w:val="30"/>
          <w:cs/>
        </w:rPr>
        <w:t>โดยบริษัทย่อยทางอ้อมหลายแห่งไม่ได้เป็นบริษัทย่อ</w:t>
      </w:r>
      <w:r w:rsidR="007C5EBB">
        <w:rPr>
          <w:rFonts w:ascii="Angsana New" w:hAnsi="Angsana New" w:hint="cs"/>
          <w:sz w:val="30"/>
          <w:szCs w:val="30"/>
          <w:cs/>
        </w:rPr>
        <w:t>ย</w:t>
      </w:r>
      <w:r w:rsidR="00682FB4" w:rsidRPr="00C20284">
        <w:rPr>
          <w:rFonts w:ascii="Angsana New" w:hAnsi="Angsana New"/>
          <w:sz w:val="30"/>
          <w:szCs w:val="30"/>
          <w:cs/>
        </w:rPr>
        <w:t>โดยการถือหุ้นในอัตราร้อยละ</w:t>
      </w:r>
      <w:r w:rsidR="00682FB4" w:rsidRPr="00C20284">
        <w:rPr>
          <w:rFonts w:ascii="Angsana New" w:hAnsi="Angsana New"/>
          <w:sz w:val="30"/>
          <w:szCs w:val="30"/>
        </w:rPr>
        <w:t xml:space="preserve"> </w:t>
      </w:r>
      <w:r w:rsidR="009711B9" w:rsidRPr="009711B9">
        <w:rPr>
          <w:rFonts w:ascii="Angsana New" w:hAnsi="Angsana New"/>
          <w:sz w:val="30"/>
          <w:szCs w:val="30"/>
        </w:rPr>
        <w:t>100</w:t>
      </w:r>
      <w:r w:rsidR="00682FB4" w:rsidRPr="00C20284">
        <w:rPr>
          <w:rFonts w:ascii="Angsana New" w:hAnsi="Angsana New"/>
          <w:sz w:val="30"/>
          <w:szCs w:val="30"/>
        </w:rPr>
        <w:t xml:space="preserve"> </w:t>
      </w:r>
      <w:r w:rsidR="00682FB4" w:rsidRPr="00C20284">
        <w:rPr>
          <w:rFonts w:ascii="Angsana New" w:hAnsi="Angsana New"/>
          <w:sz w:val="30"/>
          <w:szCs w:val="30"/>
          <w:cs/>
        </w:rPr>
        <w:t>และมีสัดส่วนการถือหุ้นที่แตกต่างกัน</w:t>
      </w:r>
    </w:p>
    <w:p w14:paraId="6AA02AB2" w14:textId="08CA9281" w:rsidR="00F9681E" w:rsidRPr="00C20284" w:rsidRDefault="00682FB4" w:rsidP="00367ADF">
      <w:pPr>
        <w:tabs>
          <w:tab w:val="clear" w:pos="227"/>
          <w:tab w:val="clear" w:pos="454"/>
          <w:tab w:val="clear" w:pos="680"/>
          <w:tab w:val="left" w:pos="648"/>
        </w:tabs>
        <w:ind w:left="540" w:right="-194"/>
        <w:rPr>
          <w:rFonts w:ascii="Angsana New" w:hAnsi="Angsana New"/>
          <w:sz w:val="30"/>
          <w:szCs w:val="30"/>
        </w:rPr>
      </w:pPr>
      <w:r w:rsidRPr="00C20284">
        <w:rPr>
          <w:rFonts w:ascii="Angsana New" w:hAnsi="Angsana New"/>
          <w:sz w:val="30"/>
          <w:szCs w:val="30"/>
          <w:vertAlign w:val="superscript"/>
        </w:rPr>
        <w:t>**</w:t>
      </w:r>
      <w:r w:rsidR="00EB091D" w:rsidRPr="00C20284">
        <w:rPr>
          <w:rFonts w:ascii="Angsana New" w:hAnsi="Angsana New"/>
          <w:sz w:val="30"/>
          <w:szCs w:val="30"/>
        </w:rPr>
        <w:t xml:space="preserve">  </w:t>
      </w:r>
      <w:r w:rsidRPr="00C20284">
        <w:rPr>
          <w:rFonts w:ascii="Angsana New" w:hAnsi="Angsana New"/>
          <w:sz w:val="30"/>
          <w:szCs w:val="30"/>
          <w:cs/>
        </w:rPr>
        <w:t>มูลค่าตามบัญชีของส่วนได้เสียที่ไม่มีอำนาจควบคุมของกลุ่มย่อยคำนวณจากอัตราร้อยละของส่วนได้เสียที่แตกต่างกันของบริษัทย่อยทางอ้อมหลายแห่งข้างต้น</w:t>
      </w:r>
      <w:r w:rsidR="00031E74" w:rsidRPr="00C20284">
        <w:rPr>
          <w:rFonts w:ascii="Angsana New" w:hAnsi="Angsana New"/>
          <w:sz w:val="30"/>
          <w:szCs w:val="30"/>
          <w:cs/>
        </w:rPr>
        <w:br w:type="page"/>
      </w:r>
      <w:r w:rsidR="00F9681E" w:rsidRPr="00C20284">
        <w:rPr>
          <w:rFonts w:ascii="Angsana New" w:hAnsi="Angsana New"/>
          <w:sz w:val="30"/>
          <w:szCs w:val="30"/>
          <w:cs/>
        </w:rPr>
        <w:lastRenderedPageBreak/>
        <w:t xml:space="preserve">ข้อมูลทางการเงินโดยสรุป ณ วันที่ </w:t>
      </w:r>
      <w:r w:rsidR="009711B9" w:rsidRPr="009711B9">
        <w:rPr>
          <w:rFonts w:ascii="Angsana New" w:hAnsi="Angsana New"/>
          <w:sz w:val="30"/>
          <w:szCs w:val="30"/>
        </w:rPr>
        <w:t>31</w:t>
      </w:r>
      <w:r w:rsidR="00F9681E" w:rsidRPr="00C20284">
        <w:rPr>
          <w:rFonts w:ascii="Angsana New" w:hAnsi="Angsana New"/>
          <w:sz w:val="30"/>
          <w:szCs w:val="30"/>
          <w:cs/>
        </w:rPr>
        <w:t xml:space="preserve"> ธันวาคม ของบริษัทย่อยแต่ละรายของกลุ่มบริษัทที่มีส่วนได้เสียที่ไม่มีอำนาจควบคุมที่มีสาระสำคัญ ก่อนการตัดรายการระหว่างกันมีดังนี้</w:t>
      </w:r>
    </w:p>
    <w:tbl>
      <w:tblPr>
        <w:tblpPr w:leftFromText="180" w:rightFromText="180" w:vertAnchor="text" w:horzAnchor="margin" w:tblpX="450" w:tblpY="161"/>
        <w:tblW w:w="1478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90"/>
        <w:gridCol w:w="237"/>
        <w:gridCol w:w="237"/>
        <w:gridCol w:w="1405"/>
        <w:gridCol w:w="237"/>
        <w:gridCol w:w="1476"/>
        <w:gridCol w:w="221"/>
        <w:gridCol w:w="1417"/>
        <w:gridCol w:w="186"/>
        <w:gridCol w:w="1409"/>
        <w:gridCol w:w="190"/>
        <w:gridCol w:w="1510"/>
        <w:gridCol w:w="241"/>
        <w:gridCol w:w="1427"/>
      </w:tblGrid>
      <w:tr w:rsidR="00F9681E" w:rsidRPr="00C20284" w14:paraId="4739A9E3" w14:textId="77777777" w:rsidTr="00402C52">
        <w:trPr>
          <w:cantSplit/>
          <w:trHeight w:val="344"/>
          <w:tblHeader/>
        </w:trPr>
        <w:tc>
          <w:tcPr>
            <w:tcW w:w="4590" w:type="dxa"/>
          </w:tcPr>
          <w:p w14:paraId="1D92DCF6" w14:textId="77777777" w:rsidR="00F9681E" w:rsidRPr="00C20284" w:rsidRDefault="00F9681E" w:rsidP="001B16F3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26338B3B" w14:textId="77777777" w:rsidR="00F9681E" w:rsidRPr="00C20284" w:rsidRDefault="00F9681E" w:rsidP="00EB0635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6" w:type="dxa"/>
            <w:gridSpan w:val="5"/>
          </w:tcPr>
          <w:p w14:paraId="22712350" w14:textId="77777777" w:rsidR="00F9681E" w:rsidRPr="00C20284" w:rsidRDefault="00F9681E" w:rsidP="002B1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012" w:type="dxa"/>
            <w:gridSpan w:val="3"/>
          </w:tcPr>
          <w:p w14:paraId="69647579" w14:textId="77777777" w:rsidR="00F9681E" w:rsidRPr="00C20284" w:rsidRDefault="00F9681E" w:rsidP="002B1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368" w:type="dxa"/>
            <w:gridSpan w:val="4"/>
          </w:tcPr>
          <w:p w14:paraId="4DFB92C0" w14:textId="77777777" w:rsidR="00F9681E" w:rsidRPr="00C20284" w:rsidRDefault="00F9681E" w:rsidP="002B1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2028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หน่วย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F6793" w:rsidRPr="00C20284" w14:paraId="5B23FD4E" w14:textId="77777777" w:rsidTr="00D55B15">
        <w:trPr>
          <w:cantSplit/>
          <w:trHeight w:hRule="exact" w:val="1211"/>
          <w:tblHeader/>
        </w:trPr>
        <w:tc>
          <w:tcPr>
            <w:tcW w:w="4590" w:type="dxa"/>
            <w:vAlign w:val="bottom"/>
          </w:tcPr>
          <w:p w14:paraId="0A375703" w14:textId="77777777" w:rsidR="00F9681E" w:rsidRPr="00C20284" w:rsidRDefault="00F9681E" w:rsidP="001B16F3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vAlign w:val="bottom"/>
          </w:tcPr>
          <w:p w14:paraId="0811D700" w14:textId="77777777" w:rsidR="00F9681E" w:rsidRPr="00C20284" w:rsidRDefault="00F9681E" w:rsidP="00EB0635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vAlign w:val="bottom"/>
          </w:tcPr>
          <w:p w14:paraId="2F71C45D" w14:textId="77777777" w:rsidR="00F9681E" w:rsidRPr="00C20284" w:rsidRDefault="00F9681E" w:rsidP="002B1F72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3118" w:type="dxa"/>
            <w:gridSpan w:val="3"/>
            <w:vAlign w:val="bottom"/>
          </w:tcPr>
          <w:p w14:paraId="3A86E174" w14:textId="77777777" w:rsidR="00F9681E" w:rsidRPr="00C20284" w:rsidRDefault="00F9681E" w:rsidP="002B1F72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 xml:space="preserve">C.P. Pokphand </w:t>
            </w:r>
            <w:r w:rsidRPr="00C20284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br/>
            </w:r>
            <w:r w:rsidRPr="00C20284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Co., Ltd. and its subsidiaries</w:t>
            </w:r>
          </w:p>
        </w:tc>
        <w:tc>
          <w:tcPr>
            <w:tcW w:w="221" w:type="dxa"/>
            <w:vAlign w:val="bottom"/>
          </w:tcPr>
          <w:p w14:paraId="6383E56C" w14:textId="77777777" w:rsidR="00F9681E" w:rsidRPr="00C20284" w:rsidRDefault="00F9681E" w:rsidP="002B1F72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3012" w:type="dxa"/>
            <w:gridSpan w:val="3"/>
            <w:tcBorders>
              <w:bottom w:val="single" w:sz="4" w:space="0" w:color="auto"/>
            </w:tcBorders>
            <w:vAlign w:val="bottom"/>
          </w:tcPr>
          <w:p w14:paraId="5605489C" w14:textId="77777777" w:rsidR="00F9681E" w:rsidRPr="00C20284" w:rsidRDefault="00F9681E" w:rsidP="002B1F72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Chia Tai Enterprises International Limited and its subsidiaries</w:t>
            </w:r>
          </w:p>
        </w:tc>
        <w:tc>
          <w:tcPr>
            <w:tcW w:w="190" w:type="dxa"/>
            <w:vAlign w:val="bottom"/>
          </w:tcPr>
          <w:p w14:paraId="23BF637D" w14:textId="77777777" w:rsidR="00F9681E" w:rsidRPr="00C20284" w:rsidRDefault="00F9681E" w:rsidP="002B1F72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3178" w:type="dxa"/>
            <w:gridSpan w:val="3"/>
            <w:tcBorders>
              <w:bottom w:val="single" w:sz="4" w:space="0" w:color="auto"/>
            </w:tcBorders>
            <w:vAlign w:val="bottom"/>
          </w:tcPr>
          <w:p w14:paraId="00586B96" w14:textId="77777777" w:rsidR="00F9681E" w:rsidRPr="00C20284" w:rsidRDefault="00F9681E" w:rsidP="002B1F72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Charoen Pokphand Enterprise (Taiwan) Co., Ltd. and its subsidiaries</w:t>
            </w:r>
          </w:p>
        </w:tc>
      </w:tr>
      <w:tr w:rsidR="002C5477" w:rsidRPr="00C20284" w14:paraId="085377AB" w14:textId="77777777" w:rsidTr="00D55B15">
        <w:trPr>
          <w:cantSplit/>
          <w:trHeight w:hRule="exact" w:val="418"/>
        </w:trPr>
        <w:tc>
          <w:tcPr>
            <w:tcW w:w="4590" w:type="dxa"/>
            <w:vAlign w:val="bottom"/>
          </w:tcPr>
          <w:p w14:paraId="1152BC16" w14:textId="77777777" w:rsidR="002C5477" w:rsidRPr="00C20284" w:rsidRDefault="002C5477" w:rsidP="001B16F3">
            <w:pPr>
              <w:pStyle w:val="acctfourfigures"/>
              <w:tabs>
                <w:tab w:val="clear" w:pos="765"/>
              </w:tabs>
              <w:spacing w:line="240" w:lineRule="atLeast"/>
              <w:ind w:left="2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7" w:type="dxa"/>
            <w:vAlign w:val="bottom"/>
          </w:tcPr>
          <w:p w14:paraId="2E064F84" w14:textId="77777777" w:rsidR="002C5477" w:rsidRPr="00C20284" w:rsidRDefault="002C5477" w:rsidP="00EB0635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43254548" w14:textId="77777777" w:rsidR="002C5477" w:rsidRPr="00C20284" w:rsidRDefault="002C5477" w:rsidP="002B1F7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FBC31" w14:textId="435AE23B" w:rsidR="002C5477" w:rsidRPr="00C20284" w:rsidRDefault="009711B9" w:rsidP="002B1F72">
            <w:pPr>
              <w:pStyle w:val="acctmergecolhdg"/>
              <w:tabs>
                <w:tab w:val="decimal" w:pos="877"/>
              </w:tabs>
              <w:spacing w:line="240" w:lineRule="atLeast"/>
              <w:ind w:left="-23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256</w:t>
            </w:r>
            <w:r w:rsidR="003C6613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2D435FE5" w14:textId="77777777" w:rsidR="002C5477" w:rsidRPr="00C20284" w:rsidRDefault="002C5477" w:rsidP="002B1F72">
            <w:pPr>
              <w:pStyle w:val="acctmergecolhdg"/>
              <w:tabs>
                <w:tab w:val="decimal" w:pos="118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2A199" w14:textId="429997EE" w:rsidR="002C5477" w:rsidRPr="00C20284" w:rsidRDefault="009711B9" w:rsidP="002B1F72">
            <w:pPr>
              <w:pStyle w:val="acctmergecolhdg"/>
              <w:tabs>
                <w:tab w:val="decimal" w:pos="882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221" w:type="dxa"/>
            <w:vAlign w:val="bottom"/>
          </w:tcPr>
          <w:p w14:paraId="21BE100C" w14:textId="77777777" w:rsidR="002C5477" w:rsidRPr="00C20284" w:rsidRDefault="002C5477" w:rsidP="002B1F7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A6F4F" w14:textId="08431490" w:rsidR="002C5477" w:rsidRPr="00C20284" w:rsidRDefault="009711B9" w:rsidP="002B1F72">
            <w:pPr>
              <w:pStyle w:val="acctmergecolhdg"/>
              <w:tabs>
                <w:tab w:val="decimal" w:pos="877"/>
              </w:tabs>
              <w:spacing w:line="240" w:lineRule="atLeast"/>
              <w:ind w:left="-23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256</w:t>
            </w:r>
            <w:r w:rsidR="003C6613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86" w:type="dxa"/>
            <w:tcBorders>
              <w:top w:val="single" w:sz="4" w:space="0" w:color="auto"/>
            </w:tcBorders>
          </w:tcPr>
          <w:p w14:paraId="5B0CE019" w14:textId="77777777" w:rsidR="002C5477" w:rsidRPr="00C20284" w:rsidRDefault="002C5477" w:rsidP="002B1F72">
            <w:pPr>
              <w:pStyle w:val="acctmergecolhdg"/>
              <w:tabs>
                <w:tab w:val="decimal" w:pos="118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DF3FB" w14:textId="7958AFEB" w:rsidR="002C5477" w:rsidRPr="00C20284" w:rsidRDefault="009711B9" w:rsidP="00367ADF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90" w:type="dxa"/>
            <w:vAlign w:val="center"/>
          </w:tcPr>
          <w:p w14:paraId="04858FF2" w14:textId="77777777" w:rsidR="002C5477" w:rsidRPr="00C20284" w:rsidRDefault="002C5477" w:rsidP="002B1F7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FED64" w14:textId="719D1E10" w:rsidR="002C5477" w:rsidRPr="00C20284" w:rsidRDefault="009711B9" w:rsidP="002B1F72">
            <w:pPr>
              <w:pStyle w:val="acctmergecolhdg"/>
              <w:tabs>
                <w:tab w:val="decimal" w:pos="877"/>
              </w:tabs>
              <w:spacing w:line="240" w:lineRule="atLeast"/>
              <w:ind w:left="-23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256</w:t>
            </w:r>
            <w:r w:rsidR="003C6613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41" w:type="dxa"/>
            <w:tcBorders>
              <w:top w:val="single" w:sz="4" w:space="0" w:color="auto"/>
            </w:tcBorders>
          </w:tcPr>
          <w:p w14:paraId="1972CAD4" w14:textId="77777777" w:rsidR="002C5477" w:rsidRPr="00C20284" w:rsidRDefault="002C5477" w:rsidP="002B1F72">
            <w:pPr>
              <w:pStyle w:val="acctmergecolhdg"/>
              <w:tabs>
                <w:tab w:val="decimal" w:pos="118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BF504" w14:textId="4F4BDB9D" w:rsidR="002C5477" w:rsidRPr="00C20284" w:rsidRDefault="009711B9" w:rsidP="002B1F72">
            <w:pPr>
              <w:pStyle w:val="acctmergecolhdg"/>
              <w:tabs>
                <w:tab w:val="decimal" w:pos="882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</w:tr>
      <w:tr w:rsidR="002C5477" w:rsidRPr="00C20284" w14:paraId="55AD4C89" w14:textId="77777777" w:rsidTr="00402C52">
        <w:trPr>
          <w:cantSplit/>
          <w:trHeight w:hRule="exact" w:val="164"/>
        </w:trPr>
        <w:tc>
          <w:tcPr>
            <w:tcW w:w="4590" w:type="dxa"/>
            <w:vAlign w:val="bottom"/>
          </w:tcPr>
          <w:p w14:paraId="05228D1A" w14:textId="77777777" w:rsidR="002C5477" w:rsidRPr="00C20284" w:rsidRDefault="002C5477" w:rsidP="001B16F3">
            <w:pPr>
              <w:pStyle w:val="acctfourfigures"/>
              <w:tabs>
                <w:tab w:val="clear" w:pos="765"/>
              </w:tabs>
              <w:spacing w:line="240" w:lineRule="atLeast"/>
              <w:ind w:left="2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7" w:type="dxa"/>
            <w:vAlign w:val="bottom"/>
          </w:tcPr>
          <w:p w14:paraId="198BD7D8" w14:textId="77777777" w:rsidR="002C5477" w:rsidRPr="00C20284" w:rsidRDefault="002C5477" w:rsidP="00EB0635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24E43231" w14:textId="77777777" w:rsidR="002C5477" w:rsidRPr="00C20284" w:rsidRDefault="002C5477" w:rsidP="002B1F7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05" w:type="dxa"/>
            <w:vAlign w:val="center"/>
          </w:tcPr>
          <w:p w14:paraId="61664888" w14:textId="77777777" w:rsidR="002C5477" w:rsidRPr="00C20284" w:rsidRDefault="002C5477" w:rsidP="002B1F72">
            <w:pPr>
              <w:pStyle w:val="acctmergecolhdg"/>
              <w:tabs>
                <w:tab w:val="decimal" w:pos="877"/>
              </w:tabs>
              <w:spacing w:line="240" w:lineRule="atLeast"/>
              <w:ind w:left="-23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2BF9753B" w14:textId="77777777" w:rsidR="002C5477" w:rsidRPr="00C20284" w:rsidRDefault="002C5477" w:rsidP="002B1F72">
            <w:pPr>
              <w:pStyle w:val="acctmergecolhdg"/>
              <w:tabs>
                <w:tab w:val="decimal" w:pos="118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76" w:type="dxa"/>
            <w:vAlign w:val="center"/>
          </w:tcPr>
          <w:p w14:paraId="1C131A86" w14:textId="77777777" w:rsidR="002C5477" w:rsidRPr="00C20284" w:rsidRDefault="002C5477" w:rsidP="002B1F72">
            <w:pPr>
              <w:pStyle w:val="acctmergecolhdg"/>
              <w:tabs>
                <w:tab w:val="decimal" w:pos="882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21" w:type="dxa"/>
            <w:vAlign w:val="bottom"/>
          </w:tcPr>
          <w:p w14:paraId="23ED421A" w14:textId="77777777" w:rsidR="002C5477" w:rsidRPr="00C20284" w:rsidRDefault="002C5477" w:rsidP="002B1F7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14:paraId="600D947E" w14:textId="77777777" w:rsidR="002C5477" w:rsidRPr="00C20284" w:rsidRDefault="002C5477" w:rsidP="002B1F72">
            <w:pPr>
              <w:pStyle w:val="acctmergecolhdg"/>
              <w:tabs>
                <w:tab w:val="decimal" w:pos="877"/>
              </w:tabs>
              <w:spacing w:line="240" w:lineRule="atLeast"/>
              <w:ind w:left="-23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6" w:type="dxa"/>
          </w:tcPr>
          <w:p w14:paraId="040696B2" w14:textId="77777777" w:rsidR="002C5477" w:rsidRPr="00C20284" w:rsidRDefault="002C5477" w:rsidP="002B1F72">
            <w:pPr>
              <w:pStyle w:val="acctmergecolhdg"/>
              <w:tabs>
                <w:tab w:val="decimal" w:pos="118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09" w:type="dxa"/>
            <w:vAlign w:val="center"/>
          </w:tcPr>
          <w:p w14:paraId="0BCFD3E1" w14:textId="77777777" w:rsidR="002C5477" w:rsidRPr="00C20284" w:rsidRDefault="002C5477" w:rsidP="002B1F72">
            <w:pPr>
              <w:pStyle w:val="acctmergecolhdg"/>
              <w:tabs>
                <w:tab w:val="decimal" w:pos="882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90" w:type="dxa"/>
            <w:vAlign w:val="center"/>
          </w:tcPr>
          <w:p w14:paraId="3F000E78" w14:textId="77777777" w:rsidR="002C5477" w:rsidRPr="00C20284" w:rsidRDefault="002C5477" w:rsidP="002B1F7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  <w:vAlign w:val="center"/>
          </w:tcPr>
          <w:p w14:paraId="0037E01F" w14:textId="77777777" w:rsidR="002C5477" w:rsidRPr="00C20284" w:rsidRDefault="002C5477" w:rsidP="002B1F72">
            <w:pPr>
              <w:pStyle w:val="acctmergecolhdg"/>
              <w:tabs>
                <w:tab w:val="decimal" w:pos="877"/>
              </w:tabs>
              <w:spacing w:line="240" w:lineRule="atLeast"/>
              <w:ind w:left="-23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7A9DC685" w14:textId="77777777" w:rsidR="002C5477" w:rsidRPr="00C20284" w:rsidRDefault="002C5477" w:rsidP="002B1F72">
            <w:pPr>
              <w:pStyle w:val="acctmergecolhdg"/>
              <w:tabs>
                <w:tab w:val="decimal" w:pos="118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27" w:type="dxa"/>
            <w:vAlign w:val="center"/>
          </w:tcPr>
          <w:p w14:paraId="11D5E48A" w14:textId="77777777" w:rsidR="002C5477" w:rsidRPr="00C20284" w:rsidRDefault="002C5477" w:rsidP="002B1F72">
            <w:pPr>
              <w:pStyle w:val="acctmergecolhdg"/>
              <w:tabs>
                <w:tab w:val="decimal" w:pos="882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</w:tr>
      <w:tr w:rsidR="001572B7" w:rsidRPr="00C20284" w14:paraId="3FA5D494" w14:textId="77777777" w:rsidTr="00402C52">
        <w:trPr>
          <w:cantSplit/>
          <w:trHeight w:hRule="exact" w:val="354"/>
        </w:trPr>
        <w:tc>
          <w:tcPr>
            <w:tcW w:w="4590" w:type="dxa"/>
            <w:vAlign w:val="bottom"/>
          </w:tcPr>
          <w:p w14:paraId="745E0BC4" w14:textId="77777777" w:rsidR="001572B7" w:rsidRPr="00C20284" w:rsidRDefault="001572B7" w:rsidP="001572B7">
            <w:pPr>
              <w:pStyle w:val="acctfourfigures"/>
              <w:tabs>
                <w:tab w:val="clear" w:pos="765"/>
              </w:tabs>
              <w:spacing w:line="240" w:lineRule="atLeast"/>
              <w:ind w:left="22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</w:t>
            </w:r>
          </w:p>
        </w:tc>
        <w:tc>
          <w:tcPr>
            <w:tcW w:w="237" w:type="dxa"/>
            <w:vAlign w:val="bottom"/>
          </w:tcPr>
          <w:p w14:paraId="56F662E6" w14:textId="77777777" w:rsidR="001572B7" w:rsidRPr="00C20284" w:rsidRDefault="001572B7" w:rsidP="001572B7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453D05C5" w14:textId="77777777" w:rsidR="001572B7" w:rsidRPr="00C20284" w:rsidRDefault="001572B7" w:rsidP="001572B7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511325D7" w14:textId="738020D4" w:rsidR="001572B7" w:rsidRPr="00C20284" w:rsidRDefault="004A5811" w:rsidP="00367ADF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143,524</w:t>
            </w:r>
          </w:p>
        </w:tc>
        <w:tc>
          <w:tcPr>
            <w:tcW w:w="237" w:type="dxa"/>
            <w:vAlign w:val="bottom"/>
          </w:tcPr>
          <w:p w14:paraId="669F89B0" w14:textId="77777777" w:rsidR="001572B7" w:rsidRPr="00C20284" w:rsidRDefault="001572B7" w:rsidP="001572B7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117203F3" w14:textId="5634E008" w:rsidR="001572B7" w:rsidRPr="00C20284" w:rsidRDefault="009711B9" w:rsidP="00367AD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313</w:t>
            </w:r>
            <w:r w:rsidR="001572B7" w:rsidRPr="00C2028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3C6613">
              <w:rPr>
                <w:rFonts w:ascii="Angsana New" w:hAnsi="Angsana New"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221" w:type="dxa"/>
            <w:vAlign w:val="bottom"/>
          </w:tcPr>
          <w:p w14:paraId="5E0E410A" w14:textId="77777777" w:rsidR="001572B7" w:rsidRPr="00C20284" w:rsidRDefault="001572B7" w:rsidP="001572B7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3E20C93" w14:textId="064D9533" w:rsidR="001572B7" w:rsidRPr="00C20284" w:rsidRDefault="00504F4B" w:rsidP="00367ADF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24" w:right="-6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5,267</w:t>
            </w:r>
          </w:p>
        </w:tc>
        <w:tc>
          <w:tcPr>
            <w:tcW w:w="186" w:type="dxa"/>
          </w:tcPr>
          <w:p w14:paraId="72094B7A" w14:textId="77777777" w:rsidR="001572B7" w:rsidRPr="00C20284" w:rsidRDefault="001572B7" w:rsidP="001572B7">
            <w:pPr>
              <w:pStyle w:val="acctmergecolhdg"/>
              <w:tabs>
                <w:tab w:val="decimal" w:pos="118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69A16C9F" w14:textId="18E7E095" w:rsidR="001572B7" w:rsidRPr="00C20284" w:rsidRDefault="009711B9" w:rsidP="00367AD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1572B7" w:rsidRPr="00C2028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3C6613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90" w:type="dxa"/>
            <w:vAlign w:val="bottom"/>
          </w:tcPr>
          <w:p w14:paraId="70D0FFC7" w14:textId="77777777" w:rsidR="001572B7" w:rsidRPr="00C20284" w:rsidRDefault="001572B7" w:rsidP="001572B7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14:paraId="1CF16457" w14:textId="2EC93CFA" w:rsidR="001572B7" w:rsidRPr="00C20284" w:rsidRDefault="00504F4B" w:rsidP="00367ADF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7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28,645</w:t>
            </w:r>
          </w:p>
        </w:tc>
        <w:tc>
          <w:tcPr>
            <w:tcW w:w="241" w:type="dxa"/>
          </w:tcPr>
          <w:p w14:paraId="73A31892" w14:textId="77777777" w:rsidR="001572B7" w:rsidRPr="00C20284" w:rsidRDefault="001572B7" w:rsidP="001572B7">
            <w:pPr>
              <w:pStyle w:val="acctmergecolhdg"/>
              <w:tabs>
                <w:tab w:val="decimal" w:pos="118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14:paraId="52F2975E" w14:textId="08F1B000" w:rsidR="001572B7" w:rsidRPr="00C20284" w:rsidRDefault="009711B9" w:rsidP="00367ADF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left="-120" w:right="-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23</w:t>
            </w:r>
            <w:r w:rsidR="001572B7" w:rsidRPr="00C2028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906</w:t>
            </w:r>
          </w:p>
        </w:tc>
      </w:tr>
      <w:tr w:rsidR="001572B7" w:rsidRPr="00C20284" w14:paraId="4131340D" w14:textId="77777777" w:rsidTr="007F766B">
        <w:trPr>
          <w:cantSplit/>
          <w:trHeight w:hRule="exact" w:val="74"/>
        </w:trPr>
        <w:tc>
          <w:tcPr>
            <w:tcW w:w="4590" w:type="dxa"/>
          </w:tcPr>
          <w:p w14:paraId="57D90D07" w14:textId="77777777" w:rsidR="001572B7" w:rsidRPr="00C20284" w:rsidRDefault="001572B7" w:rsidP="001572B7">
            <w:pPr>
              <w:pStyle w:val="acctfourfigures"/>
              <w:tabs>
                <w:tab w:val="clear" w:pos="765"/>
              </w:tabs>
              <w:spacing w:line="240" w:lineRule="atLeast"/>
              <w:ind w:left="2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7" w:type="dxa"/>
            <w:vAlign w:val="bottom"/>
          </w:tcPr>
          <w:p w14:paraId="3CD5A886" w14:textId="77777777" w:rsidR="001572B7" w:rsidRPr="00C20284" w:rsidRDefault="001572B7" w:rsidP="001572B7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6BAEF47E" w14:textId="77777777" w:rsidR="001572B7" w:rsidRPr="00C20284" w:rsidRDefault="001572B7" w:rsidP="001572B7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</w:tcPr>
          <w:p w14:paraId="31E6817B" w14:textId="77777777" w:rsidR="001572B7" w:rsidRPr="00C20284" w:rsidRDefault="001572B7" w:rsidP="00367ADF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73022153" w14:textId="77777777" w:rsidR="001572B7" w:rsidRPr="00C20284" w:rsidRDefault="001572B7" w:rsidP="001572B7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33C55E98" w14:textId="77777777" w:rsidR="001572B7" w:rsidRPr="00C20284" w:rsidRDefault="001572B7" w:rsidP="00367AD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21" w:type="dxa"/>
          </w:tcPr>
          <w:p w14:paraId="35CAC75C" w14:textId="77777777" w:rsidR="001572B7" w:rsidRPr="00C20284" w:rsidRDefault="001572B7" w:rsidP="001572B7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F4EDB9B" w14:textId="77777777" w:rsidR="001572B7" w:rsidRPr="00C20284" w:rsidRDefault="001572B7" w:rsidP="00367ADF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24" w:right="-6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6" w:type="dxa"/>
          </w:tcPr>
          <w:p w14:paraId="4F4B9237" w14:textId="77777777" w:rsidR="001572B7" w:rsidRPr="00C20284" w:rsidRDefault="001572B7" w:rsidP="001572B7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</w:tcPr>
          <w:p w14:paraId="213517B5" w14:textId="77777777" w:rsidR="001572B7" w:rsidRPr="00C20284" w:rsidRDefault="001572B7" w:rsidP="00367AD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0" w:type="dxa"/>
            <w:vAlign w:val="bottom"/>
          </w:tcPr>
          <w:p w14:paraId="0CDB386C" w14:textId="77777777" w:rsidR="001572B7" w:rsidRPr="00C20284" w:rsidRDefault="001572B7" w:rsidP="001572B7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</w:tcPr>
          <w:p w14:paraId="51104D84" w14:textId="77777777" w:rsidR="001572B7" w:rsidRPr="00C20284" w:rsidRDefault="001572B7" w:rsidP="00367ADF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7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</w:tcPr>
          <w:p w14:paraId="797AA953" w14:textId="77777777" w:rsidR="001572B7" w:rsidRPr="00C20284" w:rsidRDefault="001572B7" w:rsidP="001572B7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</w:tcPr>
          <w:p w14:paraId="71BED653" w14:textId="77777777" w:rsidR="001572B7" w:rsidRPr="00C20284" w:rsidRDefault="001572B7" w:rsidP="00367ADF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left="-120" w:right="-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572B7" w:rsidRPr="00C20284" w14:paraId="1CFDB6F7" w14:textId="77777777" w:rsidTr="00402C52">
        <w:trPr>
          <w:cantSplit/>
          <w:trHeight w:hRule="exact" w:val="354"/>
        </w:trPr>
        <w:tc>
          <w:tcPr>
            <w:tcW w:w="4590" w:type="dxa"/>
          </w:tcPr>
          <w:p w14:paraId="17A6A0FB" w14:textId="2B716A2D" w:rsidR="001572B7" w:rsidRPr="00C20284" w:rsidRDefault="001572B7" w:rsidP="001572B7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firstLine="0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1A3244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1A3244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1A3244">
              <w:rPr>
                <w:rFonts w:ascii="Angsana New" w:hAnsi="Angsana New"/>
                <w:sz w:val="30"/>
                <w:szCs w:val="30"/>
              </w:rPr>
              <w:t>)</w:t>
            </w:r>
            <w:r w:rsidR="001A324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20284">
              <w:rPr>
                <w:rFonts w:ascii="Angsana New" w:hAnsi="Angsana New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237" w:type="dxa"/>
            <w:vAlign w:val="bottom"/>
          </w:tcPr>
          <w:p w14:paraId="6E7A70E2" w14:textId="77777777" w:rsidR="001572B7" w:rsidRPr="00C20284" w:rsidRDefault="001572B7" w:rsidP="001572B7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6A4974AD" w14:textId="77777777" w:rsidR="001572B7" w:rsidRPr="00C20284" w:rsidRDefault="001572B7" w:rsidP="001572B7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05" w:type="dxa"/>
          </w:tcPr>
          <w:p w14:paraId="1F0E0451" w14:textId="4997DB22" w:rsidR="001572B7" w:rsidRPr="00C20284" w:rsidRDefault="004A5811" w:rsidP="00367ADF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(1,34</w:t>
            </w:r>
            <w:r w:rsidR="004566AE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7" w:type="dxa"/>
          </w:tcPr>
          <w:p w14:paraId="77C84760" w14:textId="77777777" w:rsidR="001572B7" w:rsidRPr="00C20284" w:rsidRDefault="001572B7" w:rsidP="001572B7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76" w:type="dxa"/>
          </w:tcPr>
          <w:p w14:paraId="596737AB" w14:textId="17154494" w:rsidR="001572B7" w:rsidRPr="00C20284" w:rsidRDefault="009711B9" w:rsidP="00367AD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3C6613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1572B7" w:rsidRPr="00C2028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808</w:t>
            </w:r>
          </w:p>
        </w:tc>
        <w:tc>
          <w:tcPr>
            <w:tcW w:w="221" w:type="dxa"/>
          </w:tcPr>
          <w:p w14:paraId="67CF7675" w14:textId="77777777" w:rsidR="001572B7" w:rsidRPr="00C20284" w:rsidRDefault="001572B7" w:rsidP="001572B7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17" w:type="dxa"/>
          </w:tcPr>
          <w:p w14:paraId="1D005074" w14:textId="73948396" w:rsidR="001572B7" w:rsidRPr="00C20284" w:rsidRDefault="00504F4B" w:rsidP="00367ADF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24" w:right="-6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851</w:t>
            </w:r>
          </w:p>
        </w:tc>
        <w:tc>
          <w:tcPr>
            <w:tcW w:w="186" w:type="dxa"/>
          </w:tcPr>
          <w:p w14:paraId="301B45D6" w14:textId="77777777" w:rsidR="001572B7" w:rsidRPr="00C20284" w:rsidRDefault="001572B7" w:rsidP="001572B7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09" w:type="dxa"/>
          </w:tcPr>
          <w:p w14:paraId="2152F876" w14:textId="006D67D7" w:rsidR="001572B7" w:rsidRPr="00C20284" w:rsidRDefault="009711B9" w:rsidP="00367AD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535</w:t>
            </w:r>
          </w:p>
        </w:tc>
        <w:tc>
          <w:tcPr>
            <w:tcW w:w="190" w:type="dxa"/>
          </w:tcPr>
          <w:p w14:paraId="071298EB" w14:textId="77777777" w:rsidR="001572B7" w:rsidRPr="00C20284" w:rsidRDefault="001572B7" w:rsidP="001572B7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10" w:type="dxa"/>
          </w:tcPr>
          <w:p w14:paraId="6F811EE0" w14:textId="14EC121C" w:rsidR="001572B7" w:rsidRPr="00C20284" w:rsidRDefault="00504F4B" w:rsidP="00367ADF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7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1,510</w:t>
            </w:r>
          </w:p>
        </w:tc>
        <w:tc>
          <w:tcPr>
            <w:tcW w:w="241" w:type="dxa"/>
          </w:tcPr>
          <w:p w14:paraId="478A575C" w14:textId="77777777" w:rsidR="001572B7" w:rsidRPr="00C20284" w:rsidRDefault="001572B7" w:rsidP="001572B7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27" w:type="dxa"/>
          </w:tcPr>
          <w:p w14:paraId="21463220" w14:textId="766CE9FF" w:rsidR="001572B7" w:rsidRPr="00C20284" w:rsidRDefault="009711B9" w:rsidP="00367ADF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left="-120" w:right="-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1572B7" w:rsidRPr="00C2028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688</w:t>
            </w:r>
          </w:p>
        </w:tc>
      </w:tr>
      <w:tr w:rsidR="001572B7" w:rsidRPr="00C20284" w14:paraId="35F00AD2" w14:textId="77777777" w:rsidTr="00D55B15">
        <w:trPr>
          <w:cantSplit/>
          <w:trHeight w:val="379"/>
        </w:trPr>
        <w:tc>
          <w:tcPr>
            <w:tcW w:w="4590" w:type="dxa"/>
            <w:vAlign w:val="bottom"/>
          </w:tcPr>
          <w:p w14:paraId="4C60E431" w14:textId="2566E021" w:rsidR="001572B7" w:rsidRPr="00C20284" w:rsidRDefault="001572B7" w:rsidP="001572B7">
            <w:pPr>
              <w:pStyle w:val="acctfourfigures"/>
              <w:tabs>
                <w:tab w:val="clear" w:pos="765"/>
              </w:tabs>
              <w:spacing w:line="240" w:lineRule="atLeast"/>
              <w:ind w:left="22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</w:t>
            </w: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 xml:space="preserve"> (</w:t>
            </w: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ขาดทุน</w:t>
            </w: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 xml:space="preserve">) </w:t>
            </w: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237" w:type="dxa"/>
          </w:tcPr>
          <w:p w14:paraId="3C1F0A10" w14:textId="77777777" w:rsidR="001572B7" w:rsidRPr="00C20284" w:rsidRDefault="001572B7" w:rsidP="001572B7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0DD1CEA0" w14:textId="77777777" w:rsidR="001572B7" w:rsidRPr="00C20284" w:rsidRDefault="001572B7" w:rsidP="001572B7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44F07630" w14:textId="0A857131" w:rsidR="001572B7" w:rsidRPr="00C20284" w:rsidRDefault="004A5811" w:rsidP="00367ADF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16,085</w:t>
            </w:r>
          </w:p>
        </w:tc>
        <w:tc>
          <w:tcPr>
            <w:tcW w:w="237" w:type="dxa"/>
          </w:tcPr>
          <w:p w14:paraId="57F2F3C4" w14:textId="77777777" w:rsidR="001572B7" w:rsidRPr="00C20284" w:rsidRDefault="001572B7" w:rsidP="001572B7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1E7E885D" w14:textId="17561A2E" w:rsidR="001572B7" w:rsidRPr="00C20284" w:rsidRDefault="001572B7" w:rsidP="00367AD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9711B9"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C2028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9711B9"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315</w:t>
            </w:r>
            <w:r w:rsidRPr="00C20284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21" w:type="dxa"/>
          </w:tcPr>
          <w:p w14:paraId="7742094F" w14:textId="77777777" w:rsidR="001572B7" w:rsidRPr="00C20284" w:rsidRDefault="001572B7" w:rsidP="001572B7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B6C1E60" w14:textId="538B6D1A" w:rsidR="001572B7" w:rsidRPr="00C20284" w:rsidRDefault="00504F4B" w:rsidP="00367ADF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24" w:right="-6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1,021</w:t>
            </w:r>
          </w:p>
        </w:tc>
        <w:tc>
          <w:tcPr>
            <w:tcW w:w="186" w:type="dxa"/>
          </w:tcPr>
          <w:p w14:paraId="3DD61A53" w14:textId="77777777" w:rsidR="001572B7" w:rsidRPr="00C20284" w:rsidRDefault="001572B7" w:rsidP="001572B7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59BCA6A3" w14:textId="56B6E8F0" w:rsidR="001572B7" w:rsidRPr="00C20284" w:rsidRDefault="003C6613" w:rsidP="00367AD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9711B9"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190" w:type="dxa"/>
          </w:tcPr>
          <w:p w14:paraId="355195CE" w14:textId="77777777" w:rsidR="001572B7" w:rsidRPr="00C20284" w:rsidRDefault="001572B7" w:rsidP="001572B7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14:paraId="15ECCA78" w14:textId="7FBDBFAA" w:rsidR="001572B7" w:rsidRPr="00C20284" w:rsidRDefault="00504F4B" w:rsidP="00367ADF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7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734</w:t>
            </w:r>
          </w:p>
        </w:tc>
        <w:tc>
          <w:tcPr>
            <w:tcW w:w="241" w:type="dxa"/>
          </w:tcPr>
          <w:p w14:paraId="38200DC6" w14:textId="77777777" w:rsidR="001572B7" w:rsidRPr="00C20284" w:rsidRDefault="001572B7" w:rsidP="001572B7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14:paraId="40BD36E7" w14:textId="6858237F" w:rsidR="001572B7" w:rsidRPr="00C20284" w:rsidRDefault="003C6613" w:rsidP="00367ADF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left="-120" w:right="-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9711B9"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1572B7" w:rsidRPr="00C20284" w14:paraId="3FCE1F10" w14:textId="77777777" w:rsidTr="00D55B15">
        <w:trPr>
          <w:cantSplit/>
          <w:trHeight w:val="387"/>
        </w:trPr>
        <w:tc>
          <w:tcPr>
            <w:tcW w:w="4590" w:type="dxa"/>
          </w:tcPr>
          <w:p w14:paraId="54DBD807" w14:textId="3C7B16DA" w:rsidR="001572B7" w:rsidRPr="00C20284" w:rsidRDefault="001572B7" w:rsidP="001572B7">
            <w:pPr>
              <w:pStyle w:val="acctfourfigures"/>
              <w:tabs>
                <w:tab w:val="clear" w:pos="765"/>
              </w:tabs>
              <w:spacing w:line="240" w:lineRule="atLeast"/>
              <w:ind w:left="22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237" w:type="dxa"/>
          </w:tcPr>
          <w:p w14:paraId="10FB7829" w14:textId="77777777" w:rsidR="001572B7" w:rsidRPr="00C20284" w:rsidRDefault="001572B7" w:rsidP="001572B7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1A3D7ACA" w14:textId="77777777" w:rsidR="001572B7" w:rsidRPr="00C20284" w:rsidRDefault="001572B7" w:rsidP="001572B7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</w:tcPr>
          <w:p w14:paraId="439C4C35" w14:textId="20316589" w:rsidR="001572B7" w:rsidRPr="00C20284" w:rsidRDefault="004A5811" w:rsidP="00367ADF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  <w:r w:rsidR="00504F4B">
              <w:rPr>
                <w:rFonts w:ascii="Angsana New" w:hAnsi="Angsana New"/>
                <w:sz w:val="30"/>
                <w:szCs w:val="30"/>
                <w:lang w:val="en-US" w:bidi="th-TH"/>
              </w:rPr>
              <w:t>,738</w:t>
            </w:r>
          </w:p>
        </w:tc>
        <w:tc>
          <w:tcPr>
            <w:tcW w:w="237" w:type="dxa"/>
          </w:tcPr>
          <w:p w14:paraId="5E246944" w14:textId="77777777" w:rsidR="001572B7" w:rsidRPr="00C20284" w:rsidRDefault="001572B7" w:rsidP="001572B7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</w:tcPr>
          <w:p w14:paraId="35E731A4" w14:textId="0609CCD4" w:rsidR="001572B7" w:rsidRPr="00C20284" w:rsidRDefault="009711B9" w:rsidP="00367AD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71</w:t>
            </w:r>
            <w:r w:rsidR="001572B7" w:rsidRPr="00C2028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3C6613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93</w:t>
            </w:r>
          </w:p>
        </w:tc>
        <w:tc>
          <w:tcPr>
            <w:tcW w:w="221" w:type="dxa"/>
          </w:tcPr>
          <w:p w14:paraId="0168358D" w14:textId="77777777" w:rsidR="001572B7" w:rsidRPr="00C20284" w:rsidRDefault="001572B7" w:rsidP="001572B7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5DB14F4" w14:textId="02B343E9" w:rsidR="001572B7" w:rsidRPr="00C20284" w:rsidRDefault="00504F4B" w:rsidP="00367ADF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24" w:right="-6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1,872</w:t>
            </w:r>
          </w:p>
        </w:tc>
        <w:tc>
          <w:tcPr>
            <w:tcW w:w="186" w:type="dxa"/>
          </w:tcPr>
          <w:p w14:paraId="10BF86FF" w14:textId="77777777" w:rsidR="001572B7" w:rsidRPr="00C20284" w:rsidRDefault="001572B7" w:rsidP="001572B7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</w:tcPr>
          <w:p w14:paraId="1EAAA604" w14:textId="0A475FD1" w:rsidR="001572B7" w:rsidRPr="00C20284" w:rsidRDefault="009711B9" w:rsidP="00367AD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996</w:t>
            </w:r>
          </w:p>
        </w:tc>
        <w:tc>
          <w:tcPr>
            <w:tcW w:w="190" w:type="dxa"/>
          </w:tcPr>
          <w:p w14:paraId="13AF9A38" w14:textId="77777777" w:rsidR="001572B7" w:rsidRPr="00C20284" w:rsidRDefault="001572B7" w:rsidP="001572B7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</w:tcPr>
          <w:p w14:paraId="52BC1F5C" w14:textId="7135ECCA" w:rsidR="001572B7" w:rsidRPr="00C20284" w:rsidRDefault="00504F4B" w:rsidP="00367ADF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7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2,244</w:t>
            </w:r>
          </w:p>
        </w:tc>
        <w:tc>
          <w:tcPr>
            <w:tcW w:w="241" w:type="dxa"/>
          </w:tcPr>
          <w:p w14:paraId="160BF9C8" w14:textId="77777777" w:rsidR="001572B7" w:rsidRPr="00C20284" w:rsidRDefault="001572B7" w:rsidP="001572B7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647A3848" w14:textId="6958B94F" w:rsidR="001572B7" w:rsidRPr="00C20284" w:rsidRDefault="009711B9" w:rsidP="00367ADF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left="-120" w:right="-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1572B7" w:rsidRPr="00C2028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122</w:t>
            </w:r>
          </w:p>
        </w:tc>
      </w:tr>
      <w:tr w:rsidR="001572B7" w:rsidRPr="00C20284" w14:paraId="71D915F7" w14:textId="77777777" w:rsidTr="007F766B">
        <w:trPr>
          <w:cantSplit/>
          <w:trHeight w:hRule="exact" w:val="74"/>
        </w:trPr>
        <w:tc>
          <w:tcPr>
            <w:tcW w:w="4590" w:type="dxa"/>
          </w:tcPr>
          <w:p w14:paraId="618A7AC8" w14:textId="77777777" w:rsidR="001572B7" w:rsidRPr="00C20284" w:rsidRDefault="001572B7" w:rsidP="001572B7">
            <w:pPr>
              <w:pStyle w:val="acctfourfigures"/>
              <w:tabs>
                <w:tab w:val="clear" w:pos="765"/>
              </w:tabs>
              <w:spacing w:line="240" w:lineRule="atLeast"/>
              <w:ind w:left="2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7" w:type="dxa"/>
          </w:tcPr>
          <w:p w14:paraId="18953FEC" w14:textId="77777777" w:rsidR="001572B7" w:rsidRPr="00C20284" w:rsidRDefault="001572B7" w:rsidP="001572B7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30C1FE7A" w14:textId="77777777" w:rsidR="001572B7" w:rsidRPr="00C20284" w:rsidRDefault="001572B7" w:rsidP="001572B7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</w:tcPr>
          <w:p w14:paraId="1D4C5B93" w14:textId="77777777" w:rsidR="001572B7" w:rsidRPr="00C20284" w:rsidRDefault="001572B7" w:rsidP="00367ADF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8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1561D44C" w14:textId="77777777" w:rsidR="001572B7" w:rsidRPr="00C20284" w:rsidRDefault="001572B7" w:rsidP="001572B7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651A1C6F" w14:textId="77777777" w:rsidR="001572B7" w:rsidRPr="00C20284" w:rsidRDefault="001572B7" w:rsidP="00367AD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21" w:type="dxa"/>
          </w:tcPr>
          <w:p w14:paraId="35C1AA56" w14:textId="77777777" w:rsidR="001572B7" w:rsidRPr="00C20284" w:rsidRDefault="001572B7" w:rsidP="001572B7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1B0812D" w14:textId="77777777" w:rsidR="001572B7" w:rsidRPr="00C20284" w:rsidRDefault="001572B7" w:rsidP="00367ADF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24" w:right="-6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6" w:type="dxa"/>
          </w:tcPr>
          <w:p w14:paraId="4B5896AE" w14:textId="77777777" w:rsidR="001572B7" w:rsidRPr="00C20284" w:rsidRDefault="001572B7" w:rsidP="001572B7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</w:tcPr>
          <w:p w14:paraId="20996A4E" w14:textId="77777777" w:rsidR="001572B7" w:rsidRPr="00C20284" w:rsidRDefault="001572B7" w:rsidP="00367AD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0" w:type="dxa"/>
          </w:tcPr>
          <w:p w14:paraId="388FE4B0" w14:textId="77777777" w:rsidR="001572B7" w:rsidRPr="00C20284" w:rsidRDefault="001572B7" w:rsidP="001572B7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</w:tcPr>
          <w:p w14:paraId="0345102E" w14:textId="77777777" w:rsidR="001572B7" w:rsidRPr="00C20284" w:rsidRDefault="001572B7" w:rsidP="00367ADF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7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</w:tcPr>
          <w:p w14:paraId="0B8A58D4" w14:textId="77777777" w:rsidR="001572B7" w:rsidRPr="00C20284" w:rsidRDefault="001572B7" w:rsidP="001572B7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</w:tcPr>
          <w:p w14:paraId="557E859F" w14:textId="77777777" w:rsidR="001572B7" w:rsidRPr="00C20284" w:rsidRDefault="001572B7" w:rsidP="00367ADF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left="-120" w:right="-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572B7" w:rsidRPr="00C20284" w14:paraId="63ABA9D7" w14:textId="77777777" w:rsidTr="00446378">
        <w:trPr>
          <w:cantSplit/>
          <w:trHeight w:hRule="exact" w:val="409"/>
        </w:trPr>
        <w:tc>
          <w:tcPr>
            <w:tcW w:w="4827" w:type="dxa"/>
            <w:gridSpan w:val="2"/>
          </w:tcPr>
          <w:p w14:paraId="3C1952A3" w14:textId="44E88299" w:rsidR="001572B7" w:rsidRPr="00C20284" w:rsidRDefault="001572B7" w:rsidP="001572B7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กำไร</w:t>
            </w:r>
            <w:r w:rsidRPr="00C20284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 xml:space="preserve"> </w:t>
            </w:r>
            <w:r w:rsidRPr="00C20284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(ขาดทุน) ที่แบ่งให้กับส่วนได้เสียที่ไม่มีอำนาจควบคุม</w:t>
            </w:r>
          </w:p>
        </w:tc>
        <w:tc>
          <w:tcPr>
            <w:tcW w:w="237" w:type="dxa"/>
          </w:tcPr>
          <w:p w14:paraId="328411E1" w14:textId="77777777" w:rsidR="001572B7" w:rsidRPr="00C20284" w:rsidRDefault="001572B7" w:rsidP="001572B7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05" w:type="dxa"/>
            <w:tcBorders>
              <w:bottom w:val="double" w:sz="4" w:space="0" w:color="auto"/>
            </w:tcBorders>
          </w:tcPr>
          <w:p w14:paraId="0FAEB657" w14:textId="11E54E46" w:rsidR="001572B7" w:rsidRPr="00C20284" w:rsidRDefault="00504F4B" w:rsidP="00367ADF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8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(546)</w:t>
            </w:r>
          </w:p>
        </w:tc>
        <w:tc>
          <w:tcPr>
            <w:tcW w:w="237" w:type="dxa"/>
          </w:tcPr>
          <w:p w14:paraId="3C95D3AA" w14:textId="77777777" w:rsidR="001572B7" w:rsidRPr="00C20284" w:rsidRDefault="001572B7" w:rsidP="001572B7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76" w:type="dxa"/>
            <w:tcBorders>
              <w:bottom w:val="double" w:sz="4" w:space="0" w:color="auto"/>
            </w:tcBorders>
          </w:tcPr>
          <w:p w14:paraId="5AE5F31A" w14:textId="36F0D073" w:rsidR="001572B7" w:rsidRPr="00C20284" w:rsidRDefault="009711B9" w:rsidP="00367AD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</w:t>
            </w:r>
            <w:r w:rsidR="001572B7" w:rsidRPr="00C2028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031</w:t>
            </w:r>
          </w:p>
        </w:tc>
        <w:tc>
          <w:tcPr>
            <w:tcW w:w="221" w:type="dxa"/>
          </w:tcPr>
          <w:p w14:paraId="42AC1E30" w14:textId="77777777" w:rsidR="001572B7" w:rsidRPr="00C20284" w:rsidRDefault="001572B7" w:rsidP="001572B7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600EE6EF" w14:textId="622054A2" w:rsidR="001572B7" w:rsidRPr="00C20284" w:rsidRDefault="005E7E6B" w:rsidP="00367ADF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24" w:right="-6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444</w:t>
            </w:r>
          </w:p>
        </w:tc>
        <w:tc>
          <w:tcPr>
            <w:tcW w:w="186" w:type="dxa"/>
          </w:tcPr>
          <w:p w14:paraId="36BE5450" w14:textId="77777777" w:rsidR="001572B7" w:rsidRPr="00C20284" w:rsidRDefault="001572B7" w:rsidP="001572B7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09" w:type="dxa"/>
            <w:tcBorders>
              <w:bottom w:val="double" w:sz="4" w:space="0" w:color="auto"/>
            </w:tcBorders>
          </w:tcPr>
          <w:p w14:paraId="3EB553B5" w14:textId="5131502E" w:rsidR="001572B7" w:rsidRPr="00C20284" w:rsidRDefault="001572B7" w:rsidP="00367AD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9711B9" w:rsidRPr="009711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213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90" w:type="dxa"/>
          </w:tcPr>
          <w:p w14:paraId="4D592E01" w14:textId="77777777" w:rsidR="001572B7" w:rsidRPr="00C20284" w:rsidRDefault="001572B7" w:rsidP="001572B7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10" w:type="dxa"/>
            <w:tcBorders>
              <w:bottom w:val="double" w:sz="4" w:space="0" w:color="auto"/>
            </w:tcBorders>
          </w:tcPr>
          <w:p w14:paraId="7146C1BD" w14:textId="5BB46C83" w:rsidR="001572B7" w:rsidRPr="00C20284" w:rsidRDefault="005E7E6B" w:rsidP="00367ADF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7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903</w:t>
            </w:r>
          </w:p>
        </w:tc>
        <w:tc>
          <w:tcPr>
            <w:tcW w:w="241" w:type="dxa"/>
          </w:tcPr>
          <w:p w14:paraId="428366A5" w14:textId="77777777" w:rsidR="001572B7" w:rsidRPr="00C20284" w:rsidRDefault="001572B7" w:rsidP="001572B7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27" w:type="dxa"/>
            <w:tcBorders>
              <w:bottom w:val="double" w:sz="4" w:space="0" w:color="auto"/>
            </w:tcBorders>
          </w:tcPr>
          <w:p w14:paraId="4605B2DD" w14:textId="65FF0031" w:rsidR="001572B7" w:rsidRPr="00C20284" w:rsidRDefault="009711B9" w:rsidP="00367ADF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left="-120" w:right="-6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1572B7" w:rsidRPr="00C2028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137</w:t>
            </w:r>
          </w:p>
        </w:tc>
      </w:tr>
      <w:tr w:rsidR="001572B7" w:rsidRPr="00C20284" w14:paraId="5EDFBE4D" w14:textId="77777777" w:rsidTr="004B3018">
        <w:trPr>
          <w:cantSplit/>
          <w:trHeight w:hRule="exact" w:val="422"/>
        </w:trPr>
        <w:tc>
          <w:tcPr>
            <w:tcW w:w="4590" w:type="dxa"/>
            <w:vAlign w:val="center"/>
          </w:tcPr>
          <w:p w14:paraId="4B9F89FA" w14:textId="0AA79C4D" w:rsidR="001572B7" w:rsidRPr="00C20284" w:rsidRDefault="001572B7" w:rsidP="001572B7">
            <w:pPr>
              <w:pStyle w:val="acctfourfigures"/>
              <w:tabs>
                <w:tab w:val="clear" w:pos="765"/>
              </w:tabs>
              <w:spacing w:line="240" w:lineRule="atLeast"/>
              <w:ind w:left="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กำไร</w:t>
            </w:r>
            <w:r w:rsidR="00D3514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 xml:space="preserve"> (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ขาดทุน</w:t>
            </w:r>
            <w:r w:rsidR="00D3514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 xml:space="preserve">) 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เบ็ดเสร็จอื่นที่แบ่งให้กับ</w:t>
            </w:r>
          </w:p>
        </w:tc>
        <w:tc>
          <w:tcPr>
            <w:tcW w:w="237" w:type="dxa"/>
          </w:tcPr>
          <w:p w14:paraId="427D12BD" w14:textId="77777777" w:rsidR="001572B7" w:rsidRPr="00C20284" w:rsidRDefault="001572B7" w:rsidP="001572B7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5344AB1C" w14:textId="77777777" w:rsidR="001572B7" w:rsidRPr="00C20284" w:rsidRDefault="001572B7" w:rsidP="001572B7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05" w:type="dxa"/>
            <w:tcBorders>
              <w:top w:val="double" w:sz="4" w:space="0" w:color="auto"/>
            </w:tcBorders>
          </w:tcPr>
          <w:p w14:paraId="0C6531D5" w14:textId="77777777" w:rsidR="001572B7" w:rsidRPr="00C20284" w:rsidRDefault="001572B7" w:rsidP="00367ADF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8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213577FF" w14:textId="77777777" w:rsidR="001572B7" w:rsidRPr="00C20284" w:rsidRDefault="001572B7" w:rsidP="001572B7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double" w:sz="4" w:space="0" w:color="auto"/>
            </w:tcBorders>
          </w:tcPr>
          <w:p w14:paraId="1B492D48" w14:textId="77777777" w:rsidR="001572B7" w:rsidRPr="00C20284" w:rsidRDefault="001572B7" w:rsidP="00367AD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21" w:type="dxa"/>
          </w:tcPr>
          <w:p w14:paraId="615AED1C" w14:textId="77777777" w:rsidR="001572B7" w:rsidRPr="00C20284" w:rsidRDefault="001572B7" w:rsidP="001572B7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78472FB9" w14:textId="77777777" w:rsidR="001572B7" w:rsidRPr="00C20284" w:rsidRDefault="001572B7" w:rsidP="00367ADF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24" w:right="-6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6" w:type="dxa"/>
          </w:tcPr>
          <w:p w14:paraId="5DFEC344" w14:textId="77777777" w:rsidR="001572B7" w:rsidRPr="00C20284" w:rsidRDefault="001572B7" w:rsidP="001572B7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09" w:type="dxa"/>
            <w:tcBorders>
              <w:top w:val="double" w:sz="4" w:space="0" w:color="auto"/>
            </w:tcBorders>
          </w:tcPr>
          <w:p w14:paraId="1195F9AC" w14:textId="77777777" w:rsidR="001572B7" w:rsidRPr="00C20284" w:rsidRDefault="001572B7" w:rsidP="00367AD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0" w:type="dxa"/>
          </w:tcPr>
          <w:p w14:paraId="4197F986" w14:textId="77777777" w:rsidR="001572B7" w:rsidRPr="00C20284" w:rsidRDefault="001572B7" w:rsidP="001572B7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10" w:type="dxa"/>
            <w:tcBorders>
              <w:top w:val="double" w:sz="4" w:space="0" w:color="auto"/>
            </w:tcBorders>
          </w:tcPr>
          <w:p w14:paraId="7E4C72CD" w14:textId="77777777" w:rsidR="001572B7" w:rsidRPr="00C20284" w:rsidRDefault="001572B7" w:rsidP="00367ADF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7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</w:tcPr>
          <w:p w14:paraId="55DD1C9B" w14:textId="77777777" w:rsidR="001572B7" w:rsidRPr="00C20284" w:rsidRDefault="001572B7" w:rsidP="001572B7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double" w:sz="4" w:space="0" w:color="auto"/>
            </w:tcBorders>
          </w:tcPr>
          <w:p w14:paraId="1E9F4326" w14:textId="77777777" w:rsidR="001572B7" w:rsidRPr="00C20284" w:rsidRDefault="001572B7" w:rsidP="00367ADF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left="-120" w:right="-6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1572B7" w:rsidRPr="00C20284" w14:paraId="5A2F76C8" w14:textId="77777777" w:rsidTr="00D55B15">
        <w:trPr>
          <w:cantSplit/>
          <w:trHeight w:hRule="exact" w:val="391"/>
        </w:trPr>
        <w:tc>
          <w:tcPr>
            <w:tcW w:w="4590" w:type="dxa"/>
          </w:tcPr>
          <w:p w14:paraId="48948456" w14:textId="77777777" w:rsidR="001572B7" w:rsidRPr="00C20284" w:rsidRDefault="001572B7" w:rsidP="001572B7">
            <w:pPr>
              <w:pStyle w:val="acctfourfigures"/>
              <w:tabs>
                <w:tab w:val="clear" w:pos="765"/>
              </w:tabs>
              <w:spacing w:line="240" w:lineRule="atLeast"/>
              <w:ind w:left="22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   ส่วนได้เสียที่ไม่มีอำนาจควบคุม</w:t>
            </w:r>
          </w:p>
        </w:tc>
        <w:tc>
          <w:tcPr>
            <w:tcW w:w="237" w:type="dxa"/>
          </w:tcPr>
          <w:p w14:paraId="04A5B475" w14:textId="77777777" w:rsidR="001572B7" w:rsidRPr="00C20284" w:rsidRDefault="001572B7" w:rsidP="001572B7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64089E7B" w14:textId="77777777" w:rsidR="001572B7" w:rsidRPr="00C20284" w:rsidRDefault="001572B7" w:rsidP="001572B7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05" w:type="dxa"/>
            <w:tcBorders>
              <w:bottom w:val="double" w:sz="4" w:space="0" w:color="auto"/>
            </w:tcBorders>
          </w:tcPr>
          <w:p w14:paraId="39B4B471" w14:textId="0EAA26D6" w:rsidR="001572B7" w:rsidRPr="00C20284" w:rsidRDefault="009737DB" w:rsidP="00367ADF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8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6,529</w:t>
            </w:r>
          </w:p>
        </w:tc>
        <w:tc>
          <w:tcPr>
            <w:tcW w:w="237" w:type="dxa"/>
          </w:tcPr>
          <w:p w14:paraId="647B3222" w14:textId="77777777" w:rsidR="001572B7" w:rsidRPr="00C20284" w:rsidRDefault="001572B7" w:rsidP="001572B7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76" w:type="dxa"/>
            <w:tcBorders>
              <w:bottom w:val="double" w:sz="4" w:space="0" w:color="auto"/>
            </w:tcBorders>
          </w:tcPr>
          <w:p w14:paraId="653F2F72" w14:textId="4C0EAEAF" w:rsidR="001572B7" w:rsidRPr="00C20284" w:rsidRDefault="001572B7" w:rsidP="00367AD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9711B9" w:rsidRPr="009711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755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21" w:type="dxa"/>
          </w:tcPr>
          <w:p w14:paraId="440C143C" w14:textId="77777777" w:rsidR="001572B7" w:rsidRPr="00C20284" w:rsidRDefault="001572B7" w:rsidP="001572B7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1E712A40" w14:textId="486773BF" w:rsidR="001572B7" w:rsidRPr="00C20284" w:rsidRDefault="009737DB" w:rsidP="00367ADF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24" w:right="-6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401</w:t>
            </w:r>
          </w:p>
        </w:tc>
        <w:tc>
          <w:tcPr>
            <w:tcW w:w="186" w:type="dxa"/>
          </w:tcPr>
          <w:p w14:paraId="766E94AA" w14:textId="77777777" w:rsidR="001572B7" w:rsidRPr="00C20284" w:rsidRDefault="001572B7" w:rsidP="001572B7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09" w:type="dxa"/>
            <w:tcBorders>
              <w:bottom w:val="double" w:sz="4" w:space="0" w:color="auto"/>
            </w:tcBorders>
          </w:tcPr>
          <w:p w14:paraId="0B4A3F8A" w14:textId="27AF9292" w:rsidR="001572B7" w:rsidRPr="00C20284" w:rsidRDefault="009711B9" w:rsidP="00367AD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172</w:t>
            </w:r>
          </w:p>
        </w:tc>
        <w:tc>
          <w:tcPr>
            <w:tcW w:w="190" w:type="dxa"/>
          </w:tcPr>
          <w:p w14:paraId="3A743553" w14:textId="77777777" w:rsidR="001572B7" w:rsidRPr="00C20284" w:rsidRDefault="001572B7" w:rsidP="001572B7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10" w:type="dxa"/>
            <w:tcBorders>
              <w:bottom w:val="double" w:sz="4" w:space="0" w:color="auto"/>
            </w:tcBorders>
          </w:tcPr>
          <w:p w14:paraId="172E80BB" w14:textId="0E823C69" w:rsidR="001572B7" w:rsidRPr="00C20284" w:rsidRDefault="009737DB" w:rsidP="00367ADF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7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439</w:t>
            </w:r>
          </w:p>
        </w:tc>
        <w:tc>
          <w:tcPr>
            <w:tcW w:w="241" w:type="dxa"/>
          </w:tcPr>
          <w:p w14:paraId="6E0D35A9" w14:textId="77777777" w:rsidR="001572B7" w:rsidRPr="00C20284" w:rsidRDefault="001572B7" w:rsidP="001572B7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27" w:type="dxa"/>
            <w:tcBorders>
              <w:bottom w:val="double" w:sz="4" w:space="0" w:color="auto"/>
            </w:tcBorders>
          </w:tcPr>
          <w:p w14:paraId="0BD08949" w14:textId="26697B94" w:rsidR="001572B7" w:rsidRPr="00C20284" w:rsidRDefault="009711B9" w:rsidP="00367ADF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left="-120" w:right="-6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292</w:t>
            </w:r>
          </w:p>
        </w:tc>
      </w:tr>
      <w:tr w:rsidR="001572B7" w:rsidRPr="00C20284" w14:paraId="40F74377" w14:textId="77777777" w:rsidTr="00D55B15">
        <w:trPr>
          <w:cantSplit/>
          <w:trHeight w:hRule="exact" w:val="72"/>
        </w:trPr>
        <w:tc>
          <w:tcPr>
            <w:tcW w:w="4590" w:type="dxa"/>
          </w:tcPr>
          <w:p w14:paraId="69ECB883" w14:textId="77777777" w:rsidR="001572B7" w:rsidRPr="00C20284" w:rsidRDefault="001572B7" w:rsidP="001572B7">
            <w:pPr>
              <w:pStyle w:val="acctfourfigures"/>
              <w:tabs>
                <w:tab w:val="clear" w:pos="765"/>
              </w:tabs>
              <w:spacing w:line="240" w:lineRule="atLeast"/>
              <w:ind w:left="2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7" w:type="dxa"/>
          </w:tcPr>
          <w:p w14:paraId="396F5BF9" w14:textId="77777777" w:rsidR="001572B7" w:rsidRPr="00C20284" w:rsidRDefault="001572B7" w:rsidP="001572B7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237" w:type="dxa"/>
          </w:tcPr>
          <w:p w14:paraId="002825E5" w14:textId="77777777" w:rsidR="001572B7" w:rsidRPr="00C20284" w:rsidRDefault="001572B7" w:rsidP="001572B7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405" w:type="dxa"/>
            <w:tcBorders>
              <w:top w:val="double" w:sz="4" w:space="0" w:color="auto"/>
            </w:tcBorders>
          </w:tcPr>
          <w:p w14:paraId="1F426BC7" w14:textId="77777777" w:rsidR="001572B7" w:rsidRPr="00C20284" w:rsidRDefault="001572B7" w:rsidP="00367ADF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522D83DD" w14:textId="77777777" w:rsidR="001572B7" w:rsidRPr="00C20284" w:rsidRDefault="001572B7" w:rsidP="001572B7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double" w:sz="4" w:space="0" w:color="auto"/>
            </w:tcBorders>
          </w:tcPr>
          <w:p w14:paraId="3728A3F5" w14:textId="77777777" w:rsidR="001572B7" w:rsidRPr="00C20284" w:rsidRDefault="001572B7" w:rsidP="00367AD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21" w:type="dxa"/>
          </w:tcPr>
          <w:p w14:paraId="2D26AC59" w14:textId="77777777" w:rsidR="001572B7" w:rsidRPr="00C20284" w:rsidRDefault="001572B7" w:rsidP="001572B7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3FAE8A9B" w14:textId="77777777" w:rsidR="001572B7" w:rsidRPr="00C20284" w:rsidRDefault="001572B7" w:rsidP="00367ADF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24" w:right="-6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6" w:type="dxa"/>
          </w:tcPr>
          <w:p w14:paraId="26081F99" w14:textId="77777777" w:rsidR="001572B7" w:rsidRPr="00C20284" w:rsidRDefault="001572B7" w:rsidP="001572B7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09" w:type="dxa"/>
            <w:tcBorders>
              <w:top w:val="double" w:sz="4" w:space="0" w:color="auto"/>
            </w:tcBorders>
          </w:tcPr>
          <w:p w14:paraId="20B0E868" w14:textId="77777777" w:rsidR="001572B7" w:rsidRPr="00C20284" w:rsidRDefault="001572B7" w:rsidP="00367AD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0" w:type="dxa"/>
          </w:tcPr>
          <w:p w14:paraId="3DD09D9F" w14:textId="77777777" w:rsidR="001572B7" w:rsidRPr="00C20284" w:rsidRDefault="001572B7" w:rsidP="001572B7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0" w:type="dxa"/>
            <w:tcBorders>
              <w:top w:val="double" w:sz="4" w:space="0" w:color="auto"/>
            </w:tcBorders>
          </w:tcPr>
          <w:p w14:paraId="073BAD50" w14:textId="77777777" w:rsidR="001572B7" w:rsidRPr="00C20284" w:rsidRDefault="001572B7" w:rsidP="00367ADF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7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</w:tcPr>
          <w:p w14:paraId="177493A8" w14:textId="77777777" w:rsidR="001572B7" w:rsidRPr="00C20284" w:rsidRDefault="001572B7" w:rsidP="001572B7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double" w:sz="4" w:space="0" w:color="auto"/>
            </w:tcBorders>
          </w:tcPr>
          <w:p w14:paraId="6E515358" w14:textId="77777777" w:rsidR="001572B7" w:rsidRPr="00C20284" w:rsidRDefault="001572B7" w:rsidP="00367ADF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left="-120" w:right="-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572B7" w:rsidRPr="00C20284" w14:paraId="3BB3367F" w14:textId="77777777" w:rsidTr="00402C52">
        <w:trPr>
          <w:cantSplit/>
          <w:trHeight w:hRule="exact" w:val="354"/>
        </w:trPr>
        <w:tc>
          <w:tcPr>
            <w:tcW w:w="4590" w:type="dxa"/>
            <w:vAlign w:val="bottom"/>
          </w:tcPr>
          <w:p w14:paraId="68E406AB" w14:textId="77777777" w:rsidR="001572B7" w:rsidRPr="00C20284" w:rsidRDefault="001572B7" w:rsidP="001572B7">
            <w:pPr>
              <w:pStyle w:val="acctfourfigures"/>
              <w:tabs>
                <w:tab w:val="clear" w:pos="765"/>
              </w:tabs>
              <w:spacing w:line="240" w:lineRule="atLeast"/>
              <w:ind w:left="22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237" w:type="dxa"/>
          </w:tcPr>
          <w:p w14:paraId="0EE0B12E" w14:textId="77777777" w:rsidR="001572B7" w:rsidRPr="00C20284" w:rsidRDefault="001572B7" w:rsidP="001572B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5CF9EA21" w14:textId="77777777" w:rsidR="001572B7" w:rsidRPr="00C20284" w:rsidRDefault="001572B7" w:rsidP="0015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5" w:type="dxa"/>
          </w:tcPr>
          <w:p w14:paraId="7A97EB92" w14:textId="6BB795AD" w:rsidR="001572B7" w:rsidRPr="00C20284" w:rsidRDefault="00E73C0F" w:rsidP="00367ADF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3" w:right="-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910BD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249</w:t>
            </w:r>
          </w:p>
        </w:tc>
        <w:tc>
          <w:tcPr>
            <w:tcW w:w="237" w:type="dxa"/>
          </w:tcPr>
          <w:p w14:paraId="31353C59" w14:textId="77777777" w:rsidR="001572B7" w:rsidRPr="00C20284" w:rsidRDefault="001572B7" w:rsidP="001572B7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6" w:type="dxa"/>
          </w:tcPr>
          <w:p w14:paraId="6258E2FE" w14:textId="72C560D0" w:rsidR="001572B7" w:rsidRPr="00C20284" w:rsidRDefault="009711B9" w:rsidP="00367AD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29</w:t>
            </w:r>
            <w:r w:rsidR="001572B7" w:rsidRPr="00C2028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368</w:t>
            </w:r>
          </w:p>
        </w:tc>
        <w:tc>
          <w:tcPr>
            <w:tcW w:w="221" w:type="dxa"/>
          </w:tcPr>
          <w:p w14:paraId="0709211D" w14:textId="77777777" w:rsidR="001572B7" w:rsidRPr="00C20284" w:rsidRDefault="001572B7" w:rsidP="001572B7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</w:tcPr>
          <w:p w14:paraId="04480C29" w14:textId="37D503E1" w:rsidR="001572B7" w:rsidRPr="00C20284" w:rsidRDefault="00910BDC" w:rsidP="00367ADF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24" w:right="-6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(350)</w:t>
            </w:r>
          </w:p>
        </w:tc>
        <w:tc>
          <w:tcPr>
            <w:tcW w:w="186" w:type="dxa"/>
          </w:tcPr>
          <w:p w14:paraId="5B074454" w14:textId="77777777" w:rsidR="001572B7" w:rsidRPr="00C20284" w:rsidRDefault="001572B7" w:rsidP="001572B7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09" w:type="dxa"/>
          </w:tcPr>
          <w:p w14:paraId="40D536A3" w14:textId="7D6EAAFC" w:rsidR="001572B7" w:rsidRPr="00C20284" w:rsidRDefault="009711B9" w:rsidP="00367AD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121</w:t>
            </w:r>
          </w:p>
        </w:tc>
        <w:tc>
          <w:tcPr>
            <w:tcW w:w="190" w:type="dxa"/>
          </w:tcPr>
          <w:p w14:paraId="4E9DE92D" w14:textId="77777777" w:rsidR="001572B7" w:rsidRPr="00C20284" w:rsidRDefault="001572B7" w:rsidP="001572B7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0" w:type="dxa"/>
          </w:tcPr>
          <w:p w14:paraId="1B0734A6" w14:textId="060A63B4" w:rsidR="001572B7" w:rsidRPr="00C20284" w:rsidRDefault="0041499D" w:rsidP="00367ADF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7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845</w:t>
            </w:r>
          </w:p>
        </w:tc>
        <w:tc>
          <w:tcPr>
            <w:tcW w:w="241" w:type="dxa"/>
          </w:tcPr>
          <w:p w14:paraId="7E7B7AD9" w14:textId="77777777" w:rsidR="001572B7" w:rsidRPr="00C20284" w:rsidRDefault="001572B7" w:rsidP="001572B7">
            <w:pPr>
              <w:pStyle w:val="acctmergecolhdg"/>
              <w:tabs>
                <w:tab w:val="decimal" w:pos="1451"/>
              </w:tabs>
              <w:spacing w:line="240" w:lineRule="atLeast"/>
              <w:ind w:right="72"/>
              <w:jc w:val="lef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27" w:type="dxa"/>
          </w:tcPr>
          <w:p w14:paraId="6224E006" w14:textId="07CAFBF9" w:rsidR="001572B7" w:rsidRPr="00C20284" w:rsidRDefault="009711B9" w:rsidP="00367ADF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left="-120" w:right="-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1572B7" w:rsidRPr="00C2028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807</w:t>
            </w:r>
          </w:p>
        </w:tc>
      </w:tr>
      <w:tr w:rsidR="001572B7" w:rsidRPr="00C20284" w14:paraId="1E25D641" w14:textId="77777777" w:rsidTr="00D55B15">
        <w:trPr>
          <w:cantSplit/>
          <w:trHeight w:hRule="exact" w:val="373"/>
        </w:trPr>
        <w:tc>
          <w:tcPr>
            <w:tcW w:w="4590" w:type="dxa"/>
            <w:vAlign w:val="bottom"/>
          </w:tcPr>
          <w:p w14:paraId="653E8AB0" w14:textId="77777777" w:rsidR="001572B7" w:rsidRPr="00C20284" w:rsidRDefault="001572B7" w:rsidP="001572B7">
            <w:pPr>
              <w:pStyle w:val="acctfourfigures"/>
              <w:tabs>
                <w:tab w:val="clear" w:pos="765"/>
              </w:tabs>
              <w:spacing w:line="240" w:lineRule="atLeast"/>
              <w:ind w:left="22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237" w:type="dxa"/>
          </w:tcPr>
          <w:p w14:paraId="2B5B7900" w14:textId="77777777" w:rsidR="001572B7" w:rsidRPr="00C20284" w:rsidRDefault="001572B7" w:rsidP="001572B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6F3DC086" w14:textId="77777777" w:rsidR="001572B7" w:rsidRPr="00C20284" w:rsidRDefault="001572B7" w:rsidP="0015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5" w:type="dxa"/>
          </w:tcPr>
          <w:p w14:paraId="2F0FD87B" w14:textId="7057B5E3" w:rsidR="001572B7" w:rsidRPr="00C20284" w:rsidRDefault="00910BDC" w:rsidP="00367ADF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3" w:right="-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(3,</w:t>
            </w:r>
            <w:r w:rsidR="00564CB1">
              <w:rPr>
                <w:rFonts w:ascii="Angsana New" w:hAnsi="Angsana New"/>
                <w:sz w:val="30"/>
                <w:szCs w:val="30"/>
                <w:lang w:val="en-US" w:bidi="th-TH"/>
              </w:rPr>
              <w:t>942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7" w:type="dxa"/>
          </w:tcPr>
          <w:p w14:paraId="0DF0ADA5" w14:textId="77777777" w:rsidR="001572B7" w:rsidRPr="00C20284" w:rsidRDefault="001572B7" w:rsidP="001572B7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6" w:type="dxa"/>
          </w:tcPr>
          <w:p w14:paraId="654246F1" w14:textId="7AC40EBA" w:rsidR="001572B7" w:rsidRPr="00C20284" w:rsidRDefault="001572B7" w:rsidP="00367AD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9711B9"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3C6613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C2028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9711B9"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59</w:t>
            </w:r>
            <w:r w:rsidR="003C6613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C20284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21" w:type="dxa"/>
          </w:tcPr>
          <w:p w14:paraId="3AA867A3" w14:textId="77777777" w:rsidR="001572B7" w:rsidRPr="00C20284" w:rsidRDefault="001572B7" w:rsidP="001572B7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</w:tcPr>
          <w:p w14:paraId="699CBB1E" w14:textId="5D6C0746" w:rsidR="001572B7" w:rsidRPr="00C20284" w:rsidRDefault="00910BDC" w:rsidP="00367ADF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24" w:right="-6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(340)</w:t>
            </w:r>
          </w:p>
        </w:tc>
        <w:tc>
          <w:tcPr>
            <w:tcW w:w="186" w:type="dxa"/>
          </w:tcPr>
          <w:p w14:paraId="3CC3651C" w14:textId="77777777" w:rsidR="001572B7" w:rsidRPr="00C20284" w:rsidRDefault="001572B7" w:rsidP="001572B7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09" w:type="dxa"/>
          </w:tcPr>
          <w:p w14:paraId="2F0ABCA3" w14:textId="4BC4696D" w:rsidR="001572B7" w:rsidRPr="00C20284" w:rsidRDefault="001572B7" w:rsidP="00367AD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9711B9"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326</w:t>
            </w:r>
            <w:r w:rsidRPr="00C20284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90" w:type="dxa"/>
          </w:tcPr>
          <w:p w14:paraId="49F38E68" w14:textId="77777777" w:rsidR="001572B7" w:rsidRPr="00C20284" w:rsidRDefault="001572B7" w:rsidP="001572B7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0" w:type="dxa"/>
          </w:tcPr>
          <w:p w14:paraId="1FAB19C7" w14:textId="12A964F9" w:rsidR="001572B7" w:rsidRPr="00C20284" w:rsidRDefault="0041499D" w:rsidP="00367ADF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7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(3,87</w:t>
            </w:r>
            <w:r w:rsidR="00FC6514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1" w:type="dxa"/>
          </w:tcPr>
          <w:p w14:paraId="0208B3A6" w14:textId="77777777" w:rsidR="001572B7" w:rsidRPr="00C20284" w:rsidRDefault="001572B7" w:rsidP="001572B7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27" w:type="dxa"/>
          </w:tcPr>
          <w:p w14:paraId="22E09E4E" w14:textId="26BE1509" w:rsidR="001572B7" w:rsidRPr="00C20284" w:rsidRDefault="001572B7" w:rsidP="00367ADF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left="-120" w:right="-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9711B9"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C2028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9711B9"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350</w:t>
            </w:r>
            <w:r w:rsidRPr="00C20284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1572B7" w:rsidRPr="00C20284" w14:paraId="2E1BB14C" w14:textId="77777777" w:rsidTr="00402C52">
        <w:trPr>
          <w:cantSplit/>
          <w:trHeight w:hRule="exact" w:val="354"/>
        </w:trPr>
        <w:tc>
          <w:tcPr>
            <w:tcW w:w="4590" w:type="dxa"/>
          </w:tcPr>
          <w:p w14:paraId="2C9943C5" w14:textId="77777777" w:rsidR="001572B7" w:rsidRPr="00C20284" w:rsidRDefault="001572B7" w:rsidP="001572B7">
            <w:pPr>
              <w:pStyle w:val="acctfourfigures"/>
              <w:tabs>
                <w:tab w:val="clear" w:pos="765"/>
              </w:tabs>
              <w:spacing w:line="240" w:lineRule="atLeast"/>
              <w:ind w:left="22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กระแสเงินสดจากกิจกรรมจัดหาเงิน </w:t>
            </w:r>
          </w:p>
        </w:tc>
        <w:tc>
          <w:tcPr>
            <w:tcW w:w="237" w:type="dxa"/>
          </w:tcPr>
          <w:p w14:paraId="0EC9B356" w14:textId="77777777" w:rsidR="001572B7" w:rsidRPr="00C20284" w:rsidRDefault="001572B7" w:rsidP="001572B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6AF1AAC1" w14:textId="77777777" w:rsidR="001572B7" w:rsidRPr="00C20284" w:rsidRDefault="001572B7" w:rsidP="0015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5" w:type="dxa"/>
          </w:tcPr>
          <w:p w14:paraId="54309703" w14:textId="6D5F088B" w:rsidR="001572B7" w:rsidRPr="00C20284" w:rsidRDefault="00910BDC" w:rsidP="00367ADF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3" w:right="-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564CB1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564CB1">
              <w:rPr>
                <w:rFonts w:ascii="Angsana New" w:hAnsi="Angsana New"/>
                <w:sz w:val="30"/>
                <w:szCs w:val="30"/>
                <w:lang w:val="en-US" w:bidi="th-TH"/>
              </w:rPr>
              <w:t>520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7" w:type="dxa"/>
          </w:tcPr>
          <w:p w14:paraId="671E3351" w14:textId="77777777" w:rsidR="001572B7" w:rsidRPr="00C20284" w:rsidRDefault="001572B7" w:rsidP="001572B7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6" w:type="dxa"/>
          </w:tcPr>
          <w:p w14:paraId="0CA3937B" w14:textId="489EAE6D" w:rsidR="001572B7" w:rsidRPr="00C20284" w:rsidRDefault="001572B7" w:rsidP="00367AD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9711B9"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C2028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9711B9"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  <w:r w:rsidR="003C6613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C20284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21" w:type="dxa"/>
          </w:tcPr>
          <w:p w14:paraId="7A5D7C1E" w14:textId="77777777" w:rsidR="001572B7" w:rsidRPr="00C20284" w:rsidRDefault="001572B7" w:rsidP="001572B7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</w:tcPr>
          <w:p w14:paraId="6F6F9211" w14:textId="723E3212" w:rsidR="001572B7" w:rsidRPr="00C20284" w:rsidRDefault="00910BDC" w:rsidP="00367ADF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24" w:right="-6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64</w:t>
            </w:r>
            <w:r w:rsidR="00FC6514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6" w:type="dxa"/>
          </w:tcPr>
          <w:p w14:paraId="26438A17" w14:textId="77777777" w:rsidR="001572B7" w:rsidRPr="00C20284" w:rsidRDefault="001572B7" w:rsidP="001572B7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09" w:type="dxa"/>
          </w:tcPr>
          <w:p w14:paraId="08156E33" w14:textId="4601E3FE" w:rsidR="001572B7" w:rsidRPr="00C20284" w:rsidRDefault="009711B9" w:rsidP="00367AD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90" w:type="dxa"/>
          </w:tcPr>
          <w:p w14:paraId="393145D6" w14:textId="77777777" w:rsidR="001572B7" w:rsidRPr="00C20284" w:rsidRDefault="001572B7" w:rsidP="001572B7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0" w:type="dxa"/>
          </w:tcPr>
          <w:p w14:paraId="3250FC22" w14:textId="22097577" w:rsidR="001572B7" w:rsidRPr="00C20284" w:rsidRDefault="0041499D" w:rsidP="00367ADF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7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2,961</w:t>
            </w:r>
          </w:p>
        </w:tc>
        <w:tc>
          <w:tcPr>
            <w:tcW w:w="241" w:type="dxa"/>
          </w:tcPr>
          <w:p w14:paraId="67E57293" w14:textId="77777777" w:rsidR="001572B7" w:rsidRPr="00C20284" w:rsidRDefault="001572B7" w:rsidP="001572B7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27" w:type="dxa"/>
          </w:tcPr>
          <w:p w14:paraId="68696384" w14:textId="1A46815F" w:rsidR="001572B7" w:rsidRPr="00C20284" w:rsidRDefault="001572B7" w:rsidP="00367ADF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left="-120" w:right="-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3C6613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9711B9"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3C6613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C20284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1572B7" w:rsidRPr="00C20284" w14:paraId="0C12914C" w14:textId="77777777" w:rsidTr="00402C52">
        <w:trPr>
          <w:cantSplit/>
          <w:trHeight w:hRule="exact" w:val="354"/>
        </w:trPr>
        <w:tc>
          <w:tcPr>
            <w:tcW w:w="4590" w:type="dxa"/>
          </w:tcPr>
          <w:p w14:paraId="776D6B20" w14:textId="77777777" w:rsidR="001572B7" w:rsidRPr="00C20284" w:rsidRDefault="001572B7" w:rsidP="001572B7">
            <w:pPr>
              <w:tabs>
                <w:tab w:val="clear" w:pos="227"/>
                <w:tab w:val="left" w:pos="2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val="en-GB"/>
              </w:rPr>
              <w:t>ผลกร</w:t>
            </w:r>
            <w:r w:rsidRPr="00C20284">
              <w:rPr>
                <w:rFonts w:ascii="Angsana New" w:hAnsi="Angsana New"/>
                <w:sz w:val="30"/>
                <w:szCs w:val="30"/>
                <w:cs/>
              </w:rPr>
              <w:t>ะทบจากอัตราแลกเปลี่ยนของเงินตราต่างประเทศ</w:t>
            </w:r>
          </w:p>
        </w:tc>
        <w:tc>
          <w:tcPr>
            <w:tcW w:w="237" w:type="dxa"/>
          </w:tcPr>
          <w:p w14:paraId="3BB3A582" w14:textId="77777777" w:rsidR="001572B7" w:rsidRPr="00C20284" w:rsidRDefault="001572B7" w:rsidP="001572B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75E141DE" w14:textId="77777777" w:rsidR="001572B7" w:rsidRPr="00C20284" w:rsidRDefault="001572B7" w:rsidP="0015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5" w:type="dxa"/>
          </w:tcPr>
          <w:p w14:paraId="5DA8D317" w14:textId="62EB9D48" w:rsidR="001572B7" w:rsidRPr="00C20284" w:rsidRDefault="001572B7" w:rsidP="00367ADF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3" w:right="-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30B6F37F" w14:textId="77777777" w:rsidR="001572B7" w:rsidRPr="00C20284" w:rsidRDefault="001572B7" w:rsidP="001572B7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6" w:type="dxa"/>
          </w:tcPr>
          <w:p w14:paraId="75A81651" w14:textId="77777777" w:rsidR="001572B7" w:rsidRPr="00C20284" w:rsidRDefault="001572B7" w:rsidP="00367AD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21" w:type="dxa"/>
          </w:tcPr>
          <w:p w14:paraId="4C6D10B2" w14:textId="77777777" w:rsidR="001572B7" w:rsidRPr="00C20284" w:rsidRDefault="001572B7" w:rsidP="001572B7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</w:tcPr>
          <w:p w14:paraId="0F264C77" w14:textId="77777777" w:rsidR="001572B7" w:rsidRPr="00C20284" w:rsidRDefault="001572B7" w:rsidP="00367ADF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24" w:right="-6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6" w:type="dxa"/>
          </w:tcPr>
          <w:p w14:paraId="4B5035DD" w14:textId="77777777" w:rsidR="001572B7" w:rsidRPr="00C20284" w:rsidRDefault="001572B7" w:rsidP="001572B7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09" w:type="dxa"/>
          </w:tcPr>
          <w:p w14:paraId="5F2F47CF" w14:textId="77777777" w:rsidR="001572B7" w:rsidRPr="00C20284" w:rsidRDefault="001572B7" w:rsidP="00367AD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0" w:type="dxa"/>
          </w:tcPr>
          <w:p w14:paraId="33E2B8F3" w14:textId="77777777" w:rsidR="001572B7" w:rsidRPr="00C20284" w:rsidRDefault="001572B7" w:rsidP="001572B7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0" w:type="dxa"/>
          </w:tcPr>
          <w:p w14:paraId="1BDE1992" w14:textId="77777777" w:rsidR="001572B7" w:rsidRPr="00C20284" w:rsidRDefault="001572B7" w:rsidP="00367ADF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7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</w:tcPr>
          <w:p w14:paraId="3287C0F8" w14:textId="77777777" w:rsidR="001572B7" w:rsidRPr="00C20284" w:rsidRDefault="001572B7" w:rsidP="001572B7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27" w:type="dxa"/>
          </w:tcPr>
          <w:p w14:paraId="1D02B626" w14:textId="77777777" w:rsidR="001572B7" w:rsidRPr="00C20284" w:rsidRDefault="001572B7" w:rsidP="00367ADF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left="-120" w:right="-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572B7" w:rsidRPr="00C20284" w14:paraId="4DCFA0A0" w14:textId="77777777" w:rsidTr="004B3018">
        <w:trPr>
          <w:cantSplit/>
          <w:trHeight w:hRule="exact" w:val="354"/>
        </w:trPr>
        <w:tc>
          <w:tcPr>
            <w:tcW w:w="4590" w:type="dxa"/>
            <w:vAlign w:val="center"/>
          </w:tcPr>
          <w:p w14:paraId="3F5CBAA5" w14:textId="77777777" w:rsidR="001572B7" w:rsidRPr="00C20284" w:rsidRDefault="001572B7" w:rsidP="001572B7">
            <w:pPr>
              <w:tabs>
                <w:tab w:val="clear" w:pos="227"/>
                <w:tab w:val="left" w:pos="282"/>
              </w:tabs>
              <w:ind w:firstLine="192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คงเหลือสิ้นปี</w:t>
            </w:r>
          </w:p>
        </w:tc>
        <w:tc>
          <w:tcPr>
            <w:tcW w:w="237" w:type="dxa"/>
          </w:tcPr>
          <w:p w14:paraId="637121F5" w14:textId="77777777" w:rsidR="001572B7" w:rsidRPr="00C20284" w:rsidRDefault="001572B7" w:rsidP="001572B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0630A1ED" w14:textId="77777777" w:rsidR="001572B7" w:rsidRPr="00C20284" w:rsidRDefault="001572B7" w:rsidP="0015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12C0C67C" w14:textId="1C473A1B" w:rsidR="001572B7" w:rsidRPr="00C20284" w:rsidRDefault="00564CB1" w:rsidP="00367ADF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3" w:right="-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237" w:type="dxa"/>
          </w:tcPr>
          <w:p w14:paraId="088B3E2B" w14:textId="77777777" w:rsidR="001572B7" w:rsidRPr="00C20284" w:rsidRDefault="001572B7" w:rsidP="001572B7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60DCB729" w14:textId="1CDE7010" w:rsidR="001572B7" w:rsidRPr="00C20284" w:rsidRDefault="009711B9" w:rsidP="00367AD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961</w:t>
            </w:r>
          </w:p>
        </w:tc>
        <w:tc>
          <w:tcPr>
            <w:tcW w:w="221" w:type="dxa"/>
          </w:tcPr>
          <w:p w14:paraId="0E6B7AF0" w14:textId="77777777" w:rsidR="001572B7" w:rsidRPr="00C20284" w:rsidRDefault="001572B7" w:rsidP="001572B7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C57F0E6" w14:textId="0352247F" w:rsidR="001572B7" w:rsidRPr="00C20284" w:rsidRDefault="00D44574" w:rsidP="00367ADF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24" w:right="-6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6" w:type="dxa"/>
          </w:tcPr>
          <w:p w14:paraId="64C18BBB" w14:textId="77777777" w:rsidR="001572B7" w:rsidRPr="00C20284" w:rsidRDefault="001572B7" w:rsidP="001572B7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701A7F83" w14:textId="5082DD56" w:rsidR="001572B7" w:rsidRPr="00C20284" w:rsidRDefault="009711B9" w:rsidP="00367AD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</w:p>
        </w:tc>
        <w:tc>
          <w:tcPr>
            <w:tcW w:w="190" w:type="dxa"/>
          </w:tcPr>
          <w:p w14:paraId="439ACB16" w14:textId="77777777" w:rsidR="001572B7" w:rsidRPr="00C20284" w:rsidRDefault="001572B7" w:rsidP="001572B7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14:paraId="246DE6A2" w14:textId="2F3EFFD3" w:rsidR="001572B7" w:rsidRPr="00C20284" w:rsidRDefault="0041499D" w:rsidP="00367ADF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7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FC651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1" w:type="dxa"/>
          </w:tcPr>
          <w:p w14:paraId="27358DF3" w14:textId="77777777" w:rsidR="001572B7" w:rsidRPr="00C20284" w:rsidRDefault="001572B7" w:rsidP="001572B7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14:paraId="4C93667D" w14:textId="7AD37725" w:rsidR="001572B7" w:rsidRPr="00C20284" w:rsidRDefault="001572B7" w:rsidP="00367ADF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left="-120" w:right="-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9711B9"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  <w:r w:rsidRPr="00C20284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1572B7" w:rsidRPr="00C20284" w14:paraId="4423C85B" w14:textId="77777777" w:rsidTr="00402C52">
        <w:trPr>
          <w:cantSplit/>
          <w:trHeight w:hRule="exact" w:val="354"/>
        </w:trPr>
        <w:tc>
          <w:tcPr>
            <w:tcW w:w="4590" w:type="dxa"/>
          </w:tcPr>
          <w:p w14:paraId="31520473" w14:textId="77777777" w:rsidR="001572B7" w:rsidRPr="00C20284" w:rsidRDefault="001572B7" w:rsidP="001572B7">
            <w:pPr>
              <w:pStyle w:val="acctfourfigures"/>
              <w:tabs>
                <w:tab w:val="clear" w:pos="765"/>
              </w:tabs>
              <w:spacing w:line="240" w:lineRule="atLeast"/>
              <w:ind w:left="22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เงินสดและรายการเทียบเท่าเงินสดเพิ่มขึ้น (ลดลง) สุทธิ</w:t>
            </w:r>
          </w:p>
        </w:tc>
        <w:tc>
          <w:tcPr>
            <w:tcW w:w="237" w:type="dxa"/>
          </w:tcPr>
          <w:p w14:paraId="32817FF4" w14:textId="77777777" w:rsidR="001572B7" w:rsidRPr="00C20284" w:rsidRDefault="001572B7" w:rsidP="001572B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2D1674C1" w14:textId="77777777" w:rsidR="001572B7" w:rsidRPr="00C20284" w:rsidRDefault="001572B7" w:rsidP="0015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5189E408" w14:textId="1DB5A9CB" w:rsidR="001572B7" w:rsidRPr="00C20284" w:rsidRDefault="00F93F6D" w:rsidP="00367ADF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3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10BDC">
              <w:rPr>
                <w:rFonts w:ascii="Angsana New" w:hAnsi="Angsana New"/>
                <w:sz w:val="30"/>
                <w:szCs w:val="30"/>
              </w:rPr>
              <w:t>13,114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31FDF188" w14:textId="77777777" w:rsidR="001572B7" w:rsidRPr="00C20284" w:rsidRDefault="001572B7" w:rsidP="001572B7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double" w:sz="4" w:space="0" w:color="auto"/>
            </w:tcBorders>
          </w:tcPr>
          <w:p w14:paraId="7627B416" w14:textId="6319170C" w:rsidR="001572B7" w:rsidRPr="00C20284" w:rsidRDefault="009711B9" w:rsidP="00367AD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1572B7" w:rsidRPr="00C20284">
              <w:rPr>
                <w:rFonts w:ascii="Angsana New" w:hAnsi="Angsana New"/>
                <w:sz w:val="30"/>
                <w:szCs w:val="30"/>
              </w:rPr>
              <w:t>,</w:t>
            </w:r>
            <w:r w:rsidR="003C6613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221" w:type="dxa"/>
          </w:tcPr>
          <w:p w14:paraId="6C34AD58" w14:textId="77777777" w:rsidR="001572B7" w:rsidRPr="00C20284" w:rsidRDefault="001572B7" w:rsidP="001572B7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3BEB04D3" w14:textId="4D7038C7" w:rsidR="001572B7" w:rsidRPr="00C20284" w:rsidRDefault="008073A6" w:rsidP="00367ADF">
            <w:pPr>
              <w:pStyle w:val="acctmergecolhdg"/>
              <w:tabs>
                <w:tab w:val="decimal" w:pos="1056"/>
              </w:tabs>
              <w:spacing w:line="240" w:lineRule="atLeast"/>
              <w:ind w:left="-24" w:right="-66"/>
              <w:jc w:val="left"/>
              <w:rPr>
                <w:rFonts w:ascii="Angsana New" w:hAnsi="Angsana New"/>
                <w:b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sz w:val="30"/>
                <w:szCs w:val="30"/>
              </w:rPr>
              <w:t>(39)</w:t>
            </w:r>
          </w:p>
        </w:tc>
        <w:tc>
          <w:tcPr>
            <w:tcW w:w="186" w:type="dxa"/>
          </w:tcPr>
          <w:p w14:paraId="4224F63B" w14:textId="77777777" w:rsidR="001572B7" w:rsidRPr="00C20284" w:rsidRDefault="001572B7" w:rsidP="001572B7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</w:tcPr>
          <w:p w14:paraId="1F071EA3" w14:textId="4F82BFFE" w:rsidR="001572B7" w:rsidRPr="00C20284" w:rsidRDefault="001572B7" w:rsidP="00367AD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90"/>
              <w:rPr>
                <w:rFonts w:ascii="Angsana New" w:hAnsi="Angsana New"/>
                <w:bCs/>
                <w:sz w:val="30"/>
                <w:szCs w:val="30"/>
              </w:rPr>
            </w:pPr>
            <w:r w:rsidRPr="00273FFA">
              <w:rPr>
                <w:rFonts w:ascii="Angsana New" w:hAnsi="Angsana New"/>
                <w:bCs/>
                <w:sz w:val="30"/>
                <w:szCs w:val="30"/>
              </w:rPr>
              <w:t>(</w:t>
            </w:r>
            <w:r w:rsidR="009711B9" w:rsidRPr="00273FFA">
              <w:rPr>
                <w:rFonts w:ascii="Angsana New" w:hAnsi="Angsana New"/>
                <w:bCs/>
                <w:sz w:val="30"/>
                <w:szCs w:val="30"/>
                <w:lang w:val="en-US"/>
              </w:rPr>
              <w:t>166</w:t>
            </w:r>
            <w:r w:rsidRPr="00273FFA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190" w:type="dxa"/>
          </w:tcPr>
          <w:p w14:paraId="6F2F0796" w14:textId="77777777" w:rsidR="001572B7" w:rsidRPr="00C20284" w:rsidRDefault="001572B7" w:rsidP="001572B7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0" w:type="dxa"/>
            <w:tcBorders>
              <w:top w:val="single" w:sz="4" w:space="0" w:color="auto"/>
              <w:bottom w:val="double" w:sz="4" w:space="0" w:color="auto"/>
            </w:tcBorders>
          </w:tcPr>
          <w:p w14:paraId="7A43046B" w14:textId="3B6FB6C3" w:rsidR="001572B7" w:rsidRPr="00C20284" w:rsidRDefault="0041499D" w:rsidP="00367ADF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7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(73)</w:t>
            </w:r>
          </w:p>
        </w:tc>
        <w:tc>
          <w:tcPr>
            <w:tcW w:w="241" w:type="dxa"/>
          </w:tcPr>
          <w:p w14:paraId="780D71AE" w14:textId="77777777" w:rsidR="001572B7" w:rsidRPr="00C20284" w:rsidRDefault="001572B7" w:rsidP="001572B7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</w:tcPr>
          <w:p w14:paraId="36CF274F" w14:textId="713E44E2" w:rsidR="001572B7" w:rsidRPr="00C20284" w:rsidRDefault="001572B7" w:rsidP="00367ADF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left="-120" w:right="-60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>(</w:t>
            </w:r>
            <w:r w:rsidR="009711B9" w:rsidRPr="009711B9">
              <w:rPr>
                <w:rFonts w:ascii="Angsana New" w:hAnsi="Angsana New"/>
                <w:sz w:val="30"/>
                <w:szCs w:val="30"/>
                <w:lang w:val="en-US"/>
              </w:rPr>
              <w:t>990</w:t>
            </w:r>
            <w:r w:rsidRPr="00C2028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572B7" w:rsidRPr="00C20284" w14:paraId="7D43D0B2" w14:textId="77777777" w:rsidTr="00D55B15">
        <w:trPr>
          <w:cantSplit/>
          <w:trHeight w:hRule="exact" w:val="433"/>
        </w:trPr>
        <w:tc>
          <w:tcPr>
            <w:tcW w:w="4590" w:type="dxa"/>
          </w:tcPr>
          <w:p w14:paraId="2BCA2FEA" w14:textId="77777777" w:rsidR="001572B7" w:rsidRPr="00C20284" w:rsidRDefault="001572B7" w:rsidP="001572B7">
            <w:pPr>
              <w:pStyle w:val="acctfourfigures"/>
              <w:tabs>
                <w:tab w:val="clear" w:pos="765"/>
              </w:tabs>
              <w:spacing w:line="240" w:lineRule="atLeast"/>
              <w:ind w:left="22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เงินปันผลที่จ่ายให้กับส่วนได้เสียที่ไม่มีอำนาจควบคุม</w:t>
            </w:r>
          </w:p>
        </w:tc>
        <w:tc>
          <w:tcPr>
            <w:tcW w:w="237" w:type="dxa"/>
          </w:tcPr>
          <w:p w14:paraId="069CEA38" w14:textId="77777777" w:rsidR="001572B7" w:rsidRPr="00C20284" w:rsidRDefault="001572B7" w:rsidP="001572B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4CD22163" w14:textId="77777777" w:rsidR="001572B7" w:rsidRPr="00C20284" w:rsidRDefault="001572B7" w:rsidP="0015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5" w:type="dxa"/>
            <w:tcBorders>
              <w:top w:val="double" w:sz="4" w:space="0" w:color="auto"/>
              <w:bottom w:val="double" w:sz="4" w:space="0" w:color="auto"/>
            </w:tcBorders>
          </w:tcPr>
          <w:p w14:paraId="3457B1E6" w14:textId="69D579F8" w:rsidR="001572B7" w:rsidRPr="00C20284" w:rsidRDefault="00B22DBF" w:rsidP="00367ADF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4,973</w:t>
            </w:r>
          </w:p>
        </w:tc>
        <w:tc>
          <w:tcPr>
            <w:tcW w:w="237" w:type="dxa"/>
          </w:tcPr>
          <w:p w14:paraId="2350A3B7" w14:textId="77777777" w:rsidR="001572B7" w:rsidRPr="00C20284" w:rsidRDefault="001572B7" w:rsidP="001572B7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double" w:sz="4" w:space="0" w:color="auto"/>
              <w:bottom w:val="double" w:sz="4" w:space="0" w:color="auto"/>
            </w:tcBorders>
          </w:tcPr>
          <w:p w14:paraId="67A5712E" w14:textId="65953AA4" w:rsidR="001572B7" w:rsidRPr="00C20284" w:rsidRDefault="009711B9" w:rsidP="00367AD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1572B7" w:rsidRPr="00C202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772</w:t>
            </w:r>
          </w:p>
        </w:tc>
        <w:tc>
          <w:tcPr>
            <w:tcW w:w="221" w:type="dxa"/>
          </w:tcPr>
          <w:p w14:paraId="50F3D969" w14:textId="77777777" w:rsidR="001572B7" w:rsidRPr="00C20284" w:rsidRDefault="001572B7" w:rsidP="001572B7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</w:tcPr>
          <w:p w14:paraId="35E879F8" w14:textId="103CA0EF" w:rsidR="001572B7" w:rsidRPr="00C20284" w:rsidRDefault="00B22DBF" w:rsidP="00367ADF">
            <w:pPr>
              <w:pStyle w:val="acctmergecolhdg"/>
              <w:tabs>
                <w:tab w:val="decimal" w:pos="1056"/>
              </w:tabs>
              <w:spacing w:line="240" w:lineRule="atLeast"/>
              <w:ind w:left="-24" w:right="-66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186" w:type="dxa"/>
          </w:tcPr>
          <w:p w14:paraId="329BFD5B" w14:textId="77777777" w:rsidR="001572B7" w:rsidRPr="00C20284" w:rsidRDefault="001572B7" w:rsidP="001572B7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09" w:type="dxa"/>
            <w:tcBorders>
              <w:top w:val="double" w:sz="4" w:space="0" w:color="auto"/>
              <w:bottom w:val="double" w:sz="4" w:space="0" w:color="auto"/>
            </w:tcBorders>
          </w:tcPr>
          <w:p w14:paraId="255352DE" w14:textId="34314008" w:rsidR="001572B7" w:rsidRPr="00C20284" w:rsidRDefault="009711B9" w:rsidP="00367AD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90"/>
              <w:rPr>
                <w:rFonts w:ascii="Angsana New" w:hAnsi="Angsana New"/>
                <w:b/>
                <w:sz w:val="30"/>
                <w:szCs w:val="30"/>
              </w:rPr>
            </w:pPr>
            <w:r w:rsidRPr="00273FFA">
              <w:rPr>
                <w:rFonts w:ascii="Angsana New" w:hAnsi="Angsana New"/>
                <w:b/>
                <w:sz w:val="30"/>
                <w:szCs w:val="30"/>
                <w:lang w:val="en-US"/>
              </w:rPr>
              <w:t>119</w:t>
            </w:r>
          </w:p>
        </w:tc>
        <w:tc>
          <w:tcPr>
            <w:tcW w:w="190" w:type="dxa"/>
          </w:tcPr>
          <w:p w14:paraId="089EDB14" w14:textId="77777777" w:rsidR="001572B7" w:rsidRPr="00C20284" w:rsidRDefault="001572B7" w:rsidP="001572B7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0" w:type="dxa"/>
            <w:tcBorders>
              <w:top w:val="double" w:sz="4" w:space="0" w:color="auto"/>
              <w:bottom w:val="double" w:sz="4" w:space="0" w:color="auto"/>
            </w:tcBorders>
          </w:tcPr>
          <w:p w14:paraId="51474C3B" w14:textId="14B74E1C" w:rsidR="001572B7" w:rsidRPr="00C20284" w:rsidRDefault="00B22DBF" w:rsidP="00367ADF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7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849</w:t>
            </w:r>
          </w:p>
        </w:tc>
        <w:tc>
          <w:tcPr>
            <w:tcW w:w="241" w:type="dxa"/>
          </w:tcPr>
          <w:p w14:paraId="37445597" w14:textId="77777777" w:rsidR="001572B7" w:rsidRPr="00C20284" w:rsidRDefault="001572B7" w:rsidP="001572B7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double" w:sz="4" w:space="0" w:color="auto"/>
              <w:bottom w:val="double" w:sz="4" w:space="0" w:color="auto"/>
            </w:tcBorders>
          </w:tcPr>
          <w:p w14:paraId="539459BF" w14:textId="0C646085" w:rsidR="001572B7" w:rsidRPr="00C20284" w:rsidRDefault="009711B9" w:rsidP="00367ADF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left="-120" w:right="-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1572B7" w:rsidRPr="00C202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05</w:t>
            </w:r>
            <w:r w:rsidR="003C66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</w:tr>
    </w:tbl>
    <w:p w14:paraId="2DAA347A" w14:textId="77777777" w:rsidR="00B82CBD" w:rsidRDefault="00B82CBD">
      <w:pPr>
        <w:tabs>
          <w:tab w:val="clear" w:pos="454"/>
          <w:tab w:val="clear" w:pos="680"/>
          <w:tab w:val="left" w:pos="648"/>
        </w:tabs>
        <w:ind w:left="540" w:right="-194"/>
        <w:jc w:val="center"/>
        <w:rPr>
          <w:rFonts w:ascii="Angsana New" w:hAnsi="Angsana New"/>
          <w:sz w:val="30"/>
          <w:szCs w:val="30"/>
          <w:cs/>
        </w:rPr>
        <w:sectPr w:rsidR="00B82CBD" w:rsidSect="004212BC">
          <w:headerReference w:type="default" r:id="rId17"/>
          <w:footerReference w:type="default" r:id="rId18"/>
          <w:pgSz w:w="16834" w:h="11909" w:orient="landscape" w:code="9"/>
          <w:pgMar w:top="1152" w:right="864" w:bottom="270" w:left="864" w:header="720" w:footer="432" w:gutter="0"/>
          <w:pgBorders w:offsetFrom="page">
            <w:top w:val="none" w:sz="255" w:space="1" w:color="0000FF" w:shadow="1" w:frame="1"/>
            <w:left w:val="none" w:sz="187" w:space="1" w:color="3200EB"/>
            <w:bottom w:val="none" w:sz="0" w:space="6" w:color="000000"/>
            <w:right w:val="none" w:sz="29" w:space="1" w:color="04009A"/>
          </w:pgBorders>
          <w:cols w:space="720"/>
          <w:docGrid w:linePitch="245"/>
        </w:sectPr>
      </w:pPr>
    </w:p>
    <w:p w14:paraId="75ABF0E0" w14:textId="737F5FCA" w:rsidR="00972ED8" w:rsidRPr="00762F3B" w:rsidRDefault="00C17E9D" w:rsidP="00367ADF">
      <w:pPr>
        <w:pStyle w:val="Heading1"/>
        <w:shd w:val="clear" w:color="auto" w:fill="auto"/>
        <w:tabs>
          <w:tab w:val="clear" w:pos="283"/>
          <w:tab w:val="num" w:pos="540"/>
        </w:tabs>
        <w:ind w:left="540" w:hanging="540"/>
        <w:rPr>
          <w:rFonts w:ascii="Angsana New" w:hAnsi="Angsana New"/>
          <w:bCs w:val="0"/>
          <w:szCs w:val="30"/>
        </w:rPr>
      </w:pPr>
      <w:r w:rsidRPr="00762F3B">
        <w:rPr>
          <w:rFonts w:ascii="Angsana New" w:hAnsi="Angsana New" w:cs="Angsana New"/>
          <w:szCs w:val="30"/>
          <w:cs/>
        </w:rPr>
        <w:lastRenderedPageBreak/>
        <w:t>เงินลงทุนในบริษัทร่วม</w:t>
      </w:r>
    </w:p>
    <w:p w14:paraId="6044C94B" w14:textId="77777777" w:rsidR="005674DC" w:rsidRPr="00762F3B" w:rsidRDefault="005674DC">
      <w:pPr>
        <w:pStyle w:val="acctmergecolhdg"/>
        <w:tabs>
          <w:tab w:val="left" w:pos="486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b w:val="0"/>
          <w:bCs/>
          <w:sz w:val="12"/>
          <w:szCs w:val="12"/>
        </w:rPr>
      </w:pPr>
    </w:p>
    <w:p w14:paraId="49EB2F44" w14:textId="5DD8C81C" w:rsidR="0051146E" w:rsidRPr="00762F3B" w:rsidRDefault="0051146E" w:rsidP="001B16F3">
      <w:pPr>
        <w:pStyle w:val="BodyText2"/>
        <w:ind w:left="540" w:right="-43" w:firstLine="0"/>
        <w:jc w:val="thaiDistribute"/>
        <w:rPr>
          <w:rFonts w:ascii="Angsana New" w:eastAsia="Cordia New" w:hAnsi="Angsana New"/>
          <w:sz w:val="30"/>
          <w:szCs w:val="30"/>
        </w:rPr>
      </w:pPr>
      <w:r w:rsidRPr="00762F3B">
        <w:rPr>
          <w:rFonts w:ascii="Angsana New" w:eastAsia="Cordia New" w:hAnsi="Angsana New"/>
          <w:sz w:val="30"/>
          <w:szCs w:val="30"/>
          <w:cs/>
        </w:rPr>
        <w:t>รายการเคลื่อนไหว</w:t>
      </w:r>
      <w:r w:rsidR="00C40523" w:rsidRPr="00762F3B">
        <w:rPr>
          <w:rFonts w:ascii="Angsana New" w:eastAsia="Cordia New" w:hAnsi="Angsana New"/>
          <w:sz w:val="30"/>
          <w:szCs w:val="30"/>
          <w:cs/>
        </w:rPr>
        <w:t>ใน</w:t>
      </w:r>
      <w:r w:rsidR="0052073F" w:rsidRPr="00762F3B">
        <w:rPr>
          <w:rFonts w:ascii="Angsana New" w:eastAsia="Cordia New" w:hAnsi="Angsana New"/>
          <w:sz w:val="30"/>
          <w:szCs w:val="30"/>
          <w:cs/>
        </w:rPr>
        <w:t>ระหว่าง</w:t>
      </w:r>
      <w:r w:rsidR="00D24C3E" w:rsidRPr="00762F3B">
        <w:rPr>
          <w:rFonts w:ascii="Angsana New" w:eastAsia="Cordia New" w:hAnsi="Angsana New"/>
          <w:sz w:val="30"/>
          <w:szCs w:val="30"/>
          <w:cs/>
        </w:rPr>
        <w:t>ปี</w:t>
      </w:r>
      <w:r w:rsidR="0052073F" w:rsidRPr="00762F3B">
        <w:rPr>
          <w:rFonts w:ascii="Angsana New" w:eastAsia="Cordia New" w:hAnsi="Angsana New"/>
          <w:sz w:val="30"/>
          <w:szCs w:val="30"/>
          <w:cs/>
        </w:rPr>
        <w:t xml:space="preserve">สิ้นสุดวันที่ </w:t>
      </w:r>
      <w:r w:rsidR="009711B9" w:rsidRPr="00762F3B">
        <w:rPr>
          <w:rFonts w:ascii="Angsana New" w:eastAsia="Cordia New" w:hAnsi="Angsana New"/>
          <w:sz w:val="30"/>
          <w:szCs w:val="30"/>
        </w:rPr>
        <w:t>31</w:t>
      </w:r>
      <w:r w:rsidR="00D24C3E" w:rsidRPr="00762F3B">
        <w:rPr>
          <w:rFonts w:ascii="Angsana New" w:eastAsia="Cordia New" w:hAnsi="Angsana New"/>
          <w:sz w:val="30"/>
          <w:szCs w:val="30"/>
          <w:cs/>
        </w:rPr>
        <w:t xml:space="preserve"> ธันวาคม</w:t>
      </w:r>
      <w:r w:rsidR="0052073F" w:rsidRPr="00762F3B">
        <w:rPr>
          <w:rFonts w:ascii="Angsana New" w:eastAsia="Cordia New" w:hAnsi="Angsana New"/>
          <w:sz w:val="30"/>
          <w:szCs w:val="30"/>
          <w:cs/>
        </w:rPr>
        <w:t xml:space="preserve"> มีดังนี้</w:t>
      </w:r>
    </w:p>
    <w:p w14:paraId="5E81288E" w14:textId="77777777" w:rsidR="00FF07A2" w:rsidRPr="00762F3B" w:rsidRDefault="00FF07A2" w:rsidP="00EB0635">
      <w:pPr>
        <w:pStyle w:val="BodyText2"/>
        <w:ind w:left="540" w:right="-43" w:firstLine="0"/>
        <w:jc w:val="thaiDistribute"/>
        <w:rPr>
          <w:rFonts w:ascii="Angsana New" w:eastAsia="Cordia New" w:hAnsi="Angsana New"/>
          <w:sz w:val="12"/>
          <w:szCs w:val="12"/>
        </w:rPr>
      </w:pPr>
    </w:p>
    <w:tbl>
      <w:tblPr>
        <w:tblW w:w="92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791"/>
        <w:gridCol w:w="263"/>
        <w:gridCol w:w="989"/>
        <w:gridCol w:w="263"/>
        <w:gridCol w:w="947"/>
        <w:gridCol w:w="270"/>
        <w:gridCol w:w="1001"/>
        <w:gridCol w:w="270"/>
        <w:gridCol w:w="990"/>
      </w:tblGrid>
      <w:tr w:rsidR="009F4908" w:rsidRPr="00762F3B" w14:paraId="18721AB6" w14:textId="77777777" w:rsidTr="006B49F9">
        <w:trPr>
          <w:trHeight w:val="19"/>
        </w:trPr>
        <w:tc>
          <w:tcPr>
            <w:tcW w:w="3510" w:type="dxa"/>
          </w:tcPr>
          <w:p w14:paraId="1BFDBC29" w14:textId="77777777" w:rsidR="009F4908" w:rsidRPr="00762F3B" w:rsidRDefault="009F4908">
            <w:pPr>
              <w:tabs>
                <w:tab w:val="left" w:pos="27"/>
                <w:tab w:val="left" w:pos="342"/>
              </w:tabs>
              <w:spacing w:line="240" w:lineRule="auto"/>
              <w:ind w:lef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1" w:type="dxa"/>
          </w:tcPr>
          <w:p w14:paraId="70282BEF" w14:textId="77777777" w:rsidR="009F4908" w:rsidRPr="00762F3B" w:rsidRDefault="009F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" w:type="dxa"/>
          </w:tcPr>
          <w:p w14:paraId="502A751F" w14:textId="77777777" w:rsidR="009F4908" w:rsidRPr="00762F3B" w:rsidRDefault="009F4908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99" w:type="dxa"/>
            <w:gridSpan w:val="3"/>
          </w:tcPr>
          <w:p w14:paraId="07DC0580" w14:textId="77777777" w:rsidR="009F4908" w:rsidRPr="00762F3B" w:rsidRDefault="009F4908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ECBADCF" w14:textId="77777777" w:rsidR="009F4908" w:rsidRPr="00762F3B" w:rsidRDefault="009F4908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61" w:type="dxa"/>
            <w:gridSpan w:val="3"/>
          </w:tcPr>
          <w:p w14:paraId="06D79B6B" w14:textId="77777777" w:rsidR="009F4908" w:rsidRPr="00762F3B" w:rsidRDefault="009F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62F3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62F3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หน่วย</w:t>
            </w:r>
            <w:r w:rsidRPr="00762F3B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762F3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762F3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F4908" w:rsidRPr="00762F3B" w14:paraId="231ABAAF" w14:textId="77777777" w:rsidTr="006B49F9">
        <w:trPr>
          <w:trHeight w:val="19"/>
        </w:trPr>
        <w:tc>
          <w:tcPr>
            <w:tcW w:w="3510" w:type="dxa"/>
          </w:tcPr>
          <w:p w14:paraId="6C776C7D" w14:textId="77777777" w:rsidR="009F4908" w:rsidRPr="00762F3B" w:rsidRDefault="009F4908">
            <w:pPr>
              <w:tabs>
                <w:tab w:val="left" w:pos="27"/>
                <w:tab w:val="left" w:pos="342"/>
              </w:tabs>
              <w:spacing w:line="240" w:lineRule="auto"/>
              <w:ind w:lef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1" w:type="dxa"/>
          </w:tcPr>
          <w:p w14:paraId="3C89F657" w14:textId="77777777" w:rsidR="009F4908" w:rsidRPr="00762F3B" w:rsidRDefault="009F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3" w:type="dxa"/>
          </w:tcPr>
          <w:p w14:paraId="13BC360F" w14:textId="77777777" w:rsidR="009F4908" w:rsidRPr="00762F3B" w:rsidRDefault="009F4908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99" w:type="dxa"/>
            <w:gridSpan w:val="3"/>
            <w:tcBorders>
              <w:bottom w:val="single" w:sz="4" w:space="0" w:color="auto"/>
            </w:tcBorders>
          </w:tcPr>
          <w:p w14:paraId="367297BF" w14:textId="77777777" w:rsidR="009F4908" w:rsidRPr="00762F3B" w:rsidRDefault="009F4908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F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5343A00" w14:textId="77777777" w:rsidR="009F4908" w:rsidRPr="00762F3B" w:rsidRDefault="009F4908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61" w:type="dxa"/>
            <w:gridSpan w:val="3"/>
            <w:tcBorders>
              <w:bottom w:val="single" w:sz="4" w:space="0" w:color="auto"/>
            </w:tcBorders>
          </w:tcPr>
          <w:p w14:paraId="1FA1F402" w14:textId="77777777" w:rsidR="009F4908" w:rsidRPr="00762F3B" w:rsidRDefault="009F4908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F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1893" w:rsidRPr="00762F3B" w14:paraId="15271626" w14:textId="77777777" w:rsidTr="00367ADF">
        <w:trPr>
          <w:trHeight w:val="19"/>
        </w:trPr>
        <w:tc>
          <w:tcPr>
            <w:tcW w:w="3510" w:type="dxa"/>
          </w:tcPr>
          <w:p w14:paraId="537889C4" w14:textId="77777777" w:rsidR="002C5477" w:rsidRPr="00762F3B" w:rsidRDefault="002C5477">
            <w:pPr>
              <w:tabs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1" w:type="dxa"/>
          </w:tcPr>
          <w:p w14:paraId="5249F4E6" w14:textId="105EB71A" w:rsidR="002C5477" w:rsidRPr="00762F3B" w:rsidRDefault="009D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62F3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3" w:type="dxa"/>
          </w:tcPr>
          <w:p w14:paraId="7A450D71" w14:textId="77777777" w:rsidR="002C5477" w:rsidRPr="00762F3B" w:rsidRDefault="002C5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4621ABD9" w14:textId="0258B34E" w:rsidR="002C5477" w:rsidRPr="00762F3B" w:rsidRDefault="009711B9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F3B">
              <w:rPr>
                <w:rFonts w:ascii="Angsana New" w:hAnsi="Angsana New"/>
                <w:sz w:val="30"/>
                <w:szCs w:val="30"/>
              </w:rPr>
              <w:t>256</w:t>
            </w:r>
            <w:r w:rsidR="003C661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14CA9128" w14:textId="77777777" w:rsidR="002C5477" w:rsidRPr="00762F3B" w:rsidRDefault="002C547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</w:tcPr>
          <w:p w14:paraId="3A2F5F88" w14:textId="713AEE1B" w:rsidR="002C5477" w:rsidRPr="00762F3B" w:rsidRDefault="009711B9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F3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670C07E" w14:textId="77777777" w:rsidR="002C5477" w:rsidRPr="00762F3B" w:rsidRDefault="002C547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</w:tcPr>
          <w:p w14:paraId="6E9584AD" w14:textId="72AB42B7" w:rsidR="002C5477" w:rsidRPr="00762F3B" w:rsidRDefault="009711B9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F3B">
              <w:rPr>
                <w:rFonts w:ascii="Angsana New" w:hAnsi="Angsana New"/>
                <w:sz w:val="30"/>
                <w:szCs w:val="30"/>
              </w:rPr>
              <w:t>256</w:t>
            </w:r>
            <w:r w:rsidR="003C661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90FD80E" w14:textId="77777777" w:rsidR="002C5477" w:rsidRPr="00762F3B" w:rsidRDefault="002C547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FE090FC" w14:textId="2B94016A" w:rsidR="002C5477" w:rsidRPr="00762F3B" w:rsidRDefault="009711B9">
            <w:pPr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F3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9D1893" w:rsidRPr="00762F3B" w14:paraId="01C17143" w14:textId="77777777" w:rsidTr="00367ADF">
        <w:trPr>
          <w:trHeight w:hRule="exact" w:val="213"/>
        </w:trPr>
        <w:tc>
          <w:tcPr>
            <w:tcW w:w="3510" w:type="dxa"/>
          </w:tcPr>
          <w:p w14:paraId="17897A5C" w14:textId="77777777" w:rsidR="002C5477" w:rsidRPr="00762F3B" w:rsidRDefault="002C5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91" w:type="dxa"/>
          </w:tcPr>
          <w:p w14:paraId="1027EB00" w14:textId="77777777" w:rsidR="002C5477" w:rsidRPr="00762F3B" w:rsidRDefault="002C5477">
            <w:pPr>
              <w:pStyle w:val="block"/>
              <w:spacing w:after="0" w:line="240" w:lineRule="auto"/>
              <w:ind w:left="0" w:right="-11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</w:tcPr>
          <w:p w14:paraId="666F0EBA" w14:textId="77777777" w:rsidR="002C5477" w:rsidRPr="00762F3B" w:rsidRDefault="002C5477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</w:tcPr>
          <w:p w14:paraId="4D94EA75" w14:textId="77777777" w:rsidR="002C5477" w:rsidRPr="00762F3B" w:rsidRDefault="002C5477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</w:tcPr>
          <w:p w14:paraId="64F37221" w14:textId="77777777" w:rsidR="002C5477" w:rsidRPr="00762F3B" w:rsidRDefault="002C5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7" w:type="dxa"/>
          </w:tcPr>
          <w:p w14:paraId="6A6E3DD8" w14:textId="77777777" w:rsidR="002C5477" w:rsidRPr="00762F3B" w:rsidRDefault="002C5477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24769DA" w14:textId="77777777" w:rsidR="002C5477" w:rsidRPr="00762F3B" w:rsidRDefault="002C5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</w:tcPr>
          <w:p w14:paraId="28B496A1" w14:textId="77777777" w:rsidR="002C5477" w:rsidRPr="00762F3B" w:rsidRDefault="002C5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036E70" w14:textId="77777777" w:rsidR="002C5477" w:rsidRPr="00762F3B" w:rsidRDefault="002C5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5B09143" w14:textId="77777777" w:rsidR="002C5477" w:rsidRPr="00762F3B" w:rsidRDefault="002C5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6C61" w:rsidRPr="00762F3B" w14:paraId="423E5EAF" w14:textId="77777777" w:rsidTr="00367ADF">
        <w:trPr>
          <w:trHeight w:val="19"/>
        </w:trPr>
        <w:tc>
          <w:tcPr>
            <w:tcW w:w="3510" w:type="dxa"/>
          </w:tcPr>
          <w:p w14:paraId="7522DA79" w14:textId="07FBAB00" w:rsidR="00086C61" w:rsidRPr="00762F3B" w:rsidRDefault="00086C61" w:rsidP="00086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2F3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9711B9" w:rsidRPr="00762F3B">
              <w:rPr>
                <w:rFonts w:ascii="Angsana New" w:hAnsi="Angsana New"/>
                <w:sz w:val="30"/>
                <w:szCs w:val="30"/>
              </w:rPr>
              <w:t>1</w:t>
            </w:r>
            <w:r w:rsidRPr="00762F3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62F3B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791" w:type="dxa"/>
          </w:tcPr>
          <w:p w14:paraId="55244A92" w14:textId="77777777" w:rsidR="00086C61" w:rsidRPr="00762F3B" w:rsidRDefault="00086C61" w:rsidP="00086C61">
            <w:pPr>
              <w:pStyle w:val="block"/>
              <w:spacing w:after="0" w:line="240" w:lineRule="auto"/>
              <w:ind w:left="0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</w:tcPr>
          <w:p w14:paraId="6C4DA21F" w14:textId="77777777" w:rsidR="00086C61" w:rsidRPr="00762F3B" w:rsidRDefault="00086C61" w:rsidP="00086C61">
            <w:pPr>
              <w:pStyle w:val="block"/>
              <w:tabs>
                <w:tab w:val="decimal" w:pos="702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</w:tcPr>
          <w:p w14:paraId="79516C5B" w14:textId="04AA19B5" w:rsidR="00086C61" w:rsidRPr="00762F3B" w:rsidRDefault="00040FD1" w:rsidP="00367ADF">
            <w:pPr>
              <w:pStyle w:val="block"/>
              <w:tabs>
                <w:tab w:val="decimal" w:pos="702"/>
              </w:tabs>
              <w:spacing w:after="0" w:line="240" w:lineRule="auto"/>
              <w:ind w:left="-8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217,839</w:t>
            </w:r>
          </w:p>
        </w:tc>
        <w:tc>
          <w:tcPr>
            <w:tcW w:w="263" w:type="dxa"/>
          </w:tcPr>
          <w:p w14:paraId="43B6CAE1" w14:textId="77777777" w:rsidR="00086C61" w:rsidRPr="00762F3B" w:rsidRDefault="00086C61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7" w:type="dxa"/>
          </w:tcPr>
          <w:p w14:paraId="56920243" w14:textId="446FD0D9" w:rsidR="00086C61" w:rsidRPr="00762F3B" w:rsidRDefault="009711B9" w:rsidP="00367ADF">
            <w:pPr>
              <w:pStyle w:val="block"/>
              <w:tabs>
                <w:tab w:val="decimal" w:pos="702"/>
              </w:tabs>
              <w:spacing w:after="0" w:line="240" w:lineRule="auto"/>
              <w:ind w:left="-8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2F3B">
              <w:rPr>
                <w:rFonts w:ascii="Angsana New" w:hAnsi="Angsana New"/>
                <w:sz w:val="30"/>
                <w:szCs w:val="30"/>
                <w:lang w:val="en-US" w:bidi="th-TH"/>
              </w:rPr>
              <w:t>105</w:t>
            </w:r>
            <w:r w:rsidR="00086C61" w:rsidRPr="00762F3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62F3B">
              <w:rPr>
                <w:rFonts w:ascii="Angsana New" w:hAnsi="Angsana New"/>
                <w:sz w:val="30"/>
                <w:szCs w:val="30"/>
                <w:lang w:val="en-US" w:bidi="th-TH"/>
              </w:rPr>
              <w:t>893</w:t>
            </w:r>
          </w:p>
        </w:tc>
        <w:tc>
          <w:tcPr>
            <w:tcW w:w="270" w:type="dxa"/>
          </w:tcPr>
          <w:p w14:paraId="3A6DAD17" w14:textId="77777777" w:rsidR="00086C61" w:rsidRPr="00762F3B" w:rsidRDefault="00086C61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</w:tcPr>
          <w:p w14:paraId="1C9622A6" w14:textId="1E4572BA" w:rsidR="00086C61" w:rsidRPr="00762F3B" w:rsidRDefault="00E07ADB" w:rsidP="007F7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5,53</w:t>
            </w:r>
            <w:r w:rsidR="003C661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6BC053C" w14:textId="77777777" w:rsidR="00086C61" w:rsidRPr="00762F3B" w:rsidRDefault="00086C61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219ADA" w14:textId="533B097D" w:rsidR="00086C61" w:rsidRPr="00762F3B" w:rsidRDefault="009711B9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="Angsana New" w:hAnsi="Angsana New"/>
                <w:sz w:val="30"/>
                <w:szCs w:val="30"/>
              </w:rPr>
            </w:pPr>
            <w:r w:rsidRPr="00762F3B">
              <w:rPr>
                <w:rFonts w:ascii="Angsana New" w:hAnsi="Angsana New"/>
                <w:sz w:val="30"/>
                <w:szCs w:val="30"/>
              </w:rPr>
              <w:t>335</w:t>
            </w:r>
          </w:p>
        </w:tc>
      </w:tr>
      <w:tr w:rsidR="002E6A3D" w:rsidRPr="00762F3B" w14:paraId="25D165E6" w14:textId="77777777" w:rsidTr="00367ADF">
        <w:trPr>
          <w:trHeight w:val="19"/>
        </w:trPr>
        <w:tc>
          <w:tcPr>
            <w:tcW w:w="3510" w:type="dxa"/>
          </w:tcPr>
          <w:p w14:paraId="10A10450" w14:textId="2F4784FE" w:rsidR="002E6A3D" w:rsidRPr="00762F3B" w:rsidRDefault="002E6A3D" w:rsidP="002E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2F3B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  <w:r w:rsidRPr="00762F3B">
              <w:rPr>
                <w:rFonts w:ascii="Angsana New" w:hAnsi="Angsana New"/>
                <w:sz w:val="30"/>
                <w:szCs w:val="30"/>
              </w:rPr>
              <w:t>/</w:t>
            </w:r>
            <w:r w:rsidRPr="00762F3B">
              <w:rPr>
                <w:rFonts w:ascii="Angsana New" w:hAnsi="Angsana New"/>
                <w:sz w:val="30"/>
                <w:szCs w:val="30"/>
                <w:cs/>
              </w:rPr>
              <w:t>ลงทุนเพิ่ม</w:t>
            </w:r>
          </w:p>
        </w:tc>
        <w:tc>
          <w:tcPr>
            <w:tcW w:w="791" w:type="dxa"/>
          </w:tcPr>
          <w:p w14:paraId="0C2F2B23" w14:textId="77777777" w:rsidR="002E6A3D" w:rsidRPr="00762F3B" w:rsidRDefault="002E6A3D" w:rsidP="002E6A3D">
            <w:pPr>
              <w:pStyle w:val="block"/>
              <w:spacing w:after="0" w:line="240" w:lineRule="auto"/>
              <w:ind w:left="0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</w:tcPr>
          <w:p w14:paraId="0896886D" w14:textId="77777777" w:rsidR="002E6A3D" w:rsidRPr="00762F3B" w:rsidRDefault="002E6A3D" w:rsidP="002E6A3D">
            <w:pPr>
              <w:pStyle w:val="block"/>
              <w:tabs>
                <w:tab w:val="decimal" w:pos="702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</w:tcPr>
          <w:p w14:paraId="11FC859B" w14:textId="45BB7078" w:rsidR="002E6A3D" w:rsidRDefault="00D70FA5" w:rsidP="002E6A3D">
            <w:pPr>
              <w:pStyle w:val="block"/>
              <w:tabs>
                <w:tab w:val="decimal" w:pos="702"/>
              </w:tabs>
              <w:spacing w:after="0" w:line="240" w:lineRule="auto"/>
              <w:ind w:left="-8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55,130</w:t>
            </w:r>
          </w:p>
        </w:tc>
        <w:tc>
          <w:tcPr>
            <w:tcW w:w="263" w:type="dxa"/>
          </w:tcPr>
          <w:p w14:paraId="1F9E5424" w14:textId="77777777" w:rsidR="002E6A3D" w:rsidRPr="00762F3B" w:rsidRDefault="002E6A3D" w:rsidP="002E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7" w:type="dxa"/>
          </w:tcPr>
          <w:p w14:paraId="180EB1D6" w14:textId="65C5D69E" w:rsidR="002E6A3D" w:rsidRPr="00762F3B" w:rsidRDefault="003C6613" w:rsidP="002E6A3D">
            <w:pPr>
              <w:pStyle w:val="block"/>
              <w:tabs>
                <w:tab w:val="decimal" w:pos="702"/>
              </w:tabs>
              <w:spacing w:after="0" w:line="240" w:lineRule="auto"/>
              <w:ind w:left="-8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2E6A3D" w:rsidRPr="00762F3B">
              <w:rPr>
                <w:rFonts w:ascii="Angsana New" w:hAnsi="Angsana New"/>
                <w:sz w:val="30"/>
                <w:szCs w:val="30"/>
                <w:lang w:val="en-US" w:bidi="th-TH"/>
              </w:rPr>
              <w:t>6,716</w:t>
            </w:r>
          </w:p>
        </w:tc>
        <w:tc>
          <w:tcPr>
            <w:tcW w:w="270" w:type="dxa"/>
          </w:tcPr>
          <w:p w14:paraId="06C92088" w14:textId="77777777" w:rsidR="002E6A3D" w:rsidRPr="00762F3B" w:rsidRDefault="002E6A3D" w:rsidP="002E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</w:tcPr>
          <w:p w14:paraId="6CF1C750" w14:textId="71C75D23" w:rsidR="002E6A3D" w:rsidRDefault="002E6A3D" w:rsidP="002E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7833F6" w14:textId="77777777" w:rsidR="002E6A3D" w:rsidRPr="00762F3B" w:rsidRDefault="002E6A3D" w:rsidP="002E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86E2D6D" w14:textId="084CFD95" w:rsidR="002E6A3D" w:rsidRPr="00762F3B" w:rsidRDefault="002E6A3D" w:rsidP="002E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="Angsana New" w:hAnsi="Angsana New"/>
                <w:sz w:val="30"/>
                <w:szCs w:val="30"/>
              </w:rPr>
            </w:pPr>
            <w:r w:rsidRPr="00762F3B">
              <w:rPr>
                <w:rFonts w:ascii="Angsana New" w:hAnsi="Angsana New"/>
                <w:sz w:val="30"/>
                <w:szCs w:val="30"/>
              </w:rPr>
              <w:t>5,378</w:t>
            </w:r>
          </w:p>
        </w:tc>
      </w:tr>
      <w:tr w:rsidR="002E6A3D" w:rsidRPr="00762F3B" w14:paraId="4D471C55" w14:textId="77777777" w:rsidTr="00367ADF">
        <w:trPr>
          <w:trHeight w:val="19"/>
        </w:trPr>
        <w:tc>
          <w:tcPr>
            <w:tcW w:w="3510" w:type="dxa"/>
          </w:tcPr>
          <w:p w14:paraId="6FF045CF" w14:textId="0CA8E5F8" w:rsidR="002E6A3D" w:rsidRPr="00762F3B" w:rsidRDefault="002E6A3D" w:rsidP="002E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2F3B">
              <w:rPr>
                <w:rFonts w:ascii="Angsana New" w:hAnsi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791" w:type="dxa"/>
          </w:tcPr>
          <w:p w14:paraId="6FB2FE32" w14:textId="77777777" w:rsidR="002E6A3D" w:rsidRPr="00762F3B" w:rsidRDefault="002E6A3D" w:rsidP="002E6A3D">
            <w:pPr>
              <w:pStyle w:val="block"/>
              <w:spacing w:after="0" w:line="240" w:lineRule="auto"/>
              <w:ind w:left="0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</w:tcPr>
          <w:p w14:paraId="40CEC8DD" w14:textId="77777777" w:rsidR="002E6A3D" w:rsidRPr="00762F3B" w:rsidRDefault="002E6A3D" w:rsidP="002E6A3D">
            <w:pPr>
              <w:pStyle w:val="block"/>
              <w:tabs>
                <w:tab w:val="decimal" w:pos="702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</w:tcPr>
          <w:p w14:paraId="57FC9422" w14:textId="7B0B506C" w:rsidR="002E6A3D" w:rsidRDefault="006636E7" w:rsidP="007F766B">
            <w:pPr>
              <w:pStyle w:val="block"/>
              <w:tabs>
                <w:tab w:val="decimal" w:pos="702"/>
              </w:tabs>
              <w:spacing w:after="0" w:line="240" w:lineRule="auto"/>
              <w:ind w:left="-8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45077">
              <w:rPr>
                <w:rFonts w:ascii="Angsana New" w:hAnsi="Angsana New"/>
                <w:sz w:val="30"/>
                <w:szCs w:val="30"/>
                <w:lang w:val="en-US" w:bidi="th-TH"/>
              </w:rPr>
              <w:t>54,87</w:t>
            </w:r>
            <w:r w:rsidR="0090746B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3" w:type="dxa"/>
          </w:tcPr>
          <w:p w14:paraId="0FCBD1FE" w14:textId="77777777" w:rsidR="002E6A3D" w:rsidRPr="00762F3B" w:rsidRDefault="002E6A3D" w:rsidP="002E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7" w:type="dxa"/>
          </w:tcPr>
          <w:p w14:paraId="1943B77F" w14:textId="468B0E58" w:rsidR="002E6A3D" w:rsidRPr="00762F3B" w:rsidRDefault="002E6A3D" w:rsidP="002E6A3D">
            <w:pPr>
              <w:pStyle w:val="block"/>
              <w:tabs>
                <w:tab w:val="decimal" w:pos="702"/>
              </w:tabs>
              <w:spacing w:after="0" w:line="240" w:lineRule="auto"/>
              <w:ind w:left="-8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2F3B">
              <w:rPr>
                <w:rFonts w:ascii="Angsana New" w:hAnsi="Angsana New"/>
                <w:sz w:val="30"/>
                <w:szCs w:val="30"/>
                <w:lang w:val="en-US" w:bidi="th-TH"/>
              </w:rPr>
              <w:t>(1,572)</w:t>
            </w:r>
          </w:p>
        </w:tc>
        <w:tc>
          <w:tcPr>
            <w:tcW w:w="270" w:type="dxa"/>
          </w:tcPr>
          <w:p w14:paraId="55E33BC8" w14:textId="77777777" w:rsidR="002E6A3D" w:rsidRPr="00762F3B" w:rsidRDefault="002E6A3D" w:rsidP="002E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</w:tcPr>
          <w:p w14:paraId="09794DCA" w14:textId="2BF5112F" w:rsidR="002E6A3D" w:rsidRDefault="002E6A3D" w:rsidP="002E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(3,71</w:t>
            </w:r>
            <w:r w:rsidR="00D20B63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DA9E19A" w14:textId="77777777" w:rsidR="002E6A3D" w:rsidRPr="00762F3B" w:rsidRDefault="002E6A3D" w:rsidP="002E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4092A8" w14:textId="50DF89D5" w:rsidR="002E6A3D" w:rsidRPr="00762F3B" w:rsidRDefault="002E6A3D" w:rsidP="002E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="Angsana New" w:hAnsi="Angsana New"/>
                <w:sz w:val="30"/>
                <w:szCs w:val="30"/>
              </w:rPr>
            </w:pPr>
            <w:r w:rsidRPr="00762F3B">
              <w:rPr>
                <w:rFonts w:ascii="Angsana New" w:hAnsi="Angsana New"/>
                <w:sz w:val="30"/>
                <w:szCs w:val="30"/>
              </w:rPr>
              <w:t>(179)</w:t>
            </w:r>
          </w:p>
        </w:tc>
      </w:tr>
      <w:tr w:rsidR="002E6A3D" w:rsidRPr="00762F3B" w14:paraId="0DEF5377" w14:textId="77777777" w:rsidTr="00367ADF">
        <w:trPr>
          <w:trHeight w:val="19"/>
        </w:trPr>
        <w:tc>
          <w:tcPr>
            <w:tcW w:w="3510" w:type="dxa"/>
          </w:tcPr>
          <w:p w14:paraId="6DC32FF8" w14:textId="77777777" w:rsidR="002E6A3D" w:rsidRPr="00762F3B" w:rsidRDefault="002E6A3D" w:rsidP="002E6A3D">
            <w:pPr>
              <w:tabs>
                <w:tab w:val="left" w:pos="27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62F3B">
              <w:rPr>
                <w:rFonts w:ascii="Angsana New" w:hAnsi="Angsana New"/>
                <w:sz w:val="30"/>
                <w:szCs w:val="30"/>
                <w:cs/>
              </w:rPr>
              <w:t>ส่วนแบ่งกำไรจากเงินลงทุน</w:t>
            </w:r>
          </w:p>
        </w:tc>
        <w:tc>
          <w:tcPr>
            <w:tcW w:w="791" w:type="dxa"/>
          </w:tcPr>
          <w:p w14:paraId="74143979" w14:textId="77777777" w:rsidR="002E6A3D" w:rsidRPr="00762F3B" w:rsidRDefault="002E6A3D" w:rsidP="002E6A3D">
            <w:pPr>
              <w:pStyle w:val="block"/>
              <w:spacing w:after="0" w:line="240" w:lineRule="auto"/>
              <w:ind w:left="0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</w:tcPr>
          <w:p w14:paraId="46EDC4E0" w14:textId="77777777" w:rsidR="002E6A3D" w:rsidRPr="00762F3B" w:rsidRDefault="002E6A3D" w:rsidP="002E6A3D">
            <w:pPr>
              <w:pStyle w:val="block"/>
              <w:tabs>
                <w:tab w:val="decimal" w:pos="702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</w:tcPr>
          <w:p w14:paraId="2AA6B133" w14:textId="48C0AC5A" w:rsidR="002E6A3D" w:rsidRPr="00762F3B" w:rsidRDefault="007F6473" w:rsidP="002E6A3D">
            <w:pPr>
              <w:pStyle w:val="block"/>
              <w:tabs>
                <w:tab w:val="decimal" w:pos="702"/>
              </w:tabs>
              <w:spacing w:after="0" w:line="240" w:lineRule="auto"/>
              <w:ind w:left="-8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</w:t>
            </w:r>
            <w:r w:rsidR="002D2985">
              <w:rPr>
                <w:rFonts w:ascii="Angsana New" w:hAnsi="Angsana New"/>
                <w:sz w:val="30"/>
                <w:szCs w:val="30"/>
                <w:lang w:val="en-US" w:bidi="th-TH"/>
              </w:rPr>
              <w:t>576</w:t>
            </w:r>
          </w:p>
        </w:tc>
        <w:tc>
          <w:tcPr>
            <w:tcW w:w="263" w:type="dxa"/>
          </w:tcPr>
          <w:p w14:paraId="57E8B39D" w14:textId="77777777" w:rsidR="002E6A3D" w:rsidRPr="00762F3B" w:rsidRDefault="002E6A3D" w:rsidP="002E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7" w:type="dxa"/>
          </w:tcPr>
          <w:p w14:paraId="153F6FD2" w14:textId="3B38EE06" w:rsidR="002E6A3D" w:rsidRPr="00762F3B" w:rsidRDefault="002E6A3D" w:rsidP="002E6A3D">
            <w:pPr>
              <w:pStyle w:val="block"/>
              <w:tabs>
                <w:tab w:val="decimal" w:pos="702"/>
              </w:tabs>
              <w:spacing w:after="0" w:line="240" w:lineRule="auto"/>
              <w:ind w:left="-8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2F3B">
              <w:rPr>
                <w:rFonts w:ascii="Angsana New" w:hAnsi="Angsana New"/>
                <w:sz w:val="30"/>
                <w:szCs w:val="30"/>
                <w:lang w:val="en-US" w:bidi="th-TH"/>
              </w:rPr>
              <w:t>7,133</w:t>
            </w:r>
          </w:p>
        </w:tc>
        <w:tc>
          <w:tcPr>
            <w:tcW w:w="270" w:type="dxa"/>
          </w:tcPr>
          <w:p w14:paraId="3DB18057" w14:textId="77777777" w:rsidR="002E6A3D" w:rsidRPr="00762F3B" w:rsidRDefault="002E6A3D" w:rsidP="002E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</w:tcPr>
          <w:p w14:paraId="5D955428" w14:textId="1EB26305" w:rsidR="002E6A3D" w:rsidRPr="00762F3B" w:rsidRDefault="002E6A3D" w:rsidP="002E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CA7878" w14:textId="77777777" w:rsidR="002E6A3D" w:rsidRPr="00762F3B" w:rsidRDefault="002E6A3D" w:rsidP="002E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7C69B0" w14:textId="379D1A92" w:rsidR="002E6A3D" w:rsidRPr="00762F3B" w:rsidRDefault="002E6A3D" w:rsidP="002E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="Angsana New" w:hAnsi="Angsana New"/>
                <w:sz w:val="30"/>
                <w:szCs w:val="30"/>
              </w:rPr>
            </w:pPr>
            <w:r w:rsidRPr="00762F3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E1DB7" w:rsidRPr="00762F3B" w14:paraId="5F212342" w14:textId="77777777" w:rsidTr="00367ADF">
        <w:trPr>
          <w:trHeight w:val="19"/>
        </w:trPr>
        <w:tc>
          <w:tcPr>
            <w:tcW w:w="3510" w:type="dxa"/>
          </w:tcPr>
          <w:p w14:paraId="66942BC5" w14:textId="05648AF2" w:rsidR="004E1DB7" w:rsidRPr="00762F3B" w:rsidRDefault="00FF058E" w:rsidP="002E6A3D">
            <w:pPr>
              <w:tabs>
                <w:tab w:val="left" w:pos="27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</w:t>
            </w:r>
            <w:r w:rsidR="00565670"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วนแบ่งกำไรขาดทุนเบ็ดเสร็จอื่น</w:t>
            </w:r>
          </w:p>
        </w:tc>
        <w:tc>
          <w:tcPr>
            <w:tcW w:w="791" w:type="dxa"/>
          </w:tcPr>
          <w:p w14:paraId="5D600825" w14:textId="77777777" w:rsidR="004E1DB7" w:rsidRPr="00762F3B" w:rsidRDefault="004E1DB7" w:rsidP="002E6A3D">
            <w:pPr>
              <w:pStyle w:val="block"/>
              <w:spacing w:after="0" w:line="240" w:lineRule="auto"/>
              <w:ind w:left="0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</w:tcPr>
          <w:p w14:paraId="48255CA4" w14:textId="77777777" w:rsidR="004E1DB7" w:rsidRPr="00762F3B" w:rsidRDefault="004E1DB7" w:rsidP="002E6A3D">
            <w:pPr>
              <w:pStyle w:val="block"/>
              <w:tabs>
                <w:tab w:val="decimal" w:pos="702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</w:tcPr>
          <w:p w14:paraId="5C5FDA51" w14:textId="37B74E66" w:rsidR="004E1DB7" w:rsidRDefault="004E1DB7" w:rsidP="002E6A3D">
            <w:pPr>
              <w:pStyle w:val="block"/>
              <w:tabs>
                <w:tab w:val="decimal" w:pos="702"/>
              </w:tabs>
              <w:spacing w:after="0" w:line="240" w:lineRule="auto"/>
              <w:ind w:left="-8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</w:tcPr>
          <w:p w14:paraId="64472DFD" w14:textId="77777777" w:rsidR="004E1DB7" w:rsidRPr="00762F3B" w:rsidRDefault="004E1DB7" w:rsidP="002E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7" w:type="dxa"/>
          </w:tcPr>
          <w:p w14:paraId="19BC3793" w14:textId="456E68CD" w:rsidR="004E1DB7" w:rsidRPr="00762F3B" w:rsidRDefault="004E1DB7" w:rsidP="002E6A3D">
            <w:pPr>
              <w:pStyle w:val="block"/>
              <w:tabs>
                <w:tab w:val="decimal" w:pos="702"/>
              </w:tabs>
              <w:spacing w:after="0" w:line="240" w:lineRule="auto"/>
              <w:ind w:left="-8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4ACD51F" w14:textId="77777777" w:rsidR="004E1DB7" w:rsidRPr="00762F3B" w:rsidRDefault="004E1DB7" w:rsidP="002E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</w:tcPr>
          <w:p w14:paraId="5578F47B" w14:textId="77777777" w:rsidR="004E1DB7" w:rsidRDefault="004E1DB7" w:rsidP="002E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47F3F1" w14:textId="77777777" w:rsidR="004E1DB7" w:rsidRPr="00762F3B" w:rsidRDefault="004E1DB7" w:rsidP="002E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66358D" w14:textId="77777777" w:rsidR="004E1DB7" w:rsidRPr="00762F3B" w:rsidRDefault="004E1DB7" w:rsidP="002E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0595" w:rsidRPr="00762F3B" w14:paraId="1900EBB0" w14:textId="77777777" w:rsidTr="00367ADF">
        <w:trPr>
          <w:trHeight w:val="19"/>
        </w:trPr>
        <w:tc>
          <w:tcPr>
            <w:tcW w:w="3510" w:type="dxa"/>
          </w:tcPr>
          <w:p w14:paraId="0369D78A" w14:textId="70022D54" w:rsidR="00130595" w:rsidRDefault="00130595" w:rsidP="00130595">
            <w:pPr>
              <w:tabs>
                <w:tab w:val="left" w:pos="270"/>
              </w:tabs>
              <w:ind w:left="164"/>
              <w:rPr>
                <w:rFonts w:ascii="Angsana New" w:hAnsi="Angsana New"/>
                <w:sz w:val="30"/>
                <w:szCs w:val="30"/>
                <w:cs/>
              </w:rPr>
            </w:pPr>
            <w:r w:rsidRPr="00762F3B">
              <w:rPr>
                <w:rFonts w:ascii="Angsana New" w:hAnsi="Angsana New"/>
                <w:sz w:val="30"/>
                <w:szCs w:val="30"/>
                <w:cs/>
              </w:rPr>
              <w:t>จากเงินลงทุน</w:t>
            </w:r>
          </w:p>
        </w:tc>
        <w:tc>
          <w:tcPr>
            <w:tcW w:w="791" w:type="dxa"/>
          </w:tcPr>
          <w:p w14:paraId="0E7E757E" w14:textId="77777777" w:rsidR="00130595" w:rsidRPr="00762F3B" w:rsidRDefault="00130595" w:rsidP="00130595">
            <w:pPr>
              <w:pStyle w:val="block"/>
              <w:spacing w:after="0" w:line="240" w:lineRule="auto"/>
              <w:ind w:left="0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</w:tcPr>
          <w:p w14:paraId="246E2AA2" w14:textId="77777777" w:rsidR="00130595" w:rsidRPr="00762F3B" w:rsidRDefault="00130595" w:rsidP="00130595">
            <w:pPr>
              <w:pStyle w:val="block"/>
              <w:tabs>
                <w:tab w:val="decimal" w:pos="702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</w:tcPr>
          <w:p w14:paraId="316643BF" w14:textId="5349C2F1" w:rsidR="00130595" w:rsidRDefault="00130595" w:rsidP="00130595">
            <w:pPr>
              <w:pStyle w:val="block"/>
              <w:tabs>
                <w:tab w:val="decimal" w:pos="702"/>
              </w:tabs>
              <w:spacing w:after="0" w:line="240" w:lineRule="auto"/>
              <w:ind w:left="-8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5,921</w:t>
            </w:r>
          </w:p>
        </w:tc>
        <w:tc>
          <w:tcPr>
            <w:tcW w:w="263" w:type="dxa"/>
          </w:tcPr>
          <w:p w14:paraId="3B41C763" w14:textId="77777777" w:rsidR="00130595" w:rsidRPr="00762F3B" w:rsidRDefault="00130595" w:rsidP="0013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7" w:type="dxa"/>
          </w:tcPr>
          <w:p w14:paraId="658AE200" w14:textId="4FC88180" w:rsidR="00130595" w:rsidRDefault="00130595" w:rsidP="00130595">
            <w:pPr>
              <w:pStyle w:val="block"/>
              <w:tabs>
                <w:tab w:val="decimal" w:pos="702"/>
              </w:tabs>
              <w:spacing w:after="0" w:line="240" w:lineRule="auto"/>
              <w:ind w:left="-8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937</w:t>
            </w:r>
          </w:p>
        </w:tc>
        <w:tc>
          <w:tcPr>
            <w:tcW w:w="270" w:type="dxa"/>
          </w:tcPr>
          <w:p w14:paraId="1C0D0D51" w14:textId="77777777" w:rsidR="00130595" w:rsidRPr="00762F3B" w:rsidRDefault="00130595" w:rsidP="0013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</w:tcPr>
          <w:p w14:paraId="3BC4A4CF" w14:textId="57BC8F73" w:rsidR="00130595" w:rsidRDefault="00130595" w:rsidP="0013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F35E83" w14:textId="77777777" w:rsidR="00130595" w:rsidRPr="00762F3B" w:rsidRDefault="00130595" w:rsidP="0013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07D7BBD" w14:textId="77D81B92" w:rsidR="00130595" w:rsidRPr="00762F3B" w:rsidRDefault="00130595" w:rsidP="0013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E6A3D" w:rsidRPr="00762F3B" w14:paraId="3ADD245B" w14:textId="77777777" w:rsidTr="00367ADF">
        <w:trPr>
          <w:trHeight w:val="19"/>
        </w:trPr>
        <w:tc>
          <w:tcPr>
            <w:tcW w:w="3510" w:type="dxa"/>
          </w:tcPr>
          <w:p w14:paraId="3161BD7F" w14:textId="77777777" w:rsidR="002E6A3D" w:rsidRPr="00762F3B" w:rsidRDefault="002E6A3D" w:rsidP="002E6A3D">
            <w:pPr>
              <w:tabs>
                <w:tab w:val="left" w:pos="27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62F3B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791" w:type="dxa"/>
          </w:tcPr>
          <w:p w14:paraId="0DAF6CA2" w14:textId="77777777" w:rsidR="002E6A3D" w:rsidRPr="00762F3B" w:rsidRDefault="002E6A3D" w:rsidP="002E6A3D">
            <w:pPr>
              <w:pStyle w:val="block"/>
              <w:spacing w:after="0" w:line="240" w:lineRule="auto"/>
              <w:ind w:left="0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</w:tcPr>
          <w:p w14:paraId="1DE73EDF" w14:textId="77777777" w:rsidR="002E6A3D" w:rsidRPr="00762F3B" w:rsidRDefault="002E6A3D" w:rsidP="002E6A3D">
            <w:pPr>
              <w:pStyle w:val="block"/>
              <w:tabs>
                <w:tab w:val="decimal" w:pos="702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</w:tcPr>
          <w:p w14:paraId="4B63B772" w14:textId="7A54B163" w:rsidR="002E6A3D" w:rsidRPr="00762F3B" w:rsidRDefault="006636E7" w:rsidP="002E6A3D">
            <w:pPr>
              <w:pStyle w:val="block"/>
              <w:tabs>
                <w:tab w:val="decimal" w:pos="702"/>
              </w:tabs>
              <w:spacing w:after="0" w:line="240" w:lineRule="auto"/>
              <w:ind w:left="-8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3C6613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F56C5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78</w:t>
            </w:r>
            <w:r w:rsidR="00F56C58">
              <w:rPr>
                <w:rFonts w:ascii="Angsana New" w:hAnsi="Angsana New"/>
                <w:sz w:val="30"/>
                <w:szCs w:val="30"/>
                <w:lang w:val="en-US" w:bidi="th-TH"/>
              </w:rPr>
              <w:t>9)</w:t>
            </w:r>
          </w:p>
        </w:tc>
        <w:tc>
          <w:tcPr>
            <w:tcW w:w="263" w:type="dxa"/>
          </w:tcPr>
          <w:p w14:paraId="4B81605D" w14:textId="77777777" w:rsidR="002E6A3D" w:rsidRPr="00762F3B" w:rsidRDefault="002E6A3D" w:rsidP="002E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7" w:type="dxa"/>
          </w:tcPr>
          <w:p w14:paraId="3D5AA25B" w14:textId="706C1FF5" w:rsidR="002E6A3D" w:rsidRPr="00762F3B" w:rsidRDefault="002E6A3D" w:rsidP="002E6A3D">
            <w:pPr>
              <w:pStyle w:val="block"/>
              <w:tabs>
                <w:tab w:val="decimal" w:pos="702"/>
              </w:tabs>
              <w:spacing w:after="0" w:line="240" w:lineRule="auto"/>
              <w:ind w:left="-8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2F3B">
              <w:rPr>
                <w:rFonts w:ascii="Angsana New" w:hAnsi="Angsana New"/>
                <w:sz w:val="30"/>
                <w:szCs w:val="30"/>
                <w:lang w:val="en-US" w:bidi="th-TH"/>
              </w:rPr>
              <w:t>(6,568)</w:t>
            </w:r>
          </w:p>
        </w:tc>
        <w:tc>
          <w:tcPr>
            <w:tcW w:w="270" w:type="dxa"/>
          </w:tcPr>
          <w:p w14:paraId="59135D57" w14:textId="77777777" w:rsidR="002E6A3D" w:rsidRPr="00762F3B" w:rsidRDefault="002E6A3D" w:rsidP="002E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</w:tcPr>
          <w:p w14:paraId="56F0BC1A" w14:textId="188CACE9" w:rsidR="002E6A3D" w:rsidRPr="00762F3B" w:rsidRDefault="002E6A3D" w:rsidP="002E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6D280E" w14:textId="77777777" w:rsidR="002E6A3D" w:rsidRPr="00762F3B" w:rsidRDefault="002E6A3D" w:rsidP="002E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2A68F88" w14:textId="2C23070B" w:rsidR="002E6A3D" w:rsidRPr="00762F3B" w:rsidRDefault="002E6A3D" w:rsidP="002E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="Angsana New" w:hAnsi="Angsana New"/>
                <w:sz w:val="30"/>
                <w:szCs w:val="30"/>
              </w:rPr>
            </w:pPr>
            <w:r w:rsidRPr="00762F3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E6A3D" w:rsidRPr="00762F3B" w14:paraId="53A8BB7D" w14:textId="77777777" w:rsidTr="00367ADF">
        <w:trPr>
          <w:trHeight w:val="19"/>
        </w:trPr>
        <w:tc>
          <w:tcPr>
            <w:tcW w:w="3510" w:type="dxa"/>
          </w:tcPr>
          <w:p w14:paraId="38FE2C5B" w14:textId="6B3666B8" w:rsidR="002E6A3D" w:rsidRPr="00762F3B" w:rsidRDefault="002E6A3D" w:rsidP="002E6A3D">
            <w:pPr>
              <w:tabs>
                <w:tab w:val="left" w:pos="27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62F3B">
              <w:rPr>
                <w:rFonts w:ascii="Angsana New" w:hAnsi="Angsana New"/>
                <w:sz w:val="30"/>
                <w:szCs w:val="30"/>
                <w:cs/>
              </w:rPr>
              <w:t>ส่วนได้เสียในบริษัทย่อยที่มีอยู่ก่อน</w:t>
            </w:r>
          </w:p>
        </w:tc>
        <w:tc>
          <w:tcPr>
            <w:tcW w:w="791" w:type="dxa"/>
          </w:tcPr>
          <w:p w14:paraId="09F86CB0" w14:textId="77777777" w:rsidR="002E6A3D" w:rsidRPr="00762F3B" w:rsidRDefault="002E6A3D" w:rsidP="002E6A3D">
            <w:pPr>
              <w:pStyle w:val="block"/>
              <w:spacing w:after="0" w:line="240" w:lineRule="auto"/>
              <w:ind w:left="0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</w:tcPr>
          <w:p w14:paraId="1A6E564F" w14:textId="77777777" w:rsidR="002E6A3D" w:rsidRPr="00762F3B" w:rsidRDefault="002E6A3D" w:rsidP="002E6A3D">
            <w:pPr>
              <w:pStyle w:val="block"/>
              <w:tabs>
                <w:tab w:val="decimal" w:pos="702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</w:tcPr>
          <w:p w14:paraId="15F1DB49" w14:textId="77777777" w:rsidR="002E6A3D" w:rsidRPr="00762F3B" w:rsidRDefault="002E6A3D" w:rsidP="002E6A3D">
            <w:pPr>
              <w:pStyle w:val="block"/>
              <w:tabs>
                <w:tab w:val="decimal" w:pos="702"/>
              </w:tabs>
              <w:spacing w:after="0" w:line="240" w:lineRule="auto"/>
              <w:ind w:left="-8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</w:tcPr>
          <w:p w14:paraId="7A76370A" w14:textId="77777777" w:rsidR="002E6A3D" w:rsidRPr="00762F3B" w:rsidRDefault="002E6A3D" w:rsidP="002E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7" w:type="dxa"/>
          </w:tcPr>
          <w:p w14:paraId="242A6B54" w14:textId="77777777" w:rsidR="002E6A3D" w:rsidRPr="00762F3B" w:rsidRDefault="002E6A3D" w:rsidP="002E6A3D">
            <w:pPr>
              <w:pStyle w:val="block"/>
              <w:tabs>
                <w:tab w:val="decimal" w:pos="702"/>
              </w:tabs>
              <w:spacing w:after="0" w:line="240" w:lineRule="auto"/>
              <w:ind w:left="-8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A643030" w14:textId="77777777" w:rsidR="002E6A3D" w:rsidRPr="00762F3B" w:rsidRDefault="002E6A3D" w:rsidP="002E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</w:tcPr>
          <w:p w14:paraId="40995D88" w14:textId="77777777" w:rsidR="002E6A3D" w:rsidRPr="00762F3B" w:rsidRDefault="002E6A3D" w:rsidP="002E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A5F7CE" w14:textId="77777777" w:rsidR="002E6A3D" w:rsidRPr="00762F3B" w:rsidRDefault="002E6A3D" w:rsidP="002E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8208C07" w14:textId="77777777" w:rsidR="002E6A3D" w:rsidRPr="00762F3B" w:rsidRDefault="002E6A3D" w:rsidP="002E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6A3D" w:rsidRPr="00762F3B" w14:paraId="54321595" w14:textId="77777777" w:rsidTr="00367ADF">
        <w:trPr>
          <w:trHeight w:val="19"/>
        </w:trPr>
        <w:tc>
          <w:tcPr>
            <w:tcW w:w="3510" w:type="dxa"/>
          </w:tcPr>
          <w:p w14:paraId="7CE8C77B" w14:textId="2CC42CEB" w:rsidR="002E6A3D" w:rsidRPr="00762F3B" w:rsidRDefault="002E6A3D" w:rsidP="002E6A3D">
            <w:pPr>
              <w:tabs>
                <w:tab w:val="left" w:pos="270"/>
              </w:tabs>
              <w:ind w:firstLine="156"/>
              <w:rPr>
                <w:rFonts w:ascii="Angsana New" w:hAnsi="Angsana New"/>
                <w:sz w:val="30"/>
                <w:szCs w:val="30"/>
                <w:cs/>
              </w:rPr>
            </w:pPr>
            <w:r w:rsidRPr="00762F3B">
              <w:rPr>
                <w:rFonts w:ascii="Angsana New" w:hAnsi="Angsana New"/>
                <w:sz w:val="30"/>
                <w:szCs w:val="30"/>
                <w:cs/>
              </w:rPr>
              <w:t>เปลี่ยนสภาพเป็นบริษัทร่วม</w:t>
            </w:r>
          </w:p>
        </w:tc>
        <w:tc>
          <w:tcPr>
            <w:tcW w:w="791" w:type="dxa"/>
          </w:tcPr>
          <w:p w14:paraId="0939BDDC" w14:textId="02C62686" w:rsidR="002E6A3D" w:rsidRPr="00762F3B" w:rsidRDefault="002E6A3D" w:rsidP="00FA42CD">
            <w:pPr>
              <w:pStyle w:val="block"/>
              <w:spacing w:after="0" w:line="240" w:lineRule="auto"/>
              <w:ind w:left="-107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</w:tcPr>
          <w:p w14:paraId="07356449" w14:textId="77777777" w:rsidR="002E6A3D" w:rsidRPr="00762F3B" w:rsidRDefault="002E6A3D" w:rsidP="002E6A3D">
            <w:pPr>
              <w:pStyle w:val="block"/>
              <w:tabs>
                <w:tab w:val="decimal" w:pos="702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</w:tcPr>
          <w:p w14:paraId="26550350" w14:textId="25784AE6" w:rsidR="002E6A3D" w:rsidRPr="00762F3B" w:rsidRDefault="004B2CCA" w:rsidP="002E6A3D">
            <w:pPr>
              <w:pStyle w:val="block"/>
              <w:tabs>
                <w:tab w:val="decimal" w:pos="702"/>
              </w:tabs>
              <w:spacing w:after="0" w:line="240" w:lineRule="auto"/>
              <w:ind w:left="-8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</w:tcPr>
          <w:p w14:paraId="266CCFC8" w14:textId="77777777" w:rsidR="002E6A3D" w:rsidRPr="00762F3B" w:rsidRDefault="002E6A3D" w:rsidP="002E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7" w:type="dxa"/>
          </w:tcPr>
          <w:p w14:paraId="376BFC94" w14:textId="2F29A293" w:rsidR="002E6A3D" w:rsidRPr="00762F3B" w:rsidRDefault="002E6A3D" w:rsidP="002E6A3D">
            <w:pPr>
              <w:pStyle w:val="block"/>
              <w:tabs>
                <w:tab w:val="decimal" w:pos="702"/>
              </w:tabs>
              <w:spacing w:after="0" w:line="240" w:lineRule="auto"/>
              <w:ind w:left="-8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2F3B">
              <w:rPr>
                <w:rFonts w:ascii="Angsana New" w:hAnsi="Angsana New"/>
                <w:sz w:val="30"/>
                <w:szCs w:val="30"/>
                <w:lang w:val="en-US" w:bidi="th-TH"/>
              </w:rPr>
              <w:t>71,0</w:t>
            </w:r>
            <w:r w:rsidR="003C6613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762F3B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44C59A33" w14:textId="77777777" w:rsidR="002E6A3D" w:rsidRPr="00762F3B" w:rsidRDefault="002E6A3D" w:rsidP="002E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</w:tcPr>
          <w:p w14:paraId="6BB96799" w14:textId="7B92C7EF" w:rsidR="002E6A3D" w:rsidRPr="00762F3B" w:rsidRDefault="002E6A3D" w:rsidP="002E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C846F4" w14:textId="77777777" w:rsidR="002E6A3D" w:rsidRPr="00762F3B" w:rsidRDefault="002E6A3D" w:rsidP="002E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56C78C" w14:textId="23561E20" w:rsidR="002E6A3D" w:rsidRPr="00762F3B" w:rsidRDefault="002E6A3D" w:rsidP="002E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="Angsana New" w:hAnsi="Angsana New"/>
                <w:sz w:val="30"/>
                <w:szCs w:val="30"/>
              </w:rPr>
            </w:pPr>
            <w:r w:rsidRPr="00762F3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E6A3D" w:rsidRPr="00762F3B" w14:paraId="3AC8FEE3" w14:textId="77777777" w:rsidTr="00367ADF">
        <w:trPr>
          <w:trHeight w:val="19"/>
        </w:trPr>
        <w:tc>
          <w:tcPr>
            <w:tcW w:w="3510" w:type="dxa"/>
          </w:tcPr>
          <w:p w14:paraId="4BA4A801" w14:textId="57837A7E" w:rsidR="002E6A3D" w:rsidRPr="00762F3B" w:rsidRDefault="002E6A3D" w:rsidP="002E6A3D">
            <w:pPr>
              <w:tabs>
                <w:tab w:val="left" w:pos="27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62F3B">
              <w:rPr>
                <w:rFonts w:ascii="Angsana New" w:hAnsi="Angsana New"/>
                <w:sz w:val="30"/>
                <w:szCs w:val="30"/>
                <w:cs/>
              </w:rPr>
              <w:t>ตัดส่วนได้เสียในบริษัทร่วมจาก</w:t>
            </w:r>
          </w:p>
        </w:tc>
        <w:tc>
          <w:tcPr>
            <w:tcW w:w="791" w:type="dxa"/>
          </w:tcPr>
          <w:p w14:paraId="06CE14F2" w14:textId="77777777" w:rsidR="002E6A3D" w:rsidRPr="00762F3B" w:rsidRDefault="002E6A3D" w:rsidP="002E6A3D">
            <w:pPr>
              <w:pStyle w:val="block"/>
              <w:spacing w:after="0" w:line="240" w:lineRule="auto"/>
              <w:ind w:left="0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</w:tcPr>
          <w:p w14:paraId="2B062E94" w14:textId="77777777" w:rsidR="002E6A3D" w:rsidRPr="00762F3B" w:rsidRDefault="002E6A3D" w:rsidP="002E6A3D">
            <w:pPr>
              <w:pStyle w:val="block"/>
              <w:tabs>
                <w:tab w:val="decimal" w:pos="702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</w:tcPr>
          <w:p w14:paraId="2735B31E" w14:textId="77777777" w:rsidR="002E6A3D" w:rsidRPr="00762F3B" w:rsidRDefault="002E6A3D" w:rsidP="002E6A3D">
            <w:pPr>
              <w:pStyle w:val="block"/>
              <w:tabs>
                <w:tab w:val="decimal" w:pos="702"/>
              </w:tabs>
              <w:spacing w:after="0" w:line="240" w:lineRule="auto"/>
              <w:ind w:left="-8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</w:tcPr>
          <w:p w14:paraId="52254716" w14:textId="77777777" w:rsidR="002E6A3D" w:rsidRPr="00762F3B" w:rsidRDefault="002E6A3D" w:rsidP="002E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7" w:type="dxa"/>
          </w:tcPr>
          <w:p w14:paraId="7B24F1E0" w14:textId="77777777" w:rsidR="002E6A3D" w:rsidRPr="00762F3B" w:rsidRDefault="002E6A3D" w:rsidP="002E6A3D">
            <w:pPr>
              <w:pStyle w:val="block"/>
              <w:tabs>
                <w:tab w:val="decimal" w:pos="702"/>
              </w:tabs>
              <w:spacing w:after="0" w:line="240" w:lineRule="auto"/>
              <w:ind w:left="-8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3602B3D" w14:textId="77777777" w:rsidR="002E6A3D" w:rsidRPr="00762F3B" w:rsidRDefault="002E6A3D" w:rsidP="002E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</w:tcPr>
          <w:p w14:paraId="2B67AF95" w14:textId="77777777" w:rsidR="002E6A3D" w:rsidRPr="00762F3B" w:rsidRDefault="002E6A3D" w:rsidP="002E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C7BA99" w14:textId="77777777" w:rsidR="002E6A3D" w:rsidRPr="00762F3B" w:rsidRDefault="002E6A3D" w:rsidP="002E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04E66C2" w14:textId="77777777" w:rsidR="002E6A3D" w:rsidRPr="00762F3B" w:rsidRDefault="002E6A3D" w:rsidP="002E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6A3D" w:rsidRPr="00762F3B" w14:paraId="712EFAFD" w14:textId="77777777" w:rsidTr="00367ADF">
        <w:trPr>
          <w:trHeight w:val="19"/>
        </w:trPr>
        <w:tc>
          <w:tcPr>
            <w:tcW w:w="3510" w:type="dxa"/>
          </w:tcPr>
          <w:p w14:paraId="12EB57E0" w14:textId="457FB2EA" w:rsidR="002E6A3D" w:rsidRPr="00762F3B" w:rsidRDefault="002E6A3D" w:rsidP="002E6A3D">
            <w:pPr>
              <w:tabs>
                <w:tab w:val="left" w:pos="270"/>
              </w:tabs>
              <w:ind w:firstLine="156"/>
              <w:rPr>
                <w:rFonts w:ascii="Angsana New" w:hAnsi="Angsana New"/>
                <w:sz w:val="30"/>
                <w:szCs w:val="30"/>
                <w:cs/>
              </w:rPr>
            </w:pPr>
            <w:r w:rsidRPr="00762F3B">
              <w:rPr>
                <w:rFonts w:ascii="Angsana New" w:hAnsi="Angsana New"/>
                <w:sz w:val="30"/>
                <w:szCs w:val="30"/>
                <w:cs/>
              </w:rPr>
              <w:t>การสูญเสียการควบคุมในบริษัทย่อย</w:t>
            </w:r>
          </w:p>
        </w:tc>
        <w:tc>
          <w:tcPr>
            <w:tcW w:w="791" w:type="dxa"/>
          </w:tcPr>
          <w:p w14:paraId="6996F102" w14:textId="06C08440" w:rsidR="002E6A3D" w:rsidRPr="00762F3B" w:rsidRDefault="002E6A3D" w:rsidP="002E6A3D">
            <w:pPr>
              <w:pStyle w:val="block"/>
              <w:spacing w:after="0" w:line="240" w:lineRule="auto"/>
              <w:ind w:left="0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</w:tcPr>
          <w:p w14:paraId="5EA8C240" w14:textId="77777777" w:rsidR="002E6A3D" w:rsidRPr="00762F3B" w:rsidRDefault="002E6A3D" w:rsidP="002E6A3D">
            <w:pPr>
              <w:pStyle w:val="block"/>
              <w:tabs>
                <w:tab w:val="decimal" w:pos="702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</w:tcPr>
          <w:p w14:paraId="0B30FA01" w14:textId="12DE2935" w:rsidR="002E6A3D" w:rsidRPr="00762F3B" w:rsidRDefault="004B2CCA" w:rsidP="002E6A3D">
            <w:pPr>
              <w:pStyle w:val="block"/>
              <w:tabs>
                <w:tab w:val="decimal" w:pos="702"/>
              </w:tabs>
              <w:spacing w:after="0" w:line="240" w:lineRule="auto"/>
              <w:ind w:left="-8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</w:tcPr>
          <w:p w14:paraId="70F3A94A" w14:textId="77777777" w:rsidR="002E6A3D" w:rsidRPr="00762F3B" w:rsidRDefault="002E6A3D" w:rsidP="002E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7" w:type="dxa"/>
          </w:tcPr>
          <w:p w14:paraId="4EB26D2C" w14:textId="15B643AF" w:rsidR="002E6A3D" w:rsidRPr="00762F3B" w:rsidRDefault="002E6A3D" w:rsidP="002E6A3D">
            <w:pPr>
              <w:pStyle w:val="block"/>
              <w:tabs>
                <w:tab w:val="decimal" w:pos="702"/>
              </w:tabs>
              <w:spacing w:after="0" w:line="240" w:lineRule="auto"/>
              <w:ind w:left="-8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2F3B">
              <w:rPr>
                <w:rFonts w:ascii="Angsana New" w:hAnsi="Angsana New"/>
                <w:sz w:val="30"/>
                <w:szCs w:val="30"/>
                <w:lang w:val="en-US" w:bidi="th-TH"/>
              </w:rPr>
              <w:t>(3,</w:t>
            </w:r>
            <w:r w:rsidR="003C6613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762F3B">
              <w:rPr>
                <w:rFonts w:ascii="Angsana New" w:hAnsi="Angsana New"/>
                <w:sz w:val="30"/>
                <w:szCs w:val="30"/>
                <w:lang w:val="en-US" w:bidi="th-TH"/>
              </w:rPr>
              <w:t>89)</w:t>
            </w:r>
          </w:p>
        </w:tc>
        <w:tc>
          <w:tcPr>
            <w:tcW w:w="270" w:type="dxa"/>
          </w:tcPr>
          <w:p w14:paraId="2E132367" w14:textId="77777777" w:rsidR="002E6A3D" w:rsidRPr="00762F3B" w:rsidRDefault="002E6A3D" w:rsidP="002E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</w:tcPr>
          <w:p w14:paraId="2F41E7E8" w14:textId="490D0F37" w:rsidR="002E6A3D" w:rsidRPr="00762F3B" w:rsidRDefault="002E6A3D" w:rsidP="002E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6A7FAF" w14:textId="77777777" w:rsidR="002E6A3D" w:rsidRPr="00762F3B" w:rsidRDefault="002E6A3D" w:rsidP="002E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B10C3B" w14:textId="3408E6DA" w:rsidR="002E6A3D" w:rsidRPr="00762F3B" w:rsidRDefault="002E6A3D" w:rsidP="002E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="Angsana New" w:hAnsi="Angsana New"/>
                <w:sz w:val="30"/>
                <w:szCs w:val="30"/>
              </w:rPr>
            </w:pPr>
            <w:r w:rsidRPr="00762F3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E6A3D" w:rsidRPr="00762F3B" w14:paraId="255713D5" w14:textId="77777777" w:rsidTr="00367ADF">
        <w:trPr>
          <w:trHeight w:val="19"/>
        </w:trPr>
        <w:tc>
          <w:tcPr>
            <w:tcW w:w="3510" w:type="dxa"/>
          </w:tcPr>
          <w:p w14:paraId="34058E20" w14:textId="6FD0C1A4" w:rsidR="002E6A3D" w:rsidRPr="00762F3B" w:rsidRDefault="002E6A3D" w:rsidP="002E6A3D">
            <w:pPr>
              <w:tabs>
                <w:tab w:val="left" w:pos="27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62F3B">
              <w:rPr>
                <w:rFonts w:ascii="Angsana New" w:hAnsi="Angsana New"/>
                <w:sz w:val="30"/>
                <w:szCs w:val="30"/>
                <w:cs/>
              </w:rPr>
              <w:t>โอนส่วนได้เสียในบริษัทร่วมที่มีอยู่ก่อน</w:t>
            </w:r>
          </w:p>
        </w:tc>
        <w:tc>
          <w:tcPr>
            <w:tcW w:w="791" w:type="dxa"/>
          </w:tcPr>
          <w:p w14:paraId="542A3E3C" w14:textId="77777777" w:rsidR="002E6A3D" w:rsidRPr="00762F3B" w:rsidRDefault="002E6A3D" w:rsidP="002E6A3D">
            <w:pPr>
              <w:pStyle w:val="block"/>
              <w:spacing w:after="0" w:line="240" w:lineRule="auto"/>
              <w:ind w:left="0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</w:tcPr>
          <w:p w14:paraId="73A2711D" w14:textId="77777777" w:rsidR="002E6A3D" w:rsidRPr="00762F3B" w:rsidRDefault="002E6A3D" w:rsidP="002E6A3D">
            <w:pPr>
              <w:pStyle w:val="block"/>
              <w:tabs>
                <w:tab w:val="decimal" w:pos="702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</w:tcPr>
          <w:p w14:paraId="39DA6643" w14:textId="77777777" w:rsidR="002E6A3D" w:rsidRPr="00762F3B" w:rsidRDefault="002E6A3D" w:rsidP="002E6A3D">
            <w:pPr>
              <w:pStyle w:val="block"/>
              <w:tabs>
                <w:tab w:val="decimal" w:pos="702"/>
              </w:tabs>
              <w:spacing w:after="0" w:line="240" w:lineRule="auto"/>
              <w:ind w:left="-8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</w:tcPr>
          <w:p w14:paraId="0A91F495" w14:textId="77777777" w:rsidR="002E6A3D" w:rsidRPr="00762F3B" w:rsidRDefault="002E6A3D" w:rsidP="002E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7" w:type="dxa"/>
          </w:tcPr>
          <w:p w14:paraId="1C609C3F" w14:textId="77777777" w:rsidR="002E6A3D" w:rsidRPr="00762F3B" w:rsidRDefault="002E6A3D" w:rsidP="002E6A3D">
            <w:pPr>
              <w:pStyle w:val="block"/>
              <w:tabs>
                <w:tab w:val="decimal" w:pos="702"/>
              </w:tabs>
              <w:spacing w:after="0" w:line="240" w:lineRule="auto"/>
              <w:ind w:left="-8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156E57E" w14:textId="77777777" w:rsidR="002E6A3D" w:rsidRPr="00762F3B" w:rsidRDefault="002E6A3D" w:rsidP="002E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</w:tcPr>
          <w:p w14:paraId="3DAEECFD" w14:textId="77777777" w:rsidR="002E6A3D" w:rsidRPr="00762F3B" w:rsidRDefault="002E6A3D" w:rsidP="002E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C6740F" w14:textId="77777777" w:rsidR="002E6A3D" w:rsidRPr="00762F3B" w:rsidRDefault="002E6A3D" w:rsidP="002E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A5F4E99" w14:textId="77777777" w:rsidR="002E6A3D" w:rsidRPr="00762F3B" w:rsidRDefault="002E6A3D" w:rsidP="002E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6A3D" w:rsidRPr="00762F3B" w14:paraId="4DAC9238" w14:textId="77777777" w:rsidTr="00367ADF">
        <w:trPr>
          <w:trHeight w:val="19"/>
        </w:trPr>
        <w:tc>
          <w:tcPr>
            <w:tcW w:w="3510" w:type="dxa"/>
          </w:tcPr>
          <w:p w14:paraId="48145F79" w14:textId="6D4FAD3E" w:rsidR="002E6A3D" w:rsidRPr="00762F3B" w:rsidRDefault="002E6A3D" w:rsidP="002E6A3D">
            <w:pPr>
              <w:tabs>
                <w:tab w:val="left" w:pos="270"/>
              </w:tabs>
              <w:ind w:left="161"/>
              <w:rPr>
                <w:rFonts w:ascii="Angsana New" w:hAnsi="Angsana New"/>
                <w:sz w:val="30"/>
                <w:szCs w:val="30"/>
                <w:cs/>
              </w:rPr>
            </w:pPr>
            <w:r w:rsidRPr="00762F3B">
              <w:rPr>
                <w:rFonts w:ascii="Angsana New" w:hAnsi="Angsana New"/>
                <w:sz w:val="30"/>
                <w:szCs w:val="30"/>
                <w:cs/>
              </w:rPr>
              <w:t>การเปลี่ยนสภาพเป็นบริษัทย่อย</w:t>
            </w:r>
          </w:p>
        </w:tc>
        <w:tc>
          <w:tcPr>
            <w:tcW w:w="791" w:type="dxa"/>
          </w:tcPr>
          <w:p w14:paraId="509F72CF" w14:textId="35870F30" w:rsidR="002E6A3D" w:rsidRPr="00762F3B" w:rsidRDefault="002E6A3D" w:rsidP="002E6A3D">
            <w:pPr>
              <w:pStyle w:val="block"/>
              <w:spacing w:after="0" w:line="240" w:lineRule="auto"/>
              <w:ind w:left="0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3" w:type="dxa"/>
          </w:tcPr>
          <w:p w14:paraId="10043E7A" w14:textId="77777777" w:rsidR="002E6A3D" w:rsidRPr="00762F3B" w:rsidRDefault="002E6A3D" w:rsidP="002E6A3D">
            <w:pPr>
              <w:pStyle w:val="block"/>
              <w:tabs>
                <w:tab w:val="decimal" w:pos="702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</w:tcPr>
          <w:p w14:paraId="0DDD888B" w14:textId="4A6DB9E0" w:rsidR="002E6A3D" w:rsidRPr="001A515B" w:rsidRDefault="004B2CCA" w:rsidP="002E6A3D">
            <w:pPr>
              <w:pStyle w:val="block"/>
              <w:tabs>
                <w:tab w:val="decimal" w:pos="702"/>
              </w:tabs>
              <w:spacing w:after="0" w:line="240" w:lineRule="auto"/>
              <w:ind w:left="-8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A515B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FE0AFA" w:rsidRPr="001A515B">
              <w:rPr>
                <w:rFonts w:ascii="Angsana New" w:hAnsi="Angsana New"/>
                <w:sz w:val="30"/>
                <w:szCs w:val="30"/>
                <w:lang w:val="en-US" w:bidi="th-TH"/>
              </w:rPr>
              <w:t>1,076</w:t>
            </w:r>
            <w:r w:rsidRPr="001A515B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3" w:type="dxa"/>
          </w:tcPr>
          <w:p w14:paraId="06CBF525" w14:textId="77777777" w:rsidR="002E6A3D" w:rsidRPr="00762F3B" w:rsidRDefault="002E6A3D" w:rsidP="002E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7" w:type="dxa"/>
          </w:tcPr>
          <w:p w14:paraId="59884C34" w14:textId="581BD8F3" w:rsidR="002E6A3D" w:rsidRPr="00762F3B" w:rsidRDefault="002E6A3D" w:rsidP="002E6A3D">
            <w:pPr>
              <w:pStyle w:val="block"/>
              <w:tabs>
                <w:tab w:val="decimal" w:pos="702"/>
              </w:tabs>
              <w:spacing w:after="0" w:line="240" w:lineRule="auto"/>
              <w:ind w:left="-8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2F3B">
              <w:rPr>
                <w:rFonts w:ascii="Angsana New" w:hAnsi="Angsana New"/>
                <w:sz w:val="30"/>
                <w:szCs w:val="30"/>
                <w:lang w:val="en-US" w:bidi="th-TH"/>
              </w:rPr>
              <w:t>(1,</w:t>
            </w:r>
            <w:r w:rsidR="00FE0AFA">
              <w:rPr>
                <w:rFonts w:ascii="Angsana New" w:hAnsi="Angsana New"/>
                <w:sz w:val="30"/>
                <w:szCs w:val="30"/>
                <w:lang w:val="en-US" w:bidi="th-TH"/>
              </w:rPr>
              <w:t>269</w:t>
            </w:r>
            <w:r w:rsidRPr="00762F3B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CE056D5" w14:textId="77777777" w:rsidR="002E6A3D" w:rsidRPr="00762F3B" w:rsidRDefault="002E6A3D" w:rsidP="002E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</w:tcPr>
          <w:p w14:paraId="25701175" w14:textId="3D5DB4E8" w:rsidR="002E6A3D" w:rsidRPr="00762F3B" w:rsidRDefault="002E6A3D" w:rsidP="002E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</w:t>
            </w:r>
            <w:r w:rsidR="00174F5F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75A7471" w14:textId="77777777" w:rsidR="002E6A3D" w:rsidRPr="00762F3B" w:rsidRDefault="002E6A3D" w:rsidP="002E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4320312" w14:textId="20F450B9" w:rsidR="002E6A3D" w:rsidRPr="00762F3B" w:rsidRDefault="002E6A3D" w:rsidP="002E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="Angsana New" w:hAnsi="Angsana New"/>
                <w:sz w:val="30"/>
                <w:szCs w:val="30"/>
              </w:rPr>
            </w:pPr>
            <w:r w:rsidRPr="00762F3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50808" w:rsidRPr="00762F3B" w14:paraId="757D1755" w14:textId="77777777" w:rsidTr="00367ADF">
        <w:trPr>
          <w:trHeight w:val="19"/>
        </w:trPr>
        <w:tc>
          <w:tcPr>
            <w:tcW w:w="3510" w:type="dxa"/>
          </w:tcPr>
          <w:p w14:paraId="23373E9C" w14:textId="672417E2" w:rsidR="00450808" w:rsidRPr="002B53CD" w:rsidRDefault="00450808" w:rsidP="002E6A3D">
            <w:pPr>
              <w:tabs>
                <w:tab w:val="left" w:pos="27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B53CD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</w:t>
            </w:r>
            <w:r w:rsidR="002D0044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มูลค่ายุติธรรมของ</w:t>
            </w:r>
          </w:p>
        </w:tc>
        <w:tc>
          <w:tcPr>
            <w:tcW w:w="791" w:type="dxa"/>
          </w:tcPr>
          <w:p w14:paraId="1969B98C" w14:textId="77777777" w:rsidR="00450808" w:rsidRPr="002B53CD" w:rsidRDefault="00450808" w:rsidP="002E6A3D">
            <w:pPr>
              <w:pStyle w:val="block"/>
              <w:spacing w:after="0" w:line="240" w:lineRule="auto"/>
              <w:ind w:left="0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</w:tcPr>
          <w:p w14:paraId="07FFDF4B" w14:textId="77777777" w:rsidR="00450808" w:rsidRPr="002B53CD" w:rsidRDefault="00450808" w:rsidP="002E6A3D">
            <w:pPr>
              <w:pStyle w:val="block"/>
              <w:tabs>
                <w:tab w:val="decimal" w:pos="702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</w:tcPr>
          <w:p w14:paraId="7E25F2E5" w14:textId="77777777" w:rsidR="00450808" w:rsidRPr="002B53CD" w:rsidRDefault="00450808" w:rsidP="007F766B">
            <w:pPr>
              <w:pStyle w:val="block"/>
              <w:tabs>
                <w:tab w:val="decimal" w:pos="702"/>
              </w:tabs>
              <w:spacing w:after="0" w:line="240" w:lineRule="auto"/>
              <w:ind w:left="-8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</w:tcPr>
          <w:p w14:paraId="10E4334E" w14:textId="77777777" w:rsidR="00450808" w:rsidRPr="002B53CD" w:rsidRDefault="00450808" w:rsidP="002E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7" w:type="dxa"/>
          </w:tcPr>
          <w:p w14:paraId="1D90F168" w14:textId="77777777" w:rsidR="00450808" w:rsidRPr="002B53CD" w:rsidRDefault="00450808" w:rsidP="007F766B">
            <w:pPr>
              <w:pStyle w:val="block"/>
              <w:tabs>
                <w:tab w:val="decimal" w:pos="702"/>
              </w:tabs>
              <w:spacing w:after="0" w:line="240" w:lineRule="auto"/>
              <w:ind w:left="-8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C89F3DA" w14:textId="77777777" w:rsidR="00450808" w:rsidRPr="002B53CD" w:rsidRDefault="00450808" w:rsidP="002E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</w:tcPr>
          <w:p w14:paraId="335CE091" w14:textId="77777777" w:rsidR="00450808" w:rsidRPr="002B53CD" w:rsidRDefault="00450808" w:rsidP="007F7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1FE382" w14:textId="77777777" w:rsidR="00450808" w:rsidRPr="002B53CD" w:rsidRDefault="00450808" w:rsidP="002E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B67BAFC" w14:textId="77777777" w:rsidR="00450808" w:rsidRPr="002B53CD" w:rsidRDefault="00450808" w:rsidP="002E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7B4D" w:rsidRPr="00762F3B" w14:paraId="135A72F4" w14:textId="77777777" w:rsidTr="002B53CD">
        <w:trPr>
          <w:trHeight w:val="19"/>
        </w:trPr>
        <w:tc>
          <w:tcPr>
            <w:tcW w:w="3510" w:type="dxa"/>
            <w:shd w:val="clear" w:color="auto" w:fill="auto"/>
          </w:tcPr>
          <w:p w14:paraId="15FA075F" w14:textId="18E091F2" w:rsidR="00147B4D" w:rsidRPr="002B53CD" w:rsidRDefault="002D0044" w:rsidP="007074AB">
            <w:pPr>
              <w:tabs>
                <w:tab w:val="left" w:pos="270"/>
              </w:tabs>
              <w:ind w:firstLine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ส่วนได้เสีย</w:t>
            </w:r>
            <w:r w:rsidR="00895361" w:rsidRPr="002B53CD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 w:rsidR="0019751B" w:rsidRPr="002B53CD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="001A572B" w:rsidRPr="002B53CD">
              <w:rPr>
                <w:rFonts w:ascii="Angsana New" w:hAnsi="Angsana New" w:hint="cs"/>
                <w:sz w:val="30"/>
                <w:szCs w:val="30"/>
                <w:cs/>
              </w:rPr>
              <w:t>ร่วม</w:t>
            </w:r>
            <w:r w:rsidR="002102B2">
              <w:rPr>
                <w:rFonts w:ascii="Angsana New" w:hAnsi="Angsana New" w:hint="cs"/>
                <w:sz w:val="30"/>
                <w:szCs w:val="30"/>
                <w:cs/>
              </w:rPr>
              <w:t>ที่มีอยู่ก่อน</w:t>
            </w:r>
          </w:p>
        </w:tc>
        <w:tc>
          <w:tcPr>
            <w:tcW w:w="791" w:type="dxa"/>
            <w:shd w:val="clear" w:color="auto" w:fill="auto"/>
          </w:tcPr>
          <w:p w14:paraId="33F97CA3" w14:textId="77777777" w:rsidR="00147B4D" w:rsidRPr="002B53CD" w:rsidRDefault="00147B4D" w:rsidP="002E6A3D">
            <w:pPr>
              <w:pStyle w:val="block"/>
              <w:spacing w:after="0" w:line="240" w:lineRule="auto"/>
              <w:ind w:left="0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  <w:shd w:val="clear" w:color="auto" w:fill="auto"/>
          </w:tcPr>
          <w:p w14:paraId="052F4ABE" w14:textId="77777777" w:rsidR="00147B4D" w:rsidRPr="002B53CD" w:rsidRDefault="00147B4D" w:rsidP="002E6A3D">
            <w:pPr>
              <w:pStyle w:val="block"/>
              <w:tabs>
                <w:tab w:val="decimal" w:pos="702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shd w:val="clear" w:color="auto" w:fill="auto"/>
          </w:tcPr>
          <w:p w14:paraId="0253001E" w14:textId="4B2B81D4" w:rsidR="00147B4D" w:rsidRPr="002B53CD" w:rsidRDefault="00147B4D" w:rsidP="007F766B">
            <w:pPr>
              <w:pStyle w:val="block"/>
              <w:tabs>
                <w:tab w:val="decimal" w:pos="702"/>
              </w:tabs>
              <w:spacing w:after="0" w:line="240" w:lineRule="auto"/>
              <w:ind w:left="-8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  <w:shd w:val="clear" w:color="auto" w:fill="auto"/>
          </w:tcPr>
          <w:p w14:paraId="45382F01" w14:textId="77777777" w:rsidR="00147B4D" w:rsidRPr="002B53CD" w:rsidRDefault="00147B4D" w:rsidP="002E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7" w:type="dxa"/>
            <w:shd w:val="clear" w:color="auto" w:fill="auto"/>
          </w:tcPr>
          <w:p w14:paraId="1770045F" w14:textId="4A08B599" w:rsidR="00147B4D" w:rsidRPr="002B53CD" w:rsidRDefault="00147B4D" w:rsidP="007F766B">
            <w:pPr>
              <w:pStyle w:val="block"/>
              <w:tabs>
                <w:tab w:val="decimal" w:pos="702"/>
              </w:tabs>
              <w:spacing w:after="0" w:line="240" w:lineRule="auto"/>
              <w:ind w:left="-8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F64742C" w14:textId="77777777" w:rsidR="00147B4D" w:rsidRPr="002B53CD" w:rsidRDefault="00147B4D" w:rsidP="002E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shd w:val="clear" w:color="auto" w:fill="auto"/>
          </w:tcPr>
          <w:p w14:paraId="0BC996A7" w14:textId="66B2AE6E" w:rsidR="00147B4D" w:rsidRPr="002B53CD" w:rsidRDefault="00147B4D" w:rsidP="007F7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FA52FE7" w14:textId="77777777" w:rsidR="00147B4D" w:rsidRPr="002B53CD" w:rsidRDefault="00147B4D" w:rsidP="002E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F2B8358" w14:textId="76910712" w:rsidR="00147B4D" w:rsidRPr="002B53CD" w:rsidRDefault="00147B4D" w:rsidP="002E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19D0" w:rsidRPr="00762F3B" w14:paraId="682C3399" w14:textId="77777777" w:rsidTr="002B53CD">
        <w:trPr>
          <w:trHeight w:val="19"/>
        </w:trPr>
        <w:tc>
          <w:tcPr>
            <w:tcW w:w="3510" w:type="dxa"/>
            <w:shd w:val="clear" w:color="auto" w:fill="auto"/>
          </w:tcPr>
          <w:p w14:paraId="1F11E31A" w14:textId="2F191101" w:rsidR="006C19D0" w:rsidRDefault="006C19D0" w:rsidP="006C19D0">
            <w:pPr>
              <w:tabs>
                <w:tab w:val="left" w:pos="270"/>
              </w:tabs>
              <w:ind w:firstLine="16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การเปลี่ยนสภาพเป็นบริษัทย่อย</w:t>
            </w:r>
          </w:p>
        </w:tc>
        <w:tc>
          <w:tcPr>
            <w:tcW w:w="791" w:type="dxa"/>
            <w:shd w:val="clear" w:color="auto" w:fill="auto"/>
          </w:tcPr>
          <w:p w14:paraId="0C422940" w14:textId="053F974D" w:rsidR="006C19D0" w:rsidRPr="002B53CD" w:rsidRDefault="006C19D0" w:rsidP="006C19D0">
            <w:pPr>
              <w:pStyle w:val="block"/>
              <w:spacing w:after="0" w:line="240" w:lineRule="auto"/>
              <w:ind w:left="0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3" w:type="dxa"/>
            <w:shd w:val="clear" w:color="auto" w:fill="auto"/>
          </w:tcPr>
          <w:p w14:paraId="613536B1" w14:textId="77777777" w:rsidR="006C19D0" w:rsidRPr="002B53CD" w:rsidRDefault="006C19D0" w:rsidP="006C19D0">
            <w:pPr>
              <w:pStyle w:val="block"/>
              <w:tabs>
                <w:tab w:val="decimal" w:pos="702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shd w:val="clear" w:color="auto" w:fill="auto"/>
          </w:tcPr>
          <w:p w14:paraId="51801837" w14:textId="2F199139" w:rsidR="006C19D0" w:rsidRDefault="006C19D0" w:rsidP="006C19D0">
            <w:pPr>
              <w:pStyle w:val="block"/>
              <w:tabs>
                <w:tab w:val="decimal" w:pos="702"/>
              </w:tabs>
              <w:spacing w:after="0" w:line="240" w:lineRule="auto"/>
              <w:ind w:left="-8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A515B">
              <w:rPr>
                <w:rFonts w:ascii="Angsana New" w:hAnsi="Angsana New"/>
                <w:sz w:val="30"/>
                <w:szCs w:val="30"/>
                <w:lang w:val="en-US" w:bidi="th-TH"/>
              </w:rPr>
              <w:t>487</w:t>
            </w:r>
          </w:p>
        </w:tc>
        <w:tc>
          <w:tcPr>
            <w:tcW w:w="263" w:type="dxa"/>
            <w:shd w:val="clear" w:color="auto" w:fill="auto"/>
          </w:tcPr>
          <w:p w14:paraId="3A2DCFBF" w14:textId="77777777" w:rsidR="006C19D0" w:rsidRPr="002B53CD" w:rsidRDefault="006C19D0" w:rsidP="006C1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7" w:type="dxa"/>
            <w:shd w:val="clear" w:color="auto" w:fill="auto"/>
          </w:tcPr>
          <w:p w14:paraId="0A879D18" w14:textId="02E50D34" w:rsidR="006C19D0" w:rsidRDefault="006C19D0" w:rsidP="006C19D0">
            <w:pPr>
              <w:pStyle w:val="block"/>
              <w:tabs>
                <w:tab w:val="decimal" w:pos="702"/>
              </w:tabs>
              <w:spacing w:after="0" w:line="240" w:lineRule="auto"/>
              <w:ind w:left="-8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(53)</w:t>
            </w:r>
          </w:p>
        </w:tc>
        <w:tc>
          <w:tcPr>
            <w:tcW w:w="270" w:type="dxa"/>
            <w:shd w:val="clear" w:color="auto" w:fill="auto"/>
          </w:tcPr>
          <w:p w14:paraId="0FA258DF" w14:textId="77777777" w:rsidR="006C19D0" w:rsidRPr="002B53CD" w:rsidRDefault="006C19D0" w:rsidP="006C1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shd w:val="clear" w:color="auto" w:fill="auto"/>
          </w:tcPr>
          <w:p w14:paraId="62380A7F" w14:textId="44A87458" w:rsidR="006C19D0" w:rsidRPr="002B53CD" w:rsidRDefault="006C19D0" w:rsidP="006C1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="Angsana New" w:hAnsi="Angsana New"/>
                <w:sz w:val="30"/>
                <w:szCs w:val="30"/>
              </w:rPr>
            </w:pPr>
            <w:r w:rsidRPr="002B53C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F79FC7" w14:textId="77777777" w:rsidR="006C19D0" w:rsidRPr="002B53CD" w:rsidRDefault="006C19D0" w:rsidP="006C1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8B94F84" w14:textId="0D842292" w:rsidR="006C19D0" w:rsidRPr="002B53CD" w:rsidRDefault="006C19D0" w:rsidP="006C1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="Angsana New" w:hAnsi="Angsana New"/>
                <w:sz w:val="30"/>
                <w:szCs w:val="30"/>
              </w:rPr>
            </w:pPr>
            <w:r w:rsidRPr="002B53C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35C0E" w:rsidRPr="00762F3B" w14:paraId="09E5D20E" w14:textId="77777777" w:rsidTr="002B53CD">
        <w:trPr>
          <w:trHeight w:val="19"/>
        </w:trPr>
        <w:tc>
          <w:tcPr>
            <w:tcW w:w="3510" w:type="dxa"/>
            <w:shd w:val="clear" w:color="auto" w:fill="auto"/>
          </w:tcPr>
          <w:p w14:paraId="058845CC" w14:textId="5BFD91A3" w:rsidR="00335C0E" w:rsidRDefault="000178ED" w:rsidP="000178ED">
            <w:pPr>
              <w:tabs>
                <w:tab w:val="left" w:pos="270"/>
              </w:tabs>
              <w:ind w:hanging="1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กำไรจากการแลกเปลี่ยนเงินลงทุนด้วยหุ้น</w:t>
            </w:r>
          </w:p>
        </w:tc>
        <w:tc>
          <w:tcPr>
            <w:tcW w:w="791" w:type="dxa"/>
            <w:shd w:val="clear" w:color="auto" w:fill="auto"/>
          </w:tcPr>
          <w:p w14:paraId="57EA656B" w14:textId="77777777" w:rsidR="00335C0E" w:rsidRDefault="00335C0E" w:rsidP="00335C0E">
            <w:pPr>
              <w:pStyle w:val="block"/>
              <w:spacing w:after="0" w:line="240" w:lineRule="auto"/>
              <w:ind w:left="0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  <w:shd w:val="clear" w:color="auto" w:fill="auto"/>
          </w:tcPr>
          <w:p w14:paraId="5641B08E" w14:textId="77777777" w:rsidR="00335C0E" w:rsidRPr="002B53CD" w:rsidRDefault="00335C0E" w:rsidP="00335C0E">
            <w:pPr>
              <w:pStyle w:val="block"/>
              <w:tabs>
                <w:tab w:val="decimal" w:pos="702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shd w:val="clear" w:color="auto" w:fill="auto"/>
          </w:tcPr>
          <w:p w14:paraId="311F2D00" w14:textId="42B55416" w:rsidR="00335C0E" w:rsidRPr="001A515B" w:rsidRDefault="00335C0E" w:rsidP="00335C0E">
            <w:pPr>
              <w:pStyle w:val="block"/>
              <w:tabs>
                <w:tab w:val="decimal" w:pos="702"/>
              </w:tabs>
              <w:spacing w:after="0" w:line="240" w:lineRule="auto"/>
              <w:ind w:left="-8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A515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7</w:t>
            </w:r>
            <w:r w:rsidRPr="001A515B">
              <w:rPr>
                <w:rFonts w:ascii="Angsana New" w:hAnsi="Angsana New"/>
                <w:sz w:val="30"/>
                <w:szCs w:val="30"/>
                <w:lang w:val="en-US" w:bidi="th-TH"/>
              </w:rPr>
              <w:t>,8</w:t>
            </w:r>
            <w:r w:rsidR="007351CF">
              <w:rPr>
                <w:rFonts w:ascii="Angsana New" w:hAnsi="Angsana New"/>
                <w:sz w:val="30"/>
                <w:szCs w:val="30"/>
                <w:lang w:val="en-US" w:bidi="th-TH"/>
              </w:rPr>
              <w:t>49</w:t>
            </w:r>
          </w:p>
        </w:tc>
        <w:tc>
          <w:tcPr>
            <w:tcW w:w="263" w:type="dxa"/>
            <w:shd w:val="clear" w:color="auto" w:fill="auto"/>
          </w:tcPr>
          <w:p w14:paraId="140E24AE" w14:textId="77777777" w:rsidR="00335C0E" w:rsidRPr="002B53CD" w:rsidRDefault="00335C0E" w:rsidP="0033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7" w:type="dxa"/>
            <w:shd w:val="clear" w:color="auto" w:fill="auto"/>
          </w:tcPr>
          <w:p w14:paraId="7DA1EC37" w14:textId="1F915F8B" w:rsidR="00335C0E" w:rsidRDefault="00335C0E" w:rsidP="00335C0E">
            <w:pPr>
              <w:pStyle w:val="block"/>
              <w:tabs>
                <w:tab w:val="decimal" w:pos="702"/>
              </w:tabs>
              <w:spacing w:after="0" w:line="240" w:lineRule="auto"/>
              <w:ind w:left="-80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F00559" w14:textId="77777777" w:rsidR="00335C0E" w:rsidRPr="002B53CD" w:rsidRDefault="00335C0E" w:rsidP="0033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shd w:val="clear" w:color="auto" w:fill="auto"/>
          </w:tcPr>
          <w:p w14:paraId="5E09FB7A" w14:textId="270B1AB5" w:rsidR="00335C0E" w:rsidRPr="002B53CD" w:rsidRDefault="00335C0E" w:rsidP="0033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01507C" w14:textId="77777777" w:rsidR="00335C0E" w:rsidRPr="002B53CD" w:rsidRDefault="00335C0E" w:rsidP="0033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D7984BC" w14:textId="078208B0" w:rsidR="00335C0E" w:rsidRPr="002B53CD" w:rsidRDefault="00335C0E" w:rsidP="0033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335C0E" w:rsidRPr="00762F3B" w14:paraId="5C7B1055" w14:textId="77777777" w:rsidTr="00367ADF">
        <w:trPr>
          <w:trHeight w:val="19"/>
        </w:trPr>
        <w:tc>
          <w:tcPr>
            <w:tcW w:w="3510" w:type="dxa"/>
          </w:tcPr>
          <w:p w14:paraId="713ADEF9" w14:textId="77777777" w:rsidR="00335C0E" w:rsidRPr="00762F3B" w:rsidRDefault="00335C0E" w:rsidP="00335C0E">
            <w:pPr>
              <w:tabs>
                <w:tab w:val="left" w:pos="27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62F3B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791" w:type="dxa"/>
          </w:tcPr>
          <w:p w14:paraId="7A88DD7B" w14:textId="77777777" w:rsidR="00335C0E" w:rsidRPr="00762F3B" w:rsidRDefault="00335C0E" w:rsidP="00335C0E">
            <w:pPr>
              <w:pStyle w:val="block"/>
              <w:spacing w:after="0" w:line="240" w:lineRule="auto"/>
              <w:ind w:left="0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</w:tcPr>
          <w:p w14:paraId="6FA5AE98" w14:textId="77777777" w:rsidR="00335C0E" w:rsidRPr="00762F3B" w:rsidRDefault="00335C0E" w:rsidP="00335C0E">
            <w:pPr>
              <w:pStyle w:val="block"/>
              <w:tabs>
                <w:tab w:val="decimal" w:pos="702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4227E140" w14:textId="104505D4" w:rsidR="00335C0E" w:rsidRPr="00762F3B" w:rsidRDefault="00565670" w:rsidP="00335C0E">
            <w:pPr>
              <w:pStyle w:val="block"/>
              <w:tabs>
                <w:tab w:val="decimal" w:pos="702"/>
              </w:tabs>
              <w:spacing w:after="0" w:line="240" w:lineRule="auto"/>
              <w:ind w:left="-80" w:right="-16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366</w:t>
            </w:r>
          </w:p>
        </w:tc>
        <w:tc>
          <w:tcPr>
            <w:tcW w:w="263" w:type="dxa"/>
          </w:tcPr>
          <w:p w14:paraId="0EF91A9C" w14:textId="77777777" w:rsidR="00335C0E" w:rsidRPr="00762F3B" w:rsidRDefault="00335C0E" w:rsidP="0033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057E9BA8" w14:textId="6FC22340" w:rsidR="00335C0E" w:rsidRPr="00762F3B" w:rsidRDefault="009A1935" w:rsidP="00335C0E">
            <w:pPr>
              <w:pStyle w:val="block"/>
              <w:tabs>
                <w:tab w:val="decimal" w:pos="702"/>
              </w:tabs>
              <w:spacing w:after="0" w:line="240" w:lineRule="auto"/>
              <w:ind w:left="-80" w:right="-16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565670">
              <w:rPr>
                <w:rFonts w:ascii="Angsana New" w:hAnsi="Angsana New"/>
                <w:sz w:val="30"/>
                <w:szCs w:val="30"/>
                <w:lang w:val="en-US" w:bidi="th-TH"/>
              </w:rPr>
              <w:t>934</w:t>
            </w:r>
            <w:r w:rsidR="004070BE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5262C5C" w14:textId="77777777" w:rsidR="00335C0E" w:rsidRPr="00762F3B" w:rsidRDefault="00335C0E" w:rsidP="0033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14:paraId="0480A556" w14:textId="710BF9C0" w:rsidR="00335C0E" w:rsidRPr="00762F3B" w:rsidRDefault="00335C0E" w:rsidP="0033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537489" w14:textId="77777777" w:rsidR="00335C0E" w:rsidRPr="00762F3B" w:rsidRDefault="00335C0E" w:rsidP="0033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AAA909F" w14:textId="2BB6BB01" w:rsidR="00335C0E" w:rsidRPr="00762F3B" w:rsidRDefault="00335C0E" w:rsidP="0033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="Angsana New" w:hAnsi="Angsana New"/>
                <w:sz w:val="30"/>
                <w:szCs w:val="30"/>
              </w:rPr>
            </w:pPr>
            <w:r w:rsidRPr="00762F3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35C0E" w:rsidRPr="00C20284" w14:paraId="480B17B9" w14:textId="77777777" w:rsidTr="00367ADF">
        <w:trPr>
          <w:trHeight w:val="19"/>
        </w:trPr>
        <w:tc>
          <w:tcPr>
            <w:tcW w:w="3510" w:type="dxa"/>
          </w:tcPr>
          <w:p w14:paraId="782E6E48" w14:textId="136C4ECE" w:rsidR="00335C0E" w:rsidRPr="00762F3B" w:rsidRDefault="00335C0E" w:rsidP="00335C0E">
            <w:pPr>
              <w:tabs>
                <w:tab w:val="left" w:pos="27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F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2F3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62F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91" w:type="dxa"/>
          </w:tcPr>
          <w:p w14:paraId="2849C575" w14:textId="77777777" w:rsidR="00335C0E" w:rsidRPr="00762F3B" w:rsidRDefault="00335C0E" w:rsidP="00335C0E">
            <w:pPr>
              <w:pStyle w:val="block"/>
              <w:spacing w:after="0" w:line="240" w:lineRule="auto"/>
              <w:ind w:left="0" w:right="-11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</w:tcPr>
          <w:p w14:paraId="3128D260" w14:textId="77777777" w:rsidR="00335C0E" w:rsidRPr="00762F3B" w:rsidRDefault="00335C0E" w:rsidP="00335C0E">
            <w:pPr>
              <w:pStyle w:val="block"/>
              <w:tabs>
                <w:tab w:val="decimal" w:pos="702"/>
              </w:tabs>
              <w:spacing w:after="0" w:line="240" w:lineRule="auto"/>
              <w:ind w:left="0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1B818C" w14:textId="693A135B" w:rsidR="00335C0E" w:rsidRPr="00762F3B" w:rsidRDefault="00335C0E" w:rsidP="00335C0E">
            <w:pPr>
              <w:pStyle w:val="block"/>
              <w:tabs>
                <w:tab w:val="decimal" w:pos="702"/>
              </w:tabs>
              <w:spacing w:after="0" w:line="240" w:lineRule="auto"/>
              <w:ind w:left="-80" w:right="-16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230,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428</w:t>
            </w:r>
          </w:p>
        </w:tc>
        <w:tc>
          <w:tcPr>
            <w:tcW w:w="263" w:type="dxa"/>
          </w:tcPr>
          <w:p w14:paraId="68459513" w14:textId="77777777" w:rsidR="00335C0E" w:rsidRPr="00762F3B" w:rsidRDefault="00335C0E" w:rsidP="0033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</w:tcPr>
          <w:p w14:paraId="5074E31A" w14:textId="5289F97E" w:rsidR="00335C0E" w:rsidRPr="00762F3B" w:rsidRDefault="00335C0E" w:rsidP="00335C0E">
            <w:pPr>
              <w:pStyle w:val="block"/>
              <w:tabs>
                <w:tab w:val="decimal" w:pos="702"/>
              </w:tabs>
              <w:spacing w:after="0" w:line="240" w:lineRule="auto"/>
              <w:ind w:left="-80" w:right="-16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62F3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217,839</w:t>
            </w:r>
          </w:p>
        </w:tc>
        <w:tc>
          <w:tcPr>
            <w:tcW w:w="270" w:type="dxa"/>
          </w:tcPr>
          <w:p w14:paraId="2F39372F" w14:textId="77777777" w:rsidR="00335C0E" w:rsidRPr="00762F3B" w:rsidRDefault="00335C0E" w:rsidP="0033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</w:tcPr>
          <w:p w14:paraId="4106DEA4" w14:textId="395CCE91" w:rsidR="00335C0E" w:rsidRPr="00762F3B" w:rsidRDefault="00335C0E" w:rsidP="00335C0E">
            <w:pPr>
              <w:pStyle w:val="block"/>
              <w:tabs>
                <w:tab w:val="decimal" w:pos="720"/>
              </w:tabs>
              <w:spacing w:after="0" w:line="240" w:lineRule="auto"/>
              <w:ind w:left="-80" w:right="-16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1,646</w:t>
            </w:r>
          </w:p>
        </w:tc>
        <w:tc>
          <w:tcPr>
            <w:tcW w:w="270" w:type="dxa"/>
          </w:tcPr>
          <w:p w14:paraId="3F9807E1" w14:textId="77777777" w:rsidR="00335C0E" w:rsidRPr="00762F3B" w:rsidRDefault="00335C0E" w:rsidP="0033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6731576" w14:textId="48E9AB5C" w:rsidR="00335C0E" w:rsidRPr="00C20284" w:rsidRDefault="00335C0E" w:rsidP="00335C0E">
            <w:pPr>
              <w:pStyle w:val="block"/>
              <w:tabs>
                <w:tab w:val="decimal" w:pos="720"/>
              </w:tabs>
              <w:spacing w:after="0" w:line="240" w:lineRule="auto"/>
              <w:ind w:left="-80" w:right="-16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62F3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5,53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</w:tr>
    </w:tbl>
    <w:p w14:paraId="4A0A6236" w14:textId="6E36DE66" w:rsidR="00E90F29" w:rsidRDefault="00E90F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6"/>
          <w:sz w:val="30"/>
          <w:szCs w:val="30"/>
          <w:cs/>
        </w:rPr>
      </w:pPr>
    </w:p>
    <w:p w14:paraId="696AA73A" w14:textId="688C65B2" w:rsidR="00ED68C0" w:rsidRDefault="00ED68C0" w:rsidP="008734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90"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</w:rPr>
      </w:pPr>
      <w:r w:rsidRPr="00C20284">
        <w:rPr>
          <w:rFonts w:ascii="Angsana New" w:hAnsi="Angsana New"/>
          <w:spacing w:val="6"/>
          <w:sz w:val="30"/>
          <w:szCs w:val="30"/>
          <w:cs/>
        </w:rPr>
        <w:t>กลุ่มบริษัทได้แสดงเงินลงทุนใน</w:t>
      </w:r>
      <w:r w:rsidR="006F64D0" w:rsidRPr="00C20284">
        <w:rPr>
          <w:rFonts w:ascii="Angsana New" w:hAnsi="Angsana New"/>
          <w:spacing w:val="6"/>
          <w:sz w:val="30"/>
          <w:szCs w:val="30"/>
          <w:cs/>
        </w:rPr>
        <w:t>บริษัท</w:t>
      </w:r>
      <w:r w:rsidRPr="00C20284">
        <w:rPr>
          <w:rFonts w:ascii="Angsana New" w:hAnsi="Angsana New"/>
          <w:spacing w:val="6"/>
          <w:sz w:val="30"/>
          <w:szCs w:val="30"/>
          <w:cs/>
        </w:rPr>
        <w:t xml:space="preserve"> ซีพี</w:t>
      </w:r>
      <w:r w:rsidR="004A4B08" w:rsidRPr="00C20284">
        <w:rPr>
          <w:rFonts w:ascii="Angsana New" w:hAnsi="Angsana New"/>
          <w:spacing w:val="6"/>
          <w:sz w:val="30"/>
          <w:szCs w:val="30"/>
        </w:rPr>
        <w:t xml:space="preserve"> </w:t>
      </w:r>
      <w:r w:rsidRPr="00C20284">
        <w:rPr>
          <w:rFonts w:ascii="Angsana New" w:hAnsi="Angsana New"/>
          <w:spacing w:val="6"/>
          <w:sz w:val="30"/>
          <w:szCs w:val="30"/>
          <w:cs/>
        </w:rPr>
        <w:t>ออลล์ จำกัด (มหาชน)</w:t>
      </w:r>
      <w:r w:rsidR="006F64D0" w:rsidRPr="00C20284">
        <w:rPr>
          <w:rFonts w:ascii="Angsana New" w:hAnsi="Angsana New"/>
          <w:spacing w:val="6"/>
          <w:sz w:val="30"/>
          <w:szCs w:val="30"/>
          <w:cs/>
        </w:rPr>
        <w:t xml:space="preserve"> (</w:t>
      </w:r>
      <w:r w:rsidR="006F64D0" w:rsidRPr="00C20284">
        <w:rPr>
          <w:rFonts w:ascii="Angsana New" w:hAnsi="Angsana New"/>
          <w:spacing w:val="6"/>
          <w:sz w:val="30"/>
          <w:szCs w:val="30"/>
        </w:rPr>
        <w:t>“CPALL”)</w:t>
      </w:r>
      <w:r w:rsidR="00EB091D" w:rsidRPr="00C20284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006A08">
        <w:rPr>
          <w:rFonts w:ascii="Angsana New" w:hAnsi="Angsana New" w:hint="cs"/>
          <w:spacing w:val="6"/>
          <w:sz w:val="30"/>
          <w:szCs w:val="30"/>
          <w:cs/>
        </w:rPr>
        <w:t>และ</w:t>
      </w:r>
      <w:r w:rsidR="00006A08" w:rsidRPr="008734D9">
        <w:rPr>
          <w:rFonts w:ascii="Angsana New" w:hAnsi="Angsana New" w:hint="cs"/>
          <w:sz w:val="30"/>
          <w:szCs w:val="30"/>
          <w:cs/>
        </w:rPr>
        <w:t>บริษัท สยามแม็คโคร จำกัด (มหาชน) (“</w:t>
      </w:r>
      <w:r w:rsidR="00006A08" w:rsidRPr="008734D9">
        <w:rPr>
          <w:rFonts w:ascii="Angsana New" w:hAnsi="Angsana New" w:hint="cs"/>
          <w:sz w:val="30"/>
          <w:szCs w:val="30"/>
        </w:rPr>
        <w:t xml:space="preserve">Makro”) </w:t>
      </w:r>
      <w:r w:rsidR="00454E2C" w:rsidRPr="00C20284">
        <w:rPr>
          <w:rFonts w:ascii="Angsana New" w:hAnsi="Angsana New"/>
          <w:spacing w:val="6"/>
          <w:sz w:val="30"/>
          <w:szCs w:val="30"/>
          <w:cs/>
        </w:rPr>
        <w:t>ซึ่ง</w:t>
      </w:r>
      <w:r w:rsidRPr="00C20284">
        <w:rPr>
          <w:rFonts w:ascii="Angsana New" w:hAnsi="Angsana New"/>
          <w:spacing w:val="6"/>
          <w:sz w:val="30"/>
          <w:szCs w:val="30"/>
          <w:cs/>
        </w:rPr>
        <w:t>เป็นบริษัทจดทะเบียนในตลาดหลักทรัพย์แห่งประเทศไทย</w:t>
      </w:r>
      <w:r w:rsidR="00EB091D" w:rsidRPr="00C20284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C20284">
        <w:rPr>
          <w:rFonts w:ascii="Angsana New" w:hAnsi="Angsana New"/>
          <w:spacing w:val="6"/>
          <w:sz w:val="30"/>
          <w:szCs w:val="30"/>
          <w:cs/>
        </w:rPr>
        <w:t>ตามวิธีส่วนได้เสียใน</w:t>
      </w:r>
      <w:r w:rsidR="00DA4840">
        <w:rPr>
          <w:rFonts w:ascii="Angsana New" w:hAnsi="Angsana New"/>
          <w:spacing w:val="6"/>
          <w:sz w:val="30"/>
          <w:szCs w:val="30"/>
          <w:cs/>
        </w:rPr>
        <w:br/>
      </w:r>
      <w:r w:rsidRPr="00C20284">
        <w:rPr>
          <w:rFonts w:ascii="Angsana New" w:hAnsi="Angsana New"/>
          <w:sz w:val="30"/>
          <w:szCs w:val="30"/>
          <w:cs/>
        </w:rPr>
        <w:t>งบการเงินรวม</w:t>
      </w:r>
      <w:r w:rsidR="00E73DE3">
        <w:rPr>
          <w:rFonts w:ascii="Angsana New" w:hAnsi="Angsana New"/>
          <w:sz w:val="30"/>
          <w:szCs w:val="30"/>
        </w:rPr>
        <w:t xml:space="preserve"> </w:t>
      </w:r>
      <w:r w:rsidRPr="00C20284">
        <w:rPr>
          <w:rFonts w:ascii="Angsana New" w:hAnsi="Angsana New"/>
          <w:sz w:val="30"/>
          <w:szCs w:val="30"/>
          <w:cs/>
        </w:rPr>
        <w:t xml:space="preserve">มูลค่ายุติธรรมของเงินลงทุนดังกล่าว </w:t>
      </w:r>
      <w:r w:rsidR="00801EE2" w:rsidRPr="00C20284">
        <w:rPr>
          <w:rFonts w:ascii="Angsana New" w:hAnsi="Angsana New"/>
          <w:sz w:val="30"/>
          <w:szCs w:val="30"/>
          <w:cs/>
        </w:rPr>
        <w:t>ณ วันที่</w:t>
      </w:r>
      <w:r w:rsidR="00801EE2" w:rsidRPr="00C20284">
        <w:rPr>
          <w:rFonts w:ascii="Angsana New" w:hAnsi="Angsana New"/>
          <w:sz w:val="30"/>
          <w:szCs w:val="30"/>
        </w:rPr>
        <w:t xml:space="preserve"> </w:t>
      </w:r>
      <w:r w:rsidR="009711B9" w:rsidRPr="009711B9">
        <w:rPr>
          <w:rFonts w:ascii="Angsana New" w:hAnsi="Angsana New"/>
          <w:sz w:val="30"/>
          <w:szCs w:val="30"/>
        </w:rPr>
        <w:t>31</w:t>
      </w:r>
      <w:r w:rsidR="00801EE2" w:rsidRPr="00C20284">
        <w:rPr>
          <w:rFonts w:ascii="Angsana New" w:hAnsi="Angsana New"/>
          <w:sz w:val="30"/>
          <w:szCs w:val="30"/>
        </w:rPr>
        <w:t xml:space="preserve"> </w:t>
      </w:r>
      <w:r w:rsidR="00801EE2" w:rsidRPr="00C20284">
        <w:rPr>
          <w:rFonts w:ascii="Angsana New" w:hAnsi="Angsana New"/>
          <w:sz w:val="30"/>
          <w:szCs w:val="30"/>
          <w:cs/>
        </w:rPr>
        <w:t xml:space="preserve">ธันวาคม </w:t>
      </w:r>
      <w:r w:rsidR="009711B9" w:rsidRPr="009711B9">
        <w:rPr>
          <w:rFonts w:ascii="Angsana New" w:hAnsi="Angsana New"/>
          <w:sz w:val="30"/>
          <w:szCs w:val="30"/>
        </w:rPr>
        <w:t>256</w:t>
      </w:r>
      <w:r w:rsidR="003C6613">
        <w:rPr>
          <w:rFonts w:ascii="Angsana New" w:hAnsi="Angsana New"/>
          <w:sz w:val="30"/>
          <w:szCs w:val="30"/>
        </w:rPr>
        <w:t>4</w:t>
      </w:r>
      <w:r w:rsidR="00801EE2" w:rsidRPr="00C20284">
        <w:rPr>
          <w:rFonts w:ascii="Angsana New" w:hAnsi="Angsana New"/>
          <w:sz w:val="30"/>
          <w:szCs w:val="30"/>
        </w:rPr>
        <w:t xml:space="preserve"> </w:t>
      </w:r>
      <w:r w:rsidR="00801EE2" w:rsidRPr="00C20284">
        <w:rPr>
          <w:rFonts w:ascii="Angsana New" w:hAnsi="Angsana New"/>
          <w:sz w:val="30"/>
          <w:szCs w:val="30"/>
          <w:cs/>
        </w:rPr>
        <w:t>มีจำนวนเงิ</w:t>
      </w:r>
      <w:r w:rsidR="00D14DC1" w:rsidRPr="00C20284">
        <w:rPr>
          <w:rFonts w:ascii="Angsana New" w:hAnsi="Angsana New"/>
          <w:sz w:val="30"/>
          <w:szCs w:val="30"/>
          <w:cs/>
        </w:rPr>
        <w:t xml:space="preserve">น </w:t>
      </w:r>
      <w:r w:rsidR="00073BC4">
        <w:rPr>
          <w:rFonts w:ascii="Angsana New" w:hAnsi="Angsana New"/>
          <w:sz w:val="30"/>
          <w:szCs w:val="30"/>
        </w:rPr>
        <w:t>180,181</w:t>
      </w:r>
      <w:r w:rsidR="003D3E4D" w:rsidRPr="00C20284">
        <w:rPr>
          <w:rFonts w:ascii="Angsana New" w:hAnsi="Angsana New"/>
          <w:sz w:val="30"/>
          <w:szCs w:val="30"/>
        </w:rPr>
        <w:t xml:space="preserve"> </w:t>
      </w:r>
      <w:r w:rsidR="00801EE2" w:rsidRPr="00C20284">
        <w:rPr>
          <w:rFonts w:ascii="Angsana New" w:hAnsi="Angsana New"/>
          <w:sz w:val="30"/>
          <w:szCs w:val="30"/>
          <w:cs/>
        </w:rPr>
        <w:t>ล้านบาท</w:t>
      </w:r>
      <w:r w:rsidR="00801EE2">
        <w:rPr>
          <w:rFonts w:ascii="Angsana New" w:hAnsi="Angsana New"/>
          <w:sz w:val="30"/>
          <w:szCs w:val="30"/>
          <w:cs/>
        </w:rPr>
        <w:t xml:space="preserve"> </w:t>
      </w:r>
      <w:r w:rsidR="00006A08">
        <w:rPr>
          <w:rFonts w:ascii="Angsana New" w:hAnsi="Angsana New" w:hint="cs"/>
          <w:sz w:val="30"/>
          <w:szCs w:val="30"/>
          <w:cs/>
        </w:rPr>
        <w:t>และ</w:t>
      </w:r>
      <w:r w:rsidR="00801EE2" w:rsidRPr="00C2028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073BC4">
        <w:rPr>
          <w:rFonts w:ascii="Angsana New" w:hAnsi="Angsana New"/>
          <w:sz w:val="30"/>
          <w:szCs w:val="30"/>
        </w:rPr>
        <w:t>39,315</w:t>
      </w:r>
      <w:r w:rsidR="00006A08" w:rsidRPr="00C20284">
        <w:rPr>
          <w:rFonts w:ascii="Angsana New" w:hAnsi="Angsana New"/>
          <w:sz w:val="30"/>
          <w:szCs w:val="30"/>
        </w:rPr>
        <w:t xml:space="preserve"> </w:t>
      </w:r>
      <w:r w:rsidR="00006A08" w:rsidRPr="00C20284">
        <w:rPr>
          <w:rFonts w:ascii="Angsana New" w:hAnsi="Angsana New"/>
          <w:sz w:val="30"/>
          <w:szCs w:val="30"/>
          <w:cs/>
        </w:rPr>
        <w:t>ล้านบาท</w:t>
      </w:r>
      <w:r w:rsidR="00006A08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="00006A08" w:rsidRPr="00C2028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801EE2" w:rsidRPr="00C20284">
        <w:rPr>
          <w:rFonts w:ascii="Angsana New" w:hAnsi="Angsana New"/>
          <w:i/>
          <w:iCs/>
          <w:sz w:val="30"/>
          <w:szCs w:val="30"/>
          <w:cs/>
        </w:rPr>
        <w:t>(</w:t>
      </w:r>
      <w:r w:rsidR="009711B9" w:rsidRPr="009711B9">
        <w:rPr>
          <w:rFonts w:ascii="Angsana New" w:hAnsi="Angsana New"/>
          <w:i/>
          <w:iCs/>
          <w:sz w:val="30"/>
          <w:szCs w:val="30"/>
        </w:rPr>
        <w:t>2563</w:t>
      </w:r>
      <w:r w:rsidR="00801EE2" w:rsidRPr="00C20284">
        <w:rPr>
          <w:rFonts w:ascii="Angsana New" w:hAnsi="Angsana New"/>
          <w:i/>
          <w:iCs/>
          <w:sz w:val="30"/>
          <w:szCs w:val="30"/>
        </w:rPr>
        <w:t>:</w:t>
      </w:r>
      <w:r w:rsidR="0072746D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006A08" w:rsidRPr="0072746D">
        <w:rPr>
          <w:rFonts w:ascii="Angsana New" w:hAnsi="Angsana New"/>
          <w:i/>
          <w:iCs/>
          <w:sz w:val="30"/>
          <w:szCs w:val="30"/>
          <w:cs/>
        </w:rPr>
        <w:t>มูลค่ายุติธรรมของเงินลงทุน</w:t>
      </w:r>
      <w:r w:rsidR="0072746D" w:rsidRPr="0072746D">
        <w:rPr>
          <w:rFonts w:ascii="Angsana New" w:hAnsi="Angsana New" w:hint="cs"/>
          <w:i/>
          <w:iCs/>
          <w:sz w:val="30"/>
          <w:szCs w:val="30"/>
          <w:cs/>
        </w:rPr>
        <w:t>ใน</w:t>
      </w:r>
      <w:r w:rsidR="00801EE2" w:rsidRPr="0072746D">
        <w:rPr>
          <w:rFonts w:ascii="Angsana New" w:hAnsi="Angsana New"/>
          <w:i/>
          <w:iCs/>
          <w:sz w:val="30"/>
          <w:szCs w:val="30"/>
        </w:rPr>
        <w:t xml:space="preserve"> </w:t>
      </w:r>
      <w:r w:rsidR="00006A08" w:rsidRPr="0072746D">
        <w:rPr>
          <w:rFonts w:ascii="Angsana New" w:hAnsi="Angsana New"/>
          <w:i/>
          <w:iCs/>
          <w:spacing w:val="6"/>
          <w:sz w:val="30"/>
          <w:szCs w:val="30"/>
        </w:rPr>
        <w:t>CP</w:t>
      </w:r>
      <w:r w:rsidR="00953DC4">
        <w:rPr>
          <w:rFonts w:ascii="Angsana New" w:hAnsi="Angsana New"/>
          <w:i/>
          <w:iCs/>
          <w:spacing w:val="6"/>
          <w:sz w:val="30"/>
          <w:szCs w:val="30"/>
        </w:rPr>
        <w:t>A</w:t>
      </w:r>
      <w:r w:rsidR="00006A08" w:rsidRPr="0072746D">
        <w:rPr>
          <w:rFonts w:ascii="Angsana New" w:hAnsi="Angsana New"/>
          <w:i/>
          <w:iCs/>
          <w:spacing w:val="6"/>
          <w:sz w:val="30"/>
          <w:szCs w:val="30"/>
        </w:rPr>
        <w:t>LL</w:t>
      </w:r>
      <w:r w:rsidR="00006A08" w:rsidRPr="0072746D">
        <w:rPr>
          <w:rFonts w:ascii="Angsana New" w:hAnsi="Angsana New"/>
          <w:i/>
          <w:iCs/>
          <w:sz w:val="30"/>
          <w:szCs w:val="30"/>
        </w:rPr>
        <w:t xml:space="preserve"> </w:t>
      </w:r>
      <w:r w:rsidR="0072746D" w:rsidRPr="0072746D">
        <w:rPr>
          <w:rFonts w:ascii="Angsana New" w:hAnsi="Angsana New"/>
          <w:i/>
          <w:iCs/>
          <w:sz w:val="30"/>
          <w:szCs w:val="30"/>
          <w:cs/>
        </w:rPr>
        <w:t>มีจำนวนเงิน</w:t>
      </w:r>
      <w:r w:rsidR="00801EE2" w:rsidRPr="00C20284">
        <w:rPr>
          <w:rFonts w:ascii="Angsana New" w:hAnsi="Angsana New"/>
          <w:sz w:val="30"/>
          <w:szCs w:val="30"/>
        </w:rPr>
        <w:t xml:space="preserve"> </w:t>
      </w:r>
      <w:r w:rsidR="009711B9" w:rsidRPr="009711B9">
        <w:rPr>
          <w:rFonts w:ascii="Angsana New" w:hAnsi="Angsana New"/>
          <w:i/>
          <w:iCs/>
          <w:sz w:val="30"/>
          <w:szCs w:val="30"/>
        </w:rPr>
        <w:t>178</w:t>
      </w:r>
      <w:r w:rsidR="00727639">
        <w:rPr>
          <w:rFonts w:ascii="Angsana New" w:hAnsi="Angsana New"/>
          <w:i/>
          <w:iCs/>
          <w:sz w:val="30"/>
          <w:szCs w:val="30"/>
        </w:rPr>
        <w:t>,</w:t>
      </w:r>
      <w:r w:rsidR="003C6613">
        <w:rPr>
          <w:rFonts w:ascii="Angsana New" w:hAnsi="Angsana New"/>
          <w:i/>
          <w:iCs/>
          <w:sz w:val="30"/>
          <w:szCs w:val="30"/>
        </w:rPr>
        <w:t>4</w:t>
      </w:r>
      <w:r w:rsidR="009711B9" w:rsidRPr="009711B9">
        <w:rPr>
          <w:rFonts w:ascii="Angsana New" w:hAnsi="Angsana New"/>
          <w:i/>
          <w:iCs/>
          <w:sz w:val="30"/>
          <w:szCs w:val="30"/>
        </w:rPr>
        <w:t>76</w:t>
      </w:r>
      <w:r w:rsidR="00727639">
        <w:rPr>
          <w:rFonts w:ascii="Angsana New" w:hAnsi="Angsana New"/>
          <w:i/>
          <w:iCs/>
          <w:sz w:val="30"/>
          <w:szCs w:val="30"/>
        </w:rPr>
        <w:t xml:space="preserve"> </w:t>
      </w:r>
      <w:r w:rsidR="00801EE2" w:rsidRPr="00C20284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801EE2" w:rsidRPr="00C20284">
        <w:rPr>
          <w:rFonts w:ascii="Angsana New" w:hAnsi="Angsana New"/>
          <w:i/>
          <w:iCs/>
          <w:sz w:val="30"/>
          <w:szCs w:val="30"/>
        </w:rPr>
        <w:t>)</w:t>
      </w:r>
    </w:p>
    <w:p w14:paraId="123EF80E" w14:textId="77777777" w:rsidR="00EA543B" w:rsidRPr="00C20284" w:rsidRDefault="00EA543B" w:rsidP="008734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90"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DF1A892" w14:textId="221226F9" w:rsidR="004C05CB" w:rsidRPr="002D0D65" w:rsidRDefault="004C05CB" w:rsidP="004C05CB">
      <w:pPr>
        <w:tabs>
          <w:tab w:val="clear" w:pos="454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3E17DA">
        <w:rPr>
          <w:rFonts w:asciiTheme="majorBidi" w:hAnsiTheme="majorBidi" w:cstheme="majorBidi"/>
          <w:sz w:val="30"/>
          <w:szCs w:val="30"/>
          <w:cs/>
        </w:rPr>
        <w:lastRenderedPageBreak/>
        <w:t xml:space="preserve">ในระหว่างไตรมาสที่ </w:t>
      </w:r>
      <w:r w:rsidR="00335C0E">
        <w:rPr>
          <w:rFonts w:asciiTheme="majorBidi" w:hAnsiTheme="majorBidi" w:cstheme="majorBidi"/>
          <w:sz w:val="30"/>
          <w:szCs w:val="30"/>
        </w:rPr>
        <w:t>4</w:t>
      </w:r>
      <w:r w:rsidR="003C6613">
        <w:rPr>
          <w:rFonts w:asciiTheme="majorBidi" w:hAnsiTheme="majorBidi" w:cstheme="majorBidi"/>
          <w:sz w:val="30"/>
          <w:szCs w:val="30"/>
        </w:rPr>
        <w:t xml:space="preserve"> </w:t>
      </w:r>
      <w:r w:rsidRPr="003E17DA">
        <w:rPr>
          <w:rFonts w:asciiTheme="majorBidi" w:hAnsiTheme="majorBidi" w:cstheme="majorBidi"/>
          <w:sz w:val="30"/>
          <w:szCs w:val="30"/>
          <w:cs/>
        </w:rPr>
        <w:t xml:space="preserve">ของปี </w:t>
      </w:r>
      <w:r w:rsidR="00335C0E">
        <w:rPr>
          <w:rFonts w:asciiTheme="majorBidi" w:hAnsiTheme="majorBidi" w:cstheme="majorBidi"/>
          <w:sz w:val="30"/>
          <w:szCs w:val="30"/>
        </w:rPr>
        <w:t>2564</w:t>
      </w:r>
      <w:r w:rsidRPr="003E17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F45FD" w:rsidRPr="002D0D65">
        <w:rPr>
          <w:rFonts w:asciiTheme="majorBidi" w:hAnsiTheme="majorBidi"/>
          <w:sz w:val="30"/>
          <w:szCs w:val="30"/>
          <w:cs/>
        </w:rPr>
        <w:t>บริษัท ซี.พี. รีเทล โฮลดิ้ง จำกัด</w:t>
      </w:r>
      <w:r w:rsidRPr="002D0D6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F45FD" w:rsidRPr="002D0D65">
        <w:rPr>
          <w:rFonts w:asciiTheme="majorBidi" w:hAnsiTheme="majorBidi" w:cstheme="majorBidi"/>
          <w:sz w:val="30"/>
          <w:szCs w:val="30"/>
        </w:rPr>
        <w:t>(“</w:t>
      </w:r>
      <w:r w:rsidRPr="002D0D65">
        <w:rPr>
          <w:rFonts w:asciiTheme="majorBidi" w:hAnsiTheme="majorBidi" w:cstheme="majorBidi"/>
          <w:sz w:val="30"/>
          <w:szCs w:val="30"/>
        </w:rPr>
        <w:t>CPRH</w:t>
      </w:r>
      <w:r w:rsidR="002F45FD" w:rsidRPr="002D0D65">
        <w:rPr>
          <w:rFonts w:asciiTheme="majorBidi" w:hAnsiTheme="majorBidi" w:cstheme="majorBidi"/>
          <w:sz w:val="30"/>
          <w:szCs w:val="30"/>
        </w:rPr>
        <w:t>”)</w:t>
      </w:r>
      <w:r w:rsidRPr="002D0D65">
        <w:rPr>
          <w:rFonts w:asciiTheme="majorBidi" w:hAnsiTheme="majorBidi" w:cstheme="majorBidi"/>
          <w:sz w:val="30"/>
          <w:szCs w:val="30"/>
        </w:rPr>
        <w:t xml:space="preserve"> </w:t>
      </w:r>
      <w:r w:rsidRPr="002D0D65">
        <w:rPr>
          <w:rFonts w:asciiTheme="majorBidi" w:hAnsiTheme="majorBidi" w:cstheme="majorBidi"/>
          <w:sz w:val="30"/>
          <w:szCs w:val="30"/>
          <w:cs/>
        </w:rPr>
        <w:t>ซึ่งเป็นบริษัทร่วม</w:t>
      </w:r>
      <w:r w:rsidR="00CE67CB" w:rsidRPr="002D0D65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2D0D65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8A2535" w:rsidRPr="002D0D65">
        <w:rPr>
          <w:rFonts w:asciiTheme="majorBidi" w:hAnsiTheme="majorBidi" w:cstheme="majorBidi" w:hint="cs"/>
          <w:sz w:val="30"/>
          <w:szCs w:val="30"/>
          <w:cs/>
        </w:rPr>
        <w:t>ถือหุ้น</w:t>
      </w:r>
      <w:r w:rsidR="00F00CBC" w:rsidRPr="002D0D65">
        <w:rPr>
          <w:rFonts w:asciiTheme="majorBidi" w:hAnsiTheme="majorBidi" w:cstheme="majorBidi" w:hint="cs"/>
          <w:sz w:val="30"/>
          <w:szCs w:val="30"/>
          <w:cs/>
        </w:rPr>
        <w:t>ทางอ้อม</w:t>
      </w:r>
      <w:r w:rsidR="000535E6" w:rsidRPr="002D0D65">
        <w:rPr>
          <w:rFonts w:asciiTheme="majorBidi" w:hAnsiTheme="majorBidi" w:cstheme="majorBidi" w:hint="cs"/>
          <w:sz w:val="30"/>
          <w:szCs w:val="30"/>
          <w:cs/>
        </w:rPr>
        <w:t xml:space="preserve">ในสัดส่วนร้อยละ </w:t>
      </w:r>
      <w:r w:rsidR="00516EC0" w:rsidRPr="002D0D65">
        <w:rPr>
          <w:rFonts w:asciiTheme="majorBidi" w:hAnsiTheme="majorBidi" w:cstheme="majorBidi"/>
          <w:sz w:val="30"/>
          <w:szCs w:val="30"/>
        </w:rPr>
        <w:t xml:space="preserve">20.00 </w:t>
      </w:r>
      <w:r w:rsidR="00F00CBC" w:rsidRPr="002D0D65">
        <w:rPr>
          <w:rFonts w:asciiTheme="majorBidi" w:hAnsiTheme="majorBidi" w:cstheme="majorBidi" w:hint="cs"/>
          <w:sz w:val="30"/>
          <w:szCs w:val="30"/>
          <w:cs/>
        </w:rPr>
        <w:t>ผ่าน</w:t>
      </w:r>
      <w:r w:rsidR="00195360">
        <w:rPr>
          <w:rFonts w:asciiTheme="majorBidi" w:hAnsiTheme="majorBidi" w:cstheme="majorBidi" w:hint="cs"/>
          <w:sz w:val="30"/>
          <w:szCs w:val="30"/>
          <w:cs/>
        </w:rPr>
        <w:t xml:space="preserve">บริษัทย่อยแห่งหนึ่ง </w:t>
      </w:r>
      <w:r w:rsidR="006B6482">
        <w:rPr>
          <w:rFonts w:asciiTheme="majorBidi" w:hAnsiTheme="majorBidi" w:cstheme="majorBidi"/>
          <w:sz w:val="30"/>
          <w:szCs w:val="30"/>
        </w:rPr>
        <w:t>(</w:t>
      </w:r>
      <w:r w:rsidR="006B6482">
        <w:rPr>
          <w:rFonts w:asciiTheme="majorBidi" w:hAnsiTheme="majorBidi" w:cstheme="majorBidi" w:hint="cs"/>
          <w:sz w:val="30"/>
          <w:szCs w:val="30"/>
          <w:cs/>
        </w:rPr>
        <w:t>บริษัท ซี</w:t>
      </w:r>
      <w:r w:rsidR="006B6482">
        <w:rPr>
          <w:rFonts w:asciiTheme="majorBidi" w:hAnsiTheme="majorBidi" w:cstheme="majorBidi"/>
          <w:sz w:val="30"/>
          <w:szCs w:val="30"/>
        </w:rPr>
        <w:t>.</w:t>
      </w:r>
      <w:r w:rsidR="006B6482">
        <w:rPr>
          <w:rFonts w:asciiTheme="majorBidi" w:hAnsiTheme="majorBidi" w:cstheme="majorBidi" w:hint="cs"/>
          <w:sz w:val="30"/>
          <w:szCs w:val="30"/>
          <w:cs/>
        </w:rPr>
        <w:t>พี</w:t>
      </w:r>
      <w:r w:rsidR="006B6482">
        <w:rPr>
          <w:rFonts w:asciiTheme="majorBidi" w:hAnsiTheme="majorBidi" w:cstheme="majorBidi"/>
          <w:sz w:val="30"/>
          <w:szCs w:val="30"/>
        </w:rPr>
        <w:t xml:space="preserve">. </w:t>
      </w:r>
      <w:r w:rsidR="00C42C72">
        <w:rPr>
          <w:rFonts w:asciiTheme="majorBidi" w:hAnsiTheme="majorBidi" w:cstheme="majorBidi" w:hint="cs"/>
          <w:sz w:val="30"/>
          <w:szCs w:val="30"/>
          <w:cs/>
        </w:rPr>
        <w:t xml:space="preserve">เมอร์แชนไดซิ่ง จำกัด </w:t>
      </w:r>
      <w:r w:rsidR="00C42C72">
        <w:rPr>
          <w:rFonts w:asciiTheme="majorBidi" w:hAnsiTheme="majorBidi" w:cstheme="majorBidi"/>
          <w:sz w:val="30"/>
          <w:szCs w:val="30"/>
        </w:rPr>
        <w:t>(“</w:t>
      </w:r>
      <w:r w:rsidR="00516EC0" w:rsidRPr="002D0D65">
        <w:rPr>
          <w:rFonts w:asciiTheme="majorBidi" w:hAnsiTheme="majorBidi" w:cstheme="majorBidi"/>
          <w:sz w:val="30"/>
          <w:szCs w:val="30"/>
        </w:rPr>
        <w:t>CPM</w:t>
      </w:r>
      <w:r w:rsidR="00C42C72">
        <w:rPr>
          <w:rFonts w:asciiTheme="majorBidi" w:hAnsiTheme="majorBidi" w:cstheme="majorBidi"/>
          <w:sz w:val="30"/>
          <w:szCs w:val="30"/>
        </w:rPr>
        <w:t>”)</w:t>
      </w:r>
      <w:r w:rsidR="006B6482">
        <w:rPr>
          <w:rFonts w:asciiTheme="majorBidi" w:hAnsiTheme="majorBidi" w:cstheme="majorBidi"/>
          <w:sz w:val="30"/>
          <w:szCs w:val="30"/>
        </w:rPr>
        <w:t>)</w:t>
      </w:r>
      <w:r w:rsidR="00F00CB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E17DA">
        <w:rPr>
          <w:rFonts w:asciiTheme="majorBidi" w:hAnsiTheme="majorBidi" w:cstheme="majorBidi"/>
          <w:sz w:val="30"/>
          <w:szCs w:val="30"/>
          <w:cs/>
        </w:rPr>
        <w:t xml:space="preserve">ได้เข้าทำการโอนกิจการทั้งหมด </w:t>
      </w:r>
      <w:r w:rsidRPr="003E17DA">
        <w:rPr>
          <w:rFonts w:asciiTheme="majorBidi" w:hAnsiTheme="majorBidi" w:cstheme="majorBidi"/>
          <w:sz w:val="30"/>
          <w:szCs w:val="30"/>
        </w:rPr>
        <w:t xml:space="preserve">(“EBT”) </w:t>
      </w:r>
      <w:r w:rsidRPr="003E17DA">
        <w:rPr>
          <w:rFonts w:asciiTheme="majorBidi" w:hAnsiTheme="majorBidi" w:cstheme="majorBidi"/>
          <w:sz w:val="30"/>
          <w:szCs w:val="30"/>
          <w:cs/>
        </w:rPr>
        <w:t xml:space="preserve">ให้แก่ </w:t>
      </w:r>
      <w:r w:rsidR="00723C3F">
        <w:rPr>
          <w:rFonts w:asciiTheme="majorBidi" w:hAnsiTheme="majorBidi" w:cstheme="majorBidi"/>
          <w:sz w:val="30"/>
          <w:szCs w:val="30"/>
        </w:rPr>
        <w:t>Makro</w:t>
      </w:r>
      <w:r w:rsidRPr="003E17DA">
        <w:rPr>
          <w:rFonts w:asciiTheme="majorBidi" w:hAnsiTheme="majorBidi" w:cstheme="majorBidi"/>
          <w:sz w:val="30"/>
          <w:szCs w:val="30"/>
          <w:cs/>
        </w:rPr>
        <w:t xml:space="preserve"> โดย </w:t>
      </w:r>
      <w:r w:rsidR="00723C3F" w:rsidRPr="002D0D65">
        <w:rPr>
          <w:rFonts w:asciiTheme="majorBidi" w:hAnsiTheme="majorBidi" w:cstheme="majorBidi"/>
          <w:sz w:val="30"/>
          <w:szCs w:val="30"/>
        </w:rPr>
        <w:t>Makro</w:t>
      </w:r>
      <w:r w:rsidRPr="002D0D65">
        <w:rPr>
          <w:rFonts w:asciiTheme="majorBidi" w:hAnsiTheme="majorBidi" w:cstheme="majorBidi"/>
          <w:sz w:val="30"/>
          <w:szCs w:val="30"/>
        </w:rPr>
        <w:t xml:space="preserve"> </w:t>
      </w:r>
      <w:r w:rsidRPr="002D0D65">
        <w:rPr>
          <w:rFonts w:asciiTheme="majorBidi" w:hAnsiTheme="majorBidi" w:cstheme="majorBidi"/>
          <w:sz w:val="30"/>
          <w:szCs w:val="30"/>
          <w:cs/>
        </w:rPr>
        <w:t xml:space="preserve">ได้ออกและจัดสรรหุ้นสามัญเพิ่มทุนจำนวน </w:t>
      </w:r>
      <w:r w:rsidRPr="002D0D65">
        <w:rPr>
          <w:rFonts w:asciiTheme="majorBidi" w:hAnsiTheme="majorBidi" w:cstheme="majorBidi"/>
          <w:sz w:val="30"/>
          <w:szCs w:val="30"/>
        </w:rPr>
        <w:t>5,010,323,500</w:t>
      </w:r>
      <w:r w:rsidRPr="002D0D65">
        <w:rPr>
          <w:rFonts w:asciiTheme="majorBidi" w:hAnsiTheme="majorBidi" w:cstheme="majorBidi"/>
          <w:sz w:val="30"/>
          <w:szCs w:val="30"/>
          <w:cs/>
        </w:rPr>
        <w:t xml:space="preserve"> หุ้น มูลค่าที่ตราไว้หุ้นละ </w:t>
      </w:r>
      <w:r w:rsidRPr="002D0D65">
        <w:rPr>
          <w:rFonts w:asciiTheme="majorBidi" w:hAnsiTheme="majorBidi" w:cstheme="majorBidi"/>
          <w:sz w:val="30"/>
          <w:szCs w:val="30"/>
        </w:rPr>
        <w:t>0.50</w:t>
      </w:r>
      <w:r w:rsidRPr="002D0D65">
        <w:rPr>
          <w:rFonts w:asciiTheme="majorBidi" w:hAnsiTheme="majorBidi" w:cstheme="majorBidi"/>
          <w:sz w:val="30"/>
          <w:szCs w:val="30"/>
          <w:cs/>
        </w:rPr>
        <w:t xml:space="preserve"> บาท ในราคาเสนอขาย </w:t>
      </w:r>
      <w:r w:rsidR="003C6613" w:rsidRPr="002D0D65">
        <w:rPr>
          <w:rFonts w:asciiTheme="majorBidi" w:hAnsiTheme="majorBidi" w:cstheme="majorBidi"/>
          <w:sz w:val="30"/>
          <w:szCs w:val="30"/>
        </w:rPr>
        <w:t>4</w:t>
      </w:r>
      <w:r w:rsidRPr="002D0D65">
        <w:rPr>
          <w:rFonts w:asciiTheme="majorBidi" w:hAnsiTheme="majorBidi" w:cstheme="majorBidi"/>
          <w:sz w:val="30"/>
          <w:szCs w:val="30"/>
        </w:rPr>
        <w:t>3.50</w:t>
      </w:r>
      <w:r w:rsidRPr="002D0D65">
        <w:rPr>
          <w:rFonts w:asciiTheme="majorBidi" w:hAnsiTheme="majorBidi" w:cstheme="majorBidi"/>
          <w:sz w:val="30"/>
          <w:szCs w:val="30"/>
          <w:cs/>
        </w:rPr>
        <w:t xml:space="preserve"> บาทต่อหุ้น คิดเป็นมูลค่ารวมทั้งสิ้น </w:t>
      </w:r>
      <w:r w:rsidRPr="002D0D65">
        <w:rPr>
          <w:rFonts w:asciiTheme="majorBidi" w:hAnsiTheme="majorBidi" w:cstheme="majorBidi"/>
          <w:sz w:val="30"/>
          <w:szCs w:val="30"/>
        </w:rPr>
        <w:t>21</w:t>
      </w:r>
      <w:r w:rsidR="00D523F5">
        <w:rPr>
          <w:rFonts w:asciiTheme="majorBidi" w:hAnsiTheme="majorBidi" w:cstheme="majorBidi"/>
          <w:sz w:val="30"/>
          <w:szCs w:val="30"/>
        </w:rPr>
        <w:t>7,949</w:t>
      </w:r>
      <w:r w:rsidR="00F20067">
        <w:rPr>
          <w:rFonts w:asciiTheme="majorBidi" w:hAnsiTheme="majorBidi" w:cstheme="majorBidi"/>
          <w:sz w:val="30"/>
          <w:szCs w:val="30"/>
        </w:rPr>
        <w:t xml:space="preserve"> </w:t>
      </w:r>
      <w:r w:rsidR="00F20067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2D0D65">
        <w:rPr>
          <w:rFonts w:asciiTheme="majorBidi" w:hAnsiTheme="majorBidi" w:cstheme="majorBidi"/>
          <w:sz w:val="30"/>
          <w:szCs w:val="30"/>
          <w:cs/>
        </w:rPr>
        <w:t xml:space="preserve">บาท ให้แก่ </w:t>
      </w:r>
      <w:r w:rsidRPr="002D0D65">
        <w:rPr>
          <w:rFonts w:asciiTheme="majorBidi" w:hAnsiTheme="majorBidi" w:cstheme="majorBidi"/>
          <w:sz w:val="30"/>
          <w:szCs w:val="30"/>
        </w:rPr>
        <w:t xml:space="preserve">CPRH </w:t>
      </w:r>
      <w:r w:rsidRPr="002D0D65">
        <w:rPr>
          <w:rFonts w:asciiTheme="majorBidi" w:hAnsiTheme="majorBidi" w:cstheme="majorBidi"/>
          <w:sz w:val="30"/>
          <w:szCs w:val="30"/>
          <w:cs/>
        </w:rPr>
        <w:t xml:space="preserve">เพื่อชำระเป็นค่าตอบแทนสำหรับการทำ </w:t>
      </w:r>
      <w:r w:rsidRPr="002D0D65">
        <w:rPr>
          <w:rFonts w:asciiTheme="majorBidi" w:hAnsiTheme="majorBidi" w:cstheme="majorBidi"/>
          <w:sz w:val="30"/>
          <w:szCs w:val="30"/>
        </w:rPr>
        <w:t xml:space="preserve">EBT </w:t>
      </w:r>
      <w:r w:rsidRPr="002D0D65">
        <w:rPr>
          <w:rFonts w:asciiTheme="majorBidi" w:hAnsiTheme="majorBidi" w:cstheme="majorBidi"/>
          <w:sz w:val="30"/>
          <w:szCs w:val="30"/>
          <w:cs/>
        </w:rPr>
        <w:t>ดังกล่าว แทนการชำระด้วยเงินสด (</w:t>
      </w:r>
      <w:r w:rsidRPr="002D0D65">
        <w:rPr>
          <w:rFonts w:asciiTheme="majorBidi" w:hAnsiTheme="majorBidi" w:cstheme="majorBidi"/>
          <w:sz w:val="30"/>
          <w:szCs w:val="30"/>
        </w:rPr>
        <w:t>Payment in Kind)</w:t>
      </w:r>
    </w:p>
    <w:p w14:paraId="4ADCCEF1" w14:textId="77777777" w:rsidR="004C05CB" w:rsidRPr="002D0D65" w:rsidRDefault="004C05CB" w:rsidP="004C05CB">
      <w:pPr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13FBCE97" w14:textId="71025C88" w:rsidR="004C05CB" w:rsidRDefault="00335C0E" w:rsidP="004C05CB">
      <w:pPr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2D0D65">
        <w:rPr>
          <w:rFonts w:asciiTheme="majorBidi" w:hAnsiTheme="majorBidi" w:cstheme="majorBidi" w:hint="cs"/>
          <w:sz w:val="30"/>
          <w:szCs w:val="30"/>
          <w:cs/>
        </w:rPr>
        <w:t>เมื่อ</w:t>
      </w:r>
      <w:r w:rsidR="004C05CB" w:rsidRPr="002D0D65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4C05CB" w:rsidRPr="002D0D65">
        <w:rPr>
          <w:rFonts w:asciiTheme="majorBidi" w:hAnsiTheme="majorBidi" w:cstheme="majorBidi"/>
          <w:sz w:val="30"/>
          <w:szCs w:val="30"/>
        </w:rPr>
        <w:t xml:space="preserve"> 25</w:t>
      </w:r>
      <w:r w:rsidR="004C05CB" w:rsidRPr="002D0D65">
        <w:rPr>
          <w:rFonts w:ascii="Angsana New" w:hAnsi="Angsana New"/>
          <w:sz w:val="30"/>
          <w:szCs w:val="30"/>
          <w:cs/>
        </w:rPr>
        <w:t xml:space="preserve"> ตุลาคม</w:t>
      </w:r>
      <w:r w:rsidR="004C05CB" w:rsidRPr="002D0D65">
        <w:rPr>
          <w:rFonts w:ascii="Angsana New" w:hAnsi="Angsana New"/>
          <w:sz w:val="30"/>
          <w:szCs w:val="30"/>
        </w:rPr>
        <w:t xml:space="preserve"> </w:t>
      </w:r>
      <w:r w:rsidR="004C05CB" w:rsidRPr="002D0D65">
        <w:rPr>
          <w:rFonts w:asciiTheme="majorBidi" w:hAnsiTheme="majorBidi" w:cstheme="majorBidi"/>
          <w:sz w:val="30"/>
          <w:szCs w:val="30"/>
        </w:rPr>
        <w:t>256</w:t>
      </w:r>
      <w:r w:rsidR="003C6613" w:rsidRPr="002D0D65">
        <w:rPr>
          <w:rFonts w:asciiTheme="majorBidi" w:hAnsiTheme="majorBidi" w:cstheme="majorBidi"/>
          <w:sz w:val="30"/>
          <w:szCs w:val="30"/>
        </w:rPr>
        <w:t>4</w:t>
      </w:r>
      <w:r w:rsidR="004C05CB" w:rsidRPr="002D0D65">
        <w:rPr>
          <w:rFonts w:asciiTheme="majorBidi" w:hAnsiTheme="majorBidi" w:cstheme="majorBidi"/>
          <w:sz w:val="30"/>
          <w:szCs w:val="30"/>
          <w:cs/>
        </w:rPr>
        <w:t xml:space="preserve"> รายการ </w:t>
      </w:r>
      <w:r w:rsidR="004C05CB" w:rsidRPr="002D0D65">
        <w:rPr>
          <w:rFonts w:asciiTheme="majorBidi" w:hAnsiTheme="majorBidi" w:cstheme="majorBidi"/>
          <w:sz w:val="30"/>
          <w:szCs w:val="30"/>
        </w:rPr>
        <w:t xml:space="preserve">EBT </w:t>
      </w:r>
      <w:r w:rsidR="004C05CB" w:rsidRPr="002D0D65">
        <w:rPr>
          <w:rFonts w:asciiTheme="majorBidi" w:hAnsiTheme="majorBidi" w:cstheme="majorBidi"/>
          <w:sz w:val="30"/>
          <w:szCs w:val="30"/>
          <w:cs/>
        </w:rPr>
        <w:t xml:space="preserve">ของ </w:t>
      </w:r>
      <w:r w:rsidR="004C05CB" w:rsidRPr="002D0D65">
        <w:rPr>
          <w:rFonts w:asciiTheme="majorBidi" w:hAnsiTheme="majorBidi" w:cstheme="majorBidi"/>
          <w:sz w:val="30"/>
          <w:szCs w:val="30"/>
        </w:rPr>
        <w:t xml:space="preserve">CPRH </w:t>
      </w:r>
      <w:r w:rsidR="004C05CB" w:rsidRPr="002D0D65">
        <w:rPr>
          <w:rFonts w:asciiTheme="majorBidi" w:hAnsiTheme="majorBidi" w:cstheme="majorBidi"/>
          <w:sz w:val="30"/>
          <w:szCs w:val="30"/>
          <w:cs/>
        </w:rPr>
        <w:t>เสร็จสมบูรณ์</w:t>
      </w:r>
      <w:r w:rsidR="008C3D8C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4C05CB" w:rsidRPr="002D0D6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C05CB" w:rsidRPr="002D0D65">
        <w:rPr>
          <w:rFonts w:asciiTheme="majorBidi" w:hAnsiTheme="majorBidi" w:cstheme="majorBidi"/>
          <w:sz w:val="30"/>
          <w:szCs w:val="30"/>
        </w:rPr>
        <w:t xml:space="preserve">CPRH </w:t>
      </w:r>
      <w:r w:rsidR="004C05CB" w:rsidRPr="002D0D65">
        <w:rPr>
          <w:rFonts w:asciiTheme="majorBidi" w:hAnsiTheme="majorBidi" w:cstheme="majorBidi"/>
          <w:sz w:val="30"/>
          <w:szCs w:val="30"/>
          <w:cs/>
        </w:rPr>
        <w:t>ได้จดทะเบียนเลิกบริษัทและเริ่มดำเนินการชำระบัญชี</w:t>
      </w:r>
      <w:r w:rsidR="006034A9" w:rsidRPr="002D0D65">
        <w:rPr>
          <w:rFonts w:asciiTheme="majorBidi" w:hAnsiTheme="majorBidi" w:cstheme="majorBidi"/>
          <w:sz w:val="30"/>
          <w:szCs w:val="30"/>
          <w:cs/>
        </w:rPr>
        <w:t>ในวันเดียวกัน</w:t>
      </w:r>
      <w:r w:rsidR="004C05CB" w:rsidRPr="002D0D65">
        <w:rPr>
          <w:rFonts w:asciiTheme="majorBidi" w:hAnsiTheme="majorBidi" w:cstheme="majorBidi"/>
          <w:sz w:val="30"/>
          <w:szCs w:val="30"/>
          <w:cs/>
        </w:rPr>
        <w:t xml:space="preserve"> โดย </w:t>
      </w:r>
      <w:r w:rsidR="004C05CB" w:rsidRPr="002D0D65">
        <w:rPr>
          <w:rFonts w:asciiTheme="majorBidi" w:hAnsiTheme="majorBidi" w:cstheme="majorBidi"/>
          <w:sz w:val="30"/>
          <w:szCs w:val="30"/>
        </w:rPr>
        <w:t xml:space="preserve">CPRH </w:t>
      </w:r>
      <w:r w:rsidR="004C05CB" w:rsidRPr="002D0D65">
        <w:rPr>
          <w:rFonts w:asciiTheme="majorBidi" w:hAnsiTheme="majorBidi" w:cstheme="majorBidi"/>
          <w:sz w:val="30"/>
          <w:szCs w:val="30"/>
          <w:cs/>
        </w:rPr>
        <w:t xml:space="preserve">ได้โอนทรัพย์สินทั้งหมด รวมถึงหุ้นสามัญใน </w:t>
      </w:r>
      <w:r w:rsidR="00723C3F" w:rsidRPr="002D0D65">
        <w:rPr>
          <w:rFonts w:asciiTheme="majorBidi" w:hAnsiTheme="majorBidi" w:cstheme="majorBidi"/>
          <w:sz w:val="30"/>
          <w:szCs w:val="30"/>
        </w:rPr>
        <w:t>Makro</w:t>
      </w:r>
      <w:r w:rsidR="004C05CB" w:rsidRPr="002D0D65">
        <w:rPr>
          <w:rFonts w:asciiTheme="majorBidi" w:hAnsiTheme="majorBidi" w:cstheme="majorBidi"/>
          <w:sz w:val="30"/>
          <w:szCs w:val="30"/>
        </w:rPr>
        <w:t> </w:t>
      </w:r>
      <w:r w:rsidR="004C05CB" w:rsidRPr="002D0D65">
        <w:rPr>
          <w:rFonts w:asciiTheme="majorBidi" w:hAnsiTheme="majorBidi" w:cstheme="majorBidi"/>
          <w:sz w:val="30"/>
          <w:szCs w:val="30"/>
          <w:cs/>
        </w:rPr>
        <w:t xml:space="preserve">ให้แก่ผู้ถือหุ้นของ </w:t>
      </w:r>
      <w:r w:rsidR="004C05CB" w:rsidRPr="002D0D65">
        <w:rPr>
          <w:rFonts w:asciiTheme="majorBidi" w:hAnsiTheme="majorBidi" w:cstheme="majorBidi"/>
          <w:sz w:val="30"/>
          <w:szCs w:val="30"/>
        </w:rPr>
        <w:t xml:space="preserve">CPRH </w:t>
      </w:r>
      <w:r w:rsidR="004C05CB" w:rsidRPr="002D0D65">
        <w:rPr>
          <w:rFonts w:asciiTheme="majorBidi" w:hAnsiTheme="majorBidi" w:cstheme="majorBidi"/>
          <w:sz w:val="30"/>
          <w:szCs w:val="30"/>
          <w:cs/>
        </w:rPr>
        <w:t>ตามสัดส่วนการถือหุ้น</w:t>
      </w:r>
      <w:r w:rsidR="0079396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C3D8C" w:rsidRPr="00035031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="004C05CB" w:rsidRPr="000350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C02F6" w:rsidRPr="00035031">
        <w:rPr>
          <w:rFonts w:asciiTheme="majorBidi" w:hAnsiTheme="majorBidi" w:cstheme="majorBidi"/>
          <w:sz w:val="30"/>
          <w:szCs w:val="30"/>
        </w:rPr>
        <w:t>CPM</w:t>
      </w:r>
      <w:r w:rsidR="009C02F6">
        <w:rPr>
          <w:rFonts w:asciiTheme="majorBidi" w:hAnsiTheme="majorBidi" w:cstheme="majorBidi"/>
          <w:sz w:val="30"/>
          <w:szCs w:val="30"/>
        </w:rPr>
        <w:t xml:space="preserve"> </w:t>
      </w:r>
      <w:r w:rsidR="004C05CB" w:rsidRPr="002D0D65">
        <w:rPr>
          <w:rFonts w:asciiTheme="majorBidi" w:hAnsiTheme="majorBidi" w:cstheme="majorBidi"/>
          <w:sz w:val="30"/>
          <w:szCs w:val="30"/>
          <w:cs/>
        </w:rPr>
        <w:t xml:space="preserve">ได้รับหุ้น </w:t>
      </w:r>
      <w:r w:rsidR="00723C3F" w:rsidRPr="002D0D65">
        <w:rPr>
          <w:rFonts w:asciiTheme="majorBidi" w:hAnsiTheme="majorBidi" w:cstheme="majorBidi"/>
          <w:sz w:val="30"/>
          <w:szCs w:val="30"/>
        </w:rPr>
        <w:t>Makro</w:t>
      </w:r>
      <w:r w:rsidR="004C05CB" w:rsidRPr="002D0D65">
        <w:rPr>
          <w:rFonts w:asciiTheme="majorBidi" w:hAnsiTheme="majorBidi" w:cstheme="majorBidi"/>
          <w:sz w:val="30"/>
          <w:szCs w:val="30"/>
        </w:rPr>
        <w:t xml:space="preserve"> </w:t>
      </w:r>
      <w:r w:rsidR="004C05CB" w:rsidRPr="002D0D65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4C05CB" w:rsidRPr="002D0D65">
        <w:rPr>
          <w:rFonts w:asciiTheme="majorBidi" w:hAnsiTheme="majorBidi" w:cstheme="majorBidi"/>
          <w:sz w:val="30"/>
          <w:szCs w:val="30"/>
        </w:rPr>
        <w:t>1,</w:t>
      </w:r>
      <w:r w:rsidR="004C05CB" w:rsidRPr="003E17DA">
        <w:rPr>
          <w:rFonts w:asciiTheme="majorBidi" w:hAnsiTheme="majorBidi" w:cstheme="majorBidi"/>
          <w:sz w:val="30"/>
          <w:szCs w:val="30"/>
        </w:rPr>
        <w:t>002,06</w:t>
      </w:r>
      <w:r w:rsidR="003C6613">
        <w:rPr>
          <w:rFonts w:asciiTheme="majorBidi" w:hAnsiTheme="majorBidi" w:cstheme="majorBidi"/>
          <w:sz w:val="30"/>
          <w:szCs w:val="30"/>
        </w:rPr>
        <w:t>4</w:t>
      </w:r>
      <w:r w:rsidR="004C05CB" w:rsidRPr="003E17DA">
        <w:rPr>
          <w:rFonts w:asciiTheme="majorBidi" w:hAnsiTheme="majorBidi" w:cstheme="majorBidi"/>
          <w:sz w:val="30"/>
          <w:szCs w:val="30"/>
        </w:rPr>
        <w:t>,700</w:t>
      </w:r>
      <w:r w:rsidR="004C05CB" w:rsidRPr="003E17DA">
        <w:rPr>
          <w:rFonts w:asciiTheme="majorBidi" w:hAnsiTheme="majorBidi" w:cstheme="majorBidi"/>
          <w:sz w:val="30"/>
          <w:szCs w:val="30"/>
          <w:cs/>
        </w:rPr>
        <w:t xml:space="preserve"> หุ้น ทำให้</w:t>
      </w:r>
      <w:r w:rsidR="009C02F6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4C05CB" w:rsidRPr="003E17DA">
        <w:rPr>
          <w:rFonts w:asciiTheme="majorBidi" w:hAnsiTheme="majorBidi" w:cstheme="majorBidi"/>
          <w:sz w:val="30"/>
          <w:szCs w:val="30"/>
          <w:cs/>
        </w:rPr>
        <w:t>บริษัทมีสัดส่วนการถือหุ้นทาง</w:t>
      </w:r>
      <w:r w:rsidR="003A6C5F">
        <w:rPr>
          <w:rFonts w:asciiTheme="majorBidi" w:hAnsiTheme="majorBidi" w:cstheme="majorBidi" w:hint="cs"/>
          <w:sz w:val="30"/>
          <w:szCs w:val="30"/>
          <w:cs/>
        </w:rPr>
        <w:t>อ้อม</w:t>
      </w:r>
      <w:r w:rsidR="004C05CB" w:rsidRPr="003E17DA">
        <w:rPr>
          <w:rFonts w:asciiTheme="majorBidi" w:hAnsiTheme="majorBidi" w:cstheme="majorBidi"/>
          <w:sz w:val="30"/>
          <w:szCs w:val="30"/>
          <w:cs/>
        </w:rPr>
        <w:t>ร้อยละ</w:t>
      </w:r>
      <w:r w:rsidR="004C05CB" w:rsidRPr="003E17DA">
        <w:rPr>
          <w:rFonts w:asciiTheme="majorBidi" w:hAnsiTheme="majorBidi" w:cstheme="majorBidi"/>
          <w:sz w:val="30"/>
          <w:szCs w:val="30"/>
        </w:rPr>
        <w:t xml:space="preserve"> 10.21 </w:t>
      </w:r>
      <w:r w:rsidR="004C05CB" w:rsidRPr="003E17DA">
        <w:rPr>
          <w:rFonts w:asciiTheme="majorBidi" w:hAnsiTheme="majorBidi" w:cstheme="majorBidi"/>
          <w:sz w:val="30"/>
          <w:szCs w:val="30"/>
          <w:cs/>
        </w:rPr>
        <w:t xml:space="preserve">ใน </w:t>
      </w:r>
      <w:r w:rsidR="00723C3F">
        <w:rPr>
          <w:rFonts w:asciiTheme="majorBidi" w:hAnsiTheme="majorBidi" w:cstheme="majorBidi"/>
          <w:sz w:val="30"/>
          <w:szCs w:val="30"/>
        </w:rPr>
        <w:t>Makro</w:t>
      </w:r>
      <w:r w:rsidR="004C05CB" w:rsidRPr="003E17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244BB">
        <w:rPr>
          <w:rFonts w:asciiTheme="majorBidi" w:hAnsiTheme="majorBidi" w:cstheme="majorBidi" w:hint="cs"/>
          <w:sz w:val="30"/>
          <w:szCs w:val="30"/>
          <w:cs/>
        </w:rPr>
        <w:t>การปันส่วนราคาซื้อ</w:t>
      </w:r>
      <w:r w:rsidR="009B7884">
        <w:rPr>
          <w:rFonts w:asciiTheme="majorBidi" w:hAnsiTheme="majorBidi" w:cstheme="majorBidi" w:hint="cs"/>
          <w:sz w:val="30"/>
          <w:szCs w:val="30"/>
          <w:cs/>
        </w:rPr>
        <w:t>ต้องใช้ดุลยพินิจในการประเมินมูลค่ายุติธรรมของสินทรัพย์</w:t>
      </w:r>
      <w:r w:rsidR="00520E21">
        <w:rPr>
          <w:rFonts w:asciiTheme="majorBidi" w:hAnsiTheme="majorBidi" w:cstheme="majorBidi" w:hint="cs"/>
          <w:sz w:val="30"/>
          <w:szCs w:val="30"/>
          <w:cs/>
        </w:rPr>
        <w:t>ที่ได้มาที่ระบุได้</w:t>
      </w:r>
      <w:r w:rsidR="003B75A9">
        <w:rPr>
          <w:rFonts w:asciiTheme="majorBidi" w:hAnsiTheme="majorBidi" w:cstheme="majorBidi" w:hint="cs"/>
          <w:sz w:val="30"/>
          <w:szCs w:val="30"/>
          <w:cs/>
        </w:rPr>
        <w:t>การประเมินมูลค่ายุติธรรมของสินทรัพย์ที่ได้มาที่ระบุได้และหนี้สินที่รับมาจากการซื้อธุรกิจในครั้งนี้ โดยผลแตกต่างถูกบันทึกเป</w:t>
      </w:r>
      <w:r w:rsidR="00DD7863">
        <w:rPr>
          <w:rFonts w:asciiTheme="majorBidi" w:hAnsiTheme="majorBidi" w:cstheme="majorBidi" w:hint="cs"/>
          <w:sz w:val="30"/>
          <w:szCs w:val="30"/>
          <w:cs/>
        </w:rPr>
        <w:t>็นค่าความนิยมจากการซื้อ</w:t>
      </w:r>
      <w:r w:rsidR="000A0B5F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="000A0B5F">
        <w:rPr>
          <w:rFonts w:asciiTheme="majorBidi" w:hAnsiTheme="majorBidi" w:cstheme="majorBidi"/>
          <w:sz w:val="30"/>
          <w:szCs w:val="30"/>
        </w:rPr>
        <w:t xml:space="preserve"> </w:t>
      </w:r>
      <w:r w:rsidR="00757525">
        <w:rPr>
          <w:rFonts w:asciiTheme="majorBidi" w:hAnsiTheme="majorBidi" w:cstheme="majorBidi"/>
          <w:sz w:val="30"/>
          <w:szCs w:val="30"/>
        </w:rPr>
        <w:t>22</w:t>
      </w:r>
      <w:r w:rsidR="00F852BA">
        <w:rPr>
          <w:rFonts w:asciiTheme="majorBidi" w:hAnsiTheme="majorBidi" w:cstheme="majorBidi"/>
          <w:sz w:val="30"/>
          <w:szCs w:val="30"/>
        </w:rPr>
        <w:t>,</w:t>
      </w:r>
      <w:r w:rsidR="00757525">
        <w:rPr>
          <w:rFonts w:asciiTheme="majorBidi" w:hAnsiTheme="majorBidi" w:cstheme="majorBidi"/>
          <w:sz w:val="30"/>
          <w:szCs w:val="30"/>
        </w:rPr>
        <w:t>7</w:t>
      </w:r>
      <w:r w:rsidR="000400C7">
        <w:rPr>
          <w:rFonts w:asciiTheme="majorBidi" w:hAnsiTheme="majorBidi" w:cstheme="majorBidi"/>
          <w:sz w:val="30"/>
          <w:szCs w:val="30"/>
        </w:rPr>
        <w:t>55</w:t>
      </w:r>
      <w:r w:rsidR="000A0B5F">
        <w:rPr>
          <w:rFonts w:asciiTheme="majorBidi" w:hAnsiTheme="majorBidi" w:cstheme="majorBidi" w:hint="cs"/>
          <w:sz w:val="30"/>
          <w:szCs w:val="30"/>
          <w:cs/>
        </w:rPr>
        <w:t xml:space="preserve"> ล้านบาท</w:t>
      </w:r>
      <w:r w:rsidR="00984DB5">
        <w:rPr>
          <w:rFonts w:asciiTheme="majorBidi" w:hAnsiTheme="majorBidi" w:cstheme="majorBidi" w:hint="cs"/>
          <w:sz w:val="30"/>
          <w:szCs w:val="30"/>
          <w:cs/>
        </w:rPr>
        <w:t xml:space="preserve"> เป็นส่วนหนึ่งของมู</w:t>
      </w:r>
      <w:r w:rsidR="008B6111">
        <w:rPr>
          <w:rFonts w:asciiTheme="majorBidi" w:hAnsiTheme="majorBidi" w:cstheme="majorBidi" w:hint="cs"/>
          <w:sz w:val="30"/>
          <w:szCs w:val="30"/>
          <w:cs/>
        </w:rPr>
        <w:t>ลค่า</w:t>
      </w:r>
      <w:r w:rsidR="00E87C2D">
        <w:rPr>
          <w:rFonts w:asciiTheme="majorBidi" w:hAnsiTheme="majorBidi" w:cstheme="majorBidi" w:hint="cs"/>
          <w:sz w:val="30"/>
          <w:szCs w:val="30"/>
          <w:cs/>
        </w:rPr>
        <w:t xml:space="preserve">เงินลงทุนในบริษัทร่วมตามวิธีส่วนได้เสียในงบการเงินรวม อย่างไรก็ตาม ณ วันที่ </w:t>
      </w:r>
      <w:r w:rsidR="00E87C2D">
        <w:rPr>
          <w:rFonts w:asciiTheme="majorBidi" w:hAnsiTheme="majorBidi" w:cstheme="majorBidi"/>
          <w:sz w:val="30"/>
          <w:szCs w:val="30"/>
        </w:rPr>
        <w:t xml:space="preserve">31 </w:t>
      </w:r>
      <w:r w:rsidR="00E87C2D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E87C2D">
        <w:rPr>
          <w:rFonts w:asciiTheme="majorBidi" w:hAnsiTheme="majorBidi" w:cstheme="majorBidi"/>
          <w:sz w:val="30"/>
          <w:szCs w:val="30"/>
        </w:rPr>
        <w:t xml:space="preserve">2564 </w:t>
      </w:r>
      <w:r w:rsidR="00E87C2D">
        <w:rPr>
          <w:rFonts w:asciiTheme="majorBidi" w:hAnsiTheme="majorBidi" w:cstheme="majorBidi" w:hint="cs"/>
          <w:sz w:val="30"/>
          <w:szCs w:val="30"/>
          <w:cs/>
        </w:rPr>
        <w:t>การประเมินมูลค่ายุติธรรมยังไม่แล้วเสร็จ การประเมินมูลค่ายุติธรรมดังกล่าวจึง</w:t>
      </w:r>
      <w:r w:rsidR="00D67FCB">
        <w:rPr>
          <w:rFonts w:asciiTheme="majorBidi" w:hAnsiTheme="majorBidi" w:cstheme="majorBidi" w:hint="cs"/>
          <w:sz w:val="30"/>
          <w:szCs w:val="30"/>
          <w:cs/>
        </w:rPr>
        <w:t>เป</w:t>
      </w:r>
      <w:r w:rsidR="001B5F39">
        <w:rPr>
          <w:rFonts w:asciiTheme="majorBidi" w:hAnsiTheme="majorBidi" w:cstheme="majorBidi" w:hint="cs"/>
          <w:sz w:val="30"/>
          <w:szCs w:val="30"/>
          <w:cs/>
        </w:rPr>
        <w:t>็นการประมาณการเพื่อใช้ในการบันทึกบัญชี</w:t>
      </w:r>
    </w:p>
    <w:p w14:paraId="6B3372D9" w14:textId="77777777" w:rsidR="00DC4662" w:rsidRPr="003E17DA" w:rsidRDefault="00DC4662" w:rsidP="004C05CB">
      <w:pPr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E3144EE" w14:textId="7E5739B5" w:rsidR="004C05CB" w:rsidRDefault="00F455ED" w:rsidP="004C05CB">
      <w:pPr>
        <w:pStyle w:val="ListParagraph"/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ณ วันที่ซื้อ</w:t>
      </w:r>
      <w:r w:rsidR="00DF72B7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เงินลงทุนใน </w:t>
      </w:r>
      <w:r>
        <w:rPr>
          <w:rFonts w:asciiTheme="majorBidi" w:hAnsiTheme="majorBidi" w:cstheme="majorBidi"/>
          <w:sz w:val="30"/>
          <w:szCs w:val="30"/>
        </w:rPr>
        <w:t xml:space="preserve">CPRH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ในงบการเงินรวม มีมูลค่าตามบัญชี </w:t>
      </w:r>
      <w:r>
        <w:rPr>
          <w:rFonts w:asciiTheme="majorBidi" w:hAnsiTheme="majorBidi" w:cstheme="majorBidi"/>
          <w:sz w:val="30"/>
          <w:szCs w:val="30"/>
        </w:rPr>
        <w:t>40,</w:t>
      </w:r>
      <w:r w:rsidR="00CB5D00">
        <w:rPr>
          <w:rFonts w:asciiTheme="majorBidi" w:hAnsiTheme="majorBidi" w:cstheme="majorBidi"/>
          <w:sz w:val="30"/>
          <w:szCs w:val="30"/>
        </w:rPr>
        <w:t>751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ล้านบาท โดยมูลค่ายุติธรรมของ</w:t>
      </w:r>
      <w:r w:rsidR="00AC7C3E">
        <w:rPr>
          <w:rFonts w:asciiTheme="majorBidi" w:hAnsiTheme="majorBidi" w:cstheme="majorBidi" w:hint="cs"/>
          <w:sz w:val="30"/>
          <w:szCs w:val="30"/>
          <w:cs/>
        </w:rPr>
        <w:t xml:space="preserve">เงินลงทุนใน </w:t>
      </w:r>
      <w:r w:rsidR="00AC7C3E">
        <w:rPr>
          <w:rFonts w:asciiTheme="majorBidi" w:hAnsiTheme="majorBidi" w:cstheme="majorBidi"/>
          <w:sz w:val="30"/>
          <w:szCs w:val="30"/>
        </w:rPr>
        <w:t xml:space="preserve">Makro </w:t>
      </w:r>
      <w:r w:rsidR="00AC7C3E">
        <w:rPr>
          <w:rFonts w:asciiTheme="majorBidi" w:hAnsiTheme="majorBidi" w:cstheme="majorBidi" w:hint="cs"/>
          <w:sz w:val="30"/>
          <w:szCs w:val="30"/>
          <w:cs/>
        </w:rPr>
        <w:t xml:space="preserve">คำนวณจากราคาปิด ณ วันเดียวกัน มีมูลค่า </w:t>
      </w:r>
      <w:r w:rsidR="00AC7C3E">
        <w:rPr>
          <w:rFonts w:asciiTheme="majorBidi" w:hAnsiTheme="majorBidi" w:cstheme="majorBidi"/>
          <w:sz w:val="30"/>
          <w:szCs w:val="30"/>
        </w:rPr>
        <w:t xml:space="preserve">48,600 </w:t>
      </w:r>
      <w:r w:rsidR="00AC7C3E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9A081E">
        <w:rPr>
          <w:rFonts w:asciiTheme="majorBidi" w:hAnsiTheme="majorBidi" w:cstheme="majorBidi" w:hint="cs"/>
          <w:sz w:val="30"/>
          <w:szCs w:val="30"/>
          <w:cs/>
        </w:rPr>
        <w:t xml:space="preserve"> ทั้งนี้ กลุ่มบริษัทมีกำไรจากการ</w:t>
      </w:r>
      <w:r w:rsidR="000178ED">
        <w:rPr>
          <w:rFonts w:asciiTheme="majorBidi" w:hAnsiTheme="majorBidi" w:cstheme="majorBidi" w:hint="cs"/>
          <w:sz w:val="30"/>
          <w:szCs w:val="30"/>
          <w:cs/>
        </w:rPr>
        <w:t>แลกเปลี่ยนเงินลงทุนด้วยหุ้น</w:t>
      </w:r>
      <w:r w:rsidR="009A081E">
        <w:rPr>
          <w:rFonts w:asciiTheme="majorBidi" w:hAnsiTheme="majorBidi" w:cstheme="majorBidi" w:hint="cs"/>
          <w:sz w:val="30"/>
          <w:szCs w:val="30"/>
          <w:cs/>
        </w:rPr>
        <w:t>ในงบกำไรขาดทุนรวมเป็นจำนวนเงิน</w:t>
      </w:r>
      <w:r w:rsidR="0005417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5417F">
        <w:rPr>
          <w:rFonts w:asciiTheme="majorBidi" w:hAnsiTheme="majorBidi" w:cstheme="majorBidi"/>
          <w:sz w:val="30"/>
          <w:szCs w:val="30"/>
        </w:rPr>
        <w:t>7,8</w:t>
      </w:r>
      <w:r w:rsidR="00FF7FF0">
        <w:rPr>
          <w:rFonts w:asciiTheme="majorBidi" w:hAnsiTheme="majorBidi" w:cstheme="majorBidi"/>
          <w:sz w:val="30"/>
          <w:szCs w:val="30"/>
        </w:rPr>
        <w:t>49</w:t>
      </w:r>
      <w:r w:rsidR="0005417F">
        <w:rPr>
          <w:rFonts w:asciiTheme="majorBidi" w:hAnsiTheme="majorBidi" w:cstheme="majorBidi"/>
          <w:sz w:val="30"/>
          <w:szCs w:val="30"/>
        </w:rPr>
        <w:t xml:space="preserve"> </w:t>
      </w:r>
      <w:r w:rsidR="009823A7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="0005417F">
        <w:rPr>
          <w:rFonts w:asciiTheme="majorBidi" w:hAnsiTheme="majorBidi" w:cstheme="majorBidi" w:hint="cs"/>
          <w:sz w:val="30"/>
          <w:szCs w:val="30"/>
          <w:cs/>
        </w:rPr>
        <w:t>บาท</w:t>
      </w:r>
    </w:p>
    <w:p w14:paraId="00F10275" w14:textId="77777777" w:rsidR="00F455ED" w:rsidRPr="003E17DA" w:rsidRDefault="00F455ED" w:rsidP="004C05CB">
      <w:pPr>
        <w:pStyle w:val="ListParagraph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032E42A5" w14:textId="35DEAF4B" w:rsidR="004C05CB" w:rsidRPr="003E17DA" w:rsidRDefault="0079396B" w:rsidP="004C05CB">
      <w:pPr>
        <w:pStyle w:val="ListParagraph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จากการได้มาซึ่งหุ้น </w:t>
      </w:r>
      <w:r>
        <w:rPr>
          <w:rFonts w:asciiTheme="majorBidi" w:hAnsiTheme="majorBidi" w:cstheme="majorBidi"/>
          <w:sz w:val="30"/>
          <w:szCs w:val="30"/>
        </w:rPr>
        <w:t xml:space="preserve">Makro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ตามที่กล่าวมาข้างต้นเป็นผลให้ </w:t>
      </w:r>
      <w:r>
        <w:rPr>
          <w:rFonts w:asciiTheme="majorBidi" w:hAnsiTheme="majorBidi" w:cstheme="majorBidi"/>
          <w:sz w:val="30"/>
          <w:szCs w:val="30"/>
        </w:rPr>
        <w:t xml:space="preserve">CPM </w:t>
      </w:r>
      <w:r w:rsidR="004C606D">
        <w:rPr>
          <w:rFonts w:asciiTheme="majorBidi" w:hAnsiTheme="majorBidi" w:cstheme="majorBidi" w:hint="cs"/>
          <w:sz w:val="30"/>
          <w:szCs w:val="30"/>
          <w:cs/>
        </w:rPr>
        <w:t>มีหน้าที่ต้อง</w:t>
      </w:r>
      <w:r w:rsidR="004C606D" w:rsidRPr="003E17DA">
        <w:rPr>
          <w:rFonts w:asciiTheme="majorBidi" w:hAnsiTheme="majorBidi" w:cstheme="majorBidi"/>
          <w:sz w:val="30"/>
          <w:szCs w:val="30"/>
          <w:cs/>
        </w:rPr>
        <w:t>ทำคำเสนอซื้อหลักทรัพย์ทั้งหมด (</w:t>
      </w:r>
      <w:r w:rsidR="004C606D" w:rsidRPr="003E17DA">
        <w:rPr>
          <w:rFonts w:asciiTheme="majorBidi" w:hAnsiTheme="majorBidi" w:cstheme="majorBidi"/>
          <w:sz w:val="30"/>
          <w:szCs w:val="30"/>
        </w:rPr>
        <w:t>Mandatory</w:t>
      </w:r>
      <w:r w:rsidR="004C606D">
        <w:rPr>
          <w:rFonts w:asciiTheme="majorBidi" w:hAnsiTheme="majorBidi" w:cstheme="majorBidi"/>
          <w:sz w:val="30"/>
          <w:szCs w:val="30"/>
        </w:rPr>
        <w:t xml:space="preserve"> </w:t>
      </w:r>
      <w:r w:rsidR="004C606D" w:rsidRPr="003E17DA">
        <w:rPr>
          <w:rFonts w:asciiTheme="majorBidi" w:hAnsiTheme="majorBidi" w:cstheme="majorBidi"/>
          <w:sz w:val="30"/>
          <w:szCs w:val="30"/>
        </w:rPr>
        <w:t xml:space="preserve">Tender Offer) </w:t>
      </w:r>
      <w:r w:rsidR="00124A1E">
        <w:rPr>
          <w:rFonts w:asciiTheme="majorBidi" w:hAnsiTheme="majorBidi" w:cstheme="majorBidi" w:hint="cs"/>
          <w:sz w:val="30"/>
          <w:szCs w:val="30"/>
          <w:cs/>
        </w:rPr>
        <w:t xml:space="preserve">ผลการรับซื้อหุ้น </w:t>
      </w:r>
      <w:r w:rsidR="00124A1E">
        <w:rPr>
          <w:rFonts w:asciiTheme="majorBidi" w:hAnsiTheme="majorBidi" w:cstheme="majorBidi"/>
          <w:sz w:val="30"/>
          <w:szCs w:val="30"/>
        </w:rPr>
        <w:t xml:space="preserve">Makro </w:t>
      </w:r>
      <w:r w:rsidR="00124A1E">
        <w:rPr>
          <w:rFonts w:asciiTheme="majorBidi" w:hAnsiTheme="majorBidi" w:cstheme="majorBidi" w:hint="cs"/>
          <w:sz w:val="30"/>
          <w:szCs w:val="30"/>
          <w:cs/>
        </w:rPr>
        <w:t xml:space="preserve">ในราคาหุ้นละ </w:t>
      </w:r>
      <w:r w:rsidR="00124A1E">
        <w:rPr>
          <w:rFonts w:asciiTheme="majorBidi" w:hAnsiTheme="majorBidi" w:cstheme="majorBidi"/>
          <w:sz w:val="30"/>
          <w:szCs w:val="30"/>
        </w:rPr>
        <w:t xml:space="preserve">43.50 </w:t>
      </w:r>
      <w:r w:rsidR="00124A1E">
        <w:rPr>
          <w:rFonts w:asciiTheme="majorBidi" w:hAnsiTheme="majorBidi" w:cstheme="majorBidi" w:hint="cs"/>
          <w:sz w:val="30"/>
          <w:szCs w:val="30"/>
          <w:cs/>
        </w:rPr>
        <w:t xml:space="preserve">บาท </w:t>
      </w:r>
      <w:r w:rsidR="00D71075">
        <w:rPr>
          <w:rFonts w:asciiTheme="majorBidi" w:hAnsiTheme="majorBidi" w:cstheme="majorBidi" w:hint="cs"/>
          <w:sz w:val="30"/>
          <w:szCs w:val="30"/>
          <w:cs/>
        </w:rPr>
        <w:t>ใน</w:t>
      </w:r>
      <w:r w:rsidR="00AB57B1">
        <w:rPr>
          <w:rFonts w:asciiTheme="majorBidi" w:hAnsiTheme="majorBidi" w:cstheme="majorBidi" w:hint="cs"/>
          <w:sz w:val="30"/>
          <w:szCs w:val="30"/>
          <w:cs/>
        </w:rPr>
        <w:t>ช่วงระหว่าง</w:t>
      </w:r>
      <w:r w:rsidR="004C05CB" w:rsidRPr="003E17DA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4C05CB" w:rsidRPr="003E17DA">
        <w:rPr>
          <w:rFonts w:asciiTheme="majorBidi" w:hAnsiTheme="majorBidi" w:cstheme="majorBidi"/>
          <w:sz w:val="30"/>
          <w:szCs w:val="30"/>
        </w:rPr>
        <w:t> </w:t>
      </w:r>
      <w:r w:rsidR="00FD2165">
        <w:rPr>
          <w:rFonts w:asciiTheme="majorBidi" w:hAnsiTheme="majorBidi" w:cstheme="majorBidi"/>
          <w:sz w:val="30"/>
          <w:szCs w:val="30"/>
        </w:rPr>
        <w:t xml:space="preserve">27 </w:t>
      </w:r>
      <w:r w:rsidR="00AB57B1">
        <w:rPr>
          <w:rFonts w:asciiTheme="majorBidi" w:hAnsiTheme="majorBidi" w:cstheme="majorBidi" w:hint="cs"/>
          <w:sz w:val="30"/>
          <w:szCs w:val="30"/>
          <w:cs/>
        </w:rPr>
        <w:t>ตุลาคม</w:t>
      </w:r>
      <w:r w:rsidR="004C05CB" w:rsidRPr="003E17DA">
        <w:rPr>
          <w:rFonts w:asciiTheme="majorBidi" w:hAnsiTheme="majorBidi" w:cstheme="majorBidi"/>
          <w:sz w:val="30"/>
          <w:szCs w:val="30"/>
        </w:rPr>
        <w:t xml:space="preserve"> </w:t>
      </w:r>
      <w:r w:rsidR="00AA4780">
        <w:rPr>
          <w:rFonts w:asciiTheme="majorBidi" w:hAnsiTheme="majorBidi" w:cstheme="majorBidi"/>
          <w:sz w:val="30"/>
          <w:szCs w:val="30"/>
        </w:rPr>
        <w:t>-</w:t>
      </w:r>
      <w:r w:rsidR="00AA478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D571F">
        <w:rPr>
          <w:rFonts w:asciiTheme="majorBidi" w:hAnsiTheme="majorBidi" w:cstheme="majorBidi"/>
          <w:sz w:val="30"/>
          <w:szCs w:val="30"/>
        </w:rPr>
        <w:t>30</w:t>
      </w:r>
      <w:r w:rsidR="00AA4780">
        <w:rPr>
          <w:rFonts w:asciiTheme="majorBidi" w:hAnsiTheme="majorBidi" w:cstheme="majorBidi"/>
          <w:sz w:val="30"/>
          <w:szCs w:val="30"/>
        </w:rPr>
        <w:t xml:space="preserve"> </w:t>
      </w:r>
      <w:r w:rsidR="00AA4780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="007D571F">
        <w:rPr>
          <w:rFonts w:asciiTheme="majorBidi" w:hAnsiTheme="majorBidi" w:cstheme="majorBidi"/>
          <w:sz w:val="30"/>
          <w:szCs w:val="30"/>
        </w:rPr>
        <w:t>2564</w:t>
      </w:r>
      <w:r w:rsidR="00AA4780">
        <w:rPr>
          <w:rFonts w:asciiTheme="majorBidi" w:hAnsiTheme="majorBidi" w:cstheme="majorBidi"/>
          <w:sz w:val="30"/>
          <w:szCs w:val="30"/>
        </w:rPr>
        <w:t xml:space="preserve"> </w:t>
      </w:r>
      <w:r w:rsidR="00182523">
        <w:rPr>
          <w:rFonts w:asciiTheme="majorBidi" w:hAnsiTheme="majorBidi" w:cstheme="majorBidi"/>
          <w:sz w:val="30"/>
          <w:szCs w:val="30"/>
        </w:rPr>
        <w:t xml:space="preserve">CPM </w:t>
      </w:r>
      <w:r w:rsidR="004C05CB" w:rsidRPr="003E17DA">
        <w:rPr>
          <w:rFonts w:asciiTheme="majorBidi" w:hAnsiTheme="majorBidi" w:cstheme="majorBidi"/>
          <w:sz w:val="30"/>
          <w:szCs w:val="30"/>
          <w:cs/>
        </w:rPr>
        <w:t xml:space="preserve">รับซื้อหุ้นสามัญใน </w:t>
      </w:r>
      <w:r w:rsidR="00723C3F">
        <w:rPr>
          <w:rFonts w:asciiTheme="majorBidi" w:hAnsiTheme="majorBidi" w:cstheme="majorBidi"/>
          <w:sz w:val="30"/>
          <w:szCs w:val="30"/>
        </w:rPr>
        <w:t>Makro</w:t>
      </w:r>
      <w:r w:rsidR="004C05CB" w:rsidRPr="003E17DA">
        <w:rPr>
          <w:rFonts w:asciiTheme="majorBidi" w:hAnsiTheme="majorBidi" w:cstheme="majorBidi"/>
          <w:sz w:val="30"/>
          <w:szCs w:val="30"/>
        </w:rPr>
        <w:t xml:space="preserve"> </w:t>
      </w:r>
      <w:r w:rsidR="004C05CB" w:rsidRPr="003E17DA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581E1E">
        <w:rPr>
          <w:rFonts w:asciiTheme="majorBidi" w:hAnsiTheme="majorBidi" w:cstheme="majorBidi"/>
          <w:sz w:val="30"/>
          <w:szCs w:val="30"/>
        </w:rPr>
        <w:t>1,37</w:t>
      </w:r>
      <w:r w:rsidR="00445018">
        <w:rPr>
          <w:rFonts w:asciiTheme="majorBidi" w:hAnsiTheme="majorBidi" w:cstheme="majorBidi"/>
          <w:sz w:val="30"/>
          <w:szCs w:val="30"/>
        </w:rPr>
        <w:t>2</w:t>
      </w:r>
      <w:r w:rsidR="004C05CB" w:rsidRPr="003E17DA">
        <w:rPr>
          <w:rFonts w:asciiTheme="majorBidi" w:hAnsiTheme="majorBidi" w:cstheme="majorBidi"/>
          <w:sz w:val="30"/>
          <w:szCs w:val="30"/>
        </w:rPr>
        <w:t xml:space="preserve"> </w:t>
      </w:r>
      <w:r w:rsidR="004C05CB" w:rsidRPr="003E17DA">
        <w:rPr>
          <w:rFonts w:asciiTheme="majorBidi" w:hAnsiTheme="majorBidi" w:cstheme="majorBidi"/>
          <w:sz w:val="30"/>
          <w:szCs w:val="30"/>
          <w:cs/>
        </w:rPr>
        <w:t>หุ้น คิดเป็นมูลค่</w:t>
      </w:r>
      <w:r w:rsidR="00465057">
        <w:rPr>
          <w:rFonts w:asciiTheme="majorBidi" w:hAnsiTheme="majorBidi" w:cstheme="majorBidi" w:hint="cs"/>
          <w:sz w:val="30"/>
          <w:szCs w:val="30"/>
          <w:cs/>
        </w:rPr>
        <w:t xml:space="preserve">า </w:t>
      </w:r>
      <w:r w:rsidR="005A0375">
        <w:rPr>
          <w:rFonts w:asciiTheme="majorBidi" w:hAnsiTheme="majorBidi" w:cstheme="majorBidi"/>
          <w:sz w:val="30"/>
          <w:szCs w:val="30"/>
        </w:rPr>
        <w:t>0.06</w:t>
      </w:r>
      <w:r w:rsidR="004C05CB" w:rsidRPr="003E17DA">
        <w:rPr>
          <w:rFonts w:asciiTheme="majorBidi" w:hAnsiTheme="majorBidi" w:cstheme="majorBidi"/>
          <w:sz w:val="30"/>
          <w:szCs w:val="30"/>
        </w:rPr>
        <w:t xml:space="preserve"> </w:t>
      </w:r>
      <w:r w:rsidR="004C05CB" w:rsidRPr="003E17DA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20BF61CD" w14:textId="77777777" w:rsidR="004C05CB" w:rsidRPr="003E17DA" w:rsidRDefault="004C05CB" w:rsidP="004C05CB">
      <w:pPr>
        <w:pStyle w:val="ListParagraph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6917AF3E" w14:textId="5259EC70" w:rsidR="004C05CB" w:rsidRPr="003E17DA" w:rsidRDefault="006C7BC1" w:rsidP="005A2B81">
      <w:pPr>
        <w:pStyle w:val="ListParagraph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ช่วงระหว่าง</w:t>
      </w:r>
      <w:r w:rsidRPr="003E17DA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3E17DA">
        <w:rPr>
          <w:rFonts w:asciiTheme="majorBidi" w:hAnsiTheme="majorBidi" w:cstheme="majorBidi"/>
          <w:sz w:val="30"/>
          <w:szCs w:val="30"/>
        </w:rPr>
        <w:t> </w:t>
      </w:r>
      <w:r>
        <w:rPr>
          <w:rFonts w:asciiTheme="majorBidi" w:hAnsiTheme="majorBidi" w:cstheme="majorBidi"/>
          <w:sz w:val="30"/>
          <w:szCs w:val="30"/>
        </w:rPr>
        <w:t>4 -</w:t>
      </w:r>
      <w:r w:rsidR="00E31CE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9 </w:t>
      </w:r>
      <w:r>
        <w:rPr>
          <w:rFonts w:asciiTheme="majorBidi" w:hAnsiTheme="majorBidi" w:cstheme="majorBidi" w:hint="cs"/>
          <w:sz w:val="30"/>
          <w:szCs w:val="30"/>
          <w:cs/>
        </w:rPr>
        <w:t>ธ</w:t>
      </w:r>
      <w:r w:rsidR="00E31CE9">
        <w:rPr>
          <w:rFonts w:asciiTheme="majorBidi" w:hAnsiTheme="majorBidi" w:cstheme="majorBidi" w:hint="cs"/>
          <w:sz w:val="30"/>
          <w:szCs w:val="30"/>
          <w:cs/>
        </w:rPr>
        <w:t>ั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นวาคม </w:t>
      </w:r>
      <w:r w:rsidR="004C05CB" w:rsidRPr="003E17DA">
        <w:rPr>
          <w:rFonts w:asciiTheme="majorBidi" w:hAnsiTheme="majorBidi" w:cstheme="majorBidi"/>
          <w:sz w:val="30"/>
          <w:szCs w:val="30"/>
        </w:rPr>
        <w:t>256</w:t>
      </w:r>
      <w:r w:rsidR="003C6613">
        <w:rPr>
          <w:rFonts w:asciiTheme="majorBidi" w:hAnsiTheme="majorBidi" w:cstheme="majorBidi"/>
          <w:sz w:val="30"/>
          <w:szCs w:val="30"/>
        </w:rPr>
        <w:t>4</w:t>
      </w:r>
      <w:r w:rsidR="004C05CB" w:rsidRPr="003E17DA">
        <w:rPr>
          <w:rFonts w:asciiTheme="majorBidi" w:hAnsiTheme="majorBidi" w:cstheme="majorBidi"/>
          <w:sz w:val="30"/>
          <w:szCs w:val="30"/>
        </w:rPr>
        <w:t xml:space="preserve"> </w:t>
      </w:r>
      <w:r w:rsidR="00F16326">
        <w:rPr>
          <w:rFonts w:asciiTheme="majorBidi" w:hAnsiTheme="majorBidi" w:cstheme="majorBidi"/>
          <w:sz w:val="30"/>
          <w:szCs w:val="30"/>
        </w:rPr>
        <w:t xml:space="preserve">Makro </w:t>
      </w:r>
      <w:r w:rsidR="00F16326">
        <w:rPr>
          <w:rFonts w:asciiTheme="majorBidi" w:hAnsiTheme="majorBidi" w:cstheme="majorBidi" w:hint="cs"/>
          <w:sz w:val="30"/>
          <w:szCs w:val="30"/>
          <w:cs/>
        </w:rPr>
        <w:t xml:space="preserve">ได้ดำเนินการออกและเสนอขายหุ้นสามัญเพิ่มทุนให้แก่ประชาชนทั่วไป </w:t>
      </w:r>
      <w:r w:rsidR="00F16326">
        <w:rPr>
          <w:rFonts w:asciiTheme="majorBidi" w:hAnsiTheme="majorBidi" w:cstheme="majorBidi"/>
          <w:sz w:val="30"/>
          <w:szCs w:val="30"/>
        </w:rPr>
        <w:t>(</w:t>
      </w:r>
      <w:r w:rsidR="00CA5F31">
        <w:rPr>
          <w:rFonts w:asciiTheme="majorBidi" w:hAnsiTheme="majorBidi" w:cstheme="majorBidi"/>
          <w:sz w:val="30"/>
          <w:szCs w:val="30"/>
        </w:rPr>
        <w:t>“</w:t>
      </w:r>
      <w:r w:rsidR="00F16326">
        <w:rPr>
          <w:rFonts w:asciiTheme="majorBidi" w:hAnsiTheme="majorBidi" w:cstheme="majorBidi"/>
          <w:sz w:val="30"/>
          <w:szCs w:val="30"/>
        </w:rPr>
        <w:t>PO</w:t>
      </w:r>
      <w:r w:rsidR="00CA5F31">
        <w:rPr>
          <w:rFonts w:asciiTheme="majorBidi" w:hAnsiTheme="majorBidi" w:cstheme="majorBidi"/>
          <w:sz w:val="30"/>
          <w:szCs w:val="30"/>
        </w:rPr>
        <w:t>”</w:t>
      </w:r>
      <w:r w:rsidR="00F16326">
        <w:rPr>
          <w:rFonts w:asciiTheme="majorBidi" w:hAnsiTheme="majorBidi" w:cstheme="majorBidi"/>
          <w:sz w:val="30"/>
          <w:szCs w:val="30"/>
        </w:rPr>
        <w:t xml:space="preserve">) </w:t>
      </w:r>
      <w:r w:rsidR="00777751">
        <w:rPr>
          <w:rFonts w:asciiTheme="majorBidi" w:hAnsiTheme="majorBidi" w:cstheme="majorBidi" w:hint="cs"/>
          <w:sz w:val="30"/>
          <w:szCs w:val="30"/>
          <w:cs/>
        </w:rPr>
        <w:t xml:space="preserve">ซึ่ง </w:t>
      </w:r>
      <w:r w:rsidR="00182523">
        <w:rPr>
          <w:rFonts w:asciiTheme="majorBidi" w:hAnsiTheme="majorBidi" w:cstheme="majorBidi"/>
          <w:sz w:val="30"/>
          <w:szCs w:val="30"/>
        </w:rPr>
        <w:t xml:space="preserve">CPM </w:t>
      </w:r>
      <w:r w:rsidR="00777751">
        <w:rPr>
          <w:rFonts w:asciiTheme="majorBidi" w:hAnsiTheme="majorBidi" w:cstheme="majorBidi" w:hint="cs"/>
          <w:sz w:val="30"/>
          <w:szCs w:val="30"/>
          <w:cs/>
        </w:rPr>
        <w:t xml:space="preserve">ได้นำหุ้น </w:t>
      </w:r>
      <w:r w:rsidR="00777751">
        <w:rPr>
          <w:rFonts w:asciiTheme="majorBidi" w:hAnsiTheme="majorBidi" w:cstheme="majorBidi"/>
          <w:sz w:val="30"/>
          <w:szCs w:val="30"/>
        </w:rPr>
        <w:t>Makro</w:t>
      </w:r>
      <w:r w:rsidR="001D69E1">
        <w:rPr>
          <w:rFonts w:asciiTheme="majorBidi" w:hAnsiTheme="majorBidi" w:cstheme="majorBidi"/>
          <w:sz w:val="30"/>
          <w:szCs w:val="30"/>
        </w:rPr>
        <w:t xml:space="preserve"> </w:t>
      </w:r>
      <w:r w:rsidR="001D69E1" w:rsidRPr="003E17DA">
        <w:rPr>
          <w:rFonts w:asciiTheme="majorBidi" w:hAnsiTheme="majorBidi" w:cstheme="majorBidi"/>
          <w:sz w:val="30"/>
          <w:szCs w:val="30"/>
          <w:cs/>
        </w:rPr>
        <w:t>จำนวน</w:t>
      </w:r>
      <w:r w:rsidR="001D69E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D69E1">
        <w:rPr>
          <w:rFonts w:asciiTheme="majorBidi" w:hAnsiTheme="majorBidi" w:cstheme="majorBidi"/>
          <w:sz w:val="30"/>
          <w:szCs w:val="30"/>
        </w:rPr>
        <w:t xml:space="preserve">66,000,000 </w:t>
      </w:r>
      <w:r w:rsidR="001D69E1" w:rsidRPr="003E17DA">
        <w:rPr>
          <w:rFonts w:asciiTheme="majorBidi" w:hAnsiTheme="majorBidi" w:cstheme="majorBidi"/>
          <w:sz w:val="30"/>
          <w:szCs w:val="30"/>
          <w:cs/>
        </w:rPr>
        <w:t xml:space="preserve">หุ้น </w:t>
      </w:r>
      <w:r w:rsidR="00252491">
        <w:rPr>
          <w:rFonts w:asciiTheme="majorBidi" w:hAnsiTheme="majorBidi" w:cstheme="majorBidi" w:hint="cs"/>
          <w:sz w:val="30"/>
          <w:szCs w:val="30"/>
          <w:cs/>
        </w:rPr>
        <w:t>ร่วม</w:t>
      </w:r>
      <w:r w:rsidR="004C05CB" w:rsidRPr="003E17DA">
        <w:rPr>
          <w:rFonts w:asciiTheme="majorBidi" w:hAnsiTheme="majorBidi" w:cstheme="majorBidi"/>
          <w:sz w:val="30"/>
          <w:szCs w:val="30"/>
          <w:cs/>
        </w:rPr>
        <w:t>เสนอขาย</w:t>
      </w:r>
      <w:r w:rsidR="00576FB4">
        <w:rPr>
          <w:rFonts w:asciiTheme="majorBidi" w:hAnsiTheme="majorBidi" w:cstheme="majorBidi" w:hint="cs"/>
          <w:sz w:val="30"/>
          <w:szCs w:val="30"/>
          <w:cs/>
        </w:rPr>
        <w:t>ให้แก่ประชาชนทั่วไปด้วย</w:t>
      </w:r>
      <w:r w:rsidR="004C05CB" w:rsidRPr="003E17DA">
        <w:rPr>
          <w:rFonts w:asciiTheme="majorBidi" w:hAnsiTheme="majorBidi" w:cstheme="majorBidi"/>
          <w:sz w:val="30"/>
          <w:szCs w:val="30"/>
        </w:rPr>
        <w:t xml:space="preserve"> </w:t>
      </w:r>
      <w:r w:rsidR="004C05CB" w:rsidRPr="003E17DA">
        <w:rPr>
          <w:rFonts w:asciiTheme="majorBidi" w:hAnsiTheme="majorBidi" w:cstheme="majorBidi"/>
          <w:sz w:val="30"/>
          <w:szCs w:val="30"/>
          <w:cs/>
        </w:rPr>
        <w:t xml:space="preserve">ภายหลังการ </w:t>
      </w:r>
      <w:r w:rsidR="004C05CB" w:rsidRPr="003E17DA">
        <w:rPr>
          <w:rFonts w:asciiTheme="majorBidi" w:hAnsiTheme="majorBidi" w:cstheme="majorBidi"/>
          <w:sz w:val="30"/>
          <w:szCs w:val="30"/>
        </w:rPr>
        <w:t xml:space="preserve">PO </w:t>
      </w:r>
      <w:r w:rsidR="004C05CB" w:rsidRPr="003E17DA">
        <w:rPr>
          <w:rFonts w:asciiTheme="majorBidi" w:hAnsiTheme="majorBidi" w:cstheme="majorBidi"/>
          <w:sz w:val="30"/>
          <w:szCs w:val="30"/>
          <w:cs/>
        </w:rPr>
        <w:t xml:space="preserve">เสร็จสิ้น </w:t>
      </w:r>
      <w:r w:rsidR="00657CCA">
        <w:rPr>
          <w:rFonts w:asciiTheme="majorBidi" w:hAnsiTheme="majorBidi" w:cstheme="majorBidi"/>
          <w:sz w:val="30"/>
          <w:szCs w:val="30"/>
        </w:rPr>
        <w:t xml:space="preserve">CPM </w:t>
      </w:r>
      <w:r w:rsidR="004C05CB" w:rsidRPr="003E17DA">
        <w:rPr>
          <w:rFonts w:asciiTheme="majorBidi" w:hAnsiTheme="majorBidi" w:cstheme="majorBidi"/>
          <w:sz w:val="30"/>
          <w:szCs w:val="30"/>
          <w:cs/>
        </w:rPr>
        <w:t xml:space="preserve">มีหุ้นสามัญใน </w:t>
      </w:r>
      <w:r w:rsidR="00723C3F">
        <w:rPr>
          <w:rFonts w:asciiTheme="majorBidi" w:hAnsiTheme="majorBidi" w:cstheme="majorBidi"/>
          <w:sz w:val="30"/>
          <w:szCs w:val="30"/>
        </w:rPr>
        <w:t>Makro</w:t>
      </w:r>
      <w:r w:rsidR="004C05CB" w:rsidRPr="003E17DA">
        <w:rPr>
          <w:rFonts w:asciiTheme="majorBidi" w:hAnsiTheme="majorBidi" w:cstheme="majorBidi"/>
          <w:sz w:val="30"/>
          <w:szCs w:val="30"/>
        </w:rPr>
        <w:t xml:space="preserve"> </w:t>
      </w:r>
      <w:r w:rsidR="004C05CB" w:rsidRPr="003E17DA">
        <w:rPr>
          <w:rFonts w:asciiTheme="majorBidi" w:hAnsiTheme="majorBidi" w:cstheme="majorBidi"/>
          <w:sz w:val="30"/>
          <w:szCs w:val="30"/>
          <w:cs/>
        </w:rPr>
        <w:t>คงเหลือ</w:t>
      </w:r>
      <w:r w:rsidR="002D0D65">
        <w:rPr>
          <w:rFonts w:asciiTheme="majorBidi" w:hAnsiTheme="majorBidi" w:cstheme="majorBidi"/>
          <w:sz w:val="30"/>
          <w:szCs w:val="30"/>
        </w:rPr>
        <w:t xml:space="preserve"> 936,066,072</w:t>
      </w:r>
      <w:r w:rsidR="004C05CB" w:rsidRPr="003E17DA">
        <w:rPr>
          <w:rFonts w:asciiTheme="majorBidi" w:hAnsiTheme="majorBidi" w:cstheme="majorBidi"/>
          <w:sz w:val="30"/>
          <w:szCs w:val="30"/>
        </w:rPr>
        <w:t xml:space="preserve"> </w:t>
      </w:r>
      <w:r w:rsidR="004C05CB" w:rsidRPr="003E17DA">
        <w:rPr>
          <w:rFonts w:asciiTheme="majorBidi" w:hAnsiTheme="majorBidi" w:cstheme="majorBidi"/>
          <w:sz w:val="30"/>
          <w:szCs w:val="30"/>
          <w:cs/>
        </w:rPr>
        <w:t>หุ้น ทำให้</w:t>
      </w:r>
      <w:r w:rsidR="00657CCA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4C05CB" w:rsidRPr="003E17DA">
        <w:rPr>
          <w:rFonts w:asciiTheme="majorBidi" w:hAnsiTheme="majorBidi" w:cstheme="majorBidi"/>
          <w:sz w:val="30"/>
          <w:szCs w:val="30"/>
          <w:cs/>
        </w:rPr>
        <w:t>บริษัทมีสัดส่วนการถือหุ้นทาง</w:t>
      </w:r>
      <w:r w:rsidR="00E32E89">
        <w:rPr>
          <w:rFonts w:asciiTheme="majorBidi" w:hAnsiTheme="majorBidi" w:cstheme="majorBidi" w:hint="cs"/>
          <w:sz w:val="30"/>
          <w:szCs w:val="30"/>
          <w:cs/>
        </w:rPr>
        <w:t>อ้อม</w:t>
      </w:r>
      <w:r w:rsidR="004C05CB" w:rsidRPr="003E17DA">
        <w:rPr>
          <w:rFonts w:asciiTheme="majorBidi" w:hAnsiTheme="majorBidi" w:cstheme="majorBidi"/>
          <w:sz w:val="30"/>
          <w:szCs w:val="30"/>
          <w:cs/>
        </w:rPr>
        <w:t>ร้อย</w:t>
      </w:r>
      <w:r w:rsidR="004C05CB" w:rsidRPr="002D0D65">
        <w:rPr>
          <w:rFonts w:asciiTheme="majorBidi" w:hAnsiTheme="majorBidi" w:cstheme="majorBidi"/>
          <w:sz w:val="30"/>
          <w:szCs w:val="30"/>
          <w:cs/>
        </w:rPr>
        <w:t xml:space="preserve">ละ </w:t>
      </w:r>
      <w:r w:rsidR="004C05CB" w:rsidRPr="002D0D65">
        <w:rPr>
          <w:rFonts w:asciiTheme="majorBidi" w:hAnsiTheme="majorBidi" w:cstheme="majorBidi"/>
          <w:sz w:val="30"/>
          <w:szCs w:val="30"/>
        </w:rPr>
        <w:t>8.8</w:t>
      </w:r>
      <w:r w:rsidR="002A711C" w:rsidRPr="002D0D65">
        <w:rPr>
          <w:rFonts w:asciiTheme="majorBidi" w:hAnsiTheme="majorBidi" w:cstheme="majorBidi"/>
          <w:sz w:val="30"/>
          <w:szCs w:val="30"/>
        </w:rPr>
        <w:t>5</w:t>
      </w:r>
      <w:r w:rsidR="004C05CB" w:rsidRPr="003E17DA">
        <w:rPr>
          <w:rFonts w:asciiTheme="majorBidi" w:hAnsiTheme="majorBidi" w:cstheme="majorBidi"/>
          <w:sz w:val="30"/>
          <w:szCs w:val="30"/>
        </w:rPr>
        <w:t xml:space="preserve"> </w:t>
      </w:r>
      <w:r w:rsidR="004C05CB" w:rsidRPr="003E17DA">
        <w:rPr>
          <w:rFonts w:asciiTheme="majorBidi" w:hAnsiTheme="majorBidi" w:cstheme="majorBidi"/>
          <w:sz w:val="30"/>
          <w:szCs w:val="30"/>
          <w:cs/>
        </w:rPr>
        <w:t xml:space="preserve">ใน </w:t>
      </w:r>
      <w:r w:rsidR="00723C3F">
        <w:rPr>
          <w:rFonts w:asciiTheme="majorBidi" w:hAnsiTheme="majorBidi" w:cstheme="majorBidi"/>
          <w:sz w:val="30"/>
          <w:szCs w:val="30"/>
        </w:rPr>
        <w:t>Makro</w:t>
      </w:r>
    </w:p>
    <w:p w14:paraId="15AFE38B" w14:textId="77777777" w:rsidR="00D43B69" w:rsidRPr="004C05CB" w:rsidRDefault="00D43B69" w:rsidP="004C05CB">
      <w:pPr>
        <w:tabs>
          <w:tab w:val="clear" w:pos="454"/>
          <w:tab w:val="left" w:pos="540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1EC02DEB" w14:textId="77777777" w:rsidR="00B82CBD" w:rsidRDefault="00B82CBD" w:rsidP="002B1F72">
      <w:pPr>
        <w:tabs>
          <w:tab w:val="clear" w:pos="454"/>
          <w:tab w:val="left" w:pos="540"/>
        </w:tabs>
        <w:ind w:left="540" w:right="-115"/>
        <w:jc w:val="thaiDistribute"/>
        <w:rPr>
          <w:rFonts w:ascii="Angsana New" w:hAnsi="Angsana New"/>
          <w:sz w:val="30"/>
          <w:szCs w:val="30"/>
        </w:rPr>
        <w:sectPr w:rsidR="00B82CBD" w:rsidSect="00332579">
          <w:headerReference w:type="default" r:id="rId19"/>
          <w:footerReference w:type="default" r:id="rId20"/>
          <w:pgSz w:w="11909" w:h="16834" w:code="9"/>
          <w:pgMar w:top="691" w:right="1152" w:bottom="576" w:left="1152" w:header="720" w:footer="576" w:gutter="0"/>
          <w:pgBorders w:offsetFrom="page">
            <w:top w:val="none" w:sz="255" w:space="1" w:color="0000FF" w:shadow="1" w:frame="1"/>
            <w:left w:val="none" w:sz="187" w:space="1" w:color="3200EB"/>
            <w:bottom w:val="none" w:sz="0" w:space="6" w:color="000000"/>
            <w:right w:val="none" w:sz="29" w:space="1" w:color="04009A"/>
          </w:pgBorders>
          <w:cols w:space="720"/>
        </w:sectPr>
      </w:pPr>
    </w:p>
    <w:p w14:paraId="4DAE560E" w14:textId="61CD2247" w:rsidR="00E50DAA" w:rsidRPr="005E5741" w:rsidRDefault="00E50D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5E5741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รายละเอียดเงินลงทุนในบริษัทร่วม</w:t>
      </w:r>
    </w:p>
    <w:p w14:paraId="34282E14" w14:textId="77777777" w:rsidR="00E50DAA" w:rsidRPr="005E5741" w:rsidRDefault="00E50D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14"/>
          <w:szCs w:val="14"/>
        </w:rPr>
      </w:pPr>
    </w:p>
    <w:p w14:paraId="047C8AB0" w14:textId="73C63E4B" w:rsidR="005B7108" w:rsidRPr="00370597" w:rsidRDefault="005B7108">
      <w:pPr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5E5741">
        <w:rPr>
          <w:rFonts w:ascii="Angsana New" w:hAnsi="Angsana New"/>
          <w:sz w:val="30"/>
          <w:szCs w:val="30"/>
          <w:cs/>
        </w:rPr>
        <w:t>เงินลงทุนในบริษัทร่วม</w:t>
      </w:r>
      <w:r w:rsidR="00020AAD" w:rsidRPr="005E5741">
        <w:rPr>
          <w:rFonts w:ascii="Angsana New" w:hAnsi="Angsana New"/>
          <w:sz w:val="30"/>
          <w:szCs w:val="30"/>
        </w:rPr>
        <w:t xml:space="preserve"> </w:t>
      </w:r>
      <w:r w:rsidR="00020AAD" w:rsidRPr="005E5741">
        <w:rPr>
          <w:rFonts w:ascii="Angsana New" w:hAnsi="Angsana New"/>
          <w:sz w:val="30"/>
          <w:szCs w:val="30"/>
          <w:cs/>
        </w:rPr>
        <w:t>ณ</w:t>
      </w:r>
      <w:r w:rsidRPr="005E5741">
        <w:rPr>
          <w:rFonts w:ascii="Angsana New" w:hAnsi="Angsana New"/>
          <w:sz w:val="30"/>
          <w:szCs w:val="30"/>
          <w:cs/>
        </w:rPr>
        <w:t xml:space="preserve"> วันที่ </w:t>
      </w:r>
      <w:r w:rsidR="009711B9" w:rsidRPr="005E5741">
        <w:rPr>
          <w:rFonts w:ascii="Angsana New" w:hAnsi="Angsana New"/>
          <w:sz w:val="30"/>
          <w:szCs w:val="30"/>
        </w:rPr>
        <w:t>31</w:t>
      </w:r>
      <w:r w:rsidRPr="005E5741">
        <w:rPr>
          <w:rFonts w:ascii="Angsana New" w:hAnsi="Angsana New"/>
          <w:sz w:val="30"/>
          <w:szCs w:val="30"/>
          <w:cs/>
        </w:rPr>
        <w:t xml:space="preserve"> ธันวาคม สำหรับแต่ละปีสิ้นสุดวัน</w:t>
      </w:r>
      <w:r w:rsidR="00605C85" w:rsidRPr="005E5741">
        <w:rPr>
          <w:rFonts w:ascii="Angsana New" w:hAnsi="Angsana New"/>
          <w:sz w:val="30"/>
          <w:szCs w:val="30"/>
          <w:cs/>
        </w:rPr>
        <w:t>เดียวกัน</w:t>
      </w:r>
      <w:r w:rsidR="001D5F7F" w:rsidRPr="005E5741">
        <w:rPr>
          <w:rFonts w:ascii="Angsana New" w:hAnsi="Angsana New"/>
          <w:sz w:val="30"/>
          <w:szCs w:val="30"/>
          <w:cs/>
        </w:rPr>
        <w:t xml:space="preserve"> </w:t>
      </w:r>
      <w:r w:rsidRPr="005E5741">
        <w:rPr>
          <w:rFonts w:ascii="Angsana New" w:hAnsi="Angsana New"/>
          <w:sz w:val="30"/>
          <w:szCs w:val="30"/>
          <w:cs/>
        </w:rPr>
        <w:t>มีดังนี้</w:t>
      </w:r>
    </w:p>
    <w:p w14:paraId="38E1381D" w14:textId="77777777" w:rsidR="00E50DAA" w:rsidRPr="00370597" w:rsidRDefault="00E50D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14"/>
          <w:szCs w:val="14"/>
        </w:rPr>
      </w:pPr>
    </w:p>
    <w:tbl>
      <w:tblPr>
        <w:tblW w:w="15298" w:type="dxa"/>
        <w:tblInd w:w="-46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956"/>
        <w:gridCol w:w="674"/>
        <w:gridCol w:w="494"/>
        <w:gridCol w:w="180"/>
        <w:gridCol w:w="720"/>
        <w:gridCol w:w="180"/>
        <w:gridCol w:w="720"/>
        <w:gridCol w:w="180"/>
        <w:gridCol w:w="734"/>
        <w:gridCol w:w="180"/>
        <w:gridCol w:w="734"/>
        <w:gridCol w:w="8"/>
        <w:gridCol w:w="172"/>
        <w:gridCol w:w="8"/>
        <w:gridCol w:w="726"/>
        <w:gridCol w:w="180"/>
        <w:gridCol w:w="734"/>
        <w:gridCol w:w="16"/>
        <w:gridCol w:w="164"/>
        <w:gridCol w:w="16"/>
        <w:gridCol w:w="718"/>
        <w:gridCol w:w="180"/>
        <w:gridCol w:w="734"/>
        <w:gridCol w:w="24"/>
        <w:gridCol w:w="158"/>
        <w:gridCol w:w="24"/>
        <w:gridCol w:w="710"/>
        <w:gridCol w:w="180"/>
        <w:gridCol w:w="734"/>
        <w:gridCol w:w="32"/>
        <w:gridCol w:w="28"/>
      </w:tblGrid>
      <w:tr w:rsidR="0055760F" w:rsidRPr="00370597" w14:paraId="4F81A8C5" w14:textId="77777777" w:rsidTr="00EC1444">
        <w:trPr>
          <w:cantSplit/>
          <w:trHeight w:val="302"/>
        </w:trPr>
        <w:tc>
          <w:tcPr>
            <w:tcW w:w="4956" w:type="dxa"/>
            <w:shd w:val="clear" w:color="auto" w:fill="auto"/>
          </w:tcPr>
          <w:p w14:paraId="33327086" w14:textId="77777777" w:rsidR="00AA6280" w:rsidRPr="00F7617E" w:rsidRDefault="00AA6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dxa"/>
          </w:tcPr>
          <w:p w14:paraId="3113A32A" w14:textId="77777777" w:rsidR="00AA6280" w:rsidRPr="00F7617E" w:rsidRDefault="00AA6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4" w:type="dxa"/>
          </w:tcPr>
          <w:p w14:paraId="59675DF8" w14:textId="77777777" w:rsidR="00AA6280" w:rsidRPr="00F7617E" w:rsidRDefault="00AA6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174" w:type="dxa"/>
            <w:gridSpan w:val="28"/>
            <w:shd w:val="clear" w:color="auto" w:fill="auto"/>
          </w:tcPr>
          <w:p w14:paraId="6D8CD985" w14:textId="77777777" w:rsidR="00AA6280" w:rsidRPr="00F7617E" w:rsidRDefault="00AA6280" w:rsidP="00EC1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6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761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F761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F761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AA6280" w:rsidRPr="00370597" w14:paraId="6A35F097" w14:textId="77777777" w:rsidTr="00EC1444">
        <w:trPr>
          <w:cantSplit/>
          <w:trHeight w:val="302"/>
        </w:trPr>
        <w:tc>
          <w:tcPr>
            <w:tcW w:w="4956" w:type="dxa"/>
            <w:shd w:val="clear" w:color="auto" w:fill="auto"/>
          </w:tcPr>
          <w:p w14:paraId="3C34654F" w14:textId="77777777" w:rsidR="00AA6280" w:rsidRPr="00F7617E" w:rsidRDefault="00AA6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342" w:type="dxa"/>
            <w:gridSpan w:val="30"/>
          </w:tcPr>
          <w:p w14:paraId="411F5613" w14:textId="77777777" w:rsidR="00AA6280" w:rsidRPr="00F7617E" w:rsidDel="00685444" w:rsidRDefault="00AA6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2F175F" w:rsidRPr="00370597" w14:paraId="4DEB3356" w14:textId="77777777" w:rsidTr="00EC1444">
        <w:trPr>
          <w:gridAfter w:val="1"/>
          <w:wAfter w:w="28" w:type="dxa"/>
          <w:cantSplit/>
          <w:trHeight w:val="302"/>
        </w:trPr>
        <w:tc>
          <w:tcPr>
            <w:tcW w:w="4956" w:type="dxa"/>
            <w:shd w:val="clear" w:color="auto" w:fill="auto"/>
          </w:tcPr>
          <w:p w14:paraId="325BBAF5" w14:textId="77777777" w:rsidR="002F175F" w:rsidRPr="00F7617E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</w:tcBorders>
          </w:tcPr>
          <w:p w14:paraId="04200447" w14:textId="77777777" w:rsidR="002F175F" w:rsidRPr="00F7617E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B50BEE7" w14:textId="77777777" w:rsidR="002F175F" w:rsidRPr="00F7617E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3B89D14" w14:textId="77777777" w:rsidR="002F175F" w:rsidRPr="00F7617E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สัดส่วน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1C6ED718" w14:textId="77777777" w:rsidR="002F175F" w:rsidRPr="00F7617E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56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6BB052" w14:textId="77777777" w:rsidR="002F175F" w:rsidRPr="00F7617E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581892" w14:textId="77777777" w:rsidR="002F175F" w:rsidRPr="00F7617E" w:rsidDel="00685444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1656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B390A1" w14:textId="77777777" w:rsidR="002F175F" w:rsidRPr="00F7617E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C02011" w14:textId="77777777" w:rsidR="002F175F" w:rsidRPr="00F7617E" w:rsidDel="00685444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56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9B1321" w14:textId="77777777" w:rsidR="002F175F" w:rsidRPr="00F7617E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2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39A27E" w14:textId="77777777" w:rsidR="002F175F" w:rsidRPr="00F7617E" w:rsidDel="00685444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56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1B9CE1" w14:textId="77777777" w:rsidR="002F175F" w:rsidRPr="00F7617E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31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2F175F" w:rsidRPr="00370597" w14:paraId="0DA49AE4" w14:textId="77777777" w:rsidTr="00EC1444">
        <w:trPr>
          <w:gridAfter w:val="1"/>
          <w:wAfter w:w="28" w:type="dxa"/>
          <w:cantSplit/>
          <w:trHeight w:val="302"/>
        </w:trPr>
        <w:tc>
          <w:tcPr>
            <w:tcW w:w="4956" w:type="dxa"/>
            <w:shd w:val="clear" w:color="auto" w:fill="auto"/>
          </w:tcPr>
          <w:p w14:paraId="531D39AA" w14:textId="77777777" w:rsidR="002F175F" w:rsidRPr="00F7617E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8" w:type="dxa"/>
            <w:gridSpan w:val="2"/>
          </w:tcPr>
          <w:p w14:paraId="233A1D47" w14:textId="77777777" w:rsidR="002F175F" w:rsidRPr="00F7617E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07820390" w14:textId="77777777" w:rsidR="002F175F" w:rsidRPr="00F7617E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21CF6BD4" w14:textId="77777777" w:rsidR="002F175F" w:rsidRPr="00F7617E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ความเป็นเจ้าของ</w:t>
            </w:r>
          </w:p>
        </w:tc>
        <w:tc>
          <w:tcPr>
            <w:tcW w:w="180" w:type="dxa"/>
            <w:shd w:val="clear" w:color="auto" w:fill="auto"/>
          </w:tcPr>
          <w:p w14:paraId="2D68668E" w14:textId="77777777" w:rsidR="002F175F" w:rsidRPr="00F7617E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56" w:type="dxa"/>
            <w:gridSpan w:val="4"/>
            <w:shd w:val="clear" w:color="auto" w:fill="auto"/>
            <w:vAlign w:val="bottom"/>
          </w:tcPr>
          <w:p w14:paraId="595659D1" w14:textId="77777777" w:rsidR="002F175F" w:rsidRPr="00F7617E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0C087BB" w14:textId="77777777" w:rsidR="002F175F" w:rsidRPr="00F7617E" w:rsidDel="00685444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1656" w:type="dxa"/>
            <w:gridSpan w:val="4"/>
            <w:shd w:val="clear" w:color="auto" w:fill="auto"/>
            <w:vAlign w:val="bottom"/>
          </w:tcPr>
          <w:p w14:paraId="552404D9" w14:textId="77777777" w:rsidR="002F175F" w:rsidRPr="00F7617E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1DAD298" w14:textId="77777777" w:rsidR="002F175F" w:rsidRPr="00F7617E" w:rsidDel="00685444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56" w:type="dxa"/>
            <w:gridSpan w:val="4"/>
            <w:shd w:val="clear" w:color="auto" w:fill="auto"/>
            <w:vAlign w:val="bottom"/>
          </w:tcPr>
          <w:p w14:paraId="22CE024A" w14:textId="77777777" w:rsidR="002F175F" w:rsidRPr="00F7617E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2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543A8807" w14:textId="77777777" w:rsidR="002F175F" w:rsidRPr="00F7617E" w:rsidDel="00685444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56" w:type="dxa"/>
            <w:gridSpan w:val="4"/>
            <w:shd w:val="clear" w:color="auto" w:fill="auto"/>
            <w:vAlign w:val="bottom"/>
          </w:tcPr>
          <w:p w14:paraId="648168C1" w14:textId="77777777" w:rsidR="002F175F" w:rsidRPr="00F7617E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31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2F175F" w:rsidRPr="00370597" w14:paraId="414E164F" w14:textId="77777777" w:rsidTr="00EC1444">
        <w:trPr>
          <w:gridAfter w:val="1"/>
          <w:wAfter w:w="28" w:type="dxa"/>
          <w:cantSplit/>
          <w:trHeight w:val="302"/>
        </w:trPr>
        <w:tc>
          <w:tcPr>
            <w:tcW w:w="4956" w:type="dxa"/>
            <w:shd w:val="clear" w:color="auto" w:fill="auto"/>
          </w:tcPr>
          <w:p w14:paraId="7ED6DC97" w14:textId="77777777" w:rsidR="002F175F" w:rsidRPr="00F7617E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8" w:type="dxa"/>
            <w:gridSpan w:val="2"/>
          </w:tcPr>
          <w:p w14:paraId="13D97CCD" w14:textId="77777777" w:rsidR="002F175F" w:rsidRPr="00F7617E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19958656" w14:textId="77777777" w:rsidR="002F175F" w:rsidRPr="00F7617E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184F5E1F" w14:textId="77777777" w:rsidR="002F175F" w:rsidRPr="00F7617E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(ทั้งทางตรง</w:t>
            </w:r>
          </w:p>
        </w:tc>
        <w:tc>
          <w:tcPr>
            <w:tcW w:w="180" w:type="dxa"/>
            <w:shd w:val="clear" w:color="auto" w:fill="auto"/>
          </w:tcPr>
          <w:p w14:paraId="37DA8CAD" w14:textId="77777777" w:rsidR="002F175F" w:rsidRPr="00F7617E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56" w:type="dxa"/>
            <w:gridSpan w:val="4"/>
            <w:shd w:val="clear" w:color="auto" w:fill="auto"/>
            <w:vAlign w:val="bottom"/>
          </w:tcPr>
          <w:p w14:paraId="57AEA301" w14:textId="77777777" w:rsidR="002F175F" w:rsidRPr="00F7617E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1B04CA1" w14:textId="77777777" w:rsidR="002F175F" w:rsidRPr="00F7617E" w:rsidDel="00685444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1656" w:type="dxa"/>
            <w:gridSpan w:val="4"/>
            <w:shd w:val="clear" w:color="auto" w:fill="auto"/>
            <w:vAlign w:val="bottom"/>
          </w:tcPr>
          <w:p w14:paraId="4378B293" w14:textId="77777777" w:rsidR="002F175F" w:rsidRPr="00F7617E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867956F" w14:textId="77777777" w:rsidR="002F175F" w:rsidRPr="00F7617E" w:rsidDel="00685444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56" w:type="dxa"/>
            <w:gridSpan w:val="4"/>
            <w:shd w:val="clear" w:color="auto" w:fill="auto"/>
            <w:vAlign w:val="bottom"/>
          </w:tcPr>
          <w:p w14:paraId="08DC899C" w14:textId="77777777" w:rsidR="002F175F" w:rsidRPr="00F7617E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2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0F97E7B0" w14:textId="77777777" w:rsidR="002F175F" w:rsidRPr="00F7617E" w:rsidDel="00685444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56" w:type="dxa"/>
            <w:gridSpan w:val="4"/>
            <w:shd w:val="clear" w:color="auto" w:fill="auto"/>
            <w:vAlign w:val="bottom"/>
          </w:tcPr>
          <w:p w14:paraId="519FFF63" w14:textId="77777777" w:rsidR="002F175F" w:rsidRPr="00F7617E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31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2F175F" w:rsidRPr="00370597" w14:paraId="410804F0" w14:textId="77777777" w:rsidTr="00EC1444">
        <w:trPr>
          <w:gridAfter w:val="1"/>
          <w:wAfter w:w="28" w:type="dxa"/>
          <w:cantSplit/>
          <w:trHeight w:val="302"/>
        </w:trPr>
        <w:tc>
          <w:tcPr>
            <w:tcW w:w="4956" w:type="dxa"/>
            <w:shd w:val="clear" w:color="auto" w:fill="auto"/>
          </w:tcPr>
          <w:p w14:paraId="6BBAB006" w14:textId="77777777" w:rsidR="002F175F" w:rsidRPr="00F7617E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8" w:type="dxa"/>
            <w:gridSpan w:val="2"/>
          </w:tcPr>
          <w:p w14:paraId="73FFD734" w14:textId="77777777" w:rsidR="002F175F" w:rsidRPr="00F7617E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ประเทศที่</w:t>
            </w:r>
          </w:p>
        </w:tc>
        <w:tc>
          <w:tcPr>
            <w:tcW w:w="180" w:type="dxa"/>
          </w:tcPr>
          <w:p w14:paraId="38EFDE00" w14:textId="77777777" w:rsidR="002F175F" w:rsidRPr="00F7617E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6524866E" w14:textId="77777777" w:rsidR="002F175F" w:rsidRPr="00F7617E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และทางอ้อม)</w:t>
            </w:r>
          </w:p>
        </w:tc>
        <w:tc>
          <w:tcPr>
            <w:tcW w:w="180" w:type="dxa"/>
            <w:shd w:val="clear" w:color="auto" w:fill="auto"/>
          </w:tcPr>
          <w:p w14:paraId="45462166" w14:textId="77777777" w:rsidR="002F175F" w:rsidRPr="00F7617E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56" w:type="dxa"/>
            <w:gridSpan w:val="4"/>
            <w:shd w:val="clear" w:color="auto" w:fill="auto"/>
            <w:vAlign w:val="bottom"/>
          </w:tcPr>
          <w:p w14:paraId="383A36B3" w14:textId="77777777" w:rsidR="002F175F" w:rsidRPr="00F7617E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C5132D1" w14:textId="77777777" w:rsidR="002F175F" w:rsidRPr="00F7617E" w:rsidDel="00685444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1656" w:type="dxa"/>
            <w:gridSpan w:val="4"/>
            <w:shd w:val="clear" w:color="auto" w:fill="auto"/>
            <w:vAlign w:val="bottom"/>
          </w:tcPr>
          <w:p w14:paraId="421741D6" w14:textId="77777777" w:rsidR="002F175F" w:rsidRPr="00F7617E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1457447" w14:textId="77777777" w:rsidR="002F175F" w:rsidRPr="00F7617E" w:rsidDel="00685444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56" w:type="dxa"/>
            <w:gridSpan w:val="4"/>
            <w:shd w:val="clear" w:color="auto" w:fill="auto"/>
            <w:vAlign w:val="bottom"/>
          </w:tcPr>
          <w:p w14:paraId="308A90D9" w14:textId="77777777" w:rsidR="002F175F" w:rsidRPr="00F7617E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การด้อยค่า</w:t>
            </w: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4EE3B27E" w14:textId="77777777" w:rsidR="002F175F" w:rsidRPr="00F7617E" w:rsidDel="00685444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56" w:type="dxa"/>
            <w:gridSpan w:val="4"/>
            <w:shd w:val="clear" w:color="auto" w:fill="auto"/>
            <w:vAlign w:val="bottom"/>
          </w:tcPr>
          <w:p w14:paraId="10436790" w14:textId="77777777" w:rsidR="002F175F" w:rsidRPr="00F7617E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6"/>
              </w:tabs>
              <w:spacing w:line="340" w:lineRule="exact"/>
              <w:ind w:left="-131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ส่วนได้เสีย </w:t>
            </w:r>
            <w:r w:rsidRPr="00F761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C4DA3" w:rsidRPr="00370597" w14:paraId="0D48AA8E" w14:textId="77777777" w:rsidTr="00EC1444">
        <w:trPr>
          <w:gridAfter w:val="1"/>
          <w:wAfter w:w="28" w:type="dxa"/>
          <w:cantSplit/>
          <w:trHeight w:val="302"/>
        </w:trPr>
        <w:tc>
          <w:tcPr>
            <w:tcW w:w="4956" w:type="dxa"/>
            <w:shd w:val="clear" w:color="auto" w:fill="auto"/>
          </w:tcPr>
          <w:p w14:paraId="6BB24E9D" w14:textId="77777777" w:rsidR="002F175F" w:rsidRPr="00F7617E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8" w:type="dxa"/>
            <w:gridSpan w:val="2"/>
            <w:tcBorders>
              <w:bottom w:val="single" w:sz="4" w:space="0" w:color="auto"/>
            </w:tcBorders>
          </w:tcPr>
          <w:p w14:paraId="327EDEAA" w14:textId="77777777" w:rsidR="002F175F" w:rsidRPr="00F7617E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ดำเนินธุรกิจ</w:t>
            </w:r>
          </w:p>
        </w:tc>
        <w:tc>
          <w:tcPr>
            <w:tcW w:w="180" w:type="dxa"/>
          </w:tcPr>
          <w:p w14:paraId="4830DC86" w14:textId="77777777" w:rsidR="002F175F" w:rsidRPr="00F7617E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88E66F" w14:textId="77777777" w:rsidR="002F175F" w:rsidRPr="00F7617E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180" w:type="dxa"/>
            <w:shd w:val="clear" w:color="auto" w:fill="auto"/>
          </w:tcPr>
          <w:p w14:paraId="3FFCFD6D" w14:textId="77777777" w:rsidR="002F175F" w:rsidRPr="00F7617E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56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FFFBF3" w14:textId="77777777" w:rsidR="002F175F" w:rsidRPr="00F7617E" w:rsidDel="00685444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วิธีราคาทุน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0717C43" w14:textId="77777777" w:rsidR="002F175F" w:rsidRPr="00F7617E" w:rsidDel="00685444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1656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B8C7DD" w14:textId="77777777" w:rsidR="002F175F" w:rsidRPr="00F7617E" w:rsidDel="00685444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97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วิธีส่วนได้เสีย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7D86BF7" w14:textId="77777777" w:rsidR="002F175F" w:rsidRPr="00F7617E" w:rsidDel="00685444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56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B28DD1" w14:textId="77777777" w:rsidR="002F175F" w:rsidRPr="00F7617E" w:rsidDel="00685444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สะสม</w:t>
            </w: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20F74F6A" w14:textId="77777777" w:rsidR="002F175F" w:rsidRPr="00F7617E" w:rsidDel="00685444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56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E49BC" w14:textId="77777777" w:rsidR="002F175F" w:rsidRPr="00F7617E" w:rsidDel="00685444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31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</w:tr>
      <w:tr w:rsidR="00EC4DA3" w:rsidRPr="00370597" w14:paraId="29AC4C16" w14:textId="77777777" w:rsidTr="00EC1444">
        <w:trPr>
          <w:gridAfter w:val="2"/>
          <w:wAfter w:w="60" w:type="dxa"/>
          <w:cantSplit/>
          <w:trHeight w:val="302"/>
        </w:trPr>
        <w:tc>
          <w:tcPr>
            <w:tcW w:w="4956" w:type="dxa"/>
            <w:shd w:val="clear" w:color="auto" w:fill="auto"/>
          </w:tcPr>
          <w:p w14:paraId="37C3B21F" w14:textId="77777777" w:rsidR="002F175F" w:rsidRPr="00F7617E" w:rsidRDefault="002F175F" w:rsidP="00050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</w:tcBorders>
          </w:tcPr>
          <w:p w14:paraId="6995335D" w14:textId="77777777" w:rsidR="002F175F" w:rsidRPr="00F7617E" w:rsidRDefault="002F175F" w:rsidP="00050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1BE06A67" w14:textId="77777777" w:rsidR="002F175F" w:rsidRPr="00F7617E" w:rsidRDefault="002F175F" w:rsidP="00050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5EAF50" w14:textId="1E9D235C" w:rsidR="002F175F" w:rsidRPr="00F7617E" w:rsidRDefault="002F175F" w:rsidP="00050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C661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4A7844E3" w14:textId="77777777" w:rsidR="002F175F" w:rsidRPr="00F7617E" w:rsidRDefault="002F175F" w:rsidP="00050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F7947B" w14:textId="0FC35E4F" w:rsidR="002F175F" w:rsidRPr="00F7617E" w:rsidRDefault="002F175F" w:rsidP="00050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6F07E841" w14:textId="7100BF9F" w:rsidR="002F175F" w:rsidRPr="00F7617E" w:rsidRDefault="002F175F" w:rsidP="00050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24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8FF4CC" w14:textId="37A52597" w:rsidR="002F175F" w:rsidRPr="00F7617E" w:rsidRDefault="002F175F" w:rsidP="00050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C661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1DAEF43A" w14:textId="77777777" w:rsidR="002F175F" w:rsidRPr="00F7617E" w:rsidRDefault="002F175F" w:rsidP="00050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7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DC1ECC" w14:textId="74AE8B7C" w:rsidR="002F175F" w:rsidRPr="00F7617E" w:rsidRDefault="002F175F" w:rsidP="00050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6966E20" w14:textId="77777777" w:rsidR="002F175F" w:rsidRPr="00F7617E" w:rsidRDefault="002F175F" w:rsidP="00050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0B7852" w14:textId="55492222" w:rsidR="002F175F" w:rsidRPr="00F7617E" w:rsidRDefault="002F175F" w:rsidP="00050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C661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7713D28E" w14:textId="77777777" w:rsidR="002F175F" w:rsidRPr="00F7617E" w:rsidRDefault="002F175F" w:rsidP="00050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7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8179A9" w14:textId="6DE25BC5" w:rsidR="002F175F" w:rsidRPr="00F7617E" w:rsidRDefault="002F175F" w:rsidP="00050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8252DC5" w14:textId="77777777" w:rsidR="002F175F" w:rsidRPr="00F7617E" w:rsidRDefault="002F175F" w:rsidP="00050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59D58E" w14:textId="11E15FB7" w:rsidR="002F175F" w:rsidRPr="00F7617E" w:rsidRDefault="002F175F" w:rsidP="00050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C661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2626D26" w14:textId="77777777" w:rsidR="002F175F" w:rsidRPr="00F7617E" w:rsidRDefault="002F175F" w:rsidP="00050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7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020600" w14:textId="3A6FCE72" w:rsidR="002F175F" w:rsidRPr="00F7617E" w:rsidRDefault="002F175F" w:rsidP="00050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2" w:type="dxa"/>
            <w:gridSpan w:val="2"/>
            <w:shd w:val="clear" w:color="auto" w:fill="auto"/>
          </w:tcPr>
          <w:p w14:paraId="09ACF483" w14:textId="77777777" w:rsidR="002F175F" w:rsidRPr="00F7617E" w:rsidRDefault="002F175F" w:rsidP="00050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2D0D25" w14:textId="03F34FF0" w:rsidR="002F175F" w:rsidRPr="00F7617E" w:rsidRDefault="002F175F" w:rsidP="00050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C661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1A5E3031" w14:textId="77777777" w:rsidR="002F175F" w:rsidRPr="00F7617E" w:rsidRDefault="002F175F" w:rsidP="00050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7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6B82EC" w14:textId="615AD534" w:rsidR="002F175F" w:rsidRPr="00F7617E" w:rsidRDefault="002F175F" w:rsidP="00050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2F175F" w:rsidRPr="00370597" w14:paraId="10B2251F" w14:textId="77777777" w:rsidTr="00EC1444">
        <w:trPr>
          <w:cantSplit/>
          <w:trHeight w:hRule="exact" w:val="136"/>
        </w:trPr>
        <w:tc>
          <w:tcPr>
            <w:tcW w:w="4956" w:type="dxa"/>
            <w:shd w:val="clear" w:color="auto" w:fill="auto"/>
          </w:tcPr>
          <w:p w14:paraId="51EFA223" w14:textId="77777777" w:rsidR="002F175F" w:rsidRPr="00F7617E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dxa"/>
          </w:tcPr>
          <w:p w14:paraId="712BF0C1" w14:textId="77777777" w:rsidR="002F175F" w:rsidRPr="00F7617E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494" w:type="dxa"/>
          </w:tcPr>
          <w:p w14:paraId="3DC0065D" w14:textId="77777777" w:rsidR="002F175F" w:rsidRPr="00F7617E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800" w:type="dxa"/>
            <w:gridSpan w:val="4"/>
            <w:shd w:val="clear" w:color="auto" w:fill="auto"/>
          </w:tcPr>
          <w:p w14:paraId="0AC0E725" w14:textId="77777777" w:rsidR="002F175F" w:rsidRPr="00F7617E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25702340" w14:textId="77777777" w:rsidR="002F175F" w:rsidRPr="00F7617E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7194" w:type="dxa"/>
            <w:gridSpan w:val="23"/>
            <w:shd w:val="clear" w:color="auto" w:fill="auto"/>
          </w:tcPr>
          <w:p w14:paraId="5A05198D" w14:textId="77777777" w:rsidR="002F175F" w:rsidRPr="00F7617E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</w:tr>
      <w:tr w:rsidR="00CA7775" w:rsidRPr="00370597" w14:paraId="21C6C000" w14:textId="77777777" w:rsidTr="00EC1444">
        <w:trPr>
          <w:gridAfter w:val="2"/>
          <w:wAfter w:w="60" w:type="dxa"/>
          <w:cantSplit/>
          <w:trHeight w:val="302"/>
        </w:trPr>
        <w:tc>
          <w:tcPr>
            <w:tcW w:w="4956" w:type="dxa"/>
            <w:shd w:val="clear" w:color="auto" w:fill="auto"/>
          </w:tcPr>
          <w:p w14:paraId="1D46C325" w14:textId="626901D9" w:rsidR="002F175F" w:rsidRPr="00F7617E" w:rsidRDefault="002F175F" w:rsidP="003D0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461" w:right="-57" w:hanging="6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761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หลักทรัพย์ในความต้องการ</w:t>
            </w:r>
            <w:r w:rsidR="00682742" w:rsidRPr="00F761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ของตลาด</w:t>
            </w:r>
          </w:p>
        </w:tc>
        <w:tc>
          <w:tcPr>
            <w:tcW w:w="1168" w:type="dxa"/>
            <w:gridSpan w:val="2"/>
          </w:tcPr>
          <w:p w14:paraId="3EB934B7" w14:textId="77777777" w:rsidR="002F175F" w:rsidRPr="00F7617E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622814E3" w14:textId="77777777" w:rsidR="002F175F" w:rsidRPr="00F7617E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6B64273" w14:textId="77777777" w:rsidR="002F175F" w:rsidRPr="00F7617E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9200488" w14:textId="77777777" w:rsidR="002F175F" w:rsidRPr="00F7617E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2C5A8536" w14:textId="77777777" w:rsidR="002F175F" w:rsidRPr="00F7617E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7B53E1D" w14:textId="77777777" w:rsidR="002F175F" w:rsidRPr="00F7617E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4" w:type="dxa"/>
            <w:shd w:val="clear" w:color="auto" w:fill="auto"/>
          </w:tcPr>
          <w:p w14:paraId="2499A8A4" w14:textId="77777777" w:rsidR="002F175F" w:rsidRPr="00F7617E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35E75CFE" w14:textId="77777777" w:rsidR="002F175F" w:rsidRPr="00F7617E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shd w:val="clear" w:color="auto" w:fill="auto"/>
          </w:tcPr>
          <w:p w14:paraId="07E745B5" w14:textId="77777777" w:rsidR="002F175F" w:rsidRPr="00F7617E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4E69E487" w14:textId="77777777" w:rsidR="002F175F" w:rsidRPr="00F7617E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4F70FC96" w14:textId="77777777" w:rsidR="002F175F" w:rsidRPr="00F7617E" w:rsidRDefault="002F175F" w:rsidP="001B1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3C96F5C3" w14:textId="77777777" w:rsidR="002F175F" w:rsidRPr="00F7617E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34" w:type="dxa"/>
            <w:shd w:val="clear" w:color="auto" w:fill="auto"/>
          </w:tcPr>
          <w:p w14:paraId="065F0991" w14:textId="77777777" w:rsidR="002F175F" w:rsidRPr="00F7617E" w:rsidRDefault="002F175F" w:rsidP="001B1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06FEBD58" w14:textId="77777777" w:rsidR="002F175F" w:rsidRPr="00F7617E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75B29F40" w14:textId="77777777" w:rsidR="002F175F" w:rsidRPr="00F7617E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609442A0" w14:textId="77777777" w:rsidR="002F175F" w:rsidRPr="00F7617E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shd w:val="clear" w:color="auto" w:fill="auto"/>
          </w:tcPr>
          <w:p w14:paraId="32CCCF04" w14:textId="77777777" w:rsidR="002F175F" w:rsidRPr="00F7617E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2" w:type="dxa"/>
            <w:gridSpan w:val="2"/>
            <w:shd w:val="clear" w:color="auto" w:fill="auto"/>
          </w:tcPr>
          <w:p w14:paraId="762E8C97" w14:textId="77777777" w:rsidR="002F175F" w:rsidRPr="00F7617E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113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72D46946" w14:textId="77777777" w:rsidR="002F175F" w:rsidRPr="00F7617E" w:rsidRDefault="002F175F" w:rsidP="000E0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59D79C56" w14:textId="77777777" w:rsidR="002F175F" w:rsidRPr="00F7617E" w:rsidRDefault="002F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113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" w:type="dxa"/>
            <w:shd w:val="clear" w:color="auto" w:fill="auto"/>
          </w:tcPr>
          <w:p w14:paraId="3F957D76" w14:textId="77777777" w:rsidR="002F175F" w:rsidRPr="00F7617E" w:rsidRDefault="002F175F" w:rsidP="000E0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D6282C" w:rsidRPr="00370597" w14:paraId="5A23E6AF" w14:textId="77777777" w:rsidTr="00EC1444">
        <w:trPr>
          <w:gridAfter w:val="2"/>
          <w:wAfter w:w="60" w:type="dxa"/>
          <w:cantSplit/>
          <w:trHeight w:val="302"/>
        </w:trPr>
        <w:tc>
          <w:tcPr>
            <w:tcW w:w="4956" w:type="dxa"/>
            <w:shd w:val="clear" w:color="auto" w:fill="auto"/>
          </w:tcPr>
          <w:p w14:paraId="3C667F92" w14:textId="7DE08FCE" w:rsidR="00D6282C" w:rsidRPr="00F7617E" w:rsidRDefault="00D6282C" w:rsidP="00D62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 w:hanging="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ซีพี</w:t>
            </w:r>
            <w:r w:rsidRPr="00F761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7617E">
              <w:rPr>
                <w:rFonts w:asciiTheme="majorBidi" w:hAnsiTheme="majorBidi" w:cstheme="majorBidi"/>
                <w:sz w:val="30"/>
                <w:szCs w:val="30"/>
                <w:cs/>
              </w:rPr>
              <w:t>ออลล์ จำกัด (มหาชน)</w:t>
            </w:r>
          </w:p>
        </w:tc>
        <w:tc>
          <w:tcPr>
            <w:tcW w:w="1168" w:type="dxa"/>
            <w:gridSpan w:val="2"/>
          </w:tcPr>
          <w:p w14:paraId="4338E1C6" w14:textId="77777777" w:rsidR="00D6282C" w:rsidRPr="00F7617E" w:rsidRDefault="00D6282C" w:rsidP="00D62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180" w:type="dxa"/>
          </w:tcPr>
          <w:p w14:paraId="783A4BAF" w14:textId="77777777" w:rsidR="00D6282C" w:rsidRPr="00F7617E" w:rsidRDefault="00D6282C" w:rsidP="00D62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6F7661D9" w14:textId="378C0196" w:rsidR="00D6282C" w:rsidRPr="00F7617E" w:rsidRDefault="00D6282C" w:rsidP="00D62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33.99</w:t>
            </w:r>
          </w:p>
        </w:tc>
        <w:tc>
          <w:tcPr>
            <w:tcW w:w="180" w:type="dxa"/>
            <w:shd w:val="clear" w:color="auto" w:fill="auto"/>
          </w:tcPr>
          <w:p w14:paraId="2B94A39D" w14:textId="77777777" w:rsidR="00D6282C" w:rsidRPr="00F7617E" w:rsidRDefault="00D6282C" w:rsidP="00D62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00559987" w14:textId="423B28F1" w:rsidR="00D6282C" w:rsidRPr="00F7617E" w:rsidRDefault="00D6282C" w:rsidP="00D62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F7617E">
              <w:rPr>
                <w:rFonts w:asciiTheme="majorBidi" w:hAnsiTheme="majorBidi" w:cstheme="majorBidi"/>
                <w:sz w:val="30"/>
                <w:szCs w:val="30"/>
              </w:rPr>
              <w:t>.10</w:t>
            </w:r>
          </w:p>
        </w:tc>
        <w:tc>
          <w:tcPr>
            <w:tcW w:w="180" w:type="dxa"/>
            <w:shd w:val="clear" w:color="auto" w:fill="auto"/>
          </w:tcPr>
          <w:p w14:paraId="6EEF7B33" w14:textId="77777777" w:rsidR="00D6282C" w:rsidRPr="00F7617E" w:rsidRDefault="00D6282C" w:rsidP="00D62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4" w:type="dxa"/>
            <w:shd w:val="clear" w:color="auto" w:fill="auto"/>
          </w:tcPr>
          <w:p w14:paraId="258C418C" w14:textId="14A1C3EF" w:rsidR="00D6282C" w:rsidRPr="00F7617E" w:rsidRDefault="00D6282C" w:rsidP="00D62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87,929</w:t>
            </w:r>
          </w:p>
        </w:tc>
        <w:tc>
          <w:tcPr>
            <w:tcW w:w="180" w:type="dxa"/>
            <w:shd w:val="clear" w:color="auto" w:fill="auto"/>
          </w:tcPr>
          <w:p w14:paraId="10BB4D96" w14:textId="77777777" w:rsidR="00D6282C" w:rsidRPr="00F7617E" w:rsidRDefault="00D6282C" w:rsidP="00D62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shd w:val="clear" w:color="auto" w:fill="auto"/>
          </w:tcPr>
          <w:p w14:paraId="7C9C3008" w14:textId="6753E401" w:rsidR="00D6282C" w:rsidRPr="00F7617E" w:rsidRDefault="00D6282C" w:rsidP="00D62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>85</w:t>
            </w:r>
            <w:r w:rsidRPr="00F7617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F7617E">
              <w:rPr>
                <w:rFonts w:asciiTheme="majorBidi" w:hAnsiTheme="majorBidi" w:cstheme="majorBidi"/>
                <w:sz w:val="30"/>
                <w:szCs w:val="30"/>
              </w:rPr>
              <w:t>163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EEB9A1F" w14:textId="77777777" w:rsidR="00D6282C" w:rsidRPr="0021102D" w:rsidRDefault="00D6282C" w:rsidP="00D62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7F844A6F" w14:textId="643A846E" w:rsidR="00D6282C" w:rsidRPr="00046BA8" w:rsidRDefault="00D6282C" w:rsidP="00D62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46BA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46BA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08,27</w:t>
            </w:r>
            <w:r w:rsidR="00FF2F8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112886DA" w14:textId="77777777" w:rsidR="00D6282C" w:rsidRPr="00046BA8" w:rsidRDefault="00D6282C" w:rsidP="00D62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34" w:type="dxa"/>
            <w:shd w:val="clear" w:color="auto" w:fill="auto"/>
          </w:tcPr>
          <w:p w14:paraId="5ACA1CDB" w14:textId="01FBD7F8" w:rsidR="00D6282C" w:rsidRPr="00046BA8" w:rsidRDefault="00D6282C" w:rsidP="00D62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46BA8">
              <w:rPr>
                <w:rFonts w:asciiTheme="majorBidi" w:hAnsiTheme="majorBidi" w:cstheme="majorBidi"/>
                <w:sz w:val="30"/>
                <w:szCs w:val="30"/>
              </w:rPr>
              <w:t>103</w:t>
            </w:r>
            <w:r w:rsidRPr="00046BA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046BA8">
              <w:rPr>
                <w:rFonts w:asciiTheme="majorBidi" w:hAnsiTheme="majorBidi" w:cstheme="majorBidi"/>
                <w:sz w:val="30"/>
                <w:szCs w:val="30"/>
              </w:rPr>
              <w:t>208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6C1D83A" w14:textId="77777777" w:rsidR="00D6282C" w:rsidRPr="00046BA8" w:rsidRDefault="00D6282C" w:rsidP="00D62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2590D44E" w14:textId="515E6B65" w:rsidR="00D6282C" w:rsidRPr="00046BA8" w:rsidRDefault="00D6282C" w:rsidP="00D62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46BA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02D86C2" w14:textId="77777777" w:rsidR="00D6282C" w:rsidRPr="00046BA8" w:rsidRDefault="00D6282C" w:rsidP="00D62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34" w:type="dxa"/>
            <w:shd w:val="clear" w:color="auto" w:fill="auto"/>
          </w:tcPr>
          <w:p w14:paraId="2D9792D3" w14:textId="021618BC" w:rsidR="00D6282C" w:rsidRPr="00046BA8" w:rsidRDefault="00D6282C" w:rsidP="00D62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46BA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2" w:type="dxa"/>
            <w:gridSpan w:val="2"/>
            <w:shd w:val="clear" w:color="auto" w:fill="auto"/>
          </w:tcPr>
          <w:p w14:paraId="2AE87408" w14:textId="77777777" w:rsidR="00D6282C" w:rsidRPr="00046BA8" w:rsidRDefault="00D6282C" w:rsidP="00D62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32B82668" w14:textId="320201B2" w:rsidR="00D6282C" w:rsidRPr="00046BA8" w:rsidRDefault="00D6282C" w:rsidP="00D62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46BA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46BA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08,27</w:t>
            </w:r>
            <w:r w:rsidR="00FF2F8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5DA632E7" w14:textId="6F2E5632" w:rsidR="00D6282C" w:rsidRPr="00F7617E" w:rsidRDefault="00D6282C" w:rsidP="00D62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shd w:val="clear" w:color="auto" w:fill="auto"/>
          </w:tcPr>
          <w:p w14:paraId="4BFBC0ED" w14:textId="1876C732" w:rsidR="00D6282C" w:rsidRPr="00F7617E" w:rsidRDefault="00D6282C" w:rsidP="00D62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>103</w:t>
            </w:r>
            <w:r w:rsidRPr="00F7617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F7617E">
              <w:rPr>
                <w:rFonts w:asciiTheme="majorBidi" w:hAnsiTheme="majorBidi" w:cstheme="majorBidi"/>
                <w:sz w:val="30"/>
                <w:szCs w:val="30"/>
              </w:rPr>
              <w:t>208</w:t>
            </w:r>
          </w:p>
        </w:tc>
      </w:tr>
      <w:tr w:rsidR="00262287" w:rsidRPr="00370597" w14:paraId="00855E1A" w14:textId="77777777" w:rsidTr="00EC1444">
        <w:trPr>
          <w:gridAfter w:val="2"/>
          <w:wAfter w:w="60" w:type="dxa"/>
          <w:cantSplit/>
          <w:trHeight w:val="302"/>
        </w:trPr>
        <w:tc>
          <w:tcPr>
            <w:tcW w:w="4956" w:type="dxa"/>
            <w:shd w:val="clear" w:color="auto" w:fill="auto"/>
          </w:tcPr>
          <w:p w14:paraId="55A0CF55" w14:textId="03E0B36E" w:rsidR="00D6282C" w:rsidRPr="003D0F18" w:rsidRDefault="00D6282C" w:rsidP="00D62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 w:hanging="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100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สยามแม็คโคร จำกัด (มหาชน)</w:t>
            </w:r>
            <w:r w:rsidRPr="00F761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7617E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*</w:t>
            </w:r>
          </w:p>
        </w:tc>
        <w:tc>
          <w:tcPr>
            <w:tcW w:w="1168" w:type="dxa"/>
            <w:gridSpan w:val="2"/>
          </w:tcPr>
          <w:p w14:paraId="153EC17B" w14:textId="4C8BA9AF" w:rsidR="00D6282C" w:rsidRPr="00F7617E" w:rsidRDefault="00D6282C" w:rsidP="00D62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5E5741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180" w:type="dxa"/>
          </w:tcPr>
          <w:p w14:paraId="239137BE" w14:textId="77777777" w:rsidR="00D6282C" w:rsidRPr="00F7617E" w:rsidRDefault="00D6282C" w:rsidP="00D62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1514465F" w14:textId="7BCC1A80" w:rsidR="00D6282C" w:rsidRPr="00B6279B" w:rsidRDefault="00D6282C" w:rsidP="00D62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6279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8.8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45DC75E4" w14:textId="77777777" w:rsidR="00D6282C" w:rsidRPr="00F7617E" w:rsidRDefault="00D6282C" w:rsidP="00D62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35A37B54" w14:textId="51538CD8" w:rsidR="00D6282C" w:rsidRPr="00165502" w:rsidRDefault="00D6282C" w:rsidP="00D62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6550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BBF14A3" w14:textId="77777777" w:rsidR="00D6282C" w:rsidRPr="00165502" w:rsidRDefault="00D6282C" w:rsidP="00D62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</w:tcPr>
          <w:p w14:paraId="220D70A2" w14:textId="1AFB5183" w:rsidR="00D6282C" w:rsidRPr="00165502" w:rsidRDefault="00D6282C" w:rsidP="00D62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</w:t>
            </w:r>
            <w:r w:rsidRPr="0016550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5,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451</w:t>
            </w:r>
          </w:p>
        </w:tc>
        <w:tc>
          <w:tcPr>
            <w:tcW w:w="180" w:type="dxa"/>
            <w:shd w:val="clear" w:color="auto" w:fill="auto"/>
          </w:tcPr>
          <w:p w14:paraId="78A6B20B" w14:textId="77777777" w:rsidR="00D6282C" w:rsidRPr="00165502" w:rsidRDefault="00D6282C" w:rsidP="00D62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</w:tcPr>
          <w:p w14:paraId="2E093CDE" w14:textId="4E377854" w:rsidR="00D6282C" w:rsidRPr="00165502" w:rsidRDefault="00D6282C" w:rsidP="00D62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6550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370E7A4" w14:textId="77777777" w:rsidR="00D6282C" w:rsidRPr="00165502" w:rsidRDefault="00D6282C" w:rsidP="00D62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735400" w14:textId="09AA0121" w:rsidR="00D6282C" w:rsidRPr="009B317B" w:rsidRDefault="00D6282C" w:rsidP="00630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9B317B"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591</w:t>
            </w:r>
          </w:p>
        </w:tc>
        <w:tc>
          <w:tcPr>
            <w:tcW w:w="180" w:type="dxa"/>
            <w:shd w:val="clear" w:color="auto" w:fill="auto"/>
          </w:tcPr>
          <w:p w14:paraId="1C6A3A2D" w14:textId="77777777" w:rsidR="00D6282C" w:rsidRPr="00165502" w:rsidRDefault="00D6282C" w:rsidP="00D62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</w:tcPr>
          <w:p w14:paraId="32469056" w14:textId="41101FCF" w:rsidR="00D6282C" w:rsidRPr="00165502" w:rsidRDefault="00D6282C" w:rsidP="00D62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6550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81C11BA" w14:textId="77777777" w:rsidR="00D6282C" w:rsidRPr="00165502" w:rsidRDefault="00D6282C" w:rsidP="00D62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E0E848" w14:textId="7515F747" w:rsidR="00D6282C" w:rsidRPr="00165502" w:rsidRDefault="00D6282C" w:rsidP="00D62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A3BF896" w14:textId="77777777" w:rsidR="00D6282C" w:rsidRPr="00165502" w:rsidRDefault="00D6282C" w:rsidP="00D62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</w:tcPr>
          <w:p w14:paraId="09BC5196" w14:textId="22A11441" w:rsidR="00D6282C" w:rsidRPr="00165502" w:rsidRDefault="00D6282C" w:rsidP="00D62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6550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2" w:type="dxa"/>
            <w:gridSpan w:val="2"/>
            <w:shd w:val="clear" w:color="auto" w:fill="auto"/>
          </w:tcPr>
          <w:p w14:paraId="189298B9" w14:textId="77777777" w:rsidR="00D6282C" w:rsidRPr="00165502" w:rsidRDefault="00D6282C" w:rsidP="00D62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F9B1A5" w14:textId="0FB2C387" w:rsidR="00D6282C" w:rsidRPr="009B317B" w:rsidRDefault="00D6282C" w:rsidP="00D62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40" w:lineRule="exact"/>
              <w:ind w:left="-79" w:right="-204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9B317B"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591</w:t>
            </w:r>
          </w:p>
        </w:tc>
        <w:tc>
          <w:tcPr>
            <w:tcW w:w="180" w:type="dxa"/>
            <w:shd w:val="clear" w:color="auto" w:fill="auto"/>
          </w:tcPr>
          <w:p w14:paraId="6820E8DF" w14:textId="77777777" w:rsidR="00D6282C" w:rsidRPr="00165502" w:rsidRDefault="00D6282C" w:rsidP="00D62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</w:tcPr>
          <w:p w14:paraId="51929C5C" w14:textId="1892C31A" w:rsidR="00D6282C" w:rsidRPr="00165502" w:rsidRDefault="00D6282C" w:rsidP="00D62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6550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62287" w:rsidRPr="00370597" w14:paraId="6FE02C10" w14:textId="77777777" w:rsidTr="00EC1444">
        <w:trPr>
          <w:gridAfter w:val="2"/>
          <w:wAfter w:w="60" w:type="dxa"/>
          <w:cantSplit/>
          <w:trHeight w:val="302"/>
        </w:trPr>
        <w:tc>
          <w:tcPr>
            <w:tcW w:w="4956" w:type="dxa"/>
            <w:shd w:val="clear" w:color="auto" w:fill="auto"/>
          </w:tcPr>
          <w:p w14:paraId="2E55B499" w14:textId="77777777" w:rsidR="00D6282C" w:rsidRPr="00F7617E" w:rsidRDefault="00D6282C" w:rsidP="00D62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hanging="6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61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8" w:type="dxa"/>
            <w:gridSpan w:val="2"/>
          </w:tcPr>
          <w:p w14:paraId="28FE1013" w14:textId="77777777" w:rsidR="00D6282C" w:rsidRPr="00F7617E" w:rsidRDefault="00D6282C" w:rsidP="00D62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35BB6F1C" w14:textId="77777777" w:rsidR="00D6282C" w:rsidRPr="00F7617E" w:rsidRDefault="00D6282C" w:rsidP="00D62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72A26693" w14:textId="77777777" w:rsidR="00D6282C" w:rsidRPr="00F7617E" w:rsidRDefault="00D6282C" w:rsidP="00D62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5B461AB3" w14:textId="77777777" w:rsidR="00D6282C" w:rsidRPr="00F7617E" w:rsidRDefault="00D6282C" w:rsidP="00D62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2B7B2443" w14:textId="77777777" w:rsidR="00D6282C" w:rsidRPr="00F7617E" w:rsidRDefault="00D6282C" w:rsidP="00D62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2E2AF303" w14:textId="77777777" w:rsidR="00D6282C" w:rsidRPr="00F7617E" w:rsidRDefault="00D6282C" w:rsidP="00D62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19770D" w14:textId="4EA9E727" w:rsidR="00D6282C" w:rsidRPr="00F7617E" w:rsidRDefault="00D6282C" w:rsidP="00D62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474D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33,380</w:t>
            </w:r>
          </w:p>
        </w:tc>
        <w:tc>
          <w:tcPr>
            <w:tcW w:w="180" w:type="dxa"/>
            <w:shd w:val="clear" w:color="auto" w:fill="auto"/>
          </w:tcPr>
          <w:p w14:paraId="02F8DA16" w14:textId="77777777" w:rsidR="00D6282C" w:rsidRPr="00F7617E" w:rsidRDefault="00D6282C" w:rsidP="00D62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D31F7D" w14:textId="685891C0" w:rsidR="00D6282C" w:rsidRPr="00F7617E" w:rsidRDefault="00D6282C" w:rsidP="00D62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</w:t>
            </w:r>
            <w:r w:rsidRPr="00F761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F761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163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16BD04E" w14:textId="77777777" w:rsidR="00D6282C" w:rsidRPr="00F7617E" w:rsidRDefault="00D6282C" w:rsidP="00D62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2300A0" w14:textId="52A169B1" w:rsidR="00D6282C" w:rsidRPr="009B317B" w:rsidRDefault="00D6282C" w:rsidP="00D62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474D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9B317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3,86</w:t>
            </w:r>
            <w:r w:rsidR="00FF2F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79DBCE1E" w14:textId="77777777" w:rsidR="00D6282C" w:rsidRPr="00F7617E" w:rsidRDefault="00D6282C" w:rsidP="00D62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7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7F51FF" w14:textId="6DB7E918" w:rsidR="00D6282C" w:rsidRPr="00F7617E" w:rsidRDefault="00D6282C" w:rsidP="00D62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</w:t>
            </w:r>
            <w:r w:rsidRPr="00F761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F761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208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F794D86" w14:textId="77777777" w:rsidR="00D6282C" w:rsidRPr="00F7617E" w:rsidRDefault="00D6282C" w:rsidP="00D62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7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9FD5C3" w14:textId="2E4ACFFE" w:rsidR="00D6282C" w:rsidRPr="00F7617E" w:rsidRDefault="00D6282C" w:rsidP="00D62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DD87524" w14:textId="77777777" w:rsidR="00D6282C" w:rsidRPr="00F7617E" w:rsidRDefault="00D6282C" w:rsidP="00D62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7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12B967" w14:textId="679B3CAB" w:rsidR="00D6282C" w:rsidRPr="00F7617E" w:rsidRDefault="00D6282C" w:rsidP="00D62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182" w:type="dxa"/>
            <w:gridSpan w:val="2"/>
            <w:shd w:val="clear" w:color="auto" w:fill="auto"/>
          </w:tcPr>
          <w:p w14:paraId="2D5F574C" w14:textId="77777777" w:rsidR="00D6282C" w:rsidRPr="00F7617E" w:rsidRDefault="00D6282C" w:rsidP="00D62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A4BEE6" w14:textId="335F0210" w:rsidR="00D6282C" w:rsidRPr="009B317B" w:rsidRDefault="00D6282C" w:rsidP="00D62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40" w:lineRule="exact"/>
              <w:ind w:left="-79" w:right="-2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474D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9B317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3,86</w:t>
            </w:r>
            <w:r w:rsidR="00FF2F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743C518C" w14:textId="77777777" w:rsidR="00D6282C" w:rsidRPr="00F7617E" w:rsidRDefault="00D6282C" w:rsidP="00D62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115973" w14:textId="33A95179" w:rsidR="00D6282C" w:rsidRPr="00F7617E" w:rsidRDefault="00D6282C" w:rsidP="00D62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</w:t>
            </w:r>
            <w:r w:rsidRPr="00F761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F761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208</w:t>
            </w:r>
          </w:p>
        </w:tc>
      </w:tr>
      <w:tr w:rsidR="00262287" w:rsidRPr="00370597" w14:paraId="34EBE45D" w14:textId="77777777" w:rsidTr="00EC1444">
        <w:trPr>
          <w:gridAfter w:val="2"/>
          <w:wAfter w:w="60" w:type="dxa"/>
          <w:cantSplit/>
          <w:trHeight w:val="222"/>
        </w:trPr>
        <w:tc>
          <w:tcPr>
            <w:tcW w:w="4956" w:type="dxa"/>
            <w:shd w:val="clear" w:color="auto" w:fill="auto"/>
          </w:tcPr>
          <w:p w14:paraId="06074BFD" w14:textId="77777777" w:rsidR="002F175F" w:rsidRPr="00F7617E" w:rsidRDefault="002F175F" w:rsidP="003D0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left="461" w:right="-79" w:hanging="6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8" w:type="dxa"/>
            <w:gridSpan w:val="2"/>
          </w:tcPr>
          <w:p w14:paraId="60FAEB38" w14:textId="77777777" w:rsidR="002F175F" w:rsidRPr="00F7617E" w:rsidRDefault="002F175F" w:rsidP="0065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151EBA08" w14:textId="77777777" w:rsidR="002F175F" w:rsidRPr="00F7617E" w:rsidRDefault="002F175F" w:rsidP="0065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56D393F4" w14:textId="77777777" w:rsidR="002F175F" w:rsidRPr="00F7617E" w:rsidRDefault="002F175F" w:rsidP="0065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0DDFE9AF" w14:textId="77777777" w:rsidR="002F175F" w:rsidRPr="00F7617E" w:rsidRDefault="002F175F" w:rsidP="0065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6214A395" w14:textId="77777777" w:rsidR="002F175F" w:rsidRPr="00F7617E" w:rsidRDefault="002F175F" w:rsidP="0065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4CD47022" w14:textId="77777777" w:rsidR="002F175F" w:rsidRPr="00F7617E" w:rsidRDefault="002F175F" w:rsidP="0065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4" w:type="dxa"/>
            <w:tcBorders>
              <w:top w:val="single" w:sz="4" w:space="0" w:color="auto"/>
            </w:tcBorders>
            <w:shd w:val="clear" w:color="auto" w:fill="auto"/>
          </w:tcPr>
          <w:p w14:paraId="34387FA9" w14:textId="77777777" w:rsidR="002F175F" w:rsidRPr="00F7617E" w:rsidRDefault="002F175F" w:rsidP="0065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76863B7A" w14:textId="77777777" w:rsidR="002F175F" w:rsidRPr="00F7617E" w:rsidRDefault="002F175F" w:rsidP="0065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tcBorders>
              <w:top w:val="single" w:sz="4" w:space="0" w:color="auto"/>
            </w:tcBorders>
            <w:shd w:val="clear" w:color="auto" w:fill="auto"/>
          </w:tcPr>
          <w:p w14:paraId="16A4A34B" w14:textId="77777777" w:rsidR="002F175F" w:rsidRPr="00F7617E" w:rsidRDefault="002F175F" w:rsidP="0065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45194458" w14:textId="77777777" w:rsidR="002F175F" w:rsidRPr="00F7617E" w:rsidRDefault="002F175F" w:rsidP="0065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55FC479" w14:textId="77777777" w:rsidR="002F175F" w:rsidRPr="00F7617E" w:rsidRDefault="002F175F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539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7601545C" w14:textId="77777777" w:rsidR="002F175F" w:rsidRPr="00F7617E" w:rsidRDefault="002F175F" w:rsidP="0065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34" w:type="dxa"/>
            <w:tcBorders>
              <w:top w:val="single" w:sz="4" w:space="0" w:color="auto"/>
            </w:tcBorders>
            <w:shd w:val="clear" w:color="auto" w:fill="auto"/>
          </w:tcPr>
          <w:p w14:paraId="2C0E37BF" w14:textId="77777777" w:rsidR="002F175F" w:rsidRPr="00F7617E" w:rsidRDefault="002F175F" w:rsidP="00F76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387D6AA3" w14:textId="77777777" w:rsidR="002F175F" w:rsidRPr="00F7617E" w:rsidRDefault="002F175F" w:rsidP="0065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3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E70B74C" w14:textId="77777777" w:rsidR="002F175F" w:rsidRPr="00F7617E" w:rsidRDefault="002F175F" w:rsidP="001C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0534AE69" w14:textId="77777777" w:rsidR="002F175F" w:rsidRPr="00F7617E" w:rsidRDefault="002F175F" w:rsidP="0065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34" w:type="dxa"/>
            <w:tcBorders>
              <w:top w:val="single" w:sz="4" w:space="0" w:color="auto"/>
            </w:tcBorders>
            <w:shd w:val="clear" w:color="auto" w:fill="auto"/>
          </w:tcPr>
          <w:p w14:paraId="5113B6C7" w14:textId="77777777" w:rsidR="002F175F" w:rsidRPr="00F7617E" w:rsidRDefault="002F175F" w:rsidP="000E0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2" w:type="dxa"/>
            <w:gridSpan w:val="2"/>
            <w:shd w:val="clear" w:color="auto" w:fill="auto"/>
          </w:tcPr>
          <w:p w14:paraId="7C57D8D1" w14:textId="77777777" w:rsidR="002F175F" w:rsidRPr="00F7617E" w:rsidRDefault="002F175F" w:rsidP="0065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125B2AD" w14:textId="77777777" w:rsidR="002F175F" w:rsidRPr="00F7617E" w:rsidRDefault="002F175F" w:rsidP="004A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  <w:tab w:val="decimal" w:pos="586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2E446E4A" w14:textId="77777777" w:rsidR="002F175F" w:rsidRPr="00F7617E" w:rsidRDefault="002F175F" w:rsidP="0065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tcBorders>
              <w:top w:val="single" w:sz="4" w:space="0" w:color="auto"/>
            </w:tcBorders>
            <w:shd w:val="clear" w:color="auto" w:fill="auto"/>
          </w:tcPr>
          <w:p w14:paraId="1247E5C0" w14:textId="77777777" w:rsidR="002F175F" w:rsidRPr="00F7617E" w:rsidRDefault="002F175F" w:rsidP="00F76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CA7775" w:rsidRPr="00370597" w14:paraId="52C743FC" w14:textId="77777777" w:rsidTr="00EC1444">
        <w:trPr>
          <w:gridAfter w:val="2"/>
          <w:wAfter w:w="60" w:type="dxa"/>
          <w:cantSplit/>
          <w:trHeight w:val="302"/>
        </w:trPr>
        <w:tc>
          <w:tcPr>
            <w:tcW w:w="4956" w:type="dxa"/>
            <w:shd w:val="clear" w:color="auto" w:fill="auto"/>
          </w:tcPr>
          <w:p w14:paraId="58A48832" w14:textId="27DD4DE9" w:rsidR="002F175F" w:rsidRPr="00F7617E" w:rsidRDefault="002F175F" w:rsidP="003D0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 w:hanging="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1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หลักทรัพย์ที่ไม่ใช่หลักทรัพย์</w:t>
            </w:r>
            <w:r w:rsidR="00682742" w:rsidRPr="00F761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ในความต้องการของตลาด</w:t>
            </w:r>
          </w:p>
        </w:tc>
        <w:tc>
          <w:tcPr>
            <w:tcW w:w="1168" w:type="dxa"/>
            <w:gridSpan w:val="2"/>
          </w:tcPr>
          <w:p w14:paraId="3B09B9C9" w14:textId="77777777" w:rsidR="002F175F" w:rsidRPr="00F7617E" w:rsidRDefault="002F175F" w:rsidP="0065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7F2922C4" w14:textId="77777777" w:rsidR="002F175F" w:rsidRPr="00F7617E" w:rsidRDefault="002F175F" w:rsidP="0065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6827B5BB" w14:textId="77777777" w:rsidR="002F175F" w:rsidRPr="00F7617E" w:rsidRDefault="002F175F" w:rsidP="0065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5673C2F0" w14:textId="77777777" w:rsidR="002F175F" w:rsidRPr="00F7617E" w:rsidRDefault="002F175F" w:rsidP="0065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320A62A1" w14:textId="77777777" w:rsidR="002F175F" w:rsidRPr="00F7617E" w:rsidRDefault="002F175F" w:rsidP="0065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5376947A" w14:textId="77777777" w:rsidR="002F175F" w:rsidRPr="00F7617E" w:rsidRDefault="002F175F" w:rsidP="0065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4" w:type="dxa"/>
            <w:shd w:val="clear" w:color="auto" w:fill="auto"/>
          </w:tcPr>
          <w:p w14:paraId="6CF57C95" w14:textId="77777777" w:rsidR="002F175F" w:rsidRPr="00F7617E" w:rsidRDefault="002F175F" w:rsidP="0065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20B944C3" w14:textId="77777777" w:rsidR="002F175F" w:rsidRPr="00F7617E" w:rsidRDefault="002F175F" w:rsidP="0065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shd w:val="clear" w:color="auto" w:fill="auto"/>
          </w:tcPr>
          <w:p w14:paraId="7E8F9E37" w14:textId="77777777" w:rsidR="002F175F" w:rsidRPr="00F7617E" w:rsidRDefault="002F175F" w:rsidP="0065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6B598B7" w14:textId="77777777" w:rsidR="002F175F" w:rsidRPr="00F7617E" w:rsidRDefault="002F175F" w:rsidP="0065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5FB0A4AE" w14:textId="77777777" w:rsidR="002F175F" w:rsidRPr="00F7617E" w:rsidRDefault="002F175F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53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16AA9F40" w14:textId="77777777" w:rsidR="002F175F" w:rsidRPr="00F7617E" w:rsidRDefault="002F175F" w:rsidP="0065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34" w:type="dxa"/>
            <w:shd w:val="clear" w:color="auto" w:fill="auto"/>
          </w:tcPr>
          <w:p w14:paraId="2AAC0D47" w14:textId="77777777" w:rsidR="002F175F" w:rsidRPr="00F7617E" w:rsidRDefault="002F175F" w:rsidP="00F76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25862B05" w14:textId="77777777" w:rsidR="002F175F" w:rsidRPr="00F7617E" w:rsidRDefault="002F175F" w:rsidP="0065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272D2A92" w14:textId="77777777" w:rsidR="002F175F" w:rsidRPr="00F7617E" w:rsidRDefault="002F175F" w:rsidP="001C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0AC6EF05" w14:textId="77777777" w:rsidR="002F175F" w:rsidRPr="00F7617E" w:rsidRDefault="002F175F" w:rsidP="0065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34" w:type="dxa"/>
            <w:shd w:val="clear" w:color="auto" w:fill="auto"/>
          </w:tcPr>
          <w:p w14:paraId="0CCC4D57" w14:textId="77777777" w:rsidR="002F175F" w:rsidRPr="00F7617E" w:rsidRDefault="002F175F" w:rsidP="000E0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2" w:type="dxa"/>
            <w:gridSpan w:val="2"/>
            <w:shd w:val="clear" w:color="auto" w:fill="auto"/>
          </w:tcPr>
          <w:p w14:paraId="14BFB0C4" w14:textId="77777777" w:rsidR="002F175F" w:rsidRPr="00F7617E" w:rsidRDefault="002F175F" w:rsidP="0065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18ECFE7C" w14:textId="77777777" w:rsidR="002F175F" w:rsidRPr="00F7617E" w:rsidRDefault="002F175F" w:rsidP="004A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  <w:tab w:val="decimal" w:pos="58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56EBA620" w14:textId="77777777" w:rsidR="002F175F" w:rsidRPr="00F7617E" w:rsidRDefault="002F175F" w:rsidP="0065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shd w:val="clear" w:color="auto" w:fill="auto"/>
          </w:tcPr>
          <w:p w14:paraId="2950F39E" w14:textId="77777777" w:rsidR="002F175F" w:rsidRPr="00F7617E" w:rsidRDefault="002F175F" w:rsidP="00F76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CA7775" w:rsidRPr="00370597" w14:paraId="4F62CD24" w14:textId="77777777" w:rsidTr="00EC1444">
        <w:trPr>
          <w:gridAfter w:val="2"/>
          <w:wAfter w:w="60" w:type="dxa"/>
          <w:cantSplit/>
          <w:trHeight w:val="302"/>
        </w:trPr>
        <w:tc>
          <w:tcPr>
            <w:tcW w:w="4956" w:type="dxa"/>
            <w:shd w:val="clear" w:color="auto" w:fill="auto"/>
          </w:tcPr>
          <w:p w14:paraId="4C361137" w14:textId="4F36B79F" w:rsidR="00AA086C" w:rsidRPr="00F7617E" w:rsidRDefault="00AA086C" w:rsidP="003D0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 w:hanging="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ซี.พี. รีเทล โฮลดิ้ง จำกัด</w:t>
            </w:r>
          </w:p>
        </w:tc>
        <w:tc>
          <w:tcPr>
            <w:tcW w:w="1168" w:type="dxa"/>
            <w:gridSpan w:val="2"/>
          </w:tcPr>
          <w:p w14:paraId="513F408C" w14:textId="1BCF7556" w:rsidR="00AA086C" w:rsidRPr="00F7617E" w:rsidRDefault="00AA086C" w:rsidP="00AA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14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180" w:type="dxa"/>
          </w:tcPr>
          <w:p w14:paraId="029C2556" w14:textId="77777777" w:rsidR="00AA086C" w:rsidRPr="00F7617E" w:rsidRDefault="00AA086C" w:rsidP="00AA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14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3B510BFD" w14:textId="3A19E0C3" w:rsidR="00AA086C" w:rsidRPr="00F7617E" w:rsidRDefault="006F597C" w:rsidP="00BB2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40" w:lineRule="exact"/>
              <w:ind w:left="-79" w:right="-14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F45C826" w14:textId="77777777" w:rsidR="00AA086C" w:rsidRPr="00F7617E" w:rsidRDefault="00AA086C" w:rsidP="00AA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14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231C1F1E" w14:textId="2F0197E1" w:rsidR="00AA086C" w:rsidRPr="00F7617E" w:rsidRDefault="00AA086C" w:rsidP="00AA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14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F7617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.</w:t>
            </w:r>
            <w:r w:rsidRPr="00F7617E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14:paraId="08E2760D" w14:textId="77777777" w:rsidR="00AA086C" w:rsidRPr="00F7617E" w:rsidRDefault="00AA086C" w:rsidP="00AA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4" w:type="dxa"/>
            <w:shd w:val="clear" w:color="auto" w:fill="auto"/>
          </w:tcPr>
          <w:p w14:paraId="749A4CD1" w14:textId="28ED3ECD" w:rsidR="00AA086C" w:rsidRPr="00F7617E" w:rsidRDefault="00B6279B" w:rsidP="00AA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14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E81E06A" w14:textId="77777777" w:rsidR="00AA086C" w:rsidRPr="00F7617E" w:rsidRDefault="00AA086C" w:rsidP="00AA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4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34" w:type="dxa"/>
            <w:shd w:val="clear" w:color="auto" w:fill="auto"/>
          </w:tcPr>
          <w:p w14:paraId="378B3154" w14:textId="77E9E116" w:rsidR="00AA086C" w:rsidRPr="00F7617E" w:rsidRDefault="003C6613" w:rsidP="00AA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14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AA086C" w:rsidRPr="00F7617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AA086C" w:rsidRPr="00F7617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="00AA086C" w:rsidRPr="00F7617E">
              <w:rPr>
                <w:rFonts w:asciiTheme="majorBidi" w:hAnsiTheme="majorBidi" w:cstheme="majorBidi"/>
                <w:sz w:val="30"/>
                <w:szCs w:val="30"/>
              </w:rPr>
              <w:t>973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1F02FCA" w14:textId="77777777" w:rsidR="00AA086C" w:rsidRPr="00F7617E" w:rsidRDefault="00AA086C" w:rsidP="00AA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4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26665524" w14:textId="308EFA6B" w:rsidR="00AA086C" w:rsidRPr="00F7617E" w:rsidRDefault="00B6279B" w:rsidP="00AA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340" w:lineRule="exact"/>
              <w:ind w:left="-79" w:right="-14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EDD0A30" w14:textId="77777777" w:rsidR="00AA086C" w:rsidRPr="00F7617E" w:rsidRDefault="00AA086C" w:rsidP="00AA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4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34" w:type="dxa"/>
            <w:shd w:val="clear" w:color="auto" w:fill="auto"/>
          </w:tcPr>
          <w:p w14:paraId="40DCB18C" w14:textId="0AE1621B" w:rsidR="00AA086C" w:rsidRPr="00F7617E" w:rsidRDefault="003C6613" w:rsidP="00AA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40" w:lineRule="exact"/>
              <w:ind w:left="-79" w:right="-14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AA086C" w:rsidRPr="00F7617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AA086C" w:rsidRPr="00F7617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="00AA086C" w:rsidRPr="00F7617E">
              <w:rPr>
                <w:rFonts w:asciiTheme="majorBidi" w:hAnsiTheme="majorBidi" w:cstheme="majorBidi"/>
                <w:sz w:val="30"/>
                <w:szCs w:val="30"/>
              </w:rPr>
              <w:t>931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D942717" w14:textId="77777777" w:rsidR="00AA086C" w:rsidRPr="00F7617E" w:rsidRDefault="00AA086C" w:rsidP="00AA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4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67AC9863" w14:textId="4495E2F3" w:rsidR="00AA086C" w:rsidRPr="00F7617E" w:rsidRDefault="00B6279B" w:rsidP="001C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79" w:right="-14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35EF1B1" w14:textId="77777777" w:rsidR="00AA086C" w:rsidRPr="00F7617E" w:rsidRDefault="00AA086C" w:rsidP="00AA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4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34" w:type="dxa"/>
            <w:shd w:val="clear" w:color="auto" w:fill="auto"/>
          </w:tcPr>
          <w:p w14:paraId="4C6B0A70" w14:textId="1AE549F6" w:rsidR="00AA086C" w:rsidRPr="00F7617E" w:rsidRDefault="00AA086C" w:rsidP="00AA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14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2" w:type="dxa"/>
            <w:gridSpan w:val="2"/>
            <w:shd w:val="clear" w:color="auto" w:fill="auto"/>
          </w:tcPr>
          <w:p w14:paraId="417C3D2F" w14:textId="77777777" w:rsidR="00AA086C" w:rsidRPr="00F7617E" w:rsidRDefault="00AA086C" w:rsidP="00AA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4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56440D63" w14:textId="6F12A94F" w:rsidR="00AA086C" w:rsidRPr="00F7617E" w:rsidRDefault="00B6279B" w:rsidP="004A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BC27C97" w14:textId="77777777" w:rsidR="00AA086C" w:rsidRPr="00F7617E" w:rsidRDefault="00AA086C" w:rsidP="00AA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4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34" w:type="dxa"/>
            <w:shd w:val="clear" w:color="auto" w:fill="auto"/>
          </w:tcPr>
          <w:p w14:paraId="3F32565E" w14:textId="7B91EEC8" w:rsidR="00AA086C" w:rsidRPr="00F7617E" w:rsidRDefault="003C6613" w:rsidP="00AA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AA086C" w:rsidRPr="00F7617E">
              <w:rPr>
                <w:rFonts w:asciiTheme="majorBidi" w:hAnsiTheme="majorBidi" w:cstheme="majorBidi"/>
                <w:sz w:val="30"/>
                <w:szCs w:val="30"/>
              </w:rPr>
              <w:t>0,931</w:t>
            </w:r>
          </w:p>
        </w:tc>
      </w:tr>
      <w:tr w:rsidR="00CA7775" w:rsidRPr="00370597" w14:paraId="689354BB" w14:textId="77777777" w:rsidTr="00EC1444">
        <w:trPr>
          <w:gridAfter w:val="2"/>
          <w:wAfter w:w="60" w:type="dxa"/>
          <w:cantSplit/>
          <w:trHeight w:val="302"/>
        </w:trPr>
        <w:tc>
          <w:tcPr>
            <w:tcW w:w="4956" w:type="dxa"/>
            <w:shd w:val="clear" w:color="auto" w:fill="auto"/>
          </w:tcPr>
          <w:p w14:paraId="35FD1181" w14:textId="4F024A5F" w:rsidR="00AA086C" w:rsidRPr="00F7617E" w:rsidRDefault="00AA086C" w:rsidP="003D0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 w:hanging="64"/>
              <w:rPr>
                <w:rFonts w:asciiTheme="majorBidi" w:hAnsiTheme="majorBidi" w:cstheme="majorBidi"/>
                <w:sz w:val="30"/>
                <w:szCs w:val="30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นว </w:t>
            </w:r>
            <w:r w:rsidRPr="00F7617E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3C661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F761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68" w:type="dxa"/>
            <w:gridSpan w:val="2"/>
          </w:tcPr>
          <w:p w14:paraId="48954E37" w14:textId="77777777" w:rsidR="00AA086C" w:rsidRPr="00F7617E" w:rsidRDefault="00AA086C" w:rsidP="00AA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14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180" w:type="dxa"/>
          </w:tcPr>
          <w:p w14:paraId="22E67158" w14:textId="77777777" w:rsidR="00AA086C" w:rsidRPr="00F7617E" w:rsidRDefault="00AA086C" w:rsidP="00AA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7D96FCE1" w14:textId="5A02DA9D" w:rsidR="00AA086C" w:rsidRPr="00F7617E" w:rsidRDefault="00AA086C" w:rsidP="00835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F7617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.</w:t>
            </w:r>
            <w:r w:rsidRPr="00F7617E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14:paraId="2470419F" w14:textId="77777777" w:rsidR="00AA086C" w:rsidRPr="00F7617E" w:rsidRDefault="00AA086C" w:rsidP="00AA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01922A3C" w14:textId="1D1B0A4A" w:rsidR="00AA086C" w:rsidRPr="00F7617E" w:rsidRDefault="00AA086C" w:rsidP="00AA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F7617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.</w:t>
            </w:r>
            <w:r w:rsidRPr="00F7617E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14:paraId="5F6AFF7C" w14:textId="77777777" w:rsidR="00AA086C" w:rsidRPr="00F7617E" w:rsidRDefault="00AA086C" w:rsidP="00AA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4" w:type="dxa"/>
            <w:shd w:val="clear" w:color="auto" w:fill="auto"/>
          </w:tcPr>
          <w:p w14:paraId="6F531D94" w14:textId="18F28F1F" w:rsidR="00AA086C" w:rsidRPr="00F7617E" w:rsidRDefault="00FA715C" w:rsidP="00AA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74DD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60</w:t>
            </w:r>
          </w:p>
        </w:tc>
        <w:tc>
          <w:tcPr>
            <w:tcW w:w="180" w:type="dxa"/>
            <w:shd w:val="clear" w:color="auto" w:fill="auto"/>
          </w:tcPr>
          <w:p w14:paraId="62A2BAB6" w14:textId="77777777" w:rsidR="00AA086C" w:rsidRPr="00F7617E" w:rsidRDefault="00AA086C" w:rsidP="00AA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shd w:val="clear" w:color="auto" w:fill="auto"/>
          </w:tcPr>
          <w:p w14:paraId="17E1D361" w14:textId="6E31B087" w:rsidR="00AA086C" w:rsidRPr="00F7617E" w:rsidRDefault="00AA086C" w:rsidP="00AA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>160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D76DBFF" w14:textId="77777777" w:rsidR="00AA086C" w:rsidRPr="00F7617E" w:rsidRDefault="00AA086C" w:rsidP="00AA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63E2A279" w14:textId="5A0F7AAA" w:rsidR="00AA086C" w:rsidRPr="00F7617E" w:rsidRDefault="00456706" w:rsidP="00AA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74DD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72</w:t>
            </w:r>
          </w:p>
        </w:tc>
        <w:tc>
          <w:tcPr>
            <w:tcW w:w="180" w:type="dxa"/>
            <w:shd w:val="clear" w:color="auto" w:fill="auto"/>
          </w:tcPr>
          <w:p w14:paraId="087FD7D3" w14:textId="77777777" w:rsidR="00AA086C" w:rsidRPr="00F7617E" w:rsidRDefault="00AA086C" w:rsidP="00AA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34" w:type="dxa"/>
            <w:shd w:val="clear" w:color="auto" w:fill="auto"/>
          </w:tcPr>
          <w:p w14:paraId="2B87614A" w14:textId="2D970158" w:rsidR="00AA086C" w:rsidRPr="00F7617E" w:rsidRDefault="00AA086C" w:rsidP="00AA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>163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3AC3119" w14:textId="77777777" w:rsidR="00AA086C" w:rsidRPr="00F7617E" w:rsidRDefault="00AA086C" w:rsidP="00AA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7FE43E0E" w14:textId="6C666D42" w:rsidR="00AA086C" w:rsidRPr="00F7617E" w:rsidRDefault="00456706" w:rsidP="001C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22DA534" w14:textId="77777777" w:rsidR="00AA086C" w:rsidRPr="00F7617E" w:rsidRDefault="00AA086C" w:rsidP="00AA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34" w:type="dxa"/>
            <w:shd w:val="clear" w:color="auto" w:fill="auto"/>
          </w:tcPr>
          <w:p w14:paraId="5C27C17D" w14:textId="6886068F" w:rsidR="00AA086C" w:rsidRPr="00F7617E" w:rsidRDefault="00AA086C" w:rsidP="00AA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2" w:type="dxa"/>
            <w:gridSpan w:val="2"/>
            <w:shd w:val="clear" w:color="auto" w:fill="auto"/>
          </w:tcPr>
          <w:p w14:paraId="7C36AD27" w14:textId="77777777" w:rsidR="00AA086C" w:rsidRPr="00F7617E" w:rsidRDefault="00AA086C" w:rsidP="00AA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589D9BB7" w14:textId="6FEACF12" w:rsidR="00AA086C" w:rsidRPr="00F7617E" w:rsidRDefault="00456706" w:rsidP="004A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172</w:t>
            </w:r>
          </w:p>
        </w:tc>
        <w:tc>
          <w:tcPr>
            <w:tcW w:w="180" w:type="dxa"/>
            <w:shd w:val="clear" w:color="auto" w:fill="auto"/>
          </w:tcPr>
          <w:p w14:paraId="316BA0B6" w14:textId="77777777" w:rsidR="00AA086C" w:rsidRPr="00F7617E" w:rsidRDefault="00AA086C" w:rsidP="00AA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shd w:val="clear" w:color="auto" w:fill="auto"/>
          </w:tcPr>
          <w:p w14:paraId="090128CF" w14:textId="5494E3C7" w:rsidR="00AA086C" w:rsidRPr="00F7617E" w:rsidRDefault="00AA086C" w:rsidP="00AA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>163</w:t>
            </w:r>
          </w:p>
        </w:tc>
      </w:tr>
      <w:tr w:rsidR="00CA7775" w:rsidRPr="00370597" w14:paraId="056D5E7C" w14:textId="77777777" w:rsidTr="00EC1444">
        <w:trPr>
          <w:gridAfter w:val="2"/>
          <w:wAfter w:w="60" w:type="dxa"/>
          <w:cantSplit/>
          <w:trHeight w:val="302"/>
        </w:trPr>
        <w:tc>
          <w:tcPr>
            <w:tcW w:w="4956" w:type="dxa"/>
            <w:shd w:val="clear" w:color="auto" w:fill="auto"/>
          </w:tcPr>
          <w:p w14:paraId="334FD4DC" w14:textId="03A3304A" w:rsidR="00AA086C" w:rsidRPr="00F7617E" w:rsidRDefault="00AA086C" w:rsidP="003D0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70" w:right="-79" w:hanging="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รอส บรีดเดอร์ส สยาม จำกัด</w:t>
            </w:r>
          </w:p>
        </w:tc>
        <w:tc>
          <w:tcPr>
            <w:tcW w:w="1168" w:type="dxa"/>
            <w:gridSpan w:val="2"/>
          </w:tcPr>
          <w:p w14:paraId="18A5CF78" w14:textId="77777777" w:rsidR="00AA086C" w:rsidRPr="00F7617E" w:rsidRDefault="00AA086C" w:rsidP="00AA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14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180" w:type="dxa"/>
          </w:tcPr>
          <w:p w14:paraId="2C14F660" w14:textId="77777777" w:rsidR="00AA086C" w:rsidRPr="00F7617E" w:rsidRDefault="00AA086C" w:rsidP="00AA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3B3C9B2A" w14:textId="3A89B079" w:rsidR="00AA086C" w:rsidRPr="00F7617E" w:rsidRDefault="003C6613" w:rsidP="00AA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AA086C" w:rsidRPr="00F7617E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AA086C" w:rsidRPr="00F7617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.</w:t>
            </w:r>
            <w:r w:rsidR="00AA086C" w:rsidRPr="00F7617E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180" w:type="dxa"/>
            <w:shd w:val="clear" w:color="auto" w:fill="auto"/>
          </w:tcPr>
          <w:p w14:paraId="1F196F61" w14:textId="77777777" w:rsidR="00AA086C" w:rsidRPr="00F7617E" w:rsidRDefault="00AA086C" w:rsidP="00AA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2DD29CE7" w14:textId="5EB1FD8B" w:rsidR="00AA086C" w:rsidRPr="00F7617E" w:rsidRDefault="003C6613" w:rsidP="00AA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AA086C" w:rsidRPr="00F7617E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AA086C" w:rsidRPr="00F7617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.</w:t>
            </w:r>
            <w:r w:rsidR="00AA086C" w:rsidRPr="00F7617E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180" w:type="dxa"/>
            <w:shd w:val="clear" w:color="auto" w:fill="auto"/>
          </w:tcPr>
          <w:p w14:paraId="03DA1A65" w14:textId="77777777" w:rsidR="00AA086C" w:rsidRPr="00F7617E" w:rsidRDefault="00AA086C" w:rsidP="00AA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4" w:type="dxa"/>
            <w:shd w:val="clear" w:color="auto" w:fill="auto"/>
          </w:tcPr>
          <w:p w14:paraId="567EDC4D" w14:textId="1E7E58C5" w:rsidR="00AA086C" w:rsidRPr="00F7617E" w:rsidRDefault="00800955" w:rsidP="00AA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35</w:t>
            </w:r>
          </w:p>
        </w:tc>
        <w:tc>
          <w:tcPr>
            <w:tcW w:w="180" w:type="dxa"/>
            <w:shd w:val="clear" w:color="auto" w:fill="auto"/>
          </w:tcPr>
          <w:p w14:paraId="5BD652E2" w14:textId="77777777" w:rsidR="00AA086C" w:rsidRPr="00F7617E" w:rsidRDefault="00AA086C" w:rsidP="00AA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shd w:val="clear" w:color="auto" w:fill="auto"/>
          </w:tcPr>
          <w:p w14:paraId="48368AEF" w14:textId="206B4242" w:rsidR="00AA086C" w:rsidRPr="00F7617E" w:rsidRDefault="00AA086C" w:rsidP="00AA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F7CBCB3" w14:textId="77777777" w:rsidR="00AA086C" w:rsidRPr="00F7617E" w:rsidRDefault="00AA086C" w:rsidP="00AA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1F6022FA" w14:textId="4440EC6E" w:rsidR="00AA086C" w:rsidRPr="00F7617E" w:rsidRDefault="00456706" w:rsidP="00AA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74DD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C5BF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</w:t>
            </w:r>
            <w:r w:rsidR="003B7D5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462AA5B7" w14:textId="77777777" w:rsidR="00AA086C" w:rsidRPr="00F7617E" w:rsidRDefault="00AA086C" w:rsidP="00AA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34" w:type="dxa"/>
            <w:shd w:val="clear" w:color="auto" w:fill="auto"/>
          </w:tcPr>
          <w:p w14:paraId="6D242F99" w14:textId="2FCA7403" w:rsidR="00AA086C" w:rsidRPr="00F7617E" w:rsidRDefault="00AA086C" w:rsidP="00AA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04303C9" w14:textId="77777777" w:rsidR="00AA086C" w:rsidRPr="00F7617E" w:rsidRDefault="00AA086C" w:rsidP="00AA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45F4EB98" w14:textId="307A608F" w:rsidR="00AA086C" w:rsidRPr="00F7617E" w:rsidRDefault="00456706" w:rsidP="001C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FFEFB30" w14:textId="77777777" w:rsidR="00AA086C" w:rsidRPr="00F7617E" w:rsidRDefault="00AA086C" w:rsidP="00AA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34" w:type="dxa"/>
            <w:shd w:val="clear" w:color="auto" w:fill="auto"/>
          </w:tcPr>
          <w:p w14:paraId="53F73987" w14:textId="0F91815A" w:rsidR="00AA086C" w:rsidRPr="00F7617E" w:rsidRDefault="00AA086C" w:rsidP="00AA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2" w:type="dxa"/>
            <w:gridSpan w:val="2"/>
            <w:shd w:val="clear" w:color="auto" w:fill="auto"/>
          </w:tcPr>
          <w:p w14:paraId="4E66C8C2" w14:textId="77777777" w:rsidR="00AA086C" w:rsidRPr="00F7617E" w:rsidRDefault="00AA086C" w:rsidP="00AA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 w:hanging="13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583096B6" w14:textId="77395806" w:rsidR="00AA086C" w:rsidRPr="00F7617E" w:rsidRDefault="005C5BFE" w:rsidP="004A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3B7D5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5B12B4F5" w14:textId="77777777" w:rsidR="00AA086C" w:rsidRPr="00F7617E" w:rsidRDefault="00AA086C" w:rsidP="00AA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shd w:val="clear" w:color="auto" w:fill="auto"/>
          </w:tcPr>
          <w:p w14:paraId="77B509F8" w14:textId="6E2EB6F0" w:rsidR="00AA086C" w:rsidRPr="00F7617E" w:rsidRDefault="00AA086C" w:rsidP="00AA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</w:tr>
      <w:tr w:rsidR="00CA7775" w:rsidRPr="00370597" w14:paraId="405B173B" w14:textId="77777777" w:rsidTr="00EC1444">
        <w:trPr>
          <w:gridAfter w:val="2"/>
          <w:wAfter w:w="60" w:type="dxa"/>
          <w:cantSplit/>
          <w:trHeight w:val="302"/>
        </w:trPr>
        <w:tc>
          <w:tcPr>
            <w:tcW w:w="4956" w:type="dxa"/>
            <w:shd w:val="clear" w:color="auto" w:fill="auto"/>
          </w:tcPr>
          <w:p w14:paraId="71385FF2" w14:textId="0D62BA2F" w:rsidR="00AA086C" w:rsidRPr="00F7617E" w:rsidRDefault="00AA086C" w:rsidP="003D0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70" w:right="-79" w:hanging="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สยาม ริเวีย จำกัด</w:t>
            </w:r>
          </w:p>
        </w:tc>
        <w:tc>
          <w:tcPr>
            <w:tcW w:w="1168" w:type="dxa"/>
            <w:gridSpan w:val="2"/>
          </w:tcPr>
          <w:p w14:paraId="1AC5B6B6" w14:textId="1F8D47B6" w:rsidR="00AA086C" w:rsidRPr="00F7617E" w:rsidRDefault="00AA086C" w:rsidP="00AA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14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180" w:type="dxa"/>
          </w:tcPr>
          <w:p w14:paraId="2DFF17E5" w14:textId="77777777" w:rsidR="00AA086C" w:rsidRPr="00F7617E" w:rsidRDefault="00AA086C" w:rsidP="00AA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2E447360" w14:textId="4F43D9F6" w:rsidR="00AA086C" w:rsidRPr="00F7617E" w:rsidRDefault="00AA086C" w:rsidP="00AA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Pr="00F7617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.</w:t>
            </w:r>
            <w:r w:rsidRPr="00F7617E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180" w:type="dxa"/>
            <w:shd w:val="clear" w:color="auto" w:fill="auto"/>
          </w:tcPr>
          <w:p w14:paraId="130AF2C9" w14:textId="77777777" w:rsidR="00AA086C" w:rsidRPr="00F7617E" w:rsidRDefault="00AA086C" w:rsidP="00AA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2610B262" w14:textId="0A04D229" w:rsidR="00AA086C" w:rsidRPr="00F7617E" w:rsidRDefault="00AA086C" w:rsidP="00AA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Pr="00F7617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.</w:t>
            </w:r>
            <w:r w:rsidRPr="00F7617E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180" w:type="dxa"/>
            <w:shd w:val="clear" w:color="auto" w:fill="auto"/>
          </w:tcPr>
          <w:p w14:paraId="69981744" w14:textId="77777777" w:rsidR="00AA086C" w:rsidRPr="00F7617E" w:rsidRDefault="00AA086C" w:rsidP="00AA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4" w:type="dxa"/>
            <w:shd w:val="clear" w:color="auto" w:fill="auto"/>
          </w:tcPr>
          <w:p w14:paraId="0AC1785A" w14:textId="7F88BB11" w:rsidR="00AA086C" w:rsidRPr="00F7617E" w:rsidRDefault="00C84F28" w:rsidP="00AA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30</w:t>
            </w:r>
          </w:p>
        </w:tc>
        <w:tc>
          <w:tcPr>
            <w:tcW w:w="180" w:type="dxa"/>
            <w:shd w:val="clear" w:color="auto" w:fill="auto"/>
          </w:tcPr>
          <w:p w14:paraId="3B32D6B5" w14:textId="77777777" w:rsidR="00AA086C" w:rsidRPr="00F7617E" w:rsidRDefault="00AA086C" w:rsidP="00AA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shd w:val="clear" w:color="auto" w:fill="auto"/>
          </w:tcPr>
          <w:p w14:paraId="2863B892" w14:textId="75FF157B" w:rsidR="00AA086C" w:rsidRPr="00F7617E" w:rsidRDefault="00AA086C" w:rsidP="00AA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4AC7236" w14:textId="77777777" w:rsidR="00AA086C" w:rsidRPr="00F7617E" w:rsidRDefault="00AA086C" w:rsidP="00AA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36A64BCC" w14:textId="62121567" w:rsidR="00AA086C" w:rsidRPr="00F7617E" w:rsidRDefault="00786E0A" w:rsidP="00AA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74DD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14:paraId="24B6A435" w14:textId="77777777" w:rsidR="00AA086C" w:rsidRPr="00F7617E" w:rsidRDefault="00AA086C" w:rsidP="00AA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34" w:type="dxa"/>
            <w:shd w:val="clear" w:color="auto" w:fill="auto"/>
          </w:tcPr>
          <w:p w14:paraId="0DC64998" w14:textId="55E7FE6D" w:rsidR="00AA086C" w:rsidRPr="00F7617E" w:rsidRDefault="00AA086C" w:rsidP="00AA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B01F283" w14:textId="77777777" w:rsidR="00AA086C" w:rsidRPr="00F7617E" w:rsidRDefault="00AA086C" w:rsidP="00AA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64C13818" w14:textId="61D710DC" w:rsidR="00AA086C" w:rsidRPr="00F7617E" w:rsidRDefault="00456706" w:rsidP="001C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391ECE0" w14:textId="77777777" w:rsidR="00AA086C" w:rsidRPr="00F7617E" w:rsidRDefault="00AA086C" w:rsidP="00AA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34" w:type="dxa"/>
            <w:shd w:val="clear" w:color="auto" w:fill="auto"/>
          </w:tcPr>
          <w:p w14:paraId="70392663" w14:textId="4018876B" w:rsidR="00AA086C" w:rsidRPr="00F7617E" w:rsidRDefault="00AA086C" w:rsidP="00AA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2" w:type="dxa"/>
            <w:gridSpan w:val="2"/>
            <w:shd w:val="clear" w:color="auto" w:fill="auto"/>
          </w:tcPr>
          <w:p w14:paraId="5B829C13" w14:textId="77777777" w:rsidR="00AA086C" w:rsidRPr="00F7617E" w:rsidRDefault="00AA086C" w:rsidP="00AA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 w:hanging="13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3CAA6556" w14:textId="2DD80147" w:rsidR="00AA086C" w:rsidRPr="00F7617E" w:rsidRDefault="00786E0A" w:rsidP="004A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80" w:type="dxa"/>
            <w:shd w:val="clear" w:color="auto" w:fill="auto"/>
          </w:tcPr>
          <w:p w14:paraId="6FFE6550" w14:textId="77777777" w:rsidR="00AA086C" w:rsidRPr="00F7617E" w:rsidRDefault="00AA086C" w:rsidP="00AA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shd w:val="clear" w:color="auto" w:fill="auto"/>
          </w:tcPr>
          <w:p w14:paraId="0D819C6F" w14:textId="080FFC53" w:rsidR="00AA086C" w:rsidRPr="00F7617E" w:rsidRDefault="00AA086C" w:rsidP="00AA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CA7775" w:rsidRPr="00370597" w14:paraId="1F83E163" w14:textId="77777777" w:rsidTr="00EC1444">
        <w:trPr>
          <w:gridAfter w:val="2"/>
          <w:wAfter w:w="60" w:type="dxa"/>
          <w:cantSplit/>
          <w:trHeight w:val="302"/>
        </w:trPr>
        <w:tc>
          <w:tcPr>
            <w:tcW w:w="4956" w:type="dxa"/>
            <w:shd w:val="clear" w:color="auto" w:fill="auto"/>
          </w:tcPr>
          <w:p w14:paraId="1EA37593" w14:textId="74F6B11E" w:rsidR="00AA086C" w:rsidRPr="00F7617E" w:rsidRDefault="00AA086C" w:rsidP="003D0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70" w:right="-79" w:hanging="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อาร์เบอร์ เอเคอร์ส ประเทศไทย จำกัด</w:t>
            </w:r>
          </w:p>
        </w:tc>
        <w:tc>
          <w:tcPr>
            <w:tcW w:w="1168" w:type="dxa"/>
            <w:gridSpan w:val="2"/>
          </w:tcPr>
          <w:p w14:paraId="7FE23F8C" w14:textId="36F5CE80" w:rsidR="00AA086C" w:rsidRPr="00F7617E" w:rsidRDefault="00AA086C" w:rsidP="00AA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14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180" w:type="dxa"/>
          </w:tcPr>
          <w:p w14:paraId="25ACD213" w14:textId="77777777" w:rsidR="00AA086C" w:rsidRPr="00F7617E" w:rsidRDefault="00AA086C" w:rsidP="00AA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7203F240" w14:textId="790DA18F" w:rsidR="00AA086C" w:rsidRPr="00F7617E" w:rsidRDefault="003C6613" w:rsidP="00AA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AA086C" w:rsidRPr="00F7617E">
              <w:rPr>
                <w:rFonts w:asciiTheme="majorBidi" w:hAnsiTheme="majorBidi" w:cstheme="majorBidi"/>
                <w:sz w:val="30"/>
                <w:szCs w:val="30"/>
              </w:rPr>
              <w:t>9.98</w:t>
            </w:r>
          </w:p>
        </w:tc>
        <w:tc>
          <w:tcPr>
            <w:tcW w:w="180" w:type="dxa"/>
            <w:shd w:val="clear" w:color="auto" w:fill="auto"/>
          </w:tcPr>
          <w:p w14:paraId="1C7168CE" w14:textId="77777777" w:rsidR="00AA086C" w:rsidRPr="00F7617E" w:rsidRDefault="00AA086C" w:rsidP="00AA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45CE5B83" w14:textId="0EFFCF0F" w:rsidR="00AA086C" w:rsidRPr="00F7617E" w:rsidRDefault="003C6613" w:rsidP="00AA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AA086C" w:rsidRPr="00F7617E">
              <w:rPr>
                <w:rFonts w:asciiTheme="majorBidi" w:hAnsiTheme="majorBidi" w:cstheme="majorBidi"/>
                <w:sz w:val="30"/>
                <w:szCs w:val="30"/>
              </w:rPr>
              <w:t>9.98</w:t>
            </w:r>
          </w:p>
        </w:tc>
        <w:tc>
          <w:tcPr>
            <w:tcW w:w="180" w:type="dxa"/>
            <w:shd w:val="clear" w:color="auto" w:fill="auto"/>
          </w:tcPr>
          <w:p w14:paraId="18997EAB" w14:textId="77777777" w:rsidR="00AA086C" w:rsidRPr="00F7617E" w:rsidRDefault="00AA086C" w:rsidP="00AA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4" w:type="dxa"/>
            <w:shd w:val="clear" w:color="auto" w:fill="auto"/>
          </w:tcPr>
          <w:p w14:paraId="539D23F0" w14:textId="70204B1D" w:rsidR="00AA086C" w:rsidRPr="00F7617E" w:rsidRDefault="00FA715C" w:rsidP="00AA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4E788268" w14:textId="77777777" w:rsidR="00AA086C" w:rsidRPr="00F7617E" w:rsidRDefault="00AA086C" w:rsidP="00AA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shd w:val="clear" w:color="auto" w:fill="auto"/>
          </w:tcPr>
          <w:p w14:paraId="002FAFEB" w14:textId="06B71BAA" w:rsidR="00AA086C" w:rsidRPr="00F7617E" w:rsidRDefault="00AA086C" w:rsidP="00AA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07C7F92" w14:textId="77777777" w:rsidR="00AA086C" w:rsidRPr="00F7617E" w:rsidRDefault="00AA086C" w:rsidP="00AA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0336DC89" w14:textId="5AFAB2D4" w:rsidR="00AA086C" w:rsidRPr="00F7617E" w:rsidRDefault="00786E0A" w:rsidP="00AA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</w:t>
            </w:r>
            <w:r w:rsidR="00D6282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40</w:t>
            </w:r>
          </w:p>
        </w:tc>
        <w:tc>
          <w:tcPr>
            <w:tcW w:w="180" w:type="dxa"/>
            <w:shd w:val="clear" w:color="auto" w:fill="auto"/>
          </w:tcPr>
          <w:p w14:paraId="6AB7231F" w14:textId="77777777" w:rsidR="00AA086C" w:rsidRPr="00F7617E" w:rsidRDefault="00AA086C" w:rsidP="00AA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34" w:type="dxa"/>
            <w:shd w:val="clear" w:color="auto" w:fill="auto"/>
          </w:tcPr>
          <w:p w14:paraId="0ECB54AD" w14:textId="39ACF87D" w:rsidR="00AA086C" w:rsidRPr="00F7617E" w:rsidRDefault="00AA086C" w:rsidP="00AA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>206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97C375B" w14:textId="77777777" w:rsidR="00AA086C" w:rsidRPr="00F7617E" w:rsidRDefault="00AA086C" w:rsidP="00AA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1D6474FA" w14:textId="12AEA9A2" w:rsidR="00AA086C" w:rsidRPr="00F7617E" w:rsidRDefault="00456706" w:rsidP="001C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1E86945" w14:textId="77777777" w:rsidR="00AA086C" w:rsidRPr="00F7617E" w:rsidRDefault="00AA086C" w:rsidP="00AA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34" w:type="dxa"/>
            <w:shd w:val="clear" w:color="auto" w:fill="auto"/>
          </w:tcPr>
          <w:p w14:paraId="3C1B5CB9" w14:textId="3BC5A1F0" w:rsidR="00AA086C" w:rsidRPr="00F7617E" w:rsidRDefault="00AA086C" w:rsidP="00AA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2" w:type="dxa"/>
            <w:gridSpan w:val="2"/>
            <w:shd w:val="clear" w:color="auto" w:fill="auto"/>
          </w:tcPr>
          <w:p w14:paraId="00C10B30" w14:textId="77777777" w:rsidR="00AA086C" w:rsidRPr="00F7617E" w:rsidRDefault="00AA086C" w:rsidP="00AA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 w:hanging="13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08D6EC16" w14:textId="13C32E8F" w:rsidR="00AA086C" w:rsidRPr="00F7617E" w:rsidRDefault="00786E0A" w:rsidP="004A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B7D54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80" w:type="dxa"/>
            <w:shd w:val="clear" w:color="auto" w:fill="auto"/>
          </w:tcPr>
          <w:p w14:paraId="382BAB96" w14:textId="77777777" w:rsidR="00AA086C" w:rsidRPr="00F7617E" w:rsidRDefault="00AA086C" w:rsidP="00AA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shd w:val="clear" w:color="auto" w:fill="auto"/>
          </w:tcPr>
          <w:p w14:paraId="7E62632E" w14:textId="27E23574" w:rsidR="00AA086C" w:rsidRPr="00F7617E" w:rsidRDefault="00AA086C" w:rsidP="00AA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>206</w:t>
            </w:r>
          </w:p>
        </w:tc>
      </w:tr>
    </w:tbl>
    <w:p w14:paraId="05772FA6" w14:textId="15A8F203" w:rsidR="00E50DAA" w:rsidRDefault="00756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370597"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  <w:r w:rsidR="00E50DAA" w:rsidRPr="00852CF1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รายละเอียดเงินลงทุนในบริษัทร่วม (ต่อ)</w:t>
      </w:r>
    </w:p>
    <w:tbl>
      <w:tblPr>
        <w:tblW w:w="15347" w:type="dxa"/>
        <w:tblInd w:w="-46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92"/>
        <w:gridCol w:w="1858"/>
        <w:gridCol w:w="681"/>
        <w:gridCol w:w="485"/>
        <w:gridCol w:w="54"/>
        <w:gridCol w:w="119"/>
        <w:gridCol w:w="7"/>
        <w:gridCol w:w="694"/>
        <w:gridCol w:w="180"/>
        <w:gridCol w:w="695"/>
        <w:gridCol w:w="173"/>
        <w:gridCol w:w="7"/>
        <w:gridCol w:w="173"/>
        <w:gridCol w:w="561"/>
        <w:gridCol w:w="180"/>
        <w:gridCol w:w="734"/>
        <w:gridCol w:w="8"/>
        <w:gridCol w:w="172"/>
        <w:gridCol w:w="8"/>
        <w:gridCol w:w="726"/>
        <w:gridCol w:w="180"/>
        <w:gridCol w:w="734"/>
        <w:gridCol w:w="20"/>
        <w:gridCol w:w="160"/>
        <w:gridCol w:w="20"/>
        <w:gridCol w:w="714"/>
        <w:gridCol w:w="180"/>
        <w:gridCol w:w="734"/>
        <w:gridCol w:w="28"/>
        <w:gridCol w:w="157"/>
        <w:gridCol w:w="28"/>
        <w:gridCol w:w="706"/>
        <w:gridCol w:w="181"/>
        <w:gridCol w:w="734"/>
        <w:gridCol w:w="28"/>
        <w:gridCol w:w="10"/>
        <w:gridCol w:w="24"/>
        <w:gridCol w:w="102"/>
      </w:tblGrid>
      <w:tr w:rsidR="005A426D" w:rsidRPr="00370597" w14:paraId="5E39B6DB" w14:textId="77777777" w:rsidTr="00E60E4D">
        <w:trPr>
          <w:cantSplit/>
          <w:trHeight w:val="290"/>
        </w:trPr>
        <w:tc>
          <w:tcPr>
            <w:tcW w:w="3094" w:type="dxa"/>
            <w:shd w:val="clear" w:color="auto" w:fill="auto"/>
          </w:tcPr>
          <w:p w14:paraId="1409066A" w14:textId="77777777" w:rsidR="00236D16" w:rsidRPr="00F7617E" w:rsidRDefault="00236D16" w:rsidP="0023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41" w:type="dxa"/>
            <w:gridSpan w:val="2"/>
          </w:tcPr>
          <w:p w14:paraId="3947D285" w14:textId="77777777" w:rsidR="00236D16" w:rsidRPr="00F7617E" w:rsidRDefault="00236D16" w:rsidP="0023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9" w:type="dxa"/>
            <w:gridSpan w:val="2"/>
          </w:tcPr>
          <w:p w14:paraId="13641322" w14:textId="77777777" w:rsidR="00236D16" w:rsidRPr="00F7617E" w:rsidRDefault="00236D16" w:rsidP="0023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173" w:type="dxa"/>
            <w:gridSpan w:val="33"/>
            <w:shd w:val="clear" w:color="auto" w:fill="auto"/>
          </w:tcPr>
          <w:p w14:paraId="013EB887" w14:textId="77777777" w:rsidR="00236D16" w:rsidRPr="00F7617E" w:rsidRDefault="00236D16" w:rsidP="00B71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6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761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F761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F761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236D16" w:rsidRPr="00370597" w14:paraId="7C6F5608" w14:textId="77777777" w:rsidTr="00E60E4D">
        <w:trPr>
          <w:gridAfter w:val="3"/>
          <w:wAfter w:w="132" w:type="dxa"/>
          <w:cantSplit/>
          <w:trHeight w:val="302"/>
        </w:trPr>
        <w:tc>
          <w:tcPr>
            <w:tcW w:w="4954" w:type="dxa"/>
            <w:gridSpan w:val="2"/>
            <w:shd w:val="clear" w:color="auto" w:fill="auto"/>
          </w:tcPr>
          <w:p w14:paraId="6728E904" w14:textId="77777777" w:rsidR="00236D16" w:rsidRPr="00F7617E" w:rsidRDefault="00236D16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61" w:type="dxa"/>
            <w:gridSpan w:val="33"/>
          </w:tcPr>
          <w:p w14:paraId="2780349E" w14:textId="77777777" w:rsidR="00236D16" w:rsidRPr="00F7617E" w:rsidDel="00685444" w:rsidRDefault="00236D16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DF595E" w:rsidRPr="00370597" w14:paraId="40A2679F" w14:textId="77777777" w:rsidTr="00E60E4D">
        <w:trPr>
          <w:gridAfter w:val="2"/>
          <w:wAfter w:w="122" w:type="dxa"/>
          <w:cantSplit/>
          <w:trHeight w:val="302"/>
        </w:trPr>
        <w:tc>
          <w:tcPr>
            <w:tcW w:w="4954" w:type="dxa"/>
            <w:gridSpan w:val="2"/>
            <w:shd w:val="clear" w:color="auto" w:fill="auto"/>
          </w:tcPr>
          <w:p w14:paraId="5644596E" w14:textId="77777777" w:rsidR="00DF595E" w:rsidRPr="00F7617E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</w:tcBorders>
          </w:tcPr>
          <w:p w14:paraId="1727B9CA" w14:textId="77777777" w:rsidR="00DF595E" w:rsidRPr="00F7617E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gridSpan w:val="3"/>
            <w:tcBorders>
              <w:top w:val="single" w:sz="4" w:space="0" w:color="auto"/>
            </w:tcBorders>
          </w:tcPr>
          <w:p w14:paraId="6A0F3247" w14:textId="77777777" w:rsidR="00DF595E" w:rsidRPr="00F7617E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6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408BAF6" w14:textId="77777777" w:rsidR="00DF595E" w:rsidRPr="00F7617E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สัดส่วน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DF96228" w14:textId="77777777" w:rsidR="00DF595E" w:rsidRPr="00F7617E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56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306527" w14:textId="77777777" w:rsidR="00DF595E" w:rsidRPr="00F7617E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A58BD7" w14:textId="77777777" w:rsidR="00DF595E" w:rsidRPr="008A7627" w:rsidDel="00685444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60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F2AEEB" w14:textId="77777777" w:rsidR="00DF595E" w:rsidRPr="00F7617E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2D31DC" w14:textId="77777777" w:rsidR="00DF595E" w:rsidRPr="00F7617E" w:rsidDel="00685444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56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DE7926" w14:textId="77777777" w:rsidR="00DF595E" w:rsidRPr="00F7617E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2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DA716F" w14:textId="77777777" w:rsidR="00DF595E" w:rsidRPr="00F7617E" w:rsidDel="00685444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59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3E85DD" w14:textId="77777777" w:rsidR="00DF595E" w:rsidRPr="00F7617E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31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DF595E" w:rsidRPr="00370597" w14:paraId="57B1E793" w14:textId="77777777" w:rsidTr="00E60E4D">
        <w:trPr>
          <w:gridAfter w:val="2"/>
          <w:wAfter w:w="122" w:type="dxa"/>
          <w:cantSplit/>
          <w:trHeight w:val="302"/>
        </w:trPr>
        <w:tc>
          <w:tcPr>
            <w:tcW w:w="4954" w:type="dxa"/>
            <w:gridSpan w:val="2"/>
            <w:shd w:val="clear" w:color="auto" w:fill="auto"/>
          </w:tcPr>
          <w:p w14:paraId="316E0DD0" w14:textId="77777777" w:rsidR="00DF595E" w:rsidRPr="00F7617E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  <w:gridSpan w:val="2"/>
          </w:tcPr>
          <w:p w14:paraId="6614B03D" w14:textId="77777777" w:rsidR="00DF595E" w:rsidRPr="00F7617E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gridSpan w:val="3"/>
          </w:tcPr>
          <w:p w14:paraId="42B9FF88" w14:textId="77777777" w:rsidR="00DF595E" w:rsidRPr="00F7617E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69" w:type="dxa"/>
            <w:gridSpan w:val="3"/>
            <w:shd w:val="clear" w:color="auto" w:fill="auto"/>
          </w:tcPr>
          <w:p w14:paraId="748CE968" w14:textId="77777777" w:rsidR="00DF595E" w:rsidRPr="00F7617E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ความเป็นเจ้าของ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CE3354A" w14:textId="77777777" w:rsidR="00DF595E" w:rsidRPr="00F7617E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56" w:type="dxa"/>
            <w:gridSpan w:val="5"/>
            <w:shd w:val="clear" w:color="auto" w:fill="auto"/>
            <w:vAlign w:val="bottom"/>
          </w:tcPr>
          <w:p w14:paraId="0E04DD01" w14:textId="77777777" w:rsidR="00DF595E" w:rsidRPr="00F7617E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B9F3A97" w14:textId="77777777" w:rsidR="00DF595E" w:rsidRPr="008A7627" w:rsidDel="00685444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60" w:type="dxa"/>
            <w:gridSpan w:val="4"/>
            <w:shd w:val="clear" w:color="auto" w:fill="auto"/>
            <w:vAlign w:val="bottom"/>
          </w:tcPr>
          <w:p w14:paraId="56979AC8" w14:textId="77777777" w:rsidR="00DF595E" w:rsidRPr="00F7617E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119C21A" w14:textId="77777777" w:rsidR="00DF595E" w:rsidRPr="00F7617E" w:rsidDel="00685444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56" w:type="dxa"/>
            <w:gridSpan w:val="4"/>
            <w:shd w:val="clear" w:color="auto" w:fill="auto"/>
            <w:vAlign w:val="bottom"/>
          </w:tcPr>
          <w:p w14:paraId="243811F3" w14:textId="77777777" w:rsidR="00DF595E" w:rsidRPr="00F7617E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2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14:paraId="16155B17" w14:textId="77777777" w:rsidR="00DF595E" w:rsidRPr="00F7617E" w:rsidDel="00685444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59" w:type="dxa"/>
            <w:gridSpan w:val="5"/>
            <w:shd w:val="clear" w:color="auto" w:fill="auto"/>
            <w:vAlign w:val="bottom"/>
          </w:tcPr>
          <w:p w14:paraId="4C544397" w14:textId="77777777" w:rsidR="00DF595E" w:rsidRPr="00F7617E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31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DF595E" w:rsidRPr="00370597" w14:paraId="0B8F8788" w14:textId="77777777" w:rsidTr="00E60E4D">
        <w:trPr>
          <w:gridAfter w:val="2"/>
          <w:wAfter w:w="122" w:type="dxa"/>
          <w:cantSplit/>
          <w:trHeight w:val="302"/>
        </w:trPr>
        <w:tc>
          <w:tcPr>
            <w:tcW w:w="4954" w:type="dxa"/>
            <w:gridSpan w:val="2"/>
            <w:shd w:val="clear" w:color="auto" w:fill="auto"/>
          </w:tcPr>
          <w:p w14:paraId="5F0DC592" w14:textId="77777777" w:rsidR="00DF595E" w:rsidRPr="00F7617E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  <w:gridSpan w:val="2"/>
          </w:tcPr>
          <w:p w14:paraId="2E6163B5" w14:textId="77777777" w:rsidR="00DF595E" w:rsidRPr="00F7617E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gridSpan w:val="3"/>
          </w:tcPr>
          <w:p w14:paraId="693ADF48" w14:textId="77777777" w:rsidR="00DF595E" w:rsidRPr="00F7617E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69" w:type="dxa"/>
            <w:gridSpan w:val="3"/>
            <w:shd w:val="clear" w:color="auto" w:fill="auto"/>
          </w:tcPr>
          <w:p w14:paraId="1294C6C5" w14:textId="77777777" w:rsidR="00DF595E" w:rsidRPr="00F7617E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(ทั้งทางตรง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09A1F79" w14:textId="77777777" w:rsidR="00DF595E" w:rsidRPr="00F7617E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56" w:type="dxa"/>
            <w:gridSpan w:val="5"/>
            <w:shd w:val="clear" w:color="auto" w:fill="auto"/>
            <w:vAlign w:val="bottom"/>
          </w:tcPr>
          <w:p w14:paraId="5CA8D234" w14:textId="77777777" w:rsidR="00DF595E" w:rsidRPr="00F7617E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3950D4D" w14:textId="77777777" w:rsidR="00DF595E" w:rsidRPr="008A7627" w:rsidDel="00685444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60" w:type="dxa"/>
            <w:gridSpan w:val="4"/>
            <w:shd w:val="clear" w:color="auto" w:fill="auto"/>
            <w:vAlign w:val="bottom"/>
          </w:tcPr>
          <w:p w14:paraId="182C18D8" w14:textId="77777777" w:rsidR="00DF595E" w:rsidRPr="00F7617E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EC1D016" w14:textId="77777777" w:rsidR="00DF595E" w:rsidRPr="00F7617E" w:rsidDel="00685444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56" w:type="dxa"/>
            <w:gridSpan w:val="4"/>
            <w:shd w:val="clear" w:color="auto" w:fill="auto"/>
            <w:vAlign w:val="bottom"/>
          </w:tcPr>
          <w:p w14:paraId="1C58CFFC" w14:textId="77777777" w:rsidR="00DF595E" w:rsidRPr="00F7617E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2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14:paraId="162FB0EB" w14:textId="77777777" w:rsidR="00DF595E" w:rsidRPr="00F7617E" w:rsidDel="00685444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59" w:type="dxa"/>
            <w:gridSpan w:val="5"/>
            <w:shd w:val="clear" w:color="auto" w:fill="auto"/>
            <w:vAlign w:val="bottom"/>
          </w:tcPr>
          <w:p w14:paraId="3EA2EDF4" w14:textId="77777777" w:rsidR="00DF595E" w:rsidRPr="00F7617E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31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DF595E" w:rsidRPr="00370597" w14:paraId="1614026A" w14:textId="77777777" w:rsidTr="00E60E4D">
        <w:trPr>
          <w:gridAfter w:val="2"/>
          <w:wAfter w:w="122" w:type="dxa"/>
          <w:cantSplit/>
          <w:trHeight w:val="302"/>
        </w:trPr>
        <w:tc>
          <w:tcPr>
            <w:tcW w:w="4954" w:type="dxa"/>
            <w:gridSpan w:val="2"/>
            <w:shd w:val="clear" w:color="auto" w:fill="auto"/>
          </w:tcPr>
          <w:p w14:paraId="1C4F1060" w14:textId="77777777" w:rsidR="00DF595E" w:rsidRPr="00F7617E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  <w:gridSpan w:val="2"/>
          </w:tcPr>
          <w:p w14:paraId="2033ED8C" w14:textId="77777777" w:rsidR="00DF595E" w:rsidRPr="00F7617E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ประเทศที่</w:t>
            </w:r>
          </w:p>
        </w:tc>
        <w:tc>
          <w:tcPr>
            <w:tcW w:w="180" w:type="dxa"/>
            <w:gridSpan w:val="3"/>
          </w:tcPr>
          <w:p w14:paraId="032CCFF5" w14:textId="77777777" w:rsidR="00DF595E" w:rsidRPr="00F7617E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69" w:type="dxa"/>
            <w:gridSpan w:val="3"/>
            <w:shd w:val="clear" w:color="auto" w:fill="auto"/>
          </w:tcPr>
          <w:p w14:paraId="6932910A" w14:textId="77777777" w:rsidR="00DF595E" w:rsidRPr="00F7617E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และทางอ้อม)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3F31ED3" w14:textId="77777777" w:rsidR="00DF595E" w:rsidRPr="00F7617E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56" w:type="dxa"/>
            <w:gridSpan w:val="5"/>
            <w:shd w:val="clear" w:color="auto" w:fill="auto"/>
            <w:vAlign w:val="bottom"/>
          </w:tcPr>
          <w:p w14:paraId="4708B24C" w14:textId="77777777" w:rsidR="00DF595E" w:rsidRPr="00F7617E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3ACDFA8" w14:textId="77777777" w:rsidR="00DF595E" w:rsidRPr="008A7627" w:rsidDel="00685444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60" w:type="dxa"/>
            <w:gridSpan w:val="4"/>
            <w:shd w:val="clear" w:color="auto" w:fill="auto"/>
            <w:vAlign w:val="bottom"/>
          </w:tcPr>
          <w:p w14:paraId="0A0D05E7" w14:textId="77777777" w:rsidR="00DF595E" w:rsidRPr="00F7617E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0A8288A" w14:textId="77777777" w:rsidR="00DF595E" w:rsidRPr="00F7617E" w:rsidDel="00685444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56" w:type="dxa"/>
            <w:gridSpan w:val="4"/>
            <w:shd w:val="clear" w:color="auto" w:fill="auto"/>
            <w:vAlign w:val="bottom"/>
          </w:tcPr>
          <w:p w14:paraId="3E2803C2" w14:textId="77777777" w:rsidR="00DF595E" w:rsidRPr="00F7617E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การด้อยค่า</w:t>
            </w: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14:paraId="20250A36" w14:textId="77777777" w:rsidR="00DF595E" w:rsidRPr="00F7617E" w:rsidDel="00685444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59" w:type="dxa"/>
            <w:gridSpan w:val="5"/>
            <w:shd w:val="clear" w:color="auto" w:fill="auto"/>
            <w:vAlign w:val="bottom"/>
          </w:tcPr>
          <w:p w14:paraId="48058033" w14:textId="77777777" w:rsidR="00DF595E" w:rsidRPr="00F7617E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6"/>
              </w:tabs>
              <w:spacing w:line="340" w:lineRule="exact"/>
              <w:ind w:left="-131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ส่วนได้เสีย </w:t>
            </w:r>
            <w:r w:rsidRPr="008A76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EC4DA3" w:rsidRPr="00370597" w14:paraId="2CC21976" w14:textId="77777777" w:rsidTr="00E60E4D">
        <w:trPr>
          <w:gridAfter w:val="2"/>
          <w:wAfter w:w="122" w:type="dxa"/>
          <w:cantSplit/>
          <w:trHeight w:val="302"/>
        </w:trPr>
        <w:tc>
          <w:tcPr>
            <w:tcW w:w="4954" w:type="dxa"/>
            <w:gridSpan w:val="2"/>
            <w:shd w:val="clear" w:color="auto" w:fill="auto"/>
          </w:tcPr>
          <w:p w14:paraId="18AD66D7" w14:textId="77777777" w:rsidR="00DF595E" w:rsidRPr="00F7617E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  <w:gridSpan w:val="2"/>
            <w:tcBorders>
              <w:bottom w:val="single" w:sz="4" w:space="0" w:color="auto"/>
            </w:tcBorders>
          </w:tcPr>
          <w:p w14:paraId="4F4F00C6" w14:textId="77777777" w:rsidR="00DF595E" w:rsidRPr="00F7617E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ดำเนินธุรกิจ</w:t>
            </w:r>
          </w:p>
        </w:tc>
        <w:tc>
          <w:tcPr>
            <w:tcW w:w="180" w:type="dxa"/>
            <w:gridSpan w:val="3"/>
          </w:tcPr>
          <w:p w14:paraId="24DD8E63" w14:textId="77777777" w:rsidR="00DF595E" w:rsidRPr="00F7617E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56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AC395D" w14:textId="77777777" w:rsidR="00DF595E" w:rsidRPr="00B73BB1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B73BB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42196FB" w14:textId="77777777" w:rsidR="00DF595E" w:rsidRPr="00F7617E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56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8386A0" w14:textId="77777777" w:rsidR="00DF595E" w:rsidRPr="00F7617E" w:rsidDel="00685444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วิธีราคาทุน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7D07A40" w14:textId="77777777" w:rsidR="00DF595E" w:rsidRPr="008A7627" w:rsidDel="00685444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6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EE9FB9" w14:textId="77777777" w:rsidR="00DF595E" w:rsidRPr="00F7617E" w:rsidDel="00685444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97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วิธีส่วนได้เสีย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4725811" w14:textId="77777777" w:rsidR="00DF595E" w:rsidRPr="00F7617E" w:rsidDel="00685444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56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A9788A" w14:textId="77777777" w:rsidR="00DF595E" w:rsidRPr="00F7617E" w:rsidDel="00685444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สะสม</w:t>
            </w: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14:paraId="1D822359" w14:textId="77777777" w:rsidR="00DF595E" w:rsidRPr="00F7617E" w:rsidDel="00685444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59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92BF50" w14:textId="77777777" w:rsidR="00DF595E" w:rsidRPr="008A7627" w:rsidDel="00685444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31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A762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สุทธิ</w:t>
            </w:r>
          </w:p>
        </w:tc>
      </w:tr>
      <w:tr w:rsidR="00EC4DA3" w:rsidRPr="00370597" w14:paraId="524CDD3F" w14:textId="77777777" w:rsidTr="00E60E4D">
        <w:trPr>
          <w:gridAfter w:val="4"/>
          <w:wAfter w:w="160" w:type="dxa"/>
          <w:cantSplit/>
          <w:trHeight w:val="302"/>
        </w:trPr>
        <w:tc>
          <w:tcPr>
            <w:tcW w:w="4954" w:type="dxa"/>
            <w:gridSpan w:val="2"/>
            <w:shd w:val="clear" w:color="auto" w:fill="auto"/>
          </w:tcPr>
          <w:p w14:paraId="2D577C97" w14:textId="77777777" w:rsidR="00DF595E" w:rsidRPr="00F7617E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</w:tcBorders>
          </w:tcPr>
          <w:p w14:paraId="10537397" w14:textId="77777777" w:rsidR="00DF595E" w:rsidRPr="00F7617E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gridSpan w:val="3"/>
          </w:tcPr>
          <w:p w14:paraId="6C862D50" w14:textId="77777777" w:rsidR="00DF595E" w:rsidRPr="00F7617E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853E83" w14:textId="77777777" w:rsidR="00DF595E" w:rsidRPr="00F7617E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C661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7CBC0985" w14:textId="77777777" w:rsidR="00DF595E" w:rsidRPr="00F7617E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C61CBD" w14:textId="77777777" w:rsidR="00DF595E" w:rsidRPr="00F7617E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F496E61" w14:textId="77777777" w:rsidR="00DF595E" w:rsidRPr="00F7617E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24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E5342F" w14:textId="77777777" w:rsidR="00DF595E" w:rsidRPr="00F7617E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C661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600FD9D8" w14:textId="77777777" w:rsidR="00DF595E" w:rsidRPr="00F7617E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7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252D73" w14:textId="77777777" w:rsidR="00DF595E" w:rsidRPr="00F7617E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C4D89E4" w14:textId="77777777" w:rsidR="00DF595E" w:rsidRPr="00F7617E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AFC600" w14:textId="77777777" w:rsidR="00DF595E" w:rsidRPr="00F7617E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C661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434B9D21" w14:textId="77777777" w:rsidR="00DF595E" w:rsidRPr="00F7617E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7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D7DE7E" w14:textId="77777777" w:rsidR="00DF595E" w:rsidRPr="00F7617E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27F6A01" w14:textId="77777777" w:rsidR="00DF595E" w:rsidRPr="00F7617E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128739" w14:textId="77777777" w:rsidR="00DF595E" w:rsidRPr="00F7617E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C661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5ADA6DE5" w14:textId="77777777" w:rsidR="00DF595E" w:rsidRPr="00F7617E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7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B6E261" w14:textId="77777777" w:rsidR="00DF595E" w:rsidRPr="00F7617E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5" w:type="dxa"/>
            <w:gridSpan w:val="2"/>
            <w:shd w:val="clear" w:color="auto" w:fill="auto"/>
          </w:tcPr>
          <w:p w14:paraId="6B176433" w14:textId="77777777" w:rsidR="00DF595E" w:rsidRPr="00F7617E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6BE4DF" w14:textId="77777777" w:rsidR="00DF595E" w:rsidRPr="00F7617E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C661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1" w:type="dxa"/>
            <w:tcBorders>
              <w:top w:val="single" w:sz="4" w:space="0" w:color="auto"/>
            </w:tcBorders>
            <w:shd w:val="clear" w:color="auto" w:fill="auto"/>
          </w:tcPr>
          <w:p w14:paraId="75383206" w14:textId="77777777" w:rsidR="00DF595E" w:rsidRPr="00F7617E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7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E4097E" w14:textId="77777777" w:rsidR="00DF595E" w:rsidRPr="00F7617E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DF595E" w:rsidRPr="00370597" w14:paraId="2A7BD604" w14:textId="77777777" w:rsidTr="00E60E4D">
        <w:trPr>
          <w:gridAfter w:val="1"/>
          <w:wAfter w:w="102" w:type="dxa"/>
          <w:cantSplit/>
          <w:trHeight w:hRule="exact" w:val="136"/>
        </w:trPr>
        <w:tc>
          <w:tcPr>
            <w:tcW w:w="4954" w:type="dxa"/>
            <w:gridSpan w:val="2"/>
            <w:shd w:val="clear" w:color="auto" w:fill="auto"/>
          </w:tcPr>
          <w:p w14:paraId="69D095BF" w14:textId="77777777" w:rsidR="00DF595E" w:rsidRPr="00F7617E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7" w:type="dxa"/>
          </w:tcPr>
          <w:p w14:paraId="020DB4C1" w14:textId="77777777" w:rsidR="00DF595E" w:rsidRPr="00F7617E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658" w:type="dxa"/>
            <w:gridSpan w:val="3"/>
          </w:tcPr>
          <w:p w14:paraId="62DC06F6" w14:textId="77777777" w:rsidR="00DF595E" w:rsidRPr="00F7617E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749" w:type="dxa"/>
            <w:gridSpan w:val="5"/>
            <w:shd w:val="clear" w:color="auto" w:fill="auto"/>
          </w:tcPr>
          <w:p w14:paraId="2E03E3B6" w14:textId="77777777" w:rsidR="00DF595E" w:rsidRPr="00F7617E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6438D83" w14:textId="77777777" w:rsidR="00DF595E" w:rsidRPr="00F7617E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7027" w:type="dxa"/>
            <w:gridSpan w:val="24"/>
            <w:shd w:val="clear" w:color="auto" w:fill="auto"/>
          </w:tcPr>
          <w:p w14:paraId="4898D6F8" w14:textId="77777777" w:rsidR="00DF595E" w:rsidRPr="00F7617E" w:rsidRDefault="00DF595E" w:rsidP="00DF5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</w:tr>
      <w:tr w:rsidR="001833C2" w:rsidRPr="00370597" w14:paraId="4EBC2770" w14:textId="77777777" w:rsidTr="00E60E4D">
        <w:trPr>
          <w:gridAfter w:val="4"/>
          <w:wAfter w:w="160" w:type="dxa"/>
          <w:cantSplit/>
          <w:trHeight w:val="302"/>
        </w:trPr>
        <w:tc>
          <w:tcPr>
            <w:tcW w:w="4954" w:type="dxa"/>
            <w:gridSpan w:val="2"/>
            <w:shd w:val="clear" w:color="auto" w:fill="auto"/>
          </w:tcPr>
          <w:p w14:paraId="36FFD352" w14:textId="32805451" w:rsidR="00717025" w:rsidRPr="00F7617E" w:rsidRDefault="00717025" w:rsidP="0032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 w:hanging="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>A.P.P Enterprise INC.</w:t>
            </w:r>
          </w:p>
        </w:tc>
        <w:tc>
          <w:tcPr>
            <w:tcW w:w="1166" w:type="dxa"/>
            <w:gridSpan w:val="2"/>
          </w:tcPr>
          <w:p w14:paraId="0F5AC456" w14:textId="2637E3C5" w:rsidR="00717025" w:rsidRPr="00F7617E" w:rsidRDefault="00717025" w:rsidP="00F6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ฟิลิปปินส์</w:t>
            </w:r>
          </w:p>
        </w:tc>
        <w:tc>
          <w:tcPr>
            <w:tcW w:w="180" w:type="dxa"/>
            <w:gridSpan w:val="3"/>
          </w:tcPr>
          <w:p w14:paraId="282ADF06" w14:textId="77777777" w:rsidR="00717025" w:rsidRPr="00F7617E" w:rsidRDefault="00717025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94" w:type="dxa"/>
            <w:shd w:val="clear" w:color="auto" w:fill="auto"/>
          </w:tcPr>
          <w:p w14:paraId="0FBAC379" w14:textId="3CD66911" w:rsidR="00717025" w:rsidRPr="00F7617E" w:rsidRDefault="00717025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>39.60</w:t>
            </w:r>
          </w:p>
        </w:tc>
        <w:tc>
          <w:tcPr>
            <w:tcW w:w="180" w:type="dxa"/>
            <w:shd w:val="clear" w:color="auto" w:fill="auto"/>
          </w:tcPr>
          <w:p w14:paraId="0AE9A7B7" w14:textId="77777777" w:rsidR="00717025" w:rsidRPr="00F7617E" w:rsidRDefault="00717025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95" w:type="dxa"/>
            <w:shd w:val="clear" w:color="auto" w:fill="auto"/>
          </w:tcPr>
          <w:p w14:paraId="40D3D825" w14:textId="374898DA" w:rsidR="00717025" w:rsidRPr="00F7617E" w:rsidRDefault="00717025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>39.60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A17D3EB" w14:textId="77777777" w:rsidR="00717025" w:rsidRPr="00F7617E" w:rsidRDefault="00717025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60F6055B" w14:textId="11EC7471" w:rsidR="00717025" w:rsidRPr="00F7617E" w:rsidRDefault="00B866A8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93850F8" w14:textId="77777777" w:rsidR="00717025" w:rsidRPr="00F7617E" w:rsidRDefault="00717025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shd w:val="clear" w:color="auto" w:fill="auto"/>
          </w:tcPr>
          <w:p w14:paraId="60871CEC" w14:textId="256A385F" w:rsidR="00717025" w:rsidRPr="00F7617E" w:rsidRDefault="00717025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A6D79FA" w14:textId="77777777" w:rsidR="00717025" w:rsidRPr="00F7617E" w:rsidRDefault="00717025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14ED4969" w14:textId="373BCE3F" w:rsidR="00717025" w:rsidRPr="00F7617E" w:rsidRDefault="00B866A8" w:rsidP="00ED1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340" w:lineRule="exact"/>
              <w:ind w:left="-79" w:right="-14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6E25EF99" w14:textId="77777777" w:rsidR="00717025" w:rsidRPr="00F7617E" w:rsidRDefault="00717025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34" w:type="dxa"/>
            <w:shd w:val="clear" w:color="auto" w:fill="auto"/>
          </w:tcPr>
          <w:p w14:paraId="4065B219" w14:textId="77015EC3" w:rsidR="00717025" w:rsidRPr="00F7617E" w:rsidRDefault="00717025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>117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86E4A1E" w14:textId="77777777" w:rsidR="00717025" w:rsidRPr="00F7617E" w:rsidRDefault="00717025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5A1E1CFD" w14:textId="3AD971C3" w:rsidR="00717025" w:rsidRPr="00F7617E" w:rsidRDefault="00B866A8" w:rsidP="00B86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04B09AC" w14:textId="77777777" w:rsidR="00717025" w:rsidRPr="00F7617E" w:rsidRDefault="00717025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34" w:type="dxa"/>
            <w:shd w:val="clear" w:color="auto" w:fill="auto"/>
          </w:tcPr>
          <w:p w14:paraId="69BEFDAC" w14:textId="0A9D5F45" w:rsidR="00717025" w:rsidRPr="00F7617E" w:rsidRDefault="00717025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5" w:type="dxa"/>
            <w:gridSpan w:val="2"/>
            <w:shd w:val="clear" w:color="auto" w:fill="auto"/>
          </w:tcPr>
          <w:p w14:paraId="5F16A8CB" w14:textId="77777777" w:rsidR="00717025" w:rsidRPr="00F7617E" w:rsidRDefault="00717025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03565083" w14:textId="0C640D66" w:rsidR="00717025" w:rsidRPr="004A0DFF" w:rsidRDefault="00B866A8" w:rsidP="0072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A0DF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1" w:type="dxa"/>
            <w:shd w:val="clear" w:color="auto" w:fill="auto"/>
          </w:tcPr>
          <w:p w14:paraId="215B601F" w14:textId="77777777" w:rsidR="00717025" w:rsidRPr="00F7617E" w:rsidRDefault="00717025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shd w:val="clear" w:color="auto" w:fill="auto"/>
          </w:tcPr>
          <w:p w14:paraId="49835762" w14:textId="525C9A6E" w:rsidR="00717025" w:rsidRPr="00F7617E" w:rsidRDefault="00717025" w:rsidP="00E94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>117</w:t>
            </w:r>
          </w:p>
        </w:tc>
      </w:tr>
      <w:tr w:rsidR="001833C2" w:rsidRPr="00370597" w14:paraId="295A51FE" w14:textId="77777777" w:rsidTr="00E60E4D">
        <w:trPr>
          <w:gridAfter w:val="4"/>
          <w:wAfter w:w="160" w:type="dxa"/>
          <w:cantSplit/>
          <w:trHeight w:val="302"/>
        </w:trPr>
        <w:tc>
          <w:tcPr>
            <w:tcW w:w="4954" w:type="dxa"/>
            <w:gridSpan w:val="2"/>
            <w:shd w:val="clear" w:color="auto" w:fill="auto"/>
          </w:tcPr>
          <w:p w14:paraId="2341CF8D" w14:textId="7F775224" w:rsidR="00717025" w:rsidRPr="00F7617E" w:rsidRDefault="00717025" w:rsidP="0032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 w:hanging="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 xml:space="preserve">BHJ Kalino Food AB </w:t>
            </w:r>
            <w:r w:rsidRPr="00F7617E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**</w:t>
            </w:r>
          </w:p>
        </w:tc>
        <w:tc>
          <w:tcPr>
            <w:tcW w:w="1166" w:type="dxa"/>
            <w:gridSpan w:val="2"/>
          </w:tcPr>
          <w:p w14:paraId="2EC42239" w14:textId="0DC77DA6" w:rsidR="00717025" w:rsidRPr="00F7617E" w:rsidRDefault="00717025" w:rsidP="00F6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สวีเดน</w:t>
            </w:r>
          </w:p>
        </w:tc>
        <w:tc>
          <w:tcPr>
            <w:tcW w:w="180" w:type="dxa"/>
            <w:gridSpan w:val="3"/>
          </w:tcPr>
          <w:p w14:paraId="3561C1EB" w14:textId="77777777" w:rsidR="00717025" w:rsidRPr="00F7617E" w:rsidRDefault="00717025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94" w:type="dxa"/>
            <w:shd w:val="clear" w:color="auto" w:fill="auto"/>
          </w:tcPr>
          <w:p w14:paraId="02592CB7" w14:textId="08897F54" w:rsidR="00717025" w:rsidRPr="00F7617E" w:rsidRDefault="00717025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>15.08</w:t>
            </w:r>
          </w:p>
        </w:tc>
        <w:tc>
          <w:tcPr>
            <w:tcW w:w="180" w:type="dxa"/>
            <w:shd w:val="clear" w:color="auto" w:fill="auto"/>
          </w:tcPr>
          <w:p w14:paraId="321521E0" w14:textId="77777777" w:rsidR="00717025" w:rsidRPr="00F7617E" w:rsidRDefault="00717025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95" w:type="dxa"/>
            <w:shd w:val="clear" w:color="auto" w:fill="auto"/>
          </w:tcPr>
          <w:p w14:paraId="6FC16D75" w14:textId="6905E562" w:rsidR="00717025" w:rsidRPr="00F7617E" w:rsidRDefault="00717025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>15.08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A91259A" w14:textId="77777777" w:rsidR="00717025" w:rsidRPr="00F7617E" w:rsidRDefault="00717025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33E58413" w14:textId="2B626E0E" w:rsidR="00717025" w:rsidRPr="00F7617E" w:rsidRDefault="002B0CC3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</w:t>
            </w:r>
            <w:r w:rsidR="003C661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0708ADDD" w14:textId="77777777" w:rsidR="00717025" w:rsidRPr="00F7617E" w:rsidRDefault="00717025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shd w:val="clear" w:color="auto" w:fill="auto"/>
          </w:tcPr>
          <w:p w14:paraId="7302AC68" w14:textId="3CFC16E8" w:rsidR="00717025" w:rsidRPr="00F7617E" w:rsidRDefault="00717025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C661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89D09AB" w14:textId="77777777" w:rsidR="00717025" w:rsidRPr="00F7617E" w:rsidRDefault="00717025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4B88B093" w14:textId="72D816FC" w:rsidR="00717025" w:rsidRPr="00F7617E" w:rsidRDefault="002B0CC3" w:rsidP="00ED1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340" w:lineRule="exact"/>
              <w:ind w:left="-79" w:right="-14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29</w:t>
            </w:r>
          </w:p>
        </w:tc>
        <w:tc>
          <w:tcPr>
            <w:tcW w:w="180" w:type="dxa"/>
            <w:shd w:val="clear" w:color="auto" w:fill="auto"/>
          </w:tcPr>
          <w:p w14:paraId="55EACDDE" w14:textId="77777777" w:rsidR="00717025" w:rsidRPr="00F7617E" w:rsidRDefault="00717025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34" w:type="dxa"/>
            <w:shd w:val="clear" w:color="auto" w:fill="auto"/>
          </w:tcPr>
          <w:p w14:paraId="2BE8AF04" w14:textId="72931EBC" w:rsidR="00717025" w:rsidRPr="00F7617E" w:rsidRDefault="00717025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88EFF7A" w14:textId="77777777" w:rsidR="00717025" w:rsidRPr="00F7617E" w:rsidRDefault="00717025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40EBA8B0" w14:textId="42EE1989" w:rsidR="00717025" w:rsidRPr="00F7617E" w:rsidRDefault="00B866A8" w:rsidP="00B86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BB338B6" w14:textId="77777777" w:rsidR="00717025" w:rsidRPr="00F7617E" w:rsidRDefault="00717025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34" w:type="dxa"/>
            <w:shd w:val="clear" w:color="auto" w:fill="auto"/>
          </w:tcPr>
          <w:p w14:paraId="1593709E" w14:textId="0AC124C4" w:rsidR="00717025" w:rsidRPr="00F7617E" w:rsidRDefault="00717025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5" w:type="dxa"/>
            <w:gridSpan w:val="2"/>
            <w:shd w:val="clear" w:color="auto" w:fill="auto"/>
          </w:tcPr>
          <w:p w14:paraId="54541059" w14:textId="77777777" w:rsidR="00717025" w:rsidRPr="00F7617E" w:rsidRDefault="00717025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380413F4" w14:textId="2317B8A3" w:rsidR="00717025" w:rsidRPr="004A0DFF" w:rsidRDefault="002B0CC3" w:rsidP="0072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A0DFF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181" w:type="dxa"/>
            <w:shd w:val="clear" w:color="auto" w:fill="auto"/>
          </w:tcPr>
          <w:p w14:paraId="0F7E4784" w14:textId="77777777" w:rsidR="00717025" w:rsidRPr="00F7617E" w:rsidRDefault="00717025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shd w:val="clear" w:color="auto" w:fill="auto"/>
          </w:tcPr>
          <w:p w14:paraId="7A8A5E8D" w14:textId="1BCAE49A" w:rsidR="00717025" w:rsidRPr="00F7617E" w:rsidRDefault="00717025" w:rsidP="00E94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</w:tr>
      <w:tr w:rsidR="001833C2" w:rsidRPr="00F7617E" w14:paraId="60C704C8" w14:textId="77777777" w:rsidTr="00E60E4D">
        <w:trPr>
          <w:gridAfter w:val="4"/>
          <w:wAfter w:w="160" w:type="dxa"/>
          <w:cantSplit/>
          <w:trHeight w:val="222"/>
        </w:trPr>
        <w:tc>
          <w:tcPr>
            <w:tcW w:w="4954" w:type="dxa"/>
            <w:gridSpan w:val="2"/>
            <w:shd w:val="clear" w:color="auto" w:fill="auto"/>
          </w:tcPr>
          <w:p w14:paraId="4DFCC180" w14:textId="136DBD40" w:rsidR="00717025" w:rsidRPr="00F7617E" w:rsidRDefault="00717025" w:rsidP="0032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 w:hanging="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>C.P. Aquaculture (India) Private Limited</w:t>
            </w:r>
          </w:p>
        </w:tc>
        <w:tc>
          <w:tcPr>
            <w:tcW w:w="1166" w:type="dxa"/>
            <w:gridSpan w:val="2"/>
          </w:tcPr>
          <w:p w14:paraId="74982B8E" w14:textId="5D08087F" w:rsidR="00717025" w:rsidRPr="00F7617E" w:rsidRDefault="00717025" w:rsidP="00F6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180" w:type="dxa"/>
            <w:gridSpan w:val="3"/>
          </w:tcPr>
          <w:p w14:paraId="0CCBE18C" w14:textId="77777777" w:rsidR="00717025" w:rsidRPr="00F7617E" w:rsidRDefault="00717025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4" w:type="dxa"/>
            <w:shd w:val="clear" w:color="auto" w:fill="auto"/>
          </w:tcPr>
          <w:p w14:paraId="04986E30" w14:textId="28A34F13" w:rsidR="00717025" w:rsidRPr="00F7617E" w:rsidRDefault="00CC32D2" w:rsidP="00CC3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6C7CEFF" w14:textId="77777777" w:rsidR="00717025" w:rsidRPr="00F7617E" w:rsidRDefault="00717025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5" w:type="dxa"/>
            <w:shd w:val="clear" w:color="auto" w:fill="auto"/>
          </w:tcPr>
          <w:p w14:paraId="1A5D093F" w14:textId="183ACA6E" w:rsidR="00717025" w:rsidRPr="00F7617E" w:rsidRDefault="00717025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>31.70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E386BFB" w14:textId="77777777" w:rsidR="00717025" w:rsidRPr="00F7617E" w:rsidRDefault="00717025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48734208" w14:textId="0F48031B" w:rsidR="00717025" w:rsidRPr="00F7617E" w:rsidRDefault="00CC32D2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8B8FF1B" w14:textId="77777777" w:rsidR="00717025" w:rsidRPr="00F7617E" w:rsidRDefault="00717025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" w:type="dxa"/>
            <w:shd w:val="clear" w:color="auto" w:fill="auto"/>
          </w:tcPr>
          <w:p w14:paraId="3C1F6C40" w14:textId="6C472F81" w:rsidR="00717025" w:rsidRPr="00F7617E" w:rsidRDefault="00717025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>176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C88AAFE" w14:textId="77777777" w:rsidR="00717025" w:rsidRPr="00F7617E" w:rsidRDefault="00717025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4214A0A6" w14:textId="019DA665" w:rsidR="00717025" w:rsidRPr="00FE1727" w:rsidRDefault="00CC32D2" w:rsidP="00ED1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340" w:lineRule="exact"/>
              <w:ind w:left="-79" w:right="-14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E17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C63D9FF" w14:textId="77777777" w:rsidR="00717025" w:rsidRPr="00F7617E" w:rsidRDefault="00717025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4" w:type="dxa"/>
            <w:shd w:val="clear" w:color="auto" w:fill="auto"/>
          </w:tcPr>
          <w:p w14:paraId="0DAECF60" w14:textId="01F65EB4" w:rsidR="00717025" w:rsidRPr="00F7617E" w:rsidRDefault="00717025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>595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6565126" w14:textId="77777777" w:rsidR="00717025" w:rsidRPr="00F7617E" w:rsidRDefault="00717025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3873C5EB" w14:textId="6672F774" w:rsidR="00717025" w:rsidRPr="00F7617E" w:rsidRDefault="00CC32D2" w:rsidP="00687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C7C9B2B" w14:textId="77777777" w:rsidR="00717025" w:rsidRPr="00F7617E" w:rsidRDefault="00717025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" w:type="dxa"/>
            <w:shd w:val="clear" w:color="auto" w:fill="auto"/>
          </w:tcPr>
          <w:p w14:paraId="63598F72" w14:textId="639BD629" w:rsidR="00717025" w:rsidRPr="00F7617E" w:rsidRDefault="00717025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5" w:type="dxa"/>
            <w:gridSpan w:val="2"/>
            <w:shd w:val="clear" w:color="auto" w:fill="auto"/>
          </w:tcPr>
          <w:p w14:paraId="7DE0E58C" w14:textId="77777777" w:rsidR="00717025" w:rsidRPr="00F7617E" w:rsidRDefault="00717025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37D32398" w14:textId="1A827DB1" w:rsidR="00717025" w:rsidRPr="00F7617E" w:rsidRDefault="00CC32D2" w:rsidP="0072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3A096240" w14:textId="77777777" w:rsidR="00717025" w:rsidRPr="00F7617E" w:rsidRDefault="00717025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" w:type="dxa"/>
            <w:shd w:val="clear" w:color="auto" w:fill="auto"/>
          </w:tcPr>
          <w:p w14:paraId="150AF789" w14:textId="6C73DAA1" w:rsidR="00717025" w:rsidRPr="00F7617E" w:rsidRDefault="00717025" w:rsidP="00E94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>595</w:t>
            </w:r>
          </w:p>
        </w:tc>
      </w:tr>
      <w:tr w:rsidR="001833C2" w:rsidRPr="00370597" w14:paraId="71ECDAE5" w14:textId="77777777" w:rsidTr="00E60E4D">
        <w:trPr>
          <w:gridAfter w:val="4"/>
          <w:wAfter w:w="160" w:type="dxa"/>
          <w:cantSplit/>
          <w:trHeight w:val="302"/>
        </w:trPr>
        <w:tc>
          <w:tcPr>
            <w:tcW w:w="4954" w:type="dxa"/>
            <w:gridSpan w:val="2"/>
            <w:shd w:val="clear" w:color="auto" w:fill="auto"/>
          </w:tcPr>
          <w:p w14:paraId="0A36C77D" w14:textId="3E2952B5" w:rsidR="00717025" w:rsidRPr="00F7617E" w:rsidRDefault="00717025" w:rsidP="0032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 w:hanging="58"/>
              <w:rPr>
                <w:rFonts w:asciiTheme="majorBidi" w:hAnsiTheme="majorBidi" w:cstheme="majorBidi"/>
                <w:sz w:val="30"/>
                <w:szCs w:val="30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 xml:space="preserve">Chia Tai Conti (Cixi) Investment Management Co., Ltd. </w:t>
            </w:r>
          </w:p>
        </w:tc>
        <w:tc>
          <w:tcPr>
            <w:tcW w:w="1166" w:type="dxa"/>
            <w:gridSpan w:val="2"/>
          </w:tcPr>
          <w:p w14:paraId="728FB23E" w14:textId="042C534E" w:rsidR="00717025" w:rsidRPr="00F7617E" w:rsidRDefault="00717025" w:rsidP="00F6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จีน</w:t>
            </w:r>
          </w:p>
        </w:tc>
        <w:tc>
          <w:tcPr>
            <w:tcW w:w="180" w:type="dxa"/>
            <w:gridSpan w:val="3"/>
          </w:tcPr>
          <w:p w14:paraId="0DB5D855" w14:textId="77777777" w:rsidR="00717025" w:rsidRPr="00F7617E" w:rsidRDefault="00717025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94" w:type="dxa"/>
            <w:shd w:val="clear" w:color="auto" w:fill="auto"/>
          </w:tcPr>
          <w:p w14:paraId="1438E642" w14:textId="2E882013" w:rsidR="00717025" w:rsidRPr="00F7617E" w:rsidRDefault="00717025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>26.12</w:t>
            </w:r>
          </w:p>
        </w:tc>
        <w:tc>
          <w:tcPr>
            <w:tcW w:w="180" w:type="dxa"/>
            <w:shd w:val="clear" w:color="auto" w:fill="auto"/>
          </w:tcPr>
          <w:p w14:paraId="65E64059" w14:textId="77777777" w:rsidR="00717025" w:rsidRPr="00F7617E" w:rsidRDefault="00717025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95" w:type="dxa"/>
            <w:shd w:val="clear" w:color="auto" w:fill="auto"/>
          </w:tcPr>
          <w:p w14:paraId="4D3F9662" w14:textId="338490F5" w:rsidR="00717025" w:rsidRPr="00F7617E" w:rsidRDefault="00717025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>26.12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B7917B4" w14:textId="77777777" w:rsidR="00717025" w:rsidRPr="00F7617E" w:rsidRDefault="00717025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4C5E6B30" w14:textId="308AEFAF" w:rsidR="00717025" w:rsidRPr="00F7617E" w:rsidRDefault="0018599D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5D42DDB0" w14:textId="77777777" w:rsidR="00717025" w:rsidRPr="00F7617E" w:rsidRDefault="00717025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shd w:val="clear" w:color="auto" w:fill="auto"/>
          </w:tcPr>
          <w:p w14:paraId="693F8D30" w14:textId="171F0539" w:rsidR="00717025" w:rsidRPr="00F7617E" w:rsidRDefault="00717025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6186BFD" w14:textId="77777777" w:rsidR="00717025" w:rsidRPr="00F7617E" w:rsidRDefault="00717025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31F3A4EC" w14:textId="5D19CECF" w:rsidR="00717025" w:rsidRPr="00F7617E" w:rsidRDefault="003C6613" w:rsidP="00ED1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340" w:lineRule="exact"/>
              <w:ind w:left="-79" w:right="-14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6B0ACDAB" w14:textId="77777777" w:rsidR="00717025" w:rsidRPr="00F7617E" w:rsidRDefault="00717025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34" w:type="dxa"/>
            <w:shd w:val="clear" w:color="auto" w:fill="auto"/>
          </w:tcPr>
          <w:p w14:paraId="18811475" w14:textId="1C18225E" w:rsidR="00717025" w:rsidRPr="00F7617E" w:rsidRDefault="003C6613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AFA7F62" w14:textId="77777777" w:rsidR="00717025" w:rsidRPr="00F7617E" w:rsidRDefault="00717025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66F592E3" w14:textId="638C195F" w:rsidR="00717025" w:rsidRPr="00F7617E" w:rsidRDefault="00B866A8" w:rsidP="00687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61108D2" w14:textId="77777777" w:rsidR="00717025" w:rsidRPr="00F7617E" w:rsidRDefault="00717025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34" w:type="dxa"/>
            <w:shd w:val="clear" w:color="auto" w:fill="auto"/>
          </w:tcPr>
          <w:p w14:paraId="068C51E2" w14:textId="64EB2EA3" w:rsidR="00717025" w:rsidRPr="00F7617E" w:rsidRDefault="00717025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5" w:type="dxa"/>
            <w:gridSpan w:val="2"/>
            <w:shd w:val="clear" w:color="auto" w:fill="auto"/>
          </w:tcPr>
          <w:p w14:paraId="502E0CAA" w14:textId="77777777" w:rsidR="00717025" w:rsidRPr="00F7617E" w:rsidRDefault="00717025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11A8AD21" w14:textId="421FCAEB" w:rsidR="00717025" w:rsidRPr="00F7617E" w:rsidRDefault="003C6613" w:rsidP="0072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1" w:type="dxa"/>
            <w:shd w:val="clear" w:color="auto" w:fill="auto"/>
          </w:tcPr>
          <w:p w14:paraId="0F067686" w14:textId="77777777" w:rsidR="00717025" w:rsidRPr="00F7617E" w:rsidRDefault="00717025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shd w:val="clear" w:color="auto" w:fill="auto"/>
          </w:tcPr>
          <w:p w14:paraId="05FDBA9D" w14:textId="2D690FCA" w:rsidR="00717025" w:rsidRPr="00F7617E" w:rsidRDefault="003C6613" w:rsidP="00E94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1833C2" w:rsidRPr="00370597" w14:paraId="6759F37C" w14:textId="77777777" w:rsidTr="00E60E4D">
        <w:trPr>
          <w:gridAfter w:val="4"/>
          <w:wAfter w:w="160" w:type="dxa"/>
          <w:cantSplit/>
          <w:trHeight w:val="302"/>
        </w:trPr>
        <w:tc>
          <w:tcPr>
            <w:tcW w:w="4954" w:type="dxa"/>
            <w:gridSpan w:val="2"/>
            <w:shd w:val="clear" w:color="auto" w:fill="auto"/>
          </w:tcPr>
          <w:p w14:paraId="2696766F" w14:textId="368CAA13" w:rsidR="00717025" w:rsidRPr="00F7617E" w:rsidRDefault="00717025" w:rsidP="0032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 w:hanging="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 xml:space="preserve">Chia Tai Investment Co., Ltd. </w:t>
            </w:r>
            <w:r w:rsidRPr="00F7617E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***</w:t>
            </w:r>
          </w:p>
        </w:tc>
        <w:tc>
          <w:tcPr>
            <w:tcW w:w="1166" w:type="dxa"/>
            <w:gridSpan w:val="2"/>
          </w:tcPr>
          <w:p w14:paraId="754A41E2" w14:textId="4D65720B" w:rsidR="00717025" w:rsidRPr="00F7617E" w:rsidRDefault="00717025" w:rsidP="00F6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จีน</w:t>
            </w:r>
          </w:p>
        </w:tc>
        <w:tc>
          <w:tcPr>
            <w:tcW w:w="180" w:type="dxa"/>
            <w:gridSpan w:val="3"/>
          </w:tcPr>
          <w:p w14:paraId="3CCE78D5" w14:textId="77777777" w:rsidR="00717025" w:rsidRPr="00F7617E" w:rsidRDefault="00717025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94" w:type="dxa"/>
            <w:shd w:val="clear" w:color="auto" w:fill="auto"/>
          </w:tcPr>
          <w:p w14:paraId="57FE556D" w14:textId="3132552D" w:rsidR="00717025" w:rsidRPr="00F7617E" w:rsidRDefault="00717025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>18.2</w:t>
            </w:r>
            <w:r w:rsidR="00B70335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14:paraId="53200C77" w14:textId="77777777" w:rsidR="00717025" w:rsidRPr="00F7617E" w:rsidRDefault="00717025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95" w:type="dxa"/>
            <w:shd w:val="clear" w:color="auto" w:fill="auto"/>
          </w:tcPr>
          <w:p w14:paraId="0F8B1138" w14:textId="47D4F35A" w:rsidR="00717025" w:rsidRPr="00F7617E" w:rsidRDefault="00717025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>18.28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520389B" w14:textId="77777777" w:rsidR="00717025" w:rsidRPr="00F7617E" w:rsidRDefault="00717025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2E6549AC" w14:textId="0E743283" w:rsidR="00717025" w:rsidRPr="00F7617E" w:rsidRDefault="00251A1A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</w:t>
            </w:r>
            <w:r w:rsidRPr="00474DD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,0</w:t>
            </w:r>
            <w:r w:rsidR="003C661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7EC80793" w14:textId="77777777" w:rsidR="00717025" w:rsidRPr="00F7617E" w:rsidRDefault="00717025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shd w:val="clear" w:color="auto" w:fill="auto"/>
          </w:tcPr>
          <w:p w14:paraId="5AD7862A" w14:textId="463BAC03" w:rsidR="00717025" w:rsidRPr="00F7617E" w:rsidRDefault="00717025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>71,0</w:t>
            </w:r>
            <w:r w:rsidR="003C661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F7617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942EB87" w14:textId="77777777" w:rsidR="00717025" w:rsidRPr="00F7617E" w:rsidRDefault="00717025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37524D98" w14:textId="3F264E44" w:rsidR="00717025" w:rsidRPr="00F7617E" w:rsidRDefault="00251A1A" w:rsidP="00ED1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340" w:lineRule="exact"/>
              <w:ind w:left="-79" w:right="-14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73,2</w:t>
            </w:r>
            <w:r w:rsidR="0063044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50</w:t>
            </w:r>
          </w:p>
        </w:tc>
        <w:tc>
          <w:tcPr>
            <w:tcW w:w="180" w:type="dxa"/>
            <w:shd w:val="clear" w:color="auto" w:fill="auto"/>
          </w:tcPr>
          <w:p w14:paraId="6B7798DB" w14:textId="77777777" w:rsidR="00717025" w:rsidRPr="00F7617E" w:rsidRDefault="00717025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34" w:type="dxa"/>
            <w:shd w:val="clear" w:color="auto" w:fill="auto"/>
          </w:tcPr>
          <w:p w14:paraId="66300530" w14:textId="7A42C687" w:rsidR="00717025" w:rsidRPr="00F7617E" w:rsidRDefault="00717025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>70,</w:t>
            </w:r>
            <w:r w:rsidR="003C661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F7617E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3C661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B43F78D" w14:textId="77777777" w:rsidR="00717025" w:rsidRPr="00F7617E" w:rsidRDefault="00717025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597CB264" w14:textId="10B63180" w:rsidR="00717025" w:rsidRPr="00F7617E" w:rsidRDefault="00B866A8" w:rsidP="00687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FD47BD3" w14:textId="77777777" w:rsidR="00717025" w:rsidRPr="00F7617E" w:rsidRDefault="00717025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34" w:type="dxa"/>
            <w:shd w:val="clear" w:color="auto" w:fill="auto"/>
          </w:tcPr>
          <w:p w14:paraId="359F0ACB" w14:textId="6EC72845" w:rsidR="00717025" w:rsidRPr="00F7617E" w:rsidRDefault="00717025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5" w:type="dxa"/>
            <w:gridSpan w:val="2"/>
            <w:shd w:val="clear" w:color="auto" w:fill="auto"/>
          </w:tcPr>
          <w:p w14:paraId="316DEFFA" w14:textId="77777777" w:rsidR="00717025" w:rsidRPr="00F7617E" w:rsidRDefault="00717025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 w:hanging="13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619C28AE" w14:textId="343FF4B6" w:rsidR="00717025" w:rsidRPr="00F7617E" w:rsidRDefault="00251A1A" w:rsidP="0072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A0DFF">
              <w:rPr>
                <w:rFonts w:asciiTheme="majorBidi" w:hAnsiTheme="majorBidi" w:cstheme="majorBidi"/>
                <w:sz w:val="30"/>
                <w:szCs w:val="30"/>
              </w:rPr>
              <w:t>73,</w:t>
            </w:r>
            <w:r w:rsidR="003B7D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30446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81" w:type="dxa"/>
            <w:shd w:val="clear" w:color="auto" w:fill="auto"/>
          </w:tcPr>
          <w:p w14:paraId="3ED17367" w14:textId="77777777" w:rsidR="00717025" w:rsidRPr="00F7617E" w:rsidRDefault="00717025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shd w:val="clear" w:color="auto" w:fill="auto"/>
          </w:tcPr>
          <w:p w14:paraId="0445083E" w14:textId="6960C963" w:rsidR="00717025" w:rsidRPr="00F7617E" w:rsidRDefault="00717025" w:rsidP="00E94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>70,</w:t>
            </w:r>
            <w:r w:rsidR="003C661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F7617E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3C661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1833C2" w:rsidRPr="00370597" w14:paraId="4B008C30" w14:textId="77777777" w:rsidTr="00E60E4D">
        <w:trPr>
          <w:gridAfter w:val="4"/>
          <w:wAfter w:w="160" w:type="dxa"/>
          <w:cantSplit/>
          <w:trHeight w:val="302"/>
        </w:trPr>
        <w:tc>
          <w:tcPr>
            <w:tcW w:w="4954" w:type="dxa"/>
            <w:gridSpan w:val="2"/>
            <w:shd w:val="clear" w:color="auto" w:fill="auto"/>
          </w:tcPr>
          <w:p w14:paraId="55959E00" w14:textId="0DAE5770" w:rsidR="00717025" w:rsidRPr="00F7617E" w:rsidRDefault="00717025" w:rsidP="0032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 w:hanging="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>Cixi Zhuda Investment Centre Limited Partnership</w:t>
            </w:r>
          </w:p>
        </w:tc>
        <w:tc>
          <w:tcPr>
            <w:tcW w:w="1166" w:type="dxa"/>
            <w:gridSpan w:val="2"/>
          </w:tcPr>
          <w:p w14:paraId="67DB5B30" w14:textId="00996EA3" w:rsidR="00717025" w:rsidRPr="00F7617E" w:rsidRDefault="00717025" w:rsidP="00F6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จีน</w:t>
            </w:r>
          </w:p>
        </w:tc>
        <w:tc>
          <w:tcPr>
            <w:tcW w:w="180" w:type="dxa"/>
            <w:gridSpan w:val="3"/>
          </w:tcPr>
          <w:p w14:paraId="65461D92" w14:textId="77777777" w:rsidR="00717025" w:rsidRPr="00F7617E" w:rsidRDefault="00717025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94" w:type="dxa"/>
            <w:shd w:val="clear" w:color="auto" w:fill="auto"/>
          </w:tcPr>
          <w:p w14:paraId="4DE961C6" w14:textId="7753424B" w:rsidR="00717025" w:rsidRPr="00F7617E" w:rsidRDefault="00761AD3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23.77</w:t>
            </w:r>
          </w:p>
        </w:tc>
        <w:tc>
          <w:tcPr>
            <w:tcW w:w="180" w:type="dxa"/>
            <w:shd w:val="clear" w:color="auto" w:fill="auto"/>
          </w:tcPr>
          <w:p w14:paraId="0D58CCD0" w14:textId="77777777" w:rsidR="00717025" w:rsidRPr="00F7617E" w:rsidRDefault="00717025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95" w:type="dxa"/>
            <w:shd w:val="clear" w:color="auto" w:fill="auto"/>
          </w:tcPr>
          <w:p w14:paraId="22B5FFE9" w14:textId="1936017D" w:rsidR="00717025" w:rsidRPr="00F7617E" w:rsidRDefault="00717025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>0.52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B2757E6" w14:textId="77777777" w:rsidR="00717025" w:rsidRPr="00F7617E" w:rsidRDefault="00717025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7E4DE026" w14:textId="297F4BFA" w:rsidR="00717025" w:rsidRPr="00F7617E" w:rsidRDefault="003C6613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0C9D136F" w14:textId="77777777" w:rsidR="00717025" w:rsidRPr="00F7617E" w:rsidRDefault="00717025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shd w:val="clear" w:color="auto" w:fill="auto"/>
          </w:tcPr>
          <w:p w14:paraId="00FF4618" w14:textId="0B45074B" w:rsidR="00717025" w:rsidRPr="00F7617E" w:rsidRDefault="00717025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C30C61B" w14:textId="77777777" w:rsidR="00717025" w:rsidRPr="00F7617E" w:rsidRDefault="00717025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562CED46" w14:textId="25886A46" w:rsidR="00717025" w:rsidRPr="00F7617E" w:rsidRDefault="003C6613" w:rsidP="00ED1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340" w:lineRule="exact"/>
              <w:ind w:left="-79" w:right="-14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14977837" w14:textId="77777777" w:rsidR="00717025" w:rsidRPr="00F7617E" w:rsidRDefault="00717025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34" w:type="dxa"/>
            <w:shd w:val="clear" w:color="auto" w:fill="auto"/>
          </w:tcPr>
          <w:p w14:paraId="11EB8B08" w14:textId="723587C8" w:rsidR="00717025" w:rsidRPr="00F7617E" w:rsidRDefault="00717025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4417C77" w14:textId="77777777" w:rsidR="00717025" w:rsidRPr="00F7617E" w:rsidRDefault="00717025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2F508A71" w14:textId="3895A2C3" w:rsidR="00717025" w:rsidRPr="00F7617E" w:rsidRDefault="00B866A8" w:rsidP="00687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FDBE725" w14:textId="77777777" w:rsidR="00717025" w:rsidRPr="00F7617E" w:rsidRDefault="00717025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34" w:type="dxa"/>
            <w:shd w:val="clear" w:color="auto" w:fill="auto"/>
          </w:tcPr>
          <w:p w14:paraId="723F44F7" w14:textId="0AA70510" w:rsidR="00717025" w:rsidRPr="00F7617E" w:rsidRDefault="00717025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5" w:type="dxa"/>
            <w:gridSpan w:val="2"/>
            <w:shd w:val="clear" w:color="auto" w:fill="auto"/>
          </w:tcPr>
          <w:p w14:paraId="00459F5C" w14:textId="77777777" w:rsidR="00717025" w:rsidRPr="00F7617E" w:rsidRDefault="00717025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09FF47FE" w14:textId="7D61D598" w:rsidR="00717025" w:rsidRPr="00F7617E" w:rsidRDefault="003C6613" w:rsidP="0072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1" w:type="dxa"/>
            <w:shd w:val="clear" w:color="auto" w:fill="auto"/>
          </w:tcPr>
          <w:p w14:paraId="21799E43" w14:textId="073DC178" w:rsidR="00717025" w:rsidRPr="00F7617E" w:rsidRDefault="00717025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shd w:val="clear" w:color="auto" w:fill="auto"/>
          </w:tcPr>
          <w:p w14:paraId="51B94107" w14:textId="125D7EBC" w:rsidR="00717025" w:rsidRPr="00F7617E" w:rsidRDefault="00717025" w:rsidP="00E94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833C2" w:rsidRPr="00370597" w14:paraId="12E9AEF7" w14:textId="77777777" w:rsidTr="00E60E4D">
        <w:trPr>
          <w:gridAfter w:val="4"/>
          <w:wAfter w:w="160" w:type="dxa"/>
          <w:cantSplit/>
          <w:trHeight w:val="302"/>
        </w:trPr>
        <w:tc>
          <w:tcPr>
            <w:tcW w:w="4954" w:type="dxa"/>
            <w:gridSpan w:val="2"/>
            <w:shd w:val="clear" w:color="auto" w:fill="auto"/>
          </w:tcPr>
          <w:p w14:paraId="37A48606" w14:textId="71FA1C22" w:rsidR="00717025" w:rsidRPr="00F7617E" w:rsidRDefault="00717025" w:rsidP="0032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 w:hanging="58"/>
              <w:rPr>
                <w:rFonts w:asciiTheme="majorBidi" w:hAnsiTheme="majorBidi" w:cstheme="majorBidi"/>
                <w:sz w:val="30"/>
                <w:szCs w:val="30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 xml:space="preserve">Conti Chia Tai International Limited  </w:t>
            </w:r>
          </w:p>
        </w:tc>
        <w:tc>
          <w:tcPr>
            <w:tcW w:w="1166" w:type="dxa"/>
            <w:gridSpan w:val="2"/>
          </w:tcPr>
          <w:p w14:paraId="3DB66DB8" w14:textId="23163E7D" w:rsidR="00717025" w:rsidRPr="00F7617E" w:rsidRDefault="00717025" w:rsidP="00F6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จีน</w:t>
            </w:r>
          </w:p>
        </w:tc>
        <w:tc>
          <w:tcPr>
            <w:tcW w:w="180" w:type="dxa"/>
            <w:gridSpan w:val="3"/>
          </w:tcPr>
          <w:p w14:paraId="1A9C0802" w14:textId="77777777" w:rsidR="00717025" w:rsidRPr="00F7617E" w:rsidRDefault="00717025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94" w:type="dxa"/>
            <w:shd w:val="clear" w:color="auto" w:fill="auto"/>
          </w:tcPr>
          <w:p w14:paraId="6EEBF83C" w14:textId="292FD24E" w:rsidR="00717025" w:rsidRPr="00F7617E" w:rsidRDefault="00717025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>26.12</w:t>
            </w:r>
          </w:p>
        </w:tc>
        <w:tc>
          <w:tcPr>
            <w:tcW w:w="180" w:type="dxa"/>
            <w:shd w:val="clear" w:color="auto" w:fill="auto"/>
          </w:tcPr>
          <w:p w14:paraId="6D9F08E2" w14:textId="77777777" w:rsidR="00717025" w:rsidRPr="00F7617E" w:rsidRDefault="00717025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95" w:type="dxa"/>
            <w:shd w:val="clear" w:color="auto" w:fill="auto"/>
          </w:tcPr>
          <w:p w14:paraId="0924C64F" w14:textId="2767F7E3" w:rsidR="00717025" w:rsidRPr="00F7617E" w:rsidRDefault="00717025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>26.12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2D87015" w14:textId="77777777" w:rsidR="00717025" w:rsidRPr="00F7617E" w:rsidRDefault="00717025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2450B5FD" w14:textId="07825D88" w:rsidR="00717025" w:rsidRPr="00FD321D" w:rsidRDefault="00FD321D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1,052</w:t>
            </w:r>
          </w:p>
        </w:tc>
        <w:tc>
          <w:tcPr>
            <w:tcW w:w="180" w:type="dxa"/>
            <w:shd w:val="clear" w:color="auto" w:fill="auto"/>
          </w:tcPr>
          <w:p w14:paraId="47627504" w14:textId="77777777" w:rsidR="00717025" w:rsidRPr="00F7617E" w:rsidRDefault="00717025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shd w:val="clear" w:color="auto" w:fill="auto"/>
          </w:tcPr>
          <w:p w14:paraId="272FE695" w14:textId="5A9D74F6" w:rsidR="00717025" w:rsidRPr="00F7617E" w:rsidRDefault="00717025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>1,052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3ADAA95" w14:textId="77777777" w:rsidR="00717025" w:rsidRPr="00F7617E" w:rsidRDefault="00717025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687608C4" w14:textId="6565C17A" w:rsidR="00717025" w:rsidRPr="00F7617E" w:rsidRDefault="00FD321D" w:rsidP="00ED1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340" w:lineRule="exact"/>
              <w:ind w:left="-79" w:right="-14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9</w:t>
            </w:r>
            <w:r w:rsidRPr="00FE17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  <w:r w:rsidR="00ED106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133B441D" w14:textId="77777777" w:rsidR="00717025" w:rsidRPr="00F7617E" w:rsidRDefault="00717025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34" w:type="dxa"/>
            <w:shd w:val="clear" w:color="auto" w:fill="auto"/>
          </w:tcPr>
          <w:p w14:paraId="63B0B824" w14:textId="659CF5BB" w:rsidR="00717025" w:rsidRPr="00F7617E" w:rsidRDefault="00717025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3C661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F7617E">
              <w:rPr>
                <w:rFonts w:asciiTheme="majorBidi" w:hAnsiTheme="majorBidi" w:cstheme="majorBidi"/>
                <w:sz w:val="30"/>
                <w:szCs w:val="30"/>
              </w:rPr>
              <w:t>09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D953258" w14:textId="77777777" w:rsidR="00717025" w:rsidRPr="00F7617E" w:rsidRDefault="00717025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2FB917B6" w14:textId="5F91F392" w:rsidR="00717025" w:rsidRPr="00F7617E" w:rsidRDefault="00B866A8" w:rsidP="00687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ACF6E5E" w14:textId="77777777" w:rsidR="00717025" w:rsidRPr="00F7617E" w:rsidRDefault="00717025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34" w:type="dxa"/>
            <w:shd w:val="clear" w:color="auto" w:fill="auto"/>
          </w:tcPr>
          <w:p w14:paraId="32C9F067" w14:textId="518BE425" w:rsidR="00717025" w:rsidRPr="00F7617E" w:rsidRDefault="00717025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5" w:type="dxa"/>
            <w:gridSpan w:val="2"/>
            <w:shd w:val="clear" w:color="auto" w:fill="auto"/>
          </w:tcPr>
          <w:p w14:paraId="08187AC2" w14:textId="77777777" w:rsidR="00717025" w:rsidRPr="00F7617E" w:rsidRDefault="00717025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2E2A2810" w14:textId="170516E8" w:rsidR="00717025" w:rsidRPr="00F7617E" w:rsidRDefault="00FD321D" w:rsidP="0072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="00ED106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1" w:type="dxa"/>
            <w:shd w:val="clear" w:color="auto" w:fill="auto"/>
          </w:tcPr>
          <w:p w14:paraId="224FC182" w14:textId="77777777" w:rsidR="00717025" w:rsidRPr="00F7617E" w:rsidRDefault="00717025" w:rsidP="0071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shd w:val="clear" w:color="auto" w:fill="auto"/>
          </w:tcPr>
          <w:p w14:paraId="68BF6DF1" w14:textId="7EBC37C7" w:rsidR="00717025" w:rsidRPr="00F7617E" w:rsidRDefault="00717025" w:rsidP="00E94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3C661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F7617E">
              <w:rPr>
                <w:rFonts w:asciiTheme="majorBidi" w:hAnsiTheme="majorBidi" w:cstheme="majorBidi"/>
                <w:sz w:val="30"/>
                <w:szCs w:val="30"/>
              </w:rPr>
              <w:t>09</w:t>
            </w:r>
          </w:p>
        </w:tc>
      </w:tr>
      <w:tr w:rsidR="00DB4DF2" w:rsidRPr="00370597" w14:paraId="23F36C84" w14:textId="77777777" w:rsidTr="00E60E4D">
        <w:trPr>
          <w:gridAfter w:val="4"/>
          <w:wAfter w:w="160" w:type="dxa"/>
          <w:cantSplit/>
          <w:trHeight w:val="302"/>
        </w:trPr>
        <w:tc>
          <w:tcPr>
            <w:tcW w:w="4954" w:type="dxa"/>
            <w:gridSpan w:val="2"/>
            <w:shd w:val="clear" w:color="auto" w:fill="auto"/>
          </w:tcPr>
          <w:p w14:paraId="6ED24F25" w14:textId="68407CF2" w:rsidR="00DB4DF2" w:rsidRPr="00F7617E" w:rsidRDefault="00DB4DF2" w:rsidP="0032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 w:hanging="58"/>
              <w:rPr>
                <w:rFonts w:asciiTheme="majorBidi" w:hAnsiTheme="majorBidi" w:cstheme="majorBidi"/>
                <w:sz w:val="30"/>
                <w:szCs w:val="30"/>
              </w:rPr>
            </w:pPr>
            <w:r w:rsidRPr="00A41001">
              <w:rPr>
                <w:rFonts w:asciiTheme="majorBidi" w:hAnsiTheme="majorBidi" w:cstheme="majorBidi"/>
                <w:sz w:val="30"/>
                <w:szCs w:val="30"/>
              </w:rPr>
              <w:t>Rosleko Sp. z o.o.</w:t>
            </w:r>
          </w:p>
        </w:tc>
        <w:tc>
          <w:tcPr>
            <w:tcW w:w="1166" w:type="dxa"/>
            <w:gridSpan w:val="2"/>
          </w:tcPr>
          <w:p w14:paraId="153337AE" w14:textId="0D064149" w:rsidR="00DB4DF2" w:rsidRPr="00F7617E" w:rsidRDefault="00DB4DF2" w:rsidP="00DB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41001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โปแลนด์</w:t>
            </w:r>
          </w:p>
        </w:tc>
        <w:tc>
          <w:tcPr>
            <w:tcW w:w="180" w:type="dxa"/>
            <w:gridSpan w:val="3"/>
          </w:tcPr>
          <w:p w14:paraId="68EBBDCA" w14:textId="77777777" w:rsidR="00DB4DF2" w:rsidRPr="00F7617E" w:rsidRDefault="00DB4DF2" w:rsidP="00DB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94" w:type="dxa"/>
            <w:shd w:val="clear" w:color="auto" w:fill="auto"/>
          </w:tcPr>
          <w:p w14:paraId="36DCD556" w14:textId="44033A2D" w:rsidR="00DB4DF2" w:rsidRPr="00F7617E" w:rsidRDefault="00DB4DF2" w:rsidP="00DB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F57EC">
              <w:rPr>
                <w:rFonts w:asciiTheme="majorBidi" w:hAnsiTheme="majorBidi" w:cstheme="majorBidi"/>
                <w:sz w:val="30"/>
                <w:szCs w:val="30"/>
              </w:rPr>
              <w:t>26.67</w:t>
            </w:r>
          </w:p>
        </w:tc>
        <w:tc>
          <w:tcPr>
            <w:tcW w:w="180" w:type="dxa"/>
            <w:shd w:val="clear" w:color="auto" w:fill="auto"/>
          </w:tcPr>
          <w:p w14:paraId="50F10DBF" w14:textId="77777777" w:rsidR="00DB4DF2" w:rsidRPr="00F7617E" w:rsidRDefault="00DB4DF2" w:rsidP="00DB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95" w:type="dxa"/>
            <w:shd w:val="clear" w:color="auto" w:fill="auto"/>
          </w:tcPr>
          <w:p w14:paraId="4AA9397E" w14:textId="4ADBB414" w:rsidR="00DB4DF2" w:rsidRPr="00F7617E" w:rsidRDefault="00DB4DF2" w:rsidP="00954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90F8032" w14:textId="77777777" w:rsidR="00DB4DF2" w:rsidRPr="00F7617E" w:rsidRDefault="00DB4DF2" w:rsidP="00954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  <w:tab w:val="decimal" w:pos="532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42B5EDCF" w14:textId="69983409" w:rsidR="00DB4DF2" w:rsidRDefault="00DB4DF2" w:rsidP="00DB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870EA66" w14:textId="77777777" w:rsidR="00DB4DF2" w:rsidRPr="00F7617E" w:rsidRDefault="00DB4DF2" w:rsidP="00DB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shd w:val="clear" w:color="auto" w:fill="auto"/>
          </w:tcPr>
          <w:p w14:paraId="7EDD40D7" w14:textId="0F113622" w:rsidR="00DB4DF2" w:rsidRPr="00F7617E" w:rsidRDefault="00DB4DF2" w:rsidP="00DB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90D66A1" w14:textId="77777777" w:rsidR="00DB4DF2" w:rsidRPr="00F7617E" w:rsidRDefault="00DB4DF2" w:rsidP="00DB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6226DEF7" w14:textId="2256694E" w:rsidR="00DB4DF2" w:rsidRDefault="00DB4DF2" w:rsidP="00ED1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340" w:lineRule="exact"/>
              <w:ind w:left="-79" w:right="-14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8449794" w14:textId="77777777" w:rsidR="00DB4DF2" w:rsidRPr="00F7617E" w:rsidRDefault="00DB4DF2" w:rsidP="00DB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34" w:type="dxa"/>
            <w:shd w:val="clear" w:color="auto" w:fill="auto"/>
          </w:tcPr>
          <w:p w14:paraId="4A77C72E" w14:textId="68129C97" w:rsidR="00DB4DF2" w:rsidRPr="00F7617E" w:rsidRDefault="00DB4DF2" w:rsidP="00DB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0211550" w14:textId="77777777" w:rsidR="00DB4DF2" w:rsidRPr="00F7617E" w:rsidRDefault="00DB4DF2" w:rsidP="00DB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403B8397" w14:textId="2D0E4318" w:rsidR="00DB4DF2" w:rsidRPr="00F7617E" w:rsidRDefault="00DB4DF2" w:rsidP="00DB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634167D" w14:textId="77777777" w:rsidR="00DB4DF2" w:rsidRPr="00F7617E" w:rsidRDefault="00DB4DF2" w:rsidP="00DB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34" w:type="dxa"/>
            <w:shd w:val="clear" w:color="auto" w:fill="auto"/>
          </w:tcPr>
          <w:p w14:paraId="574FA30F" w14:textId="1730BB53" w:rsidR="00DB4DF2" w:rsidRPr="00F7617E" w:rsidRDefault="00DB4DF2" w:rsidP="00DB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5" w:type="dxa"/>
            <w:gridSpan w:val="2"/>
            <w:shd w:val="clear" w:color="auto" w:fill="auto"/>
          </w:tcPr>
          <w:p w14:paraId="252F54A3" w14:textId="77777777" w:rsidR="00DB4DF2" w:rsidRPr="00F7617E" w:rsidRDefault="00DB4DF2" w:rsidP="00DB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23CEB10E" w14:textId="438F1D31" w:rsidR="00DB4DF2" w:rsidRDefault="00DB4DF2" w:rsidP="0072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4B6B36A2" w14:textId="77777777" w:rsidR="00DB4DF2" w:rsidRPr="00F7617E" w:rsidRDefault="00DB4DF2" w:rsidP="00DB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shd w:val="clear" w:color="auto" w:fill="auto"/>
          </w:tcPr>
          <w:p w14:paraId="6B1BC8CE" w14:textId="645FC9EC" w:rsidR="00DB4DF2" w:rsidRPr="00F7617E" w:rsidRDefault="00DB4DF2" w:rsidP="00E94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B4DF2" w:rsidRPr="00370597" w14:paraId="6D381F87" w14:textId="77777777" w:rsidTr="00E60E4D">
        <w:trPr>
          <w:gridAfter w:val="4"/>
          <w:wAfter w:w="160" w:type="dxa"/>
          <w:cantSplit/>
          <w:trHeight w:val="302"/>
        </w:trPr>
        <w:tc>
          <w:tcPr>
            <w:tcW w:w="4954" w:type="dxa"/>
            <w:gridSpan w:val="2"/>
            <w:shd w:val="clear" w:color="auto" w:fill="auto"/>
          </w:tcPr>
          <w:p w14:paraId="5BFC907F" w14:textId="795F78D6" w:rsidR="00DB4DF2" w:rsidRPr="00A41001" w:rsidRDefault="00DB4DF2" w:rsidP="0032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 w:hanging="58"/>
              <w:rPr>
                <w:rFonts w:asciiTheme="majorBidi" w:hAnsiTheme="majorBidi" w:cstheme="majorBidi"/>
                <w:sz w:val="30"/>
                <w:szCs w:val="30"/>
              </w:rPr>
            </w:pPr>
            <w:r w:rsidRPr="00A41001">
              <w:rPr>
                <w:rFonts w:asciiTheme="majorBidi" w:hAnsiTheme="majorBidi" w:cstheme="majorBidi"/>
                <w:sz w:val="30"/>
                <w:szCs w:val="30"/>
              </w:rPr>
              <w:t>Sao Ta Foods Joint Stock Company</w:t>
            </w:r>
            <w:r w:rsidR="00834F5F" w:rsidRPr="00F7617E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 xml:space="preserve"> ****</w:t>
            </w:r>
          </w:p>
        </w:tc>
        <w:tc>
          <w:tcPr>
            <w:tcW w:w="1166" w:type="dxa"/>
            <w:gridSpan w:val="2"/>
          </w:tcPr>
          <w:p w14:paraId="03403DD2" w14:textId="7CB428FF" w:rsidR="00DB4DF2" w:rsidRPr="00A41001" w:rsidRDefault="00DB4DF2" w:rsidP="00DB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เวียดนาม</w:t>
            </w:r>
          </w:p>
        </w:tc>
        <w:tc>
          <w:tcPr>
            <w:tcW w:w="180" w:type="dxa"/>
            <w:gridSpan w:val="3"/>
          </w:tcPr>
          <w:p w14:paraId="5290410F" w14:textId="77777777" w:rsidR="00DB4DF2" w:rsidRPr="00F7617E" w:rsidRDefault="00DB4DF2" w:rsidP="00DB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94" w:type="dxa"/>
            <w:shd w:val="clear" w:color="auto" w:fill="auto"/>
          </w:tcPr>
          <w:p w14:paraId="031CB6E5" w14:textId="52B42FBA" w:rsidR="00DB4DF2" w:rsidRPr="002F57EC" w:rsidRDefault="00DB4DF2" w:rsidP="00DB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16.</w:t>
            </w:r>
            <w:r w:rsidR="003C661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7FA11C85" w14:textId="77777777" w:rsidR="00DB4DF2" w:rsidRPr="00F7617E" w:rsidRDefault="00DB4DF2" w:rsidP="00DB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95" w:type="dxa"/>
            <w:shd w:val="clear" w:color="auto" w:fill="auto"/>
          </w:tcPr>
          <w:p w14:paraId="62D01666" w14:textId="6A1D4919" w:rsidR="00DB4DF2" w:rsidRPr="00F7617E" w:rsidRDefault="00DB4DF2" w:rsidP="00DB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3F8302D" w14:textId="77777777" w:rsidR="00DB4DF2" w:rsidRPr="00F7617E" w:rsidRDefault="00DB4DF2" w:rsidP="00DB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435D287B" w14:textId="4FF0EB4E" w:rsidR="00DB4DF2" w:rsidRPr="00F7617E" w:rsidRDefault="00E9469C" w:rsidP="00DB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74DD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474DD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93</w:t>
            </w:r>
          </w:p>
        </w:tc>
        <w:tc>
          <w:tcPr>
            <w:tcW w:w="180" w:type="dxa"/>
            <w:shd w:val="clear" w:color="auto" w:fill="auto"/>
          </w:tcPr>
          <w:p w14:paraId="67E6D35E" w14:textId="77777777" w:rsidR="00DB4DF2" w:rsidRPr="00F7617E" w:rsidRDefault="00DB4DF2" w:rsidP="00DB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shd w:val="clear" w:color="auto" w:fill="auto"/>
          </w:tcPr>
          <w:p w14:paraId="1D47B171" w14:textId="4D08EA9C" w:rsidR="00DB4DF2" w:rsidRPr="00F7617E" w:rsidRDefault="00DB4DF2" w:rsidP="00DB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26EEBEE" w14:textId="77777777" w:rsidR="00DB4DF2" w:rsidRPr="00F7617E" w:rsidRDefault="00DB4DF2" w:rsidP="00DB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545DE5EC" w14:textId="2153D86B" w:rsidR="00DB4DF2" w:rsidRPr="00F7617E" w:rsidRDefault="00DB4DF2" w:rsidP="00ED1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340" w:lineRule="exact"/>
              <w:ind w:left="-79" w:right="-14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E17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FE17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90</w:t>
            </w:r>
          </w:p>
        </w:tc>
        <w:tc>
          <w:tcPr>
            <w:tcW w:w="180" w:type="dxa"/>
            <w:shd w:val="clear" w:color="auto" w:fill="auto"/>
          </w:tcPr>
          <w:p w14:paraId="314A6E1F" w14:textId="77777777" w:rsidR="00DB4DF2" w:rsidRPr="00F7617E" w:rsidRDefault="00DB4DF2" w:rsidP="00DB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34" w:type="dxa"/>
            <w:shd w:val="clear" w:color="auto" w:fill="auto"/>
          </w:tcPr>
          <w:p w14:paraId="0F6F5782" w14:textId="7612DF2E" w:rsidR="00DB4DF2" w:rsidRPr="00F7617E" w:rsidRDefault="00DB4DF2" w:rsidP="00DB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D7CCB34" w14:textId="77777777" w:rsidR="00DB4DF2" w:rsidRPr="00F7617E" w:rsidRDefault="00DB4DF2" w:rsidP="00DB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778C4D79" w14:textId="74798C93" w:rsidR="00DB4DF2" w:rsidRPr="00F7617E" w:rsidRDefault="00DB4DF2" w:rsidP="00DB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C851504" w14:textId="77777777" w:rsidR="00DB4DF2" w:rsidRPr="00F7617E" w:rsidRDefault="00DB4DF2" w:rsidP="00DB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34" w:type="dxa"/>
            <w:shd w:val="clear" w:color="auto" w:fill="auto"/>
          </w:tcPr>
          <w:p w14:paraId="7884103E" w14:textId="28A2468E" w:rsidR="00DB4DF2" w:rsidRPr="00F7617E" w:rsidRDefault="00DB4DF2" w:rsidP="00DB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5" w:type="dxa"/>
            <w:gridSpan w:val="2"/>
            <w:shd w:val="clear" w:color="auto" w:fill="auto"/>
          </w:tcPr>
          <w:p w14:paraId="7D7019E6" w14:textId="77777777" w:rsidR="00DB4DF2" w:rsidRPr="00F7617E" w:rsidRDefault="00DB4DF2" w:rsidP="00DB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509E84AA" w14:textId="30DC2A0A" w:rsidR="00DB4DF2" w:rsidRPr="00F7617E" w:rsidRDefault="00DB4DF2" w:rsidP="0072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1,190</w:t>
            </w:r>
          </w:p>
        </w:tc>
        <w:tc>
          <w:tcPr>
            <w:tcW w:w="181" w:type="dxa"/>
            <w:shd w:val="clear" w:color="auto" w:fill="auto"/>
          </w:tcPr>
          <w:p w14:paraId="6C544E30" w14:textId="77777777" w:rsidR="00DB4DF2" w:rsidRPr="00F7617E" w:rsidRDefault="00DB4DF2" w:rsidP="00DB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shd w:val="clear" w:color="auto" w:fill="auto"/>
          </w:tcPr>
          <w:p w14:paraId="79487EDF" w14:textId="094584D9" w:rsidR="00DB4DF2" w:rsidRPr="00F7617E" w:rsidRDefault="00DB4DF2" w:rsidP="00E94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62287" w:rsidRPr="00370597" w14:paraId="057AD1BF" w14:textId="77777777" w:rsidTr="00E60E4D">
        <w:trPr>
          <w:gridAfter w:val="4"/>
          <w:wAfter w:w="160" w:type="dxa"/>
          <w:cantSplit/>
          <w:trHeight w:val="302"/>
        </w:trPr>
        <w:tc>
          <w:tcPr>
            <w:tcW w:w="4954" w:type="dxa"/>
            <w:gridSpan w:val="2"/>
            <w:shd w:val="clear" w:color="auto" w:fill="auto"/>
          </w:tcPr>
          <w:p w14:paraId="35B27B1D" w14:textId="186EF0DF" w:rsidR="00DB4DF2" w:rsidRPr="00F7617E" w:rsidRDefault="00DB4DF2" w:rsidP="0032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 w:hanging="58"/>
              <w:rPr>
                <w:rFonts w:asciiTheme="majorBidi" w:hAnsiTheme="majorBidi" w:cstheme="majorBidi"/>
                <w:sz w:val="30"/>
                <w:szCs w:val="30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>Zhan Jiang Deni Carburetor Co., Ltd.</w:t>
            </w:r>
            <w:r w:rsidRPr="00F7617E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 xml:space="preserve"> ****</w:t>
            </w:r>
            <w:r w:rsidR="00834F5F" w:rsidRPr="00F7617E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*</w:t>
            </w:r>
          </w:p>
        </w:tc>
        <w:tc>
          <w:tcPr>
            <w:tcW w:w="1166" w:type="dxa"/>
            <w:gridSpan w:val="2"/>
          </w:tcPr>
          <w:p w14:paraId="1B29E8A5" w14:textId="1DDA24D6" w:rsidR="00DB4DF2" w:rsidRPr="00F7617E" w:rsidRDefault="00DB4DF2" w:rsidP="00DB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cs/>
              </w:rPr>
              <w:t>จีน</w:t>
            </w:r>
          </w:p>
        </w:tc>
        <w:tc>
          <w:tcPr>
            <w:tcW w:w="180" w:type="dxa"/>
            <w:gridSpan w:val="3"/>
          </w:tcPr>
          <w:p w14:paraId="31CEC501" w14:textId="77777777" w:rsidR="00DB4DF2" w:rsidRPr="00F7617E" w:rsidRDefault="00DB4DF2" w:rsidP="00DB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94" w:type="dxa"/>
            <w:shd w:val="clear" w:color="auto" w:fill="auto"/>
          </w:tcPr>
          <w:p w14:paraId="646880A4" w14:textId="679170BA" w:rsidR="00DB4DF2" w:rsidRPr="00F7617E" w:rsidRDefault="00DB4DF2" w:rsidP="00DB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C661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F7617E">
              <w:rPr>
                <w:rFonts w:asciiTheme="majorBidi" w:hAnsiTheme="majorBidi" w:cstheme="majorBidi"/>
                <w:sz w:val="30"/>
                <w:szCs w:val="30"/>
              </w:rPr>
              <w:t>.12</w:t>
            </w:r>
          </w:p>
        </w:tc>
        <w:tc>
          <w:tcPr>
            <w:tcW w:w="180" w:type="dxa"/>
            <w:shd w:val="clear" w:color="auto" w:fill="auto"/>
          </w:tcPr>
          <w:p w14:paraId="181C0625" w14:textId="77777777" w:rsidR="00DB4DF2" w:rsidRPr="00F7617E" w:rsidRDefault="00DB4DF2" w:rsidP="00DB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95" w:type="dxa"/>
            <w:shd w:val="clear" w:color="auto" w:fill="auto"/>
          </w:tcPr>
          <w:p w14:paraId="062488DF" w14:textId="54C3F431" w:rsidR="00DB4DF2" w:rsidRPr="00F7617E" w:rsidRDefault="00DB4DF2" w:rsidP="00DB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C661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F7617E">
              <w:rPr>
                <w:rFonts w:asciiTheme="majorBidi" w:hAnsiTheme="majorBidi" w:cstheme="majorBidi"/>
                <w:sz w:val="30"/>
                <w:szCs w:val="30"/>
              </w:rPr>
              <w:t>.12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2A374CE" w14:textId="77777777" w:rsidR="00DB4DF2" w:rsidRPr="00F7617E" w:rsidRDefault="00DB4DF2" w:rsidP="00DB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C4D99B" w14:textId="74FCC6E9" w:rsidR="00DB4DF2" w:rsidRPr="00F7617E" w:rsidRDefault="003C6613" w:rsidP="00DB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</w:t>
            </w:r>
            <w:r w:rsidR="00DB4DF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01DCCFD3" w14:textId="77777777" w:rsidR="00DB4DF2" w:rsidRPr="00F7617E" w:rsidRDefault="00DB4DF2" w:rsidP="00DB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</w:tcPr>
          <w:p w14:paraId="0F1D9431" w14:textId="7C7BDC74" w:rsidR="00DB4DF2" w:rsidRPr="00F7617E" w:rsidRDefault="003C6613" w:rsidP="00DB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DB4DF2" w:rsidRPr="00F7617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CCADAAA" w14:textId="77777777" w:rsidR="00DB4DF2" w:rsidRPr="00F7617E" w:rsidRDefault="00DB4DF2" w:rsidP="00DB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33ABD0" w14:textId="15441F21" w:rsidR="00DB4DF2" w:rsidRPr="00F7617E" w:rsidRDefault="00DB4DF2" w:rsidP="00ED1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340" w:lineRule="exact"/>
              <w:ind w:left="-79" w:right="-14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590</w:t>
            </w:r>
          </w:p>
        </w:tc>
        <w:tc>
          <w:tcPr>
            <w:tcW w:w="180" w:type="dxa"/>
            <w:shd w:val="clear" w:color="auto" w:fill="auto"/>
          </w:tcPr>
          <w:p w14:paraId="12530E60" w14:textId="77777777" w:rsidR="00DB4DF2" w:rsidRPr="00F7617E" w:rsidRDefault="00DB4DF2" w:rsidP="00DB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</w:tcPr>
          <w:p w14:paraId="175B3B1D" w14:textId="36C55A7B" w:rsidR="00DB4DF2" w:rsidRPr="00F7617E" w:rsidRDefault="00DB4DF2" w:rsidP="00DB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>530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1F790E4" w14:textId="77777777" w:rsidR="00DB4DF2" w:rsidRPr="00F7617E" w:rsidRDefault="00DB4DF2" w:rsidP="00DB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7E4E00" w14:textId="3843E56F" w:rsidR="00DB4DF2" w:rsidRPr="00F7617E" w:rsidRDefault="00DB4DF2" w:rsidP="00DB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583214D" w14:textId="77777777" w:rsidR="00DB4DF2" w:rsidRPr="00F7617E" w:rsidRDefault="00DB4DF2" w:rsidP="00DB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</w:tcPr>
          <w:p w14:paraId="22A175DE" w14:textId="4C2D02C4" w:rsidR="00DB4DF2" w:rsidRPr="00F7617E" w:rsidRDefault="00DB4DF2" w:rsidP="00DB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5" w:type="dxa"/>
            <w:gridSpan w:val="2"/>
            <w:shd w:val="clear" w:color="auto" w:fill="auto"/>
          </w:tcPr>
          <w:p w14:paraId="273398E5" w14:textId="77777777" w:rsidR="00DB4DF2" w:rsidRPr="00F7617E" w:rsidRDefault="00DB4DF2" w:rsidP="00DB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7D5B78" w14:textId="5C7EB588" w:rsidR="00DB4DF2" w:rsidRPr="00F7617E" w:rsidRDefault="00DB4DF2" w:rsidP="0072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590</w:t>
            </w:r>
          </w:p>
        </w:tc>
        <w:tc>
          <w:tcPr>
            <w:tcW w:w="181" w:type="dxa"/>
            <w:shd w:val="clear" w:color="auto" w:fill="auto"/>
          </w:tcPr>
          <w:p w14:paraId="412AA8A4" w14:textId="77777777" w:rsidR="00DB4DF2" w:rsidRPr="00F7617E" w:rsidRDefault="00DB4DF2" w:rsidP="00DB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</w:tcPr>
          <w:p w14:paraId="1C946F34" w14:textId="75CFEA1F" w:rsidR="00DB4DF2" w:rsidRPr="00F7617E" w:rsidRDefault="00DB4DF2" w:rsidP="00E94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>530</w:t>
            </w:r>
          </w:p>
        </w:tc>
      </w:tr>
      <w:tr w:rsidR="00262287" w:rsidRPr="00370597" w14:paraId="09172D97" w14:textId="77777777" w:rsidTr="00E60E4D">
        <w:trPr>
          <w:gridAfter w:val="4"/>
          <w:wAfter w:w="160" w:type="dxa"/>
          <w:cantSplit/>
          <w:trHeight w:val="302"/>
        </w:trPr>
        <w:tc>
          <w:tcPr>
            <w:tcW w:w="4954" w:type="dxa"/>
            <w:gridSpan w:val="2"/>
            <w:shd w:val="clear" w:color="auto" w:fill="auto"/>
          </w:tcPr>
          <w:p w14:paraId="114E0BC5" w14:textId="33C4AEB3" w:rsidR="00DB4DF2" w:rsidRPr="00F7617E" w:rsidRDefault="00DB4DF2" w:rsidP="0032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 w:hanging="58"/>
              <w:rPr>
                <w:rFonts w:asciiTheme="majorBidi" w:hAnsiTheme="majorBidi" w:cstheme="majorBidi"/>
                <w:sz w:val="30"/>
                <w:szCs w:val="30"/>
              </w:rPr>
            </w:pPr>
            <w:r w:rsidRPr="00F761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dxa"/>
            <w:gridSpan w:val="2"/>
          </w:tcPr>
          <w:p w14:paraId="7A264022" w14:textId="77777777" w:rsidR="00DB4DF2" w:rsidRPr="00F7617E" w:rsidRDefault="00DB4DF2" w:rsidP="00DB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14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gridSpan w:val="3"/>
          </w:tcPr>
          <w:p w14:paraId="287741B4" w14:textId="77777777" w:rsidR="00DB4DF2" w:rsidRPr="00F7617E" w:rsidRDefault="00DB4DF2" w:rsidP="00DB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94" w:type="dxa"/>
            <w:shd w:val="clear" w:color="auto" w:fill="auto"/>
          </w:tcPr>
          <w:p w14:paraId="022058DB" w14:textId="77777777" w:rsidR="00DB4DF2" w:rsidRPr="00F7617E" w:rsidRDefault="00DB4DF2" w:rsidP="00DB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2DFD8175" w14:textId="77777777" w:rsidR="00DB4DF2" w:rsidRPr="00F7617E" w:rsidRDefault="00DB4DF2" w:rsidP="00DB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95" w:type="dxa"/>
            <w:shd w:val="clear" w:color="auto" w:fill="auto"/>
          </w:tcPr>
          <w:p w14:paraId="715C2C50" w14:textId="77777777" w:rsidR="00DB4DF2" w:rsidRPr="00F7617E" w:rsidRDefault="00DB4DF2" w:rsidP="00DB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781CDC7D" w14:textId="77777777" w:rsidR="00DB4DF2" w:rsidRPr="00F7617E" w:rsidRDefault="00DB4DF2" w:rsidP="00DB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43A91D" w14:textId="0884953F" w:rsidR="00DB4DF2" w:rsidRPr="00C0068A" w:rsidRDefault="00DB4DF2" w:rsidP="00DB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006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3,977</w:t>
            </w:r>
          </w:p>
        </w:tc>
        <w:tc>
          <w:tcPr>
            <w:tcW w:w="180" w:type="dxa"/>
            <w:shd w:val="clear" w:color="auto" w:fill="auto"/>
          </w:tcPr>
          <w:p w14:paraId="6CBB8131" w14:textId="77777777" w:rsidR="00DB4DF2" w:rsidRPr="00F7617E" w:rsidRDefault="00DB4DF2" w:rsidP="00DB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5835D3" w14:textId="1B6ED4A2" w:rsidR="00DB4DF2" w:rsidRPr="00F7617E" w:rsidRDefault="00DB4DF2" w:rsidP="00DB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761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113,922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315D7C4" w14:textId="77777777" w:rsidR="00DB4DF2" w:rsidRPr="00F7617E" w:rsidRDefault="00DB4DF2" w:rsidP="00DB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033445" w14:textId="46AA3580" w:rsidR="00DB4DF2" w:rsidRPr="00620DD1" w:rsidRDefault="00DB4DF2" w:rsidP="00ED1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620D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76,5</w:t>
            </w:r>
            <w:r w:rsidR="003B7D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</w:t>
            </w:r>
            <w:r w:rsidR="00ED10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2DF93282" w14:textId="77777777" w:rsidR="00DB4DF2" w:rsidRPr="00F7617E" w:rsidRDefault="00DB4DF2" w:rsidP="00DB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135DF2" w14:textId="05E008E5" w:rsidR="00DB4DF2" w:rsidRPr="003E5A98" w:rsidRDefault="00DB4DF2" w:rsidP="00DB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474D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="003C6613" w:rsidRPr="003E5A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</w:t>
            </w:r>
            <w:r w:rsidRPr="003E5A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,63</w:t>
            </w:r>
            <w:r w:rsidRPr="00474D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E07FA03" w14:textId="77777777" w:rsidR="00DB4DF2" w:rsidRPr="003E5A98" w:rsidRDefault="00DB4DF2" w:rsidP="00DB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7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0F0A8D" w14:textId="1FC59DBB" w:rsidR="00DB4DF2" w:rsidRPr="00F7617E" w:rsidRDefault="00DB4DF2" w:rsidP="00DB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314854F" w14:textId="77777777" w:rsidR="00DB4DF2" w:rsidRPr="00F7617E" w:rsidRDefault="00DB4DF2" w:rsidP="00DB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4B097C" w14:textId="7EC1FBF3" w:rsidR="00DB4DF2" w:rsidRPr="00F7617E" w:rsidRDefault="00DB4DF2" w:rsidP="00DB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5" w:type="dxa"/>
            <w:gridSpan w:val="2"/>
            <w:shd w:val="clear" w:color="auto" w:fill="auto"/>
          </w:tcPr>
          <w:p w14:paraId="4AB78F19" w14:textId="77777777" w:rsidR="00DB4DF2" w:rsidRPr="00F7617E" w:rsidRDefault="00DB4DF2" w:rsidP="00DB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F97CA2" w14:textId="66A300EC" w:rsidR="00DB4DF2" w:rsidRPr="004A0DFF" w:rsidRDefault="00DB4DF2" w:rsidP="0072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0D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76,5</w:t>
            </w:r>
            <w:r w:rsidR="006304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ED10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81" w:type="dxa"/>
            <w:shd w:val="clear" w:color="auto" w:fill="auto"/>
          </w:tcPr>
          <w:p w14:paraId="442F48CA" w14:textId="77777777" w:rsidR="00DB4DF2" w:rsidRPr="00F7617E" w:rsidRDefault="00DB4DF2" w:rsidP="00DB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0843A0" w14:textId="72EB9368" w:rsidR="00DB4DF2" w:rsidRPr="00F7617E" w:rsidRDefault="00DB4DF2" w:rsidP="00E94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761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="003C66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F761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,631</w:t>
            </w:r>
          </w:p>
        </w:tc>
      </w:tr>
      <w:tr w:rsidR="00EC4DA3" w:rsidRPr="00370597" w14:paraId="48B48515" w14:textId="77777777" w:rsidTr="00E60E4D">
        <w:trPr>
          <w:gridAfter w:val="4"/>
          <w:wAfter w:w="160" w:type="dxa"/>
          <w:cantSplit/>
          <w:trHeight w:val="302"/>
        </w:trPr>
        <w:tc>
          <w:tcPr>
            <w:tcW w:w="4954" w:type="dxa"/>
            <w:gridSpan w:val="2"/>
            <w:shd w:val="clear" w:color="auto" w:fill="auto"/>
          </w:tcPr>
          <w:p w14:paraId="4704DFDA" w14:textId="5282FFFB" w:rsidR="00DB4DF2" w:rsidRPr="00F7617E" w:rsidRDefault="00DB4DF2" w:rsidP="0032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 w:hanging="58"/>
              <w:rPr>
                <w:rFonts w:asciiTheme="majorBidi" w:hAnsiTheme="majorBidi" w:cstheme="majorBidi"/>
                <w:sz w:val="30"/>
                <w:szCs w:val="30"/>
              </w:rPr>
            </w:pPr>
            <w:r w:rsidRPr="00F761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166" w:type="dxa"/>
            <w:gridSpan w:val="2"/>
          </w:tcPr>
          <w:p w14:paraId="210C8D35" w14:textId="77777777" w:rsidR="00DB4DF2" w:rsidRPr="00F7617E" w:rsidRDefault="00DB4DF2" w:rsidP="00DB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14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gridSpan w:val="3"/>
          </w:tcPr>
          <w:p w14:paraId="7991EA04" w14:textId="77777777" w:rsidR="00DB4DF2" w:rsidRPr="00F7617E" w:rsidRDefault="00DB4DF2" w:rsidP="00DB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94" w:type="dxa"/>
            <w:shd w:val="clear" w:color="auto" w:fill="auto"/>
          </w:tcPr>
          <w:p w14:paraId="6DCB8B65" w14:textId="77777777" w:rsidR="00DB4DF2" w:rsidRPr="00F7617E" w:rsidRDefault="00DB4DF2" w:rsidP="00DB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34AF89EB" w14:textId="77777777" w:rsidR="00DB4DF2" w:rsidRPr="00F7617E" w:rsidRDefault="00DB4DF2" w:rsidP="00DB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95" w:type="dxa"/>
            <w:shd w:val="clear" w:color="auto" w:fill="auto"/>
          </w:tcPr>
          <w:p w14:paraId="4D4AC952" w14:textId="77777777" w:rsidR="00DB4DF2" w:rsidRPr="00F7617E" w:rsidRDefault="00DB4DF2" w:rsidP="00DB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491A3D88" w14:textId="77777777" w:rsidR="00DB4DF2" w:rsidRPr="00F7617E" w:rsidRDefault="00DB4DF2" w:rsidP="00DB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B77615" w14:textId="0E876232" w:rsidR="00DB4DF2" w:rsidRPr="00C0068A" w:rsidRDefault="00DB4DF2" w:rsidP="00DB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006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207,357</w:t>
            </w:r>
          </w:p>
        </w:tc>
        <w:tc>
          <w:tcPr>
            <w:tcW w:w="180" w:type="dxa"/>
            <w:shd w:val="clear" w:color="auto" w:fill="auto"/>
          </w:tcPr>
          <w:p w14:paraId="2F39B7C8" w14:textId="77777777" w:rsidR="00DB4DF2" w:rsidRPr="00F7617E" w:rsidRDefault="00DB4DF2" w:rsidP="00DB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4C3751" w14:textId="06A31C20" w:rsidR="00DB4DF2" w:rsidRPr="00F7617E" w:rsidRDefault="00DB4DF2" w:rsidP="00DB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761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</w:t>
            </w:r>
            <w:r w:rsidRPr="00F761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F761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085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AF2F918" w14:textId="77777777" w:rsidR="00DB4DF2" w:rsidRPr="00F7617E" w:rsidRDefault="00DB4DF2" w:rsidP="00DB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4AB8F4" w14:textId="3E81F7A6" w:rsidR="00DB4DF2" w:rsidRPr="00620DD1" w:rsidRDefault="00DB4DF2" w:rsidP="00ED1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5C4B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230,</w:t>
            </w:r>
            <w:r w:rsidR="00D628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428</w:t>
            </w:r>
          </w:p>
        </w:tc>
        <w:tc>
          <w:tcPr>
            <w:tcW w:w="180" w:type="dxa"/>
            <w:shd w:val="clear" w:color="auto" w:fill="auto"/>
          </w:tcPr>
          <w:p w14:paraId="1BA63B10" w14:textId="77777777" w:rsidR="00DB4DF2" w:rsidRPr="00F7617E" w:rsidRDefault="00DB4DF2" w:rsidP="00DB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34A728" w14:textId="3A7AA63B" w:rsidR="00DB4DF2" w:rsidRPr="00F7617E" w:rsidRDefault="00DB4DF2" w:rsidP="00DB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761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217,839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5FD9B46" w14:textId="77777777" w:rsidR="00DB4DF2" w:rsidRPr="00F7617E" w:rsidRDefault="00DB4DF2" w:rsidP="00DB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3A9BEF" w14:textId="7B40D091" w:rsidR="00DB4DF2" w:rsidRPr="00F7617E" w:rsidRDefault="00DB4DF2" w:rsidP="00DB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C7CC896" w14:textId="77777777" w:rsidR="00DB4DF2" w:rsidRPr="00F7617E" w:rsidRDefault="00DB4DF2" w:rsidP="00DB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27F523" w14:textId="0E47FE87" w:rsidR="00DB4DF2" w:rsidRPr="00F7617E" w:rsidRDefault="00DB4DF2" w:rsidP="00DB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5" w:type="dxa"/>
            <w:gridSpan w:val="2"/>
            <w:shd w:val="clear" w:color="auto" w:fill="auto"/>
          </w:tcPr>
          <w:p w14:paraId="69F426F7" w14:textId="77777777" w:rsidR="00DB4DF2" w:rsidRPr="00F7617E" w:rsidRDefault="00DB4DF2" w:rsidP="00DB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87B742" w14:textId="0521243F" w:rsidR="00DB4DF2" w:rsidRPr="004A0DFF" w:rsidRDefault="00DB4DF2" w:rsidP="0072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0D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230,</w:t>
            </w:r>
            <w:r w:rsidR="006304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428</w:t>
            </w:r>
          </w:p>
        </w:tc>
        <w:tc>
          <w:tcPr>
            <w:tcW w:w="181" w:type="dxa"/>
            <w:shd w:val="clear" w:color="auto" w:fill="auto"/>
          </w:tcPr>
          <w:p w14:paraId="2F8E3D8A" w14:textId="77777777" w:rsidR="00DB4DF2" w:rsidRPr="00F7617E" w:rsidRDefault="00DB4DF2" w:rsidP="00DB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DB9372" w14:textId="7AFC3364" w:rsidR="00DB4DF2" w:rsidRPr="00F7617E" w:rsidRDefault="00DB4DF2" w:rsidP="00E94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761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217,839</w:t>
            </w:r>
          </w:p>
        </w:tc>
      </w:tr>
    </w:tbl>
    <w:p w14:paraId="42209741" w14:textId="77777777" w:rsidR="00BA27D7" w:rsidRDefault="00BA27D7" w:rsidP="00D959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08"/>
        <w:jc w:val="thaiDistribute"/>
        <w:rPr>
          <w:rFonts w:ascii="Angsana New" w:hAnsi="Angsana New"/>
          <w:spacing w:val="-2"/>
          <w:sz w:val="28"/>
          <w:szCs w:val="30"/>
          <w:vertAlign w:val="superscript"/>
        </w:rPr>
      </w:pPr>
    </w:p>
    <w:p w14:paraId="3AD45898" w14:textId="3A7AE7FC" w:rsidR="00D9594A" w:rsidRPr="00754A77" w:rsidRDefault="00D9594A" w:rsidP="00D959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08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28"/>
          <w:szCs w:val="30"/>
          <w:vertAlign w:val="superscript"/>
        </w:rPr>
        <w:lastRenderedPageBreak/>
        <w:t>*</w:t>
      </w:r>
      <w:r w:rsidRPr="00370597">
        <w:rPr>
          <w:rFonts w:ascii="Angsana New" w:hAnsi="Angsana New"/>
          <w:spacing w:val="-2"/>
          <w:sz w:val="30"/>
          <w:szCs w:val="30"/>
        </w:rPr>
        <w:t xml:space="preserve"> </w:t>
      </w:r>
      <w:r w:rsidR="00604CAA" w:rsidRPr="00006AFB">
        <w:rPr>
          <w:rFonts w:ascii="Angsana New" w:hAnsi="Angsana New"/>
          <w:spacing w:val="-2"/>
          <w:sz w:val="30"/>
          <w:szCs w:val="30"/>
        </w:rPr>
        <w:t>Makro</w:t>
      </w:r>
      <w:r w:rsidR="00D7175D" w:rsidRPr="00006AFB">
        <w:rPr>
          <w:rFonts w:ascii="Angsana New" w:hAnsi="Angsana New"/>
          <w:spacing w:val="-2"/>
          <w:sz w:val="30"/>
          <w:szCs w:val="30"/>
        </w:rPr>
        <w:t xml:space="preserve"> </w:t>
      </w:r>
      <w:r w:rsidR="00D7175D" w:rsidRPr="00006AFB">
        <w:rPr>
          <w:rFonts w:ascii="Angsana New" w:hAnsi="Angsana New"/>
          <w:spacing w:val="-2"/>
          <w:sz w:val="30"/>
          <w:szCs w:val="30"/>
          <w:cs/>
        </w:rPr>
        <w:t xml:space="preserve">เป็นบริษัทร่วมที่ถือหุ้นโดย </w:t>
      </w:r>
      <w:r w:rsidR="00572A6E">
        <w:rPr>
          <w:rFonts w:ascii="Angsana New" w:hAnsi="Angsana New"/>
          <w:spacing w:val="-2"/>
          <w:sz w:val="30"/>
          <w:szCs w:val="30"/>
        </w:rPr>
        <w:t>CPM</w:t>
      </w:r>
      <w:r w:rsidR="00D7175D" w:rsidRPr="00006AFB">
        <w:rPr>
          <w:rFonts w:ascii="Angsana New" w:hAnsi="Angsana New"/>
          <w:spacing w:val="-2"/>
          <w:sz w:val="30"/>
          <w:szCs w:val="30"/>
        </w:rPr>
        <w:t xml:space="preserve"> </w:t>
      </w:r>
      <w:r w:rsidR="00D7175D" w:rsidRPr="00006AFB">
        <w:rPr>
          <w:rFonts w:ascii="Angsana New" w:hAnsi="Angsana New"/>
          <w:spacing w:val="-2"/>
          <w:sz w:val="30"/>
          <w:szCs w:val="30"/>
          <w:cs/>
        </w:rPr>
        <w:t xml:space="preserve">ในอัตราร้อยละ </w:t>
      </w:r>
      <w:r w:rsidR="00BC6D00" w:rsidRPr="00006AFB">
        <w:rPr>
          <w:rFonts w:ascii="Angsana New" w:hAnsi="Angsana New"/>
          <w:spacing w:val="-2"/>
          <w:sz w:val="30"/>
          <w:szCs w:val="30"/>
        </w:rPr>
        <w:t>8.8</w:t>
      </w:r>
      <w:r w:rsidR="006B21DA" w:rsidRPr="00006AFB">
        <w:rPr>
          <w:rFonts w:ascii="Angsana New" w:hAnsi="Angsana New"/>
          <w:spacing w:val="-2"/>
          <w:sz w:val="30"/>
          <w:szCs w:val="30"/>
        </w:rPr>
        <w:t>5</w:t>
      </w:r>
      <w:r w:rsidR="00D7175D" w:rsidRPr="00006AFB">
        <w:rPr>
          <w:rFonts w:ascii="Angsana New" w:hAnsi="Angsana New"/>
          <w:spacing w:val="-2"/>
          <w:sz w:val="30"/>
          <w:szCs w:val="30"/>
        </w:rPr>
        <w:t xml:space="preserve"> </w:t>
      </w:r>
      <w:r w:rsidR="00D7175D" w:rsidRPr="00006AFB">
        <w:rPr>
          <w:rFonts w:ascii="Angsana New" w:hAnsi="Angsana New"/>
          <w:spacing w:val="-2"/>
          <w:sz w:val="30"/>
          <w:szCs w:val="30"/>
          <w:cs/>
        </w:rPr>
        <w:t>ของหุ้นที่ออกและจำหน่ายแล้ว</w:t>
      </w:r>
      <w:r w:rsidR="004C5D36">
        <w:rPr>
          <w:rFonts w:ascii="Angsana New" w:hAnsi="Angsana New"/>
          <w:spacing w:val="-2"/>
          <w:sz w:val="30"/>
          <w:szCs w:val="30"/>
        </w:rPr>
        <w:t xml:space="preserve"> </w:t>
      </w:r>
      <w:r w:rsidR="00A062CA">
        <w:rPr>
          <w:rFonts w:ascii="Angsana New" w:hAnsi="Angsana New" w:hint="cs"/>
          <w:spacing w:val="-2"/>
          <w:sz w:val="30"/>
          <w:szCs w:val="30"/>
          <w:cs/>
        </w:rPr>
        <w:t xml:space="preserve">โดย </w:t>
      </w:r>
      <w:r w:rsidR="00A062CA">
        <w:rPr>
          <w:rFonts w:ascii="Angsana New" w:hAnsi="Angsana New"/>
          <w:spacing w:val="-2"/>
          <w:sz w:val="30"/>
          <w:szCs w:val="30"/>
        </w:rPr>
        <w:t xml:space="preserve">CPM </w:t>
      </w:r>
      <w:r w:rsidR="00A062CA">
        <w:rPr>
          <w:rFonts w:ascii="Angsana New" w:hAnsi="Angsana New" w:hint="cs"/>
          <w:spacing w:val="-2"/>
          <w:sz w:val="30"/>
          <w:szCs w:val="30"/>
          <w:cs/>
        </w:rPr>
        <w:t>เป็นบริษัทย่อยที่บริษัท</w:t>
      </w:r>
      <w:r w:rsidR="005E4C44">
        <w:rPr>
          <w:rFonts w:ascii="Angsana New" w:hAnsi="Angsana New" w:hint="cs"/>
          <w:spacing w:val="-2"/>
          <w:sz w:val="30"/>
          <w:szCs w:val="30"/>
          <w:cs/>
        </w:rPr>
        <w:t xml:space="preserve">ถือหุ้นทางตรงในอัตราร้อยละ </w:t>
      </w:r>
      <w:r w:rsidR="005E4C44">
        <w:rPr>
          <w:rFonts w:ascii="Angsana New" w:hAnsi="Angsana New"/>
          <w:spacing w:val="-2"/>
          <w:sz w:val="30"/>
          <w:szCs w:val="30"/>
        </w:rPr>
        <w:t xml:space="preserve">99.99 </w:t>
      </w:r>
      <w:r w:rsidR="005E4C44">
        <w:rPr>
          <w:rFonts w:ascii="Angsana New" w:hAnsi="Angsana New" w:hint="cs"/>
          <w:spacing w:val="-2"/>
          <w:sz w:val="30"/>
          <w:szCs w:val="30"/>
          <w:cs/>
        </w:rPr>
        <w:t>ของหุ้นทั้งหมดที่ออกจำหน่ายแล้วของ</w:t>
      </w:r>
      <w:r w:rsidR="006E317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6E3177">
        <w:rPr>
          <w:rFonts w:ascii="Angsana New" w:hAnsi="Angsana New"/>
          <w:spacing w:val="-2"/>
          <w:sz w:val="30"/>
          <w:szCs w:val="30"/>
        </w:rPr>
        <w:t>CPM</w:t>
      </w:r>
      <w:r w:rsidR="00D7175D" w:rsidRPr="00006AF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631203" w:rsidRPr="00006AFB">
        <w:rPr>
          <w:rFonts w:ascii="Angsana New" w:hAnsi="Angsana New"/>
          <w:spacing w:val="-2"/>
          <w:sz w:val="30"/>
          <w:szCs w:val="30"/>
          <w:cs/>
        </w:rPr>
        <w:t>และถือ</w:t>
      </w:r>
      <w:r w:rsidR="00D7175D" w:rsidRPr="00006AFB">
        <w:rPr>
          <w:rFonts w:ascii="Angsana New" w:hAnsi="Angsana New"/>
          <w:spacing w:val="-2"/>
          <w:sz w:val="30"/>
          <w:szCs w:val="30"/>
          <w:cs/>
        </w:rPr>
        <w:t>เป็น</w:t>
      </w:r>
      <w:r w:rsidR="00631203" w:rsidRPr="00006AFB">
        <w:rPr>
          <w:rFonts w:ascii="Angsana New" w:hAnsi="Angsana New"/>
          <w:spacing w:val="-2"/>
          <w:sz w:val="30"/>
          <w:szCs w:val="30"/>
          <w:cs/>
        </w:rPr>
        <w:t>เงินลงทุนใน</w:t>
      </w:r>
      <w:r w:rsidR="00D7175D" w:rsidRPr="00006AFB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="00631203" w:rsidRPr="00006AFB">
        <w:rPr>
          <w:rFonts w:ascii="Angsana New" w:hAnsi="Angsana New"/>
          <w:spacing w:val="-2"/>
          <w:sz w:val="30"/>
          <w:szCs w:val="30"/>
          <w:cs/>
        </w:rPr>
        <w:t>ร่วม เนื่องจากมีตัวแทนอยู่ในคณะกรรมการ รวมทั้งมีส่วนร่วมในการกำหนดนโยบายและมีส่วนร่วมในการตัดสินใจในเรื่อง</w:t>
      </w:r>
      <w:r w:rsidR="00D7175D" w:rsidRPr="00006AFB">
        <w:rPr>
          <w:rFonts w:ascii="Angsana New" w:hAnsi="Angsana New"/>
          <w:spacing w:val="-2"/>
          <w:sz w:val="30"/>
          <w:szCs w:val="30"/>
          <w:cs/>
        </w:rPr>
        <w:t>ที่</w:t>
      </w:r>
      <w:r w:rsidR="00631203" w:rsidRPr="00006AFB">
        <w:rPr>
          <w:rFonts w:ascii="Angsana New" w:hAnsi="Angsana New"/>
          <w:spacing w:val="-2"/>
          <w:sz w:val="30"/>
          <w:szCs w:val="30"/>
          <w:cs/>
        </w:rPr>
        <w:t>สำคัญของ</w:t>
      </w:r>
      <w:r w:rsidR="00526B49">
        <w:rPr>
          <w:rFonts w:ascii="Angsana New" w:hAnsi="Angsana New"/>
          <w:spacing w:val="-2"/>
          <w:sz w:val="30"/>
          <w:szCs w:val="30"/>
        </w:rPr>
        <w:t xml:space="preserve"> Makro</w:t>
      </w:r>
      <w:r w:rsidR="00631203" w:rsidRPr="00006AF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345C07" w:rsidRPr="00006AFB">
        <w:rPr>
          <w:rFonts w:ascii="Angsana New" w:hAnsi="Angsana New" w:hint="cs"/>
          <w:spacing w:val="-2"/>
          <w:sz w:val="30"/>
          <w:szCs w:val="30"/>
          <w:cs/>
        </w:rPr>
        <w:t>กลุ่ม</w:t>
      </w:r>
      <w:r w:rsidR="00D7175D" w:rsidRPr="00006AFB">
        <w:rPr>
          <w:rFonts w:ascii="Angsana New" w:hAnsi="Angsana New"/>
          <w:spacing w:val="-2"/>
          <w:sz w:val="30"/>
          <w:szCs w:val="30"/>
          <w:cs/>
        </w:rPr>
        <w:t xml:space="preserve">บริษัทบันทึกเงินลงทุนใน </w:t>
      </w:r>
      <w:r w:rsidR="00345C07" w:rsidRPr="00006AFB">
        <w:rPr>
          <w:rFonts w:ascii="Angsana New" w:hAnsi="Angsana New"/>
          <w:spacing w:val="-2"/>
          <w:sz w:val="30"/>
          <w:szCs w:val="30"/>
        </w:rPr>
        <w:t>Makro</w:t>
      </w:r>
      <w:r w:rsidR="00D7175D" w:rsidRPr="00006AFB">
        <w:rPr>
          <w:rFonts w:ascii="Angsana New" w:hAnsi="Angsana New"/>
          <w:spacing w:val="-2"/>
          <w:sz w:val="30"/>
          <w:szCs w:val="30"/>
        </w:rPr>
        <w:t xml:space="preserve"> </w:t>
      </w:r>
      <w:r w:rsidR="00D7175D" w:rsidRPr="00006AFB">
        <w:rPr>
          <w:rFonts w:ascii="Angsana New" w:hAnsi="Angsana New"/>
          <w:spacing w:val="-2"/>
          <w:sz w:val="30"/>
          <w:szCs w:val="30"/>
          <w:cs/>
        </w:rPr>
        <w:t>ใน</w:t>
      </w:r>
      <w:r w:rsidRPr="00006AFB">
        <w:rPr>
          <w:rFonts w:ascii="Angsana New" w:hAnsi="Angsana New"/>
          <w:spacing w:val="-2"/>
          <w:sz w:val="30"/>
          <w:szCs w:val="30"/>
          <w:cs/>
        </w:rPr>
        <w:t>งบการเงิน</w:t>
      </w:r>
      <w:r w:rsidR="00D7175D" w:rsidRPr="00006AFB">
        <w:rPr>
          <w:rFonts w:ascii="Angsana New" w:hAnsi="Angsana New"/>
          <w:spacing w:val="-2"/>
          <w:sz w:val="30"/>
          <w:szCs w:val="30"/>
          <w:cs/>
        </w:rPr>
        <w:t>รวม</w:t>
      </w:r>
      <w:r w:rsidR="00E319D8" w:rsidRPr="00006AFB">
        <w:rPr>
          <w:rFonts w:ascii="Angsana New" w:hAnsi="Angsana New"/>
          <w:spacing w:val="-2"/>
          <w:sz w:val="30"/>
          <w:szCs w:val="30"/>
          <w:cs/>
        </w:rPr>
        <w:t>ตามวิธีส่วนได้เสีย</w:t>
      </w:r>
    </w:p>
    <w:p w14:paraId="7A412B7B" w14:textId="77777777" w:rsidR="00D9594A" w:rsidRDefault="00D9594A" w:rsidP="001B1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08"/>
        <w:jc w:val="thaiDistribute"/>
        <w:rPr>
          <w:rFonts w:ascii="Angsana New" w:hAnsi="Angsana New"/>
          <w:spacing w:val="-2"/>
          <w:sz w:val="28"/>
          <w:szCs w:val="30"/>
          <w:vertAlign w:val="superscript"/>
        </w:rPr>
      </w:pPr>
    </w:p>
    <w:p w14:paraId="66E6A637" w14:textId="0B331A99" w:rsidR="00162DC5" w:rsidRPr="00370597" w:rsidRDefault="00D9594A" w:rsidP="001B1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0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pacing w:val="-2"/>
          <w:sz w:val="28"/>
          <w:szCs w:val="30"/>
          <w:vertAlign w:val="superscript"/>
        </w:rPr>
        <w:t>*</w:t>
      </w:r>
      <w:r w:rsidR="00D7175D" w:rsidRPr="00370597">
        <w:rPr>
          <w:rFonts w:ascii="Angsana New" w:hAnsi="Angsana New"/>
          <w:spacing w:val="-2"/>
          <w:sz w:val="28"/>
          <w:szCs w:val="30"/>
          <w:vertAlign w:val="superscript"/>
        </w:rPr>
        <w:t>*</w:t>
      </w:r>
      <w:r w:rsidR="00D7175D" w:rsidRPr="00370597">
        <w:rPr>
          <w:rFonts w:ascii="Angsana New" w:hAnsi="Angsana New"/>
          <w:spacing w:val="-2"/>
          <w:sz w:val="30"/>
          <w:szCs w:val="30"/>
        </w:rPr>
        <w:t xml:space="preserve"> BHJ</w:t>
      </w:r>
      <w:r w:rsidR="00416279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416279" w:rsidRPr="00F7617E">
        <w:rPr>
          <w:rFonts w:asciiTheme="majorBidi" w:hAnsiTheme="majorBidi" w:cstheme="majorBidi"/>
          <w:sz w:val="30"/>
          <w:szCs w:val="30"/>
        </w:rPr>
        <w:t>Kalino Food AB</w:t>
      </w:r>
      <w:r w:rsidR="0041627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16279">
        <w:rPr>
          <w:rFonts w:asciiTheme="majorBidi" w:hAnsiTheme="majorBidi" w:cstheme="majorBidi"/>
          <w:sz w:val="30"/>
          <w:szCs w:val="30"/>
        </w:rPr>
        <w:t>(“BHJ”)</w:t>
      </w:r>
      <w:r w:rsidR="00D7175D" w:rsidRPr="00370597">
        <w:rPr>
          <w:rFonts w:ascii="Angsana New" w:hAnsi="Angsana New"/>
          <w:spacing w:val="-2"/>
          <w:sz w:val="30"/>
          <w:szCs w:val="30"/>
        </w:rPr>
        <w:t xml:space="preserve"> </w:t>
      </w:r>
      <w:r w:rsidR="00D7175D" w:rsidRPr="00370597">
        <w:rPr>
          <w:rFonts w:ascii="Angsana New" w:hAnsi="Angsana New"/>
          <w:spacing w:val="-2"/>
          <w:sz w:val="30"/>
          <w:szCs w:val="30"/>
          <w:cs/>
        </w:rPr>
        <w:t xml:space="preserve">เป็นบริษัทร่วมที่ถือหุ้นโดย </w:t>
      </w:r>
      <w:r w:rsidR="00D7175D" w:rsidRPr="00370597">
        <w:rPr>
          <w:rFonts w:ascii="Angsana New" w:hAnsi="Angsana New"/>
          <w:spacing w:val="-2"/>
          <w:sz w:val="30"/>
          <w:szCs w:val="30"/>
        </w:rPr>
        <w:t xml:space="preserve">CPF Denmark A/S (“CPF DM”) </w:t>
      </w:r>
      <w:r w:rsidR="00D7175D" w:rsidRPr="00370597">
        <w:rPr>
          <w:rFonts w:ascii="Angsana New" w:hAnsi="Angsana New"/>
          <w:spacing w:val="-2"/>
          <w:sz w:val="30"/>
          <w:szCs w:val="30"/>
          <w:cs/>
        </w:rPr>
        <w:t xml:space="preserve">ในอัตราร้อยละ </w:t>
      </w:r>
      <w:r w:rsidR="009711B9" w:rsidRPr="00370597">
        <w:rPr>
          <w:rFonts w:ascii="Angsana New" w:hAnsi="Angsana New"/>
          <w:spacing w:val="-2"/>
          <w:sz w:val="30"/>
          <w:szCs w:val="30"/>
        </w:rPr>
        <w:t>29</w:t>
      </w:r>
      <w:r w:rsidR="00855532" w:rsidRPr="00370597">
        <w:rPr>
          <w:rFonts w:ascii="Angsana New" w:hAnsi="Angsana New"/>
          <w:spacing w:val="-2"/>
          <w:sz w:val="30"/>
          <w:szCs w:val="30"/>
        </w:rPr>
        <w:t>.</w:t>
      </w:r>
      <w:r w:rsidR="009711B9" w:rsidRPr="00370597">
        <w:rPr>
          <w:rFonts w:ascii="Angsana New" w:hAnsi="Angsana New"/>
          <w:spacing w:val="-2"/>
          <w:sz w:val="30"/>
          <w:szCs w:val="30"/>
        </w:rPr>
        <w:t>00</w:t>
      </w:r>
      <w:r w:rsidR="00D7175D" w:rsidRPr="00370597">
        <w:rPr>
          <w:rFonts w:ascii="Angsana New" w:hAnsi="Angsana New"/>
          <w:spacing w:val="-2"/>
          <w:sz w:val="30"/>
          <w:szCs w:val="30"/>
        </w:rPr>
        <w:t xml:space="preserve"> </w:t>
      </w:r>
      <w:r w:rsidR="00D7175D" w:rsidRPr="00370597">
        <w:rPr>
          <w:rFonts w:ascii="Angsana New" w:hAnsi="Angsana New"/>
          <w:spacing w:val="-2"/>
          <w:sz w:val="30"/>
          <w:szCs w:val="30"/>
          <w:cs/>
        </w:rPr>
        <w:t xml:space="preserve">ของหุ้นที่ออกและจำหน่ายแล้ว โดย </w:t>
      </w:r>
      <w:r w:rsidR="00D7175D" w:rsidRPr="00370597">
        <w:rPr>
          <w:rFonts w:ascii="Angsana New" w:hAnsi="Angsana New"/>
          <w:spacing w:val="-2"/>
          <w:sz w:val="30"/>
          <w:szCs w:val="30"/>
        </w:rPr>
        <w:t xml:space="preserve">CPF DM </w:t>
      </w:r>
      <w:r w:rsidR="00D7175D" w:rsidRPr="00370597">
        <w:rPr>
          <w:rFonts w:ascii="Angsana New" w:hAnsi="Angsana New"/>
          <w:spacing w:val="-2"/>
          <w:sz w:val="30"/>
          <w:szCs w:val="30"/>
          <w:cs/>
        </w:rPr>
        <w:t xml:space="preserve">เป็นบริษัทย่อยที่บริษัทถือหุ้นทางอ้อมในอัตราร้อยละ </w:t>
      </w:r>
      <w:r w:rsidR="009711B9" w:rsidRPr="00370597">
        <w:rPr>
          <w:rFonts w:ascii="Angsana New" w:hAnsi="Angsana New"/>
          <w:spacing w:val="-2"/>
          <w:sz w:val="30"/>
          <w:szCs w:val="30"/>
        </w:rPr>
        <w:t>5</w:t>
      </w:r>
      <w:r w:rsidR="00DD3CF1">
        <w:rPr>
          <w:rFonts w:ascii="Angsana New" w:hAnsi="Angsana New"/>
          <w:spacing w:val="-2"/>
          <w:sz w:val="30"/>
          <w:szCs w:val="30"/>
        </w:rPr>
        <w:t>1.99</w:t>
      </w:r>
      <w:r w:rsidR="00D7175D" w:rsidRPr="00370597">
        <w:rPr>
          <w:rFonts w:ascii="Angsana New" w:hAnsi="Angsana New"/>
          <w:spacing w:val="-2"/>
          <w:sz w:val="30"/>
          <w:szCs w:val="30"/>
        </w:rPr>
        <w:t xml:space="preserve"> </w:t>
      </w:r>
      <w:r w:rsidR="00D7175D" w:rsidRPr="00370597">
        <w:rPr>
          <w:rFonts w:ascii="Angsana New" w:hAnsi="Angsana New"/>
          <w:spacing w:val="-2"/>
          <w:sz w:val="30"/>
          <w:szCs w:val="30"/>
          <w:cs/>
        </w:rPr>
        <w:t xml:space="preserve">ของหุ้นทั้งหมดที่ออกจำหน่ายแล้วของ </w:t>
      </w:r>
      <w:r w:rsidR="00D7175D" w:rsidRPr="00370597">
        <w:rPr>
          <w:rFonts w:ascii="Angsana New" w:hAnsi="Angsana New"/>
          <w:spacing w:val="-2"/>
          <w:sz w:val="30"/>
          <w:szCs w:val="30"/>
        </w:rPr>
        <w:t xml:space="preserve">CPF DM </w:t>
      </w:r>
      <w:r w:rsidR="00D7175D" w:rsidRPr="00370597">
        <w:rPr>
          <w:rFonts w:ascii="Angsana New" w:hAnsi="Angsana New"/>
          <w:spacing w:val="-2"/>
          <w:sz w:val="30"/>
          <w:szCs w:val="30"/>
          <w:cs/>
        </w:rPr>
        <w:t>ดังนั้นกลุ่มบริษัทบันทึกเงินลงทุน</w:t>
      </w:r>
      <w:r w:rsidR="00D7175D" w:rsidRPr="00370597">
        <w:rPr>
          <w:rFonts w:ascii="Angsana New" w:hAnsi="Angsana New"/>
          <w:sz w:val="30"/>
          <w:szCs w:val="30"/>
          <w:cs/>
        </w:rPr>
        <w:t xml:space="preserve">ใน </w:t>
      </w:r>
      <w:r w:rsidR="00D7175D" w:rsidRPr="00370597">
        <w:rPr>
          <w:rFonts w:ascii="Angsana New" w:hAnsi="Angsana New"/>
          <w:sz w:val="30"/>
          <w:szCs w:val="30"/>
        </w:rPr>
        <w:t xml:space="preserve">BHJ </w:t>
      </w:r>
      <w:r w:rsidR="00D7175D" w:rsidRPr="00370597">
        <w:rPr>
          <w:rFonts w:ascii="Angsana New" w:hAnsi="Angsana New"/>
          <w:sz w:val="30"/>
          <w:szCs w:val="30"/>
          <w:cs/>
        </w:rPr>
        <w:t xml:space="preserve">ในอัตราร้อยละ </w:t>
      </w:r>
      <w:r w:rsidR="009711B9" w:rsidRPr="00370597">
        <w:rPr>
          <w:rFonts w:ascii="Angsana New" w:hAnsi="Angsana New"/>
          <w:sz w:val="30"/>
          <w:szCs w:val="30"/>
        </w:rPr>
        <w:t>15</w:t>
      </w:r>
      <w:r w:rsidR="00D7175D" w:rsidRPr="00370597">
        <w:rPr>
          <w:rFonts w:ascii="Angsana New" w:hAnsi="Angsana New"/>
          <w:sz w:val="30"/>
          <w:szCs w:val="30"/>
        </w:rPr>
        <w:t>.</w:t>
      </w:r>
      <w:r w:rsidR="009711B9" w:rsidRPr="00370597">
        <w:rPr>
          <w:rFonts w:ascii="Angsana New" w:hAnsi="Angsana New"/>
          <w:sz w:val="30"/>
          <w:szCs w:val="30"/>
        </w:rPr>
        <w:t>08</w:t>
      </w:r>
      <w:r w:rsidR="00D7175D" w:rsidRPr="00370597">
        <w:rPr>
          <w:rFonts w:ascii="Angsana New" w:hAnsi="Angsana New"/>
          <w:sz w:val="30"/>
          <w:szCs w:val="30"/>
        </w:rPr>
        <w:t xml:space="preserve"> </w:t>
      </w:r>
      <w:r w:rsidR="00D7175D" w:rsidRPr="00370597">
        <w:rPr>
          <w:rFonts w:ascii="Angsana New" w:hAnsi="Angsana New"/>
          <w:sz w:val="30"/>
          <w:szCs w:val="30"/>
          <w:cs/>
        </w:rPr>
        <w:t>ในงบการเงินรวม</w:t>
      </w:r>
      <w:r w:rsidR="00E319D8" w:rsidRPr="00370597">
        <w:rPr>
          <w:rFonts w:ascii="Angsana New" w:hAnsi="Angsana New"/>
          <w:spacing w:val="-2"/>
          <w:sz w:val="30"/>
          <w:szCs w:val="30"/>
          <w:cs/>
        </w:rPr>
        <w:t>ตามวิธี</w:t>
      </w:r>
      <w:r w:rsidR="00E319D8" w:rsidRPr="00370597">
        <w:rPr>
          <w:rFonts w:ascii="Angsana New" w:hAnsi="Angsana New"/>
          <w:sz w:val="30"/>
          <w:szCs w:val="30"/>
          <w:cs/>
        </w:rPr>
        <w:t>ส่วนได้เสีย</w:t>
      </w:r>
    </w:p>
    <w:p w14:paraId="39837A93" w14:textId="77777777" w:rsidR="00C256EB" w:rsidRPr="00370597" w:rsidRDefault="00C256EB" w:rsidP="00EB0635">
      <w:pPr>
        <w:ind w:right="108"/>
        <w:jc w:val="thaiDistribute"/>
        <w:rPr>
          <w:rFonts w:ascii="Angsana New" w:hAnsi="Angsana New"/>
          <w:spacing w:val="-2"/>
          <w:sz w:val="28"/>
          <w:szCs w:val="30"/>
          <w:vertAlign w:val="superscript"/>
        </w:rPr>
      </w:pPr>
    </w:p>
    <w:p w14:paraId="04023724" w14:textId="4CF9A8D0" w:rsidR="00D7175D" w:rsidRPr="00370597" w:rsidRDefault="00D9594A" w:rsidP="002B1F72">
      <w:pPr>
        <w:ind w:right="10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28"/>
          <w:szCs w:val="30"/>
          <w:vertAlign w:val="superscript"/>
        </w:rPr>
        <w:t>*</w:t>
      </w:r>
      <w:r w:rsidR="00D7175D" w:rsidRPr="00370597">
        <w:rPr>
          <w:rFonts w:ascii="Angsana New" w:hAnsi="Angsana New"/>
          <w:sz w:val="28"/>
          <w:szCs w:val="30"/>
          <w:vertAlign w:val="superscript"/>
        </w:rPr>
        <w:t xml:space="preserve">** </w:t>
      </w:r>
      <w:r w:rsidR="009D79FA" w:rsidRPr="00370597">
        <w:rPr>
          <w:rFonts w:ascii="Angsana New" w:hAnsi="Angsana New"/>
          <w:sz w:val="30"/>
          <w:szCs w:val="30"/>
        </w:rPr>
        <w:t xml:space="preserve">Chia Tai Investment Co., Ltd. (“CTI”) </w:t>
      </w:r>
      <w:r w:rsidR="00D7175D" w:rsidRPr="00370597">
        <w:rPr>
          <w:rFonts w:ascii="Angsana New" w:hAnsi="Angsana New"/>
          <w:sz w:val="30"/>
          <w:szCs w:val="30"/>
          <w:cs/>
        </w:rPr>
        <w:t xml:space="preserve">เป็นบริษัทร่วมที่ถือหุ้นโดย </w:t>
      </w:r>
      <w:r w:rsidR="009D79FA" w:rsidRPr="00370597">
        <w:rPr>
          <w:rFonts w:ascii="Angsana New" w:hAnsi="Angsana New"/>
          <w:sz w:val="30"/>
          <w:szCs w:val="30"/>
        </w:rPr>
        <w:t xml:space="preserve">C.P. Pokphand Co., Ltd. (“CPP”) </w:t>
      </w:r>
      <w:r w:rsidR="00D7175D" w:rsidRPr="00370597">
        <w:rPr>
          <w:rFonts w:ascii="Angsana New" w:hAnsi="Angsana New"/>
          <w:sz w:val="30"/>
          <w:szCs w:val="30"/>
          <w:cs/>
        </w:rPr>
        <w:t xml:space="preserve">ในอัตราร้อยละ </w:t>
      </w:r>
      <w:r w:rsidR="009711B9" w:rsidRPr="00370597">
        <w:rPr>
          <w:rFonts w:ascii="Angsana New" w:hAnsi="Angsana New"/>
          <w:sz w:val="30"/>
          <w:szCs w:val="30"/>
        </w:rPr>
        <w:t>35</w:t>
      </w:r>
      <w:r w:rsidR="009D79FA" w:rsidRPr="00370597">
        <w:rPr>
          <w:rFonts w:ascii="Angsana New" w:hAnsi="Angsana New"/>
          <w:sz w:val="30"/>
          <w:szCs w:val="30"/>
        </w:rPr>
        <w:t>.</w:t>
      </w:r>
      <w:r w:rsidR="009711B9" w:rsidRPr="00370597">
        <w:rPr>
          <w:rFonts w:ascii="Angsana New" w:hAnsi="Angsana New"/>
          <w:sz w:val="30"/>
          <w:szCs w:val="30"/>
        </w:rPr>
        <w:t>00</w:t>
      </w:r>
      <w:r w:rsidR="00D7175D" w:rsidRPr="00370597">
        <w:rPr>
          <w:rFonts w:ascii="Angsana New" w:hAnsi="Angsana New"/>
          <w:sz w:val="30"/>
          <w:szCs w:val="30"/>
          <w:cs/>
        </w:rPr>
        <w:t xml:space="preserve"> ของหุ้นที่ออกและจำหน่ายแล้ว โดย </w:t>
      </w:r>
      <w:r w:rsidR="00D7175D" w:rsidRPr="00370597">
        <w:rPr>
          <w:rFonts w:ascii="Angsana New" w:hAnsi="Angsana New"/>
          <w:sz w:val="30"/>
          <w:szCs w:val="30"/>
        </w:rPr>
        <w:t>C</w:t>
      </w:r>
      <w:r w:rsidR="009D79FA" w:rsidRPr="00370597">
        <w:rPr>
          <w:rFonts w:ascii="Angsana New" w:hAnsi="Angsana New"/>
          <w:sz w:val="30"/>
          <w:szCs w:val="30"/>
        </w:rPr>
        <w:t>PP</w:t>
      </w:r>
      <w:r w:rsidR="00D7175D" w:rsidRPr="00370597">
        <w:rPr>
          <w:rFonts w:ascii="Angsana New" w:hAnsi="Angsana New"/>
          <w:sz w:val="30"/>
          <w:szCs w:val="30"/>
        </w:rPr>
        <w:t xml:space="preserve"> </w:t>
      </w:r>
      <w:r w:rsidR="00D7175D" w:rsidRPr="00370597">
        <w:rPr>
          <w:rFonts w:ascii="Angsana New" w:hAnsi="Angsana New"/>
          <w:sz w:val="30"/>
          <w:szCs w:val="30"/>
          <w:cs/>
        </w:rPr>
        <w:t>เป็นบริษัทย่อยที่บริษัทถือหุ้นทาง</w:t>
      </w:r>
      <w:r w:rsidR="009D79FA" w:rsidRPr="00370597">
        <w:rPr>
          <w:rFonts w:ascii="Angsana New" w:hAnsi="Angsana New"/>
          <w:sz w:val="30"/>
          <w:szCs w:val="30"/>
          <w:cs/>
        </w:rPr>
        <w:t>ตรงและทาง</w:t>
      </w:r>
      <w:r w:rsidR="00D7175D" w:rsidRPr="00370597">
        <w:rPr>
          <w:rFonts w:ascii="Angsana New" w:hAnsi="Angsana New"/>
          <w:sz w:val="30"/>
          <w:szCs w:val="30"/>
          <w:cs/>
        </w:rPr>
        <w:t xml:space="preserve">อ้อมในอัตราร้อยละ </w:t>
      </w:r>
      <w:r w:rsidR="009711B9" w:rsidRPr="00370597">
        <w:rPr>
          <w:rFonts w:ascii="Angsana New" w:hAnsi="Angsana New"/>
          <w:sz w:val="30"/>
          <w:szCs w:val="30"/>
        </w:rPr>
        <w:t>52</w:t>
      </w:r>
      <w:r w:rsidR="00D7175D" w:rsidRPr="00370597">
        <w:rPr>
          <w:rFonts w:ascii="Angsana New" w:hAnsi="Angsana New"/>
          <w:sz w:val="30"/>
          <w:szCs w:val="30"/>
        </w:rPr>
        <w:t>.</w:t>
      </w:r>
      <w:r w:rsidR="009711B9" w:rsidRPr="00370597">
        <w:rPr>
          <w:rFonts w:ascii="Angsana New" w:hAnsi="Angsana New"/>
          <w:sz w:val="30"/>
          <w:szCs w:val="30"/>
        </w:rPr>
        <w:t>2</w:t>
      </w:r>
      <w:r w:rsidR="0015386D">
        <w:rPr>
          <w:rFonts w:ascii="Angsana New" w:hAnsi="Angsana New"/>
          <w:sz w:val="30"/>
          <w:szCs w:val="30"/>
        </w:rPr>
        <w:t>5</w:t>
      </w:r>
      <w:r w:rsidR="00D7175D" w:rsidRPr="00370597">
        <w:rPr>
          <w:rFonts w:ascii="Angsana New" w:hAnsi="Angsana New"/>
          <w:sz w:val="30"/>
          <w:szCs w:val="30"/>
        </w:rPr>
        <w:t xml:space="preserve"> </w:t>
      </w:r>
      <w:r w:rsidR="00D7175D" w:rsidRPr="00370597">
        <w:rPr>
          <w:rFonts w:ascii="Angsana New" w:hAnsi="Angsana New"/>
          <w:sz w:val="30"/>
          <w:szCs w:val="30"/>
          <w:cs/>
        </w:rPr>
        <w:t xml:space="preserve">ของหุ้นทั้งหมดที่ออกจำหน่ายแล้วของ </w:t>
      </w:r>
      <w:r w:rsidR="00D7175D" w:rsidRPr="00370597">
        <w:rPr>
          <w:rFonts w:ascii="Angsana New" w:hAnsi="Angsana New"/>
          <w:sz w:val="30"/>
          <w:szCs w:val="30"/>
        </w:rPr>
        <w:t>C</w:t>
      </w:r>
      <w:r w:rsidR="009D79FA" w:rsidRPr="00370597">
        <w:rPr>
          <w:rFonts w:ascii="Angsana New" w:hAnsi="Angsana New"/>
          <w:sz w:val="30"/>
          <w:szCs w:val="30"/>
        </w:rPr>
        <w:t>PP</w:t>
      </w:r>
      <w:r w:rsidR="00D7175D" w:rsidRPr="00370597">
        <w:rPr>
          <w:rFonts w:ascii="Angsana New" w:hAnsi="Angsana New"/>
          <w:sz w:val="30"/>
          <w:szCs w:val="30"/>
        </w:rPr>
        <w:t xml:space="preserve"> </w:t>
      </w:r>
      <w:r w:rsidR="00D7175D" w:rsidRPr="00370597">
        <w:rPr>
          <w:rFonts w:ascii="Angsana New" w:hAnsi="Angsana New"/>
          <w:sz w:val="30"/>
          <w:szCs w:val="30"/>
          <w:cs/>
        </w:rPr>
        <w:t>ดังนั้นกลุ่มบริษัท</w:t>
      </w:r>
      <w:r w:rsidR="000F4234" w:rsidRPr="00370597">
        <w:rPr>
          <w:rFonts w:ascii="Angsana New" w:hAnsi="Angsana New"/>
          <w:sz w:val="30"/>
          <w:szCs w:val="30"/>
          <w:cs/>
        </w:rPr>
        <w:t>จึง</w:t>
      </w:r>
      <w:r w:rsidR="00D7175D" w:rsidRPr="00370597">
        <w:rPr>
          <w:rFonts w:ascii="Angsana New" w:hAnsi="Angsana New"/>
          <w:sz w:val="30"/>
          <w:szCs w:val="30"/>
          <w:cs/>
        </w:rPr>
        <w:t xml:space="preserve">บันทึกเงินลงทุนใน </w:t>
      </w:r>
      <w:r w:rsidR="009D79FA" w:rsidRPr="00370597">
        <w:rPr>
          <w:rFonts w:ascii="Angsana New" w:hAnsi="Angsana New"/>
          <w:sz w:val="30"/>
          <w:szCs w:val="30"/>
        </w:rPr>
        <w:t xml:space="preserve">CTI </w:t>
      </w:r>
      <w:r w:rsidR="00D7175D" w:rsidRPr="00370597">
        <w:rPr>
          <w:rFonts w:ascii="Angsana New" w:hAnsi="Angsana New"/>
          <w:sz w:val="30"/>
          <w:szCs w:val="30"/>
          <w:cs/>
        </w:rPr>
        <w:t xml:space="preserve">ในอัตราร้อยละ </w:t>
      </w:r>
      <w:r w:rsidR="009711B9" w:rsidRPr="00370597">
        <w:rPr>
          <w:rFonts w:ascii="Angsana New" w:hAnsi="Angsana New"/>
          <w:sz w:val="30"/>
          <w:szCs w:val="30"/>
        </w:rPr>
        <w:t>18</w:t>
      </w:r>
      <w:r w:rsidR="00BB4307" w:rsidRPr="00370597">
        <w:rPr>
          <w:rFonts w:ascii="Angsana New" w:hAnsi="Angsana New"/>
          <w:sz w:val="30"/>
          <w:szCs w:val="30"/>
        </w:rPr>
        <w:t>.</w:t>
      </w:r>
      <w:r w:rsidR="009711B9" w:rsidRPr="00370597">
        <w:rPr>
          <w:rFonts w:ascii="Angsana New" w:hAnsi="Angsana New"/>
          <w:sz w:val="30"/>
          <w:szCs w:val="30"/>
        </w:rPr>
        <w:t>2</w:t>
      </w:r>
      <w:r w:rsidR="00E2480B">
        <w:rPr>
          <w:rFonts w:ascii="Angsana New" w:hAnsi="Angsana New"/>
          <w:sz w:val="30"/>
          <w:szCs w:val="30"/>
        </w:rPr>
        <w:t>9</w:t>
      </w:r>
      <w:r w:rsidR="00D7175D" w:rsidRPr="00370597">
        <w:rPr>
          <w:rFonts w:ascii="Angsana New" w:hAnsi="Angsana New"/>
          <w:sz w:val="30"/>
          <w:szCs w:val="30"/>
          <w:cs/>
        </w:rPr>
        <w:t xml:space="preserve"> </w:t>
      </w:r>
      <w:r w:rsidR="00C256EB" w:rsidRPr="00370597">
        <w:rPr>
          <w:rFonts w:ascii="Angsana New" w:hAnsi="Angsana New"/>
          <w:sz w:val="30"/>
          <w:szCs w:val="30"/>
          <w:cs/>
        </w:rPr>
        <w:t>ในงบการเงินรวม</w:t>
      </w:r>
      <w:r w:rsidR="000F4234" w:rsidRPr="00370597">
        <w:rPr>
          <w:rFonts w:ascii="Angsana New" w:hAnsi="Angsana New"/>
          <w:sz w:val="30"/>
          <w:szCs w:val="30"/>
          <w:cs/>
        </w:rPr>
        <w:t>ตามวิธีส่วนได้เสีย</w:t>
      </w:r>
      <w:r w:rsidR="00D7175D" w:rsidRPr="00370597">
        <w:rPr>
          <w:rFonts w:ascii="Angsana New" w:hAnsi="Angsana New"/>
          <w:sz w:val="30"/>
          <w:szCs w:val="30"/>
        </w:rPr>
        <w:t xml:space="preserve"> </w:t>
      </w:r>
      <w:r w:rsidR="00D7175D" w:rsidRPr="00370597">
        <w:rPr>
          <w:rFonts w:ascii="Angsana New" w:hAnsi="Angsana New"/>
          <w:sz w:val="30"/>
          <w:szCs w:val="30"/>
          <w:cs/>
        </w:rPr>
        <w:t xml:space="preserve">เนื่องจาก </w:t>
      </w:r>
      <w:r w:rsidR="00D7175D" w:rsidRPr="00370597">
        <w:rPr>
          <w:rFonts w:ascii="Angsana New" w:hAnsi="Angsana New"/>
          <w:sz w:val="30"/>
          <w:szCs w:val="30"/>
        </w:rPr>
        <w:t>C</w:t>
      </w:r>
      <w:r w:rsidR="009D79FA" w:rsidRPr="00370597">
        <w:rPr>
          <w:rFonts w:ascii="Angsana New" w:hAnsi="Angsana New"/>
          <w:sz w:val="30"/>
          <w:szCs w:val="30"/>
        </w:rPr>
        <w:t>PP</w:t>
      </w:r>
      <w:r w:rsidR="00D7175D" w:rsidRPr="00370597">
        <w:rPr>
          <w:rFonts w:ascii="Angsana New" w:hAnsi="Angsana New"/>
          <w:sz w:val="30"/>
          <w:szCs w:val="30"/>
        </w:rPr>
        <w:t xml:space="preserve"> </w:t>
      </w:r>
      <w:r w:rsidR="00D7175D" w:rsidRPr="00370597">
        <w:rPr>
          <w:rFonts w:ascii="Angsana New" w:hAnsi="Angsana New"/>
          <w:sz w:val="30"/>
          <w:szCs w:val="30"/>
          <w:cs/>
        </w:rPr>
        <w:t>เป็นผู้มีอิทธิพลอย่างมีนัยสำคัญใน</w:t>
      </w:r>
      <w:r w:rsidR="00E4183B" w:rsidRPr="00370597">
        <w:rPr>
          <w:rFonts w:ascii="Angsana New" w:hAnsi="Angsana New"/>
          <w:sz w:val="30"/>
          <w:szCs w:val="30"/>
          <w:cs/>
        </w:rPr>
        <w:t>บริษัทดังกล่าว</w:t>
      </w:r>
      <w:r w:rsidR="00D7175D" w:rsidRPr="00370597">
        <w:rPr>
          <w:rFonts w:ascii="Angsana New" w:hAnsi="Angsana New"/>
          <w:sz w:val="30"/>
          <w:szCs w:val="30"/>
          <w:cs/>
        </w:rPr>
        <w:t>โดยมีตัวแทนอยู่ในคณะกรรมการ</w:t>
      </w:r>
      <w:r w:rsidR="00D7175D" w:rsidRPr="00370597">
        <w:rPr>
          <w:rFonts w:ascii="Angsana New" w:hAnsi="Angsana New"/>
          <w:sz w:val="30"/>
          <w:szCs w:val="30"/>
        </w:rPr>
        <w:t xml:space="preserve"> </w:t>
      </w:r>
      <w:r w:rsidR="00D7175D" w:rsidRPr="00370597">
        <w:rPr>
          <w:rFonts w:ascii="Angsana New" w:hAnsi="Angsana New"/>
          <w:sz w:val="30"/>
          <w:szCs w:val="30"/>
          <w:cs/>
        </w:rPr>
        <w:t>รวมทั้งมีส่วนร่วมในการกำหนดนโยบายและมีส่วนร่วมในการตัดสินใจในเรื่องที่สำคัญของ</w:t>
      </w:r>
      <w:r w:rsidR="00E4183B" w:rsidRPr="00370597">
        <w:rPr>
          <w:rFonts w:ascii="Angsana New" w:hAnsi="Angsana New"/>
          <w:sz w:val="30"/>
          <w:szCs w:val="30"/>
          <w:cs/>
        </w:rPr>
        <w:t xml:space="preserve">บริษัทดังกล่าว </w:t>
      </w:r>
    </w:p>
    <w:p w14:paraId="44BEAE8E" w14:textId="77777777" w:rsidR="002D6942" w:rsidRDefault="002D6942" w:rsidP="002B1F72">
      <w:pPr>
        <w:ind w:right="108"/>
        <w:jc w:val="thaiDistribute"/>
        <w:rPr>
          <w:rFonts w:ascii="Angsana New" w:hAnsi="Angsana New"/>
          <w:sz w:val="30"/>
          <w:szCs w:val="30"/>
        </w:rPr>
      </w:pPr>
    </w:p>
    <w:p w14:paraId="3CC4EF19" w14:textId="195CDABA" w:rsidR="002D6942" w:rsidRPr="00874A0F" w:rsidRDefault="002D6942" w:rsidP="002D69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08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pacing w:val="-2"/>
          <w:sz w:val="28"/>
          <w:szCs w:val="30"/>
          <w:vertAlign w:val="superscript"/>
        </w:rPr>
        <w:t>*</w:t>
      </w:r>
      <w:r w:rsidRPr="00370597">
        <w:rPr>
          <w:rFonts w:ascii="Angsana New" w:hAnsi="Angsana New"/>
          <w:spacing w:val="-2"/>
          <w:sz w:val="28"/>
          <w:szCs w:val="30"/>
          <w:vertAlign w:val="superscript"/>
        </w:rPr>
        <w:t>***</w:t>
      </w:r>
      <w:r w:rsidRPr="00370597">
        <w:rPr>
          <w:rFonts w:ascii="Angsana New" w:hAnsi="Angsana New"/>
          <w:spacing w:val="-2"/>
          <w:sz w:val="30"/>
          <w:szCs w:val="30"/>
        </w:rPr>
        <w:t xml:space="preserve"> </w:t>
      </w:r>
      <w:r w:rsidR="000A4CD3" w:rsidRPr="000A4CD3">
        <w:rPr>
          <w:rFonts w:ascii="Angsana New" w:hAnsi="Angsana New"/>
          <w:spacing w:val="-4"/>
          <w:sz w:val="30"/>
          <w:szCs w:val="30"/>
        </w:rPr>
        <w:t xml:space="preserve">Sao Ta Foods Joint Stock Company </w:t>
      </w:r>
      <w:r w:rsidRPr="00370597">
        <w:rPr>
          <w:rFonts w:ascii="Angsana New" w:hAnsi="Angsana New"/>
          <w:spacing w:val="-4"/>
          <w:sz w:val="30"/>
          <w:szCs w:val="30"/>
        </w:rPr>
        <w:t>(“</w:t>
      </w:r>
      <w:r w:rsidR="000A4CD3">
        <w:rPr>
          <w:rFonts w:ascii="Angsana New" w:hAnsi="Angsana New"/>
          <w:spacing w:val="-4"/>
          <w:sz w:val="30"/>
          <w:szCs w:val="30"/>
        </w:rPr>
        <w:t>Sao Ta</w:t>
      </w:r>
      <w:r w:rsidRPr="00370597">
        <w:rPr>
          <w:rFonts w:ascii="Angsana New" w:hAnsi="Angsana New"/>
          <w:spacing w:val="-4"/>
          <w:sz w:val="30"/>
          <w:szCs w:val="30"/>
        </w:rPr>
        <w:t xml:space="preserve">”) </w:t>
      </w:r>
      <w:r w:rsidRPr="00370597">
        <w:rPr>
          <w:rFonts w:ascii="Angsana New" w:hAnsi="Angsana New"/>
          <w:spacing w:val="-4"/>
          <w:sz w:val="30"/>
          <w:szCs w:val="30"/>
          <w:cs/>
        </w:rPr>
        <w:t xml:space="preserve">เป็นบริษัทร่วมที่ถือหุ้นโดย </w:t>
      </w:r>
      <w:r w:rsidR="00091608" w:rsidRPr="00091608">
        <w:rPr>
          <w:rFonts w:ascii="Angsana New" w:hAnsi="Angsana New"/>
          <w:spacing w:val="-4"/>
          <w:sz w:val="30"/>
          <w:szCs w:val="30"/>
        </w:rPr>
        <w:t xml:space="preserve">C.P. </w:t>
      </w:r>
      <w:r w:rsidR="00091608">
        <w:rPr>
          <w:rFonts w:ascii="Angsana New" w:hAnsi="Angsana New"/>
          <w:spacing w:val="-4"/>
          <w:sz w:val="30"/>
          <w:szCs w:val="30"/>
        </w:rPr>
        <w:t>Vietnam</w:t>
      </w:r>
      <w:r w:rsidR="00091608" w:rsidRPr="00091608">
        <w:rPr>
          <w:rFonts w:ascii="Angsana New" w:hAnsi="Angsana New"/>
          <w:spacing w:val="-4"/>
          <w:sz w:val="30"/>
          <w:szCs w:val="30"/>
        </w:rPr>
        <w:t xml:space="preserve"> C</w:t>
      </w:r>
      <w:r w:rsidR="00091608">
        <w:rPr>
          <w:rFonts w:ascii="Angsana New" w:hAnsi="Angsana New"/>
          <w:spacing w:val="-4"/>
          <w:sz w:val="30"/>
          <w:szCs w:val="30"/>
        </w:rPr>
        <w:t>orporation</w:t>
      </w:r>
      <w:r w:rsidR="00091608" w:rsidRPr="00091608">
        <w:rPr>
          <w:rFonts w:ascii="Angsana New" w:hAnsi="Angsana New"/>
          <w:spacing w:val="-4"/>
          <w:sz w:val="30"/>
          <w:szCs w:val="30"/>
        </w:rPr>
        <w:t xml:space="preserve"> </w:t>
      </w:r>
      <w:r w:rsidRPr="00370597">
        <w:rPr>
          <w:rFonts w:ascii="Angsana New" w:hAnsi="Angsana New"/>
          <w:spacing w:val="-4"/>
          <w:sz w:val="30"/>
          <w:szCs w:val="30"/>
        </w:rPr>
        <w:t>(“C</w:t>
      </w:r>
      <w:r w:rsidR="00091608">
        <w:rPr>
          <w:rFonts w:ascii="Angsana New" w:hAnsi="Angsana New"/>
          <w:spacing w:val="-4"/>
          <w:sz w:val="30"/>
          <w:szCs w:val="30"/>
        </w:rPr>
        <w:t>PV</w:t>
      </w:r>
      <w:r w:rsidRPr="00370597">
        <w:rPr>
          <w:rFonts w:ascii="Angsana New" w:hAnsi="Angsana New"/>
          <w:spacing w:val="-4"/>
          <w:sz w:val="30"/>
          <w:szCs w:val="30"/>
        </w:rPr>
        <w:t xml:space="preserve">”) </w:t>
      </w:r>
      <w:r w:rsidRPr="00370597">
        <w:rPr>
          <w:rFonts w:ascii="Angsana New" w:hAnsi="Angsana New"/>
          <w:spacing w:val="-4"/>
          <w:sz w:val="30"/>
          <w:szCs w:val="30"/>
          <w:cs/>
        </w:rPr>
        <w:t xml:space="preserve">ในอัตราร้อยละ </w:t>
      </w:r>
      <w:r w:rsidRPr="00370597">
        <w:rPr>
          <w:rFonts w:ascii="Angsana New" w:hAnsi="Angsana New"/>
          <w:spacing w:val="-4"/>
          <w:sz w:val="30"/>
          <w:szCs w:val="30"/>
        </w:rPr>
        <w:t>2</w:t>
      </w:r>
      <w:r w:rsidR="00091608">
        <w:rPr>
          <w:rFonts w:ascii="Angsana New" w:hAnsi="Angsana New"/>
          <w:spacing w:val="-4"/>
          <w:sz w:val="30"/>
          <w:szCs w:val="30"/>
        </w:rPr>
        <w:t>4</w:t>
      </w:r>
      <w:r w:rsidRPr="00370597">
        <w:rPr>
          <w:rFonts w:ascii="Angsana New" w:hAnsi="Angsana New"/>
          <w:spacing w:val="-4"/>
          <w:sz w:val="30"/>
          <w:szCs w:val="30"/>
        </w:rPr>
        <w:t>.</w:t>
      </w:r>
      <w:r w:rsidR="00091608">
        <w:rPr>
          <w:rFonts w:ascii="Angsana New" w:hAnsi="Angsana New"/>
          <w:spacing w:val="-4"/>
          <w:sz w:val="30"/>
          <w:szCs w:val="30"/>
        </w:rPr>
        <w:t>9</w:t>
      </w:r>
      <w:r w:rsidRPr="00370597">
        <w:rPr>
          <w:rFonts w:ascii="Angsana New" w:hAnsi="Angsana New"/>
          <w:spacing w:val="-4"/>
          <w:sz w:val="30"/>
          <w:szCs w:val="30"/>
        </w:rPr>
        <w:t xml:space="preserve">0 </w:t>
      </w:r>
      <w:r w:rsidRPr="00370597">
        <w:rPr>
          <w:rFonts w:ascii="Angsana New" w:hAnsi="Angsana New"/>
          <w:spacing w:val="-4"/>
          <w:sz w:val="30"/>
          <w:szCs w:val="30"/>
          <w:cs/>
        </w:rPr>
        <w:t>ของหุ้นที่ออกและจำหน่ายแล้ว</w:t>
      </w:r>
      <w:r w:rsidR="009570AC">
        <w:rPr>
          <w:rFonts w:ascii="Angsana New" w:hAnsi="Angsana New"/>
          <w:spacing w:val="-4"/>
          <w:sz w:val="30"/>
          <w:szCs w:val="30"/>
        </w:rPr>
        <w:t xml:space="preserve"> </w:t>
      </w:r>
      <w:r w:rsidRPr="00370597">
        <w:rPr>
          <w:rFonts w:ascii="Angsana New" w:hAnsi="Angsana New"/>
          <w:spacing w:val="-2"/>
          <w:sz w:val="30"/>
          <w:szCs w:val="30"/>
          <w:cs/>
        </w:rPr>
        <w:t xml:space="preserve">โดย </w:t>
      </w:r>
      <w:r w:rsidR="007A2F77">
        <w:rPr>
          <w:rFonts w:ascii="Angsana New" w:hAnsi="Angsana New"/>
          <w:spacing w:val="-2"/>
          <w:sz w:val="30"/>
          <w:szCs w:val="30"/>
        </w:rPr>
        <w:t>CPV</w:t>
      </w:r>
      <w:r w:rsidRPr="00370597">
        <w:rPr>
          <w:rFonts w:ascii="Angsana New" w:hAnsi="Angsana New"/>
          <w:spacing w:val="-2"/>
          <w:sz w:val="30"/>
          <w:szCs w:val="30"/>
        </w:rPr>
        <w:t xml:space="preserve"> </w:t>
      </w:r>
      <w:r w:rsidRPr="00370597">
        <w:rPr>
          <w:rFonts w:ascii="Angsana New" w:hAnsi="Angsana New"/>
          <w:spacing w:val="-2"/>
          <w:sz w:val="30"/>
          <w:szCs w:val="30"/>
          <w:cs/>
        </w:rPr>
        <w:t xml:space="preserve">เป็นบริษัทย่อยที่บริษัทถือหุ้นทางอ้อมในอัตราร้อยละ </w:t>
      </w:r>
      <w:r w:rsidR="001774F0">
        <w:rPr>
          <w:rFonts w:ascii="Angsana New" w:hAnsi="Angsana New"/>
          <w:spacing w:val="-2"/>
          <w:sz w:val="30"/>
          <w:szCs w:val="30"/>
        </w:rPr>
        <w:t>66.18</w:t>
      </w:r>
      <w:r w:rsidRPr="00370597">
        <w:rPr>
          <w:rFonts w:ascii="Angsana New" w:hAnsi="Angsana New"/>
          <w:spacing w:val="-2"/>
          <w:sz w:val="30"/>
          <w:szCs w:val="30"/>
        </w:rPr>
        <w:t xml:space="preserve"> </w:t>
      </w:r>
      <w:r w:rsidRPr="00370597">
        <w:rPr>
          <w:rFonts w:ascii="Angsana New" w:hAnsi="Angsana New"/>
          <w:spacing w:val="-2"/>
          <w:sz w:val="30"/>
          <w:szCs w:val="30"/>
          <w:cs/>
        </w:rPr>
        <w:t xml:space="preserve">ของหุ้นทั้งหมดที่ออกจำหน่ายแล้วของ </w:t>
      </w:r>
      <w:r w:rsidRPr="00370597">
        <w:rPr>
          <w:rFonts w:ascii="Angsana New" w:hAnsi="Angsana New"/>
          <w:spacing w:val="-2"/>
          <w:sz w:val="30"/>
          <w:szCs w:val="30"/>
        </w:rPr>
        <w:t>C</w:t>
      </w:r>
      <w:r w:rsidR="001774F0">
        <w:rPr>
          <w:rFonts w:ascii="Angsana New" w:hAnsi="Angsana New"/>
          <w:spacing w:val="-2"/>
          <w:sz w:val="30"/>
          <w:szCs w:val="30"/>
        </w:rPr>
        <w:t>PV</w:t>
      </w:r>
      <w:r w:rsidRPr="00370597">
        <w:rPr>
          <w:rFonts w:ascii="Angsana New" w:hAnsi="Angsana New"/>
          <w:spacing w:val="-2"/>
          <w:sz w:val="30"/>
          <w:szCs w:val="30"/>
        </w:rPr>
        <w:t xml:space="preserve"> </w:t>
      </w:r>
      <w:r w:rsidRPr="00370597">
        <w:rPr>
          <w:rFonts w:ascii="Angsana New" w:hAnsi="Angsana New"/>
          <w:spacing w:val="-2"/>
          <w:sz w:val="30"/>
          <w:szCs w:val="30"/>
          <w:cs/>
        </w:rPr>
        <w:t>ดังนั้นกลุ่มบริษัทบันทึกเงินลงทุน</w:t>
      </w:r>
      <w:r w:rsidRPr="00370597">
        <w:rPr>
          <w:rFonts w:ascii="Angsana New" w:hAnsi="Angsana New"/>
          <w:sz w:val="30"/>
          <w:szCs w:val="30"/>
          <w:cs/>
        </w:rPr>
        <w:t xml:space="preserve">ใน </w:t>
      </w:r>
      <w:r w:rsidR="00BA72B9">
        <w:rPr>
          <w:rFonts w:ascii="Angsana New" w:hAnsi="Angsana New"/>
          <w:sz w:val="30"/>
          <w:szCs w:val="30"/>
        </w:rPr>
        <w:t>Sao Ta</w:t>
      </w:r>
      <w:r w:rsidRPr="00370597">
        <w:rPr>
          <w:rFonts w:ascii="Angsana New" w:hAnsi="Angsana New"/>
          <w:sz w:val="28"/>
        </w:rPr>
        <w:t xml:space="preserve"> </w:t>
      </w:r>
      <w:r w:rsidRPr="00370597">
        <w:rPr>
          <w:rFonts w:ascii="Angsana New" w:hAnsi="Angsana New"/>
          <w:sz w:val="30"/>
          <w:szCs w:val="30"/>
          <w:cs/>
        </w:rPr>
        <w:t xml:space="preserve">ในอัตราร้อยละ </w:t>
      </w:r>
      <w:r w:rsidR="00BA72B9">
        <w:rPr>
          <w:rFonts w:ascii="Angsana New" w:hAnsi="Angsana New"/>
          <w:sz w:val="30"/>
          <w:szCs w:val="30"/>
        </w:rPr>
        <w:t>16.48</w:t>
      </w:r>
      <w:r w:rsidRPr="00370597">
        <w:rPr>
          <w:rFonts w:ascii="Angsana New" w:hAnsi="Angsana New"/>
          <w:sz w:val="30"/>
          <w:szCs w:val="30"/>
        </w:rPr>
        <w:t xml:space="preserve"> </w:t>
      </w:r>
      <w:r w:rsidRPr="00370597">
        <w:rPr>
          <w:rFonts w:ascii="Angsana New" w:hAnsi="Angsana New"/>
          <w:sz w:val="30"/>
          <w:szCs w:val="30"/>
          <w:cs/>
        </w:rPr>
        <w:t>ในงบการเงินรวมตามวิธีส่วนได้เสีย</w:t>
      </w:r>
    </w:p>
    <w:p w14:paraId="640A1C78" w14:textId="77777777" w:rsidR="00DA1476" w:rsidRPr="00370597" w:rsidRDefault="00DA1476" w:rsidP="002B1F72">
      <w:pPr>
        <w:ind w:right="108"/>
        <w:jc w:val="thaiDistribute"/>
        <w:rPr>
          <w:rFonts w:ascii="Angsana New" w:hAnsi="Angsana New"/>
          <w:sz w:val="30"/>
          <w:szCs w:val="30"/>
          <w:cs/>
        </w:rPr>
      </w:pPr>
    </w:p>
    <w:p w14:paraId="72F310DD" w14:textId="08CDB413" w:rsidR="003728CE" w:rsidRPr="003728CE" w:rsidRDefault="002D6942" w:rsidP="00372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08"/>
        <w:jc w:val="thaiDistribute"/>
        <w:rPr>
          <w:rFonts w:ascii="Angsana New" w:hAnsi="Angsana New"/>
          <w:sz w:val="30"/>
          <w:szCs w:val="30"/>
          <w:cs/>
        </w:rPr>
      </w:pPr>
      <w:r w:rsidRPr="00370597">
        <w:rPr>
          <w:rFonts w:ascii="Angsana New" w:hAnsi="Angsana New"/>
          <w:spacing w:val="-2"/>
          <w:sz w:val="28"/>
          <w:szCs w:val="30"/>
          <w:vertAlign w:val="superscript"/>
        </w:rPr>
        <w:t>*</w:t>
      </w:r>
      <w:r w:rsidR="00D9594A">
        <w:rPr>
          <w:rFonts w:ascii="Angsana New" w:hAnsi="Angsana New"/>
          <w:spacing w:val="-2"/>
          <w:sz w:val="28"/>
          <w:szCs w:val="30"/>
          <w:vertAlign w:val="superscript"/>
        </w:rPr>
        <w:t>*</w:t>
      </w:r>
      <w:r w:rsidR="00D7175D" w:rsidRPr="00370597">
        <w:rPr>
          <w:rFonts w:ascii="Angsana New" w:hAnsi="Angsana New"/>
          <w:spacing w:val="-2"/>
          <w:sz w:val="28"/>
          <w:szCs w:val="30"/>
          <w:vertAlign w:val="superscript"/>
        </w:rPr>
        <w:t>***</w:t>
      </w:r>
      <w:r w:rsidR="00D7175D" w:rsidRPr="00370597">
        <w:rPr>
          <w:rFonts w:ascii="Angsana New" w:hAnsi="Angsana New"/>
          <w:spacing w:val="-2"/>
          <w:sz w:val="30"/>
          <w:szCs w:val="30"/>
        </w:rPr>
        <w:t xml:space="preserve"> </w:t>
      </w:r>
      <w:r w:rsidR="00D7175D" w:rsidRPr="00370597">
        <w:rPr>
          <w:rFonts w:ascii="Angsana New" w:hAnsi="Angsana New"/>
          <w:spacing w:val="-4"/>
          <w:sz w:val="30"/>
          <w:szCs w:val="30"/>
        </w:rPr>
        <w:t xml:space="preserve">Zhan Jiang Deni Carburetor Co., Ltd. (“Zhanjiang Deni”) </w:t>
      </w:r>
      <w:r w:rsidR="00D7175D" w:rsidRPr="00370597">
        <w:rPr>
          <w:rFonts w:ascii="Angsana New" w:hAnsi="Angsana New"/>
          <w:spacing w:val="-4"/>
          <w:sz w:val="30"/>
          <w:szCs w:val="30"/>
          <w:cs/>
        </w:rPr>
        <w:t xml:space="preserve">เป็นบริษัทร่วมที่ถือหุ้นโดย </w:t>
      </w:r>
      <w:r w:rsidR="00D7175D" w:rsidRPr="00370597">
        <w:rPr>
          <w:rFonts w:ascii="Angsana New" w:hAnsi="Angsana New"/>
          <w:spacing w:val="-4"/>
          <w:sz w:val="30"/>
          <w:szCs w:val="30"/>
        </w:rPr>
        <w:t xml:space="preserve">Chia Tai Enterprises International Limited (“CTEI”) </w:t>
      </w:r>
      <w:r w:rsidR="00D7175D" w:rsidRPr="00370597">
        <w:rPr>
          <w:rFonts w:ascii="Angsana New" w:hAnsi="Angsana New"/>
          <w:spacing w:val="-4"/>
          <w:sz w:val="30"/>
          <w:szCs w:val="30"/>
          <w:cs/>
        </w:rPr>
        <w:t xml:space="preserve">ในอัตราร้อยละ </w:t>
      </w:r>
      <w:r w:rsidR="009711B9" w:rsidRPr="00370597">
        <w:rPr>
          <w:rFonts w:ascii="Angsana New" w:hAnsi="Angsana New"/>
          <w:spacing w:val="-4"/>
          <w:sz w:val="30"/>
          <w:szCs w:val="30"/>
        </w:rPr>
        <w:t>28</w:t>
      </w:r>
      <w:r w:rsidR="00D7175D" w:rsidRPr="00370597">
        <w:rPr>
          <w:rFonts w:ascii="Angsana New" w:hAnsi="Angsana New"/>
          <w:spacing w:val="-4"/>
          <w:sz w:val="30"/>
          <w:szCs w:val="30"/>
        </w:rPr>
        <w:t>.</w:t>
      </w:r>
      <w:r w:rsidR="009711B9" w:rsidRPr="00370597">
        <w:rPr>
          <w:rFonts w:ascii="Angsana New" w:hAnsi="Angsana New"/>
          <w:spacing w:val="-4"/>
          <w:sz w:val="30"/>
          <w:szCs w:val="30"/>
        </w:rPr>
        <w:t>00</w:t>
      </w:r>
      <w:r w:rsidR="00D7175D" w:rsidRPr="00370597">
        <w:rPr>
          <w:rFonts w:ascii="Angsana New" w:hAnsi="Angsana New"/>
          <w:spacing w:val="-4"/>
          <w:sz w:val="30"/>
          <w:szCs w:val="30"/>
        </w:rPr>
        <w:t xml:space="preserve"> </w:t>
      </w:r>
      <w:r w:rsidR="00D7175D" w:rsidRPr="00370597">
        <w:rPr>
          <w:rFonts w:ascii="Angsana New" w:hAnsi="Angsana New"/>
          <w:spacing w:val="-4"/>
          <w:sz w:val="30"/>
          <w:szCs w:val="30"/>
          <w:cs/>
        </w:rPr>
        <w:t>ของหุ้นที่ออกและจำหน่ายแล้ว</w:t>
      </w:r>
      <w:r w:rsidR="00D7175D" w:rsidRPr="00370597">
        <w:rPr>
          <w:rFonts w:ascii="Angsana New" w:hAnsi="Angsana New"/>
          <w:spacing w:val="-2"/>
          <w:sz w:val="30"/>
          <w:szCs w:val="30"/>
          <w:cs/>
        </w:rPr>
        <w:br/>
        <w:t xml:space="preserve">โดย </w:t>
      </w:r>
      <w:r w:rsidR="00D7175D" w:rsidRPr="00370597">
        <w:rPr>
          <w:rFonts w:ascii="Angsana New" w:hAnsi="Angsana New"/>
          <w:spacing w:val="-2"/>
          <w:sz w:val="30"/>
          <w:szCs w:val="30"/>
        </w:rPr>
        <w:t xml:space="preserve">CTEI </w:t>
      </w:r>
      <w:r w:rsidR="00D7175D" w:rsidRPr="00370597">
        <w:rPr>
          <w:rFonts w:ascii="Angsana New" w:hAnsi="Angsana New"/>
          <w:spacing w:val="-2"/>
          <w:sz w:val="30"/>
          <w:szCs w:val="30"/>
          <w:cs/>
        </w:rPr>
        <w:t xml:space="preserve">เป็นบริษัทย่อยที่บริษัทถือหุ้นทางตรงและทางอ้อมในอัตราร้อยละ </w:t>
      </w:r>
      <w:r w:rsidR="009711B9" w:rsidRPr="00370597">
        <w:rPr>
          <w:rFonts w:ascii="Angsana New" w:hAnsi="Angsana New"/>
          <w:spacing w:val="-2"/>
          <w:sz w:val="30"/>
          <w:szCs w:val="30"/>
        </w:rPr>
        <w:t>50</w:t>
      </w:r>
      <w:r w:rsidR="00D7175D" w:rsidRPr="00370597">
        <w:rPr>
          <w:rFonts w:ascii="Angsana New" w:hAnsi="Angsana New"/>
          <w:spacing w:val="-2"/>
          <w:sz w:val="30"/>
          <w:szCs w:val="30"/>
        </w:rPr>
        <w:t>.</w:t>
      </w:r>
      <w:r w:rsidR="003C6613">
        <w:rPr>
          <w:rFonts w:ascii="Angsana New" w:hAnsi="Angsana New"/>
          <w:spacing w:val="-2"/>
          <w:sz w:val="30"/>
          <w:szCs w:val="30"/>
        </w:rPr>
        <w:t>4</w:t>
      </w:r>
      <w:r w:rsidR="009711B9" w:rsidRPr="00370597">
        <w:rPr>
          <w:rFonts w:ascii="Angsana New" w:hAnsi="Angsana New"/>
          <w:spacing w:val="-2"/>
          <w:sz w:val="30"/>
          <w:szCs w:val="30"/>
        </w:rPr>
        <w:t>3</w:t>
      </w:r>
      <w:r w:rsidR="00D7175D" w:rsidRPr="00370597">
        <w:rPr>
          <w:rFonts w:ascii="Angsana New" w:hAnsi="Angsana New"/>
          <w:spacing w:val="-2"/>
          <w:sz w:val="30"/>
          <w:szCs w:val="30"/>
        </w:rPr>
        <w:t xml:space="preserve"> </w:t>
      </w:r>
      <w:r w:rsidR="00D7175D" w:rsidRPr="00370597">
        <w:rPr>
          <w:rFonts w:ascii="Angsana New" w:hAnsi="Angsana New"/>
          <w:spacing w:val="-2"/>
          <w:sz w:val="30"/>
          <w:szCs w:val="30"/>
          <w:cs/>
        </w:rPr>
        <w:t xml:space="preserve">ของหุ้นทั้งหมดที่ออกจำหน่ายแล้วของ </w:t>
      </w:r>
      <w:r w:rsidR="00D7175D" w:rsidRPr="00370597">
        <w:rPr>
          <w:rFonts w:ascii="Angsana New" w:hAnsi="Angsana New"/>
          <w:spacing w:val="-2"/>
          <w:sz w:val="30"/>
          <w:szCs w:val="30"/>
        </w:rPr>
        <w:t xml:space="preserve">CTEI </w:t>
      </w:r>
      <w:r w:rsidR="00D7175D" w:rsidRPr="00370597">
        <w:rPr>
          <w:rFonts w:ascii="Angsana New" w:hAnsi="Angsana New"/>
          <w:spacing w:val="-2"/>
          <w:sz w:val="30"/>
          <w:szCs w:val="30"/>
          <w:cs/>
        </w:rPr>
        <w:t>ดังนั้นกลุ่มบริษัทบันทึกเงินลงทุน</w:t>
      </w:r>
      <w:r w:rsidR="00D7175D" w:rsidRPr="00370597">
        <w:rPr>
          <w:rFonts w:ascii="Angsana New" w:hAnsi="Angsana New"/>
          <w:sz w:val="30"/>
          <w:szCs w:val="30"/>
          <w:cs/>
        </w:rPr>
        <w:t xml:space="preserve">ใน </w:t>
      </w:r>
      <w:r w:rsidR="00D7175D" w:rsidRPr="00370597">
        <w:rPr>
          <w:rFonts w:ascii="Angsana New" w:hAnsi="Angsana New"/>
          <w:sz w:val="30"/>
          <w:szCs w:val="30"/>
        </w:rPr>
        <w:t>Zhanjiang Deni</w:t>
      </w:r>
      <w:r w:rsidR="00D7175D" w:rsidRPr="00370597">
        <w:rPr>
          <w:rFonts w:ascii="Angsana New" w:hAnsi="Angsana New"/>
          <w:sz w:val="28"/>
        </w:rPr>
        <w:t xml:space="preserve"> </w:t>
      </w:r>
      <w:r w:rsidR="00D7175D" w:rsidRPr="00370597">
        <w:rPr>
          <w:rFonts w:ascii="Angsana New" w:hAnsi="Angsana New"/>
          <w:sz w:val="30"/>
          <w:szCs w:val="30"/>
          <w:cs/>
        </w:rPr>
        <w:t xml:space="preserve">ในอัตราร้อยละ </w:t>
      </w:r>
      <w:r w:rsidR="009711B9" w:rsidRPr="00370597">
        <w:rPr>
          <w:rFonts w:ascii="Angsana New" w:hAnsi="Angsana New"/>
          <w:sz w:val="30"/>
          <w:szCs w:val="30"/>
        </w:rPr>
        <w:t>1</w:t>
      </w:r>
      <w:r w:rsidR="003C6613">
        <w:rPr>
          <w:rFonts w:ascii="Angsana New" w:hAnsi="Angsana New"/>
          <w:sz w:val="30"/>
          <w:szCs w:val="30"/>
        </w:rPr>
        <w:t>4</w:t>
      </w:r>
      <w:r w:rsidR="00D7175D" w:rsidRPr="00370597">
        <w:rPr>
          <w:rFonts w:ascii="Angsana New" w:hAnsi="Angsana New"/>
          <w:sz w:val="30"/>
          <w:szCs w:val="30"/>
        </w:rPr>
        <w:t>.</w:t>
      </w:r>
      <w:r w:rsidR="009711B9" w:rsidRPr="00370597">
        <w:rPr>
          <w:rFonts w:ascii="Angsana New" w:hAnsi="Angsana New"/>
          <w:sz w:val="30"/>
          <w:szCs w:val="30"/>
        </w:rPr>
        <w:t>12</w:t>
      </w:r>
      <w:r w:rsidR="00D7175D" w:rsidRPr="00370597">
        <w:rPr>
          <w:rFonts w:ascii="Angsana New" w:hAnsi="Angsana New"/>
          <w:sz w:val="30"/>
          <w:szCs w:val="30"/>
        </w:rPr>
        <w:t xml:space="preserve"> </w:t>
      </w:r>
      <w:r w:rsidR="00D7175D" w:rsidRPr="00370597">
        <w:rPr>
          <w:rFonts w:ascii="Angsana New" w:hAnsi="Angsana New"/>
          <w:sz w:val="30"/>
          <w:szCs w:val="30"/>
          <w:cs/>
        </w:rPr>
        <w:t>ในงบการเงินรวม</w:t>
      </w:r>
      <w:r w:rsidR="00C256EB" w:rsidRPr="00370597">
        <w:rPr>
          <w:rFonts w:ascii="Angsana New" w:hAnsi="Angsana New"/>
          <w:sz w:val="30"/>
          <w:szCs w:val="30"/>
          <w:cs/>
        </w:rPr>
        <w:t>ตามวิธีส่วนได้เสีย</w:t>
      </w:r>
    </w:p>
    <w:p w14:paraId="19587D64" w14:textId="77777777" w:rsidR="004E2B23" w:rsidRDefault="004E2B23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08"/>
        <w:jc w:val="thaiDistribute"/>
        <w:rPr>
          <w:rFonts w:ascii="Angsana New" w:hAnsi="Angsana New"/>
          <w:sz w:val="30"/>
          <w:szCs w:val="30"/>
        </w:rPr>
      </w:pPr>
    </w:p>
    <w:p w14:paraId="71DAF65A" w14:textId="0D591178" w:rsidR="00E50DAA" w:rsidRDefault="00E0545A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6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20284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="00E50DAA" w:rsidRPr="00852CF1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รายละเอียดเงินลงทุนในบริษัทร่วม (ต่อ)</w:t>
      </w:r>
    </w:p>
    <w:tbl>
      <w:tblPr>
        <w:tblW w:w="15223" w:type="dxa"/>
        <w:tblInd w:w="-46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777"/>
        <w:gridCol w:w="791"/>
        <w:gridCol w:w="511"/>
        <w:gridCol w:w="180"/>
        <w:gridCol w:w="873"/>
        <w:gridCol w:w="180"/>
        <w:gridCol w:w="873"/>
        <w:gridCol w:w="180"/>
        <w:gridCol w:w="873"/>
        <w:gridCol w:w="180"/>
        <w:gridCol w:w="962"/>
        <w:gridCol w:w="180"/>
        <w:gridCol w:w="957"/>
        <w:gridCol w:w="183"/>
        <w:gridCol w:w="960"/>
        <w:gridCol w:w="185"/>
        <w:gridCol w:w="1116"/>
        <w:gridCol w:w="180"/>
        <w:gridCol w:w="1082"/>
      </w:tblGrid>
      <w:tr w:rsidR="0055760F" w:rsidRPr="0055760F" w14:paraId="22A14423" w14:textId="77777777" w:rsidTr="00002FF7">
        <w:trPr>
          <w:cantSplit/>
          <w:trHeight w:hRule="exact" w:val="317"/>
        </w:trPr>
        <w:tc>
          <w:tcPr>
            <w:tcW w:w="4777" w:type="dxa"/>
            <w:shd w:val="clear" w:color="auto" w:fill="auto"/>
          </w:tcPr>
          <w:p w14:paraId="77F0849C" w14:textId="77777777" w:rsidR="0055760F" w:rsidRPr="00565919" w:rsidRDefault="0055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91" w:type="dxa"/>
          </w:tcPr>
          <w:p w14:paraId="611C5147" w14:textId="77777777" w:rsidR="0055760F" w:rsidRPr="00565919" w:rsidRDefault="0055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color w:val="FF0000"/>
                <w:sz w:val="30"/>
                <w:szCs w:val="30"/>
                <w:cs/>
              </w:rPr>
            </w:pPr>
          </w:p>
        </w:tc>
        <w:tc>
          <w:tcPr>
            <w:tcW w:w="691" w:type="dxa"/>
            <w:gridSpan w:val="2"/>
          </w:tcPr>
          <w:p w14:paraId="1666ED55" w14:textId="77777777" w:rsidR="0055760F" w:rsidRPr="00565919" w:rsidRDefault="0055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64" w:type="dxa"/>
            <w:gridSpan w:val="15"/>
          </w:tcPr>
          <w:p w14:paraId="05AB95DF" w14:textId="77777777" w:rsidR="0055760F" w:rsidRPr="00565919" w:rsidRDefault="0055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color w:val="FF0000"/>
                <w:sz w:val="30"/>
                <w:szCs w:val="30"/>
                <w:cs/>
              </w:rPr>
            </w:pPr>
            <w:r w:rsidRPr="005659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56591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5659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55760F" w:rsidRPr="0055760F" w14:paraId="796F8D9C" w14:textId="77777777" w:rsidTr="00002FF7">
        <w:trPr>
          <w:cantSplit/>
          <w:trHeight w:hRule="exact" w:val="360"/>
        </w:trPr>
        <w:tc>
          <w:tcPr>
            <w:tcW w:w="4777" w:type="dxa"/>
            <w:shd w:val="clear" w:color="auto" w:fill="auto"/>
          </w:tcPr>
          <w:p w14:paraId="1FBFA811" w14:textId="77777777" w:rsidR="0055760F" w:rsidRPr="00565919" w:rsidRDefault="0055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446" w:type="dxa"/>
            <w:gridSpan w:val="18"/>
          </w:tcPr>
          <w:p w14:paraId="169F543E" w14:textId="77777777" w:rsidR="0055760F" w:rsidRPr="00565919" w:rsidDel="00685444" w:rsidRDefault="0055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59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DF595E" w:rsidRPr="0055760F" w14:paraId="6AF73351" w14:textId="77777777" w:rsidTr="00002FF7">
        <w:trPr>
          <w:cantSplit/>
          <w:trHeight w:hRule="exact" w:val="389"/>
        </w:trPr>
        <w:tc>
          <w:tcPr>
            <w:tcW w:w="4777" w:type="dxa"/>
            <w:shd w:val="clear" w:color="auto" w:fill="auto"/>
          </w:tcPr>
          <w:p w14:paraId="479897A0" w14:textId="77777777" w:rsidR="00DF595E" w:rsidRPr="00565919" w:rsidRDefault="00DF5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</w:tcBorders>
          </w:tcPr>
          <w:p w14:paraId="43FDBC00" w14:textId="77777777" w:rsidR="00DF595E" w:rsidRPr="00565919" w:rsidRDefault="00DF5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82234E6" w14:textId="77777777" w:rsidR="00DF595E" w:rsidRPr="00565919" w:rsidRDefault="00DF5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92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35440C8" w14:textId="77777777" w:rsidR="00DF595E" w:rsidRPr="00565919" w:rsidRDefault="00DF5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6591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สัดส่วน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624621C7" w14:textId="77777777" w:rsidR="00DF595E" w:rsidRPr="00565919" w:rsidRDefault="00DF5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015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7BB972" w14:textId="77777777" w:rsidR="00DF595E" w:rsidRPr="00565919" w:rsidRDefault="00DF5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9FA97E" w14:textId="77777777" w:rsidR="00DF595E" w:rsidRPr="00565919" w:rsidDel="00685444" w:rsidRDefault="00DF5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10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362629" w14:textId="77777777" w:rsidR="00DF595E" w:rsidRPr="00565919" w:rsidRDefault="00DF5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2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62AF22" w14:textId="77777777" w:rsidR="00DF595E" w:rsidRPr="00565919" w:rsidDel="00685444" w:rsidRDefault="00DF5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7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E5AD0E" w14:textId="77777777" w:rsidR="00DF595E" w:rsidRPr="00565919" w:rsidRDefault="00DF5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1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DF595E" w:rsidRPr="0055760F" w14:paraId="51F70E5A" w14:textId="77777777" w:rsidTr="00002FF7">
        <w:trPr>
          <w:cantSplit/>
          <w:trHeight w:hRule="exact" w:val="389"/>
        </w:trPr>
        <w:tc>
          <w:tcPr>
            <w:tcW w:w="4777" w:type="dxa"/>
            <w:shd w:val="clear" w:color="auto" w:fill="auto"/>
          </w:tcPr>
          <w:p w14:paraId="2878A336" w14:textId="77777777" w:rsidR="00DF595E" w:rsidRPr="00565919" w:rsidRDefault="00DF5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2" w:type="dxa"/>
            <w:gridSpan w:val="2"/>
          </w:tcPr>
          <w:p w14:paraId="371A20F7" w14:textId="77777777" w:rsidR="00DF595E" w:rsidRPr="00565919" w:rsidRDefault="00DF5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6591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ประเทศที่</w:t>
            </w:r>
          </w:p>
        </w:tc>
        <w:tc>
          <w:tcPr>
            <w:tcW w:w="180" w:type="dxa"/>
          </w:tcPr>
          <w:p w14:paraId="006F6F1D" w14:textId="77777777" w:rsidR="00DF595E" w:rsidRPr="00565919" w:rsidRDefault="00DF5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926" w:type="dxa"/>
            <w:gridSpan w:val="3"/>
            <w:shd w:val="clear" w:color="auto" w:fill="auto"/>
          </w:tcPr>
          <w:p w14:paraId="4E0654AC" w14:textId="77777777" w:rsidR="00DF595E" w:rsidRPr="00565919" w:rsidRDefault="00DF5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6591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ความเป็นเจ้าของ</w:t>
            </w:r>
          </w:p>
        </w:tc>
        <w:tc>
          <w:tcPr>
            <w:tcW w:w="180" w:type="dxa"/>
            <w:shd w:val="clear" w:color="auto" w:fill="auto"/>
          </w:tcPr>
          <w:p w14:paraId="63EB199C" w14:textId="77777777" w:rsidR="00DF595E" w:rsidRPr="00565919" w:rsidRDefault="00DF5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015" w:type="dxa"/>
            <w:gridSpan w:val="3"/>
            <w:shd w:val="clear" w:color="auto" w:fill="auto"/>
            <w:vAlign w:val="bottom"/>
          </w:tcPr>
          <w:p w14:paraId="6303457F" w14:textId="77777777" w:rsidR="00DF595E" w:rsidRPr="00565919" w:rsidRDefault="00DF5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524E1AE" w14:textId="77777777" w:rsidR="00DF595E" w:rsidRPr="00565919" w:rsidDel="00685444" w:rsidRDefault="00DF5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100" w:type="dxa"/>
            <w:gridSpan w:val="3"/>
            <w:shd w:val="clear" w:color="auto" w:fill="auto"/>
            <w:vAlign w:val="bottom"/>
          </w:tcPr>
          <w:p w14:paraId="02F2AAF4" w14:textId="77777777" w:rsidR="00DF595E" w:rsidRPr="00565919" w:rsidRDefault="00DF5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6591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การด้อยค่า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329504D8" w14:textId="77777777" w:rsidR="00DF595E" w:rsidRPr="00565919" w:rsidDel="00685444" w:rsidRDefault="00DF5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78" w:type="dxa"/>
            <w:gridSpan w:val="3"/>
            <w:shd w:val="clear" w:color="auto" w:fill="auto"/>
            <w:vAlign w:val="bottom"/>
          </w:tcPr>
          <w:p w14:paraId="19E7A0C6" w14:textId="77777777" w:rsidR="00DF595E" w:rsidRPr="00565919" w:rsidRDefault="00DF5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6"/>
              </w:tabs>
              <w:spacing w:line="340" w:lineRule="exact"/>
              <w:ind w:left="-131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FE3F47" w:rsidRPr="0055760F" w14:paraId="0E2A3139" w14:textId="77777777" w:rsidTr="00002FF7">
        <w:trPr>
          <w:cantSplit/>
          <w:trHeight w:hRule="exact" w:val="389"/>
        </w:trPr>
        <w:tc>
          <w:tcPr>
            <w:tcW w:w="4777" w:type="dxa"/>
            <w:shd w:val="clear" w:color="auto" w:fill="auto"/>
          </w:tcPr>
          <w:p w14:paraId="0DEE63B2" w14:textId="77777777" w:rsidR="00DF595E" w:rsidRPr="00565919" w:rsidRDefault="00DF5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2" w:type="dxa"/>
            <w:gridSpan w:val="2"/>
            <w:tcBorders>
              <w:bottom w:val="single" w:sz="4" w:space="0" w:color="auto"/>
            </w:tcBorders>
          </w:tcPr>
          <w:p w14:paraId="0D7364B5" w14:textId="77777777" w:rsidR="00DF595E" w:rsidRPr="00565919" w:rsidRDefault="00DF5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6591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ดำเนินธุรกิจ</w:t>
            </w:r>
          </w:p>
        </w:tc>
        <w:tc>
          <w:tcPr>
            <w:tcW w:w="180" w:type="dxa"/>
          </w:tcPr>
          <w:p w14:paraId="1EEB1A58" w14:textId="77777777" w:rsidR="00DF595E" w:rsidRPr="00565919" w:rsidRDefault="00DF5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92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5E6A5A" w14:textId="77777777" w:rsidR="00DF595E" w:rsidRPr="00565919" w:rsidRDefault="00DF5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659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180" w:type="dxa"/>
            <w:shd w:val="clear" w:color="auto" w:fill="auto"/>
          </w:tcPr>
          <w:p w14:paraId="0D22C402" w14:textId="77777777" w:rsidR="00DF595E" w:rsidRPr="00565919" w:rsidRDefault="00DF5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015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43A6B8" w14:textId="77777777" w:rsidR="00DF595E" w:rsidRPr="00565919" w:rsidDel="00685444" w:rsidRDefault="00DF5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6591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วิธีราคาทุน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64D6B7A" w14:textId="77777777" w:rsidR="00DF595E" w:rsidRPr="00565919" w:rsidDel="00685444" w:rsidRDefault="00DF5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10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20D34E" w14:textId="77777777" w:rsidR="00DF595E" w:rsidRPr="00565919" w:rsidDel="00685444" w:rsidRDefault="00DF5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6591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สะสม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0D5722B8" w14:textId="77777777" w:rsidR="00DF595E" w:rsidRPr="00565919" w:rsidDel="00685444" w:rsidRDefault="00DF5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7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DB95FA" w14:textId="77777777" w:rsidR="00DF595E" w:rsidRPr="00565919" w:rsidRDefault="00DF5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6"/>
              </w:tabs>
              <w:spacing w:line="340" w:lineRule="exact"/>
              <w:ind w:left="-131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6591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ราคาทุน - สุทธิ</w:t>
            </w:r>
          </w:p>
        </w:tc>
      </w:tr>
      <w:tr w:rsidR="00EC4DA3" w:rsidRPr="0055760F" w14:paraId="05FAED41" w14:textId="77777777" w:rsidTr="00002FF7">
        <w:trPr>
          <w:cantSplit/>
          <w:trHeight w:val="389"/>
        </w:trPr>
        <w:tc>
          <w:tcPr>
            <w:tcW w:w="4777" w:type="dxa"/>
            <w:shd w:val="clear" w:color="auto" w:fill="auto"/>
          </w:tcPr>
          <w:p w14:paraId="03AF16BA" w14:textId="77777777" w:rsidR="00DF595E" w:rsidRPr="00565919" w:rsidRDefault="00DF595E" w:rsidP="0002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</w:tcBorders>
          </w:tcPr>
          <w:p w14:paraId="6F0787D4" w14:textId="77777777" w:rsidR="00DF595E" w:rsidRPr="00565919" w:rsidRDefault="00DF595E" w:rsidP="0002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EF2BAF1" w14:textId="77777777" w:rsidR="00DF595E" w:rsidRPr="00565919" w:rsidRDefault="00DF595E" w:rsidP="0002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FA6AD2" w14:textId="0A7D2017" w:rsidR="00DF595E" w:rsidRPr="00565919" w:rsidRDefault="00DF595E" w:rsidP="0002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2" w:right="-81" w:firstLine="2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591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C661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71E0C7C3" w14:textId="77777777" w:rsidR="00DF595E" w:rsidRPr="00565919" w:rsidRDefault="00DF595E" w:rsidP="0002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5C7CFF" w14:textId="501628B1" w:rsidR="00DF595E" w:rsidRPr="00565919" w:rsidRDefault="00DF595E" w:rsidP="0002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591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123437E7" w14:textId="77777777" w:rsidR="00DF595E" w:rsidRPr="00565919" w:rsidRDefault="00DF595E" w:rsidP="0002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24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E9FB99" w14:textId="011C9D21" w:rsidR="00DF595E" w:rsidRPr="00565919" w:rsidRDefault="00DF595E" w:rsidP="0002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591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C661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4865F8E5" w14:textId="77777777" w:rsidR="00DF595E" w:rsidRPr="00565919" w:rsidRDefault="00DF595E" w:rsidP="0002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0A3AA4" w14:textId="30FE618F" w:rsidR="00DF595E" w:rsidRPr="00565919" w:rsidRDefault="00DF595E" w:rsidP="0002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591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0089C268" w14:textId="77777777" w:rsidR="00DF595E" w:rsidRPr="00565919" w:rsidRDefault="00DF595E" w:rsidP="0002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F3B40C" w14:textId="326320D7" w:rsidR="00DF595E" w:rsidRPr="00565919" w:rsidRDefault="00DF595E" w:rsidP="0002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591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C661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3" w:type="dxa"/>
            <w:tcBorders>
              <w:top w:val="single" w:sz="4" w:space="0" w:color="auto"/>
            </w:tcBorders>
            <w:shd w:val="clear" w:color="auto" w:fill="auto"/>
          </w:tcPr>
          <w:p w14:paraId="034F06E8" w14:textId="77777777" w:rsidR="00DF595E" w:rsidRPr="00565919" w:rsidRDefault="00DF595E" w:rsidP="0002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C8A95B" w14:textId="46AD6390" w:rsidR="00DF595E" w:rsidRPr="00565919" w:rsidRDefault="00DF595E" w:rsidP="0002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591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5" w:type="dxa"/>
            <w:shd w:val="clear" w:color="auto" w:fill="auto"/>
          </w:tcPr>
          <w:p w14:paraId="7215CEF1" w14:textId="77777777" w:rsidR="00DF595E" w:rsidRPr="00565919" w:rsidRDefault="00DF595E" w:rsidP="0002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B0DDF0" w14:textId="7252E19E" w:rsidR="00DF595E" w:rsidRPr="00565919" w:rsidRDefault="00DF595E" w:rsidP="0002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591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C661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213F2E8F" w14:textId="77777777" w:rsidR="00DF595E" w:rsidRPr="00565919" w:rsidRDefault="00DF595E" w:rsidP="0002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E9ECC8" w14:textId="3B90C4E7" w:rsidR="00DF595E" w:rsidRPr="00565919" w:rsidRDefault="00DF595E" w:rsidP="0002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591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DF595E" w:rsidRPr="0055760F" w14:paraId="2FB356CA" w14:textId="77777777" w:rsidTr="00002FF7">
        <w:trPr>
          <w:cantSplit/>
          <w:trHeight w:hRule="exact" w:val="360"/>
        </w:trPr>
        <w:tc>
          <w:tcPr>
            <w:tcW w:w="6079" w:type="dxa"/>
            <w:gridSpan w:val="3"/>
            <w:shd w:val="clear" w:color="auto" w:fill="auto"/>
          </w:tcPr>
          <w:p w14:paraId="1ACB5033" w14:textId="28A14B61" w:rsidR="00DF595E" w:rsidRPr="00565919" w:rsidRDefault="00DF595E" w:rsidP="004D1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76" w:right="-81" w:firstLine="1155"/>
              <w:rPr>
                <w:rFonts w:asciiTheme="majorBidi" w:hAnsiTheme="majorBidi" w:cstheme="majorBidi"/>
                <w:sz w:val="30"/>
                <w:szCs w:val="30"/>
              </w:rPr>
            </w:pPr>
            <w:r w:rsidRPr="005659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หลักทรัพย์ในความต้องการของตลาด</w:t>
            </w:r>
          </w:p>
        </w:tc>
        <w:tc>
          <w:tcPr>
            <w:tcW w:w="180" w:type="dxa"/>
          </w:tcPr>
          <w:p w14:paraId="04D069F5" w14:textId="77777777" w:rsidR="00DF595E" w:rsidRPr="00565919" w:rsidRDefault="00DF5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</w:tcPr>
          <w:p w14:paraId="4A7D7CAC" w14:textId="77777777" w:rsidR="00DF595E" w:rsidRPr="00565919" w:rsidRDefault="00DF5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2" w:right="-81" w:firstLine="2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B24B3D1" w14:textId="77777777" w:rsidR="00DF595E" w:rsidRPr="00565919" w:rsidRDefault="00DF5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873" w:type="dxa"/>
            <w:shd w:val="clear" w:color="auto" w:fill="auto"/>
          </w:tcPr>
          <w:p w14:paraId="5A1330E4" w14:textId="77777777" w:rsidR="00DF595E" w:rsidRPr="00565919" w:rsidRDefault="00DF5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D477E1C" w14:textId="77777777" w:rsidR="00DF595E" w:rsidRPr="00565919" w:rsidRDefault="00DF5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24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73" w:type="dxa"/>
            <w:shd w:val="clear" w:color="auto" w:fill="auto"/>
          </w:tcPr>
          <w:p w14:paraId="1BBF7987" w14:textId="77777777" w:rsidR="00DF595E" w:rsidRPr="00565919" w:rsidRDefault="00DF5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BA5F069" w14:textId="77777777" w:rsidR="00DF595E" w:rsidRPr="00565919" w:rsidRDefault="00DF5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62" w:type="dxa"/>
            <w:shd w:val="clear" w:color="auto" w:fill="auto"/>
          </w:tcPr>
          <w:p w14:paraId="4804A0BE" w14:textId="77777777" w:rsidR="00DF595E" w:rsidRPr="00565919" w:rsidRDefault="00DF5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40F7812" w14:textId="77777777" w:rsidR="00DF595E" w:rsidRPr="00565919" w:rsidRDefault="00DF5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57" w:type="dxa"/>
            <w:shd w:val="clear" w:color="auto" w:fill="auto"/>
          </w:tcPr>
          <w:p w14:paraId="107E44C0" w14:textId="77777777" w:rsidR="00DF595E" w:rsidRPr="00565919" w:rsidRDefault="00DF5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5720371D" w14:textId="77777777" w:rsidR="00DF595E" w:rsidRPr="00565919" w:rsidRDefault="00DF5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60" w:type="dxa"/>
            <w:shd w:val="clear" w:color="auto" w:fill="auto"/>
          </w:tcPr>
          <w:p w14:paraId="09EF4AAD" w14:textId="77777777" w:rsidR="00DF595E" w:rsidRPr="00565919" w:rsidRDefault="00DF5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5" w:type="dxa"/>
            <w:shd w:val="clear" w:color="auto" w:fill="auto"/>
          </w:tcPr>
          <w:p w14:paraId="3C107AFB" w14:textId="77777777" w:rsidR="00DF595E" w:rsidRPr="00565919" w:rsidRDefault="00DF5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shd w:val="clear" w:color="auto" w:fill="auto"/>
          </w:tcPr>
          <w:p w14:paraId="5F4AC87F" w14:textId="77777777" w:rsidR="00DF595E" w:rsidRPr="00565919" w:rsidRDefault="00DF5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2FA9DC2" w14:textId="77777777" w:rsidR="00DF595E" w:rsidRPr="00565919" w:rsidRDefault="00DF5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82" w:type="dxa"/>
            <w:shd w:val="clear" w:color="auto" w:fill="auto"/>
          </w:tcPr>
          <w:p w14:paraId="7382EB59" w14:textId="77777777" w:rsidR="00DF595E" w:rsidRPr="00565919" w:rsidRDefault="00DF5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4DA3" w:rsidRPr="0055760F" w14:paraId="0A367A94" w14:textId="77777777" w:rsidTr="00002FF7">
        <w:trPr>
          <w:cantSplit/>
          <w:trHeight w:hRule="exact" w:val="360"/>
        </w:trPr>
        <w:tc>
          <w:tcPr>
            <w:tcW w:w="4777" w:type="dxa"/>
            <w:shd w:val="clear" w:color="auto" w:fill="auto"/>
          </w:tcPr>
          <w:p w14:paraId="10ADAD6C" w14:textId="642BC283" w:rsidR="00DF595E" w:rsidRPr="00565919" w:rsidRDefault="00DF595E" w:rsidP="00682742">
            <w:pPr>
              <w:tabs>
                <w:tab w:val="clear" w:pos="227"/>
                <w:tab w:val="clear" w:pos="454"/>
              </w:tabs>
              <w:spacing w:line="240" w:lineRule="auto"/>
              <w:ind w:left="376" w:firstLine="9"/>
              <w:rPr>
                <w:rFonts w:asciiTheme="majorBidi" w:hAnsiTheme="majorBidi" w:cstheme="majorBidi"/>
                <w:sz w:val="30"/>
                <w:szCs w:val="30"/>
              </w:rPr>
            </w:pPr>
            <w:r w:rsidRPr="0056591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ซีพี ออลล์ จำกัด (มหาชน)</w:t>
            </w:r>
          </w:p>
        </w:tc>
        <w:tc>
          <w:tcPr>
            <w:tcW w:w="1302" w:type="dxa"/>
            <w:gridSpan w:val="2"/>
          </w:tcPr>
          <w:p w14:paraId="71E2D389" w14:textId="10FBA7AD" w:rsidR="00DF595E" w:rsidRPr="00565919" w:rsidRDefault="00DF595E" w:rsidP="00BF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 w:hanging="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591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80" w:type="dxa"/>
          </w:tcPr>
          <w:p w14:paraId="25DA292B" w14:textId="77777777" w:rsidR="00DF595E" w:rsidRPr="00565919" w:rsidRDefault="00DF595E" w:rsidP="00BF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</w:tcPr>
          <w:p w14:paraId="3D6A1231" w14:textId="7EC3BD3E" w:rsidR="00DF595E" w:rsidRPr="00565919" w:rsidRDefault="00E311A1" w:rsidP="00673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0.28</w:t>
            </w:r>
          </w:p>
        </w:tc>
        <w:tc>
          <w:tcPr>
            <w:tcW w:w="180" w:type="dxa"/>
            <w:shd w:val="clear" w:color="auto" w:fill="auto"/>
          </w:tcPr>
          <w:p w14:paraId="2948A4CA" w14:textId="77777777" w:rsidR="00DF595E" w:rsidRPr="00565919" w:rsidRDefault="00DF595E" w:rsidP="00BF3678">
            <w:pPr>
              <w:pStyle w:val="acctfourfigures"/>
              <w:tabs>
                <w:tab w:val="clear" w:pos="765"/>
                <w:tab w:val="decimal" w:pos="287"/>
                <w:tab w:val="decimal" w:pos="46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shd w:val="clear" w:color="auto" w:fill="auto"/>
          </w:tcPr>
          <w:p w14:paraId="62E69BB1" w14:textId="6AF95D78" w:rsidR="00DF595E" w:rsidRPr="00565919" w:rsidRDefault="00DF595E" w:rsidP="00534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65919">
              <w:rPr>
                <w:rFonts w:asciiTheme="majorBidi" w:hAnsiTheme="majorBidi" w:cstheme="majorBidi"/>
                <w:sz w:val="30"/>
                <w:szCs w:val="30"/>
              </w:rPr>
              <w:t>0.97</w:t>
            </w:r>
          </w:p>
        </w:tc>
        <w:tc>
          <w:tcPr>
            <w:tcW w:w="180" w:type="dxa"/>
            <w:shd w:val="clear" w:color="auto" w:fill="auto"/>
          </w:tcPr>
          <w:p w14:paraId="43EFCBFD" w14:textId="77777777" w:rsidR="00DF595E" w:rsidRPr="00565919" w:rsidRDefault="00DF595E" w:rsidP="00BF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</w:tcPr>
          <w:p w14:paraId="57222850" w14:textId="14F840E7" w:rsidR="00DF595E" w:rsidRPr="00565919" w:rsidRDefault="000857F9" w:rsidP="003634E4">
            <w:pPr>
              <w:pStyle w:val="acctfourfigures"/>
              <w:tabs>
                <w:tab w:val="clear" w:pos="765"/>
                <w:tab w:val="decimal" w:pos="646"/>
              </w:tabs>
              <w:spacing w:line="340" w:lineRule="exact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</w:t>
            </w:r>
            <w:r w:rsidR="003C66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</w:t>
            </w:r>
          </w:p>
        </w:tc>
        <w:tc>
          <w:tcPr>
            <w:tcW w:w="180" w:type="dxa"/>
            <w:shd w:val="clear" w:color="auto" w:fill="auto"/>
          </w:tcPr>
          <w:p w14:paraId="54715E3A" w14:textId="77777777" w:rsidR="00DF595E" w:rsidRPr="00565919" w:rsidRDefault="00DF595E" w:rsidP="00BF3678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14:paraId="1C38B6C2" w14:textId="0F375F5C" w:rsidR="00DF595E" w:rsidRPr="00565919" w:rsidRDefault="00DF595E" w:rsidP="00887C40">
            <w:pPr>
              <w:pStyle w:val="acctfourfigures"/>
              <w:tabs>
                <w:tab w:val="clear" w:pos="765"/>
                <w:tab w:val="decimal" w:pos="824"/>
              </w:tabs>
              <w:spacing w:line="340" w:lineRule="exact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59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5,198</w:t>
            </w:r>
          </w:p>
        </w:tc>
        <w:tc>
          <w:tcPr>
            <w:tcW w:w="180" w:type="dxa"/>
            <w:shd w:val="clear" w:color="auto" w:fill="auto"/>
          </w:tcPr>
          <w:p w14:paraId="7D3EBC49" w14:textId="77777777" w:rsidR="00DF595E" w:rsidRPr="00565919" w:rsidRDefault="00DF595E" w:rsidP="00BF3678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shd w:val="clear" w:color="auto" w:fill="auto"/>
          </w:tcPr>
          <w:p w14:paraId="6ACA27F7" w14:textId="13B0BFD1" w:rsidR="00DF595E" w:rsidRPr="00565919" w:rsidRDefault="00BC2574" w:rsidP="0067354B">
            <w:pPr>
              <w:pStyle w:val="acctfourfigures"/>
              <w:tabs>
                <w:tab w:val="clear" w:pos="765"/>
                <w:tab w:val="decimal" w:pos="72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686C1ADA" w14:textId="77777777" w:rsidR="00DF595E" w:rsidRPr="00565919" w:rsidRDefault="00DF595E" w:rsidP="00BF3678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</w:tcPr>
          <w:p w14:paraId="164EFB3C" w14:textId="4AA1D590" w:rsidR="00DF595E" w:rsidRPr="00565919" w:rsidRDefault="00DF595E" w:rsidP="00887C40">
            <w:pPr>
              <w:pStyle w:val="acctfourfigures"/>
              <w:tabs>
                <w:tab w:val="clear" w:pos="765"/>
                <w:tab w:val="decimal" w:pos="72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59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5" w:type="dxa"/>
            <w:shd w:val="clear" w:color="auto" w:fill="auto"/>
          </w:tcPr>
          <w:p w14:paraId="6F08DEB2" w14:textId="77777777" w:rsidR="00DF595E" w:rsidRPr="00565919" w:rsidRDefault="00DF595E" w:rsidP="00BF3678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425451D1" w14:textId="52457BB1" w:rsidR="00DF595E" w:rsidRPr="00565919" w:rsidRDefault="00BC2574" w:rsidP="00673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3C661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180" w:type="dxa"/>
            <w:shd w:val="clear" w:color="auto" w:fill="auto"/>
          </w:tcPr>
          <w:p w14:paraId="37D3A235" w14:textId="77777777" w:rsidR="00DF595E" w:rsidRPr="00565919" w:rsidRDefault="00DF595E" w:rsidP="00BF3678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4D029894" w14:textId="195F6EDF" w:rsidR="00DF595E" w:rsidRPr="00565919" w:rsidRDefault="00DF595E" w:rsidP="0088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65919">
              <w:rPr>
                <w:rFonts w:asciiTheme="majorBidi" w:hAnsiTheme="majorBidi" w:cstheme="majorBidi"/>
                <w:sz w:val="30"/>
                <w:szCs w:val="30"/>
              </w:rPr>
              <w:t>5,198</w:t>
            </w:r>
          </w:p>
        </w:tc>
      </w:tr>
      <w:tr w:rsidR="00EC4DA3" w:rsidRPr="0055760F" w14:paraId="644D20E8" w14:textId="77777777" w:rsidTr="00002FF7">
        <w:trPr>
          <w:cantSplit/>
          <w:trHeight w:hRule="exact" w:val="360"/>
        </w:trPr>
        <w:tc>
          <w:tcPr>
            <w:tcW w:w="4777" w:type="dxa"/>
            <w:shd w:val="clear" w:color="auto" w:fill="auto"/>
          </w:tcPr>
          <w:p w14:paraId="39015CE3" w14:textId="77777777" w:rsidR="00DF595E" w:rsidRPr="003D3194" w:rsidRDefault="00DF595E" w:rsidP="00EC1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left="381" w:hanging="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31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02" w:type="dxa"/>
            <w:gridSpan w:val="2"/>
          </w:tcPr>
          <w:p w14:paraId="04553421" w14:textId="77777777" w:rsidR="00DF595E" w:rsidRPr="00565919" w:rsidRDefault="00DF595E" w:rsidP="00C1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53BD8A4A" w14:textId="77777777" w:rsidR="00DF595E" w:rsidRPr="00565919" w:rsidRDefault="00DF595E" w:rsidP="00C1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3" w:type="dxa"/>
            <w:shd w:val="clear" w:color="auto" w:fill="auto"/>
          </w:tcPr>
          <w:p w14:paraId="296F0A7B" w14:textId="77777777" w:rsidR="00DF595E" w:rsidRPr="00565919" w:rsidRDefault="00DF595E" w:rsidP="00673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3F1E31B" w14:textId="77777777" w:rsidR="00DF595E" w:rsidRPr="00565919" w:rsidRDefault="00DF595E" w:rsidP="00C1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873" w:type="dxa"/>
            <w:shd w:val="clear" w:color="auto" w:fill="auto"/>
          </w:tcPr>
          <w:p w14:paraId="11A25528" w14:textId="77777777" w:rsidR="00DF595E" w:rsidRPr="00565919" w:rsidRDefault="00DF595E" w:rsidP="00534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BA9AAE9" w14:textId="77777777" w:rsidR="00DF595E" w:rsidRPr="00565919" w:rsidRDefault="00DF595E" w:rsidP="00C1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17E503" w14:textId="7D1C010C" w:rsidR="00DF595E" w:rsidRPr="000857F9" w:rsidRDefault="000857F9" w:rsidP="000857F9">
            <w:pPr>
              <w:pStyle w:val="acctfourfigures"/>
              <w:tabs>
                <w:tab w:val="clear" w:pos="765"/>
                <w:tab w:val="decimal" w:pos="646"/>
              </w:tabs>
              <w:spacing w:line="340" w:lineRule="exac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857F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</w:t>
            </w:r>
            <w:r w:rsidR="003C66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Pr="000857F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86</w:t>
            </w:r>
          </w:p>
        </w:tc>
        <w:tc>
          <w:tcPr>
            <w:tcW w:w="180" w:type="dxa"/>
            <w:shd w:val="clear" w:color="auto" w:fill="auto"/>
          </w:tcPr>
          <w:p w14:paraId="7DB974B6" w14:textId="77777777" w:rsidR="00DF595E" w:rsidRPr="00565919" w:rsidRDefault="00DF595E" w:rsidP="00C1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BF550A" w14:textId="48F0091F" w:rsidR="00DF595E" w:rsidRPr="00565919" w:rsidRDefault="00DF595E" w:rsidP="0088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40" w:lineRule="exact"/>
              <w:ind w:left="-75" w:right="-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5659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5659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5659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198</w:t>
            </w:r>
          </w:p>
        </w:tc>
        <w:tc>
          <w:tcPr>
            <w:tcW w:w="180" w:type="dxa"/>
            <w:shd w:val="clear" w:color="auto" w:fill="auto"/>
          </w:tcPr>
          <w:p w14:paraId="12B0F82F" w14:textId="77777777" w:rsidR="00DF595E" w:rsidRPr="00565919" w:rsidRDefault="00DF595E" w:rsidP="00C1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2DCF82" w14:textId="7EBB7D9A" w:rsidR="00DF595E" w:rsidRPr="00BC2574" w:rsidRDefault="00BC2574" w:rsidP="0067354B">
            <w:pPr>
              <w:pStyle w:val="acctfourfigures"/>
              <w:tabs>
                <w:tab w:val="clear" w:pos="765"/>
                <w:tab w:val="decimal" w:pos="729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C25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3A7E7D0D" w14:textId="77777777" w:rsidR="00DF595E" w:rsidRPr="00565919" w:rsidRDefault="00DF595E" w:rsidP="00C1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9038DC" w14:textId="4DBBEBBE" w:rsidR="00DF595E" w:rsidRPr="00565919" w:rsidRDefault="00DF595E" w:rsidP="00887C40">
            <w:pPr>
              <w:pStyle w:val="acctfourfigures"/>
              <w:tabs>
                <w:tab w:val="clear" w:pos="765"/>
                <w:tab w:val="decimal" w:pos="729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659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5" w:type="dxa"/>
            <w:shd w:val="clear" w:color="auto" w:fill="auto"/>
          </w:tcPr>
          <w:p w14:paraId="34E2214C" w14:textId="77777777" w:rsidR="00DF595E" w:rsidRPr="00565919" w:rsidRDefault="00DF595E" w:rsidP="00C16585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241E20" w14:textId="57261EB2" w:rsidR="00DF595E" w:rsidRPr="00BC2574" w:rsidRDefault="00BC2574" w:rsidP="0036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5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3C66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BC25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</w:t>
            </w:r>
          </w:p>
        </w:tc>
        <w:tc>
          <w:tcPr>
            <w:tcW w:w="180" w:type="dxa"/>
            <w:shd w:val="clear" w:color="auto" w:fill="auto"/>
          </w:tcPr>
          <w:p w14:paraId="1EA49056" w14:textId="77777777" w:rsidR="00DF595E" w:rsidRPr="00565919" w:rsidRDefault="00DF595E" w:rsidP="00C1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41FD7F" w14:textId="3A36F891" w:rsidR="00DF595E" w:rsidRPr="00565919" w:rsidRDefault="00DF595E" w:rsidP="0036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5659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5659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5659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198</w:t>
            </w:r>
          </w:p>
        </w:tc>
      </w:tr>
      <w:tr w:rsidR="00002FF7" w:rsidRPr="0055760F" w14:paraId="44EA9953" w14:textId="77777777" w:rsidTr="00002FF7">
        <w:trPr>
          <w:cantSplit/>
          <w:trHeight w:hRule="exact" w:val="201"/>
        </w:trPr>
        <w:tc>
          <w:tcPr>
            <w:tcW w:w="4777" w:type="dxa"/>
            <w:shd w:val="clear" w:color="auto" w:fill="auto"/>
          </w:tcPr>
          <w:p w14:paraId="5C0CA4EB" w14:textId="77777777" w:rsidR="00002FF7" w:rsidRPr="00565919" w:rsidRDefault="00002FF7" w:rsidP="00ED5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0"/>
              </w:tabs>
              <w:spacing w:line="240" w:lineRule="auto"/>
              <w:ind w:left="290" w:firstLine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2" w:type="dxa"/>
            <w:gridSpan w:val="2"/>
          </w:tcPr>
          <w:p w14:paraId="6C1FB2C5" w14:textId="77777777" w:rsidR="00002FF7" w:rsidRPr="00565919" w:rsidRDefault="00002FF7" w:rsidP="00ED5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71A22E2" w14:textId="77777777" w:rsidR="00002FF7" w:rsidRPr="00565919" w:rsidRDefault="00002FF7" w:rsidP="00ED5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</w:tcPr>
          <w:p w14:paraId="60B9008E" w14:textId="77777777" w:rsidR="00002FF7" w:rsidRPr="00565919" w:rsidRDefault="00002FF7" w:rsidP="00673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4573A3A" w14:textId="77777777" w:rsidR="00002FF7" w:rsidRPr="00565919" w:rsidRDefault="00002FF7" w:rsidP="00ED591D">
            <w:pPr>
              <w:pStyle w:val="acctfourfigures"/>
              <w:tabs>
                <w:tab w:val="clear" w:pos="765"/>
                <w:tab w:val="decimal" w:pos="467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73" w:type="dxa"/>
            <w:shd w:val="clear" w:color="auto" w:fill="auto"/>
          </w:tcPr>
          <w:p w14:paraId="11619977" w14:textId="77777777" w:rsidR="00002FF7" w:rsidRPr="00565919" w:rsidRDefault="00002FF7" w:rsidP="00534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8492E43" w14:textId="77777777" w:rsidR="00002FF7" w:rsidRPr="00565919" w:rsidRDefault="00002FF7" w:rsidP="00ED5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73" w:type="dxa"/>
            <w:shd w:val="clear" w:color="auto" w:fill="auto"/>
          </w:tcPr>
          <w:p w14:paraId="5A80BDD8" w14:textId="77777777" w:rsidR="00002FF7" w:rsidRPr="00565919" w:rsidRDefault="00002FF7" w:rsidP="0067354B">
            <w:pPr>
              <w:pStyle w:val="acctfourfigures"/>
              <w:tabs>
                <w:tab w:val="clear" w:pos="765"/>
                <w:tab w:val="decimal" w:pos="824"/>
              </w:tabs>
              <w:spacing w:line="340" w:lineRule="exact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7FFEAD4" w14:textId="77777777" w:rsidR="00002FF7" w:rsidRPr="00565919" w:rsidRDefault="00002FF7" w:rsidP="00ED5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2" w:type="dxa"/>
            <w:shd w:val="clear" w:color="auto" w:fill="auto"/>
          </w:tcPr>
          <w:p w14:paraId="4FE074F2" w14:textId="77777777" w:rsidR="00002FF7" w:rsidRPr="00565919" w:rsidRDefault="00002FF7" w:rsidP="0088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40" w:lineRule="exact"/>
              <w:ind w:left="-75" w:right="-8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70F34F03" w14:textId="77777777" w:rsidR="00002FF7" w:rsidRPr="00565919" w:rsidRDefault="00002FF7" w:rsidP="00ED591D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57" w:type="dxa"/>
            <w:shd w:val="clear" w:color="auto" w:fill="auto"/>
          </w:tcPr>
          <w:p w14:paraId="412B23E5" w14:textId="77777777" w:rsidR="00002FF7" w:rsidRPr="00565919" w:rsidRDefault="00002FF7" w:rsidP="0067354B">
            <w:pPr>
              <w:pStyle w:val="acctfourfigures"/>
              <w:tabs>
                <w:tab w:val="clear" w:pos="765"/>
                <w:tab w:val="decimal" w:pos="72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2F0CE122" w14:textId="77777777" w:rsidR="00002FF7" w:rsidRPr="00565919" w:rsidRDefault="00002FF7" w:rsidP="00ED5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0" w:type="dxa"/>
            <w:shd w:val="clear" w:color="auto" w:fill="auto"/>
          </w:tcPr>
          <w:p w14:paraId="1C25A022" w14:textId="77777777" w:rsidR="00002FF7" w:rsidRPr="00565919" w:rsidRDefault="00002FF7" w:rsidP="0088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  <w:tab w:val="decimal" w:pos="72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5" w:type="dxa"/>
            <w:shd w:val="clear" w:color="auto" w:fill="auto"/>
          </w:tcPr>
          <w:p w14:paraId="6A7CF677" w14:textId="77777777" w:rsidR="00002FF7" w:rsidRPr="00565919" w:rsidRDefault="00002FF7" w:rsidP="00ED591D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6" w:type="dxa"/>
            <w:shd w:val="clear" w:color="auto" w:fill="auto"/>
          </w:tcPr>
          <w:p w14:paraId="57082352" w14:textId="77777777" w:rsidR="00002FF7" w:rsidRPr="00565919" w:rsidRDefault="00002FF7" w:rsidP="00673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E3FF6CC" w14:textId="77777777" w:rsidR="00002FF7" w:rsidRPr="00565919" w:rsidRDefault="00002FF7" w:rsidP="00ED5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2" w:type="dxa"/>
            <w:shd w:val="clear" w:color="auto" w:fill="auto"/>
          </w:tcPr>
          <w:p w14:paraId="26EBF389" w14:textId="77777777" w:rsidR="00002FF7" w:rsidRPr="00565919" w:rsidRDefault="00002FF7" w:rsidP="0088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DF595E" w:rsidRPr="0055760F" w14:paraId="69305525" w14:textId="77777777" w:rsidTr="00B95BC1">
        <w:trPr>
          <w:cantSplit/>
          <w:trHeight w:hRule="exact" w:val="360"/>
        </w:trPr>
        <w:tc>
          <w:tcPr>
            <w:tcW w:w="6079" w:type="dxa"/>
            <w:gridSpan w:val="3"/>
            <w:shd w:val="clear" w:color="auto" w:fill="auto"/>
          </w:tcPr>
          <w:p w14:paraId="7111BF18" w14:textId="60F6028C" w:rsidR="00DF595E" w:rsidRPr="00565919" w:rsidRDefault="00B73BB1" w:rsidP="00B73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 w:firstLine="459"/>
              <w:rPr>
                <w:rFonts w:asciiTheme="majorBidi" w:hAnsiTheme="majorBidi" w:cstheme="majorBidi"/>
                <w:sz w:val="30"/>
                <w:szCs w:val="30"/>
              </w:rPr>
            </w:pPr>
            <w:r w:rsidRPr="005659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หลักทรัพย์ที่ไม่ใช่หลักทรัพย์ในความต้องการของตลาด</w:t>
            </w:r>
          </w:p>
        </w:tc>
        <w:tc>
          <w:tcPr>
            <w:tcW w:w="180" w:type="dxa"/>
          </w:tcPr>
          <w:p w14:paraId="50DCDCFA" w14:textId="77777777" w:rsidR="00DF595E" w:rsidRPr="00565919" w:rsidRDefault="00DF595E" w:rsidP="00ED5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</w:tcPr>
          <w:p w14:paraId="441633F8" w14:textId="77777777" w:rsidR="00DF595E" w:rsidRPr="00565919" w:rsidRDefault="00DF595E" w:rsidP="00673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2D48012" w14:textId="77777777" w:rsidR="00DF595E" w:rsidRPr="00565919" w:rsidRDefault="00DF595E" w:rsidP="00ED591D">
            <w:pPr>
              <w:pStyle w:val="acctfourfigures"/>
              <w:tabs>
                <w:tab w:val="clear" w:pos="765"/>
                <w:tab w:val="decimal" w:pos="467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73" w:type="dxa"/>
            <w:shd w:val="clear" w:color="auto" w:fill="auto"/>
          </w:tcPr>
          <w:p w14:paraId="4D41F73F" w14:textId="14640801" w:rsidR="00DF595E" w:rsidRPr="00565919" w:rsidRDefault="00DF595E" w:rsidP="00534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6B71B61" w14:textId="77777777" w:rsidR="00DF595E" w:rsidRPr="00565919" w:rsidRDefault="00DF595E" w:rsidP="00ED5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73" w:type="dxa"/>
            <w:shd w:val="clear" w:color="auto" w:fill="auto"/>
          </w:tcPr>
          <w:p w14:paraId="0A2AB25E" w14:textId="77777777" w:rsidR="00DF595E" w:rsidRPr="00565919" w:rsidRDefault="00DF595E" w:rsidP="0067354B">
            <w:pPr>
              <w:pStyle w:val="acctfourfigures"/>
              <w:tabs>
                <w:tab w:val="clear" w:pos="765"/>
                <w:tab w:val="decimal" w:pos="824"/>
              </w:tabs>
              <w:spacing w:line="340" w:lineRule="exact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3097B6B" w14:textId="77777777" w:rsidR="00DF595E" w:rsidRPr="00565919" w:rsidRDefault="00DF595E" w:rsidP="00ED5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2" w:type="dxa"/>
            <w:shd w:val="clear" w:color="auto" w:fill="auto"/>
          </w:tcPr>
          <w:p w14:paraId="3DD08559" w14:textId="2E2043BC" w:rsidR="00DF595E" w:rsidRPr="00565919" w:rsidRDefault="00DF595E" w:rsidP="0088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40" w:lineRule="exact"/>
              <w:ind w:left="-75" w:right="-8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0B9212D1" w14:textId="77777777" w:rsidR="00DF595E" w:rsidRPr="00565919" w:rsidRDefault="00DF595E" w:rsidP="00ED591D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57" w:type="dxa"/>
            <w:shd w:val="clear" w:color="auto" w:fill="auto"/>
          </w:tcPr>
          <w:p w14:paraId="7DE892B2" w14:textId="77777777" w:rsidR="00DF595E" w:rsidRPr="00565919" w:rsidRDefault="00DF595E" w:rsidP="0067354B">
            <w:pPr>
              <w:pStyle w:val="acctfourfigures"/>
              <w:tabs>
                <w:tab w:val="clear" w:pos="765"/>
                <w:tab w:val="decimal" w:pos="72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5E50AE66" w14:textId="77777777" w:rsidR="00DF595E" w:rsidRPr="00565919" w:rsidRDefault="00DF595E" w:rsidP="00ED5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0" w:type="dxa"/>
            <w:shd w:val="clear" w:color="auto" w:fill="auto"/>
          </w:tcPr>
          <w:p w14:paraId="583F6315" w14:textId="489C456D" w:rsidR="00DF595E" w:rsidRPr="00565919" w:rsidRDefault="00DF595E" w:rsidP="0088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  <w:tab w:val="decimal" w:pos="72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5" w:type="dxa"/>
            <w:shd w:val="clear" w:color="auto" w:fill="auto"/>
          </w:tcPr>
          <w:p w14:paraId="12C90947" w14:textId="77777777" w:rsidR="00DF595E" w:rsidRPr="00565919" w:rsidRDefault="00DF595E" w:rsidP="00ED591D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6" w:type="dxa"/>
            <w:shd w:val="clear" w:color="auto" w:fill="auto"/>
          </w:tcPr>
          <w:p w14:paraId="4575AACE" w14:textId="77777777" w:rsidR="00DF595E" w:rsidRPr="00565919" w:rsidRDefault="00DF595E" w:rsidP="00673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E267BA6" w14:textId="77777777" w:rsidR="00DF595E" w:rsidRPr="00565919" w:rsidRDefault="00DF595E" w:rsidP="00ED5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2" w:type="dxa"/>
            <w:shd w:val="clear" w:color="auto" w:fill="auto"/>
          </w:tcPr>
          <w:p w14:paraId="35626ED7" w14:textId="7BDF8272" w:rsidR="00DF595E" w:rsidRPr="00565919" w:rsidRDefault="00DF595E" w:rsidP="0088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DF595E" w:rsidRPr="0055760F" w14:paraId="7A75DA09" w14:textId="77777777" w:rsidTr="00002FF7">
        <w:trPr>
          <w:cantSplit/>
          <w:trHeight w:hRule="exact" w:val="360"/>
        </w:trPr>
        <w:tc>
          <w:tcPr>
            <w:tcW w:w="4777" w:type="dxa"/>
            <w:shd w:val="clear" w:color="auto" w:fill="auto"/>
          </w:tcPr>
          <w:p w14:paraId="7E3F68BE" w14:textId="3D7DB947" w:rsidR="00DF595E" w:rsidRPr="00565919" w:rsidRDefault="00DF595E" w:rsidP="00ED5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left="3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591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นว</w:t>
            </w:r>
            <w:r w:rsidRPr="00565919">
              <w:rPr>
                <w:rFonts w:asciiTheme="majorBidi" w:hAnsiTheme="majorBidi" w:cstheme="majorBidi"/>
                <w:sz w:val="30"/>
                <w:szCs w:val="30"/>
              </w:rPr>
              <w:t xml:space="preserve"> 8</w:t>
            </w:r>
            <w:r w:rsidR="003C661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5659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02" w:type="dxa"/>
            <w:gridSpan w:val="2"/>
          </w:tcPr>
          <w:p w14:paraId="61A24E56" w14:textId="77777777" w:rsidR="00DF595E" w:rsidRPr="00565919" w:rsidRDefault="00DF595E" w:rsidP="00ED5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591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80" w:type="dxa"/>
          </w:tcPr>
          <w:p w14:paraId="2AA42943" w14:textId="77777777" w:rsidR="00DF595E" w:rsidRPr="00565919" w:rsidRDefault="00DF595E" w:rsidP="00ED5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73" w:type="dxa"/>
            <w:shd w:val="clear" w:color="auto" w:fill="auto"/>
          </w:tcPr>
          <w:p w14:paraId="76CFB804" w14:textId="71669913" w:rsidR="00DF595E" w:rsidRPr="00565919" w:rsidRDefault="00D966B1" w:rsidP="00673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25.00</w:t>
            </w:r>
          </w:p>
        </w:tc>
        <w:tc>
          <w:tcPr>
            <w:tcW w:w="180" w:type="dxa"/>
            <w:shd w:val="clear" w:color="auto" w:fill="auto"/>
          </w:tcPr>
          <w:p w14:paraId="19D37900" w14:textId="77777777" w:rsidR="00DF595E" w:rsidRPr="00565919" w:rsidRDefault="00DF595E" w:rsidP="00ED591D">
            <w:pPr>
              <w:pStyle w:val="acctfourfigures"/>
              <w:tabs>
                <w:tab w:val="clear" w:pos="765"/>
                <w:tab w:val="decimal" w:pos="4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73" w:type="dxa"/>
            <w:shd w:val="clear" w:color="auto" w:fill="auto"/>
          </w:tcPr>
          <w:p w14:paraId="60D5BF1A" w14:textId="386C72CE" w:rsidR="00DF595E" w:rsidRPr="00565919" w:rsidRDefault="00DF595E" w:rsidP="00534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65919">
              <w:rPr>
                <w:rFonts w:asciiTheme="majorBidi" w:hAnsiTheme="majorBidi" w:cstheme="majorBidi"/>
                <w:sz w:val="30"/>
                <w:szCs w:val="30"/>
              </w:rPr>
              <w:t>25.00</w:t>
            </w:r>
          </w:p>
        </w:tc>
        <w:tc>
          <w:tcPr>
            <w:tcW w:w="180" w:type="dxa"/>
            <w:shd w:val="clear" w:color="auto" w:fill="auto"/>
          </w:tcPr>
          <w:p w14:paraId="03113AF1" w14:textId="77777777" w:rsidR="00DF595E" w:rsidRPr="00565919" w:rsidRDefault="00DF595E" w:rsidP="00ED5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73" w:type="dxa"/>
            <w:shd w:val="clear" w:color="auto" w:fill="auto"/>
          </w:tcPr>
          <w:p w14:paraId="69E1473D" w14:textId="564DDA09" w:rsidR="00DF595E" w:rsidRPr="00565919" w:rsidRDefault="0045736C" w:rsidP="0045736C">
            <w:pPr>
              <w:pStyle w:val="acctfourfigures"/>
              <w:tabs>
                <w:tab w:val="clear" w:pos="765"/>
                <w:tab w:val="decimal" w:pos="646"/>
              </w:tabs>
              <w:spacing w:line="340" w:lineRule="exact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160</w:t>
            </w:r>
          </w:p>
        </w:tc>
        <w:tc>
          <w:tcPr>
            <w:tcW w:w="180" w:type="dxa"/>
            <w:shd w:val="clear" w:color="auto" w:fill="auto"/>
          </w:tcPr>
          <w:p w14:paraId="0276D272" w14:textId="77777777" w:rsidR="00DF595E" w:rsidRPr="00565919" w:rsidRDefault="00DF595E" w:rsidP="00ED591D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2" w:type="dxa"/>
            <w:shd w:val="clear" w:color="auto" w:fill="auto"/>
          </w:tcPr>
          <w:p w14:paraId="23740661" w14:textId="7A3725A1" w:rsidR="00DF595E" w:rsidRPr="00565919" w:rsidRDefault="00DF595E" w:rsidP="0088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565919">
              <w:rPr>
                <w:rFonts w:asciiTheme="majorBidi" w:hAnsiTheme="majorBidi" w:cstheme="majorBidi"/>
                <w:sz w:val="30"/>
                <w:szCs w:val="30"/>
              </w:rPr>
              <w:t>160</w:t>
            </w:r>
          </w:p>
        </w:tc>
        <w:tc>
          <w:tcPr>
            <w:tcW w:w="180" w:type="dxa"/>
            <w:shd w:val="clear" w:color="auto" w:fill="auto"/>
          </w:tcPr>
          <w:p w14:paraId="7A16B926" w14:textId="77777777" w:rsidR="00DF595E" w:rsidRPr="00565919" w:rsidRDefault="00DF595E" w:rsidP="00ED591D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57" w:type="dxa"/>
            <w:shd w:val="clear" w:color="auto" w:fill="auto"/>
          </w:tcPr>
          <w:p w14:paraId="54C9E07D" w14:textId="79CE847D" w:rsidR="00DF595E" w:rsidRPr="00565919" w:rsidRDefault="00BC2574" w:rsidP="0067354B">
            <w:pPr>
              <w:pStyle w:val="acctfourfigures"/>
              <w:tabs>
                <w:tab w:val="clear" w:pos="765"/>
                <w:tab w:val="decimal" w:pos="72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5FB5F4A6" w14:textId="77777777" w:rsidR="00DF595E" w:rsidRPr="00565919" w:rsidRDefault="00DF595E" w:rsidP="00ED591D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0" w:type="dxa"/>
            <w:shd w:val="clear" w:color="auto" w:fill="auto"/>
          </w:tcPr>
          <w:p w14:paraId="62776AF4" w14:textId="77A7A53E" w:rsidR="00DF595E" w:rsidRPr="00565919" w:rsidRDefault="00DF595E" w:rsidP="003634E4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6591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5" w:type="dxa"/>
            <w:shd w:val="clear" w:color="auto" w:fill="auto"/>
          </w:tcPr>
          <w:p w14:paraId="1A4F0D00" w14:textId="77777777" w:rsidR="00DF595E" w:rsidRPr="00565919" w:rsidRDefault="00DF595E" w:rsidP="00ED591D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6" w:type="dxa"/>
            <w:shd w:val="clear" w:color="auto" w:fill="auto"/>
          </w:tcPr>
          <w:p w14:paraId="65B2843A" w14:textId="24F59DC0" w:rsidR="00DF595E" w:rsidRPr="00565919" w:rsidRDefault="00BC2574" w:rsidP="00673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160</w:t>
            </w:r>
          </w:p>
        </w:tc>
        <w:tc>
          <w:tcPr>
            <w:tcW w:w="180" w:type="dxa"/>
            <w:shd w:val="clear" w:color="auto" w:fill="auto"/>
          </w:tcPr>
          <w:p w14:paraId="0C878D00" w14:textId="77777777" w:rsidR="00DF595E" w:rsidRPr="00565919" w:rsidRDefault="00DF595E" w:rsidP="00ED591D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  <w:shd w:val="clear" w:color="auto" w:fill="auto"/>
          </w:tcPr>
          <w:p w14:paraId="4738EA01" w14:textId="41BEBC83" w:rsidR="00DF595E" w:rsidRPr="00565919" w:rsidRDefault="00DF595E" w:rsidP="0088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65919">
              <w:rPr>
                <w:rFonts w:asciiTheme="majorBidi" w:hAnsiTheme="majorBidi" w:cstheme="majorBidi"/>
                <w:sz w:val="30"/>
                <w:szCs w:val="30"/>
              </w:rPr>
              <w:t>160</w:t>
            </w:r>
          </w:p>
        </w:tc>
      </w:tr>
      <w:tr w:rsidR="00DF595E" w:rsidRPr="0055760F" w14:paraId="5AB7A628" w14:textId="77777777" w:rsidTr="00002FF7">
        <w:trPr>
          <w:cantSplit/>
          <w:trHeight w:hRule="exact" w:val="360"/>
        </w:trPr>
        <w:tc>
          <w:tcPr>
            <w:tcW w:w="4777" w:type="dxa"/>
            <w:shd w:val="clear" w:color="auto" w:fill="auto"/>
          </w:tcPr>
          <w:p w14:paraId="558041B5" w14:textId="1E4BCB60" w:rsidR="00DF595E" w:rsidRPr="00565919" w:rsidRDefault="00A81EA2" w:rsidP="00A81EA2">
            <w:pPr>
              <w:tabs>
                <w:tab w:val="clear" w:pos="227"/>
                <w:tab w:val="clear" w:pos="454"/>
                <w:tab w:val="left" w:pos="284"/>
              </w:tabs>
              <w:spacing w:line="240" w:lineRule="auto"/>
              <w:ind w:left="388" w:firstLine="9"/>
              <w:rPr>
                <w:rFonts w:asciiTheme="majorBidi" w:hAnsiTheme="majorBidi" w:cstheme="majorBidi"/>
                <w:sz w:val="30"/>
                <w:szCs w:val="30"/>
              </w:rPr>
            </w:pPr>
            <w:r w:rsidRPr="00565919">
              <w:rPr>
                <w:rFonts w:asciiTheme="majorBidi" w:hAnsiTheme="majorBidi" w:cstheme="majorBidi"/>
                <w:sz w:val="30"/>
                <w:szCs w:val="30"/>
              </w:rPr>
              <w:t xml:space="preserve">C.P. Aquaculture (India) </w:t>
            </w:r>
            <w:r w:rsidR="00DF595E" w:rsidRPr="00565919">
              <w:rPr>
                <w:rFonts w:asciiTheme="majorBidi" w:hAnsiTheme="majorBidi" w:cstheme="majorBidi"/>
                <w:sz w:val="30"/>
                <w:szCs w:val="30"/>
              </w:rPr>
              <w:t>Private Limited</w:t>
            </w:r>
          </w:p>
        </w:tc>
        <w:tc>
          <w:tcPr>
            <w:tcW w:w="1302" w:type="dxa"/>
            <w:gridSpan w:val="2"/>
          </w:tcPr>
          <w:p w14:paraId="3465ACB3" w14:textId="77777777" w:rsidR="00DF595E" w:rsidRPr="00565919" w:rsidRDefault="00DF595E" w:rsidP="00ED5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5919">
              <w:rPr>
                <w:rFonts w:asciiTheme="majorBidi" w:hAnsiTheme="majorBidi" w:cstheme="majorBidi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180" w:type="dxa"/>
          </w:tcPr>
          <w:p w14:paraId="3B9F10BD" w14:textId="77777777" w:rsidR="00DF595E" w:rsidRPr="00565919" w:rsidRDefault="00DF595E" w:rsidP="00ED5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</w:tcPr>
          <w:p w14:paraId="605207F6" w14:textId="1BDF728F" w:rsidR="00DF595E" w:rsidRPr="00565919" w:rsidRDefault="00ED6C46" w:rsidP="00ED6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6085863" w14:textId="77777777" w:rsidR="00DF595E" w:rsidRPr="00565919" w:rsidRDefault="00DF595E" w:rsidP="00ED591D">
            <w:pPr>
              <w:pStyle w:val="acctfourfigures"/>
              <w:tabs>
                <w:tab w:val="clear" w:pos="765"/>
                <w:tab w:val="decimal" w:pos="287"/>
                <w:tab w:val="decimal" w:pos="46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shd w:val="clear" w:color="auto" w:fill="auto"/>
          </w:tcPr>
          <w:p w14:paraId="493396A5" w14:textId="7C2F7354" w:rsidR="00DF595E" w:rsidRPr="00565919" w:rsidRDefault="00DF595E" w:rsidP="00534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65919">
              <w:rPr>
                <w:rFonts w:asciiTheme="majorBidi" w:hAnsiTheme="majorBidi" w:cstheme="majorBidi"/>
                <w:sz w:val="30"/>
                <w:szCs w:val="30"/>
              </w:rPr>
              <w:t>31.70</w:t>
            </w:r>
          </w:p>
        </w:tc>
        <w:tc>
          <w:tcPr>
            <w:tcW w:w="180" w:type="dxa"/>
            <w:shd w:val="clear" w:color="auto" w:fill="auto"/>
          </w:tcPr>
          <w:p w14:paraId="5B27191F" w14:textId="77777777" w:rsidR="00DF595E" w:rsidRPr="00565919" w:rsidRDefault="00DF595E" w:rsidP="00ED5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</w:tcPr>
          <w:p w14:paraId="06ABE812" w14:textId="03B2705A" w:rsidR="00DF595E" w:rsidRPr="00565919" w:rsidRDefault="0045736C" w:rsidP="0045736C">
            <w:pPr>
              <w:pStyle w:val="acctfourfigures"/>
              <w:tabs>
                <w:tab w:val="clear" w:pos="765"/>
                <w:tab w:val="decimal" w:pos="646"/>
              </w:tabs>
              <w:spacing w:line="340" w:lineRule="exact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BF2B3CA" w14:textId="77777777" w:rsidR="00DF595E" w:rsidRPr="00565919" w:rsidRDefault="00DF595E" w:rsidP="00ED591D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62" w:type="dxa"/>
            <w:shd w:val="clear" w:color="auto" w:fill="auto"/>
          </w:tcPr>
          <w:p w14:paraId="78E7F72A" w14:textId="0C4B0600" w:rsidR="00DF595E" w:rsidRPr="00565919" w:rsidRDefault="00DF595E" w:rsidP="00887C40">
            <w:pPr>
              <w:pStyle w:val="acctfourfigures"/>
              <w:tabs>
                <w:tab w:val="clear" w:pos="765"/>
                <w:tab w:val="decimal" w:pos="824"/>
              </w:tabs>
              <w:spacing w:line="340" w:lineRule="exact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59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176</w:t>
            </w:r>
          </w:p>
        </w:tc>
        <w:tc>
          <w:tcPr>
            <w:tcW w:w="180" w:type="dxa"/>
            <w:shd w:val="clear" w:color="auto" w:fill="auto"/>
          </w:tcPr>
          <w:p w14:paraId="451DE171" w14:textId="77777777" w:rsidR="00DF595E" w:rsidRPr="00565919" w:rsidRDefault="00DF595E" w:rsidP="00ED591D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shd w:val="clear" w:color="auto" w:fill="auto"/>
          </w:tcPr>
          <w:p w14:paraId="265E8332" w14:textId="02BD9FE2" w:rsidR="00DF595E" w:rsidRPr="00565919" w:rsidRDefault="00BC2574" w:rsidP="003634E4">
            <w:pPr>
              <w:pStyle w:val="acctfourfigures"/>
              <w:tabs>
                <w:tab w:val="clear" w:pos="765"/>
                <w:tab w:val="decimal" w:pos="72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12DBD229" w14:textId="77777777" w:rsidR="00DF595E" w:rsidRPr="00565919" w:rsidRDefault="00DF595E" w:rsidP="00ED591D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60" w:type="dxa"/>
            <w:shd w:val="clear" w:color="auto" w:fill="auto"/>
          </w:tcPr>
          <w:p w14:paraId="161A1CD4" w14:textId="4A22AEC6" w:rsidR="00DF595E" w:rsidRPr="00565919" w:rsidRDefault="00DF595E" w:rsidP="00887C40">
            <w:pPr>
              <w:pStyle w:val="acctfourfigures"/>
              <w:tabs>
                <w:tab w:val="clear" w:pos="765"/>
                <w:tab w:val="decimal" w:pos="72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591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5" w:type="dxa"/>
            <w:shd w:val="clear" w:color="auto" w:fill="auto"/>
          </w:tcPr>
          <w:p w14:paraId="02D0B1C2" w14:textId="77777777" w:rsidR="00DF595E" w:rsidRPr="00565919" w:rsidRDefault="00DF595E" w:rsidP="00ED591D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shd w:val="clear" w:color="auto" w:fill="auto"/>
          </w:tcPr>
          <w:p w14:paraId="1B40108F" w14:textId="7DB18D03" w:rsidR="00DF595E" w:rsidRPr="00565919" w:rsidRDefault="00BC2574" w:rsidP="00673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3C7F075" w14:textId="77777777" w:rsidR="00DF595E" w:rsidRPr="00565919" w:rsidRDefault="00DF595E" w:rsidP="00ED591D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shd w:val="clear" w:color="auto" w:fill="auto"/>
          </w:tcPr>
          <w:p w14:paraId="28606CF5" w14:textId="53EC0AC7" w:rsidR="00DF595E" w:rsidRPr="00565919" w:rsidRDefault="00DF595E" w:rsidP="0088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65919">
              <w:rPr>
                <w:rFonts w:asciiTheme="majorBidi" w:hAnsiTheme="majorBidi" w:cstheme="majorBidi"/>
                <w:sz w:val="30"/>
                <w:szCs w:val="30"/>
              </w:rPr>
              <w:t>176</w:t>
            </w:r>
          </w:p>
        </w:tc>
      </w:tr>
      <w:tr w:rsidR="00DF595E" w:rsidRPr="0055760F" w14:paraId="437EAE3C" w14:textId="77777777" w:rsidTr="00002FF7">
        <w:trPr>
          <w:cantSplit/>
          <w:trHeight w:hRule="exact" w:val="360"/>
        </w:trPr>
        <w:tc>
          <w:tcPr>
            <w:tcW w:w="4777" w:type="dxa"/>
            <w:shd w:val="clear" w:color="auto" w:fill="auto"/>
          </w:tcPr>
          <w:p w14:paraId="56B8C9A1" w14:textId="233AE975" w:rsidR="00DF595E" w:rsidRPr="00565919" w:rsidRDefault="00DF595E" w:rsidP="00ED591D">
            <w:pPr>
              <w:tabs>
                <w:tab w:val="clear" w:pos="227"/>
                <w:tab w:val="clear" w:pos="454"/>
                <w:tab w:val="left" w:pos="284"/>
                <w:tab w:val="left" w:pos="470"/>
              </w:tabs>
              <w:spacing w:line="240" w:lineRule="auto"/>
              <w:ind w:firstLine="380"/>
              <w:rPr>
                <w:rFonts w:asciiTheme="majorBidi" w:hAnsiTheme="majorBidi" w:cstheme="majorBidi"/>
                <w:sz w:val="30"/>
                <w:szCs w:val="30"/>
              </w:rPr>
            </w:pPr>
            <w:r w:rsidRPr="00565919">
              <w:rPr>
                <w:rFonts w:asciiTheme="majorBidi" w:hAnsiTheme="majorBidi" w:cstheme="majorBidi"/>
                <w:sz w:val="30"/>
                <w:szCs w:val="30"/>
              </w:rPr>
              <w:t xml:space="preserve">Lotus Distribution International </w:t>
            </w:r>
            <w:r w:rsidR="00565919" w:rsidRPr="00565919">
              <w:rPr>
                <w:rFonts w:asciiTheme="majorBidi" w:hAnsiTheme="majorBidi" w:cstheme="majorBidi"/>
                <w:sz w:val="30"/>
                <w:szCs w:val="30"/>
              </w:rPr>
              <w:t>Company</w:t>
            </w:r>
            <w:r w:rsidR="00E2187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2187D" w:rsidRPr="00565919">
              <w:rPr>
                <w:rFonts w:asciiTheme="majorBidi" w:hAnsiTheme="majorBidi" w:cstheme="majorBidi"/>
                <w:sz w:val="30"/>
                <w:szCs w:val="30"/>
              </w:rPr>
              <w:t>Limited</w:t>
            </w:r>
          </w:p>
        </w:tc>
        <w:tc>
          <w:tcPr>
            <w:tcW w:w="1302" w:type="dxa"/>
            <w:gridSpan w:val="2"/>
          </w:tcPr>
          <w:p w14:paraId="0A1BF836" w14:textId="50E02A4A" w:rsidR="00DF595E" w:rsidRPr="00565919" w:rsidRDefault="00DF595E" w:rsidP="00ED5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5919">
              <w:rPr>
                <w:rFonts w:asciiTheme="majorBidi" w:hAnsiTheme="majorBidi" w:cstheme="majorBidi"/>
                <w:sz w:val="30"/>
                <w:szCs w:val="30"/>
                <w:cs/>
              </w:rPr>
              <w:t>บริติช เวอร์จิน</w:t>
            </w:r>
          </w:p>
        </w:tc>
        <w:tc>
          <w:tcPr>
            <w:tcW w:w="180" w:type="dxa"/>
          </w:tcPr>
          <w:p w14:paraId="6E0DF779" w14:textId="77777777" w:rsidR="00DF595E" w:rsidRPr="00565919" w:rsidRDefault="00DF595E" w:rsidP="00ED5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</w:tcPr>
          <w:p w14:paraId="28DBBE37" w14:textId="77777777" w:rsidR="00DF595E" w:rsidRPr="00565919" w:rsidRDefault="00DF595E" w:rsidP="00673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11D1522" w14:textId="77777777" w:rsidR="00DF595E" w:rsidRPr="00565919" w:rsidRDefault="00DF595E" w:rsidP="00ED591D">
            <w:pPr>
              <w:pStyle w:val="acctfourfigures"/>
              <w:tabs>
                <w:tab w:val="clear" w:pos="765"/>
                <w:tab w:val="decimal" w:pos="287"/>
                <w:tab w:val="decimal" w:pos="46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shd w:val="clear" w:color="auto" w:fill="auto"/>
          </w:tcPr>
          <w:p w14:paraId="23C061F7" w14:textId="3D904EA9" w:rsidR="00DF595E" w:rsidRPr="00565919" w:rsidRDefault="00DF595E" w:rsidP="00534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67B0571" w14:textId="77777777" w:rsidR="00DF595E" w:rsidRPr="00565919" w:rsidRDefault="00DF595E" w:rsidP="00ED5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</w:tcPr>
          <w:p w14:paraId="456D128D" w14:textId="77777777" w:rsidR="00DF595E" w:rsidRPr="00565919" w:rsidRDefault="00DF595E" w:rsidP="0045736C">
            <w:pPr>
              <w:pStyle w:val="acctfourfigures"/>
              <w:tabs>
                <w:tab w:val="clear" w:pos="765"/>
                <w:tab w:val="decimal" w:pos="646"/>
              </w:tabs>
              <w:spacing w:line="340" w:lineRule="exact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46D94F3" w14:textId="77777777" w:rsidR="00DF595E" w:rsidRPr="00565919" w:rsidRDefault="00DF595E" w:rsidP="00ED591D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62" w:type="dxa"/>
            <w:shd w:val="clear" w:color="auto" w:fill="auto"/>
          </w:tcPr>
          <w:p w14:paraId="7AF7ED10" w14:textId="02C0C6BC" w:rsidR="00DF595E" w:rsidRPr="00565919" w:rsidRDefault="00DF595E" w:rsidP="00887C40">
            <w:pPr>
              <w:pStyle w:val="acctfourfigures"/>
              <w:tabs>
                <w:tab w:val="clear" w:pos="765"/>
                <w:tab w:val="decimal" w:pos="824"/>
              </w:tabs>
              <w:spacing w:line="340" w:lineRule="exact"/>
              <w:ind w:left="-79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3A7BFFA" w14:textId="77777777" w:rsidR="00DF595E" w:rsidRPr="00565919" w:rsidRDefault="00DF595E" w:rsidP="00ED591D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shd w:val="clear" w:color="auto" w:fill="auto"/>
          </w:tcPr>
          <w:p w14:paraId="757C9ADB" w14:textId="77777777" w:rsidR="00DF595E" w:rsidRPr="00565919" w:rsidRDefault="00DF595E" w:rsidP="0067354B">
            <w:pPr>
              <w:pStyle w:val="acctfourfigures"/>
              <w:tabs>
                <w:tab w:val="clear" w:pos="765"/>
                <w:tab w:val="decimal" w:pos="72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484DB6E0" w14:textId="77777777" w:rsidR="00DF595E" w:rsidRPr="00565919" w:rsidRDefault="00DF595E" w:rsidP="00ED591D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60" w:type="dxa"/>
            <w:shd w:val="clear" w:color="auto" w:fill="auto"/>
          </w:tcPr>
          <w:p w14:paraId="686D77D4" w14:textId="7C4F2163" w:rsidR="00DF595E" w:rsidRPr="00565919" w:rsidRDefault="00DF595E" w:rsidP="00887C40">
            <w:pPr>
              <w:pStyle w:val="acctfourfigures"/>
              <w:tabs>
                <w:tab w:val="clear" w:pos="765"/>
                <w:tab w:val="decimal" w:pos="72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5" w:type="dxa"/>
            <w:shd w:val="clear" w:color="auto" w:fill="auto"/>
          </w:tcPr>
          <w:p w14:paraId="4A9AF2A8" w14:textId="77777777" w:rsidR="00DF595E" w:rsidRPr="00565919" w:rsidRDefault="00DF595E" w:rsidP="00ED591D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shd w:val="clear" w:color="auto" w:fill="auto"/>
          </w:tcPr>
          <w:p w14:paraId="355BED6D" w14:textId="77777777" w:rsidR="00DF595E" w:rsidRPr="00565919" w:rsidRDefault="00DF595E" w:rsidP="00673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2B032A2" w14:textId="77777777" w:rsidR="00DF595E" w:rsidRPr="00565919" w:rsidRDefault="00DF595E" w:rsidP="00ED591D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shd w:val="clear" w:color="auto" w:fill="auto"/>
          </w:tcPr>
          <w:p w14:paraId="5C9347FE" w14:textId="6E9F9CCC" w:rsidR="00DF595E" w:rsidRPr="00565919" w:rsidRDefault="00DF595E" w:rsidP="0088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4DA3" w:rsidRPr="0055760F" w14:paraId="284C2360" w14:textId="77777777" w:rsidTr="00002FF7">
        <w:trPr>
          <w:cantSplit/>
          <w:trHeight w:hRule="exact" w:val="360"/>
        </w:trPr>
        <w:tc>
          <w:tcPr>
            <w:tcW w:w="4777" w:type="dxa"/>
            <w:shd w:val="clear" w:color="auto" w:fill="auto"/>
          </w:tcPr>
          <w:p w14:paraId="375AF0C8" w14:textId="0C96AE96" w:rsidR="00DF595E" w:rsidRPr="00565919" w:rsidRDefault="00DF595E" w:rsidP="005E6151">
            <w:pPr>
              <w:tabs>
                <w:tab w:val="clear" w:pos="227"/>
                <w:tab w:val="clear" w:pos="454"/>
                <w:tab w:val="left" w:pos="284"/>
              </w:tabs>
              <w:spacing w:line="240" w:lineRule="auto"/>
              <w:ind w:left="511" w:firstLine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2" w:type="dxa"/>
            <w:gridSpan w:val="2"/>
          </w:tcPr>
          <w:p w14:paraId="36D4093D" w14:textId="1DDBD16A" w:rsidR="00DF595E" w:rsidRPr="00565919" w:rsidRDefault="00DF595E" w:rsidP="00ED5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 w:hanging="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5919">
              <w:rPr>
                <w:rFonts w:asciiTheme="majorBidi" w:hAnsiTheme="majorBidi" w:cstheme="majorBidi"/>
                <w:sz w:val="30"/>
                <w:szCs w:val="30"/>
                <w:cs/>
              </w:rPr>
              <w:t>ไอซ์แลนด์</w:t>
            </w:r>
          </w:p>
        </w:tc>
        <w:tc>
          <w:tcPr>
            <w:tcW w:w="180" w:type="dxa"/>
          </w:tcPr>
          <w:p w14:paraId="7F73482A" w14:textId="77777777" w:rsidR="00DF595E" w:rsidRPr="00565919" w:rsidRDefault="00DF595E" w:rsidP="00ED5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</w:tcPr>
          <w:p w14:paraId="04A47FC1" w14:textId="3C6AB38C" w:rsidR="00DF595E" w:rsidRPr="00565919" w:rsidRDefault="00154395" w:rsidP="00673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20.50</w:t>
            </w:r>
          </w:p>
        </w:tc>
        <w:tc>
          <w:tcPr>
            <w:tcW w:w="180" w:type="dxa"/>
            <w:shd w:val="clear" w:color="auto" w:fill="auto"/>
          </w:tcPr>
          <w:p w14:paraId="35C5B268" w14:textId="77777777" w:rsidR="00DF595E" w:rsidRPr="00565919" w:rsidRDefault="00DF595E" w:rsidP="00ED591D">
            <w:pPr>
              <w:pStyle w:val="acctfourfigures"/>
              <w:tabs>
                <w:tab w:val="clear" w:pos="765"/>
                <w:tab w:val="decimal" w:pos="287"/>
                <w:tab w:val="decimal" w:pos="46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shd w:val="clear" w:color="auto" w:fill="auto"/>
          </w:tcPr>
          <w:p w14:paraId="7C5A0875" w14:textId="2D24E8CA" w:rsidR="00DF595E" w:rsidRPr="00565919" w:rsidRDefault="00DF595E" w:rsidP="00534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65919">
              <w:rPr>
                <w:rFonts w:asciiTheme="majorBidi" w:hAnsiTheme="majorBidi" w:cstheme="majorBidi"/>
                <w:sz w:val="30"/>
                <w:szCs w:val="30"/>
              </w:rPr>
              <w:t>20.50</w:t>
            </w:r>
          </w:p>
        </w:tc>
        <w:tc>
          <w:tcPr>
            <w:tcW w:w="180" w:type="dxa"/>
            <w:shd w:val="clear" w:color="auto" w:fill="auto"/>
          </w:tcPr>
          <w:p w14:paraId="2503780D" w14:textId="77777777" w:rsidR="00DF595E" w:rsidRPr="00565919" w:rsidRDefault="00DF595E" w:rsidP="00ED5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</w:tcPr>
          <w:p w14:paraId="761CACC5" w14:textId="6F8CE171" w:rsidR="00DF595E" w:rsidRPr="00565919" w:rsidRDefault="0045736C" w:rsidP="0045736C">
            <w:pPr>
              <w:pStyle w:val="acctfourfigures"/>
              <w:tabs>
                <w:tab w:val="clear" w:pos="765"/>
                <w:tab w:val="decimal" w:pos="646"/>
              </w:tabs>
              <w:spacing w:line="340" w:lineRule="exact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451CEBF7" w14:textId="77777777" w:rsidR="00DF595E" w:rsidRPr="00565919" w:rsidRDefault="00DF595E" w:rsidP="00ED591D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14:paraId="019539E0" w14:textId="256D7176" w:rsidR="00DF595E" w:rsidRPr="00565919" w:rsidRDefault="00DF595E" w:rsidP="00887C40">
            <w:pPr>
              <w:pStyle w:val="acctfourfigures"/>
              <w:tabs>
                <w:tab w:val="clear" w:pos="765"/>
                <w:tab w:val="decimal" w:pos="824"/>
              </w:tabs>
              <w:spacing w:line="340" w:lineRule="exact"/>
              <w:ind w:left="-79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5659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4AC00172" w14:textId="77777777" w:rsidR="00DF595E" w:rsidRPr="00565919" w:rsidRDefault="00DF595E" w:rsidP="00ED591D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shd w:val="clear" w:color="auto" w:fill="auto"/>
          </w:tcPr>
          <w:p w14:paraId="43043E9E" w14:textId="692807FA" w:rsidR="00DF595E" w:rsidRPr="00565919" w:rsidRDefault="00BC2574" w:rsidP="0067354B">
            <w:pPr>
              <w:pStyle w:val="acctfourfigures"/>
              <w:tabs>
                <w:tab w:val="clear" w:pos="765"/>
                <w:tab w:val="decimal" w:pos="72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(1)</w:t>
            </w:r>
          </w:p>
        </w:tc>
        <w:tc>
          <w:tcPr>
            <w:tcW w:w="183" w:type="dxa"/>
            <w:shd w:val="clear" w:color="auto" w:fill="auto"/>
          </w:tcPr>
          <w:p w14:paraId="14E302D3" w14:textId="77777777" w:rsidR="00DF595E" w:rsidRPr="00565919" w:rsidRDefault="00DF595E" w:rsidP="00ED591D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</w:tcPr>
          <w:p w14:paraId="63F020CE" w14:textId="7B8AD545" w:rsidR="00DF595E" w:rsidRPr="00565919" w:rsidRDefault="00DF595E" w:rsidP="00887C40">
            <w:pPr>
              <w:pStyle w:val="acctfourfigures"/>
              <w:tabs>
                <w:tab w:val="clear" w:pos="765"/>
                <w:tab w:val="decimal" w:pos="72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59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(1)</w:t>
            </w:r>
          </w:p>
        </w:tc>
        <w:tc>
          <w:tcPr>
            <w:tcW w:w="185" w:type="dxa"/>
            <w:shd w:val="clear" w:color="auto" w:fill="auto"/>
          </w:tcPr>
          <w:p w14:paraId="0E277BF8" w14:textId="77777777" w:rsidR="00DF595E" w:rsidRPr="00565919" w:rsidRDefault="00DF595E" w:rsidP="00ED591D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1BCB999C" w14:textId="6B56AA5E" w:rsidR="00DF595E" w:rsidRPr="00565919" w:rsidRDefault="00BC2574" w:rsidP="00673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CD0B835" w14:textId="77777777" w:rsidR="00DF595E" w:rsidRPr="00565919" w:rsidRDefault="00DF595E" w:rsidP="00ED591D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1E37AE7C" w14:textId="3E7F81B4" w:rsidR="00DF595E" w:rsidRPr="00565919" w:rsidRDefault="00DF595E" w:rsidP="0088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6591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C4DA3" w:rsidRPr="0055760F" w14:paraId="6304B573" w14:textId="77777777" w:rsidTr="00002FF7">
        <w:trPr>
          <w:cantSplit/>
          <w:trHeight w:hRule="exact" w:val="360"/>
        </w:trPr>
        <w:tc>
          <w:tcPr>
            <w:tcW w:w="4777" w:type="dxa"/>
            <w:shd w:val="clear" w:color="auto" w:fill="auto"/>
          </w:tcPr>
          <w:p w14:paraId="526E45C4" w14:textId="77777777" w:rsidR="00DF595E" w:rsidRPr="00565919" w:rsidRDefault="00DF595E" w:rsidP="00E2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left="381" w:hanging="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59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02" w:type="dxa"/>
            <w:gridSpan w:val="2"/>
          </w:tcPr>
          <w:p w14:paraId="6B7745FE" w14:textId="77777777" w:rsidR="00DF595E" w:rsidRPr="00565919" w:rsidRDefault="00DF595E" w:rsidP="00ED5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59C520A6" w14:textId="77777777" w:rsidR="00DF595E" w:rsidRPr="00565919" w:rsidRDefault="00DF595E" w:rsidP="00ED5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3" w:type="dxa"/>
            <w:shd w:val="clear" w:color="auto" w:fill="auto"/>
          </w:tcPr>
          <w:p w14:paraId="7A827869" w14:textId="77777777" w:rsidR="00DF595E" w:rsidRPr="00565919" w:rsidRDefault="00DF595E" w:rsidP="00ED5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A525ADD" w14:textId="77777777" w:rsidR="00DF595E" w:rsidRPr="00565919" w:rsidRDefault="00DF595E" w:rsidP="00ED5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873" w:type="dxa"/>
            <w:shd w:val="clear" w:color="auto" w:fill="auto"/>
          </w:tcPr>
          <w:p w14:paraId="4474C0E7" w14:textId="77777777" w:rsidR="00DF595E" w:rsidRPr="00565919" w:rsidRDefault="00DF595E" w:rsidP="00ED5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E19380E" w14:textId="77777777" w:rsidR="00DF595E" w:rsidRPr="00565919" w:rsidRDefault="00DF595E" w:rsidP="00ED5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1C173B" w14:textId="1F682FC8" w:rsidR="00DF595E" w:rsidRPr="00CB6347" w:rsidRDefault="0045736C" w:rsidP="0045736C">
            <w:pPr>
              <w:pStyle w:val="acctfourfigures"/>
              <w:tabs>
                <w:tab w:val="clear" w:pos="765"/>
                <w:tab w:val="decimal" w:pos="646"/>
              </w:tabs>
              <w:spacing w:line="340" w:lineRule="exact"/>
              <w:ind w:left="-79" w:right="-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B63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161</w:t>
            </w:r>
          </w:p>
        </w:tc>
        <w:tc>
          <w:tcPr>
            <w:tcW w:w="180" w:type="dxa"/>
            <w:shd w:val="clear" w:color="auto" w:fill="auto"/>
          </w:tcPr>
          <w:p w14:paraId="45B41ACF" w14:textId="77777777" w:rsidR="00DF595E" w:rsidRPr="00565919" w:rsidRDefault="00DF595E" w:rsidP="00ED5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755217" w14:textId="6F4003F5" w:rsidR="00DF595E" w:rsidRPr="00565919" w:rsidRDefault="00DF595E" w:rsidP="0088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40" w:lineRule="exact"/>
              <w:ind w:left="-75" w:right="-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5659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337</w:t>
            </w:r>
          </w:p>
        </w:tc>
        <w:tc>
          <w:tcPr>
            <w:tcW w:w="180" w:type="dxa"/>
            <w:shd w:val="clear" w:color="auto" w:fill="auto"/>
          </w:tcPr>
          <w:p w14:paraId="30155A32" w14:textId="77777777" w:rsidR="00DF595E" w:rsidRPr="00565919" w:rsidRDefault="00DF595E" w:rsidP="00ED5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3203A2" w14:textId="659515D1" w:rsidR="00DF595E" w:rsidRPr="00BC2574" w:rsidRDefault="00BC2574" w:rsidP="0067354B">
            <w:pPr>
              <w:pStyle w:val="acctfourfigures"/>
              <w:tabs>
                <w:tab w:val="clear" w:pos="765"/>
                <w:tab w:val="decimal" w:pos="729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C25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(1)</w:t>
            </w:r>
          </w:p>
        </w:tc>
        <w:tc>
          <w:tcPr>
            <w:tcW w:w="183" w:type="dxa"/>
            <w:shd w:val="clear" w:color="auto" w:fill="auto"/>
          </w:tcPr>
          <w:p w14:paraId="1FC24508" w14:textId="77777777" w:rsidR="00DF595E" w:rsidRPr="00565919" w:rsidRDefault="00DF595E" w:rsidP="00ED5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DEFBF3" w14:textId="5003ABC0" w:rsidR="00DF595E" w:rsidRPr="00565919" w:rsidRDefault="00DF595E" w:rsidP="00887C40">
            <w:pPr>
              <w:pStyle w:val="acctfourfigures"/>
              <w:tabs>
                <w:tab w:val="clear" w:pos="765"/>
                <w:tab w:val="decimal" w:pos="729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659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(1)</w:t>
            </w:r>
          </w:p>
        </w:tc>
        <w:tc>
          <w:tcPr>
            <w:tcW w:w="185" w:type="dxa"/>
            <w:shd w:val="clear" w:color="auto" w:fill="auto"/>
          </w:tcPr>
          <w:p w14:paraId="57749462" w14:textId="77777777" w:rsidR="00DF595E" w:rsidRPr="00565919" w:rsidRDefault="00DF595E" w:rsidP="00ED591D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6D5E3A" w14:textId="13DD1F3C" w:rsidR="00DF595E" w:rsidRPr="00BC2574" w:rsidRDefault="00BC2574" w:rsidP="00673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5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160</w:t>
            </w:r>
          </w:p>
        </w:tc>
        <w:tc>
          <w:tcPr>
            <w:tcW w:w="180" w:type="dxa"/>
            <w:shd w:val="clear" w:color="auto" w:fill="auto"/>
          </w:tcPr>
          <w:p w14:paraId="34C49CC1" w14:textId="77777777" w:rsidR="00DF595E" w:rsidRPr="00565919" w:rsidRDefault="00DF595E" w:rsidP="00ED5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BE6F1A" w14:textId="5C298083" w:rsidR="00DF595E" w:rsidRPr="00565919" w:rsidRDefault="00DF595E" w:rsidP="0088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5659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336</w:t>
            </w:r>
          </w:p>
        </w:tc>
      </w:tr>
      <w:tr w:rsidR="00EC4DA3" w:rsidRPr="0055760F" w14:paraId="7E54AC4C" w14:textId="77777777" w:rsidTr="00002FF7">
        <w:trPr>
          <w:cantSplit/>
          <w:trHeight w:hRule="exact" w:val="360"/>
        </w:trPr>
        <w:tc>
          <w:tcPr>
            <w:tcW w:w="4777" w:type="dxa"/>
            <w:shd w:val="clear" w:color="auto" w:fill="auto"/>
          </w:tcPr>
          <w:p w14:paraId="2F898B17" w14:textId="2F2506C1" w:rsidR="00DF595E" w:rsidRPr="00565919" w:rsidRDefault="00DF595E" w:rsidP="00ED5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left="381" w:hanging="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59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302" w:type="dxa"/>
            <w:gridSpan w:val="2"/>
          </w:tcPr>
          <w:p w14:paraId="4AA9C3DA" w14:textId="77777777" w:rsidR="00DF595E" w:rsidRPr="00565919" w:rsidRDefault="00DF595E" w:rsidP="00ED5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6DCB5B82" w14:textId="77777777" w:rsidR="00DF595E" w:rsidRPr="00565919" w:rsidRDefault="00DF595E" w:rsidP="00ED5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3" w:type="dxa"/>
            <w:shd w:val="clear" w:color="auto" w:fill="auto"/>
          </w:tcPr>
          <w:p w14:paraId="2D8277D9" w14:textId="77777777" w:rsidR="00DF595E" w:rsidRPr="00565919" w:rsidRDefault="00DF595E" w:rsidP="00ED5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13C8FC9" w14:textId="77777777" w:rsidR="00DF595E" w:rsidRPr="00565919" w:rsidRDefault="00DF595E" w:rsidP="00ED5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873" w:type="dxa"/>
            <w:shd w:val="clear" w:color="auto" w:fill="auto"/>
          </w:tcPr>
          <w:p w14:paraId="0B64BE3B" w14:textId="77777777" w:rsidR="00DF595E" w:rsidRPr="00565919" w:rsidRDefault="00DF595E" w:rsidP="00ED5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2E2975B" w14:textId="77777777" w:rsidR="00DF595E" w:rsidRPr="00565919" w:rsidRDefault="00DF595E" w:rsidP="00ED5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D40AD5" w14:textId="2AC5C42F" w:rsidR="00DF595E" w:rsidRPr="00CB6347" w:rsidRDefault="00CB6347" w:rsidP="0045736C">
            <w:pPr>
              <w:pStyle w:val="acctfourfigures"/>
              <w:tabs>
                <w:tab w:val="clear" w:pos="765"/>
                <w:tab w:val="decimal" w:pos="646"/>
              </w:tabs>
              <w:spacing w:line="340" w:lineRule="exact"/>
              <w:ind w:left="-79" w:right="-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B63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1,6</w:t>
            </w:r>
            <w:r w:rsidR="003C66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Pr="00CB63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32B03265" w14:textId="77777777" w:rsidR="00DF595E" w:rsidRPr="00565919" w:rsidRDefault="00DF595E" w:rsidP="00ED5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8A1C31" w14:textId="5F30C79B" w:rsidR="00DF595E" w:rsidRPr="00565919" w:rsidRDefault="00DF595E" w:rsidP="0088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40" w:lineRule="exact"/>
              <w:ind w:left="-75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59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5659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5659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535</w:t>
            </w:r>
          </w:p>
        </w:tc>
        <w:tc>
          <w:tcPr>
            <w:tcW w:w="180" w:type="dxa"/>
            <w:shd w:val="clear" w:color="auto" w:fill="auto"/>
          </w:tcPr>
          <w:p w14:paraId="424220BE" w14:textId="77777777" w:rsidR="00DF595E" w:rsidRPr="00565919" w:rsidRDefault="00DF595E" w:rsidP="00ED5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EF0045" w14:textId="663E2E3E" w:rsidR="00DF595E" w:rsidRPr="00BC2574" w:rsidRDefault="00BC2574" w:rsidP="0067354B">
            <w:pPr>
              <w:pStyle w:val="acctfourfigures"/>
              <w:tabs>
                <w:tab w:val="clear" w:pos="765"/>
                <w:tab w:val="decimal" w:pos="729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C25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(1)</w:t>
            </w:r>
          </w:p>
        </w:tc>
        <w:tc>
          <w:tcPr>
            <w:tcW w:w="183" w:type="dxa"/>
            <w:shd w:val="clear" w:color="auto" w:fill="auto"/>
          </w:tcPr>
          <w:p w14:paraId="54EA62CF" w14:textId="77777777" w:rsidR="00DF595E" w:rsidRPr="00565919" w:rsidRDefault="00DF595E" w:rsidP="00ED5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DD6FE6" w14:textId="43082385" w:rsidR="00DF595E" w:rsidRPr="00565919" w:rsidRDefault="00DF595E" w:rsidP="00887C40">
            <w:pPr>
              <w:pStyle w:val="acctfourfigures"/>
              <w:tabs>
                <w:tab w:val="clear" w:pos="765"/>
                <w:tab w:val="decimal" w:pos="729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659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(1)</w:t>
            </w:r>
          </w:p>
        </w:tc>
        <w:tc>
          <w:tcPr>
            <w:tcW w:w="185" w:type="dxa"/>
            <w:shd w:val="clear" w:color="auto" w:fill="auto"/>
          </w:tcPr>
          <w:p w14:paraId="501A9615" w14:textId="77777777" w:rsidR="00DF595E" w:rsidRPr="00565919" w:rsidRDefault="00DF595E" w:rsidP="00ED591D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FC8111" w14:textId="537FE714" w:rsidR="00DF595E" w:rsidRPr="00BC2574" w:rsidRDefault="00BC2574" w:rsidP="00673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5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</w:t>
            </w:r>
            <w:r w:rsidR="003C66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BC25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3FF0300F" w14:textId="77777777" w:rsidR="00DF595E" w:rsidRPr="00565919" w:rsidRDefault="00DF595E" w:rsidP="00ED5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7082D7" w14:textId="0E5C4436" w:rsidR="00DF595E" w:rsidRPr="00565919" w:rsidRDefault="00DF595E" w:rsidP="0088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59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5,53</w:t>
            </w:r>
            <w:r w:rsidR="003C66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</w:tbl>
    <w:p w14:paraId="6D2CF723" w14:textId="77777777" w:rsidR="00E84CC5" w:rsidRPr="00BD0A0E" w:rsidRDefault="00E84CC5" w:rsidP="005659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</w:tabs>
        <w:spacing w:line="240" w:lineRule="auto"/>
        <w:ind w:right="738"/>
        <w:jc w:val="thaiDistribute"/>
        <w:rPr>
          <w:rFonts w:ascii="Angsana New" w:hAnsi="Angsana New"/>
          <w:sz w:val="28"/>
          <w:szCs w:val="28"/>
        </w:rPr>
      </w:pPr>
    </w:p>
    <w:p w14:paraId="37003290" w14:textId="3BCB00AB" w:rsidR="00831B1A" w:rsidRPr="00565919" w:rsidRDefault="00831B1A" w:rsidP="00002F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</w:tabs>
        <w:spacing w:line="240" w:lineRule="auto"/>
        <w:ind w:right="468"/>
        <w:jc w:val="thaiDistribute"/>
        <w:rPr>
          <w:rFonts w:ascii="Angsana New" w:hAnsi="Angsana New"/>
          <w:sz w:val="30"/>
          <w:szCs w:val="30"/>
          <w:cs/>
        </w:rPr>
        <w:sectPr w:rsidR="00831B1A" w:rsidRPr="00565919" w:rsidSect="00882EFC">
          <w:footerReference w:type="default" r:id="rId21"/>
          <w:pgSz w:w="16834" w:h="11909" w:orient="landscape" w:code="9"/>
          <w:pgMar w:top="691" w:right="454" w:bottom="576" w:left="1152" w:header="720" w:footer="576" w:gutter="0"/>
          <w:pgBorders w:offsetFrom="page">
            <w:top w:val="none" w:sz="255" w:space="1" w:color="0000FF" w:shadow="1" w:frame="1"/>
            <w:left w:val="none" w:sz="187" w:space="1" w:color="3200EB"/>
            <w:bottom w:val="none" w:sz="0" w:space="6" w:color="000000"/>
            <w:right w:val="none" w:sz="29" w:space="1" w:color="04009A"/>
          </w:pgBorders>
          <w:cols w:space="720"/>
        </w:sectPr>
      </w:pPr>
      <w:r w:rsidRPr="00565919">
        <w:rPr>
          <w:rFonts w:ascii="Angsana New" w:hAnsi="Angsana New"/>
          <w:sz w:val="30"/>
          <w:szCs w:val="30"/>
          <w:cs/>
        </w:rPr>
        <w:t>บริษัท ซีพี ออลล์ จำกัด (มหาชน)  (</w:t>
      </w:r>
      <w:r w:rsidR="00631203" w:rsidRPr="00565919">
        <w:rPr>
          <w:rFonts w:ascii="Angsana New" w:hAnsi="Angsana New"/>
          <w:sz w:val="30"/>
          <w:szCs w:val="30"/>
        </w:rPr>
        <w:t>“</w:t>
      </w:r>
      <w:r w:rsidRPr="00565919">
        <w:rPr>
          <w:rFonts w:ascii="Angsana New" w:hAnsi="Angsana New"/>
          <w:sz w:val="30"/>
          <w:szCs w:val="30"/>
        </w:rPr>
        <w:t>CP ALL</w:t>
      </w:r>
      <w:r w:rsidR="00631203" w:rsidRPr="00565919">
        <w:rPr>
          <w:rFonts w:ascii="Angsana New" w:hAnsi="Angsana New"/>
          <w:sz w:val="30"/>
          <w:szCs w:val="30"/>
        </w:rPr>
        <w:t>”</w:t>
      </w:r>
      <w:r w:rsidRPr="00565919">
        <w:rPr>
          <w:rFonts w:ascii="Angsana New" w:hAnsi="Angsana New"/>
          <w:sz w:val="30"/>
          <w:szCs w:val="30"/>
        </w:rPr>
        <w:t xml:space="preserve">) </w:t>
      </w:r>
      <w:r w:rsidRPr="00565919">
        <w:rPr>
          <w:rFonts w:ascii="Angsana New" w:hAnsi="Angsana New"/>
          <w:sz w:val="30"/>
          <w:szCs w:val="30"/>
          <w:cs/>
        </w:rPr>
        <w:t xml:space="preserve">เป็นบริษัทร่วมที่บริษัทถือหุ้นในอัตราร้อยละ </w:t>
      </w:r>
      <w:r w:rsidR="009711B9" w:rsidRPr="00565919">
        <w:rPr>
          <w:rFonts w:ascii="Angsana New" w:hAnsi="Angsana New"/>
          <w:sz w:val="30"/>
          <w:szCs w:val="30"/>
        </w:rPr>
        <w:t>0</w:t>
      </w:r>
      <w:r w:rsidRPr="00565919">
        <w:rPr>
          <w:rFonts w:ascii="Angsana New" w:hAnsi="Angsana New"/>
          <w:sz w:val="30"/>
          <w:szCs w:val="30"/>
        </w:rPr>
        <w:t>.</w:t>
      </w:r>
      <w:r w:rsidR="00851073">
        <w:rPr>
          <w:rFonts w:ascii="Angsana New" w:hAnsi="Angsana New"/>
          <w:sz w:val="30"/>
          <w:szCs w:val="30"/>
        </w:rPr>
        <w:t>28</w:t>
      </w:r>
      <w:r w:rsidRPr="00565919">
        <w:rPr>
          <w:rFonts w:ascii="Angsana New" w:hAnsi="Angsana New"/>
          <w:sz w:val="30"/>
          <w:szCs w:val="30"/>
        </w:rPr>
        <w:t xml:space="preserve"> </w:t>
      </w:r>
      <w:r w:rsidRPr="00565919">
        <w:rPr>
          <w:rFonts w:ascii="Angsana New" w:hAnsi="Angsana New"/>
          <w:sz w:val="30"/>
          <w:szCs w:val="30"/>
          <w:cs/>
        </w:rPr>
        <w:t xml:space="preserve">ของหุ้นที่ออกและจำหน่ายแล้ว และถือเป็นเงินลงทุนในบริษัทร่วม เนื่องจากมีตัวแทนอยู่ในคณะกรรมการ รวมทั้งมีส่วนร่วมในการกำหนดนโยบายและมีส่วนร่วมในการตัดสินใจในเรื่องที่สำคัญของบริษัทดังกล่าว  บริษัทบันทึกเงินลงทุนใน </w:t>
      </w:r>
      <w:r w:rsidRPr="00565919">
        <w:rPr>
          <w:rFonts w:ascii="Angsana New" w:hAnsi="Angsana New"/>
          <w:sz w:val="30"/>
          <w:szCs w:val="30"/>
        </w:rPr>
        <w:t xml:space="preserve">CP ALL </w:t>
      </w:r>
      <w:r w:rsidRPr="00565919">
        <w:rPr>
          <w:rFonts w:ascii="Angsana New" w:hAnsi="Angsana New"/>
          <w:sz w:val="30"/>
          <w:szCs w:val="30"/>
          <w:cs/>
        </w:rPr>
        <w:t>ในงบการเงินเฉพาะกิจการตามวิธีราคาทุน</w:t>
      </w:r>
    </w:p>
    <w:p w14:paraId="1DA07EC1" w14:textId="4B5FE6E2" w:rsidR="006D7777" w:rsidRPr="00C20284" w:rsidRDefault="006D7777" w:rsidP="001B1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9D1E59">
        <w:rPr>
          <w:rFonts w:ascii="Angsana New" w:hAnsi="Angsana New"/>
          <w:i/>
          <w:iCs/>
          <w:sz w:val="30"/>
          <w:szCs w:val="30"/>
          <w:cs/>
        </w:rPr>
        <w:lastRenderedPageBreak/>
        <w:t>บริษัทร่วมที่มีสาระสำคัญ</w:t>
      </w:r>
    </w:p>
    <w:p w14:paraId="312B6DAF" w14:textId="77777777" w:rsidR="006D7777" w:rsidRPr="00C20284" w:rsidRDefault="006D7777" w:rsidP="00EB0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</w:tabs>
        <w:spacing w:line="240" w:lineRule="auto"/>
        <w:jc w:val="thaiDistribute"/>
        <w:rPr>
          <w:rFonts w:ascii="Angsana New" w:hAnsi="Angsana New"/>
          <w:sz w:val="8"/>
          <w:szCs w:val="8"/>
          <w:cs/>
        </w:rPr>
      </w:pPr>
    </w:p>
    <w:p w14:paraId="6A1B958F" w14:textId="4B67D113" w:rsidR="00C72429" w:rsidRPr="00C20284" w:rsidRDefault="00C72429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20284">
        <w:rPr>
          <w:rFonts w:ascii="Angsana New" w:hAnsi="Angsana New"/>
          <w:sz w:val="30"/>
          <w:szCs w:val="30"/>
          <w:cs/>
        </w:rPr>
        <w:t>ตารางต่อไปนี้สรุปข้อมูลทางการเงินของบริษัทร่วมที่</w:t>
      </w:r>
      <w:r w:rsidR="002F1A18" w:rsidRPr="00C20284">
        <w:rPr>
          <w:rFonts w:ascii="Angsana New" w:hAnsi="Angsana New"/>
          <w:sz w:val="30"/>
          <w:szCs w:val="30"/>
          <w:cs/>
        </w:rPr>
        <w:t>กลุ่มบริษัทพิจารณาว่ามีสาระสำคัญ</w:t>
      </w:r>
      <w:r w:rsidR="00CC4F13" w:rsidRPr="00C20284">
        <w:rPr>
          <w:rFonts w:ascii="Angsana New" w:hAnsi="Angsana New"/>
          <w:sz w:val="30"/>
          <w:szCs w:val="30"/>
          <w:cs/>
        </w:rPr>
        <w:t>ปรับปรุงด้วยรายการปรับปรุง ณ วันที่ซื้อ</w:t>
      </w:r>
      <w:r w:rsidR="002F1A18" w:rsidRPr="00C20284">
        <w:rPr>
          <w:rFonts w:ascii="Angsana New" w:hAnsi="Angsana New"/>
          <w:sz w:val="30"/>
          <w:szCs w:val="30"/>
          <w:cs/>
        </w:rPr>
        <w:t xml:space="preserve"> โดยแสดงการ</w:t>
      </w:r>
      <w:r w:rsidRPr="00C20284">
        <w:rPr>
          <w:rFonts w:ascii="Angsana New" w:hAnsi="Angsana New"/>
          <w:sz w:val="30"/>
          <w:szCs w:val="30"/>
          <w:cs/>
        </w:rPr>
        <w:t>กระทบยอดระหว่างข้อมูลทางการเงินกับมูลค่าตามบัญชีของส่วนได้เสียใน</w:t>
      </w:r>
      <w:r w:rsidR="006D7777" w:rsidRPr="00C20284">
        <w:rPr>
          <w:rFonts w:ascii="Angsana New" w:hAnsi="Angsana New"/>
          <w:sz w:val="30"/>
          <w:szCs w:val="30"/>
          <w:cs/>
        </w:rPr>
        <w:t>บริษัทร่วม</w:t>
      </w:r>
      <w:r w:rsidR="002F1A18" w:rsidRPr="00C20284">
        <w:rPr>
          <w:rFonts w:ascii="Angsana New" w:hAnsi="Angsana New"/>
          <w:sz w:val="30"/>
          <w:szCs w:val="30"/>
          <w:cs/>
        </w:rPr>
        <w:t>ดังกล่าว</w:t>
      </w:r>
      <w:r w:rsidR="006D7777" w:rsidRPr="00C20284">
        <w:rPr>
          <w:rFonts w:ascii="Angsana New" w:hAnsi="Angsana New"/>
          <w:sz w:val="30"/>
          <w:szCs w:val="30"/>
          <w:cs/>
        </w:rPr>
        <w:t>โดยสรุปดังนี้</w:t>
      </w:r>
    </w:p>
    <w:tbl>
      <w:tblPr>
        <w:tblW w:w="15736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5109"/>
        <w:gridCol w:w="261"/>
        <w:gridCol w:w="1351"/>
        <w:gridCol w:w="270"/>
        <w:gridCol w:w="1180"/>
        <w:gridCol w:w="270"/>
        <w:gridCol w:w="1000"/>
        <w:gridCol w:w="261"/>
        <w:gridCol w:w="270"/>
        <w:gridCol w:w="1251"/>
        <w:gridCol w:w="270"/>
        <w:gridCol w:w="2336"/>
        <w:gridCol w:w="271"/>
        <w:gridCol w:w="1612"/>
        <w:gridCol w:w="24"/>
      </w:tblGrid>
      <w:tr w:rsidR="009F305E" w:rsidRPr="006D0CC3" w14:paraId="43CEB4AC" w14:textId="0B85FEFC" w:rsidTr="001A24A0">
        <w:trPr>
          <w:trHeight w:hRule="exact" w:val="414"/>
          <w:tblHeader/>
        </w:trPr>
        <w:tc>
          <w:tcPr>
            <w:tcW w:w="5109" w:type="dxa"/>
            <w:shd w:val="clear" w:color="auto" w:fill="auto"/>
          </w:tcPr>
          <w:p w14:paraId="670B0572" w14:textId="77777777" w:rsidR="009F305E" w:rsidRPr="006D0CC3" w:rsidRDefault="009F305E" w:rsidP="00367ADF">
            <w:pPr>
              <w:pStyle w:val="block"/>
              <w:spacing w:after="0" w:line="400" w:lineRule="exact"/>
              <w:ind w:left="0"/>
              <w:jc w:val="thaiDistribute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261" w:type="dxa"/>
            <w:shd w:val="clear" w:color="auto" w:fill="auto"/>
          </w:tcPr>
          <w:p w14:paraId="2CDCDBD4" w14:textId="77777777" w:rsidR="009F305E" w:rsidRPr="006D0CC3" w:rsidRDefault="009F305E" w:rsidP="00367ADF">
            <w:pPr>
              <w:pStyle w:val="block"/>
              <w:spacing w:after="0" w:line="400" w:lineRule="exact"/>
              <w:ind w:left="0"/>
              <w:jc w:val="thaiDistribute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4071" w:type="dxa"/>
            <w:gridSpan w:val="5"/>
          </w:tcPr>
          <w:p w14:paraId="770F07B4" w14:textId="77777777" w:rsidR="009F305E" w:rsidRPr="006D0CC3" w:rsidRDefault="009F305E" w:rsidP="00367ADF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jc w:val="right"/>
              <w:rPr>
                <w:rFonts w:ascii="Angsana New" w:eastAsia="Calibri" w:hAnsi="Angsana New"/>
                <w:i/>
                <w:i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6295" w:type="dxa"/>
            <w:gridSpan w:val="8"/>
            <w:shd w:val="clear" w:color="auto" w:fill="auto"/>
            <w:vAlign w:val="center"/>
          </w:tcPr>
          <w:p w14:paraId="2E93B6A8" w14:textId="6D757BFC" w:rsidR="009F305E" w:rsidRPr="006D0CC3" w:rsidRDefault="009F305E" w:rsidP="00367ADF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jc w:val="right"/>
              <w:rPr>
                <w:rFonts w:ascii="Angsana New" w:eastAsia="Calibri" w:hAnsi="Angsana New"/>
                <w:i/>
                <w:iCs/>
                <w:sz w:val="28"/>
                <w:szCs w:val="28"/>
                <w:lang w:val="en-US" w:eastAsia="en-GB" w:bidi="th-TH"/>
              </w:rPr>
            </w:pPr>
            <w:r w:rsidRPr="006D0CC3">
              <w:rPr>
                <w:rFonts w:ascii="Angsana New" w:eastAsia="Calibri" w:hAnsi="Angsana New"/>
                <w:i/>
                <w:iCs/>
                <w:sz w:val="28"/>
                <w:szCs w:val="28"/>
                <w:lang w:val="en-US" w:eastAsia="en-GB" w:bidi="th-TH"/>
              </w:rPr>
              <w:t>(</w:t>
            </w:r>
            <w:r w:rsidRPr="006D0CC3">
              <w:rPr>
                <w:rFonts w:ascii="Angsana New" w:eastAsia="Calibri" w:hAnsi="Angsana New"/>
                <w:i/>
                <w:iCs/>
                <w:sz w:val="28"/>
                <w:szCs w:val="28"/>
                <w:cs/>
                <w:lang w:eastAsia="en-GB" w:bidi="th-TH"/>
              </w:rPr>
              <w:t>หน่วย</w:t>
            </w:r>
            <w:r w:rsidRPr="006D0CC3">
              <w:rPr>
                <w:rFonts w:ascii="Angsana New" w:eastAsia="Calibri" w:hAnsi="Angsana New"/>
                <w:i/>
                <w:iCs/>
                <w:sz w:val="28"/>
                <w:szCs w:val="28"/>
                <w:lang w:eastAsia="en-GB"/>
              </w:rPr>
              <w:t xml:space="preserve">: </w:t>
            </w:r>
            <w:r w:rsidRPr="006D0CC3">
              <w:rPr>
                <w:rFonts w:ascii="Angsana New" w:eastAsia="Calibri" w:hAnsi="Angsana New"/>
                <w:i/>
                <w:iCs/>
                <w:sz w:val="28"/>
                <w:szCs w:val="28"/>
                <w:cs/>
                <w:lang w:eastAsia="en-GB" w:bidi="th-TH"/>
              </w:rPr>
              <w:t>ล้านบาท</w:t>
            </w:r>
            <w:r w:rsidRPr="006D0CC3">
              <w:rPr>
                <w:rFonts w:ascii="Angsana New" w:eastAsia="Calibri" w:hAnsi="Angsana New"/>
                <w:i/>
                <w:iCs/>
                <w:sz w:val="28"/>
                <w:szCs w:val="28"/>
                <w:lang w:val="en-US" w:eastAsia="en-GB" w:bidi="th-TH"/>
              </w:rPr>
              <w:t>)</w:t>
            </w:r>
          </w:p>
        </w:tc>
      </w:tr>
      <w:tr w:rsidR="009F305E" w:rsidRPr="006D0CC3" w14:paraId="0532B74F" w14:textId="73D30BD7" w:rsidTr="001F019F">
        <w:trPr>
          <w:gridAfter w:val="1"/>
          <w:wAfter w:w="23" w:type="dxa"/>
          <w:trHeight w:val="443"/>
          <w:tblHeader/>
        </w:trPr>
        <w:tc>
          <w:tcPr>
            <w:tcW w:w="5109" w:type="dxa"/>
            <w:shd w:val="clear" w:color="auto" w:fill="auto"/>
          </w:tcPr>
          <w:p w14:paraId="6BF60F7C" w14:textId="77777777" w:rsidR="009F305E" w:rsidRPr="006D0CC3" w:rsidRDefault="009F305E" w:rsidP="00367ADF">
            <w:pPr>
              <w:pStyle w:val="block"/>
              <w:spacing w:after="0" w:line="400" w:lineRule="exact"/>
              <w:ind w:left="0"/>
              <w:jc w:val="thaiDistribute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261" w:type="dxa"/>
            <w:shd w:val="clear" w:color="auto" w:fill="auto"/>
          </w:tcPr>
          <w:p w14:paraId="59BD028E" w14:textId="77777777" w:rsidR="009F305E" w:rsidRPr="006D0CC3" w:rsidRDefault="009F305E" w:rsidP="00367ADF">
            <w:pPr>
              <w:pStyle w:val="block"/>
              <w:spacing w:after="0" w:line="400" w:lineRule="exact"/>
              <w:ind w:left="0"/>
              <w:jc w:val="thaiDistribute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2801" w:type="dxa"/>
            <w:gridSpan w:val="3"/>
            <w:shd w:val="clear" w:color="auto" w:fill="auto"/>
          </w:tcPr>
          <w:p w14:paraId="61F36281" w14:textId="7651E449" w:rsidR="009F305E" w:rsidRPr="006D0CC3" w:rsidRDefault="009F305E" w:rsidP="00367ADF">
            <w:pPr>
              <w:pStyle w:val="acctfourfigures"/>
              <w:tabs>
                <w:tab w:val="clear" w:pos="76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 w:bidi="th-TH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cs/>
                <w:lang w:eastAsia="en-GB" w:bidi="th-TH"/>
              </w:rPr>
              <w:t>บริษัท ซีพี</w:t>
            </w:r>
            <w:r w:rsidRPr="006D0CC3">
              <w:rPr>
                <w:rFonts w:ascii="Angsana New" w:eastAsia="Calibri" w:hAnsi="Angsana New"/>
                <w:sz w:val="28"/>
                <w:szCs w:val="28"/>
                <w:lang w:eastAsia="en-GB"/>
              </w:rPr>
              <w:t xml:space="preserve"> </w:t>
            </w:r>
            <w:r w:rsidRPr="006D0CC3">
              <w:rPr>
                <w:rFonts w:ascii="Angsana New" w:eastAsia="Calibri" w:hAnsi="Angsana New"/>
                <w:sz w:val="28"/>
                <w:szCs w:val="28"/>
                <w:cs/>
                <w:lang w:eastAsia="en-GB" w:bidi="th-TH"/>
              </w:rPr>
              <w:t>ออลล์ จำกัด</w:t>
            </w:r>
            <w:r w:rsidRPr="006D0CC3">
              <w:rPr>
                <w:rFonts w:ascii="Angsana New" w:eastAsia="Calibri" w:hAnsi="Angsana New"/>
                <w:sz w:val="28"/>
                <w:szCs w:val="28"/>
                <w:lang w:eastAsia="en-GB" w:bidi="th-TH"/>
              </w:rPr>
              <w:t xml:space="preserve"> </w:t>
            </w: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 w:bidi="th-TH"/>
              </w:rPr>
              <w:t>(</w:t>
            </w:r>
            <w:r w:rsidRPr="006D0CC3">
              <w:rPr>
                <w:rFonts w:ascii="Angsana New" w:eastAsia="Calibri" w:hAnsi="Angsana New"/>
                <w:sz w:val="28"/>
                <w:szCs w:val="28"/>
                <w:cs/>
                <w:lang w:val="en-US" w:eastAsia="en-GB" w:bidi="th-TH"/>
              </w:rPr>
              <w:t>มหาชน</w:t>
            </w: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 w:bidi="th-TH"/>
              </w:rPr>
              <w:t xml:space="preserve">)  </w:t>
            </w:r>
          </w:p>
          <w:p w14:paraId="4317DAD3" w14:textId="45D15BAB" w:rsidR="009F305E" w:rsidRPr="006D0CC3" w:rsidRDefault="009F305E" w:rsidP="00367ADF">
            <w:pPr>
              <w:pStyle w:val="acctfourfigures"/>
              <w:tabs>
                <w:tab w:val="clear" w:pos="76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cs/>
                <w:lang w:val="en-US" w:eastAsia="en-GB" w:bidi="th-TH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cs/>
                <w:lang w:val="en-US" w:eastAsia="en-GB" w:bidi="th-TH"/>
              </w:rPr>
              <w:t>และบริษัทย่อย</w:t>
            </w:r>
          </w:p>
        </w:tc>
        <w:tc>
          <w:tcPr>
            <w:tcW w:w="270" w:type="dxa"/>
          </w:tcPr>
          <w:p w14:paraId="5AE27841" w14:textId="237280D0" w:rsidR="009F305E" w:rsidRPr="006D0CC3" w:rsidRDefault="009F305E" w:rsidP="00C72314">
            <w:pPr>
              <w:pStyle w:val="acctfourfigures"/>
              <w:tabs>
                <w:tab w:val="clear" w:pos="76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2781" w:type="dxa"/>
            <w:gridSpan w:val="4"/>
            <w:tcBorders>
              <w:bottom w:val="single" w:sz="4" w:space="0" w:color="auto"/>
            </w:tcBorders>
          </w:tcPr>
          <w:p w14:paraId="3A969DAA" w14:textId="62B17A2E" w:rsidR="009F305E" w:rsidRPr="006D0CC3" w:rsidRDefault="009F305E" w:rsidP="00367ADF">
            <w:pPr>
              <w:pStyle w:val="acctfourfigures"/>
              <w:tabs>
                <w:tab w:val="clear" w:pos="76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cs/>
                <w:lang w:eastAsia="en-GB" w:bidi="th-TH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eastAsia="en-GB" w:bidi="th-TH"/>
              </w:rPr>
              <w:t>Chia Tai Investment</w:t>
            </w:r>
            <w:r w:rsidRPr="006D0CC3">
              <w:rPr>
                <w:rFonts w:ascii="Angsana New" w:eastAsia="Calibri" w:hAnsi="Angsana New"/>
                <w:sz w:val="28"/>
                <w:szCs w:val="28"/>
                <w:lang w:eastAsia="en-GB" w:bidi="th-TH"/>
              </w:rPr>
              <w:br/>
              <w:t>Co., Ltd.</w:t>
            </w:r>
          </w:p>
        </w:tc>
        <w:tc>
          <w:tcPr>
            <w:tcW w:w="270" w:type="dxa"/>
            <w:shd w:val="clear" w:color="auto" w:fill="auto"/>
          </w:tcPr>
          <w:p w14:paraId="7B065064" w14:textId="77777777" w:rsidR="009F305E" w:rsidRPr="006D0CC3" w:rsidRDefault="009F305E" w:rsidP="00C72314">
            <w:pPr>
              <w:pStyle w:val="acctfourfigures"/>
              <w:tabs>
                <w:tab w:val="clear" w:pos="76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eastAsia="en-GB" w:bidi="th-TH"/>
              </w:rPr>
            </w:pP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</w:tcPr>
          <w:p w14:paraId="3BA7516D" w14:textId="78C83EC8" w:rsidR="009F305E" w:rsidRPr="006D0CC3" w:rsidRDefault="009F305E" w:rsidP="00C72314">
            <w:pPr>
              <w:pStyle w:val="acctfourfigures"/>
              <w:tabs>
                <w:tab w:val="clear" w:pos="76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cs/>
                <w:lang w:eastAsia="en-GB" w:bidi="th-TH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cs/>
                <w:lang w:eastAsia="en-GB" w:bidi="th-TH"/>
              </w:rPr>
              <w:t>บริษัท สยามแม็คโคร จํากัด (มหาชน)</w:t>
            </w:r>
            <w:r w:rsidRPr="006D0CC3">
              <w:rPr>
                <w:rFonts w:ascii="Angsana New" w:eastAsia="Calibri" w:hAnsi="Angsana New" w:hint="cs"/>
                <w:sz w:val="28"/>
                <w:szCs w:val="28"/>
                <w:cs/>
                <w:lang w:eastAsia="en-GB" w:bidi="th-TH"/>
              </w:rPr>
              <w:t xml:space="preserve"> และบริษัทย่อย</w:t>
            </w:r>
          </w:p>
        </w:tc>
        <w:tc>
          <w:tcPr>
            <w:tcW w:w="271" w:type="dxa"/>
            <w:shd w:val="clear" w:color="auto" w:fill="auto"/>
          </w:tcPr>
          <w:p w14:paraId="4A3672CA" w14:textId="0B68D372" w:rsidR="009F305E" w:rsidRPr="006D0CC3" w:rsidRDefault="009F305E" w:rsidP="00C72314">
            <w:pPr>
              <w:pStyle w:val="acctfourfigures"/>
              <w:tabs>
                <w:tab w:val="clear" w:pos="76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eastAsia="en-GB" w:bidi="th-TH"/>
              </w:rPr>
            </w:pPr>
          </w:p>
        </w:tc>
        <w:tc>
          <w:tcPr>
            <w:tcW w:w="1612" w:type="dxa"/>
            <w:tcBorders>
              <w:bottom w:val="single" w:sz="4" w:space="0" w:color="auto"/>
            </w:tcBorders>
            <w:shd w:val="clear" w:color="auto" w:fill="auto"/>
          </w:tcPr>
          <w:p w14:paraId="027A3BE2" w14:textId="47A026B7" w:rsidR="009F305E" w:rsidRPr="006D0CC3" w:rsidRDefault="009F305E" w:rsidP="006A7AF6">
            <w:pPr>
              <w:pStyle w:val="acctfourfigures"/>
              <w:tabs>
                <w:tab w:val="clear" w:pos="765"/>
              </w:tabs>
              <w:spacing w:line="400" w:lineRule="exact"/>
              <w:ind w:left="-123" w:right="-114"/>
              <w:jc w:val="center"/>
              <w:rPr>
                <w:rFonts w:ascii="Angsana New" w:eastAsia="Calibri" w:hAnsi="Angsana New"/>
                <w:sz w:val="28"/>
                <w:szCs w:val="28"/>
                <w:cs/>
                <w:lang w:eastAsia="en-GB" w:bidi="th-TH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cs/>
                <w:lang w:eastAsia="en-GB" w:bidi="th-TH"/>
              </w:rPr>
              <w:t>บริษัท</w:t>
            </w:r>
            <w:r w:rsidRPr="006D0CC3">
              <w:rPr>
                <w:rFonts w:ascii="Angsana New" w:eastAsia="Calibri" w:hAnsi="Angsana New"/>
                <w:sz w:val="28"/>
                <w:szCs w:val="28"/>
                <w:lang w:eastAsia="en-GB" w:bidi="th-TH"/>
              </w:rPr>
              <w:t xml:space="preserve"> </w:t>
            </w:r>
            <w:r w:rsidRPr="006D0CC3">
              <w:rPr>
                <w:rFonts w:ascii="Angsana New" w:eastAsia="Calibri" w:hAnsi="Angsana New"/>
                <w:sz w:val="28"/>
                <w:szCs w:val="28"/>
                <w:cs/>
                <w:lang w:eastAsia="en-GB" w:bidi="th-TH"/>
              </w:rPr>
              <w:t>ซี.พี.</w:t>
            </w:r>
            <w:r w:rsidRPr="006D0CC3">
              <w:rPr>
                <w:rFonts w:ascii="Angsana New" w:eastAsia="Calibri" w:hAnsi="Angsana New"/>
                <w:sz w:val="28"/>
                <w:szCs w:val="28"/>
                <w:lang w:eastAsia="en-GB" w:bidi="th-TH"/>
              </w:rPr>
              <w:t xml:space="preserve"> </w:t>
            </w:r>
            <w:r w:rsidRPr="006D0CC3">
              <w:rPr>
                <w:rFonts w:ascii="Angsana New" w:eastAsia="Calibri" w:hAnsi="Angsana New"/>
                <w:sz w:val="28"/>
                <w:szCs w:val="28"/>
                <w:cs/>
                <w:lang w:eastAsia="en-GB" w:bidi="th-TH"/>
              </w:rPr>
              <w:t>รีเทล</w:t>
            </w:r>
            <w:r w:rsidRPr="006D0CC3">
              <w:rPr>
                <w:rFonts w:ascii="Angsana New" w:eastAsia="Calibri" w:hAnsi="Angsana New"/>
                <w:sz w:val="28"/>
                <w:szCs w:val="28"/>
                <w:lang w:eastAsia="en-GB" w:bidi="th-TH"/>
              </w:rPr>
              <w:t xml:space="preserve"> </w:t>
            </w:r>
            <w:r w:rsidR="001F019F">
              <w:rPr>
                <w:rFonts w:ascii="Angsana New" w:eastAsia="Calibri" w:hAnsi="Angsana New"/>
                <w:sz w:val="28"/>
                <w:szCs w:val="28"/>
                <w:cs/>
                <w:lang w:eastAsia="en-GB" w:bidi="th-TH"/>
              </w:rPr>
              <w:br/>
            </w:r>
            <w:r w:rsidRPr="006D0CC3">
              <w:rPr>
                <w:rFonts w:ascii="Angsana New" w:eastAsia="Calibri" w:hAnsi="Angsana New"/>
                <w:sz w:val="28"/>
                <w:szCs w:val="28"/>
                <w:cs/>
                <w:lang w:eastAsia="en-GB" w:bidi="th-TH"/>
              </w:rPr>
              <w:t>โฮลดิ้ง</w:t>
            </w:r>
            <w:r w:rsidR="001F019F">
              <w:rPr>
                <w:rFonts w:ascii="Angsana New" w:eastAsia="Calibri" w:hAnsi="Angsana New" w:hint="cs"/>
                <w:sz w:val="28"/>
                <w:szCs w:val="28"/>
                <w:cs/>
                <w:lang w:eastAsia="en-GB" w:bidi="th-TH"/>
              </w:rPr>
              <w:t xml:space="preserve"> </w:t>
            </w:r>
            <w:r w:rsidRPr="006D0CC3">
              <w:rPr>
                <w:rFonts w:ascii="Angsana New" w:eastAsia="Calibri" w:hAnsi="Angsana New"/>
                <w:sz w:val="28"/>
                <w:szCs w:val="28"/>
                <w:cs/>
                <w:lang w:eastAsia="en-GB" w:bidi="th-TH"/>
              </w:rPr>
              <w:t>จำกัด</w:t>
            </w:r>
            <w:r w:rsidR="0012587D" w:rsidRPr="006D0CC3">
              <w:rPr>
                <w:rFonts w:ascii="Angsana New" w:hAnsi="Angsana New"/>
                <w:spacing w:val="-2"/>
                <w:sz w:val="28"/>
                <w:szCs w:val="28"/>
                <w:vertAlign w:val="superscript"/>
              </w:rPr>
              <w:t>*</w:t>
            </w:r>
          </w:p>
        </w:tc>
      </w:tr>
      <w:tr w:rsidR="009F305E" w:rsidRPr="006D0CC3" w14:paraId="0A9E68F7" w14:textId="2657FB7C" w:rsidTr="001F019F">
        <w:trPr>
          <w:gridAfter w:val="1"/>
          <w:wAfter w:w="23" w:type="dxa"/>
          <w:trHeight w:val="411"/>
          <w:tblHeader/>
        </w:trPr>
        <w:tc>
          <w:tcPr>
            <w:tcW w:w="5109" w:type="dxa"/>
            <w:shd w:val="clear" w:color="auto" w:fill="auto"/>
          </w:tcPr>
          <w:p w14:paraId="05AEFF56" w14:textId="77777777" w:rsidR="009F305E" w:rsidRPr="006D0CC3" w:rsidRDefault="009F305E" w:rsidP="00A261A1">
            <w:pPr>
              <w:pStyle w:val="block"/>
              <w:spacing w:after="0" w:line="400" w:lineRule="exact"/>
              <w:ind w:left="0"/>
              <w:jc w:val="thaiDistribute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261" w:type="dxa"/>
            <w:shd w:val="clear" w:color="auto" w:fill="auto"/>
          </w:tcPr>
          <w:p w14:paraId="25862B1C" w14:textId="77777777" w:rsidR="009F305E" w:rsidRPr="006D0CC3" w:rsidRDefault="009F305E" w:rsidP="00A261A1">
            <w:pPr>
              <w:pStyle w:val="block"/>
              <w:spacing w:after="0" w:line="400" w:lineRule="exact"/>
              <w:ind w:left="0"/>
              <w:jc w:val="thaiDistribute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3092BC" w14:textId="4A63A410" w:rsidR="009F305E" w:rsidRPr="006D0CC3" w:rsidRDefault="009F305E" w:rsidP="00A261A1">
            <w:pPr>
              <w:pStyle w:val="acctfourfigures"/>
              <w:tabs>
                <w:tab w:val="clear" w:pos="765"/>
                <w:tab w:val="decimal" w:pos="11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0D7A0DAB" w14:textId="77777777" w:rsidR="009F305E" w:rsidRPr="006D0CC3" w:rsidRDefault="009F305E" w:rsidP="00A261A1">
            <w:pPr>
              <w:pStyle w:val="acctfourfigures"/>
              <w:tabs>
                <w:tab w:val="clear" w:pos="765"/>
                <w:tab w:val="decimal" w:pos="11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6B04A8" w14:textId="04EC9B47" w:rsidR="009F305E" w:rsidRPr="006D0CC3" w:rsidRDefault="009F305E" w:rsidP="00A261A1">
            <w:pPr>
              <w:pStyle w:val="acctfourfigures"/>
              <w:tabs>
                <w:tab w:val="clear" w:pos="765"/>
                <w:tab w:val="decimal" w:pos="11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2563</w:t>
            </w:r>
          </w:p>
        </w:tc>
        <w:tc>
          <w:tcPr>
            <w:tcW w:w="270" w:type="dxa"/>
          </w:tcPr>
          <w:p w14:paraId="07FE5001" w14:textId="77777777" w:rsidR="009F305E" w:rsidRPr="006D0CC3" w:rsidDel="009722DA" w:rsidRDefault="009F305E" w:rsidP="00A261A1">
            <w:pPr>
              <w:pStyle w:val="acctfourfigures"/>
              <w:tabs>
                <w:tab w:val="clear" w:pos="765"/>
                <w:tab w:val="decimal" w:pos="11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CCFCE7" w14:textId="1BCFE9CF" w:rsidR="009F305E" w:rsidRPr="006D0CC3" w:rsidRDefault="009F305E" w:rsidP="00A261A1">
            <w:pPr>
              <w:pStyle w:val="acctfourfigures"/>
              <w:tabs>
                <w:tab w:val="clear" w:pos="765"/>
                <w:tab w:val="decimal" w:pos="11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2564</w:t>
            </w:r>
          </w:p>
        </w:tc>
        <w:tc>
          <w:tcPr>
            <w:tcW w:w="270" w:type="dxa"/>
          </w:tcPr>
          <w:p w14:paraId="597BA88F" w14:textId="77777777" w:rsidR="009F305E" w:rsidRPr="006D0CC3" w:rsidRDefault="009F305E" w:rsidP="00A261A1">
            <w:pPr>
              <w:pStyle w:val="acctfourfigures"/>
              <w:tabs>
                <w:tab w:val="clear" w:pos="765"/>
                <w:tab w:val="decimal" w:pos="11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C42D88" w14:textId="2505B73A" w:rsidR="009F305E" w:rsidRPr="006D0CC3" w:rsidRDefault="009F305E" w:rsidP="00A261A1">
            <w:pPr>
              <w:pStyle w:val="acctfourfigures"/>
              <w:tabs>
                <w:tab w:val="clear" w:pos="765"/>
                <w:tab w:val="decimal" w:pos="11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470B119D" w14:textId="77777777" w:rsidR="009F305E" w:rsidRPr="006D0CC3" w:rsidRDefault="009F305E" w:rsidP="00A261A1">
            <w:pPr>
              <w:pStyle w:val="acctfourfigures"/>
              <w:tabs>
                <w:tab w:val="clear" w:pos="765"/>
                <w:tab w:val="decimal" w:pos="11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</w:tcPr>
          <w:p w14:paraId="0EAF8E7A" w14:textId="762CC72D" w:rsidR="009F305E" w:rsidRPr="006D0CC3" w:rsidRDefault="009F305E" w:rsidP="00A261A1">
            <w:pPr>
              <w:pStyle w:val="acctfourfigures"/>
              <w:tabs>
                <w:tab w:val="clear" w:pos="765"/>
                <w:tab w:val="decimal" w:pos="11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2564</w:t>
            </w:r>
          </w:p>
        </w:tc>
        <w:tc>
          <w:tcPr>
            <w:tcW w:w="271" w:type="dxa"/>
            <w:shd w:val="clear" w:color="auto" w:fill="auto"/>
          </w:tcPr>
          <w:p w14:paraId="494AC380" w14:textId="76FDE692" w:rsidR="009F305E" w:rsidRPr="006D0CC3" w:rsidRDefault="009F305E" w:rsidP="00A261A1">
            <w:pPr>
              <w:pStyle w:val="acctfourfigures"/>
              <w:tabs>
                <w:tab w:val="clear" w:pos="765"/>
                <w:tab w:val="decimal" w:pos="11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</w:tcPr>
          <w:p w14:paraId="1857883D" w14:textId="074C4D60" w:rsidR="009F305E" w:rsidRPr="006D0CC3" w:rsidDel="009722DA" w:rsidRDefault="009F305E" w:rsidP="00A261A1">
            <w:pPr>
              <w:pStyle w:val="acctfourfigures"/>
              <w:tabs>
                <w:tab w:val="clear" w:pos="765"/>
                <w:tab w:val="decimal" w:pos="11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eastAsia="en-GB"/>
              </w:rPr>
              <w:t>2563</w:t>
            </w:r>
          </w:p>
        </w:tc>
      </w:tr>
      <w:tr w:rsidR="009F305E" w:rsidRPr="006D0CC3" w14:paraId="0EB80DCE" w14:textId="0EA01AF2" w:rsidTr="001F019F">
        <w:trPr>
          <w:gridAfter w:val="1"/>
          <w:wAfter w:w="23" w:type="dxa"/>
          <w:trHeight w:val="288"/>
        </w:trPr>
        <w:tc>
          <w:tcPr>
            <w:tcW w:w="5109" w:type="dxa"/>
            <w:shd w:val="clear" w:color="auto" w:fill="auto"/>
          </w:tcPr>
          <w:p w14:paraId="42B38D00" w14:textId="77777777" w:rsidR="009F305E" w:rsidRPr="006D0CC3" w:rsidRDefault="009F305E" w:rsidP="00A261A1">
            <w:pPr>
              <w:spacing w:line="400" w:lineRule="exact"/>
              <w:rPr>
                <w:rFonts w:ascii="Angsana New" w:eastAsia="Calibri" w:hAnsi="Angsana New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6D0CC3">
              <w:rPr>
                <w:rFonts w:ascii="Angsana New" w:eastAsia="Calibri" w:hAnsi="Angsana New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ข้อมูลทางการเงินของบริษัทร่วม</w:t>
            </w:r>
          </w:p>
        </w:tc>
        <w:tc>
          <w:tcPr>
            <w:tcW w:w="261" w:type="dxa"/>
            <w:shd w:val="clear" w:color="auto" w:fill="auto"/>
          </w:tcPr>
          <w:p w14:paraId="7D351CF3" w14:textId="77777777" w:rsidR="009F305E" w:rsidRPr="006D0CC3" w:rsidRDefault="009F305E" w:rsidP="00A261A1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</w:p>
        </w:tc>
        <w:tc>
          <w:tcPr>
            <w:tcW w:w="1351" w:type="dxa"/>
            <w:shd w:val="clear" w:color="auto" w:fill="auto"/>
          </w:tcPr>
          <w:p w14:paraId="79A4A251" w14:textId="77777777" w:rsidR="009F305E" w:rsidRPr="006D0CC3" w:rsidRDefault="009F305E" w:rsidP="00A261A1">
            <w:pPr>
              <w:pStyle w:val="acctfourfigures"/>
              <w:tabs>
                <w:tab w:val="clear" w:pos="765"/>
                <w:tab w:val="decimal" w:pos="11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3BF3E9FF" w14:textId="77777777" w:rsidR="009F305E" w:rsidRPr="006D0CC3" w:rsidRDefault="009F305E" w:rsidP="00A261A1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ind w:right="11"/>
              <w:jc w:val="right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</w:p>
        </w:tc>
        <w:tc>
          <w:tcPr>
            <w:tcW w:w="1180" w:type="dxa"/>
            <w:shd w:val="clear" w:color="auto" w:fill="auto"/>
          </w:tcPr>
          <w:p w14:paraId="1764BD1F" w14:textId="77777777" w:rsidR="009F305E" w:rsidRPr="006D0CC3" w:rsidRDefault="009F305E" w:rsidP="00A261A1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0CED7FEB" w14:textId="77777777" w:rsidR="009F305E" w:rsidRPr="006D0CC3" w:rsidRDefault="009F305E" w:rsidP="00A261A1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</w:p>
        </w:tc>
        <w:tc>
          <w:tcPr>
            <w:tcW w:w="1261" w:type="dxa"/>
            <w:gridSpan w:val="2"/>
            <w:shd w:val="clear" w:color="auto" w:fill="auto"/>
          </w:tcPr>
          <w:p w14:paraId="6AB60337" w14:textId="77777777" w:rsidR="009F305E" w:rsidRPr="006D0CC3" w:rsidRDefault="009F305E" w:rsidP="00A261A1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42A81553" w14:textId="77777777" w:rsidR="009F305E" w:rsidRPr="006D0CC3" w:rsidRDefault="009F305E" w:rsidP="00A261A1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251" w:type="dxa"/>
            <w:shd w:val="clear" w:color="auto" w:fill="auto"/>
          </w:tcPr>
          <w:p w14:paraId="15D05D03" w14:textId="144553AF" w:rsidR="009F305E" w:rsidRPr="006D0CC3" w:rsidRDefault="009F305E" w:rsidP="00A261A1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70" w:type="dxa"/>
          </w:tcPr>
          <w:p w14:paraId="10A6BF03" w14:textId="77777777" w:rsidR="009F305E" w:rsidRPr="006D0CC3" w:rsidRDefault="009F305E" w:rsidP="00A261A1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336" w:type="dxa"/>
          </w:tcPr>
          <w:p w14:paraId="67FA90AF" w14:textId="77777777" w:rsidR="009F305E" w:rsidRPr="006D0CC3" w:rsidRDefault="009F305E" w:rsidP="00A261A1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71" w:type="dxa"/>
          </w:tcPr>
          <w:p w14:paraId="26EF9F43" w14:textId="5230C356" w:rsidR="009F305E" w:rsidRPr="006D0CC3" w:rsidRDefault="009F305E" w:rsidP="00A261A1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612" w:type="dxa"/>
          </w:tcPr>
          <w:p w14:paraId="2F367681" w14:textId="4601E890" w:rsidR="009F305E" w:rsidRPr="006D0CC3" w:rsidRDefault="009F305E" w:rsidP="00A261A1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</w:p>
        </w:tc>
      </w:tr>
      <w:tr w:rsidR="005B6AD3" w:rsidRPr="006D0CC3" w14:paraId="08729C93" w14:textId="576CFC5E" w:rsidTr="001F019F">
        <w:trPr>
          <w:gridAfter w:val="1"/>
          <w:wAfter w:w="23" w:type="dxa"/>
          <w:trHeight w:val="288"/>
        </w:trPr>
        <w:tc>
          <w:tcPr>
            <w:tcW w:w="5109" w:type="dxa"/>
            <w:shd w:val="clear" w:color="auto" w:fill="auto"/>
          </w:tcPr>
          <w:p w14:paraId="45F64C83" w14:textId="77777777" w:rsidR="005B6AD3" w:rsidRPr="006D0CC3" w:rsidRDefault="005B6AD3" w:rsidP="005B6AD3">
            <w:pPr>
              <w:spacing w:line="400" w:lineRule="exact"/>
              <w:rPr>
                <w:rFonts w:ascii="Angsana New" w:eastAsia="Calibri" w:hAnsi="Angsana New"/>
                <w:sz w:val="28"/>
                <w:szCs w:val="28"/>
                <w:lang w:val="en-GB"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cs/>
                <w:lang w:val="en-GB" w:eastAsia="en-GB"/>
              </w:rPr>
              <w:t>รายได้</w:t>
            </w:r>
          </w:p>
        </w:tc>
        <w:tc>
          <w:tcPr>
            <w:tcW w:w="261" w:type="dxa"/>
            <w:shd w:val="clear" w:color="auto" w:fill="auto"/>
          </w:tcPr>
          <w:p w14:paraId="14E20BAB" w14:textId="77777777" w:rsidR="005B6AD3" w:rsidRPr="006D0CC3" w:rsidRDefault="005B6AD3" w:rsidP="005B6AD3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</w:tcPr>
          <w:p w14:paraId="3EE65CF0" w14:textId="6547224A" w:rsidR="005B6AD3" w:rsidRPr="006D0CC3" w:rsidRDefault="005B6AD3" w:rsidP="005B6AD3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eastAsia="en-GB"/>
              </w:rPr>
              <w:t>594,085</w:t>
            </w:r>
          </w:p>
        </w:tc>
        <w:tc>
          <w:tcPr>
            <w:tcW w:w="270" w:type="dxa"/>
            <w:shd w:val="clear" w:color="auto" w:fill="auto"/>
          </w:tcPr>
          <w:p w14:paraId="26883769" w14:textId="77777777" w:rsidR="005B6AD3" w:rsidRPr="006D0CC3" w:rsidRDefault="005B6AD3" w:rsidP="005B6AD3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ind w:right="11"/>
              <w:jc w:val="right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</w:tcPr>
          <w:p w14:paraId="52C270EA" w14:textId="62CACCF5" w:rsidR="005B6AD3" w:rsidRPr="006D0CC3" w:rsidRDefault="005B6AD3" w:rsidP="005B6AD3">
            <w:pPr>
              <w:pStyle w:val="acctfourfigures"/>
              <w:tabs>
                <w:tab w:val="clear" w:pos="765"/>
                <w:tab w:val="decimal" w:pos="1689"/>
              </w:tabs>
              <w:spacing w:line="400" w:lineRule="exact"/>
              <w:ind w:right="11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546,527</w:t>
            </w:r>
          </w:p>
        </w:tc>
        <w:tc>
          <w:tcPr>
            <w:tcW w:w="270" w:type="dxa"/>
          </w:tcPr>
          <w:p w14:paraId="570E69AF" w14:textId="77777777" w:rsidR="005B6AD3" w:rsidRPr="006D0CC3" w:rsidDel="009722DA" w:rsidRDefault="005B6AD3" w:rsidP="005B6AD3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26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B702B2" w14:textId="018144A7" w:rsidR="005B6AD3" w:rsidRPr="006D0CC3" w:rsidDel="009722DA" w:rsidRDefault="005B6AD3" w:rsidP="005B6AD3">
            <w:pPr>
              <w:pStyle w:val="acctfourfigures"/>
              <w:tabs>
                <w:tab w:val="clear" w:pos="765"/>
                <w:tab w:val="decimal" w:pos="1122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 w:bidi="th-TH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224,058</w:t>
            </w:r>
          </w:p>
        </w:tc>
        <w:tc>
          <w:tcPr>
            <w:tcW w:w="270" w:type="dxa"/>
          </w:tcPr>
          <w:p w14:paraId="5C6C3595" w14:textId="77777777" w:rsidR="005B6AD3" w:rsidRPr="006D0CC3" w:rsidRDefault="005B6AD3" w:rsidP="005B6AD3">
            <w:pPr>
              <w:pStyle w:val="acctfourfigures"/>
              <w:tabs>
                <w:tab w:val="clear" w:pos="765"/>
                <w:tab w:val="decimal" w:pos="1122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auto"/>
          </w:tcPr>
          <w:p w14:paraId="4DDCAD31" w14:textId="69A84389" w:rsidR="005B6AD3" w:rsidRPr="006D0CC3" w:rsidRDefault="005B6AD3" w:rsidP="005B6AD3">
            <w:pPr>
              <w:pStyle w:val="acctfourfigures"/>
              <w:tabs>
                <w:tab w:val="clear" w:pos="765"/>
                <w:tab w:val="decimal" w:pos="1122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32,455</w:t>
            </w:r>
          </w:p>
        </w:tc>
        <w:tc>
          <w:tcPr>
            <w:tcW w:w="270" w:type="dxa"/>
          </w:tcPr>
          <w:p w14:paraId="5987E121" w14:textId="77777777" w:rsidR="005B6AD3" w:rsidRPr="006D0CC3" w:rsidDel="009722DA" w:rsidRDefault="005B6AD3" w:rsidP="005B6AD3">
            <w:pPr>
              <w:pStyle w:val="acctfourfigures"/>
              <w:tabs>
                <w:tab w:val="clear" w:pos="765"/>
                <w:tab w:val="decimal" w:pos="1122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336" w:type="dxa"/>
            <w:tcBorders>
              <w:bottom w:val="single" w:sz="4" w:space="0" w:color="auto"/>
            </w:tcBorders>
          </w:tcPr>
          <w:p w14:paraId="4CD4A05B" w14:textId="60D496C3" w:rsidR="005B6AD3" w:rsidRPr="006D0CC3" w:rsidDel="009722DA" w:rsidRDefault="005B6AD3" w:rsidP="005B6AD3">
            <w:pPr>
              <w:pStyle w:val="acctfourfigures"/>
              <w:tabs>
                <w:tab w:val="clear" w:pos="765"/>
                <w:tab w:val="decimal" w:pos="1122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74,049</w:t>
            </w:r>
          </w:p>
        </w:tc>
        <w:tc>
          <w:tcPr>
            <w:tcW w:w="271" w:type="dxa"/>
          </w:tcPr>
          <w:p w14:paraId="4DBD7BCC" w14:textId="208BBB17" w:rsidR="005B6AD3" w:rsidRPr="006D0CC3" w:rsidDel="009722DA" w:rsidRDefault="005B6AD3" w:rsidP="005B6AD3">
            <w:pPr>
              <w:pStyle w:val="acctfourfigures"/>
              <w:tabs>
                <w:tab w:val="clear" w:pos="765"/>
                <w:tab w:val="decimal" w:pos="1122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612" w:type="dxa"/>
            <w:tcBorders>
              <w:bottom w:val="single" w:sz="4" w:space="0" w:color="auto"/>
            </w:tcBorders>
          </w:tcPr>
          <w:p w14:paraId="0B1A8342" w14:textId="20422964" w:rsidR="005B6AD3" w:rsidRPr="006D0CC3" w:rsidDel="009722DA" w:rsidRDefault="005B6AD3" w:rsidP="005B6AD3">
            <w:pPr>
              <w:pStyle w:val="acctfourfigures"/>
              <w:tabs>
                <w:tab w:val="clear" w:pos="765"/>
                <w:tab w:val="decimal" w:pos="1242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9,716</w:t>
            </w:r>
          </w:p>
        </w:tc>
      </w:tr>
      <w:tr w:rsidR="005B6AD3" w:rsidRPr="006D0CC3" w14:paraId="0A6EBAFE" w14:textId="132A3E0A" w:rsidTr="001F019F">
        <w:trPr>
          <w:gridAfter w:val="1"/>
          <w:wAfter w:w="23" w:type="dxa"/>
          <w:trHeight w:hRule="exact" w:val="72"/>
        </w:trPr>
        <w:tc>
          <w:tcPr>
            <w:tcW w:w="5109" w:type="dxa"/>
            <w:shd w:val="clear" w:color="auto" w:fill="auto"/>
          </w:tcPr>
          <w:p w14:paraId="2FED6588" w14:textId="77777777" w:rsidR="005B6AD3" w:rsidRPr="006D0CC3" w:rsidRDefault="005B6AD3" w:rsidP="005B6AD3">
            <w:pPr>
              <w:spacing w:line="400" w:lineRule="exact"/>
              <w:rPr>
                <w:rFonts w:ascii="Angsana New" w:eastAsia="Calibri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61" w:type="dxa"/>
            <w:shd w:val="clear" w:color="auto" w:fill="auto"/>
          </w:tcPr>
          <w:p w14:paraId="415CD9BD" w14:textId="77777777" w:rsidR="005B6AD3" w:rsidRPr="006D0CC3" w:rsidRDefault="005B6AD3" w:rsidP="005B6AD3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shd w:val="clear" w:color="auto" w:fill="auto"/>
          </w:tcPr>
          <w:p w14:paraId="2219FE81" w14:textId="77777777" w:rsidR="005B6AD3" w:rsidRPr="006D0CC3" w:rsidRDefault="005B6AD3" w:rsidP="005B6AD3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5A456258" w14:textId="77777777" w:rsidR="005B6AD3" w:rsidRPr="006D0CC3" w:rsidRDefault="005B6AD3" w:rsidP="005B6AD3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ind w:right="11"/>
              <w:jc w:val="right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shd w:val="clear" w:color="auto" w:fill="auto"/>
          </w:tcPr>
          <w:p w14:paraId="32DAAEC0" w14:textId="77777777" w:rsidR="005B6AD3" w:rsidRPr="006D0CC3" w:rsidRDefault="005B6AD3" w:rsidP="005B6AD3">
            <w:pPr>
              <w:pStyle w:val="acctfourfigures"/>
              <w:tabs>
                <w:tab w:val="clear" w:pos="765"/>
                <w:tab w:val="decimal" w:pos="1689"/>
              </w:tabs>
              <w:spacing w:line="400" w:lineRule="exact"/>
              <w:ind w:right="11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1AD921F7" w14:textId="77777777" w:rsidR="005B6AD3" w:rsidRPr="006D0CC3" w:rsidRDefault="005B6AD3" w:rsidP="005B6AD3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F8C11A6" w14:textId="509700F0" w:rsidR="005B6AD3" w:rsidRPr="006D0CC3" w:rsidRDefault="005B6AD3" w:rsidP="005B6AD3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70" w:type="dxa"/>
          </w:tcPr>
          <w:p w14:paraId="545A9B2A" w14:textId="77777777" w:rsidR="005B6AD3" w:rsidRPr="006D0CC3" w:rsidRDefault="005B6AD3" w:rsidP="005B6AD3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shd w:val="clear" w:color="auto" w:fill="auto"/>
          </w:tcPr>
          <w:p w14:paraId="58DA0A5A" w14:textId="4774512A" w:rsidR="005B6AD3" w:rsidRPr="006D0CC3" w:rsidRDefault="005B6AD3" w:rsidP="005B6AD3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70" w:type="dxa"/>
          </w:tcPr>
          <w:p w14:paraId="5B4968AA" w14:textId="77777777" w:rsidR="005B6AD3" w:rsidRPr="006D0CC3" w:rsidRDefault="005B6AD3" w:rsidP="005B6AD3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336" w:type="dxa"/>
            <w:tcBorders>
              <w:top w:val="single" w:sz="4" w:space="0" w:color="auto"/>
            </w:tcBorders>
          </w:tcPr>
          <w:p w14:paraId="2A41195A" w14:textId="77777777" w:rsidR="005B6AD3" w:rsidRPr="006D0CC3" w:rsidRDefault="005B6AD3" w:rsidP="005B6AD3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71" w:type="dxa"/>
          </w:tcPr>
          <w:p w14:paraId="087FFF53" w14:textId="45B0A9D3" w:rsidR="005B6AD3" w:rsidRPr="006D0CC3" w:rsidRDefault="005B6AD3" w:rsidP="005B6AD3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612" w:type="dxa"/>
            <w:tcBorders>
              <w:top w:val="single" w:sz="4" w:space="0" w:color="auto"/>
            </w:tcBorders>
          </w:tcPr>
          <w:p w14:paraId="569ACEE9" w14:textId="130A9DF6" w:rsidR="005B6AD3" w:rsidRPr="006D0CC3" w:rsidRDefault="005B6AD3" w:rsidP="005B6AD3">
            <w:pPr>
              <w:pStyle w:val="acctfourfigures"/>
              <w:tabs>
                <w:tab w:val="clear" w:pos="765"/>
                <w:tab w:val="decimal" w:pos="1242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</w:p>
        </w:tc>
      </w:tr>
      <w:tr w:rsidR="005B6AD3" w:rsidRPr="006D0CC3" w14:paraId="5BDD1D28" w14:textId="0C00B337" w:rsidTr="001F019F">
        <w:trPr>
          <w:gridAfter w:val="1"/>
          <w:wAfter w:w="23" w:type="dxa"/>
          <w:trHeight w:val="389"/>
        </w:trPr>
        <w:tc>
          <w:tcPr>
            <w:tcW w:w="5109" w:type="dxa"/>
            <w:shd w:val="clear" w:color="auto" w:fill="auto"/>
          </w:tcPr>
          <w:p w14:paraId="55086170" w14:textId="0903A5C9" w:rsidR="005B6AD3" w:rsidRPr="006D0CC3" w:rsidRDefault="005B6AD3" w:rsidP="005B6AD3">
            <w:pPr>
              <w:spacing w:line="400" w:lineRule="exact"/>
              <w:rPr>
                <w:rFonts w:ascii="Angsana New" w:eastAsia="Calibri" w:hAnsi="Angsana New"/>
                <w:sz w:val="28"/>
                <w:szCs w:val="28"/>
                <w:lang w:val="en-GB"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cs/>
                <w:lang w:val="en-GB" w:eastAsia="en-GB"/>
              </w:rPr>
              <w:t>กำไร</w:t>
            </w:r>
            <w:r w:rsidRPr="006D0CC3">
              <w:rPr>
                <w:rFonts w:ascii="Angsana New" w:eastAsia="Calibri" w:hAnsi="Angsana New"/>
                <w:sz w:val="28"/>
                <w:szCs w:val="28"/>
                <w:lang w:val="en-GB" w:eastAsia="en-GB"/>
              </w:rPr>
              <w:t xml:space="preserve"> </w:t>
            </w:r>
            <w:r w:rsidRPr="006D0CC3">
              <w:rPr>
                <w:rFonts w:ascii="Angsana New" w:eastAsia="Calibri" w:hAnsi="Angsana New"/>
                <w:sz w:val="28"/>
                <w:szCs w:val="28"/>
                <w:cs/>
                <w:lang w:val="en-GB" w:eastAsia="en-GB"/>
              </w:rPr>
              <w:t>(ขาดทุน) จากการดำเนินงานอย่างต่อเนื่อง</w:t>
            </w:r>
          </w:p>
        </w:tc>
        <w:tc>
          <w:tcPr>
            <w:tcW w:w="261" w:type="dxa"/>
            <w:shd w:val="clear" w:color="auto" w:fill="auto"/>
          </w:tcPr>
          <w:p w14:paraId="3D8EE43F" w14:textId="77777777" w:rsidR="005B6AD3" w:rsidRPr="006D0CC3" w:rsidRDefault="005B6AD3" w:rsidP="005B6AD3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</w:p>
        </w:tc>
        <w:tc>
          <w:tcPr>
            <w:tcW w:w="1351" w:type="dxa"/>
            <w:shd w:val="clear" w:color="auto" w:fill="auto"/>
          </w:tcPr>
          <w:p w14:paraId="2DD72792" w14:textId="3DEE3057" w:rsidR="005B6AD3" w:rsidRPr="006D0CC3" w:rsidRDefault="005B6AD3" w:rsidP="005B6AD3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eastAsia="en-GB"/>
              </w:rPr>
              <w:t>11,987</w:t>
            </w:r>
          </w:p>
        </w:tc>
        <w:tc>
          <w:tcPr>
            <w:tcW w:w="270" w:type="dxa"/>
            <w:shd w:val="clear" w:color="auto" w:fill="auto"/>
          </w:tcPr>
          <w:p w14:paraId="3215C7FC" w14:textId="77777777" w:rsidR="005B6AD3" w:rsidRPr="006D0CC3" w:rsidRDefault="005B6AD3" w:rsidP="005B6AD3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ind w:right="11"/>
              <w:jc w:val="right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</w:p>
        </w:tc>
        <w:tc>
          <w:tcPr>
            <w:tcW w:w="1180" w:type="dxa"/>
            <w:shd w:val="clear" w:color="auto" w:fill="auto"/>
          </w:tcPr>
          <w:p w14:paraId="08A5CE04" w14:textId="36C65222" w:rsidR="005B6AD3" w:rsidRPr="006D0CC3" w:rsidRDefault="005B6AD3" w:rsidP="005B6AD3">
            <w:pPr>
              <w:pStyle w:val="acctfourfigures"/>
              <w:tabs>
                <w:tab w:val="clear" w:pos="765"/>
                <w:tab w:val="decimal" w:pos="1689"/>
              </w:tabs>
              <w:spacing w:line="400" w:lineRule="exact"/>
              <w:ind w:right="11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16</w:t>
            </w:r>
            <w:r w:rsidRPr="006D0CC3">
              <w:rPr>
                <w:rFonts w:ascii="Angsana New" w:eastAsia="Calibri" w:hAnsi="Angsana New"/>
                <w:sz w:val="28"/>
                <w:szCs w:val="28"/>
                <w:lang w:eastAsia="en-GB"/>
              </w:rPr>
              <w:t>,</w:t>
            </w: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503</w:t>
            </w:r>
          </w:p>
        </w:tc>
        <w:tc>
          <w:tcPr>
            <w:tcW w:w="270" w:type="dxa"/>
          </w:tcPr>
          <w:p w14:paraId="6108E5B0" w14:textId="77777777" w:rsidR="005B6AD3" w:rsidRPr="006D0CC3" w:rsidDel="009722DA" w:rsidRDefault="005B6AD3" w:rsidP="005B6AD3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</w:p>
        </w:tc>
        <w:tc>
          <w:tcPr>
            <w:tcW w:w="1261" w:type="dxa"/>
            <w:gridSpan w:val="2"/>
            <w:shd w:val="clear" w:color="auto" w:fill="auto"/>
          </w:tcPr>
          <w:p w14:paraId="69519D70" w14:textId="1B964CCA" w:rsidR="005B6AD3" w:rsidRPr="006D0CC3" w:rsidDel="009722DA" w:rsidRDefault="005B6AD3" w:rsidP="005B6AD3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(4,669)</w:t>
            </w:r>
          </w:p>
        </w:tc>
        <w:tc>
          <w:tcPr>
            <w:tcW w:w="270" w:type="dxa"/>
          </w:tcPr>
          <w:p w14:paraId="38B36FC2" w14:textId="77777777" w:rsidR="005B6AD3" w:rsidRPr="006D0CC3" w:rsidRDefault="005B6AD3" w:rsidP="005B6AD3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251" w:type="dxa"/>
            <w:shd w:val="clear" w:color="auto" w:fill="auto"/>
          </w:tcPr>
          <w:p w14:paraId="2461C52C" w14:textId="2CE896E8" w:rsidR="005B6AD3" w:rsidRPr="006D0CC3" w:rsidRDefault="005B6AD3" w:rsidP="001F019F">
            <w:pPr>
              <w:pStyle w:val="acctfourfigures"/>
              <w:tabs>
                <w:tab w:val="clear" w:pos="765"/>
                <w:tab w:val="decimal" w:pos="1122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6,167</w:t>
            </w:r>
          </w:p>
        </w:tc>
        <w:tc>
          <w:tcPr>
            <w:tcW w:w="270" w:type="dxa"/>
          </w:tcPr>
          <w:p w14:paraId="225D288A" w14:textId="77777777" w:rsidR="005B6AD3" w:rsidRPr="006D0CC3" w:rsidDel="009722DA" w:rsidRDefault="005B6AD3" w:rsidP="005B6AD3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336" w:type="dxa"/>
          </w:tcPr>
          <w:p w14:paraId="6AE90674" w14:textId="6637938B" w:rsidR="005B6AD3" w:rsidRPr="006D0CC3" w:rsidDel="009722DA" w:rsidRDefault="005B6AD3" w:rsidP="005B6AD3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1,488</w:t>
            </w:r>
          </w:p>
        </w:tc>
        <w:tc>
          <w:tcPr>
            <w:tcW w:w="271" w:type="dxa"/>
          </w:tcPr>
          <w:p w14:paraId="42F9BC4E" w14:textId="58ABAD46" w:rsidR="005B6AD3" w:rsidRPr="006D0CC3" w:rsidDel="009722DA" w:rsidRDefault="005B6AD3" w:rsidP="005B6AD3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612" w:type="dxa"/>
          </w:tcPr>
          <w:p w14:paraId="11E7EE0B" w14:textId="253A9F5F" w:rsidR="005B6AD3" w:rsidRPr="006D0CC3" w:rsidDel="009722DA" w:rsidRDefault="005B6AD3" w:rsidP="005B6AD3">
            <w:pPr>
              <w:pStyle w:val="acctfourfigures"/>
              <w:tabs>
                <w:tab w:val="clear" w:pos="765"/>
                <w:tab w:val="decimal" w:pos="1242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(158)</w:t>
            </w:r>
          </w:p>
        </w:tc>
      </w:tr>
      <w:tr w:rsidR="005B6AD3" w:rsidRPr="006D0CC3" w14:paraId="19350599" w14:textId="09A3E428" w:rsidTr="001F019F">
        <w:trPr>
          <w:gridAfter w:val="1"/>
          <w:wAfter w:w="23" w:type="dxa"/>
          <w:trHeight w:val="389"/>
        </w:trPr>
        <w:tc>
          <w:tcPr>
            <w:tcW w:w="5109" w:type="dxa"/>
            <w:shd w:val="clear" w:color="auto" w:fill="auto"/>
          </w:tcPr>
          <w:p w14:paraId="4CB48017" w14:textId="3AACEB58" w:rsidR="005B6AD3" w:rsidRPr="006D0CC3" w:rsidRDefault="005B6AD3" w:rsidP="005B6AD3">
            <w:pPr>
              <w:spacing w:line="400" w:lineRule="exact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cs/>
                <w:lang w:val="en-GB" w:eastAsia="en-GB"/>
              </w:rPr>
              <w:t>กำไร (ขาดทุน) เบ็ดเสร็จอื่น</w:t>
            </w:r>
          </w:p>
        </w:tc>
        <w:tc>
          <w:tcPr>
            <w:tcW w:w="261" w:type="dxa"/>
            <w:shd w:val="clear" w:color="auto" w:fill="auto"/>
          </w:tcPr>
          <w:p w14:paraId="43A2D629" w14:textId="77777777" w:rsidR="005B6AD3" w:rsidRPr="006D0CC3" w:rsidRDefault="005B6AD3" w:rsidP="005B6AD3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</w:tcPr>
          <w:p w14:paraId="58FEBAA2" w14:textId="0592BE2D" w:rsidR="005B6AD3" w:rsidRPr="006D0CC3" w:rsidRDefault="005B6AD3" w:rsidP="005B6AD3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eastAsia="en-GB"/>
              </w:rPr>
              <w:t>1,834</w:t>
            </w:r>
          </w:p>
        </w:tc>
        <w:tc>
          <w:tcPr>
            <w:tcW w:w="270" w:type="dxa"/>
            <w:shd w:val="clear" w:color="auto" w:fill="auto"/>
          </w:tcPr>
          <w:p w14:paraId="3F4ACD97" w14:textId="77777777" w:rsidR="005B6AD3" w:rsidRPr="006D0CC3" w:rsidRDefault="005B6AD3" w:rsidP="005B6AD3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ind w:right="11"/>
              <w:jc w:val="right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</w:tcPr>
          <w:p w14:paraId="33BDF38C" w14:textId="6D134B4C" w:rsidR="005B6AD3" w:rsidRPr="006D0CC3" w:rsidRDefault="005B6AD3" w:rsidP="005B6AD3">
            <w:pPr>
              <w:pStyle w:val="acctfourfigures"/>
              <w:tabs>
                <w:tab w:val="clear" w:pos="765"/>
                <w:tab w:val="decimal" w:pos="1689"/>
              </w:tabs>
              <w:spacing w:line="400" w:lineRule="exact"/>
              <w:ind w:right="11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598</w:t>
            </w:r>
          </w:p>
        </w:tc>
        <w:tc>
          <w:tcPr>
            <w:tcW w:w="270" w:type="dxa"/>
          </w:tcPr>
          <w:p w14:paraId="691DACBE" w14:textId="77777777" w:rsidR="005B6AD3" w:rsidRPr="006D0CC3" w:rsidRDefault="005B6AD3" w:rsidP="005B6AD3">
            <w:pPr>
              <w:pStyle w:val="acctfourfigures"/>
              <w:tabs>
                <w:tab w:val="clear" w:pos="765"/>
                <w:tab w:val="decimal" w:pos="1060"/>
              </w:tabs>
              <w:spacing w:line="400" w:lineRule="exact"/>
              <w:ind w:right="11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</w:p>
        </w:tc>
        <w:tc>
          <w:tcPr>
            <w:tcW w:w="126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CAFA8C" w14:textId="6E9B3509" w:rsidR="005B6AD3" w:rsidRPr="006D0CC3" w:rsidRDefault="005B6AD3" w:rsidP="005B6AD3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26,924</w:t>
            </w:r>
          </w:p>
        </w:tc>
        <w:tc>
          <w:tcPr>
            <w:tcW w:w="270" w:type="dxa"/>
          </w:tcPr>
          <w:p w14:paraId="3BDF5BC2" w14:textId="77777777" w:rsidR="005B6AD3" w:rsidRPr="006D0CC3" w:rsidRDefault="005B6AD3" w:rsidP="005B6AD3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auto"/>
          </w:tcPr>
          <w:p w14:paraId="34F2CF08" w14:textId="09B6E3A3" w:rsidR="005B6AD3" w:rsidRPr="006D0CC3" w:rsidRDefault="005B6AD3" w:rsidP="001F019F">
            <w:pPr>
              <w:pStyle w:val="acctfourfigures"/>
              <w:tabs>
                <w:tab w:val="clear" w:pos="765"/>
                <w:tab w:val="decimal" w:pos="1122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(520)</w:t>
            </w:r>
          </w:p>
        </w:tc>
        <w:tc>
          <w:tcPr>
            <w:tcW w:w="270" w:type="dxa"/>
          </w:tcPr>
          <w:p w14:paraId="26231A03" w14:textId="77777777" w:rsidR="005B6AD3" w:rsidRPr="006D0CC3" w:rsidRDefault="005B6AD3" w:rsidP="005B6AD3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336" w:type="dxa"/>
            <w:tcBorders>
              <w:bottom w:val="single" w:sz="4" w:space="0" w:color="auto"/>
            </w:tcBorders>
          </w:tcPr>
          <w:p w14:paraId="2BA9B99C" w14:textId="78CC195E" w:rsidR="005B6AD3" w:rsidRPr="006D0CC3" w:rsidRDefault="005B6AD3" w:rsidP="005B6AD3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(140)</w:t>
            </w:r>
          </w:p>
        </w:tc>
        <w:tc>
          <w:tcPr>
            <w:tcW w:w="271" w:type="dxa"/>
          </w:tcPr>
          <w:p w14:paraId="43ED538C" w14:textId="0E96E04A" w:rsidR="005B6AD3" w:rsidRPr="006D0CC3" w:rsidRDefault="005B6AD3" w:rsidP="005B6AD3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612" w:type="dxa"/>
            <w:tcBorders>
              <w:bottom w:val="single" w:sz="4" w:space="0" w:color="auto"/>
            </w:tcBorders>
          </w:tcPr>
          <w:p w14:paraId="6F7482EF" w14:textId="5500C246" w:rsidR="005B6AD3" w:rsidRPr="006D0CC3" w:rsidRDefault="005B6AD3" w:rsidP="003D047F">
            <w:pPr>
              <w:pStyle w:val="acctfourfigures"/>
              <w:tabs>
                <w:tab w:val="clear" w:pos="765"/>
                <w:tab w:val="decimal" w:pos="1242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(48)</w:t>
            </w:r>
          </w:p>
        </w:tc>
      </w:tr>
      <w:tr w:rsidR="005B6AD3" w:rsidRPr="006D0CC3" w14:paraId="69E0290D" w14:textId="63CFF1B3" w:rsidTr="001F019F">
        <w:trPr>
          <w:gridAfter w:val="1"/>
          <w:wAfter w:w="23" w:type="dxa"/>
          <w:trHeight w:val="389"/>
        </w:trPr>
        <w:tc>
          <w:tcPr>
            <w:tcW w:w="5109" w:type="dxa"/>
            <w:shd w:val="clear" w:color="auto" w:fill="auto"/>
          </w:tcPr>
          <w:p w14:paraId="222479DA" w14:textId="2562ACCA" w:rsidR="005B6AD3" w:rsidRPr="006D0CC3" w:rsidRDefault="005B6AD3" w:rsidP="005B6AD3">
            <w:pPr>
              <w:spacing w:line="400" w:lineRule="exact"/>
              <w:rPr>
                <w:rFonts w:ascii="Angsana New" w:eastAsia="Calibri" w:hAnsi="Angsana New"/>
                <w:b/>
                <w:bCs/>
                <w:sz w:val="28"/>
                <w:szCs w:val="28"/>
                <w:lang w:val="en-GB" w:eastAsia="en-GB"/>
              </w:rPr>
            </w:pPr>
            <w:r w:rsidRPr="006D0CC3"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GB" w:eastAsia="en-GB"/>
              </w:rPr>
              <w:t>กำไร</w:t>
            </w:r>
            <w:r w:rsidRPr="006D0CC3">
              <w:rPr>
                <w:rFonts w:ascii="Angsana New" w:eastAsia="Calibri" w:hAnsi="Angsana New"/>
                <w:b/>
                <w:bCs/>
                <w:sz w:val="28"/>
                <w:szCs w:val="28"/>
                <w:lang w:val="en-GB" w:eastAsia="en-GB"/>
              </w:rPr>
              <w:t xml:space="preserve"> </w:t>
            </w:r>
            <w:r w:rsidRPr="006D0CC3">
              <w:rPr>
                <w:rFonts w:ascii="Angsana New" w:eastAsia="Calibri" w:hAnsi="Angsana New"/>
                <w:b/>
                <w:bCs/>
                <w:sz w:val="28"/>
                <w:szCs w:val="28"/>
                <w:lang w:eastAsia="en-GB"/>
              </w:rPr>
              <w:t>(</w:t>
            </w:r>
            <w:r w:rsidRPr="006D0CC3"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GB" w:eastAsia="en-GB"/>
              </w:rPr>
              <w:t>ขาดทุน</w:t>
            </w:r>
            <w:r w:rsidRPr="006D0CC3">
              <w:rPr>
                <w:rFonts w:ascii="Angsana New" w:eastAsia="Calibri" w:hAnsi="Angsana New"/>
                <w:b/>
                <w:bCs/>
                <w:sz w:val="28"/>
                <w:szCs w:val="28"/>
                <w:lang w:val="en-GB" w:eastAsia="en-GB"/>
              </w:rPr>
              <w:t xml:space="preserve">) </w:t>
            </w:r>
            <w:r w:rsidRPr="006D0CC3"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GB" w:eastAsia="en-GB"/>
              </w:rPr>
              <w:t>เบ็ดเสร็จรวม</w:t>
            </w:r>
          </w:p>
        </w:tc>
        <w:tc>
          <w:tcPr>
            <w:tcW w:w="261" w:type="dxa"/>
            <w:shd w:val="clear" w:color="auto" w:fill="auto"/>
          </w:tcPr>
          <w:p w14:paraId="6C636DAB" w14:textId="77777777" w:rsidR="005B6AD3" w:rsidRPr="006D0CC3" w:rsidRDefault="005B6AD3" w:rsidP="005B6AD3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733248" w14:textId="44824801" w:rsidR="005B6AD3" w:rsidRPr="006D0CC3" w:rsidRDefault="005B6AD3" w:rsidP="005B6AD3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="Angsana New" w:eastAsia="Calibri" w:hAnsi="Angsana New"/>
                <w:b/>
                <w:bCs/>
                <w:sz w:val="28"/>
                <w:szCs w:val="28"/>
                <w:lang w:eastAsia="en-GB"/>
              </w:rPr>
            </w:pPr>
            <w:r w:rsidRPr="006D0CC3">
              <w:rPr>
                <w:rFonts w:ascii="Angsana New" w:eastAsia="Calibri" w:hAnsi="Angsana New"/>
                <w:b/>
                <w:bCs/>
                <w:sz w:val="28"/>
                <w:szCs w:val="28"/>
                <w:lang w:eastAsia="en-GB"/>
              </w:rPr>
              <w:t>13,821</w:t>
            </w:r>
          </w:p>
        </w:tc>
        <w:tc>
          <w:tcPr>
            <w:tcW w:w="270" w:type="dxa"/>
            <w:shd w:val="clear" w:color="auto" w:fill="auto"/>
          </w:tcPr>
          <w:p w14:paraId="075CC30F" w14:textId="77777777" w:rsidR="005B6AD3" w:rsidRPr="006D0CC3" w:rsidRDefault="005B6AD3" w:rsidP="005B6AD3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ind w:right="11"/>
              <w:jc w:val="right"/>
              <w:rPr>
                <w:rFonts w:ascii="Angsana New" w:eastAsia="Calibri" w:hAnsi="Angsan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B3D432" w14:textId="1ECF5283" w:rsidR="005B6AD3" w:rsidRPr="006D0CC3" w:rsidRDefault="005B6AD3" w:rsidP="005B6AD3">
            <w:pPr>
              <w:pStyle w:val="acctfourfigures"/>
              <w:tabs>
                <w:tab w:val="clear" w:pos="765"/>
                <w:tab w:val="decimal" w:pos="1689"/>
              </w:tabs>
              <w:spacing w:line="400" w:lineRule="exact"/>
              <w:ind w:right="11"/>
              <w:rPr>
                <w:rFonts w:ascii="Angsana New" w:eastAsia="Calibri" w:hAnsi="Angsana New"/>
                <w:b/>
                <w:bCs/>
                <w:sz w:val="28"/>
                <w:szCs w:val="28"/>
                <w:lang w:eastAsia="en-GB"/>
              </w:rPr>
            </w:pPr>
            <w:r w:rsidRPr="006D0CC3"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  <w:t>17</w:t>
            </w:r>
            <w:r w:rsidRPr="006D0CC3">
              <w:rPr>
                <w:rFonts w:ascii="Angsana New" w:eastAsia="Calibri" w:hAnsi="Angsana New"/>
                <w:b/>
                <w:bCs/>
                <w:sz w:val="28"/>
                <w:szCs w:val="28"/>
                <w:lang w:eastAsia="en-GB"/>
              </w:rPr>
              <w:t>,</w:t>
            </w:r>
            <w:r w:rsidRPr="006D0CC3"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  <w:t>101</w:t>
            </w:r>
          </w:p>
        </w:tc>
        <w:tc>
          <w:tcPr>
            <w:tcW w:w="270" w:type="dxa"/>
          </w:tcPr>
          <w:p w14:paraId="65A0E106" w14:textId="77777777" w:rsidR="005B6AD3" w:rsidRPr="006D0CC3" w:rsidDel="009722DA" w:rsidRDefault="005B6AD3" w:rsidP="005B6AD3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="Angsana New" w:eastAsia="Calibri" w:hAnsi="Angsan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500824" w14:textId="002B351A" w:rsidR="005B6AD3" w:rsidRPr="006D0CC3" w:rsidDel="009722DA" w:rsidRDefault="005B6AD3" w:rsidP="005B6AD3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</w:pPr>
            <w:r w:rsidRPr="006D0CC3"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  <w:t>22,255</w:t>
            </w:r>
          </w:p>
        </w:tc>
        <w:tc>
          <w:tcPr>
            <w:tcW w:w="270" w:type="dxa"/>
          </w:tcPr>
          <w:p w14:paraId="0AE9B643" w14:textId="77777777" w:rsidR="005B6AD3" w:rsidRPr="006D0CC3" w:rsidRDefault="005B6AD3" w:rsidP="005B6AD3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8EA6F0" w14:textId="7AD4D8E5" w:rsidR="005B6AD3" w:rsidRPr="006D0CC3" w:rsidRDefault="005B6AD3" w:rsidP="001F019F">
            <w:pPr>
              <w:pStyle w:val="acctfourfigures"/>
              <w:tabs>
                <w:tab w:val="clear" w:pos="765"/>
                <w:tab w:val="decimal" w:pos="1122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</w:pPr>
            <w:r w:rsidRPr="006D0CC3"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  <w:t>5,647</w:t>
            </w:r>
          </w:p>
        </w:tc>
        <w:tc>
          <w:tcPr>
            <w:tcW w:w="270" w:type="dxa"/>
          </w:tcPr>
          <w:p w14:paraId="5FDF35E1" w14:textId="77777777" w:rsidR="005B6AD3" w:rsidRPr="006D0CC3" w:rsidDel="009722DA" w:rsidRDefault="005B6AD3" w:rsidP="005B6AD3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</w:tcPr>
          <w:p w14:paraId="1122D0DB" w14:textId="7D51F453" w:rsidR="005B6AD3" w:rsidRPr="006D0CC3" w:rsidDel="009722DA" w:rsidRDefault="005B6AD3" w:rsidP="005B6AD3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</w:pPr>
            <w:r w:rsidRPr="006D0CC3"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  <w:t>1,348</w:t>
            </w:r>
          </w:p>
        </w:tc>
        <w:tc>
          <w:tcPr>
            <w:tcW w:w="271" w:type="dxa"/>
          </w:tcPr>
          <w:p w14:paraId="1AABA20B" w14:textId="7ACFE4FB" w:rsidR="005B6AD3" w:rsidRPr="006D0CC3" w:rsidDel="009722DA" w:rsidRDefault="005B6AD3" w:rsidP="005B6AD3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</w:tcPr>
          <w:p w14:paraId="3B784901" w14:textId="1929CB34" w:rsidR="005B6AD3" w:rsidRPr="006D0CC3" w:rsidDel="009722DA" w:rsidRDefault="005B6AD3" w:rsidP="005B6AD3">
            <w:pPr>
              <w:pStyle w:val="acctfourfigures"/>
              <w:tabs>
                <w:tab w:val="clear" w:pos="765"/>
                <w:tab w:val="decimal" w:pos="1242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</w:pPr>
            <w:r w:rsidRPr="006D0CC3"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  <w:t>(206)</w:t>
            </w:r>
          </w:p>
        </w:tc>
      </w:tr>
      <w:tr w:rsidR="005B6AD3" w:rsidRPr="006D0CC3" w14:paraId="76E36B4F" w14:textId="10957133" w:rsidTr="001F019F">
        <w:trPr>
          <w:gridAfter w:val="1"/>
          <w:wAfter w:w="23" w:type="dxa"/>
          <w:trHeight w:hRule="exact" w:val="72"/>
        </w:trPr>
        <w:tc>
          <w:tcPr>
            <w:tcW w:w="5109" w:type="dxa"/>
            <w:shd w:val="clear" w:color="auto" w:fill="auto"/>
          </w:tcPr>
          <w:p w14:paraId="5793BBFA" w14:textId="77777777" w:rsidR="005B6AD3" w:rsidRPr="006D0CC3" w:rsidRDefault="005B6AD3" w:rsidP="005B6AD3">
            <w:pPr>
              <w:rPr>
                <w:rFonts w:ascii="Angsana New" w:eastAsia="Calibri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61" w:type="dxa"/>
            <w:shd w:val="clear" w:color="auto" w:fill="auto"/>
          </w:tcPr>
          <w:p w14:paraId="599F4102" w14:textId="77777777" w:rsidR="005B6AD3" w:rsidRPr="006D0CC3" w:rsidRDefault="005B6AD3" w:rsidP="005B6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</w:p>
        </w:tc>
        <w:tc>
          <w:tcPr>
            <w:tcW w:w="1351" w:type="dxa"/>
            <w:shd w:val="clear" w:color="auto" w:fill="auto"/>
          </w:tcPr>
          <w:p w14:paraId="4D8DC5BD" w14:textId="1A72D5C8" w:rsidR="005B6AD3" w:rsidRPr="006D0CC3" w:rsidRDefault="005B6AD3" w:rsidP="005B6AD3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eastAsia="en-GB"/>
              </w:rPr>
              <w:t>933</w:t>
            </w:r>
          </w:p>
        </w:tc>
        <w:tc>
          <w:tcPr>
            <w:tcW w:w="270" w:type="dxa"/>
            <w:shd w:val="clear" w:color="auto" w:fill="auto"/>
          </w:tcPr>
          <w:p w14:paraId="52E7BF99" w14:textId="77777777" w:rsidR="005B6AD3" w:rsidRPr="006D0CC3" w:rsidRDefault="005B6AD3" w:rsidP="005B6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</w:p>
        </w:tc>
        <w:tc>
          <w:tcPr>
            <w:tcW w:w="1180" w:type="dxa"/>
            <w:shd w:val="clear" w:color="auto" w:fill="auto"/>
          </w:tcPr>
          <w:p w14:paraId="1FAE258E" w14:textId="77777777" w:rsidR="005B6AD3" w:rsidRPr="006D0CC3" w:rsidRDefault="005B6AD3" w:rsidP="005B6AD3">
            <w:pPr>
              <w:pStyle w:val="acctfourfigures"/>
              <w:tabs>
                <w:tab w:val="clear" w:pos="765"/>
                <w:tab w:val="decimal" w:pos="1689"/>
              </w:tabs>
              <w:spacing w:line="240" w:lineRule="atLeast"/>
              <w:ind w:right="11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6E2FE9FD" w14:textId="77777777" w:rsidR="005B6AD3" w:rsidRPr="006D0CC3" w:rsidRDefault="005B6AD3" w:rsidP="005B6AD3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11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</w:p>
        </w:tc>
        <w:tc>
          <w:tcPr>
            <w:tcW w:w="1261" w:type="dxa"/>
            <w:gridSpan w:val="2"/>
            <w:shd w:val="clear" w:color="auto" w:fill="auto"/>
          </w:tcPr>
          <w:p w14:paraId="52A88923" w14:textId="77777777" w:rsidR="005B6AD3" w:rsidRPr="006D0CC3" w:rsidRDefault="005B6AD3" w:rsidP="005B6AD3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70" w:type="dxa"/>
          </w:tcPr>
          <w:p w14:paraId="287F8F88" w14:textId="77777777" w:rsidR="005B6AD3" w:rsidRPr="006D0CC3" w:rsidRDefault="005B6AD3" w:rsidP="005B6AD3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251" w:type="dxa"/>
            <w:shd w:val="clear" w:color="auto" w:fill="auto"/>
          </w:tcPr>
          <w:p w14:paraId="41C7CB88" w14:textId="30117343" w:rsidR="005B6AD3" w:rsidRPr="006D0CC3" w:rsidRDefault="005B6AD3" w:rsidP="001F019F">
            <w:pPr>
              <w:pStyle w:val="acctfourfigures"/>
              <w:tabs>
                <w:tab w:val="clear" w:pos="765"/>
                <w:tab w:val="decimal" w:pos="1122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70" w:type="dxa"/>
          </w:tcPr>
          <w:p w14:paraId="048E2BC9" w14:textId="77777777" w:rsidR="005B6AD3" w:rsidRPr="006D0CC3" w:rsidRDefault="005B6AD3" w:rsidP="005B6AD3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336" w:type="dxa"/>
            <w:tcBorders>
              <w:top w:val="single" w:sz="4" w:space="0" w:color="auto"/>
            </w:tcBorders>
          </w:tcPr>
          <w:p w14:paraId="5D3268F4" w14:textId="77777777" w:rsidR="005B6AD3" w:rsidRPr="006D0CC3" w:rsidRDefault="005B6AD3" w:rsidP="005B6AD3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71" w:type="dxa"/>
          </w:tcPr>
          <w:p w14:paraId="409027CD" w14:textId="2F02108C" w:rsidR="005B6AD3" w:rsidRPr="006D0CC3" w:rsidRDefault="005B6AD3" w:rsidP="005B6AD3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612" w:type="dxa"/>
          </w:tcPr>
          <w:p w14:paraId="50247018" w14:textId="5D99A733" w:rsidR="005B6AD3" w:rsidRPr="006D0CC3" w:rsidRDefault="005B6AD3" w:rsidP="005B6AD3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</w:p>
        </w:tc>
      </w:tr>
      <w:tr w:rsidR="005B6AD3" w:rsidRPr="006D0CC3" w14:paraId="25561444" w14:textId="20ED15E6" w:rsidTr="001F019F">
        <w:trPr>
          <w:gridAfter w:val="1"/>
          <w:wAfter w:w="23" w:type="dxa"/>
          <w:trHeight w:val="411"/>
        </w:trPr>
        <w:tc>
          <w:tcPr>
            <w:tcW w:w="5109" w:type="dxa"/>
            <w:shd w:val="clear" w:color="auto" w:fill="auto"/>
          </w:tcPr>
          <w:p w14:paraId="0D98B4C8" w14:textId="77777777" w:rsidR="005B6AD3" w:rsidRPr="006D0CC3" w:rsidRDefault="005B6AD3" w:rsidP="005B6AD3">
            <w:pPr>
              <w:spacing w:line="400" w:lineRule="exact"/>
              <w:rPr>
                <w:rFonts w:ascii="Angsana New" w:eastAsia="Calibri" w:hAnsi="Angsana New"/>
                <w:sz w:val="28"/>
                <w:szCs w:val="28"/>
                <w:lang w:val="en-GB"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cs/>
                <w:lang w:val="en-GB" w:eastAsia="en-GB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61" w:type="dxa"/>
            <w:shd w:val="clear" w:color="auto" w:fill="auto"/>
          </w:tcPr>
          <w:p w14:paraId="365C1288" w14:textId="77777777" w:rsidR="005B6AD3" w:rsidRPr="006D0CC3" w:rsidRDefault="005B6AD3" w:rsidP="005B6AD3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</w:p>
        </w:tc>
        <w:tc>
          <w:tcPr>
            <w:tcW w:w="1351" w:type="dxa"/>
            <w:shd w:val="clear" w:color="auto" w:fill="auto"/>
          </w:tcPr>
          <w:p w14:paraId="053FB5E4" w14:textId="522B40AB" w:rsidR="005B6AD3" w:rsidRPr="006D0CC3" w:rsidRDefault="005B6AD3" w:rsidP="005B6AD3">
            <w:pPr>
              <w:pStyle w:val="acctfourfigures"/>
              <w:tabs>
                <w:tab w:val="clear" w:pos="765"/>
                <w:tab w:val="decimal" w:pos="1118"/>
              </w:tabs>
              <w:spacing w:line="400" w:lineRule="exact"/>
              <w:ind w:right="-109"/>
              <w:rPr>
                <w:rFonts w:ascii="Angsana New" w:eastAsia="Calibri" w:hAnsi="Angsana New"/>
                <w:sz w:val="28"/>
                <w:szCs w:val="28"/>
                <w:lang w:val="en-US" w:eastAsia="en-GB" w:bidi="th-TH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eastAsia="en-GB"/>
              </w:rPr>
              <w:t>(933)</w:t>
            </w:r>
          </w:p>
        </w:tc>
        <w:tc>
          <w:tcPr>
            <w:tcW w:w="270" w:type="dxa"/>
            <w:shd w:val="clear" w:color="auto" w:fill="auto"/>
          </w:tcPr>
          <w:p w14:paraId="78318E11" w14:textId="77777777" w:rsidR="005B6AD3" w:rsidRPr="006D0CC3" w:rsidRDefault="005B6AD3" w:rsidP="005B6AD3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ind w:right="11"/>
              <w:jc w:val="right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</w:p>
        </w:tc>
        <w:tc>
          <w:tcPr>
            <w:tcW w:w="1180" w:type="dxa"/>
            <w:shd w:val="clear" w:color="auto" w:fill="auto"/>
          </w:tcPr>
          <w:p w14:paraId="202422C1" w14:textId="0DFCE721" w:rsidR="005B6AD3" w:rsidRPr="006D0CC3" w:rsidRDefault="005B6AD3" w:rsidP="005B6AD3">
            <w:pPr>
              <w:pStyle w:val="acctfourfigures"/>
              <w:tabs>
                <w:tab w:val="clear" w:pos="765"/>
                <w:tab w:val="decimal" w:pos="1689"/>
              </w:tabs>
              <w:spacing w:line="400" w:lineRule="exact"/>
              <w:ind w:right="11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400</w:t>
            </w:r>
          </w:p>
        </w:tc>
        <w:tc>
          <w:tcPr>
            <w:tcW w:w="270" w:type="dxa"/>
          </w:tcPr>
          <w:p w14:paraId="433D10BC" w14:textId="77777777" w:rsidR="005B6AD3" w:rsidRPr="006D0CC3" w:rsidDel="009722DA" w:rsidRDefault="005B6AD3" w:rsidP="005B6AD3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</w:p>
        </w:tc>
        <w:tc>
          <w:tcPr>
            <w:tcW w:w="1261" w:type="dxa"/>
            <w:gridSpan w:val="2"/>
            <w:shd w:val="clear" w:color="auto" w:fill="auto"/>
          </w:tcPr>
          <w:p w14:paraId="372A34E8" w14:textId="3CC4EE8D" w:rsidR="005B6AD3" w:rsidRPr="006D0CC3" w:rsidDel="009722DA" w:rsidRDefault="005B6AD3" w:rsidP="005B6AD3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700</w:t>
            </w:r>
          </w:p>
        </w:tc>
        <w:tc>
          <w:tcPr>
            <w:tcW w:w="270" w:type="dxa"/>
          </w:tcPr>
          <w:p w14:paraId="4D582218" w14:textId="77777777" w:rsidR="005B6AD3" w:rsidRPr="006D0CC3" w:rsidRDefault="005B6AD3" w:rsidP="005B6AD3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251" w:type="dxa"/>
            <w:shd w:val="clear" w:color="auto" w:fill="auto"/>
          </w:tcPr>
          <w:p w14:paraId="73036D8A" w14:textId="2E855E68" w:rsidR="005B6AD3" w:rsidRPr="006D0CC3" w:rsidRDefault="005B6AD3" w:rsidP="001F019F">
            <w:pPr>
              <w:pStyle w:val="acctfourfigures"/>
              <w:tabs>
                <w:tab w:val="clear" w:pos="765"/>
                <w:tab w:val="decimal" w:pos="1122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270" w:type="dxa"/>
          </w:tcPr>
          <w:p w14:paraId="65F0082F" w14:textId="77777777" w:rsidR="005B6AD3" w:rsidRPr="006D0CC3" w:rsidDel="009722DA" w:rsidRDefault="005B6AD3" w:rsidP="005B6AD3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336" w:type="dxa"/>
          </w:tcPr>
          <w:p w14:paraId="4476EA23" w14:textId="22785CE2" w:rsidR="005B6AD3" w:rsidRPr="006D0CC3" w:rsidDel="009722DA" w:rsidRDefault="005B6AD3" w:rsidP="005B6AD3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1</w:t>
            </w:r>
          </w:p>
        </w:tc>
        <w:tc>
          <w:tcPr>
            <w:tcW w:w="271" w:type="dxa"/>
          </w:tcPr>
          <w:p w14:paraId="27549267" w14:textId="591FD5DC" w:rsidR="005B6AD3" w:rsidRPr="006D0CC3" w:rsidDel="009722DA" w:rsidRDefault="005B6AD3" w:rsidP="005B6AD3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612" w:type="dxa"/>
          </w:tcPr>
          <w:p w14:paraId="426DCF7A" w14:textId="73654036" w:rsidR="005B6AD3" w:rsidRPr="006D0CC3" w:rsidDel="009722DA" w:rsidRDefault="005B6AD3" w:rsidP="005B6AD3">
            <w:pPr>
              <w:pStyle w:val="acctfourfigures"/>
              <w:tabs>
                <w:tab w:val="clear" w:pos="765"/>
                <w:tab w:val="decimal" w:pos="1519"/>
              </w:tabs>
              <w:spacing w:line="400" w:lineRule="exact"/>
              <w:ind w:right="11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-</w:t>
            </w:r>
          </w:p>
        </w:tc>
      </w:tr>
      <w:tr w:rsidR="005B6AD3" w:rsidRPr="006D0CC3" w14:paraId="579D9F2E" w14:textId="09BD5AA2" w:rsidTr="001F019F">
        <w:trPr>
          <w:gridAfter w:val="1"/>
          <w:wAfter w:w="23" w:type="dxa"/>
          <w:trHeight w:val="397"/>
        </w:trPr>
        <w:tc>
          <w:tcPr>
            <w:tcW w:w="5109" w:type="dxa"/>
            <w:shd w:val="clear" w:color="auto" w:fill="auto"/>
          </w:tcPr>
          <w:p w14:paraId="7254397C" w14:textId="77777777" w:rsidR="005B6AD3" w:rsidRPr="006D0CC3" w:rsidRDefault="005B6AD3" w:rsidP="005B6AD3">
            <w:pPr>
              <w:spacing w:line="400" w:lineRule="exact"/>
              <w:rPr>
                <w:rFonts w:ascii="Angsana New" w:eastAsia="Calibri" w:hAnsi="Angsana New"/>
                <w:sz w:val="28"/>
                <w:szCs w:val="28"/>
                <w:lang w:val="en-GB"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cs/>
                <w:lang w:val="en-GB" w:eastAsia="en-GB"/>
              </w:rPr>
              <w:t>ส่วนที่เป็นของผู้ถือหุ้นของบริษัทร่วม</w:t>
            </w:r>
          </w:p>
        </w:tc>
        <w:tc>
          <w:tcPr>
            <w:tcW w:w="261" w:type="dxa"/>
            <w:shd w:val="clear" w:color="auto" w:fill="auto"/>
          </w:tcPr>
          <w:p w14:paraId="242E4083" w14:textId="77777777" w:rsidR="005B6AD3" w:rsidRPr="006D0CC3" w:rsidRDefault="005B6AD3" w:rsidP="005B6AD3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</w:p>
        </w:tc>
        <w:tc>
          <w:tcPr>
            <w:tcW w:w="1351" w:type="dxa"/>
            <w:shd w:val="clear" w:color="auto" w:fill="auto"/>
          </w:tcPr>
          <w:p w14:paraId="1D6D9BD0" w14:textId="3267FF67" w:rsidR="005B6AD3" w:rsidRPr="006D0CC3" w:rsidRDefault="005B6AD3" w:rsidP="005B6AD3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eastAsia="en-GB"/>
              </w:rPr>
              <w:t>14,754</w:t>
            </w:r>
          </w:p>
        </w:tc>
        <w:tc>
          <w:tcPr>
            <w:tcW w:w="270" w:type="dxa"/>
            <w:shd w:val="clear" w:color="auto" w:fill="auto"/>
          </w:tcPr>
          <w:p w14:paraId="10FF3336" w14:textId="77777777" w:rsidR="005B6AD3" w:rsidRPr="006D0CC3" w:rsidRDefault="005B6AD3" w:rsidP="005B6AD3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ind w:right="11"/>
              <w:jc w:val="right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</w:p>
        </w:tc>
        <w:tc>
          <w:tcPr>
            <w:tcW w:w="1180" w:type="dxa"/>
            <w:shd w:val="clear" w:color="auto" w:fill="auto"/>
          </w:tcPr>
          <w:p w14:paraId="295C5E62" w14:textId="1B91E65A" w:rsidR="005B6AD3" w:rsidRPr="006D0CC3" w:rsidRDefault="005B6AD3" w:rsidP="005B6AD3">
            <w:pPr>
              <w:pStyle w:val="acctfourfigures"/>
              <w:tabs>
                <w:tab w:val="clear" w:pos="765"/>
                <w:tab w:val="decimal" w:pos="1689"/>
              </w:tabs>
              <w:spacing w:line="400" w:lineRule="exact"/>
              <w:ind w:right="11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16</w:t>
            </w:r>
            <w:r w:rsidRPr="006D0CC3">
              <w:rPr>
                <w:rFonts w:ascii="Angsana New" w:eastAsia="Calibri" w:hAnsi="Angsana New"/>
                <w:sz w:val="28"/>
                <w:szCs w:val="28"/>
                <w:lang w:eastAsia="en-GB"/>
              </w:rPr>
              <w:t>,</w:t>
            </w: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701</w:t>
            </w:r>
          </w:p>
        </w:tc>
        <w:tc>
          <w:tcPr>
            <w:tcW w:w="270" w:type="dxa"/>
          </w:tcPr>
          <w:p w14:paraId="60D2608C" w14:textId="77777777" w:rsidR="005B6AD3" w:rsidRPr="006D0CC3" w:rsidDel="009722DA" w:rsidRDefault="005B6AD3" w:rsidP="005B6AD3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</w:p>
        </w:tc>
        <w:tc>
          <w:tcPr>
            <w:tcW w:w="1261" w:type="dxa"/>
            <w:gridSpan w:val="2"/>
            <w:shd w:val="clear" w:color="auto" w:fill="auto"/>
          </w:tcPr>
          <w:p w14:paraId="65C07FC0" w14:textId="4BB6AA71" w:rsidR="005B6AD3" w:rsidRPr="006D0CC3" w:rsidDel="009722DA" w:rsidRDefault="005B6AD3" w:rsidP="005B6AD3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21,555</w:t>
            </w:r>
          </w:p>
        </w:tc>
        <w:tc>
          <w:tcPr>
            <w:tcW w:w="270" w:type="dxa"/>
          </w:tcPr>
          <w:p w14:paraId="15DB00F5" w14:textId="77777777" w:rsidR="005B6AD3" w:rsidRPr="006D0CC3" w:rsidRDefault="005B6AD3" w:rsidP="005B6AD3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251" w:type="dxa"/>
            <w:shd w:val="clear" w:color="auto" w:fill="auto"/>
          </w:tcPr>
          <w:p w14:paraId="3816EAB9" w14:textId="0672A96C" w:rsidR="005B6AD3" w:rsidRPr="006D0CC3" w:rsidRDefault="005B6AD3" w:rsidP="001F019F">
            <w:pPr>
              <w:pStyle w:val="acctfourfigures"/>
              <w:tabs>
                <w:tab w:val="clear" w:pos="765"/>
                <w:tab w:val="decimal" w:pos="1122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5,647</w:t>
            </w:r>
          </w:p>
        </w:tc>
        <w:tc>
          <w:tcPr>
            <w:tcW w:w="270" w:type="dxa"/>
          </w:tcPr>
          <w:p w14:paraId="6D0BD9A5" w14:textId="77777777" w:rsidR="005B6AD3" w:rsidRPr="006D0CC3" w:rsidDel="009722DA" w:rsidRDefault="005B6AD3" w:rsidP="005B6AD3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336" w:type="dxa"/>
          </w:tcPr>
          <w:p w14:paraId="7AA96F25" w14:textId="10A9548E" w:rsidR="005B6AD3" w:rsidRPr="006D0CC3" w:rsidDel="009722DA" w:rsidRDefault="005B6AD3" w:rsidP="005B6AD3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1,347</w:t>
            </w:r>
          </w:p>
        </w:tc>
        <w:tc>
          <w:tcPr>
            <w:tcW w:w="271" w:type="dxa"/>
          </w:tcPr>
          <w:p w14:paraId="210C80F1" w14:textId="06D79312" w:rsidR="005B6AD3" w:rsidRPr="006D0CC3" w:rsidDel="009722DA" w:rsidRDefault="005B6AD3" w:rsidP="005B6AD3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612" w:type="dxa"/>
          </w:tcPr>
          <w:p w14:paraId="404AAE20" w14:textId="0E5D4BE9" w:rsidR="005B6AD3" w:rsidRPr="006D0CC3" w:rsidDel="009722DA" w:rsidRDefault="005B6AD3" w:rsidP="005B6AD3">
            <w:pPr>
              <w:pStyle w:val="acctfourfigures"/>
              <w:tabs>
                <w:tab w:val="clear" w:pos="765"/>
                <w:tab w:val="decimal" w:pos="1242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(206)</w:t>
            </w:r>
          </w:p>
        </w:tc>
      </w:tr>
      <w:tr w:rsidR="005B6AD3" w:rsidRPr="006D0CC3" w14:paraId="35E318C4" w14:textId="0C06E116" w:rsidTr="001F019F">
        <w:trPr>
          <w:gridAfter w:val="1"/>
          <w:wAfter w:w="23" w:type="dxa"/>
          <w:trHeight w:hRule="exact" w:val="72"/>
        </w:trPr>
        <w:tc>
          <w:tcPr>
            <w:tcW w:w="5109" w:type="dxa"/>
            <w:shd w:val="clear" w:color="auto" w:fill="auto"/>
          </w:tcPr>
          <w:p w14:paraId="54F08FC9" w14:textId="77777777" w:rsidR="005B6AD3" w:rsidRPr="006D0CC3" w:rsidRDefault="005B6AD3" w:rsidP="005B6AD3">
            <w:pPr>
              <w:rPr>
                <w:rFonts w:ascii="Angsana New" w:eastAsia="Calibri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261" w:type="dxa"/>
            <w:shd w:val="clear" w:color="auto" w:fill="auto"/>
          </w:tcPr>
          <w:p w14:paraId="2BC8F753" w14:textId="77777777" w:rsidR="005B6AD3" w:rsidRPr="006D0CC3" w:rsidRDefault="005B6AD3" w:rsidP="005B6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</w:p>
        </w:tc>
        <w:tc>
          <w:tcPr>
            <w:tcW w:w="1351" w:type="dxa"/>
            <w:shd w:val="clear" w:color="auto" w:fill="auto"/>
          </w:tcPr>
          <w:p w14:paraId="57C4F4CE" w14:textId="4DBDE0CA" w:rsidR="005B6AD3" w:rsidRPr="006D0CC3" w:rsidRDefault="005B6AD3" w:rsidP="005B6AD3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39F071E1" w14:textId="77777777" w:rsidR="005B6AD3" w:rsidRPr="006D0CC3" w:rsidRDefault="005B6AD3" w:rsidP="005B6A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</w:p>
        </w:tc>
        <w:tc>
          <w:tcPr>
            <w:tcW w:w="1180" w:type="dxa"/>
            <w:shd w:val="clear" w:color="auto" w:fill="auto"/>
          </w:tcPr>
          <w:p w14:paraId="584DA5EB" w14:textId="2F0EF3DB" w:rsidR="005B6AD3" w:rsidRPr="006D0CC3" w:rsidRDefault="005B6AD3" w:rsidP="005B6AD3">
            <w:pPr>
              <w:pStyle w:val="acctfourfigures"/>
              <w:tabs>
                <w:tab w:val="clear" w:pos="765"/>
                <w:tab w:val="decimal" w:pos="1689"/>
              </w:tabs>
              <w:spacing w:line="240" w:lineRule="atLeast"/>
              <w:ind w:right="11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74CE47FA" w14:textId="77777777" w:rsidR="005B6AD3" w:rsidRPr="006D0CC3" w:rsidDel="009722DA" w:rsidRDefault="005B6AD3" w:rsidP="005B6AD3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11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</w:p>
        </w:tc>
        <w:tc>
          <w:tcPr>
            <w:tcW w:w="1261" w:type="dxa"/>
            <w:gridSpan w:val="2"/>
            <w:shd w:val="clear" w:color="auto" w:fill="auto"/>
          </w:tcPr>
          <w:p w14:paraId="5FB25EB5" w14:textId="77777777" w:rsidR="005B6AD3" w:rsidRPr="006D0CC3" w:rsidDel="009722DA" w:rsidRDefault="005B6AD3" w:rsidP="005B6AD3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70" w:type="dxa"/>
          </w:tcPr>
          <w:p w14:paraId="6FFCFEBF" w14:textId="77777777" w:rsidR="005B6AD3" w:rsidRPr="006D0CC3" w:rsidDel="009722DA" w:rsidRDefault="005B6AD3" w:rsidP="005B6AD3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251" w:type="dxa"/>
            <w:shd w:val="clear" w:color="auto" w:fill="auto"/>
          </w:tcPr>
          <w:p w14:paraId="6660419B" w14:textId="578DA4ED" w:rsidR="005B6AD3" w:rsidRPr="006D0CC3" w:rsidDel="009722DA" w:rsidRDefault="005B6AD3" w:rsidP="001F019F">
            <w:pPr>
              <w:pStyle w:val="acctfourfigures"/>
              <w:tabs>
                <w:tab w:val="clear" w:pos="765"/>
                <w:tab w:val="decimal" w:pos="1122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70" w:type="dxa"/>
          </w:tcPr>
          <w:p w14:paraId="4C793E3C" w14:textId="77777777" w:rsidR="005B6AD3" w:rsidRPr="006D0CC3" w:rsidDel="009722DA" w:rsidRDefault="005B6AD3" w:rsidP="005B6AD3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336" w:type="dxa"/>
          </w:tcPr>
          <w:p w14:paraId="62555D69" w14:textId="77777777" w:rsidR="005B6AD3" w:rsidRPr="006D0CC3" w:rsidDel="009722DA" w:rsidRDefault="005B6AD3" w:rsidP="005B6AD3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71" w:type="dxa"/>
          </w:tcPr>
          <w:p w14:paraId="04EEE60D" w14:textId="7D6D461D" w:rsidR="005B6AD3" w:rsidRPr="006D0CC3" w:rsidDel="009722DA" w:rsidRDefault="005B6AD3" w:rsidP="005B6AD3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612" w:type="dxa"/>
          </w:tcPr>
          <w:p w14:paraId="7EF5CC33" w14:textId="02A75746" w:rsidR="005B6AD3" w:rsidRPr="006D0CC3" w:rsidDel="009722DA" w:rsidRDefault="005B6AD3" w:rsidP="005B6AD3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</w:p>
        </w:tc>
      </w:tr>
      <w:tr w:rsidR="005B6AD3" w:rsidRPr="006D0CC3" w14:paraId="463E0E03" w14:textId="36A7BE1C" w:rsidTr="001F019F">
        <w:trPr>
          <w:gridAfter w:val="1"/>
          <w:wAfter w:w="23" w:type="dxa"/>
          <w:trHeight w:val="411"/>
        </w:trPr>
        <w:tc>
          <w:tcPr>
            <w:tcW w:w="5109" w:type="dxa"/>
            <w:shd w:val="clear" w:color="auto" w:fill="auto"/>
          </w:tcPr>
          <w:p w14:paraId="6439DC5C" w14:textId="77777777" w:rsidR="005B6AD3" w:rsidRPr="006D0CC3" w:rsidRDefault="005B6AD3" w:rsidP="005B6AD3">
            <w:pPr>
              <w:spacing w:line="400" w:lineRule="exact"/>
              <w:rPr>
                <w:rFonts w:ascii="Angsana New" w:eastAsia="Calibri" w:hAnsi="Angsana New"/>
                <w:sz w:val="28"/>
                <w:szCs w:val="28"/>
                <w:lang w:val="en-GB"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261" w:type="dxa"/>
            <w:shd w:val="clear" w:color="auto" w:fill="auto"/>
          </w:tcPr>
          <w:p w14:paraId="1AC7A85D" w14:textId="77777777" w:rsidR="005B6AD3" w:rsidRPr="006D0CC3" w:rsidRDefault="005B6AD3" w:rsidP="005B6AD3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</w:p>
        </w:tc>
        <w:tc>
          <w:tcPr>
            <w:tcW w:w="1351" w:type="dxa"/>
            <w:shd w:val="clear" w:color="auto" w:fill="auto"/>
          </w:tcPr>
          <w:p w14:paraId="7892C3AF" w14:textId="67EA57B5" w:rsidR="005B6AD3" w:rsidRPr="006D0CC3" w:rsidRDefault="005B6AD3" w:rsidP="005B6AD3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eastAsia="en-GB"/>
              </w:rPr>
              <w:t>165,773</w:t>
            </w:r>
          </w:p>
        </w:tc>
        <w:tc>
          <w:tcPr>
            <w:tcW w:w="270" w:type="dxa"/>
            <w:shd w:val="clear" w:color="auto" w:fill="auto"/>
          </w:tcPr>
          <w:p w14:paraId="316A10DA" w14:textId="77777777" w:rsidR="005B6AD3" w:rsidRPr="006D0CC3" w:rsidRDefault="005B6AD3" w:rsidP="005B6AD3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ind w:right="11"/>
              <w:jc w:val="right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</w:p>
        </w:tc>
        <w:tc>
          <w:tcPr>
            <w:tcW w:w="1180" w:type="dxa"/>
            <w:shd w:val="clear" w:color="auto" w:fill="auto"/>
          </w:tcPr>
          <w:p w14:paraId="4D1553D6" w14:textId="1F9B8B33" w:rsidR="005B6AD3" w:rsidRPr="006D0CC3" w:rsidRDefault="005B6AD3" w:rsidP="005B6AD3">
            <w:pPr>
              <w:pStyle w:val="acctfourfigures"/>
              <w:tabs>
                <w:tab w:val="clear" w:pos="765"/>
                <w:tab w:val="decimal" w:pos="1689"/>
              </w:tabs>
              <w:spacing w:line="400" w:lineRule="exact"/>
              <w:ind w:right="11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81</w:t>
            </w:r>
            <w:r w:rsidRPr="006D0CC3">
              <w:rPr>
                <w:rFonts w:ascii="Angsana New" w:eastAsia="Calibri" w:hAnsi="Angsana New"/>
                <w:sz w:val="28"/>
                <w:szCs w:val="28"/>
                <w:lang w:eastAsia="en-GB"/>
              </w:rPr>
              <w:t>,</w:t>
            </w: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404</w:t>
            </w:r>
          </w:p>
        </w:tc>
        <w:tc>
          <w:tcPr>
            <w:tcW w:w="270" w:type="dxa"/>
            <w:shd w:val="clear" w:color="auto" w:fill="auto"/>
          </w:tcPr>
          <w:p w14:paraId="7256F579" w14:textId="77777777" w:rsidR="005B6AD3" w:rsidRPr="006D0CC3" w:rsidDel="009722DA" w:rsidRDefault="005B6AD3" w:rsidP="005B6AD3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</w:p>
        </w:tc>
        <w:tc>
          <w:tcPr>
            <w:tcW w:w="1261" w:type="dxa"/>
            <w:gridSpan w:val="2"/>
            <w:shd w:val="clear" w:color="auto" w:fill="auto"/>
          </w:tcPr>
          <w:p w14:paraId="0A5C007C" w14:textId="0EBE231C" w:rsidR="005B6AD3" w:rsidRPr="006D0CC3" w:rsidDel="009722DA" w:rsidRDefault="005B6AD3" w:rsidP="005B6AD3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88,111</w:t>
            </w:r>
          </w:p>
        </w:tc>
        <w:tc>
          <w:tcPr>
            <w:tcW w:w="270" w:type="dxa"/>
            <w:shd w:val="clear" w:color="auto" w:fill="auto"/>
          </w:tcPr>
          <w:p w14:paraId="64E3A99F" w14:textId="77777777" w:rsidR="005B6AD3" w:rsidRPr="006D0CC3" w:rsidRDefault="005B6AD3" w:rsidP="005B6AD3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251" w:type="dxa"/>
            <w:shd w:val="clear" w:color="auto" w:fill="auto"/>
          </w:tcPr>
          <w:p w14:paraId="7A59A98B" w14:textId="008473B5" w:rsidR="005B6AD3" w:rsidRPr="006D0CC3" w:rsidRDefault="005B6AD3" w:rsidP="001F019F">
            <w:pPr>
              <w:pStyle w:val="acctfourfigures"/>
              <w:tabs>
                <w:tab w:val="clear" w:pos="765"/>
                <w:tab w:val="decimal" w:pos="1122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79,895</w:t>
            </w:r>
          </w:p>
        </w:tc>
        <w:tc>
          <w:tcPr>
            <w:tcW w:w="270" w:type="dxa"/>
            <w:shd w:val="clear" w:color="auto" w:fill="auto"/>
          </w:tcPr>
          <w:p w14:paraId="7AB58F67" w14:textId="77777777" w:rsidR="005B6AD3" w:rsidRPr="006D0CC3" w:rsidDel="009722DA" w:rsidRDefault="005B6AD3" w:rsidP="005B6AD3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336" w:type="dxa"/>
            <w:shd w:val="clear" w:color="auto" w:fill="auto"/>
          </w:tcPr>
          <w:p w14:paraId="224B63F9" w14:textId="1CE8AF12" w:rsidR="005B6AD3" w:rsidRPr="006D0CC3" w:rsidDel="009722DA" w:rsidRDefault="005B6AD3" w:rsidP="005B6AD3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110,000</w:t>
            </w:r>
          </w:p>
        </w:tc>
        <w:tc>
          <w:tcPr>
            <w:tcW w:w="271" w:type="dxa"/>
            <w:shd w:val="clear" w:color="auto" w:fill="auto"/>
          </w:tcPr>
          <w:p w14:paraId="2FEDD221" w14:textId="1C68DE6B" w:rsidR="005B6AD3" w:rsidRPr="006D0CC3" w:rsidDel="009722DA" w:rsidRDefault="005B6AD3" w:rsidP="005B6AD3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612" w:type="dxa"/>
          </w:tcPr>
          <w:p w14:paraId="5C34FC21" w14:textId="2C35D986" w:rsidR="005B6AD3" w:rsidRPr="006D0CC3" w:rsidDel="009722DA" w:rsidRDefault="005B6AD3" w:rsidP="005B6AD3">
            <w:pPr>
              <w:pStyle w:val="acctfourfigures"/>
              <w:tabs>
                <w:tab w:val="clear" w:pos="765"/>
                <w:tab w:val="decimal" w:pos="1242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44,786</w:t>
            </w:r>
          </w:p>
        </w:tc>
      </w:tr>
      <w:tr w:rsidR="005B6AD3" w:rsidRPr="006D0CC3" w14:paraId="06731F74" w14:textId="77B97486" w:rsidTr="001F019F">
        <w:trPr>
          <w:gridAfter w:val="1"/>
          <w:wAfter w:w="23" w:type="dxa"/>
          <w:trHeight w:val="397"/>
        </w:trPr>
        <w:tc>
          <w:tcPr>
            <w:tcW w:w="5109" w:type="dxa"/>
            <w:shd w:val="clear" w:color="auto" w:fill="auto"/>
          </w:tcPr>
          <w:p w14:paraId="55AC57B0" w14:textId="77777777" w:rsidR="005B6AD3" w:rsidRPr="006D0CC3" w:rsidRDefault="005B6AD3" w:rsidP="005B6AD3">
            <w:pPr>
              <w:spacing w:line="400" w:lineRule="exact"/>
              <w:rPr>
                <w:rFonts w:ascii="Angsana New" w:eastAsia="Calibri" w:hAnsi="Angsana New"/>
                <w:sz w:val="28"/>
                <w:szCs w:val="28"/>
                <w:lang w:val="en-GB"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261" w:type="dxa"/>
            <w:shd w:val="clear" w:color="auto" w:fill="auto"/>
          </w:tcPr>
          <w:p w14:paraId="4FACE988" w14:textId="77777777" w:rsidR="005B6AD3" w:rsidRPr="006D0CC3" w:rsidRDefault="005B6AD3" w:rsidP="005B6AD3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</w:p>
        </w:tc>
        <w:tc>
          <w:tcPr>
            <w:tcW w:w="1351" w:type="dxa"/>
            <w:shd w:val="clear" w:color="auto" w:fill="auto"/>
          </w:tcPr>
          <w:p w14:paraId="3787E424" w14:textId="2403936A" w:rsidR="005B6AD3" w:rsidRPr="006D0CC3" w:rsidRDefault="005B6AD3" w:rsidP="005B6AD3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eastAsia="en-GB"/>
              </w:rPr>
              <w:t>766,680</w:t>
            </w:r>
          </w:p>
        </w:tc>
        <w:tc>
          <w:tcPr>
            <w:tcW w:w="270" w:type="dxa"/>
            <w:shd w:val="clear" w:color="auto" w:fill="auto"/>
          </w:tcPr>
          <w:p w14:paraId="73481BD5" w14:textId="77777777" w:rsidR="005B6AD3" w:rsidRPr="006D0CC3" w:rsidRDefault="005B6AD3" w:rsidP="005B6AD3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ind w:right="11"/>
              <w:jc w:val="right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</w:p>
        </w:tc>
        <w:tc>
          <w:tcPr>
            <w:tcW w:w="1180" w:type="dxa"/>
            <w:shd w:val="clear" w:color="auto" w:fill="auto"/>
          </w:tcPr>
          <w:p w14:paraId="3060A3A8" w14:textId="54BE3653" w:rsidR="005B6AD3" w:rsidRPr="006D0CC3" w:rsidRDefault="005B6AD3" w:rsidP="005B6AD3">
            <w:pPr>
              <w:pStyle w:val="acctfourfigures"/>
              <w:tabs>
                <w:tab w:val="clear" w:pos="765"/>
                <w:tab w:val="decimal" w:pos="1689"/>
              </w:tabs>
              <w:spacing w:line="400" w:lineRule="exact"/>
              <w:ind w:right="11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441</w:t>
            </w:r>
            <w:r w:rsidRPr="006D0CC3">
              <w:rPr>
                <w:rFonts w:ascii="Angsana New" w:eastAsia="Calibri" w:hAnsi="Angsana New"/>
                <w:sz w:val="28"/>
                <w:szCs w:val="28"/>
                <w:lang w:eastAsia="en-GB"/>
              </w:rPr>
              <w:t>,</w:t>
            </w: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950</w:t>
            </w:r>
          </w:p>
        </w:tc>
        <w:tc>
          <w:tcPr>
            <w:tcW w:w="270" w:type="dxa"/>
            <w:shd w:val="clear" w:color="auto" w:fill="auto"/>
          </w:tcPr>
          <w:p w14:paraId="54DE385F" w14:textId="77777777" w:rsidR="005B6AD3" w:rsidRPr="006D0CC3" w:rsidDel="009722DA" w:rsidRDefault="005B6AD3" w:rsidP="005B6AD3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</w:p>
        </w:tc>
        <w:tc>
          <w:tcPr>
            <w:tcW w:w="1261" w:type="dxa"/>
            <w:gridSpan w:val="2"/>
            <w:shd w:val="clear" w:color="auto" w:fill="auto"/>
          </w:tcPr>
          <w:p w14:paraId="0CA60130" w14:textId="5FF858C7" w:rsidR="005B6AD3" w:rsidRPr="006D0CC3" w:rsidDel="009722DA" w:rsidRDefault="005B6AD3" w:rsidP="005B6AD3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279,904</w:t>
            </w:r>
          </w:p>
        </w:tc>
        <w:tc>
          <w:tcPr>
            <w:tcW w:w="270" w:type="dxa"/>
            <w:shd w:val="clear" w:color="auto" w:fill="auto"/>
          </w:tcPr>
          <w:p w14:paraId="391FFC26" w14:textId="77777777" w:rsidR="005B6AD3" w:rsidRPr="006D0CC3" w:rsidRDefault="005B6AD3" w:rsidP="005B6AD3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251" w:type="dxa"/>
            <w:shd w:val="clear" w:color="auto" w:fill="auto"/>
          </w:tcPr>
          <w:p w14:paraId="79AE18DA" w14:textId="2C1AA67D" w:rsidR="005B6AD3" w:rsidRPr="006D0CC3" w:rsidRDefault="005B6AD3" w:rsidP="001F019F">
            <w:pPr>
              <w:pStyle w:val="acctfourfigures"/>
              <w:tabs>
                <w:tab w:val="clear" w:pos="765"/>
                <w:tab w:val="decimal" w:pos="1122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220,385</w:t>
            </w:r>
          </w:p>
        </w:tc>
        <w:tc>
          <w:tcPr>
            <w:tcW w:w="270" w:type="dxa"/>
            <w:shd w:val="clear" w:color="auto" w:fill="auto"/>
          </w:tcPr>
          <w:p w14:paraId="7A894059" w14:textId="77777777" w:rsidR="005B6AD3" w:rsidRPr="006D0CC3" w:rsidDel="009722DA" w:rsidRDefault="005B6AD3" w:rsidP="005B6AD3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336" w:type="dxa"/>
            <w:shd w:val="clear" w:color="auto" w:fill="auto"/>
          </w:tcPr>
          <w:p w14:paraId="7E7691E3" w14:textId="3949E40D" w:rsidR="005B6AD3" w:rsidRPr="006D0CC3" w:rsidDel="009722DA" w:rsidRDefault="005B6AD3" w:rsidP="005B6AD3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 w:bidi="th-TH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4</w:t>
            </w:r>
            <w:r w:rsidR="004B05B8">
              <w:rPr>
                <w:rFonts w:ascii="Angsana New" w:eastAsia="Calibri" w:hAnsi="Angsana New"/>
                <w:sz w:val="28"/>
                <w:szCs w:val="28"/>
                <w:lang w:val="en-US" w:eastAsia="en-GB" w:bidi="th-TH"/>
              </w:rPr>
              <w:t>59,549</w:t>
            </w:r>
          </w:p>
        </w:tc>
        <w:tc>
          <w:tcPr>
            <w:tcW w:w="271" w:type="dxa"/>
            <w:shd w:val="clear" w:color="auto" w:fill="auto"/>
          </w:tcPr>
          <w:p w14:paraId="49694241" w14:textId="2CCC1352" w:rsidR="005B6AD3" w:rsidRPr="006D0CC3" w:rsidDel="009722DA" w:rsidRDefault="005B6AD3" w:rsidP="005B6AD3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612" w:type="dxa"/>
          </w:tcPr>
          <w:p w14:paraId="20B82028" w14:textId="28E6C625" w:rsidR="005B6AD3" w:rsidRPr="006D0CC3" w:rsidDel="009722DA" w:rsidRDefault="005B6AD3" w:rsidP="005B6AD3">
            <w:pPr>
              <w:pStyle w:val="acctfourfigures"/>
              <w:tabs>
                <w:tab w:val="clear" w:pos="765"/>
                <w:tab w:val="decimal" w:pos="1242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131,242</w:t>
            </w:r>
          </w:p>
        </w:tc>
      </w:tr>
      <w:tr w:rsidR="005B6AD3" w:rsidRPr="006D0CC3" w14:paraId="154B8451" w14:textId="52B67286" w:rsidTr="001F019F">
        <w:trPr>
          <w:gridAfter w:val="1"/>
          <w:wAfter w:w="23" w:type="dxa"/>
          <w:trHeight w:val="411"/>
        </w:trPr>
        <w:tc>
          <w:tcPr>
            <w:tcW w:w="5109" w:type="dxa"/>
            <w:shd w:val="clear" w:color="auto" w:fill="auto"/>
          </w:tcPr>
          <w:p w14:paraId="098A5A32" w14:textId="77777777" w:rsidR="005B6AD3" w:rsidRPr="006D0CC3" w:rsidRDefault="005B6AD3" w:rsidP="005B6AD3">
            <w:pPr>
              <w:spacing w:line="400" w:lineRule="exact"/>
              <w:rPr>
                <w:rFonts w:ascii="Angsana New" w:eastAsia="Calibri" w:hAnsi="Angsana New"/>
                <w:sz w:val="28"/>
                <w:szCs w:val="28"/>
                <w:lang w:val="en-GB"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cs/>
                <w:lang w:val="en-GB" w:eastAsia="en-GB"/>
              </w:rPr>
              <w:t>หนี้สินหมุนเวียน</w:t>
            </w:r>
          </w:p>
        </w:tc>
        <w:tc>
          <w:tcPr>
            <w:tcW w:w="261" w:type="dxa"/>
            <w:shd w:val="clear" w:color="auto" w:fill="auto"/>
          </w:tcPr>
          <w:p w14:paraId="1BB2D45B" w14:textId="77777777" w:rsidR="005B6AD3" w:rsidRPr="006D0CC3" w:rsidRDefault="005B6AD3" w:rsidP="005B6AD3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</w:p>
        </w:tc>
        <w:tc>
          <w:tcPr>
            <w:tcW w:w="1351" w:type="dxa"/>
            <w:shd w:val="clear" w:color="auto" w:fill="auto"/>
          </w:tcPr>
          <w:p w14:paraId="368976A2" w14:textId="02E4A8BA" w:rsidR="005B6AD3" w:rsidRPr="006D0CC3" w:rsidRDefault="005B6AD3" w:rsidP="005B6AD3">
            <w:pPr>
              <w:pStyle w:val="acctfourfigures"/>
              <w:tabs>
                <w:tab w:val="clear" w:pos="765"/>
                <w:tab w:val="decimal" w:pos="1118"/>
              </w:tabs>
              <w:spacing w:line="400" w:lineRule="exact"/>
              <w:ind w:right="-109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eastAsia="en-GB"/>
              </w:rPr>
              <w:t>(214,888)</w:t>
            </w:r>
          </w:p>
        </w:tc>
        <w:tc>
          <w:tcPr>
            <w:tcW w:w="270" w:type="dxa"/>
            <w:shd w:val="clear" w:color="auto" w:fill="auto"/>
          </w:tcPr>
          <w:p w14:paraId="5298FAF2" w14:textId="77777777" w:rsidR="005B6AD3" w:rsidRPr="006D0CC3" w:rsidRDefault="005B6AD3" w:rsidP="005B6AD3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ind w:right="11"/>
              <w:jc w:val="right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</w:p>
        </w:tc>
        <w:tc>
          <w:tcPr>
            <w:tcW w:w="1180" w:type="dxa"/>
            <w:shd w:val="clear" w:color="auto" w:fill="auto"/>
          </w:tcPr>
          <w:p w14:paraId="51DFE470" w14:textId="40121139" w:rsidR="005B6AD3" w:rsidRPr="006D0CC3" w:rsidRDefault="005B6AD3" w:rsidP="005B6AD3">
            <w:pPr>
              <w:pStyle w:val="acctfourfigures"/>
              <w:tabs>
                <w:tab w:val="clear" w:pos="765"/>
                <w:tab w:val="decimal" w:pos="1689"/>
              </w:tabs>
              <w:spacing w:line="400" w:lineRule="exact"/>
              <w:ind w:right="-71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eastAsia="en-GB"/>
              </w:rPr>
              <w:t>(</w:t>
            </w: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203</w:t>
            </w:r>
            <w:r w:rsidRPr="006D0CC3">
              <w:rPr>
                <w:rFonts w:ascii="Angsana New" w:eastAsia="Calibri" w:hAnsi="Angsana New"/>
                <w:sz w:val="28"/>
                <w:szCs w:val="28"/>
                <w:lang w:eastAsia="en-GB"/>
              </w:rPr>
              <w:t>,</w:t>
            </w: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003</w:t>
            </w:r>
            <w:r w:rsidRPr="006D0CC3">
              <w:rPr>
                <w:rFonts w:ascii="Angsana New" w:eastAsia="Calibri" w:hAnsi="Angsana New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6294048" w14:textId="77777777" w:rsidR="005B6AD3" w:rsidRPr="006D0CC3" w:rsidRDefault="005B6AD3" w:rsidP="005B6AD3">
            <w:pPr>
              <w:pStyle w:val="acctfourfigures"/>
              <w:tabs>
                <w:tab w:val="clear" w:pos="765"/>
                <w:tab w:val="decimal" w:pos="1060"/>
              </w:tabs>
              <w:spacing w:line="400" w:lineRule="exact"/>
              <w:ind w:right="11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</w:p>
        </w:tc>
        <w:tc>
          <w:tcPr>
            <w:tcW w:w="1261" w:type="dxa"/>
            <w:gridSpan w:val="2"/>
            <w:shd w:val="clear" w:color="auto" w:fill="auto"/>
          </w:tcPr>
          <w:p w14:paraId="16E3512C" w14:textId="49EC052B" w:rsidR="005B6AD3" w:rsidRPr="006D0CC3" w:rsidRDefault="005B6AD3" w:rsidP="005B6AD3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(103,733)</w:t>
            </w:r>
          </w:p>
        </w:tc>
        <w:tc>
          <w:tcPr>
            <w:tcW w:w="270" w:type="dxa"/>
            <w:shd w:val="clear" w:color="auto" w:fill="auto"/>
          </w:tcPr>
          <w:p w14:paraId="7484865B" w14:textId="77777777" w:rsidR="005B6AD3" w:rsidRPr="006D0CC3" w:rsidRDefault="005B6AD3" w:rsidP="005B6AD3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</w:p>
        </w:tc>
        <w:tc>
          <w:tcPr>
            <w:tcW w:w="1251" w:type="dxa"/>
            <w:shd w:val="clear" w:color="auto" w:fill="auto"/>
          </w:tcPr>
          <w:p w14:paraId="7CA04D29" w14:textId="52D67174" w:rsidR="005B6AD3" w:rsidRPr="006D0CC3" w:rsidRDefault="005B6AD3" w:rsidP="001F019F">
            <w:pPr>
              <w:pStyle w:val="acctfourfigures"/>
              <w:tabs>
                <w:tab w:val="clear" w:pos="765"/>
                <w:tab w:val="decimal" w:pos="1122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(71,153)</w:t>
            </w:r>
          </w:p>
        </w:tc>
        <w:tc>
          <w:tcPr>
            <w:tcW w:w="270" w:type="dxa"/>
            <w:shd w:val="clear" w:color="auto" w:fill="auto"/>
          </w:tcPr>
          <w:p w14:paraId="59F4E4C3" w14:textId="77777777" w:rsidR="005B6AD3" w:rsidRPr="006D0CC3" w:rsidRDefault="005B6AD3" w:rsidP="005B6AD3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336" w:type="dxa"/>
            <w:shd w:val="clear" w:color="auto" w:fill="auto"/>
          </w:tcPr>
          <w:p w14:paraId="22F8E136" w14:textId="67B79E1F" w:rsidR="005B6AD3" w:rsidRPr="006D0CC3" w:rsidRDefault="005B6AD3" w:rsidP="005B6AD3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(118,211)</w:t>
            </w:r>
          </w:p>
        </w:tc>
        <w:tc>
          <w:tcPr>
            <w:tcW w:w="271" w:type="dxa"/>
            <w:shd w:val="clear" w:color="auto" w:fill="auto"/>
          </w:tcPr>
          <w:p w14:paraId="3B5F29ED" w14:textId="095191DB" w:rsidR="005B6AD3" w:rsidRPr="006D0CC3" w:rsidRDefault="005B6AD3" w:rsidP="005B6AD3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612" w:type="dxa"/>
          </w:tcPr>
          <w:p w14:paraId="3C547046" w14:textId="384C3276" w:rsidR="005B6AD3" w:rsidRPr="006D0CC3" w:rsidRDefault="005B6AD3" w:rsidP="005B6AD3">
            <w:pPr>
              <w:pStyle w:val="acctfourfigures"/>
              <w:tabs>
                <w:tab w:val="clear" w:pos="765"/>
                <w:tab w:val="decimal" w:pos="1242"/>
              </w:tabs>
              <w:spacing w:line="400" w:lineRule="exact"/>
              <w:ind w:right="-5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(165,407)</w:t>
            </w:r>
          </w:p>
        </w:tc>
      </w:tr>
      <w:tr w:rsidR="005B6AD3" w:rsidRPr="006D0CC3" w14:paraId="2F8C67DA" w14:textId="0E63EEFF" w:rsidTr="001F019F">
        <w:trPr>
          <w:gridAfter w:val="1"/>
          <w:wAfter w:w="23" w:type="dxa"/>
          <w:trHeight w:val="411"/>
        </w:trPr>
        <w:tc>
          <w:tcPr>
            <w:tcW w:w="5109" w:type="dxa"/>
            <w:shd w:val="clear" w:color="auto" w:fill="auto"/>
          </w:tcPr>
          <w:p w14:paraId="0D1FD2EC" w14:textId="77777777" w:rsidR="005B6AD3" w:rsidRPr="006D0CC3" w:rsidRDefault="005B6AD3" w:rsidP="005B6AD3">
            <w:pPr>
              <w:spacing w:line="400" w:lineRule="exact"/>
              <w:rPr>
                <w:rFonts w:ascii="Angsana New" w:eastAsia="Calibri" w:hAnsi="Angsana New"/>
                <w:sz w:val="28"/>
                <w:szCs w:val="28"/>
                <w:lang w:val="en-GB"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cs/>
                <w:lang w:val="en-GB" w:eastAsia="en-GB"/>
              </w:rPr>
              <w:t>หนี้สินไม่หมุนเวียน</w:t>
            </w:r>
          </w:p>
        </w:tc>
        <w:tc>
          <w:tcPr>
            <w:tcW w:w="261" w:type="dxa"/>
            <w:shd w:val="clear" w:color="auto" w:fill="auto"/>
          </w:tcPr>
          <w:p w14:paraId="18EB63C1" w14:textId="77777777" w:rsidR="005B6AD3" w:rsidRPr="006D0CC3" w:rsidRDefault="005B6AD3" w:rsidP="005B6AD3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</w:tcPr>
          <w:p w14:paraId="195EA98C" w14:textId="0D3E9DAB" w:rsidR="005B6AD3" w:rsidRPr="006D0CC3" w:rsidRDefault="005B6AD3" w:rsidP="005B6AD3">
            <w:pPr>
              <w:pStyle w:val="acctfourfigures"/>
              <w:tabs>
                <w:tab w:val="clear" w:pos="765"/>
                <w:tab w:val="decimal" w:pos="1118"/>
              </w:tabs>
              <w:spacing w:line="400" w:lineRule="exact"/>
              <w:ind w:right="-109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eastAsia="en-GB"/>
              </w:rPr>
              <w:t>(424,758)</w:t>
            </w:r>
          </w:p>
        </w:tc>
        <w:tc>
          <w:tcPr>
            <w:tcW w:w="270" w:type="dxa"/>
            <w:shd w:val="clear" w:color="auto" w:fill="auto"/>
          </w:tcPr>
          <w:p w14:paraId="5F9B2FCE" w14:textId="77777777" w:rsidR="005B6AD3" w:rsidRPr="006D0CC3" w:rsidRDefault="005B6AD3" w:rsidP="005B6AD3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ind w:right="11"/>
              <w:jc w:val="right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</w:tcPr>
          <w:p w14:paraId="5F85EAC5" w14:textId="15FA18B9" w:rsidR="005B6AD3" w:rsidRPr="006D0CC3" w:rsidRDefault="005B6AD3" w:rsidP="005B6AD3">
            <w:pPr>
              <w:pStyle w:val="acctfourfigures"/>
              <w:tabs>
                <w:tab w:val="clear" w:pos="765"/>
                <w:tab w:val="decimal" w:pos="1689"/>
              </w:tabs>
              <w:spacing w:line="400" w:lineRule="exact"/>
              <w:ind w:right="-71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eastAsia="en-GB"/>
              </w:rPr>
              <w:t>(208,756)</w:t>
            </w:r>
          </w:p>
        </w:tc>
        <w:tc>
          <w:tcPr>
            <w:tcW w:w="270" w:type="dxa"/>
            <w:shd w:val="clear" w:color="auto" w:fill="auto"/>
          </w:tcPr>
          <w:p w14:paraId="757AFBDF" w14:textId="77777777" w:rsidR="005B6AD3" w:rsidRPr="006D0CC3" w:rsidRDefault="005B6AD3" w:rsidP="005B6AD3">
            <w:pPr>
              <w:pStyle w:val="acctfourfigures"/>
              <w:tabs>
                <w:tab w:val="clear" w:pos="765"/>
                <w:tab w:val="decimal" w:pos="1060"/>
              </w:tabs>
              <w:spacing w:line="400" w:lineRule="exact"/>
              <w:ind w:right="11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</w:p>
        </w:tc>
        <w:tc>
          <w:tcPr>
            <w:tcW w:w="126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BE5FEB" w14:textId="1D231234" w:rsidR="005B6AD3" w:rsidRPr="006D0CC3" w:rsidRDefault="005B6AD3" w:rsidP="005B6AD3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(46,776)</w:t>
            </w:r>
          </w:p>
        </w:tc>
        <w:tc>
          <w:tcPr>
            <w:tcW w:w="270" w:type="dxa"/>
            <w:shd w:val="clear" w:color="auto" w:fill="auto"/>
          </w:tcPr>
          <w:p w14:paraId="59309A36" w14:textId="77777777" w:rsidR="005B6AD3" w:rsidRPr="006D0CC3" w:rsidRDefault="005B6AD3" w:rsidP="005B6AD3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auto"/>
          </w:tcPr>
          <w:p w14:paraId="05D31BD9" w14:textId="2FC607CE" w:rsidR="005B6AD3" w:rsidRPr="006D0CC3" w:rsidRDefault="005B6AD3" w:rsidP="001F019F">
            <w:pPr>
              <w:pStyle w:val="acctfourfigures"/>
              <w:tabs>
                <w:tab w:val="clear" w:pos="765"/>
                <w:tab w:val="decimal" w:pos="1122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(26,187)</w:t>
            </w:r>
          </w:p>
        </w:tc>
        <w:tc>
          <w:tcPr>
            <w:tcW w:w="270" w:type="dxa"/>
            <w:shd w:val="clear" w:color="auto" w:fill="auto"/>
          </w:tcPr>
          <w:p w14:paraId="6B3B3AD0" w14:textId="77777777" w:rsidR="005B6AD3" w:rsidRPr="006D0CC3" w:rsidRDefault="005B6AD3" w:rsidP="005B6AD3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</w:tcPr>
          <w:p w14:paraId="5A4C37EB" w14:textId="33A04530" w:rsidR="005B6AD3" w:rsidRPr="006D0CC3" w:rsidRDefault="005B6AD3" w:rsidP="005B6AD3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(</w:t>
            </w:r>
            <w:r w:rsidR="004B05B8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162,781</w:t>
            </w: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)</w:t>
            </w:r>
          </w:p>
        </w:tc>
        <w:tc>
          <w:tcPr>
            <w:tcW w:w="271" w:type="dxa"/>
            <w:shd w:val="clear" w:color="auto" w:fill="auto"/>
          </w:tcPr>
          <w:p w14:paraId="35E1D261" w14:textId="6DC9C44D" w:rsidR="005B6AD3" w:rsidRPr="006D0CC3" w:rsidRDefault="005B6AD3" w:rsidP="005B6AD3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612" w:type="dxa"/>
            <w:tcBorders>
              <w:bottom w:val="single" w:sz="4" w:space="0" w:color="auto"/>
            </w:tcBorders>
          </w:tcPr>
          <w:p w14:paraId="2AD45DA4" w14:textId="5E38BB79" w:rsidR="005B6AD3" w:rsidRPr="006D0CC3" w:rsidRDefault="005B6AD3" w:rsidP="005B6AD3">
            <w:pPr>
              <w:pStyle w:val="acctfourfigures"/>
              <w:tabs>
                <w:tab w:val="clear" w:pos="765"/>
                <w:tab w:val="decimal" w:pos="1242"/>
              </w:tabs>
              <w:spacing w:line="400" w:lineRule="exact"/>
              <w:ind w:right="-5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(37,289)</w:t>
            </w:r>
          </w:p>
        </w:tc>
      </w:tr>
      <w:tr w:rsidR="005B6AD3" w:rsidRPr="006D0CC3" w14:paraId="33AD98B0" w14:textId="30192E7A" w:rsidTr="001F019F">
        <w:trPr>
          <w:gridAfter w:val="1"/>
          <w:wAfter w:w="23" w:type="dxa"/>
          <w:trHeight w:val="411"/>
        </w:trPr>
        <w:tc>
          <w:tcPr>
            <w:tcW w:w="5109" w:type="dxa"/>
            <w:shd w:val="clear" w:color="auto" w:fill="auto"/>
          </w:tcPr>
          <w:p w14:paraId="3878D955" w14:textId="77777777" w:rsidR="005B6AD3" w:rsidRPr="006D0CC3" w:rsidRDefault="005B6AD3" w:rsidP="005B6AD3">
            <w:pPr>
              <w:spacing w:line="400" w:lineRule="exact"/>
              <w:rPr>
                <w:rFonts w:ascii="Angsana New" w:eastAsia="Calibri" w:hAnsi="Angsana New"/>
                <w:b/>
                <w:bCs/>
                <w:sz w:val="28"/>
                <w:szCs w:val="28"/>
                <w:lang w:val="en-GB" w:eastAsia="en-GB"/>
              </w:rPr>
            </w:pPr>
            <w:r w:rsidRPr="006D0CC3"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GB" w:eastAsia="en-GB"/>
              </w:rPr>
              <w:t>สินทรัพย์สุทธิ</w:t>
            </w:r>
          </w:p>
        </w:tc>
        <w:tc>
          <w:tcPr>
            <w:tcW w:w="261" w:type="dxa"/>
            <w:shd w:val="clear" w:color="auto" w:fill="auto"/>
          </w:tcPr>
          <w:p w14:paraId="0F366221" w14:textId="77777777" w:rsidR="005B6AD3" w:rsidRPr="006D0CC3" w:rsidRDefault="005B6AD3" w:rsidP="005B6AD3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5F5412" w14:textId="009BFE17" w:rsidR="005B6AD3" w:rsidRPr="006D0CC3" w:rsidRDefault="005B6AD3" w:rsidP="005B6AD3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 w:bidi="th-TH"/>
              </w:rPr>
            </w:pPr>
            <w:r w:rsidRPr="006D0CC3"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 w:bidi="th-TH"/>
              </w:rPr>
              <w:t>29</w:t>
            </w:r>
            <w:r w:rsidR="00A651E2"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 w:bidi="th-TH"/>
              </w:rPr>
              <w:t>2</w:t>
            </w:r>
            <w:r w:rsidRPr="006D0CC3"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 w:bidi="th-TH"/>
              </w:rPr>
              <w:t>,807</w:t>
            </w:r>
          </w:p>
        </w:tc>
        <w:tc>
          <w:tcPr>
            <w:tcW w:w="270" w:type="dxa"/>
            <w:shd w:val="clear" w:color="auto" w:fill="auto"/>
          </w:tcPr>
          <w:p w14:paraId="48290656" w14:textId="77777777" w:rsidR="005B6AD3" w:rsidRPr="006D0CC3" w:rsidRDefault="005B6AD3" w:rsidP="005B6AD3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ind w:right="11"/>
              <w:jc w:val="right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E4FC3D" w14:textId="65EAC8DB" w:rsidR="005B6AD3" w:rsidRPr="006D0CC3" w:rsidRDefault="005B6AD3" w:rsidP="005B6AD3">
            <w:pPr>
              <w:pStyle w:val="acctfourfigures"/>
              <w:tabs>
                <w:tab w:val="clear" w:pos="765"/>
                <w:tab w:val="decimal" w:pos="1689"/>
              </w:tabs>
              <w:spacing w:line="400" w:lineRule="exact"/>
              <w:ind w:right="11"/>
              <w:rPr>
                <w:rFonts w:ascii="Angsana New" w:eastAsia="Calibri" w:hAnsi="Angsana New"/>
                <w:b/>
                <w:bCs/>
                <w:sz w:val="28"/>
                <w:szCs w:val="28"/>
                <w:lang w:eastAsia="en-GB"/>
              </w:rPr>
            </w:pPr>
            <w:r w:rsidRPr="006D0CC3"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  <w:t>111</w:t>
            </w:r>
            <w:r w:rsidRPr="006D0CC3">
              <w:rPr>
                <w:rFonts w:ascii="Angsana New" w:eastAsia="Calibri" w:hAnsi="Angsana New"/>
                <w:b/>
                <w:bCs/>
                <w:sz w:val="28"/>
                <w:szCs w:val="28"/>
                <w:lang w:eastAsia="en-GB"/>
              </w:rPr>
              <w:t>,</w:t>
            </w:r>
            <w:r w:rsidRPr="006D0CC3"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  <w:t>595</w:t>
            </w:r>
          </w:p>
        </w:tc>
        <w:tc>
          <w:tcPr>
            <w:tcW w:w="270" w:type="dxa"/>
            <w:shd w:val="clear" w:color="auto" w:fill="auto"/>
          </w:tcPr>
          <w:p w14:paraId="2D3EDB51" w14:textId="77777777" w:rsidR="005B6AD3" w:rsidRPr="006D0CC3" w:rsidDel="009722DA" w:rsidRDefault="005B6AD3" w:rsidP="005B6AD3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="Angsana New" w:eastAsia="Calibri" w:hAnsi="Angsan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C29639" w14:textId="62224201" w:rsidR="005B6AD3" w:rsidRPr="006D0CC3" w:rsidDel="009722DA" w:rsidRDefault="005B6AD3" w:rsidP="005B6AD3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</w:pPr>
            <w:r w:rsidRPr="006D0CC3"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  <w:t>217,506</w:t>
            </w:r>
          </w:p>
        </w:tc>
        <w:tc>
          <w:tcPr>
            <w:tcW w:w="270" w:type="dxa"/>
            <w:shd w:val="clear" w:color="auto" w:fill="auto"/>
          </w:tcPr>
          <w:p w14:paraId="0C1A6EE6" w14:textId="77777777" w:rsidR="005B6AD3" w:rsidRPr="006D0CC3" w:rsidRDefault="005B6AD3" w:rsidP="005B6AD3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7265DC" w14:textId="77D6F039" w:rsidR="005B6AD3" w:rsidRPr="006D0CC3" w:rsidRDefault="005B6AD3" w:rsidP="001F019F">
            <w:pPr>
              <w:pStyle w:val="acctfourfigures"/>
              <w:tabs>
                <w:tab w:val="clear" w:pos="765"/>
                <w:tab w:val="decimal" w:pos="1122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</w:pPr>
            <w:r w:rsidRPr="006D0CC3"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  <w:t>202,940</w:t>
            </w:r>
          </w:p>
        </w:tc>
        <w:tc>
          <w:tcPr>
            <w:tcW w:w="270" w:type="dxa"/>
            <w:shd w:val="clear" w:color="auto" w:fill="auto"/>
          </w:tcPr>
          <w:p w14:paraId="7E374922" w14:textId="77777777" w:rsidR="005B6AD3" w:rsidRPr="006D0CC3" w:rsidDel="009722DA" w:rsidRDefault="005B6AD3" w:rsidP="005B6AD3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FD8820" w14:textId="4EF47EEF" w:rsidR="005B6AD3" w:rsidRPr="006D0CC3" w:rsidDel="009722DA" w:rsidRDefault="005B6AD3" w:rsidP="005B6AD3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</w:pPr>
            <w:r w:rsidRPr="006D0CC3"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  <w:t>288,557</w:t>
            </w:r>
          </w:p>
        </w:tc>
        <w:tc>
          <w:tcPr>
            <w:tcW w:w="271" w:type="dxa"/>
            <w:shd w:val="clear" w:color="auto" w:fill="auto"/>
          </w:tcPr>
          <w:p w14:paraId="5CF26317" w14:textId="7D83DAB6" w:rsidR="005B6AD3" w:rsidRPr="006D0CC3" w:rsidDel="009722DA" w:rsidRDefault="005B6AD3" w:rsidP="005B6AD3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</w:tcPr>
          <w:p w14:paraId="5118C640" w14:textId="417CEC4B" w:rsidR="005B6AD3" w:rsidRPr="006D0CC3" w:rsidDel="009722DA" w:rsidRDefault="005B6AD3" w:rsidP="005B6AD3">
            <w:pPr>
              <w:pStyle w:val="acctfourfigures"/>
              <w:tabs>
                <w:tab w:val="clear" w:pos="765"/>
                <w:tab w:val="decimal" w:pos="1242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</w:pPr>
            <w:r w:rsidRPr="006D0CC3"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  <w:t>(26,668)</w:t>
            </w:r>
          </w:p>
        </w:tc>
      </w:tr>
      <w:tr w:rsidR="000C1E68" w:rsidRPr="006D0CC3" w14:paraId="6AD59F97" w14:textId="77777777" w:rsidTr="001F019F">
        <w:trPr>
          <w:gridAfter w:val="1"/>
          <w:wAfter w:w="23" w:type="dxa"/>
          <w:trHeight w:val="317"/>
        </w:trPr>
        <w:tc>
          <w:tcPr>
            <w:tcW w:w="5109" w:type="dxa"/>
            <w:shd w:val="clear" w:color="auto" w:fill="auto"/>
          </w:tcPr>
          <w:p w14:paraId="44D66958" w14:textId="3A6C468E" w:rsidR="000C1E68" w:rsidRPr="006D0CC3" w:rsidRDefault="000C1E68" w:rsidP="000C1E68">
            <w:pPr>
              <w:spacing w:line="400" w:lineRule="exact"/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cs/>
                <w:lang w:val="en-GB" w:eastAsia="en-GB"/>
              </w:rPr>
              <w:lastRenderedPageBreak/>
              <w:t>ส่วนที่เป็นของส่วนได้เสียที่ไม่มีอำนาจควบคุม</w:t>
            </w:r>
          </w:p>
        </w:tc>
        <w:tc>
          <w:tcPr>
            <w:tcW w:w="261" w:type="dxa"/>
            <w:shd w:val="clear" w:color="auto" w:fill="auto"/>
          </w:tcPr>
          <w:p w14:paraId="709420B8" w14:textId="77777777" w:rsidR="000C1E68" w:rsidRPr="006D0CC3" w:rsidRDefault="000C1E68" w:rsidP="000C1E68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</w:p>
        </w:tc>
        <w:tc>
          <w:tcPr>
            <w:tcW w:w="1351" w:type="dxa"/>
            <w:shd w:val="clear" w:color="auto" w:fill="auto"/>
          </w:tcPr>
          <w:p w14:paraId="7DB8252E" w14:textId="7FD97DF0" w:rsidR="000C1E68" w:rsidRPr="006D0CC3" w:rsidRDefault="000C1E68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="Angsana New" w:eastAsia="Calibri" w:hAnsi="Angsana New"/>
                <w:sz w:val="28"/>
                <w:szCs w:val="28"/>
                <w:lang w:eastAsia="en-GB" w:bidi="th-TH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eastAsia="en-GB"/>
              </w:rPr>
              <w:t>204,035</w:t>
            </w:r>
          </w:p>
        </w:tc>
        <w:tc>
          <w:tcPr>
            <w:tcW w:w="270" w:type="dxa"/>
            <w:shd w:val="clear" w:color="auto" w:fill="auto"/>
          </w:tcPr>
          <w:p w14:paraId="1C775D1C" w14:textId="77777777" w:rsidR="000C1E68" w:rsidRPr="006D0CC3" w:rsidRDefault="000C1E68" w:rsidP="000C1E68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ind w:right="11"/>
              <w:jc w:val="right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</w:p>
        </w:tc>
        <w:tc>
          <w:tcPr>
            <w:tcW w:w="1180" w:type="dxa"/>
            <w:shd w:val="clear" w:color="auto" w:fill="auto"/>
          </w:tcPr>
          <w:p w14:paraId="2A3BB757" w14:textId="66DB83A9" w:rsidR="000C1E68" w:rsidRPr="006D0CC3" w:rsidRDefault="000C1E68" w:rsidP="000C1E68">
            <w:pPr>
              <w:pStyle w:val="acctfourfigures"/>
              <w:tabs>
                <w:tab w:val="clear" w:pos="765"/>
                <w:tab w:val="decimal" w:pos="1689"/>
              </w:tabs>
              <w:spacing w:line="400" w:lineRule="exact"/>
              <w:ind w:right="11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31,243</w:t>
            </w:r>
          </w:p>
        </w:tc>
        <w:tc>
          <w:tcPr>
            <w:tcW w:w="270" w:type="dxa"/>
          </w:tcPr>
          <w:p w14:paraId="4FF558F9" w14:textId="77777777" w:rsidR="000C1E68" w:rsidRPr="006D0CC3" w:rsidDel="009722DA" w:rsidRDefault="000C1E68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="Angsana New" w:eastAsia="Calibri" w:hAnsi="Angsan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261" w:type="dxa"/>
            <w:gridSpan w:val="2"/>
            <w:shd w:val="clear" w:color="auto" w:fill="auto"/>
          </w:tcPr>
          <w:p w14:paraId="12633688" w14:textId="195E02BB" w:rsidR="000C1E68" w:rsidRPr="006D0CC3" w:rsidDel="009722DA" w:rsidRDefault="000C1E68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6,816</w:t>
            </w:r>
          </w:p>
        </w:tc>
        <w:tc>
          <w:tcPr>
            <w:tcW w:w="270" w:type="dxa"/>
          </w:tcPr>
          <w:p w14:paraId="032FAC5E" w14:textId="77777777" w:rsidR="000C1E68" w:rsidRPr="006D0CC3" w:rsidRDefault="000C1E68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251" w:type="dxa"/>
            <w:shd w:val="clear" w:color="auto" w:fill="auto"/>
          </w:tcPr>
          <w:p w14:paraId="56F44506" w14:textId="56847F59" w:rsidR="000C1E68" w:rsidRPr="00B13841" w:rsidRDefault="000C1E68" w:rsidP="00B13841">
            <w:pPr>
              <w:pStyle w:val="acctfourfigures"/>
              <w:tabs>
                <w:tab w:val="clear" w:pos="765"/>
                <w:tab w:val="decimal" w:pos="1122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6,415</w:t>
            </w:r>
          </w:p>
        </w:tc>
        <w:tc>
          <w:tcPr>
            <w:tcW w:w="270" w:type="dxa"/>
          </w:tcPr>
          <w:p w14:paraId="7408DDD5" w14:textId="77777777" w:rsidR="000C1E68" w:rsidRPr="006D0CC3" w:rsidDel="009722DA" w:rsidRDefault="000C1E68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2336" w:type="dxa"/>
          </w:tcPr>
          <w:p w14:paraId="13331F61" w14:textId="7773C880" w:rsidR="000C1E68" w:rsidRPr="006D0CC3" w:rsidDel="009722DA" w:rsidRDefault="000C1E68" w:rsidP="000C1E68">
            <w:pPr>
              <w:pStyle w:val="acctfourfigures"/>
              <w:tabs>
                <w:tab w:val="clear" w:pos="765"/>
                <w:tab w:val="decimal" w:pos="1338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501</w:t>
            </w:r>
          </w:p>
        </w:tc>
        <w:tc>
          <w:tcPr>
            <w:tcW w:w="271" w:type="dxa"/>
          </w:tcPr>
          <w:p w14:paraId="64B40120" w14:textId="77777777" w:rsidR="000C1E68" w:rsidRPr="006D0CC3" w:rsidDel="009722DA" w:rsidRDefault="000C1E68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612" w:type="dxa"/>
            <w:shd w:val="clear" w:color="auto" w:fill="auto"/>
          </w:tcPr>
          <w:p w14:paraId="689C19FD" w14:textId="21F0B4A1" w:rsidR="000C1E68" w:rsidRPr="006D0CC3" w:rsidDel="009722DA" w:rsidRDefault="000C1E68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7</w:t>
            </w:r>
          </w:p>
        </w:tc>
      </w:tr>
      <w:tr w:rsidR="000C1E68" w:rsidRPr="006D0CC3" w14:paraId="52DE879D" w14:textId="77777777" w:rsidTr="001F019F">
        <w:trPr>
          <w:gridAfter w:val="1"/>
          <w:wAfter w:w="23" w:type="dxa"/>
          <w:trHeight w:val="317"/>
        </w:trPr>
        <w:tc>
          <w:tcPr>
            <w:tcW w:w="5109" w:type="dxa"/>
            <w:shd w:val="clear" w:color="auto" w:fill="auto"/>
          </w:tcPr>
          <w:p w14:paraId="698D1B0B" w14:textId="2D8E00E5" w:rsidR="000C1E68" w:rsidRPr="006D0CC3" w:rsidRDefault="000C1E68" w:rsidP="000C1E68">
            <w:pPr>
              <w:spacing w:line="400" w:lineRule="exact"/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cs/>
                <w:lang w:val="en-GB" w:eastAsia="en-GB"/>
              </w:rPr>
              <w:t>ส่วนที่เป็นของผู้ถือหุ้นของบริษัทร่วม</w:t>
            </w:r>
          </w:p>
        </w:tc>
        <w:tc>
          <w:tcPr>
            <w:tcW w:w="261" w:type="dxa"/>
            <w:shd w:val="clear" w:color="auto" w:fill="auto"/>
          </w:tcPr>
          <w:p w14:paraId="65536E6F" w14:textId="77777777" w:rsidR="000C1E68" w:rsidRPr="006D0CC3" w:rsidRDefault="000C1E68" w:rsidP="000C1E68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</w:p>
        </w:tc>
        <w:tc>
          <w:tcPr>
            <w:tcW w:w="1351" w:type="dxa"/>
            <w:shd w:val="clear" w:color="auto" w:fill="auto"/>
          </w:tcPr>
          <w:p w14:paraId="4CC08AE4" w14:textId="0AAE5610" w:rsidR="000C1E68" w:rsidRPr="006D0CC3" w:rsidRDefault="000C1E68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88,773</w:t>
            </w:r>
          </w:p>
        </w:tc>
        <w:tc>
          <w:tcPr>
            <w:tcW w:w="270" w:type="dxa"/>
            <w:shd w:val="clear" w:color="auto" w:fill="auto"/>
          </w:tcPr>
          <w:p w14:paraId="119D1C41" w14:textId="77777777" w:rsidR="000C1E68" w:rsidRPr="006D0CC3" w:rsidRDefault="000C1E68" w:rsidP="000C1E68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ind w:right="11"/>
              <w:jc w:val="right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</w:p>
        </w:tc>
        <w:tc>
          <w:tcPr>
            <w:tcW w:w="1180" w:type="dxa"/>
            <w:shd w:val="clear" w:color="auto" w:fill="auto"/>
          </w:tcPr>
          <w:p w14:paraId="5351B1C5" w14:textId="3BC52CC1" w:rsidR="000C1E68" w:rsidRPr="006D0CC3" w:rsidRDefault="000C1E68" w:rsidP="000C1E68">
            <w:pPr>
              <w:pStyle w:val="acctfourfigures"/>
              <w:tabs>
                <w:tab w:val="clear" w:pos="765"/>
                <w:tab w:val="decimal" w:pos="1689"/>
              </w:tabs>
              <w:spacing w:line="400" w:lineRule="exact"/>
              <w:ind w:right="11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80,352</w:t>
            </w:r>
          </w:p>
        </w:tc>
        <w:tc>
          <w:tcPr>
            <w:tcW w:w="270" w:type="dxa"/>
          </w:tcPr>
          <w:p w14:paraId="001DA956" w14:textId="77777777" w:rsidR="000C1E68" w:rsidRPr="006D0CC3" w:rsidDel="009722DA" w:rsidRDefault="000C1E68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="Angsana New" w:eastAsia="Calibri" w:hAnsi="Angsan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261" w:type="dxa"/>
            <w:gridSpan w:val="2"/>
            <w:shd w:val="clear" w:color="auto" w:fill="auto"/>
          </w:tcPr>
          <w:p w14:paraId="0CF608C2" w14:textId="5867864F" w:rsidR="000C1E68" w:rsidRPr="006D0CC3" w:rsidDel="009722DA" w:rsidRDefault="000C1E68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210,690</w:t>
            </w:r>
          </w:p>
        </w:tc>
        <w:tc>
          <w:tcPr>
            <w:tcW w:w="270" w:type="dxa"/>
          </w:tcPr>
          <w:p w14:paraId="55BABD03" w14:textId="77777777" w:rsidR="000C1E68" w:rsidRPr="006D0CC3" w:rsidRDefault="000C1E68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251" w:type="dxa"/>
            <w:shd w:val="clear" w:color="auto" w:fill="auto"/>
          </w:tcPr>
          <w:p w14:paraId="77F20FB1" w14:textId="70B44BAE" w:rsidR="000C1E68" w:rsidRPr="00B13841" w:rsidRDefault="000C1E68" w:rsidP="00B13841">
            <w:pPr>
              <w:pStyle w:val="acctfourfigures"/>
              <w:tabs>
                <w:tab w:val="clear" w:pos="765"/>
                <w:tab w:val="decimal" w:pos="1122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196,525</w:t>
            </w:r>
          </w:p>
        </w:tc>
        <w:tc>
          <w:tcPr>
            <w:tcW w:w="270" w:type="dxa"/>
          </w:tcPr>
          <w:p w14:paraId="1C50F4A3" w14:textId="77777777" w:rsidR="000C1E68" w:rsidRPr="006D0CC3" w:rsidDel="009722DA" w:rsidRDefault="000C1E68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2336" w:type="dxa"/>
          </w:tcPr>
          <w:p w14:paraId="68C5C417" w14:textId="602ADE8E" w:rsidR="000C1E68" w:rsidRPr="006D0CC3" w:rsidDel="009722DA" w:rsidRDefault="000C1E68" w:rsidP="000C1E68">
            <w:pPr>
              <w:pStyle w:val="acctfourfigures"/>
              <w:tabs>
                <w:tab w:val="clear" w:pos="765"/>
                <w:tab w:val="decimal" w:pos="1338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288,056</w:t>
            </w:r>
          </w:p>
        </w:tc>
        <w:tc>
          <w:tcPr>
            <w:tcW w:w="271" w:type="dxa"/>
          </w:tcPr>
          <w:p w14:paraId="3334D970" w14:textId="77777777" w:rsidR="000C1E68" w:rsidRPr="006D0CC3" w:rsidDel="009722DA" w:rsidRDefault="000C1E68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612" w:type="dxa"/>
            <w:shd w:val="clear" w:color="auto" w:fill="auto"/>
          </w:tcPr>
          <w:p w14:paraId="0D865F41" w14:textId="2A4E502B" w:rsidR="000C1E68" w:rsidRPr="006D0CC3" w:rsidDel="009722DA" w:rsidRDefault="000C1E68" w:rsidP="004B05B8">
            <w:pPr>
              <w:pStyle w:val="acctfourfigures"/>
              <w:tabs>
                <w:tab w:val="clear" w:pos="765"/>
                <w:tab w:val="decimal" w:pos="1250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(26,675)</w:t>
            </w:r>
          </w:p>
        </w:tc>
      </w:tr>
      <w:tr w:rsidR="00E4516E" w:rsidRPr="006D0CC3" w14:paraId="03D0C75E" w14:textId="196646A2" w:rsidTr="001F019F">
        <w:trPr>
          <w:gridAfter w:val="1"/>
          <w:wAfter w:w="23" w:type="dxa"/>
          <w:trHeight w:val="288"/>
        </w:trPr>
        <w:tc>
          <w:tcPr>
            <w:tcW w:w="6721" w:type="dxa"/>
            <w:gridSpan w:val="3"/>
            <w:shd w:val="clear" w:color="auto" w:fill="auto"/>
          </w:tcPr>
          <w:p w14:paraId="14434B87" w14:textId="1BCDCF2A" w:rsidR="00E4516E" w:rsidRPr="006D0CC3" w:rsidRDefault="00E4516E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  <w:r w:rsidRPr="006D0CC3">
              <w:rPr>
                <w:rFonts w:ascii="Angsana New" w:eastAsia="Calibri" w:hAnsi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การกระทบยอดมูลค่าตามบัญชีของส่วนได้เสียในบริษัทร่วม</w:t>
            </w:r>
          </w:p>
        </w:tc>
        <w:tc>
          <w:tcPr>
            <w:tcW w:w="270" w:type="dxa"/>
            <w:shd w:val="clear" w:color="auto" w:fill="auto"/>
          </w:tcPr>
          <w:p w14:paraId="74B52BF1" w14:textId="77777777" w:rsidR="00E4516E" w:rsidRPr="006D0CC3" w:rsidRDefault="00E4516E" w:rsidP="000C1E68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ind w:right="11"/>
              <w:jc w:val="right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</w:p>
        </w:tc>
        <w:tc>
          <w:tcPr>
            <w:tcW w:w="1180" w:type="dxa"/>
            <w:shd w:val="clear" w:color="auto" w:fill="auto"/>
          </w:tcPr>
          <w:p w14:paraId="6563BBB4" w14:textId="77777777" w:rsidR="00E4516E" w:rsidRPr="006D0CC3" w:rsidRDefault="00E4516E" w:rsidP="000C1E68">
            <w:pPr>
              <w:pStyle w:val="acctfourfigures"/>
              <w:tabs>
                <w:tab w:val="clear" w:pos="765"/>
                <w:tab w:val="decimal" w:pos="1689"/>
              </w:tabs>
              <w:spacing w:line="400" w:lineRule="exact"/>
              <w:ind w:right="11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270" w:type="dxa"/>
          </w:tcPr>
          <w:p w14:paraId="3E24CBAC" w14:textId="77777777" w:rsidR="00E4516E" w:rsidRPr="006D0CC3" w:rsidDel="009722DA" w:rsidRDefault="00E4516E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="Angsana New" w:eastAsia="Calibri" w:hAnsi="Angsan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261" w:type="dxa"/>
            <w:gridSpan w:val="2"/>
            <w:shd w:val="clear" w:color="auto" w:fill="auto"/>
          </w:tcPr>
          <w:p w14:paraId="24A652D0" w14:textId="77777777" w:rsidR="00E4516E" w:rsidRPr="006D0CC3" w:rsidDel="009722DA" w:rsidRDefault="00E4516E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1BC3BA6D" w14:textId="77777777" w:rsidR="00E4516E" w:rsidRPr="006D0CC3" w:rsidRDefault="00E4516E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251" w:type="dxa"/>
            <w:shd w:val="clear" w:color="auto" w:fill="auto"/>
          </w:tcPr>
          <w:p w14:paraId="3ED3984D" w14:textId="77777777" w:rsidR="00E4516E" w:rsidRPr="00B13841" w:rsidRDefault="00E4516E" w:rsidP="00B13841">
            <w:pPr>
              <w:pStyle w:val="acctfourfigures"/>
              <w:tabs>
                <w:tab w:val="clear" w:pos="765"/>
                <w:tab w:val="decimal" w:pos="1122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70" w:type="dxa"/>
          </w:tcPr>
          <w:p w14:paraId="56869E5C" w14:textId="77777777" w:rsidR="00E4516E" w:rsidRPr="006D0CC3" w:rsidDel="009722DA" w:rsidRDefault="00E4516E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2336" w:type="dxa"/>
          </w:tcPr>
          <w:p w14:paraId="057607D7" w14:textId="77777777" w:rsidR="00E4516E" w:rsidRPr="006D0CC3" w:rsidDel="009722DA" w:rsidRDefault="00E4516E" w:rsidP="000C1E68">
            <w:pPr>
              <w:pStyle w:val="acctfourfigures"/>
              <w:tabs>
                <w:tab w:val="clear" w:pos="765"/>
                <w:tab w:val="decimal" w:pos="1338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71" w:type="dxa"/>
          </w:tcPr>
          <w:p w14:paraId="3046CE0F" w14:textId="77777777" w:rsidR="00E4516E" w:rsidRPr="006D0CC3" w:rsidDel="009722DA" w:rsidRDefault="00E4516E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612" w:type="dxa"/>
            <w:shd w:val="clear" w:color="auto" w:fill="auto"/>
          </w:tcPr>
          <w:p w14:paraId="275BD763" w14:textId="77777777" w:rsidR="00E4516E" w:rsidRPr="006D0CC3" w:rsidDel="009722DA" w:rsidRDefault="00E4516E" w:rsidP="004B05B8">
            <w:pPr>
              <w:pStyle w:val="acctfourfigures"/>
              <w:tabs>
                <w:tab w:val="clear" w:pos="765"/>
                <w:tab w:val="decimal" w:pos="1250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</w:p>
        </w:tc>
      </w:tr>
      <w:tr w:rsidR="000C1E68" w:rsidRPr="006D0CC3" w14:paraId="3520744C" w14:textId="77777777" w:rsidTr="001F019F">
        <w:trPr>
          <w:gridAfter w:val="1"/>
          <w:wAfter w:w="23" w:type="dxa"/>
          <w:trHeight w:val="360"/>
        </w:trPr>
        <w:tc>
          <w:tcPr>
            <w:tcW w:w="5109" w:type="dxa"/>
            <w:shd w:val="clear" w:color="auto" w:fill="auto"/>
          </w:tcPr>
          <w:p w14:paraId="233A1AD8" w14:textId="0617168F" w:rsidR="000C1E68" w:rsidRPr="006D0CC3" w:rsidRDefault="000C1E68" w:rsidP="000C1E68">
            <w:pPr>
              <w:spacing w:line="400" w:lineRule="exact"/>
              <w:rPr>
                <w:rFonts w:ascii="Angsana New" w:eastAsia="Calibri" w:hAnsi="Angsana New"/>
                <w:sz w:val="28"/>
                <w:szCs w:val="28"/>
                <w:cs/>
                <w:lang w:val="en-GB"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cs/>
                <w:lang w:val="en-GB" w:eastAsia="en-GB"/>
              </w:rPr>
              <w:t>ส่วนได้เสียของกลุ่มบริษัทในสินทรัพย์สุทธิของ</w:t>
            </w:r>
          </w:p>
        </w:tc>
        <w:tc>
          <w:tcPr>
            <w:tcW w:w="261" w:type="dxa"/>
            <w:shd w:val="clear" w:color="auto" w:fill="auto"/>
          </w:tcPr>
          <w:p w14:paraId="07249688" w14:textId="77777777" w:rsidR="000C1E68" w:rsidRPr="006D0CC3" w:rsidRDefault="000C1E68" w:rsidP="000C1E68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21AF8C84" w14:textId="77777777" w:rsidR="000C1E68" w:rsidRPr="006D0CC3" w:rsidRDefault="000C1E68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6AE64C4" w14:textId="77777777" w:rsidR="000C1E68" w:rsidRPr="006D0CC3" w:rsidRDefault="000C1E68" w:rsidP="000C1E68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ind w:right="11"/>
              <w:jc w:val="right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4B5C919D" w14:textId="77777777" w:rsidR="000C1E68" w:rsidRPr="006D0CC3" w:rsidRDefault="000C1E68" w:rsidP="000C1E68">
            <w:pPr>
              <w:pStyle w:val="acctfourfigures"/>
              <w:tabs>
                <w:tab w:val="clear" w:pos="765"/>
                <w:tab w:val="decimal" w:pos="1689"/>
              </w:tabs>
              <w:spacing w:line="400" w:lineRule="exact"/>
              <w:ind w:right="11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270" w:type="dxa"/>
          </w:tcPr>
          <w:p w14:paraId="394B08C8" w14:textId="77777777" w:rsidR="000C1E68" w:rsidRPr="006D0CC3" w:rsidDel="009722DA" w:rsidRDefault="000C1E68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="Angsana New" w:eastAsia="Calibri" w:hAnsi="Angsan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261" w:type="dxa"/>
            <w:gridSpan w:val="2"/>
            <w:shd w:val="clear" w:color="auto" w:fill="auto"/>
          </w:tcPr>
          <w:p w14:paraId="0E9CA4D8" w14:textId="77777777" w:rsidR="000C1E68" w:rsidRPr="006D0CC3" w:rsidDel="009722DA" w:rsidRDefault="000C1E68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270" w:type="dxa"/>
          </w:tcPr>
          <w:p w14:paraId="2A6CB12F" w14:textId="77777777" w:rsidR="000C1E68" w:rsidRPr="006D0CC3" w:rsidRDefault="000C1E68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251" w:type="dxa"/>
            <w:shd w:val="clear" w:color="auto" w:fill="auto"/>
          </w:tcPr>
          <w:p w14:paraId="26D63330" w14:textId="77777777" w:rsidR="000C1E68" w:rsidRPr="00B13841" w:rsidRDefault="000C1E68" w:rsidP="00B13841">
            <w:pPr>
              <w:pStyle w:val="acctfourfigures"/>
              <w:tabs>
                <w:tab w:val="clear" w:pos="765"/>
                <w:tab w:val="decimal" w:pos="1122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70" w:type="dxa"/>
          </w:tcPr>
          <w:p w14:paraId="02768D7C" w14:textId="77777777" w:rsidR="000C1E68" w:rsidRPr="006D0CC3" w:rsidDel="009722DA" w:rsidRDefault="000C1E68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2336" w:type="dxa"/>
          </w:tcPr>
          <w:p w14:paraId="191E87BF" w14:textId="77777777" w:rsidR="000C1E68" w:rsidRPr="006D0CC3" w:rsidDel="009722DA" w:rsidRDefault="000C1E68" w:rsidP="000C1E68">
            <w:pPr>
              <w:pStyle w:val="acctfourfigures"/>
              <w:tabs>
                <w:tab w:val="clear" w:pos="765"/>
                <w:tab w:val="decimal" w:pos="1338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71" w:type="dxa"/>
          </w:tcPr>
          <w:p w14:paraId="4798EC58" w14:textId="77777777" w:rsidR="000C1E68" w:rsidRPr="006D0CC3" w:rsidDel="009722DA" w:rsidRDefault="000C1E68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612" w:type="dxa"/>
            <w:shd w:val="clear" w:color="auto" w:fill="auto"/>
          </w:tcPr>
          <w:p w14:paraId="50AFC728" w14:textId="77777777" w:rsidR="000C1E68" w:rsidRPr="006D0CC3" w:rsidDel="009722DA" w:rsidRDefault="000C1E68" w:rsidP="004B05B8">
            <w:pPr>
              <w:pStyle w:val="acctfourfigures"/>
              <w:tabs>
                <w:tab w:val="clear" w:pos="765"/>
                <w:tab w:val="decimal" w:pos="1250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</w:p>
        </w:tc>
      </w:tr>
      <w:tr w:rsidR="000C1E68" w:rsidRPr="006D0CC3" w14:paraId="14CE7564" w14:textId="77777777" w:rsidTr="001F019F">
        <w:trPr>
          <w:gridAfter w:val="1"/>
          <w:wAfter w:w="23" w:type="dxa"/>
          <w:trHeight w:val="360"/>
        </w:trPr>
        <w:tc>
          <w:tcPr>
            <w:tcW w:w="5109" w:type="dxa"/>
            <w:shd w:val="clear" w:color="auto" w:fill="auto"/>
          </w:tcPr>
          <w:p w14:paraId="1334AD0F" w14:textId="2E9B03D5" w:rsidR="000C1E68" w:rsidRPr="006D0CC3" w:rsidRDefault="000C1E68" w:rsidP="000C1E68">
            <w:pPr>
              <w:spacing w:line="400" w:lineRule="exact"/>
              <w:rPr>
                <w:rFonts w:ascii="Angsana New" w:eastAsia="Calibri" w:hAnsi="Angsana New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val="en-GB" w:eastAsia="en-GB"/>
              </w:rPr>
              <w:t xml:space="preserve">   </w:t>
            </w:r>
            <w:r w:rsidRPr="006D0CC3">
              <w:rPr>
                <w:rFonts w:ascii="Angsana New" w:eastAsia="Calibri" w:hAnsi="Angsana New"/>
                <w:sz w:val="28"/>
                <w:szCs w:val="28"/>
                <w:cs/>
                <w:lang w:val="en-GB" w:eastAsia="en-GB"/>
              </w:rPr>
              <w:t>บริษัทร่วม</w:t>
            </w:r>
            <w:r w:rsidRPr="006D0CC3">
              <w:rPr>
                <w:rFonts w:ascii="Angsana New" w:eastAsia="Calibri" w:hAnsi="Angsana New"/>
                <w:sz w:val="28"/>
                <w:szCs w:val="28"/>
                <w:lang w:val="en-GB" w:eastAsia="en-GB"/>
              </w:rPr>
              <w:t xml:space="preserve"> </w:t>
            </w:r>
            <w:r w:rsidRPr="006D0CC3">
              <w:rPr>
                <w:rFonts w:ascii="Angsana New" w:eastAsia="Calibri" w:hAnsi="Angsana New"/>
                <w:sz w:val="28"/>
                <w:szCs w:val="28"/>
                <w:cs/>
                <w:lang w:val="en-GB" w:eastAsia="en-GB"/>
              </w:rPr>
              <w:t xml:space="preserve">ณ วันที่ </w:t>
            </w:r>
            <w:r w:rsidRPr="006D0CC3">
              <w:rPr>
                <w:rFonts w:ascii="Angsana New" w:eastAsia="Calibri" w:hAnsi="Angsana New"/>
                <w:sz w:val="28"/>
                <w:szCs w:val="28"/>
                <w:lang w:eastAsia="en-GB"/>
              </w:rPr>
              <w:t>1</w:t>
            </w:r>
            <w:r w:rsidRPr="006D0CC3">
              <w:rPr>
                <w:rFonts w:ascii="Angsana New" w:eastAsia="Calibri" w:hAnsi="Angsana New"/>
                <w:sz w:val="28"/>
                <w:szCs w:val="28"/>
                <w:lang w:val="en-GB" w:eastAsia="en-GB"/>
              </w:rPr>
              <w:t xml:space="preserve"> </w:t>
            </w:r>
            <w:r w:rsidRPr="006D0CC3">
              <w:rPr>
                <w:rFonts w:ascii="Angsana New" w:eastAsia="Calibri" w:hAnsi="Angsana New"/>
                <w:sz w:val="28"/>
                <w:szCs w:val="28"/>
                <w:cs/>
                <w:lang w:val="en-GB" w:eastAsia="en-GB"/>
              </w:rPr>
              <w:t>มกราคม</w:t>
            </w:r>
            <w:r w:rsidRPr="006D0CC3">
              <w:rPr>
                <w:rFonts w:ascii="Angsana New" w:eastAsia="Calibri" w:hAnsi="Angsana New"/>
                <w:sz w:val="28"/>
                <w:szCs w:val="28"/>
                <w:lang w:val="en-GB" w:eastAsia="en-GB"/>
              </w:rPr>
              <w:t xml:space="preserve"> </w:t>
            </w:r>
            <w:r w:rsidRPr="006D0CC3">
              <w:rPr>
                <w:rFonts w:ascii="Angsana New" w:eastAsia="Calibri" w:hAnsi="Angsana New"/>
                <w:sz w:val="28"/>
                <w:szCs w:val="28"/>
                <w:lang w:eastAsia="en-GB"/>
              </w:rPr>
              <w:t xml:space="preserve">/ </w:t>
            </w:r>
            <w:r w:rsidRPr="006D0CC3">
              <w:rPr>
                <w:rFonts w:ascii="Angsana New" w:eastAsia="Calibri" w:hAnsi="Angsana New"/>
                <w:sz w:val="28"/>
                <w:szCs w:val="28"/>
                <w:cs/>
                <w:lang w:eastAsia="en-GB"/>
              </w:rPr>
              <w:t>วันที่ซื้อ</w:t>
            </w:r>
          </w:p>
        </w:tc>
        <w:tc>
          <w:tcPr>
            <w:tcW w:w="261" w:type="dxa"/>
            <w:shd w:val="clear" w:color="auto" w:fill="auto"/>
          </w:tcPr>
          <w:p w14:paraId="66DFDFC7" w14:textId="77777777" w:rsidR="000C1E68" w:rsidRPr="006D0CC3" w:rsidRDefault="000C1E68" w:rsidP="000C1E68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3598D280" w14:textId="145E4DC3" w:rsidR="000C1E68" w:rsidRPr="006D0CC3" w:rsidRDefault="000C1E68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eastAsia="en-GB"/>
              </w:rPr>
              <w:t>27,400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D03FFB" w14:textId="77777777" w:rsidR="000C1E68" w:rsidRPr="006D0CC3" w:rsidRDefault="000C1E68" w:rsidP="000C1E68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ind w:right="11"/>
              <w:jc w:val="right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4A3364F6" w14:textId="0BEEDDB8" w:rsidR="000C1E68" w:rsidRPr="006D0CC3" w:rsidRDefault="000C1E68" w:rsidP="000C1E68">
            <w:pPr>
              <w:pStyle w:val="acctfourfigures"/>
              <w:tabs>
                <w:tab w:val="clear" w:pos="765"/>
                <w:tab w:val="decimal" w:pos="1689"/>
              </w:tabs>
              <w:spacing w:line="400" w:lineRule="exact"/>
              <w:ind w:right="11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25,845</w:t>
            </w:r>
          </w:p>
        </w:tc>
        <w:tc>
          <w:tcPr>
            <w:tcW w:w="270" w:type="dxa"/>
          </w:tcPr>
          <w:p w14:paraId="30B516F9" w14:textId="77777777" w:rsidR="000C1E68" w:rsidRPr="006D0CC3" w:rsidDel="009722DA" w:rsidRDefault="000C1E68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="Angsana New" w:eastAsia="Calibri" w:hAnsi="Angsan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261" w:type="dxa"/>
            <w:gridSpan w:val="2"/>
            <w:shd w:val="clear" w:color="auto" w:fill="auto"/>
          </w:tcPr>
          <w:p w14:paraId="2E3F0D9F" w14:textId="4EF82D54" w:rsidR="000C1E68" w:rsidRPr="006D0CC3" w:rsidDel="009722DA" w:rsidRDefault="000C1E68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35,759</w:t>
            </w:r>
          </w:p>
        </w:tc>
        <w:tc>
          <w:tcPr>
            <w:tcW w:w="270" w:type="dxa"/>
          </w:tcPr>
          <w:p w14:paraId="43FA6B52" w14:textId="77777777" w:rsidR="000C1E68" w:rsidRPr="006D0CC3" w:rsidRDefault="000C1E68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251" w:type="dxa"/>
            <w:shd w:val="clear" w:color="auto" w:fill="auto"/>
          </w:tcPr>
          <w:p w14:paraId="78F40B77" w14:textId="089C07C2" w:rsidR="000C1E68" w:rsidRPr="006D0CC3" w:rsidRDefault="000C1E68" w:rsidP="00B13841">
            <w:pPr>
              <w:pStyle w:val="acctfourfigures"/>
              <w:tabs>
                <w:tab w:val="clear" w:pos="765"/>
                <w:tab w:val="decimal" w:pos="1122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270" w:type="dxa"/>
          </w:tcPr>
          <w:p w14:paraId="4568DCE6" w14:textId="77777777" w:rsidR="000C1E68" w:rsidRPr="006D0CC3" w:rsidDel="009722DA" w:rsidRDefault="000C1E68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2336" w:type="dxa"/>
          </w:tcPr>
          <w:p w14:paraId="62EF4961" w14:textId="7CE26C6D" w:rsidR="000C1E68" w:rsidRPr="006D0CC3" w:rsidDel="009722DA" w:rsidRDefault="000C1E68" w:rsidP="000C1E68">
            <w:pPr>
              <w:pStyle w:val="acctfourfigures"/>
              <w:tabs>
                <w:tab w:val="clear" w:pos="765"/>
                <w:tab w:val="decimal" w:pos="1338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 w:bidi="th-TH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25,900</w:t>
            </w:r>
          </w:p>
        </w:tc>
        <w:tc>
          <w:tcPr>
            <w:tcW w:w="271" w:type="dxa"/>
          </w:tcPr>
          <w:p w14:paraId="12C17705" w14:textId="77777777" w:rsidR="000C1E68" w:rsidRPr="006D0CC3" w:rsidDel="009722DA" w:rsidRDefault="000C1E68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612" w:type="dxa"/>
            <w:shd w:val="clear" w:color="auto" w:fill="auto"/>
          </w:tcPr>
          <w:p w14:paraId="22FFAC32" w14:textId="22041C8A" w:rsidR="000C1E68" w:rsidRPr="006D0CC3" w:rsidDel="009722DA" w:rsidRDefault="000C1E68" w:rsidP="004B05B8">
            <w:pPr>
              <w:pStyle w:val="acctfourfigures"/>
              <w:tabs>
                <w:tab w:val="clear" w:pos="765"/>
                <w:tab w:val="decimal" w:pos="1250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(5,294)</w:t>
            </w:r>
          </w:p>
        </w:tc>
      </w:tr>
      <w:tr w:rsidR="000C1E68" w:rsidRPr="006D0CC3" w14:paraId="15FD8DB2" w14:textId="77777777" w:rsidTr="001F019F">
        <w:trPr>
          <w:gridAfter w:val="1"/>
          <w:wAfter w:w="23" w:type="dxa"/>
          <w:trHeight w:val="360"/>
        </w:trPr>
        <w:tc>
          <w:tcPr>
            <w:tcW w:w="5109" w:type="dxa"/>
            <w:shd w:val="clear" w:color="auto" w:fill="auto"/>
          </w:tcPr>
          <w:p w14:paraId="11BB26EB" w14:textId="5842528B" w:rsidR="000C1E68" w:rsidRPr="006D0CC3" w:rsidRDefault="000C1E68" w:rsidP="000C1E68">
            <w:pPr>
              <w:spacing w:line="400" w:lineRule="exact"/>
              <w:rPr>
                <w:rFonts w:ascii="Angsana New" w:eastAsia="Calibri" w:hAnsi="Angsana New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cs/>
                <w:lang w:val="en-GB" w:eastAsia="en-GB"/>
              </w:rPr>
              <w:t>กำไร</w:t>
            </w:r>
            <w:r w:rsidRPr="006D0CC3">
              <w:rPr>
                <w:rFonts w:ascii="Angsana New" w:eastAsia="Calibri" w:hAnsi="Angsana New" w:hint="cs"/>
                <w:sz w:val="28"/>
                <w:szCs w:val="28"/>
                <w:cs/>
                <w:lang w:val="en-GB" w:eastAsia="en-GB"/>
              </w:rPr>
              <w:t xml:space="preserve"> (</w:t>
            </w:r>
            <w:r w:rsidRPr="006D0CC3">
              <w:rPr>
                <w:rFonts w:ascii="Angsana New" w:eastAsia="Calibri" w:hAnsi="Angsana New"/>
                <w:sz w:val="28"/>
                <w:szCs w:val="28"/>
                <w:cs/>
                <w:lang w:val="en-GB" w:eastAsia="en-GB"/>
              </w:rPr>
              <w:t>ขาดทุน</w:t>
            </w:r>
            <w:r w:rsidRPr="006D0CC3">
              <w:rPr>
                <w:rFonts w:ascii="Angsana New" w:eastAsia="Calibri" w:hAnsi="Angsana New" w:hint="cs"/>
                <w:sz w:val="28"/>
                <w:szCs w:val="28"/>
                <w:cs/>
                <w:lang w:val="en-GB" w:eastAsia="en-GB"/>
              </w:rPr>
              <w:t xml:space="preserve">) </w:t>
            </w:r>
            <w:r w:rsidRPr="006D0CC3">
              <w:rPr>
                <w:rFonts w:ascii="Angsana New" w:eastAsia="Calibri" w:hAnsi="Angsana New"/>
                <w:sz w:val="28"/>
                <w:szCs w:val="28"/>
                <w:cs/>
                <w:lang w:val="en-GB" w:eastAsia="en-GB"/>
              </w:rPr>
              <w:t>เบ็ดเสร็จรวมส่วนที่เป็นของกลุ่มบริษัท</w:t>
            </w:r>
          </w:p>
        </w:tc>
        <w:tc>
          <w:tcPr>
            <w:tcW w:w="261" w:type="dxa"/>
            <w:shd w:val="clear" w:color="auto" w:fill="auto"/>
          </w:tcPr>
          <w:p w14:paraId="53D0B613" w14:textId="77777777" w:rsidR="000C1E68" w:rsidRPr="006D0CC3" w:rsidRDefault="000C1E68" w:rsidP="000C1E68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</w:p>
        </w:tc>
        <w:tc>
          <w:tcPr>
            <w:tcW w:w="1351" w:type="dxa"/>
            <w:shd w:val="clear" w:color="auto" w:fill="auto"/>
          </w:tcPr>
          <w:p w14:paraId="08E5D34B" w14:textId="1FCD2C25" w:rsidR="000C1E68" w:rsidRPr="006D0CC3" w:rsidRDefault="000C1E68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eastAsia="en-GB"/>
              </w:rPr>
              <w:t>5,012</w:t>
            </w:r>
          </w:p>
        </w:tc>
        <w:tc>
          <w:tcPr>
            <w:tcW w:w="270" w:type="dxa"/>
            <w:shd w:val="clear" w:color="auto" w:fill="auto"/>
          </w:tcPr>
          <w:p w14:paraId="73E7964C" w14:textId="77777777" w:rsidR="000C1E68" w:rsidRPr="006D0CC3" w:rsidRDefault="000C1E68" w:rsidP="000C1E68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ind w:right="11"/>
              <w:jc w:val="right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</w:p>
        </w:tc>
        <w:tc>
          <w:tcPr>
            <w:tcW w:w="1180" w:type="dxa"/>
            <w:shd w:val="clear" w:color="auto" w:fill="auto"/>
          </w:tcPr>
          <w:p w14:paraId="167DC857" w14:textId="608173CB" w:rsidR="000C1E68" w:rsidRPr="006D0CC3" w:rsidRDefault="000C1E68" w:rsidP="000C1E68">
            <w:pPr>
              <w:pStyle w:val="acctfourfigures"/>
              <w:tabs>
                <w:tab w:val="clear" w:pos="765"/>
                <w:tab w:val="decimal" w:pos="1689"/>
              </w:tabs>
              <w:spacing w:line="400" w:lineRule="exact"/>
              <w:ind w:right="11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5,678</w:t>
            </w:r>
          </w:p>
        </w:tc>
        <w:tc>
          <w:tcPr>
            <w:tcW w:w="270" w:type="dxa"/>
          </w:tcPr>
          <w:p w14:paraId="727B6647" w14:textId="77777777" w:rsidR="000C1E68" w:rsidRPr="006D0CC3" w:rsidDel="009722DA" w:rsidRDefault="000C1E68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="Angsana New" w:eastAsia="Calibri" w:hAnsi="Angsan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261" w:type="dxa"/>
            <w:gridSpan w:val="2"/>
            <w:shd w:val="clear" w:color="auto" w:fill="auto"/>
          </w:tcPr>
          <w:p w14:paraId="030FA63C" w14:textId="599BCE90" w:rsidR="000C1E68" w:rsidRPr="006D0CC3" w:rsidDel="009722DA" w:rsidRDefault="000C1E68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 w:bidi="th-TH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3,941</w:t>
            </w:r>
          </w:p>
        </w:tc>
        <w:tc>
          <w:tcPr>
            <w:tcW w:w="270" w:type="dxa"/>
          </w:tcPr>
          <w:p w14:paraId="0A6909C4" w14:textId="77777777" w:rsidR="000C1E68" w:rsidRPr="006D0CC3" w:rsidRDefault="000C1E68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251" w:type="dxa"/>
            <w:shd w:val="clear" w:color="auto" w:fill="auto"/>
          </w:tcPr>
          <w:p w14:paraId="7AA85FFF" w14:textId="2698863F" w:rsidR="000C1E68" w:rsidRPr="006D0CC3" w:rsidRDefault="000C1E68" w:rsidP="00B13841">
            <w:pPr>
              <w:pStyle w:val="acctfourfigures"/>
              <w:tabs>
                <w:tab w:val="clear" w:pos="765"/>
                <w:tab w:val="decimal" w:pos="1122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1,128</w:t>
            </w:r>
          </w:p>
        </w:tc>
        <w:tc>
          <w:tcPr>
            <w:tcW w:w="270" w:type="dxa"/>
          </w:tcPr>
          <w:p w14:paraId="2877A886" w14:textId="77777777" w:rsidR="000C1E68" w:rsidRPr="006D0CC3" w:rsidDel="009722DA" w:rsidRDefault="000C1E68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2336" w:type="dxa"/>
          </w:tcPr>
          <w:p w14:paraId="1188E0CB" w14:textId="4FF3B18F" w:rsidR="000C1E68" w:rsidRPr="006D0CC3" w:rsidDel="009722DA" w:rsidRDefault="000C1E68" w:rsidP="000C1E68">
            <w:pPr>
              <w:pStyle w:val="acctfourfigures"/>
              <w:tabs>
                <w:tab w:val="clear" w:pos="765"/>
                <w:tab w:val="decimal" w:pos="1338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149</w:t>
            </w:r>
          </w:p>
        </w:tc>
        <w:tc>
          <w:tcPr>
            <w:tcW w:w="271" w:type="dxa"/>
          </w:tcPr>
          <w:p w14:paraId="5D9E1965" w14:textId="77777777" w:rsidR="000C1E68" w:rsidRPr="006D0CC3" w:rsidDel="009722DA" w:rsidRDefault="000C1E68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612" w:type="dxa"/>
            <w:shd w:val="clear" w:color="auto" w:fill="auto"/>
          </w:tcPr>
          <w:p w14:paraId="15411B46" w14:textId="12C79375" w:rsidR="000C1E68" w:rsidRPr="006D0CC3" w:rsidDel="009722DA" w:rsidRDefault="000C1E68" w:rsidP="004B05B8">
            <w:pPr>
              <w:pStyle w:val="acctfourfigures"/>
              <w:tabs>
                <w:tab w:val="clear" w:pos="765"/>
                <w:tab w:val="decimal" w:pos="1250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(41)</w:t>
            </w:r>
          </w:p>
        </w:tc>
      </w:tr>
      <w:tr w:rsidR="000C1E68" w:rsidRPr="006D0CC3" w14:paraId="55A53268" w14:textId="77777777" w:rsidTr="001F019F">
        <w:trPr>
          <w:gridAfter w:val="1"/>
          <w:wAfter w:w="23" w:type="dxa"/>
          <w:trHeight w:val="360"/>
        </w:trPr>
        <w:tc>
          <w:tcPr>
            <w:tcW w:w="5109" w:type="dxa"/>
            <w:shd w:val="clear" w:color="auto" w:fill="auto"/>
          </w:tcPr>
          <w:p w14:paraId="2D153AD5" w14:textId="7BB70875" w:rsidR="000C1E68" w:rsidRPr="006D0CC3" w:rsidRDefault="000C1E68" w:rsidP="000C1E68">
            <w:pPr>
              <w:spacing w:line="400" w:lineRule="exact"/>
              <w:rPr>
                <w:rFonts w:ascii="Angsana New" w:eastAsia="Calibri" w:hAnsi="Angsana New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cs/>
                <w:lang w:val="en-GB" w:eastAsia="en-GB"/>
              </w:rPr>
              <w:t>เงินปันผลรับระหว่างปี</w:t>
            </w:r>
          </w:p>
        </w:tc>
        <w:tc>
          <w:tcPr>
            <w:tcW w:w="261" w:type="dxa"/>
            <w:shd w:val="clear" w:color="auto" w:fill="auto"/>
          </w:tcPr>
          <w:p w14:paraId="227EBC8C" w14:textId="77777777" w:rsidR="000C1E68" w:rsidRPr="006D0CC3" w:rsidRDefault="000C1E68" w:rsidP="000C1E68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</w:p>
        </w:tc>
        <w:tc>
          <w:tcPr>
            <w:tcW w:w="1351" w:type="dxa"/>
            <w:shd w:val="clear" w:color="auto" w:fill="auto"/>
          </w:tcPr>
          <w:p w14:paraId="7313FF0E" w14:textId="295C546F" w:rsidR="000C1E68" w:rsidRPr="006D0CC3" w:rsidRDefault="000C1E68" w:rsidP="000C1E68">
            <w:pPr>
              <w:pStyle w:val="acctfourfigures"/>
              <w:tabs>
                <w:tab w:val="clear" w:pos="765"/>
                <w:tab w:val="decimal" w:pos="1118"/>
              </w:tabs>
              <w:spacing w:line="400" w:lineRule="exact"/>
              <w:ind w:right="-109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eastAsia="en-GB"/>
              </w:rPr>
              <w:t>(2,760)</w:t>
            </w:r>
          </w:p>
        </w:tc>
        <w:tc>
          <w:tcPr>
            <w:tcW w:w="270" w:type="dxa"/>
            <w:shd w:val="clear" w:color="auto" w:fill="auto"/>
          </w:tcPr>
          <w:p w14:paraId="612C9EC4" w14:textId="77777777" w:rsidR="000C1E68" w:rsidRPr="006D0CC3" w:rsidRDefault="000C1E68" w:rsidP="000C1E68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ind w:right="11"/>
              <w:jc w:val="right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</w:p>
        </w:tc>
        <w:tc>
          <w:tcPr>
            <w:tcW w:w="1180" w:type="dxa"/>
            <w:shd w:val="clear" w:color="auto" w:fill="auto"/>
          </w:tcPr>
          <w:p w14:paraId="07D3A796" w14:textId="37CC779A" w:rsidR="000C1E68" w:rsidRPr="006D0CC3" w:rsidRDefault="000C1E68" w:rsidP="000C1E68">
            <w:pPr>
              <w:pStyle w:val="acctfourfigures"/>
              <w:tabs>
                <w:tab w:val="clear" w:pos="765"/>
                <w:tab w:val="decimal" w:pos="1689"/>
              </w:tabs>
              <w:spacing w:line="400" w:lineRule="exact"/>
              <w:ind w:right="-71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eastAsia="en-GB"/>
              </w:rPr>
              <w:t>(3,80</w:t>
            </w: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1</w:t>
            </w:r>
            <w:r w:rsidRPr="006D0CC3">
              <w:rPr>
                <w:rFonts w:ascii="Angsana New" w:eastAsia="Calibri" w:hAnsi="Angsana New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270" w:type="dxa"/>
          </w:tcPr>
          <w:p w14:paraId="5DD0EBEC" w14:textId="77777777" w:rsidR="000C1E68" w:rsidRPr="006D0CC3" w:rsidDel="009722DA" w:rsidRDefault="000C1E68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="Angsana New" w:eastAsia="Calibri" w:hAnsi="Angsan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261" w:type="dxa"/>
            <w:gridSpan w:val="2"/>
            <w:shd w:val="clear" w:color="auto" w:fill="auto"/>
          </w:tcPr>
          <w:p w14:paraId="32F7B30C" w14:textId="23C1AB2F" w:rsidR="000C1E68" w:rsidRPr="006D0CC3" w:rsidDel="009722DA" w:rsidRDefault="000C1E68" w:rsidP="004B05B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-20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(1,284)</w:t>
            </w:r>
          </w:p>
        </w:tc>
        <w:tc>
          <w:tcPr>
            <w:tcW w:w="270" w:type="dxa"/>
          </w:tcPr>
          <w:p w14:paraId="639CA5EE" w14:textId="77777777" w:rsidR="000C1E68" w:rsidRPr="006D0CC3" w:rsidRDefault="000C1E68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251" w:type="dxa"/>
            <w:shd w:val="clear" w:color="auto" w:fill="auto"/>
          </w:tcPr>
          <w:p w14:paraId="0B967BBF" w14:textId="0642B432" w:rsidR="000C1E68" w:rsidRPr="006D0CC3" w:rsidRDefault="000C1E68" w:rsidP="004B05B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-57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(1,689)</w:t>
            </w:r>
          </w:p>
        </w:tc>
        <w:tc>
          <w:tcPr>
            <w:tcW w:w="270" w:type="dxa"/>
          </w:tcPr>
          <w:p w14:paraId="27161186" w14:textId="77777777" w:rsidR="000C1E68" w:rsidRPr="006D0CC3" w:rsidDel="009722DA" w:rsidRDefault="000C1E68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2336" w:type="dxa"/>
          </w:tcPr>
          <w:p w14:paraId="14AB11EE" w14:textId="3CC024A5" w:rsidR="000C1E68" w:rsidRPr="006D0CC3" w:rsidDel="009722DA" w:rsidRDefault="000C1E68" w:rsidP="000C1E68">
            <w:pPr>
              <w:pStyle w:val="acctfourfigures"/>
              <w:tabs>
                <w:tab w:val="clear" w:pos="765"/>
                <w:tab w:val="decimal" w:pos="1338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271" w:type="dxa"/>
          </w:tcPr>
          <w:p w14:paraId="2F7B933F" w14:textId="77777777" w:rsidR="000C1E68" w:rsidRPr="006D0CC3" w:rsidDel="009722DA" w:rsidRDefault="000C1E68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612" w:type="dxa"/>
            <w:shd w:val="clear" w:color="auto" w:fill="auto"/>
          </w:tcPr>
          <w:p w14:paraId="32CCB10D" w14:textId="0D70A142" w:rsidR="000C1E68" w:rsidRPr="006D0CC3" w:rsidDel="009722DA" w:rsidRDefault="000C1E68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-</w:t>
            </w:r>
          </w:p>
        </w:tc>
      </w:tr>
      <w:tr w:rsidR="000C1E68" w:rsidRPr="006D0CC3" w14:paraId="6722772A" w14:textId="77777777" w:rsidTr="001F019F">
        <w:trPr>
          <w:gridAfter w:val="1"/>
          <w:wAfter w:w="23" w:type="dxa"/>
          <w:trHeight w:val="360"/>
        </w:trPr>
        <w:tc>
          <w:tcPr>
            <w:tcW w:w="5109" w:type="dxa"/>
            <w:shd w:val="clear" w:color="auto" w:fill="auto"/>
          </w:tcPr>
          <w:p w14:paraId="6F00BD2E" w14:textId="036263EA" w:rsidR="000C1E68" w:rsidRPr="006D0CC3" w:rsidRDefault="000C1E68" w:rsidP="000C1E68">
            <w:pPr>
              <w:spacing w:line="400" w:lineRule="exact"/>
              <w:rPr>
                <w:rFonts w:ascii="Angsana New" w:eastAsia="Calibri" w:hAnsi="Angsana New"/>
                <w:sz w:val="28"/>
                <w:szCs w:val="28"/>
                <w:cs/>
                <w:lang w:val="en-GB"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cs/>
                <w:lang w:val="en-GB" w:eastAsia="en-GB"/>
              </w:rPr>
              <w:t>ผลกระทบจากการเปลี่ยนแปลงมาตรฐานบัญชี</w:t>
            </w:r>
          </w:p>
        </w:tc>
        <w:tc>
          <w:tcPr>
            <w:tcW w:w="261" w:type="dxa"/>
            <w:shd w:val="clear" w:color="auto" w:fill="auto"/>
          </w:tcPr>
          <w:p w14:paraId="0A6689A5" w14:textId="77777777" w:rsidR="000C1E68" w:rsidRPr="006D0CC3" w:rsidRDefault="000C1E68" w:rsidP="000C1E68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</w:p>
        </w:tc>
        <w:tc>
          <w:tcPr>
            <w:tcW w:w="1351" w:type="dxa"/>
            <w:shd w:val="clear" w:color="auto" w:fill="auto"/>
          </w:tcPr>
          <w:p w14:paraId="1ABB4334" w14:textId="2030184C" w:rsidR="000C1E68" w:rsidRPr="006D0CC3" w:rsidRDefault="000C1E68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="Angsana New" w:eastAsia="Calibri" w:hAnsi="Angsana New"/>
                <w:sz w:val="28"/>
                <w:szCs w:val="28"/>
                <w:lang w:eastAsia="en-GB" w:bidi="th-TH"/>
              </w:rPr>
            </w:pPr>
            <w:r w:rsidRPr="006D0CC3">
              <w:rPr>
                <w:rFonts w:ascii="Angsana New" w:eastAsia="Calibri" w:hAnsi="Angsana New" w:hint="cs"/>
                <w:sz w:val="28"/>
                <w:szCs w:val="28"/>
                <w:cs/>
                <w:lang w:eastAsia="en-GB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0DE794" w14:textId="77777777" w:rsidR="000C1E68" w:rsidRPr="006D0CC3" w:rsidRDefault="000C1E68" w:rsidP="000C1E68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ind w:right="11"/>
              <w:jc w:val="right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</w:p>
        </w:tc>
        <w:tc>
          <w:tcPr>
            <w:tcW w:w="1180" w:type="dxa"/>
            <w:shd w:val="clear" w:color="auto" w:fill="auto"/>
          </w:tcPr>
          <w:p w14:paraId="3979C965" w14:textId="709FAB4C" w:rsidR="000C1E68" w:rsidRPr="006D0CC3" w:rsidRDefault="000C1E68" w:rsidP="000C1E68">
            <w:pPr>
              <w:pStyle w:val="acctfourfigures"/>
              <w:tabs>
                <w:tab w:val="clear" w:pos="765"/>
                <w:tab w:val="decimal" w:pos="1689"/>
              </w:tabs>
              <w:spacing w:line="400" w:lineRule="exact"/>
              <w:ind w:right="-71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eastAsia="en-GB"/>
              </w:rPr>
              <w:t>(479)</w:t>
            </w:r>
          </w:p>
        </w:tc>
        <w:tc>
          <w:tcPr>
            <w:tcW w:w="270" w:type="dxa"/>
          </w:tcPr>
          <w:p w14:paraId="102FFD1D" w14:textId="77777777" w:rsidR="000C1E68" w:rsidRPr="006D0CC3" w:rsidDel="009722DA" w:rsidRDefault="000C1E68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="Angsana New" w:eastAsia="Calibri" w:hAnsi="Angsan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261" w:type="dxa"/>
            <w:gridSpan w:val="2"/>
            <w:shd w:val="clear" w:color="auto" w:fill="auto"/>
          </w:tcPr>
          <w:p w14:paraId="1C0DF7B6" w14:textId="6612E59A" w:rsidR="000C1E68" w:rsidRPr="006D0CC3" w:rsidDel="009722DA" w:rsidRDefault="000C1E68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270" w:type="dxa"/>
          </w:tcPr>
          <w:p w14:paraId="5EE4C11B" w14:textId="77777777" w:rsidR="000C1E68" w:rsidRPr="006D0CC3" w:rsidRDefault="000C1E68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251" w:type="dxa"/>
            <w:shd w:val="clear" w:color="auto" w:fill="auto"/>
          </w:tcPr>
          <w:p w14:paraId="08D1074C" w14:textId="41E4D8D1" w:rsidR="000C1E68" w:rsidRPr="006D0CC3" w:rsidRDefault="000C1E68" w:rsidP="00B13841">
            <w:pPr>
              <w:pStyle w:val="acctfourfigures"/>
              <w:tabs>
                <w:tab w:val="clear" w:pos="765"/>
                <w:tab w:val="decimal" w:pos="1122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270" w:type="dxa"/>
          </w:tcPr>
          <w:p w14:paraId="5611A3F5" w14:textId="77777777" w:rsidR="000C1E68" w:rsidRPr="006D0CC3" w:rsidDel="009722DA" w:rsidRDefault="000C1E68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2336" w:type="dxa"/>
          </w:tcPr>
          <w:p w14:paraId="7DCBD46D" w14:textId="79ED1877" w:rsidR="000C1E68" w:rsidRPr="006D0CC3" w:rsidDel="009722DA" w:rsidRDefault="000C1E68" w:rsidP="000C1E68">
            <w:pPr>
              <w:pStyle w:val="acctfourfigures"/>
              <w:tabs>
                <w:tab w:val="clear" w:pos="765"/>
                <w:tab w:val="decimal" w:pos="1338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271" w:type="dxa"/>
          </w:tcPr>
          <w:p w14:paraId="006B44A1" w14:textId="77777777" w:rsidR="000C1E68" w:rsidRPr="006D0CC3" w:rsidDel="009722DA" w:rsidRDefault="000C1E68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612" w:type="dxa"/>
            <w:shd w:val="clear" w:color="auto" w:fill="auto"/>
          </w:tcPr>
          <w:p w14:paraId="2E3487D1" w14:textId="34E72BD5" w:rsidR="000C1E68" w:rsidRPr="006D0CC3" w:rsidDel="009722DA" w:rsidRDefault="000C1E68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-</w:t>
            </w:r>
          </w:p>
        </w:tc>
      </w:tr>
      <w:tr w:rsidR="000C1E68" w:rsidRPr="006D0CC3" w14:paraId="3FA5E642" w14:textId="77777777" w:rsidTr="001F019F">
        <w:trPr>
          <w:gridAfter w:val="1"/>
          <w:wAfter w:w="23" w:type="dxa"/>
          <w:trHeight w:val="360"/>
        </w:trPr>
        <w:tc>
          <w:tcPr>
            <w:tcW w:w="5109" w:type="dxa"/>
            <w:shd w:val="clear" w:color="auto" w:fill="auto"/>
          </w:tcPr>
          <w:p w14:paraId="455B2567" w14:textId="629AD8F7" w:rsidR="000C1E68" w:rsidRPr="006D0CC3" w:rsidRDefault="000C1E68" w:rsidP="000C1E68">
            <w:pPr>
              <w:spacing w:line="400" w:lineRule="exact"/>
              <w:rPr>
                <w:rFonts w:ascii="Angsana New" w:eastAsia="Calibri" w:hAnsi="Angsana New"/>
                <w:sz w:val="28"/>
                <w:szCs w:val="28"/>
                <w:cs/>
                <w:lang w:val="en-GB"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cs/>
                <w:lang w:val="en-GB" w:eastAsia="en-GB"/>
              </w:rPr>
              <w:t>ส่วนต่างจากการเปลี่ยนแปลงสัดส่วนการลงทุน</w:t>
            </w:r>
          </w:p>
        </w:tc>
        <w:tc>
          <w:tcPr>
            <w:tcW w:w="261" w:type="dxa"/>
            <w:shd w:val="clear" w:color="auto" w:fill="auto"/>
          </w:tcPr>
          <w:p w14:paraId="54B6C3C6" w14:textId="77777777" w:rsidR="000C1E68" w:rsidRPr="006D0CC3" w:rsidRDefault="000C1E68" w:rsidP="000C1E68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</w:tcPr>
          <w:p w14:paraId="0281573A" w14:textId="244B7091" w:rsidR="000C1E68" w:rsidRPr="006D0CC3" w:rsidRDefault="000C1E68" w:rsidP="000C1E68">
            <w:pPr>
              <w:pStyle w:val="acctfourfigures"/>
              <w:tabs>
                <w:tab w:val="clear" w:pos="765"/>
                <w:tab w:val="decimal" w:pos="1118"/>
              </w:tabs>
              <w:spacing w:line="400" w:lineRule="exact"/>
              <w:ind w:right="-109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eastAsia="en-GB"/>
              </w:rPr>
              <w:t>522</w:t>
            </w:r>
          </w:p>
        </w:tc>
        <w:tc>
          <w:tcPr>
            <w:tcW w:w="270" w:type="dxa"/>
            <w:shd w:val="clear" w:color="auto" w:fill="auto"/>
          </w:tcPr>
          <w:p w14:paraId="36FC0CCF" w14:textId="77777777" w:rsidR="000C1E68" w:rsidRPr="006D0CC3" w:rsidRDefault="000C1E68" w:rsidP="000C1E68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ind w:right="11"/>
              <w:jc w:val="right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</w:tcPr>
          <w:p w14:paraId="7E8438A4" w14:textId="69825F28" w:rsidR="000C1E68" w:rsidRPr="006D0CC3" w:rsidRDefault="000C1E68" w:rsidP="000C1E68">
            <w:pPr>
              <w:pStyle w:val="acctfourfigures"/>
              <w:tabs>
                <w:tab w:val="clear" w:pos="765"/>
                <w:tab w:val="decimal" w:pos="1689"/>
              </w:tabs>
              <w:spacing w:line="400" w:lineRule="exact"/>
              <w:ind w:right="11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157</w:t>
            </w:r>
          </w:p>
        </w:tc>
        <w:tc>
          <w:tcPr>
            <w:tcW w:w="270" w:type="dxa"/>
            <w:shd w:val="clear" w:color="auto" w:fill="auto"/>
          </w:tcPr>
          <w:p w14:paraId="317DDB73" w14:textId="77777777" w:rsidR="000C1E68" w:rsidRPr="006D0CC3" w:rsidDel="009722DA" w:rsidRDefault="000C1E68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="Angsana New" w:eastAsia="Calibri" w:hAnsi="Angsan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26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588599" w14:textId="61C01C3C" w:rsidR="000C1E68" w:rsidRPr="006D0CC3" w:rsidDel="009722DA" w:rsidRDefault="000C1E68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 w:bidi="th-TH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108</w:t>
            </w:r>
          </w:p>
        </w:tc>
        <w:tc>
          <w:tcPr>
            <w:tcW w:w="270" w:type="dxa"/>
            <w:shd w:val="clear" w:color="auto" w:fill="auto"/>
          </w:tcPr>
          <w:p w14:paraId="130A089D" w14:textId="77777777" w:rsidR="000C1E68" w:rsidRPr="006D0CC3" w:rsidRDefault="000C1E68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auto"/>
          </w:tcPr>
          <w:p w14:paraId="02F93433" w14:textId="2A57C0AE" w:rsidR="000C1E68" w:rsidRPr="006D0CC3" w:rsidRDefault="000C1E68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36,496</w:t>
            </w:r>
          </w:p>
        </w:tc>
        <w:tc>
          <w:tcPr>
            <w:tcW w:w="270" w:type="dxa"/>
            <w:shd w:val="clear" w:color="auto" w:fill="auto"/>
          </w:tcPr>
          <w:p w14:paraId="2D542EBE" w14:textId="77777777" w:rsidR="000C1E68" w:rsidRPr="006D0CC3" w:rsidDel="009722DA" w:rsidRDefault="000C1E68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</w:tcPr>
          <w:p w14:paraId="1191FAEE" w14:textId="5FEEB51C" w:rsidR="000C1E68" w:rsidRPr="006D0CC3" w:rsidDel="009722DA" w:rsidRDefault="000C1E68" w:rsidP="000C1E68">
            <w:pPr>
              <w:pStyle w:val="acctfourfigures"/>
              <w:tabs>
                <w:tab w:val="clear" w:pos="765"/>
                <w:tab w:val="decimal" w:pos="1338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(564)</w:t>
            </w:r>
          </w:p>
        </w:tc>
        <w:tc>
          <w:tcPr>
            <w:tcW w:w="271" w:type="dxa"/>
            <w:shd w:val="clear" w:color="auto" w:fill="auto"/>
          </w:tcPr>
          <w:p w14:paraId="4819C6A3" w14:textId="77777777" w:rsidR="000C1E68" w:rsidRPr="006D0CC3" w:rsidDel="009722DA" w:rsidRDefault="000C1E68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612" w:type="dxa"/>
            <w:tcBorders>
              <w:bottom w:val="single" w:sz="4" w:space="0" w:color="auto"/>
            </w:tcBorders>
            <w:shd w:val="clear" w:color="auto" w:fill="auto"/>
          </w:tcPr>
          <w:p w14:paraId="1FE629BE" w14:textId="23894F77" w:rsidR="000C1E68" w:rsidRPr="006D0CC3" w:rsidDel="009722DA" w:rsidRDefault="000C1E68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-</w:t>
            </w:r>
          </w:p>
        </w:tc>
      </w:tr>
      <w:tr w:rsidR="001E3495" w:rsidRPr="006D0CC3" w14:paraId="13306DAF" w14:textId="77777777" w:rsidTr="001F019F">
        <w:trPr>
          <w:gridAfter w:val="1"/>
          <w:wAfter w:w="23" w:type="dxa"/>
          <w:trHeight w:val="360"/>
        </w:trPr>
        <w:tc>
          <w:tcPr>
            <w:tcW w:w="5109" w:type="dxa"/>
            <w:shd w:val="clear" w:color="auto" w:fill="auto"/>
          </w:tcPr>
          <w:p w14:paraId="183178A9" w14:textId="32F54E96" w:rsidR="001E3495" w:rsidRPr="006D0CC3" w:rsidRDefault="001E3495" w:rsidP="000C1E68">
            <w:pPr>
              <w:spacing w:line="400" w:lineRule="exact"/>
              <w:rPr>
                <w:rFonts w:ascii="Angsana New" w:eastAsia="Calibri" w:hAnsi="Angsana New"/>
                <w:sz w:val="28"/>
                <w:szCs w:val="28"/>
                <w:cs/>
                <w:lang w:val="en-GB"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cs/>
                <w:lang w:val="en-GB" w:eastAsia="en-GB"/>
              </w:rPr>
              <w:t>ส่วนได้เสียของกลุ่มบริษัทในสินทรัพย์สุทธิของ</w:t>
            </w:r>
          </w:p>
        </w:tc>
        <w:tc>
          <w:tcPr>
            <w:tcW w:w="261" w:type="dxa"/>
            <w:shd w:val="clear" w:color="auto" w:fill="auto"/>
          </w:tcPr>
          <w:p w14:paraId="3CEEAC23" w14:textId="77777777" w:rsidR="001E3495" w:rsidRPr="006D0CC3" w:rsidRDefault="001E3495" w:rsidP="000C1E68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</w:p>
        </w:tc>
        <w:tc>
          <w:tcPr>
            <w:tcW w:w="1351" w:type="dxa"/>
            <w:shd w:val="clear" w:color="auto" w:fill="auto"/>
          </w:tcPr>
          <w:p w14:paraId="2B4E82CC" w14:textId="77777777" w:rsidR="001E3495" w:rsidRPr="006D0CC3" w:rsidRDefault="001E3495" w:rsidP="000C1E68">
            <w:pPr>
              <w:pStyle w:val="acctfourfigures"/>
              <w:tabs>
                <w:tab w:val="clear" w:pos="765"/>
                <w:tab w:val="decimal" w:pos="1118"/>
              </w:tabs>
              <w:spacing w:line="400" w:lineRule="exact"/>
              <w:ind w:right="-109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7DFC9BE8" w14:textId="77777777" w:rsidR="001E3495" w:rsidRPr="006D0CC3" w:rsidRDefault="001E3495" w:rsidP="000C1E68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ind w:right="11"/>
              <w:jc w:val="right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</w:p>
        </w:tc>
        <w:tc>
          <w:tcPr>
            <w:tcW w:w="1180" w:type="dxa"/>
            <w:shd w:val="clear" w:color="auto" w:fill="auto"/>
          </w:tcPr>
          <w:p w14:paraId="5EF5FE47" w14:textId="77777777" w:rsidR="001E3495" w:rsidRPr="006D0CC3" w:rsidRDefault="001E3495" w:rsidP="000C1E68">
            <w:pPr>
              <w:pStyle w:val="acctfourfigures"/>
              <w:tabs>
                <w:tab w:val="clear" w:pos="765"/>
                <w:tab w:val="decimal" w:pos="1689"/>
              </w:tabs>
              <w:spacing w:line="400" w:lineRule="exact"/>
              <w:ind w:right="11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1E28D252" w14:textId="77777777" w:rsidR="001E3495" w:rsidRPr="006D0CC3" w:rsidDel="009722DA" w:rsidRDefault="001E3495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="Angsana New" w:eastAsia="Calibri" w:hAnsi="Angsan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261" w:type="dxa"/>
            <w:gridSpan w:val="2"/>
            <w:shd w:val="clear" w:color="auto" w:fill="auto"/>
          </w:tcPr>
          <w:p w14:paraId="1F19562E" w14:textId="77777777" w:rsidR="001E3495" w:rsidRPr="006D0CC3" w:rsidRDefault="001E3495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2A0BD3A4" w14:textId="77777777" w:rsidR="001E3495" w:rsidRPr="006D0CC3" w:rsidRDefault="001E3495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251" w:type="dxa"/>
            <w:shd w:val="clear" w:color="auto" w:fill="auto"/>
          </w:tcPr>
          <w:p w14:paraId="22C30582" w14:textId="77777777" w:rsidR="001E3495" w:rsidRPr="006D0CC3" w:rsidRDefault="001E3495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2EB71848" w14:textId="77777777" w:rsidR="001E3495" w:rsidRPr="006D0CC3" w:rsidDel="009722DA" w:rsidRDefault="001E3495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2336" w:type="dxa"/>
            <w:shd w:val="clear" w:color="auto" w:fill="auto"/>
          </w:tcPr>
          <w:p w14:paraId="412B43A5" w14:textId="77777777" w:rsidR="001E3495" w:rsidRPr="006D0CC3" w:rsidRDefault="001E3495" w:rsidP="000C1E68">
            <w:pPr>
              <w:pStyle w:val="acctfourfigures"/>
              <w:tabs>
                <w:tab w:val="clear" w:pos="765"/>
                <w:tab w:val="decimal" w:pos="1338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71" w:type="dxa"/>
            <w:shd w:val="clear" w:color="auto" w:fill="auto"/>
          </w:tcPr>
          <w:p w14:paraId="33CEE157" w14:textId="77777777" w:rsidR="001E3495" w:rsidRPr="006D0CC3" w:rsidDel="009722DA" w:rsidRDefault="001E3495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612" w:type="dxa"/>
            <w:shd w:val="clear" w:color="auto" w:fill="auto"/>
          </w:tcPr>
          <w:p w14:paraId="22A79CA0" w14:textId="77777777" w:rsidR="001E3495" w:rsidRPr="006D0CC3" w:rsidRDefault="001E3495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</w:p>
        </w:tc>
      </w:tr>
      <w:tr w:rsidR="001E3495" w:rsidRPr="006D0CC3" w14:paraId="4772A082" w14:textId="77777777" w:rsidTr="001F019F">
        <w:trPr>
          <w:gridAfter w:val="1"/>
          <w:wAfter w:w="23" w:type="dxa"/>
          <w:trHeight w:val="360"/>
        </w:trPr>
        <w:tc>
          <w:tcPr>
            <w:tcW w:w="5109" w:type="dxa"/>
            <w:shd w:val="clear" w:color="auto" w:fill="auto"/>
          </w:tcPr>
          <w:p w14:paraId="4AFDE87E" w14:textId="588E375B" w:rsidR="001E3495" w:rsidRPr="006D0CC3" w:rsidRDefault="001E3495" w:rsidP="001E3495">
            <w:pPr>
              <w:spacing w:line="400" w:lineRule="exact"/>
              <w:ind w:firstLine="144"/>
              <w:rPr>
                <w:rFonts w:ascii="Angsana New" w:eastAsia="Calibri" w:hAnsi="Angsana New"/>
                <w:sz w:val="28"/>
                <w:szCs w:val="28"/>
                <w:cs/>
                <w:lang w:val="en-GB"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cs/>
                <w:lang w:val="en-GB" w:eastAsia="en-GB"/>
              </w:rPr>
              <w:t>บริษัทร่วม ณ วันสิ้นปี</w:t>
            </w:r>
          </w:p>
        </w:tc>
        <w:tc>
          <w:tcPr>
            <w:tcW w:w="261" w:type="dxa"/>
            <w:shd w:val="clear" w:color="auto" w:fill="auto"/>
          </w:tcPr>
          <w:p w14:paraId="09CD050A" w14:textId="77777777" w:rsidR="001E3495" w:rsidRPr="006D0CC3" w:rsidRDefault="001E3495" w:rsidP="000C1E68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</w:p>
        </w:tc>
        <w:tc>
          <w:tcPr>
            <w:tcW w:w="1351" w:type="dxa"/>
            <w:shd w:val="clear" w:color="auto" w:fill="auto"/>
          </w:tcPr>
          <w:p w14:paraId="19470D41" w14:textId="0D5156C9" w:rsidR="001E3495" w:rsidRPr="006D0CC3" w:rsidRDefault="001E3495" w:rsidP="000C1E68">
            <w:pPr>
              <w:pStyle w:val="acctfourfigures"/>
              <w:tabs>
                <w:tab w:val="clear" w:pos="765"/>
                <w:tab w:val="decimal" w:pos="1118"/>
              </w:tabs>
              <w:spacing w:line="400" w:lineRule="exact"/>
              <w:ind w:right="-109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eastAsia="en-GB"/>
              </w:rPr>
              <w:t>30,</w:t>
            </w:r>
            <w:r w:rsidRPr="006D0CC3">
              <w:rPr>
                <w:rFonts w:ascii="Angsana New" w:eastAsia="Calibri" w:hAnsi="Angsana New" w:hint="cs"/>
                <w:sz w:val="28"/>
                <w:szCs w:val="28"/>
                <w:cs/>
                <w:lang w:eastAsia="en-GB" w:bidi="th-TH"/>
              </w:rPr>
              <w:t>174</w:t>
            </w:r>
          </w:p>
        </w:tc>
        <w:tc>
          <w:tcPr>
            <w:tcW w:w="270" w:type="dxa"/>
            <w:shd w:val="clear" w:color="auto" w:fill="auto"/>
          </w:tcPr>
          <w:p w14:paraId="55D42811" w14:textId="77777777" w:rsidR="001E3495" w:rsidRPr="006D0CC3" w:rsidRDefault="001E3495" w:rsidP="000C1E68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ind w:right="11"/>
              <w:jc w:val="right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</w:p>
        </w:tc>
        <w:tc>
          <w:tcPr>
            <w:tcW w:w="1180" w:type="dxa"/>
            <w:shd w:val="clear" w:color="auto" w:fill="auto"/>
          </w:tcPr>
          <w:p w14:paraId="4711E985" w14:textId="776A5C02" w:rsidR="001E3495" w:rsidRPr="006D0CC3" w:rsidRDefault="001E3495" w:rsidP="000C1E68">
            <w:pPr>
              <w:pStyle w:val="acctfourfigures"/>
              <w:tabs>
                <w:tab w:val="clear" w:pos="765"/>
                <w:tab w:val="decimal" w:pos="1689"/>
              </w:tabs>
              <w:spacing w:line="400" w:lineRule="exact"/>
              <w:ind w:right="11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27,400</w:t>
            </w:r>
          </w:p>
        </w:tc>
        <w:tc>
          <w:tcPr>
            <w:tcW w:w="270" w:type="dxa"/>
            <w:shd w:val="clear" w:color="auto" w:fill="auto"/>
          </w:tcPr>
          <w:p w14:paraId="153868E3" w14:textId="77777777" w:rsidR="001E3495" w:rsidRPr="006D0CC3" w:rsidDel="009722DA" w:rsidRDefault="001E3495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="Angsana New" w:eastAsia="Calibri" w:hAnsi="Angsan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261" w:type="dxa"/>
            <w:gridSpan w:val="2"/>
            <w:shd w:val="clear" w:color="auto" w:fill="auto"/>
          </w:tcPr>
          <w:p w14:paraId="301C9093" w14:textId="46D65EC3" w:rsidR="001E3495" w:rsidRPr="006D0CC3" w:rsidRDefault="001E3495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38,524</w:t>
            </w:r>
          </w:p>
        </w:tc>
        <w:tc>
          <w:tcPr>
            <w:tcW w:w="270" w:type="dxa"/>
            <w:shd w:val="clear" w:color="auto" w:fill="auto"/>
          </w:tcPr>
          <w:p w14:paraId="52E33583" w14:textId="77777777" w:rsidR="001E3495" w:rsidRPr="006D0CC3" w:rsidRDefault="001E3495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251" w:type="dxa"/>
            <w:shd w:val="clear" w:color="auto" w:fill="auto"/>
          </w:tcPr>
          <w:p w14:paraId="7188C1D2" w14:textId="558BBD2F" w:rsidR="001E3495" w:rsidRPr="006D0CC3" w:rsidRDefault="001E3495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35,935</w:t>
            </w:r>
          </w:p>
        </w:tc>
        <w:tc>
          <w:tcPr>
            <w:tcW w:w="270" w:type="dxa"/>
            <w:shd w:val="clear" w:color="auto" w:fill="auto"/>
          </w:tcPr>
          <w:p w14:paraId="26809053" w14:textId="77777777" w:rsidR="001E3495" w:rsidRPr="006D0CC3" w:rsidDel="009722DA" w:rsidRDefault="001E3495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2336" w:type="dxa"/>
            <w:shd w:val="clear" w:color="auto" w:fill="auto"/>
          </w:tcPr>
          <w:p w14:paraId="2D2D7D85" w14:textId="4EF5312A" w:rsidR="001E3495" w:rsidRPr="006D0CC3" w:rsidRDefault="001E3495" w:rsidP="000C1E68">
            <w:pPr>
              <w:pStyle w:val="acctfourfigures"/>
              <w:tabs>
                <w:tab w:val="clear" w:pos="765"/>
                <w:tab w:val="decimal" w:pos="1338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25,485</w:t>
            </w:r>
          </w:p>
        </w:tc>
        <w:tc>
          <w:tcPr>
            <w:tcW w:w="271" w:type="dxa"/>
            <w:shd w:val="clear" w:color="auto" w:fill="auto"/>
          </w:tcPr>
          <w:p w14:paraId="45352817" w14:textId="77777777" w:rsidR="001E3495" w:rsidRPr="006D0CC3" w:rsidDel="009722DA" w:rsidRDefault="001E3495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612" w:type="dxa"/>
            <w:shd w:val="clear" w:color="auto" w:fill="auto"/>
          </w:tcPr>
          <w:p w14:paraId="234FCCDB" w14:textId="58C1F5B6" w:rsidR="001E3495" w:rsidRPr="006D0CC3" w:rsidRDefault="001E3495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(5,335)</w:t>
            </w:r>
          </w:p>
        </w:tc>
      </w:tr>
      <w:tr w:rsidR="000C1E68" w:rsidRPr="006D0CC3" w14:paraId="6EF78263" w14:textId="77777777" w:rsidTr="001F019F">
        <w:trPr>
          <w:gridAfter w:val="1"/>
          <w:wAfter w:w="23" w:type="dxa"/>
          <w:trHeight w:val="360"/>
        </w:trPr>
        <w:tc>
          <w:tcPr>
            <w:tcW w:w="5109" w:type="dxa"/>
            <w:shd w:val="clear" w:color="auto" w:fill="auto"/>
          </w:tcPr>
          <w:p w14:paraId="0D1607DE" w14:textId="5E05FA16" w:rsidR="000C1E68" w:rsidRPr="006D0CC3" w:rsidRDefault="000C1E68" w:rsidP="000C1E68">
            <w:pPr>
              <w:spacing w:line="400" w:lineRule="exact"/>
              <w:rPr>
                <w:rFonts w:ascii="Angsana New" w:eastAsia="Calibri" w:hAnsi="Angsana New"/>
                <w:sz w:val="28"/>
                <w:szCs w:val="28"/>
                <w:cs/>
                <w:lang w:val="en-GB"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cs/>
                <w:lang w:val="en-GB" w:eastAsia="en-GB"/>
              </w:rPr>
              <w:t>ค่าความนิยม</w:t>
            </w:r>
          </w:p>
        </w:tc>
        <w:tc>
          <w:tcPr>
            <w:tcW w:w="261" w:type="dxa"/>
            <w:shd w:val="clear" w:color="auto" w:fill="auto"/>
          </w:tcPr>
          <w:p w14:paraId="213895EF" w14:textId="77777777" w:rsidR="000C1E68" w:rsidRPr="006D0CC3" w:rsidRDefault="000C1E68" w:rsidP="000C1E68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</w:p>
        </w:tc>
        <w:tc>
          <w:tcPr>
            <w:tcW w:w="1351" w:type="dxa"/>
            <w:shd w:val="clear" w:color="auto" w:fill="auto"/>
          </w:tcPr>
          <w:p w14:paraId="12DCB3D7" w14:textId="53F36192" w:rsidR="000C1E68" w:rsidRPr="006D0CC3" w:rsidRDefault="000C1E68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eastAsia="en-GB"/>
              </w:rPr>
              <w:t>78,097</w:t>
            </w:r>
          </w:p>
        </w:tc>
        <w:tc>
          <w:tcPr>
            <w:tcW w:w="270" w:type="dxa"/>
            <w:shd w:val="clear" w:color="auto" w:fill="auto"/>
          </w:tcPr>
          <w:p w14:paraId="37EBF38E" w14:textId="77777777" w:rsidR="000C1E68" w:rsidRPr="006D0CC3" w:rsidRDefault="000C1E68" w:rsidP="000C1E68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ind w:right="11"/>
              <w:jc w:val="right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</w:p>
        </w:tc>
        <w:tc>
          <w:tcPr>
            <w:tcW w:w="1180" w:type="dxa"/>
            <w:shd w:val="clear" w:color="auto" w:fill="auto"/>
          </w:tcPr>
          <w:p w14:paraId="71EB6E1E" w14:textId="2658126F" w:rsidR="000C1E68" w:rsidRPr="006D0CC3" w:rsidRDefault="000C1E68" w:rsidP="000C1E68">
            <w:pPr>
              <w:pStyle w:val="acctfourfigures"/>
              <w:tabs>
                <w:tab w:val="clear" w:pos="765"/>
                <w:tab w:val="decimal" w:pos="1689"/>
              </w:tabs>
              <w:spacing w:line="400" w:lineRule="exact"/>
              <w:ind w:right="11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75,808</w:t>
            </w:r>
          </w:p>
        </w:tc>
        <w:tc>
          <w:tcPr>
            <w:tcW w:w="270" w:type="dxa"/>
          </w:tcPr>
          <w:p w14:paraId="6FEC6570" w14:textId="77777777" w:rsidR="000C1E68" w:rsidRPr="006D0CC3" w:rsidDel="009722DA" w:rsidRDefault="000C1E68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="Angsana New" w:eastAsia="Calibri" w:hAnsi="Angsan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261" w:type="dxa"/>
            <w:gridSpan w:val="2"/>
            <w:shd w:val="clear" w:color="auto" w:fill="auto"/>
          </w:tcPr>
          <w:p w14:paraId="5AFC734B" w14:textId="20484DFC" w:rsidR="000C1E68" w:rsidRPr="006D0CC3" w:rsidDel="009722DA" w:rsidRDefault="000C1E68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34,725</w:t>
            </w:r>
          </w:p>
        </w:tc>
        <w:tc>
          <w:tcPr>
            <w:tcW w:w="270" w:type="dxa"/>
          </w:tcPr>
          <w:p w14:paraId="21DFFCF5" w14:textId="77777777" w:rsidR="000C1E68" w:rsidRPr="006D0CC3" w:rsidRDefault="000C1E68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251" w:type="dxa"/>
            <w:shd w:val="clear" w:color="auto" w:fill="auto"/>
          </w:tcPr>
          <w:p w14:paraId="28F80E62" w14:textId="291FEB88" w:rsidR="000C1E68" w:rsidRPr="006D0CC3" w:rsidRDefault="000C1E68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 w:bidi="th-TH"/>
              </w:rPr>
              <w:t>34,549</w:t>
            </w:r>
          </w:p>
        </w:tc>
        <w:tc>
          <w:tcPr>
            <w:tcW w:w="270" w:type="dxa"/>
          </w:tcPr>
          <w:p w14:paraId="4F4C951A" w14:textId="77777777" w:rsidR="000C1E68" w:rsidRPr="006D0CC3" w:rsidDel="009722DA" w:rsidRDefault="000C1E68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2336" w:type="dxa"/>
          </w:tcPr>
          <w:p w14:paraId="4800D592" w14:textId="2B8E89BC" w:rsidR="000C1E68" w:rsidRPr="006D0CC3" w:rsidDel="009722DA" w:rsidRDefault="000C1E68" w:rsidP="000C1E68">
            <w:pPr>
              <w:pStyle w:val="acctfourfigures"/>
              <w:tabs>
                <w:tab w:val="clear" w:pos="765"/>
                <w:tab w:val="decimal" w:pos="1338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 w:bidi="th-TH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20,051</w:t>
            </w:r>
          </w:p>
        </w:tc>
        <w:tc>
          <w:tcPr>
            <w:tcW w:w="271" w:type="dxa"/>
          </w:tcPr>
          <w:p w14:paraId="5DF4D807" w14:textId="77777777" w:rsidR="000C1E68" w:rsidRPr="006D0CC3" w:rsidDel="009722DA" w:rsidRDefault="000C1E68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612" w:type="dxa"/>
            <w:shd w:val="clear" w:color="auto" w:fill="auto"/>
          </w:tcPr>
          <w:p w14:paraId="15107B88" w14:textId="37490121" w:rsidR="000C1E68" w:rsidRPr="006D0CC3" w:rsidDel="009722DA" w:rsidRDefault="000C1E68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45,304</w:t>
            </w:r>
          </w:p>
        </w:tc>
      </w:tr>
      <w:tr w:rsidR="000C1E68" w:rsidRPr="006D0CC3" w14:paraId="20A5D069" w14:textId="77777777" w:rsidTr="001F019F">
        <w:trPr>
          <w:gridAfter w:val="1"/>
          <w:wAfter w:w="23" w:type="dxa"/>
          <w:trHeight w:val="360"/>
        </w:trPr>
        <w:tc>
          <w:tcPr>
            <w:tcW w:w="5109" w:type="dxa"/>
            <w:shd w:val="clear" w:color="auto" w:fill="auto"/>
          </w:tcPr>
          <w:p w14:paraId="6B858F59" w14:textId="22E5B2BF" w:rsidR="000C1E68" w:rsidRPr="006D0CC3" w:rsidRDefault="000C1E68" w:rsidP="000C1E68">
            <w:pPr>
              <w:spacing w:line="400" w:lineRule="exact"/>
              <w:rPr>
                <w:rFonts w:ascii="Angsana New" w:eastAsia="Calibri" w:hAnsi="Angsana New"/>
                <w:sz w:val="28"/>
                <w:szCs w:val="28"/>
                <w:cs/>
                <w:lang w:val="en-GB"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cs/>
                <w:lang w:val="en-GB" w:eastAsia="en-GB"/>
              </w:rPr>
              <w:t>ต้นทุนที่เกี่ยวข้อง</w:t>
            </w:r>
          </w:p>
        </w:tc>
        <w:tc>
          <w:tcPr>
            <w:tcW w:w="261" w:type="dxa"/>
            <w:shd w:val="clear" w:color="auto" w:fill="auto"/>
          </w:tcPr>
          <w:p w14:paraId="7DD92FAE" w14:textId="77777777" w:rsidR="000C1E68" w:rsidRPr="006D0CC3" w:rsidRDefault="000C1E68" w:rsidP="000C1E68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</w:p>
        </w:tc>
        <w:tc>
          <w:tcPr>
            <w:tcW w:w="1351" w:type="dxa"/>
            <w:shd w:val="clear" w:color="auto" w:fill="auto"/>
          </w:tcPr>
          <w:p w14:paraId="10072B36" w14:textId="4689C73E" w:rsidR="000C1E68" w:rsidRPr="006D0CC3" w:rsidRDefault="000C1E68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E1179F9" w14:textId="77777777" w:rsidR="000C1E68" w:rsidRPr="006D0CC3" w:rsidRDefault="000C1E68" w:rsidP="000C1E68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ind w:right="11"/>
              <w:jc w:val="right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</w:p>
        </w:tc>
        <w:tc>
          <w:tcPr>
            <w:tcW w:w="1180" w:type="dxa"/>
            <w:shd w:val="clear" w:color="auto" w:fill="auto"/>
          </w:tcPr>
          <w:p w14:paraId="7F8150F8" w14:textId="6106FE96" w:rsidR="000C1E68" w:rsidRPr="006D0CC3" w:rsidRDefault="000C1E68" w:rsidP="000C1E68">
            <w:pPr>
              <w:pStyle w:val="acctfourfigures"/>
              <w:tabs>
                <w:tab w:val="clear" w:pos="765"/>
                <w:tab w:val="decimal" w:pos="1689"/>
              </w:tabs>
              <w:spacing w:line="400" w:lineRule="exact"/>
              <w:ind w:right="11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270" w:type="dxa"/>
          </w:tcPr>
          <w:p w14:paraId="1F0C42B1" w14:textId="77777777" w:rsidR="000C1E68" w:rsidRPr="006D0CC3" w:rsidDel="009722DA" w:rsidRDefault="000C1E68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="Angsana New" w:eastAsia="Calibri" w:hAnsi="Angsan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261" w:type="dxa"/>
            <w:gridSpan w:val="2"/>
            <w:shd w:val="clear" w:color="auto" w:fill="auto"/>
          </w:tcPr>
          <w:p w14:paraId="346738DF" w14:textId="1162B820" w:rsidR="000C1E68" w:rsidRPr="006D0CC3" w:rsidDel="009722DA" w:rsidRDefault="000C1E68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270" w:type="dxa"/>
          </w:tcPr>
          <w:p w14:paraId="76FDA22B" w14:textId="77777777" w:rsidR="000C1E68" w:rsidRPr="006D0CC3" w:rsidRDefault="000C1E68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251" w:type="dxa"/>
            <w:shd w:val="clear" w:color="auto" w:fill="auto"/>
          </w:tcPr>
          <w:p w14:paraId="7B433FAF" w14:textId="5CAB4F12" w:rsidR="000C1E68" w:rsidRPr="006D0CC3" w:rsidRDefault="000C1E68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270" w:type="dxa"/>
          </w:tcPr>
          <w:p w14:paraId="5DEF0459" w14:textId="77777777" w:rsidR="000C1E68" w:rsidRPr="006D0CC3" w:rsidDel="009722DA" w:rsidRDefault="000C1E68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2336" w:type="dxa"/>
          </w:tcPr>
          <w:p w14:paraId="3586BA33" w14:textId="00EAAC08" w:rsidR="000C1E68" w:rsidRPr="006D0CC3" w:rsidDel="009722DA" w:rsidRDefault="000C1E68" w:rsidP="000C1E68">
            <w:pPr>
              <w:pStyle w:val="acctfourfigures"/>
              <w:tabs>
                <w:tab w:val="clear" w:pos="765"/>
                <w:tab w:val="decimal" w:pos="1338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cs/>
                <w:lang w:val="en-US" w:eastAsia="en-GB" w:bidi="th-TH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55</w:t>
            </w:r>
          </w:p>
        </w:tc>
        <w:tc>
          <w:tcPr>
            <w:tcW w:w="271" w:type="dxa"/>
          </w:tcPr>
          <w:p w14:paraId="3BF8EC13" w14:textId="77777777" w:rsidR="000C1E68" w:rsidRPr="006D0CC3" w:rsidDel="009722DA" w:rsidRDefault="000C1E68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612" w:type="dxa"/>
            <w:shd w:val="clear" w:color="auto" w:fill="auto"/>
          </w:tcPr>
          <w:p w14:paraId="5785611A" w14:textId="06BD2888" w:rsidR="000C1E68" w:rsidRPr="006D0CC3" w:rsidDel="009722DA" w:rsidRDefault="000C1E68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 w:bidi="th-TH"/>
              </w:rPr>
              <w:t>165</w:t>
            </w:r>
          </w:p>
        </w:tc>
      </w:tr>
      <w:tr w:rsidR="000C1E68" w:rsidRPr="006D0CC3" w14:paraId="2C899F0A" w14:textId="77777777" w:rsidTr="001F019F">
        <w:trPr>
          <w:gridAfter w:val="1"/>
          <w:wAfter w:w="23" w:type="dxa"/>
          <w:trHeight w:val="360"/>
        </w:trPr>
        <w:tc>
          <w:tcPr>
            <w:tcW w:w="5109" w:type="dxa"/>
            <w:shd w:val="clear" w:color="auto" w:fill="auto"/>
          </w:tcPr>
          <w:p w14:paraId="4A131EF1" w14:textId="42014EEC" w:rsidR="000C1E68" w:rsidRPr="006D0CC3" w:rsidRDefault="000C1E68" w:rsidP="000C1E68">
            <w:pPr>
              <w:spacing w:line="400" w:lineRule="exact"/>
              <w:rPr>
                <w:rFonts w:ascii="Angsana New" w:eastAsia="Calibri" w:hAnsi="Angsana New"/>
                <w:sz w:val="28"/>
                <w:szCs w:val="28"/>
                <w:cs/>
                <w:lang w:val="en-GB"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cs/>
                <w:lang w:val="en-GB" w:eastAsia="en-GB"/>
              </w:rPr>
              <w:t>รับโอนจากสำรองป้องกันความเสี่ยง</w:t>
            </w:r>
            <w:r w:rsidRPr="006D0CC3">
              <w:rPr>
                <w:rFonts w:ascii="Angsana New" w:eastAsia="Calibri" w:hAnsi="Angsana New"/>
                <w:sz w:val="28"/>
                <w:szCs w:val="28"/>
                <w:cs/>
                <w:lang w:eastAsia="en-GB"/>
              </w:rPr>
              <w:t>ในกระแสเงินสด</w:t>
            </w:r>
          </w:p>
        </w:tc>
        <w:tc>
          <w:tcPr>
            <w:tcW w:w="261" w:type="dxa"/>
            <w:shd w:val="clear" w:color="auto" w:fill="auto"/>
          </w:tcPr>
          <w:p w14:paraId="5A96DB37" w14:textId="77777777" w:rsidR="000C1E68" w:rsidRPr="006D0CC3" w:rsidRDefault="000C1E68" w:rsidP="000C1E68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</w:tcPr>
          <w:p w14:paraId="6864BAC0" w14:textId="2EAD7043" w:rsidR="000C1E68" w:rsidRPr="006D0CC3" w:rsidRDefault="000C1E68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5D358F" w14:textId="77777777" w:rsidR="000C1E68" w:rsidRPr="006D0CC3" w:rsidRDefault="000C1E68" w:rsidP="000C1E68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ind w:right="11"/>
              <w:jc w:val="right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</w:tcPr>
          <w:p w14:paraId="41DC98AC" w14:textId="473D8149" w:rsidR="000C1E68" w:rsidRPr="006D0CC3" w:rsidRDefault="000C1E68" w:rsidP="000C1E68">
            <w:pPr>
              <w:pStyle w:val="acctfourfigures"/>
              <w:tabs>
                <w:tab w:val="clear" w:pos="765"/>
                <w:tab w:val="decimal" w:pos="1689"/>
              </w:tabs>
              <w:spacing w:line="400" w:lineRule="exact"/>
              <w:ind w:right="11"/>
              <w:rPr>
                <w:rFonts w:ascii="Angsana New" w:eastAsia="Calibri" w:hAnsi="Angsana New"/>
                <w:sz w:val="28"/>
                <w:szCs w:val="28"/>
                <w:lang w:val="en-US" w:eastAsia="en-GB" w:bidi="th-TH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270" w:type="dxa"/>
          </w:tcPr>
          <w:p w14:paraId="46D9E3B6" w14:textId="77777777" w:rsidR="000C1E68" w:rsidRPr="006D0CC3" w:rsidDel="009722DA" w:rsidRDefault="000C1E68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="Angsana New" w:eastAsia="Calibri" w:hAnsi="Angsan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26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01A62B" w14:textId="6AA8260E" w:rsidR="000C1E68" w:rsidRPr="006D0CC3" w:rsidDel="009722DA" w:rsidRDefault="000C1E68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270" w:type="dxa"/>
          </w:tcPr>
          <w:p w14:paraId="4A508C6C" w14:textId="77777777" w:rsidR="000C1E68" w:rsidRPr="006D0CC3" w:rsidRDefault="000C1E68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auto"/>
          </w:tcPr>
          <w:p w14:paraId="0F27EC0C" w14:textId="67F683B8" w:rsidR="000C1E68" w:rsidRPr="006D0CC3" w:rsidRDefault="000C1E68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 w:bidi="th-TH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270" w:type="dxa"/>
          </w:tcPr>
          <w:p w14:paraId="09972F8D" w14:textId="77777777" w:rsidR="000C1E68" w:rsidRPr="006D0CC3" w:rsidDel="009722DA" w:rsidRDefault="000C1E68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2336" w:type="dxa"/>
            <w:tcBorders>
              <w:bottom w:val="single" w:sz="4" w:space="0" w:color="auto"/>
            </w:tcBorders>
          </w:tcPr>
          <w:p w14:paraId="0807E7A1" w14:textId="3048B952" w:rsidR="000C1E68" w:rsidRPr="006D0CC3" w:rsidDel="009722DA" w:rsidRDefault="000C1E68" w:rsidP="000C1E68">
            <w:pPr>
              <w:pStyle w:val="acctfourfigures"/>
              <w:tabs>
                <w:tab w:val="clear" w:pos="765"/>
                <w:tab w:val="decimal" w:pos="1338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271" w:type="dxa"/>
          </w:tcPr>
          <w:p w14:paraId="049549E6" w14:textId="77777777" w:rsidR="000C1E68" w:rsidRPr="006D0CC3" w:rsidDel="009722DA" w:rsidRDefault="000C1E68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612" w:type="dxa"/>
            <w:tcBorders>
              <w:bottom w:val="single" w:sz="4" w:space="0" w:color="auto"/>
            </w:tcBorders>
            <w:shd w:val="clear" w:color="auto" w:fill="auto"/>
          </w:tcPr>
          <w:p w14:paraId="6E40A577" w14:textId="21C89F35" w:rsidR="000C1E68" w:rsidRPr="006D0CC3" w:rsidDel="009722DA" w:rsidRDefault="000C1E68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  <w:r w:rsidRPr="006D0CC3">
              <w:rPr>
                <w:rFonts w:ascii="Angsana New" w:eastAsia="Calibri" w:hAnsi="Angsana New"/>
                <w:sz w:val="28"/>
                <w:szCs w:val="28"/>
                <w:lang w:val="en-US" w:eastAsia="en-GB" w:bidi="th-TH"/>
              </w:rPr>
              <w:t>797</w:t>
            </w:r>
          </w:p>
        </w:tc>
      </w:tr>
      <w:tr w:rsidR="000C1E68" w:rsidRPr="006D0CC3" w14:paraId="56E8478E" w14:textId="77777777" w:rsidTr="001F019F">
        <w:trPr>
          <w:gridAfter w:val="1"/>
          <w:wAfter w:w="23" w:type="dxa"/>
          <w:trHeight w:val="389"/>
        </w:trPr>
        <w:tc>
          <w:tcPr>
            <w:tcW w:w="5109" w:type="dxa"/>
            <w:shd w:val="clear" w:color="auto" w:fill="auto"/>
            <w:vAlign w:val="bottom"/>
          </w:tcPr>
          <w:p w14:paraId="581022AA" w14:textId="56D666DA" w:rsidR="000C1E68" w:rsidRPr="006D0CC3" w:rsidRDefault="000C1E68" w:rsidP="006D0CC3">
            <w:pPr>
              <w:spacing w:line="400" w:lineRule="exact"/>
              <w:ind w:left="142" w:hanging="142"/>
              <w:rPr>
                <w:rFonts w:ascii="Angsana New" w:eastAsia="Calibri" w:hAnsi="Angsana New"/>
                <w:sz w:val="28"/>
                <w:szCs w:val="28"/>
                <w:cs/>
                <w:lang w:val="en-GB" w:eastAsia="en-GB"/>
              </w:rPr>
            </w:pPr>
            <w:r w:rsidRPr="006D0CC3"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GB" w:eastAsia="en-GB"/>
              </w:rPr>
              <w:t xml:space="preserve">มูลค่าตามบัญชีของส่วนได้เสียในบริษัทร่วม </w:t>
            </w:r>
            <w:r w:rsidR="006D0CC3" w:rsidRPr="006D0CC3"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GB" w:eastAsia="en-GB"/>
              </w:rPr>
              <w:t xml:space="preserve">ณ วันที่ </w:t>
            </w:r>
            <w:r w:rsidR="006D0CC3" w:rsidRPr="006D0CC3">
              <w:rPr>
                <w:rFonts w:ascii="Angsana New" w:eastAsia="Calibri" w:hAnsi="Angsana New"/>
                <w:b/>
                <w:bCs/>
                <w:sz w:val="28"/>
                <w:szCs w:val="28"/>
                <w:lang w:eastAsia="en-GB"/>
              </w:rPr>
              <w:t>31</w:t>
            </w:r>
            <w:r w:rsidR="006D0CC3" w:rsidRPr="006D0CC3"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GB" w:eastAsia="en-GB"/>
              </w:rPr>
              <w:t xml:space="preserve"> ธันวาคม</w:t>
            </w:r>
          </w:p>
        </w:tc>
        <w:tc>
          <w:tcPr>
            <w:tcW w:w="261" w:type="dxa"/>
            <w:shd w:val="clear" w:color="auto" w:fill="auto"/>
          </w:tcPr>
          <w:p w14:paraId="7E0EBB88" w14:textId="77777777" w:rsidR="000C1E68" w:rsidRPr="006D0CC3" w:rsidRDefault="000C1E68" w:rsidP="000C1E68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</w:p>
        </w:tc>
        <w:tc>
          <w:tcPr>
            <w:tcW w:w="13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63D4034" w14:textId="7EBB7F8B" w:rsidR="000C1E68" w:rsidRPr="006D0CC3" w:rsidRDefault="000C1E68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="Angsana New" w:eastAsia="Calibri" w:hAnsi="Angsana New"/>
                <w:b/>
                <w:bCs/>
                <w:sz w:val="28"/>
                <w:szCs w:val="28"/>
                <w:lang w:eastAsia="en-GB"/>
              </w:rPr>
            </w:pPr>
            <w:r w:rsidRPr="006D0CC3">
              <w:rPr>
                <w:rFonts w:ascii="Angsana New" w:eastAsia="Calibri" w:hAnsi="Angsana New"/>
                <w:b/>
                <w:bCs/>
                <w:sz w:val="28"/>
                <w:szCs w:val="28"/>
                <w:lang w:eastAsia="en-GB"/>
              </w:rPr>
              <w:t>108,271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D4BEAA" w14:textId="77777777" w:rsidR="000C1E68" w:rsidRPr="006D0CC3" w:rsidRDefault="000C1E68" w:rsidP="000C1E68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ind w:right="11"/>
              <w:jc w:val="right"/>
              <w:rPr>
                <w:rFonts w:ascii="Angsana New" w:eastAsia="Calibri" w:hAnsi="Angsan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1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AA36D4D" w14:textId="12611033" w:rsidR="000C1E68" w:rsidRPr="006D0CC3" w:rsidRDefault="000C1E68" w:rsidP="000C1E68">
            <w:pPr>
              <w:pStyle w:val="acctfourfigures"/>
              <w:tabs>
                <w:tab w:val="clear" w:pos="765"/>
                <w:tab w:val="decimal" w:pos="1689"/>
              </w:tabs>
              <w:spacing w:line="400" w:lineRule="exact"/>
              <w:ind w:right="11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 w:bidi="th-TH"/>
              </w:rPr>
            </w:pPr>
            <w:r w:rsidRPr="006D0CC3"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  <w:t>103</w:t>
            </w:r>
            <w:r w:rsidRPr="006D0CC3">
              <w:rPr>
                <w:rFonts w:ascii="Angsana New" w:eastAsia="Calibri" w:hAnsi="Angsana New"/>
                <w:b/>
                <w:bCs/>
                <w:sz w:val="28"/>
                <w:szCs w:val="28"/>
                <w:lang w:eastAsia="en-GB"/>
              </w:rPr>
              <w:t>,</w:t>
            </w:r>
            <w:r w:rsidRPr="006D0CC3"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  <w:t>208</w:t>
            </w:r>
          </w:p>
        </w:tc>
        <w:tc>
          <w:tcPr>
            <w:tcW w:w="270" w:type="dxa"/>
          </w:tcPr>
          <w:p w14:paraId="1AA5123E" w14:textId="77777777" w:rsidR="000C1E68" w:rsidRPr="006D0CC3" w:rsidDel="009722DA" w:rsidRDefault="000C1E68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="Angsana New" w:eastAsia="Calibri" w:hAnsi="Angsan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261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B9A43F" w14:textId="578666B3" w:rsidR="000C1E68" w:rsidRPr="006D0CC3" w:rsidDel="009722DA" w:rsidRDefault="000C1E68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</w:pPr>
            <w:r w:rsidRPr="006D0CC3"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  <w:t>73,249</w:t>
            </w:r>
          </w:p>
        </w:tc>
        <w:tc>
          <w:tcPr>
            <w:tcW w:w="270" w:type="dxa"/>
          </w:tcPr>
          <w:p w14:paraId="71DEE8EA" w14:textId="77777777" w:rsidR="000C1E68" w:rsidRPr="006D0CC3" w:rsidRDefault="000C1E68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F9A45A8" w14:textId="6894A113" w:rsidR="000C1E68" w:rsidRPr="006D0CC3" w:rsidRDefault="000C1E68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 w:bidi="th-TH"/>
              </w:rPr>
            </w:pPr>
            <w:r w:rsidRPr="006D0CC3"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  <w:t>70</w:t>
            </w:r>
            <w:r w:rsidRPr="006D0CC3">
              <w:rPr>
                <w:rFonts w:ascii="Angsana New" w:eastAsia="Calibri" w:hAnsi="Angsana New"/>
                <w:b/>
                <w:bCs/>
                <w:sz w:val="28"/>
                <w:szCs w:val="28"/>
                <w:lang w:eastAsia="en-GB"/>
              </w:rPr>
              <w:t>,</w:t>
            </w:r>
            <w:r w:rsidRPr="006D0CC3"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  <w:t>484</w:t>
            </w:r>
          </w:p>
        </w:tc>
        <w:tc>
          <w:tcPr>
            <w:tcW w:w="270" w:type="dxa"/>
          </w:tcPr>
          <w:p w14:paraId="2C6F0032" w14:textId="77777777" w:rsidR="000C1E68" w:rsidRPr="006D0CC3" w:rsidDel="009722DA" w:rsidRDefault="000C1E68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2336" w:type="dxa"/>
            <w:tcBorders>
              <w:bottom w:val="double" w:sz="4" w:space="0" w:color="auto"/>
            </w:tcBorders>
          </w:tcPr>
          <w:p w14:paraId="3967408D" w14:textId="75E608B0" w:rsidR="000C1E68" w:rsidRPr="006D0CC3" w:rsidDel="009722DA" w:rsidRDefault="000C1E68" w:rsidP="000C1E68">
            <w:pPr>
              <w:pStyle w:val="acctfourfigures"/>
              <w:tabs>
                <w:tab w:val="clear" w:pos="765"/>
                <w:tab w:val="decimal" w:pos="1338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 w:bidi="th-TH"/>
              </w:rPr>
            </w:pPr>
            <w:r w:rsidRPr="006D0CC3"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  <w:t>45,5</w:t>
            </w:r>
            <w:r w:rsidRPr="006D0CC3"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  <w:lang w:val="en-US" w:eastAsia="en-GB" w:bidi="th-TH"/>
              </w:rPr>
              <w:t>91</w:t>
            </w:r>
          </w:p>
        </w:tc>
        <w:tc>
          <w:tcPr>
            <w:tcW w:w="271" w:type="dxa"/>
          </w:tcPr>
          <w:p w14:paraId="3E77AC27" w14:textId="77777777" w:rsidR="000C1E68" w:rsidRPr="006D0CC3" w:rsidDel="009722DA" w:rsidRDefault="000C1E68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61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0143C06" w14:textId="289077C4" w:rsidR="000C1E68" w:rsidRPr="006D0CC3" w:rsidDel="009722DA" w:rsidRDefault="000C1E68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</w:pPr>
            <w:r w:rsidRPr="006D0CC3"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  <w:t>40</w:t>
            </w:r>
            <w:r w:rsidRPr="006D0CC3">
              <w:rPr>
                <w:rFonts w:ascii="Angsana New" w:eastAsia="Calibri" w:hAnsi="Angsana New"/>
                <w:b/>
                <w:bCs/>
                <w:sz w:val="28"/>
                <w:szCs w:val="28"/>
                <w:lang w:eastAsia="en-GB"/>
              </w:rPr>
              <w:t>,</w:t>
            </w:r>
            <w:r w:rsidRPr="006D0CC3"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  <w:t>931</w:t>
            </w:r>
          </w:p>
        </w:tc>
      </w:tr>
      <w:tr w:rsidR="00942788" w:rsidRPr="006D0CC3" w14:paraId="1205DC30" w14:textId="77777777" w:rsidTr="001F019F">
        <w:trPr>
          <w:gridAfter w:val="1"/>
          <w:wAfter w:w="23" w:type="dxa"/>
          <w:trHeight w:hRule="exact" w:val="120"/>
        </w:trPr>
        <w:tc>
          <w:tcPr>
            <w:tcW w:w="5109" w:type="dxa"/>
            <w:shd w:val="clear" w:color="auto" w:fill="auto"/>
            <w:vAlign w:val="bottom"/>
          </w:tcPr>
          <w:p w14:paraId="649B7959" w14:textId="77777777" w:rsidR="00942788" w:rsidRPr="006D0CC3" w:rsidRDefault="00942788" w:rsidP="00DC01D4">
            <w:pPr>
              <w:spacing w:line="400" w:lineRule="exact"/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61" w:type="dxa"/>
            <w:shd w:val="clear" w:color="auto" w:fill="auto"/>
          </w:tcPr>
          <w:p w14:paraId="3B8B33C8" w14:textId="77777777" w:rsidR="00942788" w:rsidRPr="006D0CC3" w:rsidRDefault="00942788" w:rsidP="000C1E68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rPr>
                <w:rFonts w:ascii="Angsana New" w:eastAsia="Calibri" w:hAnsi="Angsana New"/>
                <w:sz w:val="28"/>
                <w:szCs w:val="28"/>
                <w:lang w:eastAsia="en-GB"/>
              </w:rPr>
            </w:pPr>
          </w:p>
        </w:tc>
        <w:tc>
          <w:tcPr>
            <w:tcW w:w="13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64E6170" w14:textId="77777777" w:rsidR="00942788" w:rsidRPr="006D0CC3" w:rsidRDefault="00942788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="Angsana New" w:eastAsia="Calibri" w:hAnsi="Angsan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7FCE119" w14:textId="77777777" w:rsidR="00942788" w:rsidRPr="006D0CC3" w:rsidRDefault="00942788" w:rsidP="000C1E68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ind w:right="11"/>
              <w:jc w:val="right"/>
              <w:rPr>
                <w:rFonts w:ascii="Angsana New" w:eastAsia="Calibri" w:hAnsi="Angsan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1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B546CFF" w14:textId="77777777" w:rsidR="00942788" w:rsidRPr="006D0CC3" w:rsidRDefault="00942788" w:rsidP="000C1E68">
            <w:pPr>
              <w:pStyle w:val="acctfourfigures"/>
              <w:tabs>
                <w:tab w:val="clear" w:pos="765"/>
                <w:tab w:val="decimal" w:pos="1689"/>
              </w:tabs>
              <w:spacing w:line="400" w:lineRule="exact"/>
              <w:ind w:right="11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270" w:type="dxa"/>
          </w:tcPr>
          <w:p w14:paraId="20E66893" w14:textId="77777777" w:rsidR="00942788" w:rsidRPr="006D0CC3" w:rsidDel="009722DA" w:rsidRDefault="00942788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="Angsana New" w:eastAsia="Calibri" w:hAnsi="Angsan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261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246A5A5" w14:textId="77777777" w:rsidR="00942788" w:rsidRPr="006D0CC3" w:rsidRDefault="00942788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270" w:type="dxa"/>
          </w:tcPr>
          <w:p w14:paraId="2B4D8768" w14:textId="77777777" w:rsidR="00942788" w:rsidRPr="006D0CC3" w:rsidRDefault="00942788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2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85059CD" w14:textId="77777777" w:rsidR="00942788" w:rsidRPr="006D0CC3" w:rsidRDefault="00942788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270" w:type="dxa"/>
          </w:tcPr>
          <w:p w14:paraId="1D91F015" w14:textId="77777777" w:rsidR="00942788" w:rsidRPr="006D0CC3" w:rsidDel="009722DA" w:rsidRDefault="00942788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2336" w:type="dxa"/>
            <w:tcBorders>
              <w:top w:val="double" w:sz="4" w:space="0" w:color="auto"/>
            </w:tcBorders>
          </w:tcPr>
          <w:p w14:paraId="02B40A9B" w14:textId="77777777" w:rsidR="00942788" w:rsidRPr="006D0CC3" w:rsidRDefault="00942788" w:rsidP="000C1E68">
            <w:pPr>
              <w:pStyle w:val="acctfourfigures"/>
              <w:tabs>
                <w:tab w:val="clear" w:pos="765"/>
                <w:tab w:val="decimal" w:pos="1338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271" w:type="dxa"/>
          </w:tcPr>
          <w:p w14:paraId="50079FE5" w14:textId="77777777" w:rsidR="00942788" w:rsidRPr="006D0CC3" w:rsidDel="009722DA" w:rsidRDefault="00942788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61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F8DE7E3" w14:textId="77777777" w:rsidR="00942788" w:rsidRPr="006D0CC3" w:rsidRDefault="00942788" w:rsidP="000C1E6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</w:pPr>
          </w:p>
        </w:tc>
      </w:tr>
    </w:tbl>
    <w:p w14:paraId="58CAF79C" w14:textId="164A8250" w:rsidR="00B82CBD" w:rsidRPr="000F3449" w:rsidRDefault="00ED7101" w:rsidP="00DC01D4">
      <w:pPr>
        <w:pStyle w:val="block"/>
        <w:spacing w:after="0" w:line="240" w:lineRule="atLeast"/>
        <w:ind w:left="0"/>
        <w:rPr>
          <w:rFonts w:ascii="Angsana New" w:hAnsi="Angsana New"/>
          <w:spacing w:val="-2"/>
          <w:szCs w:val="22"/>
          <w:vertAlign w:val="superscript"/>
          <w:lang w:bidi="th-TH"/>
        </w:rPr>
        <w:sectPr w:rsidR="00B82CBD" w:rsidRPr="000F3449" w:rsidSect="00A1782A">
          <w:footerReference w:type="default" r:id="rId22"/>
          <w:footerReference w:type="first" r:id="rId23"/>
          <w:pgSz w:w="16840" w:h="11907" w:orient="landscape" w:code="9"/>
          <w:pgMar w:top="1152" w:right="691" w:bottom="720" w:left="576" w:header="720" w:footer="576" w:gutter="0"/>
          <w:cols w:space="708"/>
          <w:docGrid w:linePitch="360"/>
        </w:sectPr>
      </w:pPr>
      <w:r w:rsidRPr="006D0CC3">
        <w:rPr>
          <w:rFonts w:ascii="Angsana New" w:hAnsi="Angsana New"/>
          <w:spacing w:val="-2"/>
          <w:sz w:val="28"/>
          <w:szCs w:val="28"/>
          <w:vertAlign w:val="superscript"/>
        </w:rPr>
        <w:t>*</w:t>
      </w:r>
      <w:r>
        <w:rPr>
          <w:rFonts w:ascii="Angsana New" w:hAnsi="Angsana New" w:hint="cs"/>
          <w:spacing w:val="-2"/>
          <w:sz w:val="28"/>
          <w:szCs w:val="28"/>
          <w:vertAlign w:val="superscript"/>
          <w:cs/>
          <w:lang w:bidi="th-TH"/>
        </w:rPr>
        <w:t xml:space="preserve">    </w:t>
      </w:r>
      <w:r w:rsidR="000745D6">
        <w:rPr>
          <w:rFonts w:ascii="Angsana New" w:hAnsi="Angsana New" w:hint="cs"/>
          <w:sz w:val="30"/>
          <w:szCs w:val="30"/>
          <w:cs/>
          <w:lang w:val="en-US" w:bidi="th-TH"/>
        </w:rPr>
        <w:t>เล</w:t>
      </w:r>
      <w:r w:rsidR="003F31C7">
        <w:rPr>
          <w:rFonts w:ascii="Angsana New" w:hAnsi="Angsana New" w:hint="cs"/>
          <w:sz w:val="30"/>
          <w:szCs w:val="30"/>
          <w:cs/>
          <w:lang w:val="en-US" w:bidi="th-TH"/>
        </w:rPr>
        <w:t xml:space="preserve">ิกกิจการปี </w:t>
      </w:r>
      <w:r w:rsidR="003F31C7">
        <w:rPr>
          <w:rFonts w:ascii="Angsana New" w:hAnsi="Angsana New"/>
          <w:sz w:val="30"/>
          <w:szCs w:val="30"/>
          <w:lang w:val="en-US" w:bidi="th-TH"/>
        </w:rPr>
        <w:t>2564</w:t>
      </w:r>
    </w:p>
    <w:p w14:paraId="2D736580" w14:textId="555604B4" w:rsidR="002E66A9" w:rsidRPr="00C20284" w:rsidRDefault="002E66A9">
      <w:pPr>
        <w:pStyle w:val="block"/>
        <w:spacing w:after="0" w:line="240" w:lineRule="atLeast"/>
        <w:ind w:left="540"/>
        <w:rPr>
          <w:rFonts w:ascii="Angsana New" w:hAnsi="Angsana New"/>
          <w:i/>
          <w:iCs/>
          <w:sz w:val="30"/>
          <w:szCs w:val="30"/>
          <w:lang w:val="en-US"/>
        </w:rPr>
      </w:pPr>
      <w:r w:rsidRPr="00C20284">
        <w:rPr>
          <w:rFonts w:ascii="Angsana New" w:hAnsi="Angsana New"/>
          <w:i/>
          <w:iCs/>
          <w:sz w:val="30"/>
          <w:szCs w:val="30"/>
          <w:cs/>
          <w:lang w:val="en-US" w:bidi="th-TH"/>
        </w:rPr>
        <w:lastRenderedPageBreak/>
        <w:t>บริษัทร่วมที่ไม่มีสาระสำคัญ</w:t>
      </w:r>
    </w:p>
    <w:p w14:paraId="3F09A4E2" w14:textId="77777777" w:rsidR="002E66A9" w:rsidRPr="00C20284" w:rsidRDefault="002E66A9">
      <w:pPr>
        <w:pStyle w:val="block"/>
        <w:spacing w:after="0" w:line="240" w:lineRule="auto"/>
        <w:ind w:left="540"/>
        <w:rPr>
          <w:rFonts w:ascii="Angsana New" w:hAnsi="Angsana New"/>
          <w:sz w:val="18"/>
          <w:szCs w:val="18"/>
          <w:lang w:val="en-US"/>
        </w:rPr>
      </w:pPr>
    </w:p>
    <w:p w14:paraId="70075395" w14:textId="77777777" w:rsidR="002E66A9" w:rsidRPr="00C20284" w:rsidRDefault="002E66A9" w:rsidP="001B16F3">
      <w:pPr>
        <w:pStyle w:val="block"/>
        <w:spacing w:after="0" w:line="240" w:lineRule="atLeast"/>
        <w:ind w:left="540" w:right="-11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C20284">
        <w:rPr>
          <w:rFonts w:ascii="Angsana New" w:hAnsi="Angsana New"/>
          <w:sz w:val="30"/>
          <w:szCs w:val="30"/>
          <w:cs/>
          <w:lang w:bidi="th-TH"/>
        </w:rPr>
        <w:t>ตารางต่อไปนี้สรุปข้อมูลทางการเงินของส่วนได้เสียในบริษัทร่วมที่ไม่มีสาระสำคัญ</w:t>
      </w:r>
      <w:r w:rsidR="002F1A18" w:rsidRPr="00C20284">
        <w:rPr>
          <w:rFonts w:ascii="Angsana New" w:hAnsi="Angsana New"/>
          <w:sz w:val="30"/>
          <w:szCs w:val="30"/>
          <w:cs/>
          <w:lang w:bidi="th-TH"/>
        </w:rPr>
        <w:t>ของกลุ่มบริษัท</w:t>
      </w:r>
    </w:p>
    <w:tbl>
      <w:tblPr>
        <w:tblW w:w="934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649"/>
        <w:gridCol w:w="1260"/>
        <w:gridCol w:w="180"/>
        <w:gridCol w:w="1260"/>
      </w:tblGrid>
      <w:tr w:rsidR="002E66A9" w:rsidRPr="00C20284" w14:paraId="388D153D" w14:textId="77777777" w:rsidTr="00437A99">
        <w:trPr>
          <w:cantSplit/>
          <w:tblHeader/>
        </w:trPr>
        <w:tc>
          <w:tcPr>
            <w:tcW w:w="6649" w:type="dxa"/>
          </w:tcPr>
          <w:p w14:paraId="7C7D4AF1" w14:textId="77777777" w:rsidR="002E66A9" w:rsidRPr="00C20284" w:rsidRDefault="002E66A9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6DB0F3FD" w14:textId="77777777" w:rsidR="002E66A9" w:rsidRPr="00C20284" w:rsidRDefault="002E66A9">
            <w:pPr>
              <w:pStyle w:val="acctfourfigures"/>
              <w:spacing w:line="240" w:lineRule="atLeast"/>
              <w:ind w:right="90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2028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7029D7" w:rsidRPr="00C2028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="00AD0463" w:rsidRPr="00C20284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 xml:space="preserve">: 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D3CAC" w:rsidRPr="00C20284" w14:paraId="3996B7A1" w14:textId="77777777" w:rsidTr="00437A99">
        <w:trPr>
          <w:cantSplit/>
          <w:trHeight w:val="103"/>
          <w:tblHeader/>
        </w:trPr>
        <w:tc>
          <w:tcPr>
            <w:tcW w:w="6649" w:type="dxa"/>
          </w:tcPr>
          <w:p w14:paraId="1774A765" w14:textId="77777777" w:rsidR="00CD3CAC" w:rsidRPr="00C20284" w:rsidRDefault="00CD3CAC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7146862F" w14:textId="77777777" w:rsidR="00CD3CAC" w:rsidRPr="00C20284" w:rsidRDefault="00CD3CA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2E66A9" w:rsidRPr="00C20284" w14:paraId="21119709" w14:textId="77777777" w:rsidTr="00D75587">
        <w:trPr>
          <w:cantSplit/>
          <w:trHeight w:val="103"/>
          <w:tblHeader/>
        </w:trPr>
        <w:tc>
          <w:tcPr>
            <w:tcW w:w="6649" w:type="dxa"/>
          </w:tcPr>
          <w:p w14:paraId="660F6D62" w14:textId="77777777" w:rsidR="002E66A9" w:rsidRPr="00C20284" w:rsidRDefault="002E66A9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8E436E5" w14:textId="5FAD6FC5" w:rsidR="002E66A9" w:rsidRPr="00F50C23" w:rsidRDefault="009711B9">
            <w:pPr>
              <w:pStyle w:val="acctmergecolhdg"/>
              <w:spacing w:line="240" w:lineRule="atLeast"/>
              <w:ind w:right="281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F50C23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3C6613" w:rsidRPr="00F50C23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61AD76A" w14:textId="77777777" w:rsidR="002E66A9" w:rsidRPr="00F50C23" w:rsidRDefault="002E66A9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EC6F0D3" w14:textId="3F3E4B81" w:rsidR="002E66A9" w:rsidRPr="00F50C23" w:rsidRDefault="009711B9">
            <w:pPr>
              <w:pStyle w:val="acctmergecolhdg"/>
              <w:spacing w:line="240" w:lineRule="atLeast"/>
              <w:ind w:right="281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F50C23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</w:tr>
      <w:tr w:rsidR="002857DC" w:rsidRPr="00C20284" w14:paraId="1EE4FE16" w14:textId="77777777" w:rsidTr="0001311D">
        <w:trPr>
          <w:cantSplit/>
        </w:trPr>
        <w:tc>
          <w:tcPr>
            <w:tcW w:w="6649" w:type="dxa"/>
          </w:tcPr>
          <w:p w14:paraId="2B05F890" w14:textId="77777777" w:rsidR="002857DC" w:rsidRPr="00C20284" w:rsidRDefault="002857DC" w:rsidP="002857DC">
            <w:pPr>
              <w:ind w:left="11" w:firstLine="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มูลค่าตามบัญชีของส่วนได้เสียในบริษัทร่วมที่ไม่มีสาระสำคัญ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1D7EA9" w14:textId="287BAF58" w:rsidR="002857DC" w:rsidRPr="00C20284" w:rsidRDefault="00953E90" w:rsidP="002857D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8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</w:t>
            </w:r>
            <w:r w:rsidR="0072193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</w:t>
            </w:r>
            <w:r w:rsidR="006732A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4990E4C6" w14:textId="77777777" w:rsidR="002857DC" w:rsidRPr="00C20284" w:rsidRDefault="002857DC" w:rsidP="002857DC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A54F6D" w14:textId="573960F5" w:rsidR="002857DC" w:rsidRPr="00C20284" w:rsidRDefault="009711B9" w:rsidP="002857D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2857DC" w:rsidRPr="00C2028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216</w:t>
            </w:r>
          </w:p>
        </w:tc>
      </w:tr>
      <w:tr w:rsidR="002857DC" w:rsidRPr="00C20284" w14:paraId="3D3E2FEE" w14:textId="77777777" w:rsidTr="00437A99">
        <w:trPr>
          <w:cantSplit/>
        </w:trPr>
        <w:tc>
          <w:tcPr>
            <w:tcW w:w="6649" w:type="dxa"/>
          </w:tcPr>
          <w:p w14:paraId="75411E2D" w14:textId="77777777" w:rsidR="002857DC" w:rsidRPr="00C20284" w:rsidRDefault="002857DC" w:rsidP="002857DC">
            <w:pPr>
              <w:ind w:left="11" w:firstLine="3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ส่วนแบ่งของกลุ่มบริษัทใน</w:t>
            </w:r>
          </w:p>
        </w:tc>
        <w:tc>
          <w:tcPr>
            <w:tcW w:w="1260" w:type="dxa"/>
          </w:tcPr>
          <w:p w14:paraId="5E2F9138" w14:textId="77777777" w:rsidR="002857DC" w:rsidRPr="00C20284" w:rsidRDefault="002857DC" w:rsidP="002857D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1E2E855" w14:textId="77777777" w:rsidR="002857DC" w:rsidRPr="00C20284" w:rsidRDefault="002857DC" w:rsidP="002857D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F800A9" w14:textId="77777777" w:rsidR="002857DC" w:rsidRPr="00C20284" w:rsidRDefault="002857DC" w:rsidP="002857D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57DC" w:rsidRPr="00C20284" w14:paraId="624D4E2E" w14:textId="77777777" w:rsidTr="00437A99">
        <w:trPr>
          <w:cantSplit/>
        </w:trPr>
        <w:tc>
          <w:tcPr>
            <w:tcW w:w="6649" w:type="dxa"/>
          </w:tcPr>
          <w:p w14:paraId="15C1A3D1" w14:textId="77777777" w:rsidR="002857DC" w:rsidRPr="00C20284" w:rsidRDefault="002857DC" w:rsidP="002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left="641" w:hanging="544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 xml:space="preserve">-    </w:t>
            </w:r>
            <w:r w:rsidRPr="00C20284">
              <w:rPr>
                <w:rFonts w:ascii="Angsana New" w:hAnsi="Angsana New"/>
                <w:sz w:val="30"/>
                <w:szCs w:val="30"/>
                <w:cs/>
              </w:rPr>
              <w:t>กำไรจากการดำเนินงานอย่างต่อเนื่อง</w:t>
            </w:r>
          </w:p>
        </w:tc>
        <w:tc>
          <w:tcPr>
            <w:tcW w:w="1260" w:type="dxa"/>
          </w:tcPr>
          <w:p w14:paraId="40B6410C" w14:textId="2C37EC41" w:rsidR="002857DC" w:rsidRPr="00C20284" w:rsidRDefault="006732AC" w:rsidP="002857D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200</w:t>
            </w:r>
          </w:p>
        </w:tc>
        <w:tc>
          <w:tcPr>
            <w:tcW w:w="180" w:type="dxa"/>
          </w:tcPr>
          <w:p w14:paraId="2AEA4513" w14:textId="77777777" w:rsidR="002857DC" w:rsidRPr="00C20284" w:rsidRDefault="002857DC" w:rsidP="002857D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68A9F7" w14:textId="450CB59F" w:rsidR="002857DC" w:rsidRPr="00C20284" w:rsidRDefault="009711B9" w:rsidP="002857DC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560</w:t>
            </w:r>
          </w:p>
        </w:tc>
      </w:tr>
      <w:tr w:rsidR="002857DC" w:rsidRPr="00C20284" w14:paraId="502DFF68" w14:textId="77777777" w:rsidTr="00437A99">
        <w:trPr>
          <w:cantSplit/>
        </w:trPr>
        <w:tc>
          <w:tcPr>
            <w:tcW w:w="6649" w:type="dxa"/>
          </w:tcPr>
          <w:p w14:paraId="4ABD38D1" w14:textId="77777777" w:rsidR="002857DC" w:rsidRPr="00C20284" w:rsidRDefault="002857DC" w:rsidP="002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left="641" w:hanging="544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 xml:space="preserve">-    </w:t>
            </w:r>
            <w:r w:rsidRPr="00C20284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839784D" w14:textId="75914C0A" w:rsidR="002857DC" w:rsidRPr="00C20284" w:rsidRDefault="006732AC" w:rsidP="002857D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180" w:type="dxa"/>
          </w:tcPr>
          <w:p w14:paraId="2FC8FBAA" w14:textId="77777777" w:rsidR="002857DC" w:rsidRPr="00C20284" w:rsidRDefault="002857DC" w:rsidP="002857D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C6B6C7E" w14:textId="1966FA67" w:rsidR="002857DC" w:rsidRPr="00C20284" w:rsidRDefault="009711B9" w:rsidP="002857DC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326</w:t>
            </w:r>
          </w:p>
        </w:tc>
      </w:tr>
      <w:tr w:rsidR="002857DC" w:rsidRPr="00C20284" w14:paraId="6D02AB9F" w14:textId="77777777" w:rsidTr="00437A99">
        <w:trPr>
          <w:cantSplit/>
        </w:trPr>
        <w:tc>
          <w:tcPr>
            <w:tcW w:w="6649" w:type="dxa"/>
          </w:tcPr>
          <w:p w14:paraId="0FAC0643" w14:textId="77777777" w:rsidR="002857DC" w:rsidRPr="00C20284" w:rsidRDefault="002857DC" w:rsidP="002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left="641" w:hanging="544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 xml:space="preserve">-    </w:t>
            </w:r>
            <w:r w:rsidRPr="00C20284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578E4C5" w14:textId="7A4BEDEC" w:rsidR="002857DC" w:rsidRPr="00C20284" w:rsidRDefault="006732AC" w:rsidP="002857D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229</w:t>
            </w:r>
          </w:p>
        </w:tc>
        <w:tc>
          <w:tcPr>
            <w:tcW w:w="180" w:type="dxa"/>
          </w:tcPr>
          <w:p w14:paraId="19ED4EC2" w14:textId="77777777" w:rsidR="002857DC" w:rsidRPr="00C20284" w:rsidRDefault="002857DC" w:rsidP="002857D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FF31F40" w14:textId="714D5392" w:rsidR="002857DC" w:rsidRPr="00C20284" w:rsidRDefault="009711B9" w:rsidP="002857DC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886</w:t>
            </w:r>
          </w:p>
        </w:tc>
      </w:tr>
    </w:tbl>
    <w:p w14:paraId="1A7ED6A5" w14:textId="77777777" w:rsidR="002E66A9" w:rsidRPr="00DA17F6" w:rsidRDefault="002E66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eastAsia="Angsana New" w:hAnsi="Angsana New"/>
          <w:sz w:val="14"/>
          <w:szCs w:val="14"/>
        </w:rPr>
      </w:pPr>
    </w:p>
    <w:p w14:paraId="0EFD305E" w14:textId="52DB6ACB" w:rsidR="00437A99" w:rsidRPr="00C20284" w:rsidRDefault="00437A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eastAsia="Angsana New" w:hAnsi="Angsana New"/>
          <w:sz w:val="30"/>
          <w:szCs w:val="30"/>
        </w:rPr>
      </w:pPr>
      <w:r w:rsidRPr="00C20284">
        <w:rPr>
          <w:rFonts w:ascii="Angsana New" w:eastAsia="Angsana New" w:hAnsi="Angsana New"/>
          <w:sz w:val="30"/>
          <w:szCs w:val="30"/>
          <w:cs/>
        </w:rPr>
        <w:t>หนี้สินที่อาจเกิดขึ้นในส่วนที่เกี่ยวกับเงินลงทุนในบริ</w:t>
      </w:r>
      <w:r w:rsidR="009C5B94" w:rsidRPr="00C20284">
        <w:rPr>
          <w:rFonts w:ascii="Angsana New" w:eastAsia="Angsana New" w:hAnsi="Angsana New"/>
          <w:sz w:val="30"/>
          <w:szCs w:val="30"/>
          <w:cs/>
        </w:rPr>
        <w:t xml:space="preserve">ษัทร่วม ณ วันที่ </w:t>
      </w:r>
      <w:r w:rsidR="009711B9" w:rsidRPr="009711B9">
        <w:rPr>
          <w:rFonts w:ascii="Angsana New" w:eastAsia="Angsana New" w:hAnsi="Angsana New"/>
          <w:sz w:val="30"/>
          <w:szCs w:val="30"/>
        </w:rPr>
        <w:t>31</w:t>
      </w:r>
      <w:r w:rsidR="009C5B94" w:rsidRPr="00C20284">
        <w:rPr>
          <w:rFonts w:ascii="Angsana New" w:eastAsia="Angsana New" w:hAnsi="Angsana New"/>
          <w:sz w:val="30"/>
          <w:szCs w:val="30"/>
          <w:cs/>
        </w:rPr>
        <w:t xml:space="preserve"> ธันวาคม</w:t>
      </w:r>
      <w:r w:rsidR="009C5B94" w:rsidRPr="00C20284">
        <w:rPr>
          <w:rFonts w:ascii="Angsana New" w:eastAsia="Angsana New" w:hAnsi="Angsana New"/>
          <w:sz w:val="30"/>
          <w:szCs w:val="30"/>
        </w:rPr>
        <w:t xml:space="preserve"> </w:t>
      </w:r>
      <w:r w:rsidR="009D7032" w:rsidRPr="00C20284">
        <w:rPr>
          <w:rFonts w:ascii="Angsana New" w:eastAsia="Angsana New" w:hAnsi="Angsana New"/>
          <w:sz w:val="30"/>
          <w:szCs w:val="30"/>
          <w:cs/>
        </w:rPr>
        <w:t>มี</w:t>
      </w:r>
      <w:r w:rsidRPr="00C20284">
        <w:rPr>
          <w:rFonts w:ascii="Angsana New" w:eastAsia="Angsana New" w:hAnsi="Angsana New"/>
          <w:sz w:val="30"/>
          <w:szCs w:val="30"/>
          <w:cs/>
        </w:rPr>
        <w:t>ดังนี้</w:t>
      </w:r>
    </w:p>
    <w:tbl>
      <w:tblPr>
        <w:tblW w:w="934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649"/>
        <w:gridCol w:w="1260"/>
        <w:gridCol w:w="180"/>
        <w:gridCol w:w="1260"/>
      </w:tblGrid>
      <w:tr w:rsidR="00437A99" w:rsidRPr="00C20284" w14:paraId="19D4548F" w14:textId="77777777" w:rsidTr="00437A99">
        <w:trPr>
          <w:cantSplit/>
          <w:tblHeader/>
        </w:trPr>
        <w:tc>
          <w:tcPr>
            <w:tcW w:w="6649" w:type="dxa"/>
          </w:tcPr>
          <w:p w14:paraId="6DA5EFAB" w14:textId="77777777" w:rsidR="00437A99" w:rsidRPr="00C20284" w:rsidRDefault="00437A99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11E85A13" w14:textId="77777777" w:rsidR="00437A99" w:rsidRPr="00C20284" w:rsidRDefault="00437A99">
            <w:pPr>
              <w:pStyle w:val="acctfourfigures"/>
              <w:spacing w:line="240" w:lineRule="atLeast"/>
              <w:ind w:right="86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2028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 xml:space="preserve">: 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37A99" w:rsidRPr="00C20284" w14:paraId="6E3DF783" w14:textId="77777777" w:rsidTr="00437A99">
        <w:trPr>
          <w:cantSplit/>
          <w:trHeight w:val="103"/>
          <w:tblHeader/>
        </w:trPr>
        <w:tc>
          <w:tcPr>
            <w:tcW w:w="6649" w:type="dxa"/>
          </w:tcPr>
          <w:p w14:paraId="01BCBAA2" w14:textId="77777777" w:rsidR="00437A99" w:rsidRPr="00C20284" w:rsidRDefault="00437A99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405093AC" w14:textId="77777777" w:rsidR="00437A99" w:rsidRPr="00C20284" w:rsidRDefault="00437A99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2857DC" w:rsidRPr="00C20284" w14:paraId="54C57246" w14:textId="77777777" w:rsidTr="00A70614">
        <w:trPr>
          <w:cantSplit/>
          <w:trHeight w:val="103"/>
          <w:tblHeader/>
        </w:trPr>
        <w:tc>
          <w:tcPr>
            <w:tcW w:w="6649" w:type="dxa"/>
          </w:tcPr>
          <w:p w14:paraId="5A4D5F1D" w14:textId="77777777" w:rsidR="002857DC" w:rsidRPr="00C20284" w:rsidRDefault="002857DC" w:rsidP="002857DC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546C58F" w14:textId="1BA4F0FB" w:rsidR="002857DC" w:rsidRPr="00C20284" w:rsidRDefault="009711B9" w:rsidP="002857DC">
            <w:pPr>
              <w:pStyle w:val="acctmergecolhdg"/>
              <w:spacing w:line="240" w:lineRule="atLeast"/>
              <w:ind w:right="281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F50C23">
              <w:rPr>
                <w:rFonts w:ascii="Angsana New" w:hAnsi="Angsana New" w:hint="cs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3C6613" w:rsidRPr="00F50C23">
              <w:rPr>
                <w:rFonts w:ascii="Angsana New" w:hAnsi="Angsana New" w:hint="cs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715D99C" w14:textId="77777777" w:rsidR="002857DC" w:rsidRPr="00C20284" w:rsidRDefault="002857DC" w:rsidP="002857D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C4A2DA2" w14:textId="7D9069FA" w:rsidR="002857DC" w:rsidRPr="00C20284" w:rsidRDefault="009711B9" w:rsidP="002857DC">
            <w:pPr>
              <w:pStyle w:val="acctmergecolhdg"/>
              <w:spacing w:line="240" w:lineRule="atLeast"/>
              <w:ind w:right="281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F50C23">
              <w:rPr>
                <w:rFonts w:ascii="Angsana New" w:hAnsi="Angsana New" w:hint="cs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</w:tr>
      <w:tr w:rsidR="006D08E9" w:rsidRPr="00C20284" w14:paraId="3361CBD4" w14:textId="77777777" w:rsidTr="00D77076">
        <w:trPr>
          <w:cantSplit/>
        </w:trPr>
        <w:tc>
          <w:tcPr>
            <w:tcW w:w="6649" w:type="dxa"/>
          </w:tcPr>
          <w:p w14:paraId="11EA6B3E" w14:textId="77777777" w:rsidR="006D08E9" w:rsidRPr="00C20284" w:rsidRDefault="006D08E9">
            <w:pPr>
              <w:spacing w:line="240" w:lineRule="auto"/>
              <w:ind w:left="11" w:hanging="1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ส่วนแบ่งของกลุ่มบริษัทในหนี้สินที่อาจเกิดขึ้น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20E889" w14:textId="34ED8D4E" w:rsidR="006D08E9" w:rsidRPr="00D77076" w:rsidRDefault="00D7707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9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7707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E85C6C2" w14:textId="77777777" w:rsidR="006D08E9" w:rsidRPr="00C20284" w:rsidRDefault="006D08E9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D26C509" w14:textId="71FCFD40" w:rsidR="006D08E9" w:rsidRPr="00C20284" w:rsidRDefault="009711B9">
            <w:pPr>
              <w:pStyle w:val="acctfourfigures"/>
              <w:tabs>
                <w:tab w:val="clear" w:pos="765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</w:tr>
    </w:tbl>
    <w:p w14:paraId="49D54A86" w14:textId="77777777" w:rsidR="00437A99" w:rsidRPr="00DA17F6" w:rsidRDefault="00437A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eastAsia="Angsana New" w:hAnsi="Angsana New"/>
          <w:sz w:val="20"/>
          <w:szCs w:val="20"/>
        </w:rPr>
      </w:pPr>
    </w:p>
    <w:p w14:paraId="1698CD99" w14:textId="218E9F56" w:rsidR="00FA18E8" w:rsidRPr="008767F3" w:rsidRDefault="00FA18E8" w:rsidP="00367ADF">
      <w:pPr>
        <w:pStyle w:val="Heading1"/>
        <w:shd w:val="clear" w:color="auto" w:fill="auto"/>
        <w:tabs>
          <w:tab w:val="clear" w:pos="283"/>
        </w:tabs>
        <w:ind w:left="540" w:hanging="540"/>
        <w:rPr>
          <w:rFonts w:ascii="Angsana New" w:hAnsi="Angsana New"/>
          <w:bCs w:val="0"/>
          <w:szCs w:val="30"/>
          <w:rtl/>
          <w:cs/>
        </w:rPr>
      </w:pPr>
      <w:r w:rsidRPr="008767F3">
        <w:rPr>
          <w:rFonts w:ascii="Angsana New" w:hAnsi="Angsana New" w:cs="Angsana New"/>
          <w:szCs w:val="30"/>
          <w:cs/>
        </w:rPr>
        <w:t>เงินลงทุนใน</w:t>
      </w:r>
      <w:r w:rsidR="00AD0463" w:rsidRPr="008767F3">
        <w:rPr>
          <w:rFonts w:ascii="Angsana New" w:hAnsi="Angsana New" w:cs="Angsana New"/>
          <w:szCs w:val="30"/>
          <w:cs/>
        </w:rPr>
        <w:t>การร่วมค้า</w:t>
      </w:r>
    </w:p>
    <w:p w14:paraId="7F143507" w14:textId="77777777" w:rsidR="00FA18E8" w:rsidRPr="00DA17F6" w:rsidRDefault="00FA18E8">
      <w:pPr>
        <w:pStyle w:val="acctmergecolhdg"/>
        <w:tabs>
          <w:tab w:val="left" w:pos="540"/>
        </w:tabs>
        <w:spacing w:line="240" w:lineRule="auto"/>
        <w:ind w:left="576"/>
        <w:jc w:val="both"/>
        <w:rPr>
          <w:rFonts w:ascii="Angsana New" w:hAnsi="Angsana New"/>
          <w:b w:val="0"/>
          <w:bCs/>
          <w:sz w:val="10"/>
          <w:szCs w:val="10"/>
          <w:lang w:bidi="th-TH"/>
        </w:rPr>
      </w:pPr>
    </w:p>
    <w:p w14:paraId="45435490" w14:textId="5514C04D" w:rsidR="00CA2EE9" w:rsidRPr="008767F3" w:rsidRDefault="00FA18E8" w:rsidP="001B16F3">
      <w:pPr>
        <w:pStyle w:val="BodyText2"/>
        <w:ind w:left="540" w:right="-43" w:firstLine="0"/>
        <w:jc w:val="thaiDistribute"/>
        <w:rPr>
          <w:rFonts w:ascii="Angsana New" w:eastAsia="Cordia New" w:hAnsi="Angsana New"/>
          <w:sz w:val="30"/>
          <w:szCs w:val="30"/>
          <w:cs/>
        </w:rPr>
      </w:pPr>
      <w:r w:rsidRPr="008767F3">
        <w:rPr>
          <w:rFonts w:ascii="Angsana New" w:eastAsia="Cordia New" w:hAnsi="Angsana New"/>
          <w:sz w:val="30"/>
          <w:szCs w:val="30"/>
          <w:cs/>
        </w:rPr>
        <w:t xml:space="preserve">รายการเคลื่อนไหวในระหว่างปีสิ้นสุดวันที่ </w:t>
      </w:r>
      <w:r w:rsidR="009711B9" w:rsidRPr="008767F3">
        <w:rPr>
          <w:rFonts w:ascii="Angsana New" w:eastAsia="Cordia New" w:hAnsi="Angsana New"/>
          <w:sz w:val="30"/>
          <w:szCs w:val="30"/>
        </w:rPr>
        <w:t>31</w:t>
      </w:r>
      <w:r w:rsidRPr="008767F3">
        <w:rPr>
          <w:rFonts w:ascii="Angsana New" w:eastAsia="Cordia New" w:hAnsi="Angsana New"/>
          <w:sz w:val="30"/>
          <w:szCs w:val="30"/>
          <w:cs/>
        </w:rPr>
        <w:t xml:space="preserve"> ธันวาคม มีดังนี้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990"/>
        <w:gridCol w:w="270"/>
        <w:gridCol w:w="990"/>
        <w:gridCol w:w="270"/>
        <w:gridCol w:w="1170"/>
        <w:gridCol w:w="270"/>
        <w:gridCol w:w="1170"/>
      </w:tblGrid>
      <w:tr w:rsidR="00CA2EE9" w:rsidRPr="008767F3" w14:paraId="0A30AA0E" w14:textId="77777777" w:rsidTr="00D55B15">
        <w:trPr>
          <w:trHeight w:hRule="exact" w:val="374"/>
        </w:trPr>
        <w:tc>
          <w:tcPr>
            <w:tcW w:w="4230" w:type="dxa"/>
          </w:tcPr>
          <w:p w14:paraId="430FFE71" w14:textId="77777777" w:rsidR="00CA2EE9" w:rsidRPr="008767F3" w:rsidRDefault="00CA2EE9">
            <w:pPr>
              <w:tabs>
                <w:tab w:val="left" w:pos="27"/>
                <w:tab w:val="left" w:pos="342"/>
              </w:tabs>
              <w:ind w:lef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57A0FEA1" w14:textId="77777777" w:rsidR="00CA2EE9" w:rsidRPr="008767F3" w:rsidRDefault="00CA2EE9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6554E90" w14:textId="77777777" w:rsidR="00CA2EE9" w:rsidRPr="008767F3" w:rsidRDefault="00CA2EE9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21B3CF9E" w14:textId="77777777" w:rsidR="00CA2EE9" w:rsidRPr="008767F3" w:rsidRDefault="00CA2EE9">
            <w:pPr>
              <w:tabs>
                <w:tab w:val="left" w:pos="54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67F3">
              <w:rPr>
                <w:rFonts w:ascii="Angsana New" w:eastAsia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8767F3">
              <w:rPr>
                <w:rFonts w:ascii="Angsana New" w:eastAsia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8767F3">
              <w:rPr>
                <w:rFonts w:ascii="Angsana New" w:eastAsia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CA2EE9" w:rsidRPr="008767F3" w14:paraId="116AB7B0" w14:textId="77777777" w:rsidTr="00D55B15">
        <w:trPr>
          <w:trHeight w:hRule="exact" w:val="374"/>
        </w:trPr>
        <w:tc>
          <w:tcPr>
            <w:tcW w:w="4230" w:type="dxa"/>
          </w:tcPr>
          <w:p w14:paraId="07F8A3C5" w14:textId="77777777" w:rsidR="00CA2EE9" w:rsidRPr="008767F3" w:rsidRDefault="00CA2EE9">
            <w:pPr>
              <w:tabs>
                <w:tab w:val="left" w:pos="27"/>
                <w:tab w:val="left" w:pos="342"/>
              </w:tabs>
              <w:ind w:lef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68AF7762" w14:textId="77777777" w:rsidR="00CA2EE9" w:rsidRPr="008767F3" w:rsidRDefault="00CA2EE9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7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E83DAFF" w14:textId="77777777" w:rsidR="00CA2EE9" w:rsidRPr="008767F3" w:rsidRDefault="00CA2EE9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13752DCC" w14:textId="77777777" w:rsidR="00CA2EE9" w:rsidRPr="008767F3" w:rsidRDefault="00CA2EE9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7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57DC" w:rsidRPr="008767F3" w14:paraId="10EC470E" w14:textId="77777777" w:rsidTr="00D55B15">
        <w:trPr>
          <w:trHeight w:hRule="exact" w:val="374"/>
        </w:trPr>
        <w:tc>
          <w:tcPr>
            <w:tcW w:w="4230" w:type="dxa"/>
          </w:tcPr>
          <w:p w14:paraId="4615A6D7" w14:textId="77777777" w:rsidR="002857DC" w:rsidRPr="008767F3" w:rsidRDefault="002857DC" w:rsidP="002857DC">
            <w:pPr>
              <w:tabs>
                <w:tab w:val="left" w:pos="34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7AE6005" w14:textId="055BDF46" w:rsidR="002857DC" w:rsidRPr="00F50C23" w:rsidRDefault="009711B9" w:rsidP="002857DC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50C23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3C6613" w:rsidRPr="00F50C23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7A67876" w14:textId="77777777" w:rsidR="002857DC" w:rsidRPr="00F50C23" w:rsidRDefault="002857DC" w:rsidP="002857DC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867F5C6" w14:textId="4F3EA8E8" w:rsidR="002857DC" w:rsidRPr="00F50C23" w:rsidRDefault="009711B9" w:rsidP="002857DC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50C23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74C7B87" w14:textId="77777777" w:rsidR="002857DC" w:rsidRPr="00F50C23" w:rsidRDefault="002857DC" w:rsidP="002857DC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C2BD8A2" w14:textId="60FD0E8F" w:rsidR="002857DC" w:rsidRPr="00F50C23" w:rsidRDefault="009711B9" w:rsidP="002857DC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50C23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3C6613" w:rsidRPr="00F50C23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922C2F3" w14:textId="77777777" w:rsidR="002857DC" w:rsidRPr="00F50C23" w:rsidRDefault="002857DC" w:rsidP="002857DC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59DC71D" w14:textId="7B81E548" w:rsidR="002857DC" w:rsidRPr="00F50C23" w:rsidRDefault="009711B9" w:rsidP="002857DC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50C23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</w:tr>
      <w:tr w:rsidR="002857DC" w:rsidRPr="008767F3" w14:paraId="2E570BDE" w14:textId="77777777" w:rsidTr="00D55B15">
        <w:trPr>
          <w:trHeight w:hRule="exact" w:val="374"/>
        </w:trPr>
        <w:tc>
          <w:tcPr>
            <w:tcW w:w="4230" w:type="dxa"/>
          </w:tcPr>
          <w:p w14:paraId="66064B92" w14:textId="05B823BD" w:rsidR="002857DC" w:rsidRPr="008767F3" w:rsidRDefault="002857DC" w:rsidP="002857DC">
            <w:pPr>
              <w:tabs>
                <w:tab w:val="left" w:pos="27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767F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9711B9" w:rsidRPr="008767F3">
              <w:rPr>
                <w:rFonts w:ascii="Angsana New" w:hAnsi="Angsana New"/>
                <w:sz w:val="30"/>
                <w:szCs w:val="30"/>
              </w:rPr>
              <w:t>1</w:t>
            </w:r>
            <w:r w:rsidRPr="008767F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767F3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A8E0785" w14:textId="057BCC30" w:rsidR="002857DC" w:rsidRPr="008767F3" w:rsidRDefault="005D64B8" w:rsidP="002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21,01</w:t>
            </w:r>
            <w:r w:rsidR="003C661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5C326DF" w14:textId="77777777" w:rsidR="002857DC" w:rsidRPr="008767F3" w:rsidRDefault="002857DC" w:rsidP="002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AB723A3" w14:textId="694E9936" w:rsidR="002857DC" w:rsidRPr="008767F3" w:rsidRDefault="0097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767F3">
              <w:rPr>
                <w:rFonts w:ascii="Angsana New" w:hAnsi="Angsana New"/>
                <w:sz w:val="30"/>
                <w:szCs w:val="30"/>
              </w:rPr>
              <w:t>19</w:t>
            </w:r>
            <w:r w:rsidR="002857DC" w:rsidRPr="008767F3">
              <w:rPr>
                <w:rFonts w:ascii="Angsana New" w:hAnsi="Angsana New"/>
                <w:sz w:val="30"/>
                <w:szCs w:val="30"/>
              </w:rPr>
              <w:t>,</w:t>
            </w:r>
            <w:r w:rsidR="003C6613">
              <w:rPr>
                <w:rFonts w:ascii="Angsana New" w:hAnsi="Angsana New"/>
                <w:sz w:val="30"/>
                <w:szCs w:val="30"/>
              </w:rPr>
              <w:t>4</w:t>
            </w:r>
            <w:r w:rsidRPr="008767F3">
              <w:rPr>
                <w:rFonts w:ascii="Angsana New" w:hAnsi="Angsana New"/>
                <w:sz w:val="30"/>
                <w:szCs w:val="30"/>
              </w:rPr>
              <w:t>3</w:t>
            </w:r>
            <w:r w:rsidR="003C661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EDEE9E7" w14:textId="77777777" w:rsidR="002857DC" w:rsidRPr="008767F3" w:rsidRDefault="002857DC" w:rsidP="002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8BFF38B" w14:textId="149BF74D" w:rsidR="002857DC" w:rsidRPr="008767F3" w:rsidRDefault="003C6613" w:rsidP="002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DC72B1">
              <w:rPr>
                <w:rFonts w:ascii="Angsana New" w:hAnsi="Angsana New"/>
                <w:sz w:val="30"/>
                <w:szCs w:val="30"/>
              </w:rPr>
              <w:t>,360</w:t>
            </w:r>
          </w:p>
        </w:tc>
        <w:tc>
          <w:tcPr>
            <w:tcW w:w="270" w:type="dxa"/>
          </w:tcPr>
          <w:p w14:paraId="26EF1748" w14:textId="77777777" w:rsidR="002857DC" w:rsidRPr="008767F3" w:rsidRDefault="002857DC" w:rsidP="002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D5CDB54" w14:textId="0EFBE1E2" w:rsidR="002857DC" w:rsidRPr="008767F3" w:rsidRDefault="003C6613" w:rsidP="002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2857DC" w:rsidRPr="008767F3">
              <w:rPr>
                <w:rFonts w:ascii="Angsana New" w:hAnsi="Angsana New"/>
                <w:sz w:val="30"/>
                <w:szCs w:val="30"/>
              </w:rPr>
              <w:t>,</w:t>
            </w:r>
            <w:r w:rsidR="009711B9" w:rsidRPr="008767F3">
              <w:rPr>
                <w:rFonts w:ascii="Angsana New" w:hAnsi="Angsana New"/>
                <w:sz w:val="30"/>
                <w:szCs w:val="30"/>
              </w:rPr>
              <w:t>360</w:t>
            </w:r>
          </w:p>
        </w:tc>
      </w:tr>
      <w:tr w:rsidR="002857DC" w:rsidRPr="008767F3" w14:paraId="1AC26F81" w14:textId="77777777" w:rsidTr="00D55B15">
        <w:trPr>
          <w:trHeight w:hRule="exact" w:val="374"/>
        </w:trPr>
        <w:tc>
          <w:tcPr>
            <w:tcW w:w="4230" w:type="dxa"/>
          </w:tcPr>
          <w:p w14:paraId="5C6F2222" w14:textId="45359EFF" w:rsidR="002857DC" w:rsidRPr="008767F3" w:rsidRDefault="002D6739" w:rsidP="002857DC">
            <w:pPr>
              <w:tabs>
                <w:tab w:val="left" w:pos="27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767F3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  <w:r w:rsidRPr="008767F3">
              <w:rPr>
                <w:rFonts w:ascii="Angsana New" w:hAnsi="Angsana New"/>
                <w:sz w:val="30"/>
                <w:szCs w:val="30"/>
              </w:rPr>
              <w:t>/</w:t>
            </w:r>
            <w:r w:rsidRPr="008767F3">
              <w:rPr>
                <w:rFonts w:ascii="Angsana New" w:hAnsi="Angsana New"/>
                <w:sz w:val="30"/>
                <w:szCs w:val="30"/>
                <w:cs/>
              </w:rPr>
              <w:t>ลงทุนเพิ่ม</w:t>
            </w:r>
          </w:p>
        </w:tc>
        <w:tc>
          <w:tcPr>
            <w:tcW w:w="990" w:type="dxa"/>
          </w:tcPr>
          <w:p w14:paraId="2E7D4E11" w14:textId="35218414" w:rsidR="002857DC" w:rsidRPr="008767F3" w:rsidRDefault="002D6739" w:rsidP="002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798</w:t>
            </w:r>
          </w:p>
        </w:tc>
        <w:tc>
          <w:tcPr>
            <w:tcW w:w="270" w:type="dxa"/>
          </w:tcPr>
          <w:p w14:paraId="1828A23E" w14:textId="77777777" w:rsidR="002857DC" w:rsidRPr="008767F3" w:rsidRDefault="002857DC" w:rsidP="002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9E4E39C" w14:textId="61D4B08E" w:rsidR="002857DC" w:rsidRPr="008767F3" w:rsidRDefault="002D6739" w:rsidP="002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767F3">
              <w:rPr>
                <w:rFonts w:ascii="Angsana New" w:hAnsi="Angsana New"/>
                <w:sz w:val="30"/>
                <w:szCs w:val="30"/>
              </w:rPr>
              <w:t>359</w:t>
            </w:r>
          </w:p>
        </w:tc>
        <w:tc>
          <w:tcPr>
            <w:tcW w:w="270" w:type="dxa"/>
          </w:tcPr>
          <w:p w14:paraId="0CFCD5A1" w14:textId="77777777" w:rsidR="002857DC" w:rsidRPr="008767F3" w:rsidRDefault="002857DC" w:rsidP="002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9C41ED" w14:textId="378627C1" w:rsidR="002857DC" w:rsidRPr="008767F3" w:rsidRDefault="00DC72B1" w:rsidP="002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767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9A0308" w14:textId="77777777" w:rsidR="002857DC" w:rsidRPr="008767F3" w:rsidRDefault="002857DC" w:rsidP="002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730CE5" w14:textId="30AFEDBB" w:rsidR="002857DC" w:rsidRPr="008767F3" w:rsidRDefault="002857DC" w:rsidP="00846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767F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D6739" w:rsidRPr="008767F3" w14:paraId="395EB063" w14:textId="77777777" w:rsidTr="00D55B15">
        <w:trPr>
          <w:trHeight w:hRule="exact" w:val="374"/>
        </w:trPr>
        <w:tc>
          <w:tcPr>
            <w:tcW w:w="4230" w:type="dxa"/>
          </w:tcPr>
          <w:p w14:paraId="2AAAEA70" w14:textId="10105BD5" w:rsidR="002D6739" w:rsidRPr="008767F3" w:rsidRDefault="002D6739" w:rsidP="002D6739">
            <w:pPr>
              <w:tabs>
                <w:tab w:val="left" w:pos="27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767F3">
              <w:rPr>
                <w:rFonts w:ascii="Angsana New" w:hAnsi="Angsana New"/>
                <w:sz w:val="30"/>
                <w:szCs w:val="30"/>
                <w:cs/>
              </w:rPr>
              <w:t>ส่วนแบ่งกำไรจากเงินลงทุน</w:t>
            </w:r>
          </w:p>
        </w:tc>
        <w:tc>
          <w:tcPr>
            <w:tcW w:w="990" w:type="dxa"/>
          </w:tcPr>
          <w:p w14:paraId="79F09FA7" w14:textId="5E9FB5FC" w:rsidR="002D6739" w:rsidRDefault="002D6739" w:rsidP="002D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591</w:t>
            </w:r>
          </w:p>
        </w:tc>
        <w:tc>
          <w:tcPr>
            <w:tcW w:w="270" w:type="dxa"/>
          </w:tcPr>
          <w:p w14:paraId="1F29C920" w14:textId="77777777" w:rsidR="002D6739" w:rsidRPr="008767F3" w:rsidRDefault="002D6739" w:rsidP="002D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15830E" w14:textId="30155E33" w:rsidR="002D6739" w:rsidRPr="008767F3" w:rsidRDefault="002D6739" w:rsidP="002D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767F3">
              <w:rPr>
                <w:rFonts w:ascii="Angsana New" w:hAnsi="Angsana New"/>
                <w:sz w:val="30"/>
                <w:szCs w:val="30"/>
              </w:rPr>
              <w:t>2,121</w:t>
            </w:r>
          </w:p>
        </w:tc>
        <w:tc>
          <w:tcPr>
            <w:tcW w:w="270" w:type="dxa"/>
          </w:tcPr>
          <w:p w14:paraId="51516CED" w14:textId="77777777" w:rsidR="002D6739" w:rsidRPr="008767F3" w:rsidRDefault="002D6739" w:rsidP="002D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CCACD2" w14:textId="3ECB9DFF" w:rsidR="002D6739" w:rsidRPr="008767F3" w:rsidRDefault="002D6739" w:rsidP="002D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767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0EBD45" w14:textId="77777777" w:rsidR="002D6739" w:rsidRPr="008767F3" w:rsidRDefault="002D6739" w:rsidP="002D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7FD6C2" w14:textId="247926D1" w:rsidR="002D6739" w:rsidRPr="008767F3" w:rsidRDefault="002D6739" w:rsidP="002D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767F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71970" w:rsidRPr="008767F3" w14:paraId="70FAE956" w14:textId="77777777" w:rsidTr="00D55B15">
        <w:trPr>
          <w:trHeight w:hRule="exact" w:val="374"/>
        </w:trPr>
        <w:tc>
          <w:tcPr>
            <w:tcW w:w="4230" w:type="dxa"/>
          </w:tcPr>
          <w:p w14:paraId="29EBFD83" w14:textId="130CD750" w:rsidR="00171970" w:rsidRPr="008767F3" w:rsidRDefault="00171970" w:rsidP="00171970">
            <w:pPr>
              <w:tabs>
                <w:tab w:val="left" w:pos="27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ส่วนแบ่งกำไรขาดทุนเบ็ดเสร็จอื่นจากเงินลงทุน</w:t>
            </w:r>
          </w:p>
        </w:tc>
        <w:tc>
          <w:tcPr>
            <w:tcW w:w="990" w:type="dxa"/>
          </w:tcPr>
          <w:p w14:paraId="5D694170" w14:textId="6EACD2CE" w:rsidR="00171970" w:rsidRDefault="00171970" w:rsidP="0017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1,142</w:t>
            </w:r>
          </w:p>
        </w:tc>
        <w:tc>
          <w:tcPr>
            <w:tcW w:w="270" w:type="dxa"/>
          </w:tcPr>
          <w:p w14:paraId="2A003E08" w14:textId="77777777" w:rsidR="00171970" w:rsidRPr="008767F3" w:rsidRDefault="00171970" w:rsidP="0017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658724D" w14:textId="77201242" w:rsidR="00171970" w:rsidRPr="008767F3" w:rsidRDefault="00171970" w:rsidP="0017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767F3">
              <w:rPr>
                <w:rFonts w:ascii="Angsana New" w:hAnsi="Angsana New"/>
                <w:sz w:val="30"/>
                <w:szCs w:val="30"/>
              </w:rPr>
              <w:t>232</w:t>
            </w:r>
          </w:p>
        </w:tc>
        <w:tc>
          <w:tcPr>
            <w:tcW w:w="270" w:type="dxa"/>
          </w:tcPr>
          <w:p w14:paraId="6A25D30E" w14:textId="77777777" w:rsidR="00171970" w:rsidRPr="008767F3" w:rsidRDefault="00171970" w:rsidP="0017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1EAD2E" w14:textId="24695DB2" w:rsidR="00171970" w:rsidRPr="008767F3" w:rsidRDefault="00171970" w:rsidP="0017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767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E6A988" w14:textId="77777777" w:rsidR="00171970" w:rsidRPr="008767F3" w:rsidRDefault="00171970" w:rsidP="0017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02AEDB" w14:textId="793C48E8" w:rsidR="00171970" w:rsidRPr="008767F3" w:rsidRDefault="00171970" w:rsidP="0017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767F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857DC" w:rsidRPr="008767F3" w14:paraId="275ED9E3" w14:textId="77777777" w:rsidTr="00D55B15">
        <w:trPr>
          <w:trHeight w:hRule="exact" w:val="374"/>
        </w:trPr>
        <w:tc>
          <w:tcPr>
            <w:tcW w:w="4230" w:type="dxa"/>
          </w:tcPr>
          <w:p w14:paraId="303C7830" w14:textId="77777777" w:rsidR="002857DC" w:rsidRPr="008767F3" w:rsidRDefault="002857DC" w:rsidP="002857DC">
            <w:pPr>
              <w:tabs>
                <w:tab w:val="left" w:pos="27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767F3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90" w:type="dxa"/>
          </w:tcPr>
          <w:p w14:paraId="1ADB987D" w14:textId="10085D8D" w:rsidR="002857DC" w:rsidRPr="008767F3" w:rsidRDefault="00426B5D" w:rsidP="002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(1,133)</w:t>
            </w:r>
          </w:p>
        </w:tc>
        <w:tc>
          <w:tcPr>
            <w:tcW w:w="270" w:type="dxa"/>
          </w:tcPr>
          <w:p w14:paraId="7575BF16" w14:textId="77777777" w:rsidR="002857DC" w:rsidRPr="008767F3" w:rsidRDefault="002857DC" w:rsidP="002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1309A5D" w14:textId="3EF8851B" w:rsidR="002857DC" w:rsidRPr="008767F3" w:rsidRDefault="002857DC" w:rsidP="002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767F3">
              <w:rPr>
                <w:rFonts w:ascii="Angsana New" w:hAnsi="Angsana New"/>
                <w:sz w:val="30"/>
                <w:szCs w:val="30"/>
              </w:rPr>
              <w:t>(</w:t>
            </w:r>
            <w:r w:rsidR="009711B9" w:rsidRPr="008767F3">
              <w:rPr>
                <w:rFonts w:ascii="Angsana New" w:hAnsi="Angsana New"/>
                <w:sz w:val="30"/>
                <w:szCs w:val="30"/>
              </w:rPr>
              <w:t>525</w:t>
            </w:r>
            <w:r w:rsidRPr="008767F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09EC6DE" w14:textId="77777777" w:rsidR="002857DC" w:rsidRPr="008767F3" w:rsidRDefault="002857DC" w:rsidP="002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3FE765" w14:textId="3659454F" w:rsidR="002857DC" w:rsidRPr="008767F3" w:rsidRDefault="00DC72B1" w:rsidP="002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767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9D091A" w14:textId="77777777" w:rsidR="002857DC" w:rsidRPr="008767F3" w:rsidRDefault="002857DC" w:rsidP="002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72EF9A" w14:textId="16F07584" w:rsidR="002857DC" w:rsidRPr="008767F3" w:rsidRDefault="002857DC" w:rsidP="002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767F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857DC" w:rsidRPr="008767F3" w14:paraId="610CFE30" w14:textId="77777777" w:rsidTr="00D55B15">
        <w:trPr>
          <w:trHeight w:hRule="exact" w:val="374"/>
        </w:trPr>
        <w:tc>
          <w:tcPr>
            <w:tcW w:w="4230" w:type="dxa"/>
          </w:tcPr>
          <w:p w14:paraId="7CD9A584" w14:textId="1F163A14" w:rsidR="002857DC" w:rsidRPr="008767F3" w:rsidRDefault="002857DC" w:rsidP="002857DC">
            <w:pPr>
              <w:tabs>
                <w:tab w:val="left" w:pos="27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767F3">
              <w:rPr>
                <w:rFonts w:ascii="Angsana New" w:hAnsi="Angsana New"/>
                <w:sz w:val="30"/>
                <w:szCs w:val="30"/>
                <w:cs/>
              </w:rPr>
              <w:t>โอนส่วนได้เสียในการร่วมค้าที่มีอยู่ก่อนการ</w:t>
            </w:r>
          </w:p>
        </w:tc>
        <w:tc>
          <w:tcPr>
            <w:tcW w:w="990" w:type="dxa"/>
          </w:tcPr>
          <w:p w14:paraId="44AFA0CE" w14:textId="77777777" w:rsidR="002857DC" w:rsidRPr="008767F3" w:rsidRDefault="002857DC" w:rsidP="002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B8CF63" w14:textId="77777777" w:rsidR="002857DC" w:rsidRPr="008767F3" w:rsidRDefault="002857DC" w:rsidP="002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CF8C68E" w14:textId="77777777" w:rsidR="002857DC" w:rsidRPr="008767F3" w:rsidRDefault="002857DC" w:rsidP="002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E61B44" w14:textId="77777777" w:rsidR="002857DC" w:rsidRPr="008767F3" w:rsidRDefault="002857DC" w:rsidP="002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B0C5E8" w14:textId="474FF8B1" w:rsidR="002857DC" w:rsidRPr="008767F3" w:rsidRDefault="002857DC" w:rsidP="002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A55D0E" w14:textId="77777777" w:rsidR="002857DC" w:rsidRPr="008767F3" w:rsidRDefault="002857DC" w:rsidP="002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EF9AA7" w14:textId="77777777" w:rsidR="002857DC" w:rsidRPr="008767F3" w:rsidRDefault="002857DC" w:rsidP="002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57DC" w:rsidRPr="008767F3" w14:paraId="67BCC2E9" w14:textId="77777777" w:rsidTr="00D55B15">
        <w:trPr>
          <w:trHeight w:hRule="exact" w:val="374"/>
        </w:trPr>
        <w:tc>
          <w:tcPr>
            <w:tcW w:w="4230" w:type="dxa"/>
          </w:tcPr>
          <w:p w14:paraId="4A806BA7" w14:textId="32BEE290" w:rsidR="002857DC" w:rsidRPr="008767F3" w:rsidRDefault="002857DC" w:rsidP="00367ADF">
            <w:pPr>
              <w:tabs>
                <w:tab w:val="left" w:pos="270"/>
              </w:tabs>
              <w:ind w:firstLine="165"/>
              <w:rPr>
                <w:rFonts w:ascii="Angsana New" w:hAnsi="Angsana New"/>
                <w:sz w:val="30"/>
                <w:szCs w:val="30"/>
                <w:cs/>
              </w:rPr>
            </w:pPr>
            <w:r w:rsidRPr="008767F3">
              <w:rPr>
                <w:rFonts w:ascii="Angsana New" w:hAnsi="Angsana New"/>
                <w:sz w:val="30"/>
                <w:szCs w:val="30"/>
                <w:cs/>
              </w:rPr>
              <w:t>เปลี่ยนสภาพเป็นบริษัทย่อย</w:t>
            </w:r>
          </w:p>
        </w:tc>
        <w:tc>
          <w:tcPr>
            <w:tcW w:w="990" w:type="dxa"/>
          </w:tcPr>
          <w:p w14:paraId="3BAEB4F1" w14:textId="2BF9ADF6" w:rsidR="002857DC" w:rsidRPr="008767F3" w:rsidRDefault="00426B5D" w:rsidP="002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606222" w14:textId="77777777" w:rsidR="002857DC" w:rsidRPr="008767F3" w:rsidRDefault="002857DC" w:rsidP="002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4A1915C" w14:textId="6CD72965" w:rsidR="002857DC" w:rsidRPr="008767F3" w:rsidRDefault="002857DC" w:rsidP="002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767F3">
              <w:rPr>
                <w:rFonts w:ascii="Angsana New" w:hAnsi="Angsana New"/>
                <w:sz w:val="30"/>
                <w:szCs w:val="30"/>
              </w:rPr>
              <w:t>(</w:t>
            </w:r>
            <w:r w:rsidR="009711B9" w:rsidRPr="008767F3">
              <w:rPr>
                <w:rFonts w:ascii="Angsana New" w:hAnsi="Angsana New"/>
                <w:sz w:val="30"/>
                <w:szCs w:val="30"/>
              </w:rPr>
              <w:t>29</w:t>
            </w:r>
            <w:r w:rsidRPr="008767F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5525C8D" w14:textId="77777777" w:rsidR="002857DC" w:rsidRPr="008767F3" w:rsidRDefault="002857DC" w:rsidP="002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B556CD" w14:textId="19C4B3D4" w:rsidR="002857DC" w:rsidRPr="008767F3" w:rsidRDefault="00DC72B1" w:rsidP="002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767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CFDE8C" w14:textId="77777777" w:rsidR="002857DC" w:rsidRPr="008767F3" w:rsidRDefault="002857DC" w:rsidP="002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99862A" w14:textId="23C4A223" w:rsidR="002857DC" w:rsidRPr="008767F3" w:rsidRDefault="002857DC" w:rsidP="002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767F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857DC" w:rsidRPr="008767F3" w14:paraId="3A78DB0C" w14:textId="77777777" w:rsidTr="00D55B15">
        <w:trPr>
          <w:trHeight w:hRule="exact" w:val="374"/>
        </w:trPr>
        <w:tc>
          <w:tcPr>
            <w:tcW w:w="4230" w:type="dxa"/>
            <w:shd w:val="clear" w:color="auto" w:fill="auto"/>
          </w:tcPr>
          <w:p w14:paraId="56438C19" w14:textId="3E02F19D" w:rsidR="002857DC" w:rsidRPr="008767F3" w:rsidRDefault="002857DC" w:rsidP="002857DC">
            <w:pPr>
              <w:tabs>
                <w:tab w:val="left" w:pos="27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767F3">
              <w:rPr>
                <w:rFonts w:ascii="Angsana New" w:hAnsi="Angsana New"/>
                <w:sz w:val="30"/>
                <w:szCs w:val="30"/>
                <w:cs/>
              </w:rPr>
              <w:t>ตัดส่วนได้เสียในการร่วมค้าจากการ</w:t>
            </w:r>
          </w:p>
        </w:tc>
        <w:tc>
          <w:tcPr>
            <w:tcW w:w="990" w:type="dxa"/>
            <w:shd w:val="clear" w:color="auto" w:fill="auto"/>
          </w:tcPr>
          <w:p w14:paraId="78628195" w14:textId="77777777" w:rsidR="002857DC" w:rsidRPr="008767F3" w:rsidRDefault="002857DC" w:rsidP="002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6121D8C" w14:textId="77777777" w:rsidR="002857DC" w:rsidRPr="008767F3" w:rsidRDefault="002857DC" w:rsidP="002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0047DC5" w14:textId="77777777" w:rsidR="002857DC" w:rsidRPr="008767F3" w:rsidRDefault="002857DC" w:rsidP="002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759B66C" w14:textId="77777777" w:rsidR="002857DC" w:rsidRPr="008767F3" w:rsidRDefault="002857DC" w:rsidP="002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7B82E7F" w14:textId="77777777" w:rsidR="002857DC" w:rsidRPr="008767F3" w:rsidRDefault="002857DC" w:rsidP="002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FDC68C5" w14:textId="77777777" w:rsidR="002857DC" w:rsidRPr="008767F3" w:rsidRDefault="002857DC" w:rsidP="002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5AC34F9" w14:textId="77777777" w:rsidR="002857DC" w:rsidRPr="008767F3" w:rsidRDefault="002857DC" w:rsidP="002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57DC" w:rsidRPr="008767F3" w14:paraId="54E8996B" w14:textId="77777777" w:rsidTr="00D55B15">
        <w:trPr>
          <w:trHeight w:hRule="exact" w:val="374"/>
        </w:trPr>
        <w:tc>
          <w:tcPr>
            <w:tcW w:w="4230" w:type="dxa"/>
            <w:shd w:val="clear" w:color="auto" w:fill="auto"/>
          </w:tcPr>
          <w:p w14:paraId="1317D86C" w14:textId="4FE3D979" w:rsidR="002857DC" w:rsidRPr="008767F3" w:rsidRDefault="002857DC" w:rsidP="00EC0F6C">
            <w:pPr>
              <w:tabs>
                <w:tab w:val="left" w:pos="270"/>
              </w:tabs>
              <w:ind w:firstLine="149"/>
              <w:rPr>
                <w:rFonts w:ascii="Angsana New" w:hAnsi="Angsana New"/>
                <w:sz w:val="30"/>
                <w:szCs w:val="30"/>
                <w:cs/>
              </w:rPr>
            </w:pPr>
            <w:r w:rsidRPr="008767F3">
              <w:rPr>
                <w:rFonts w:ascii="Angsana New" w:hAnsi="Angsana New"/>
                <w:sz w:val="30"/>
                <w:szCs w:val="30"/>
                <w:cs/>
              </w:rPr>
              <w:t>สูญเสียการควบคุมในบริษัทย่อย</w:t>
            </w:r>
          </w:p>
        </w:tc>
        <w:tc>
          <w:tcPr>
            <w:tcW w:w="990" w:type="dxa"/>
            <w:shd w:val="clear" w:color="auto" w:fill="auto"/>
          </w:tcPr>
          <w:p w14:paraId="14D65312" w14:textId="4ACF636E" w:rsidR="002857DC" w:rsidRPr="008767F3" w:rsidRDefault="00F07D5E" w:rsidP="002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3D96FA" w14:textId="77777777" w:rsidR="002857DC" w:rsidRPr="008767F3" w:rsidRDefault="002857DC" w:rsidP="002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ED5F2ED" w14:textId="487C1838" w:rsidR="002857DC" w:rsidRPr="008767F3" w:rsidRDefault="002857DC" w:rsidP="002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767F3">
              <w:rPr>
                <w:rFonts w:ascii="Angsana New" w:hAnsi="Angsana New"/>
                <w:sz w:val="30"/>
                <w:szCs w:val="30"/>
              </w:rPr>
              <w:t>(</w:t>
            </w:r>
            <w:r w:rsidR="009711B9" w:rsidRPr="008767F3">
              <w:rPr>
                <w:rFonts w:ascii="Angsana New" w:hAnsi="Angsana New"/>
                <w:sz w:val="30"/>
                <w:szCs w:val="30"/>
              </w:rPr>
              <w:t>572</w:t>
            </w:r>
            <w:r w:rsidRPr="008767F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0D53C8D" w14:textId="77777777" w:rsidR="002857DC" w:rsidRPr="008767F3" w:rsidRDefault="002857DC" w:rsidP="002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F80A783" w14:textId="2A339479" w:rsidR="002857DC" w:rsidRPr="008767F3" w:rsidRDefault="00DC72B1" w:rsidP="002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767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A758EF" w14:textId="77777777" w:rsidR="002857DC" w:rsidRPr="008767F3" w:rsidRDefault="002857DC" w:rsidP="002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00B848C" w14:textId="0D6583CF" w:rsidR="002857DC" w:rsidRPr="008767F3" w:rsidRDefault="002857DC" w:rsidP="002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767F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857DC" w:rsidRPr="008767F3" w14:paraId="616E2CC6" w14:textId="77777777" w:rsidTr="00D55B15">
        <w:trPr>
          <w:trHeight w:hRule="exact" w:val="374"/>
        </w:trPr>
        <w:tc>
          <w:tcPr>
            <w:tcW w:w="4230" w:type="dxa"/>
            <w:shd w:val="clear" w:color="auto" w:fill="auto"/>
          </w:tcPr>
          <w:p w14:paraId="039424E8" w14:textId="56326D98" w:rsidR="002857DC" w:rsidRPr="008767F3" w:rsidRDefault="002857DC" w:rsidP="002857DC">
            <w:pPr>
              <w:tabs>
                <w:tab w:val="left" w:pos="27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767F3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="00FF3079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990" w:type="dxa"/>
            <w:shd w:val="clear" w:color="auto" w:fill="auto"/>
          </w:tcPr>
          <w:p w14:paraId="65587ABF" w14:textId="1126484F" w:rsidR="002857DC" w:rsidRPr="008767F3" w:rsidRDefault="00F07D5E" w:rsidP="002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69E082" w14:textId="77777777" w:rsidR="002857DC" w:rsidRPr="008767F3" w:rsidRDefault="002857DC" w:rsidP="002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ED69D04" w14:textId="22E33AA6" w:rsidR="002857DC" w:rsidRPr="008767F3" w:rsidRDefault="002857DC" w:rsidP="00846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767F3">
              <w:rPr>
                <w:rFonts w:ascii="Angsana New" w:hAnsi="Angsana New"/>
                <w:sz w:val="30"/>
                <w:szCs w:val="30"/>
              </w:rPr>
              <w:t>(</w:t>
            </w:r>
            <w:r w:rsidR="009711B9" w:rsidRPr="008767F3">
              <w:rPr>
                <w:rFonts w:ascii="Angsana New" w:hAnsi="Angsana New"/>
                <w:sz w:val="30"/>
                <w:szCs w:val="30"/>
              </w:rPr>
              <w:t>6</w:t>
            </w:r>
            <w:r w:rsidRPr="008767F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A52685C" w14:textId="77777777" w:rsidR="002857DC" w:rsidRPr="008767F3" w:rsidRDefault="002857DC" w:rsidP="002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7A7D52" w14:textId="7D1AE1D5" w:rsidR="002857DC" w:rsidRPr="008767F3" w:rsidRDefault="00DC72B1" w:rsidP="002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767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267BD8" w14:textId="77777777" w:rsidR="002857DC" w:rsidRPr="008767F3" w:rsidRDefault="002857DC" w:rsidP="002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69EB22" w14:textId="128089EB" w:rsidR="002857DC" w:rsidRPr="008767F3" w:rsidRDefault="002857DC" w:rsidP="002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767F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857DC" w:rsidRPr="008767F3" w14:paraId="44D6055C" w14:textId="77777777" w:rsidTr="00D55B15">
        <w:trPr>
          <w:trHeight w:hRule="exact" w:val="374"/>
        </w:trPr>
        <w:tc>
          <w:tcPr>
            <w:tcW w:w="4230" w:type="dxa"/>
            <w:shd w:val="clear" w:color="auto" w:fill="auto"/>
          </w:tcPr>
          <w:p w14:paraId="6F4E8774" w14:textId="2CE95713" w:rsidR="002857DC" w:rsidRPr="008767F3" w:rsidRDefault="002857DC" w:rsidP="002857DC">
            <w:pPr>
              <w:tabs>
                <w:tab w:val="left" w:pos="27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7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711B9" w:rsidRPr="008767F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8767F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8767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AF5691" w14:textId="609B0EFF" w:rsidR="002857DC" w:rsidRPr="008767F3" w:rsidRDefault="00F07D5E" w:rsidP="002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</w:t>
            </w:r>
            <w:r w:rsidR="003C661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0B98C209" w14:textId="77777777" w:rsidR="002857DC" w:rsidRPr="008767F3" w:rsidRDefault="002857DC" w:rsidP="002857DC">
            <w:pPr>
              <w:tabs>
                <w:tab w:val="decimal" w:pos="77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588013" w14:textId="7FF80CF4" w:rsidR="002857DC" w:rsidRPr="008767F3" w:rsidRDefault="009711B9" w:rsidP="002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7F3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  <w:r w:rsidR="002857DC" w:rsidRPr="008767F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767F3">
              <w:rPr>
                <w:rFonts w:ascii="Angsana New" w:hAnsi="Angsana New"/>
                <w:b/>
                <w:bCs/>
                <w:sz w:val="30"/>
                <w:szCs w:val="30"/>
              </w:rPr>
              <w:t>01</w:t>
            </w:r>
            <w:r w:rsidR="003C661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4364A92" w14:textId="77777777" w:rsidR="002857DC" w:rsidRPr="008767F3" w:rsidRDefault="002857DC" w:rsidP="002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1D78BA5" w14:textId="0B56A5E3" w:rsidR="002857DC" w:rsidRPr="008767F3" w:rsidRDefault="003C6613" w:rsidP="002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DC72B1" w:rsidRPr="008767F3">
              <w:rPr>
                <w:rFonts w:ascii="Angsana New" w:hAnsi="Angsana New"/>
                <w:b/>
                <w:bCs/>
                <w:sz w:val="30"/>
                <w:szCs w:val="30"/>
              </w:rPr>
              <w:t>,360</w:t>
            </w:r>
          </w:p>
        </w:tc>
        <w:tc>
          <w:tcPr>
            <w:tcW w:w="270" w:type="dxa"/>
          </w:tcPr>
          <w:p w14:paraId="55151327" w14:textId="77777777" w:rsidR="002857DC" w:rsidRPr="008767F3" w:rsidRDefault="002857DC" w:rsidP="002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48CB3AF" w14:textId="684853E6" w:rsidR="002857DC" w:rsidRPr="008767F3" w:rsidRDefault="003C6613" w:rsidP="0028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2857DC" w:rsidRPr="008767F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9711B9" w:rsidRPr="008767F3">
              <w:rPr>
                <w:rFonts w:ascii="Angsana New" w:hAnsi="Angsana New"/>
                <w:b/>
                <w:bCs/>
                <w:sz w:val="30"/>
                <w:szCs w:val="30"/>
              </w:rPr>
              <w:t>360</w:t>
            </w:r>
          </w:p>
        </w:tc>
      </w:tr>
    </w:tbl>
    <w:p w14:paraId="2287B0B9" w14:textId="77777777" w:rsidR="00B82CBD" w:rsidRPr="008767F3" w:rsidRDefault="00B82CBD" w:rsidP="001B16F3">
      <w:pPr>
        <w:pStyle w:val="BodyText2"/>
        <w:ind w:left="0" w:right="-43" w:firstLine="0"/>
        <w:jc w:val="thaiDistribute"/>
        <w:rPr>
          <w:rFonts w:ascii="Angsana New" w:eastAsia="Cordia New" w:hAnsi="Angsana New"/>
          <w:sz w:val="30"/>
          <w:szCs w:val="30"/>
        </w:rPr>
        <w:sectPr w:rsidR="00B82CBD" w:rsidRPr="008767F3" w:rsidSect="000E2ADD">
          <w:pgSz w:w="11907" w:h="16840" w:code="9"/>
          <w:pgMar w:top="691" w:right="1152" w:bottom="576" w:left="1152" w:header="720" w:footer="576" w:gutter="0"/>
          <w:cols w:space="708"/>
          <w:docGrid w:linePitch="360"/>
        </w:sectPr>
      </w:pPr>
    </w:p>
    <w:p w14:paraId="4A937628" w14:textId="2CFFDACC" w:rsidR="00F54736" w:rsidRPr="008767F3" w:rsidRDefault="00F54736">
      <w:pPr>
        <w:pStyle w:val="a"/>
        <w:tabs>
          <w:tab w:val="clear" w:pos="1080"/>
          <w:tab w:val="left" w:pos="540"/>
        </w:tabs>
        <w:jc w:val="both"/>
        <w:rPr>
          <w:rFonts w:ascii="Angsana New" w:hAnsi="Angsana New" w:cs="Angsana New"/>
          <w:b/>
          <w:bCs/>
          <w:i/>
          <w:iCs/>
          <w:lang w:val="en-US"/>
        </w:rPr>
      </w:pPr>
      <w:r w:rsidRPr="008767F3">
        <w:rPr>
          <w:rFonts w:ascii="Angsana New" w:hAnsi="Angsana New" w:cs="Angsana New"/>
          <w:b/>
          <w:bCs/>
          <w:i/>
          <w:iCs/>
          <w:cs/>
          <w:lang w:val="en-US"/>
        </w:rPr>
        <w:lastRenderedPageBreak/>
        <w:t>รายละเอียดเงินลงทุนใน</w:t>
      </w:r>
      <w:r w:rsidR="00AD0463" w:rsidRPr="008767F3">
        <w:rPr>
          <w:rFonts w:ascii="Angsana New" w:hAnsi="Angsana New" w:cs="Angsana New"/>
          <w:b/>
          <w:bCs/>
          <w:i/>
          <w:iCs/>
          <w:cs/>
          <w:lang w:val="en-US"/>
        </w:rPr>
        <w:t>การร่วมค้า</w:t>
      </w:r>
    </w:p>
    <w:p w14:paraId="1628CB47" w14:textId="77777777" w:rsidR="00F54736" w:rsidRPr="008767F3" w:rsidRDefault="00F54736">
      <w:pPr>
        <w:pStyle w:val="a"/>
        <w:tabs>
          <w:tab w:val="clear" w:pos="1080"/>
          <w:tab w:val="left" w:pos="540"/>
        </w:tabs>
        <w:jc w:val="both"/>
        <w:rPr>
          <w:rFonts w:ascii="Angsana New" w:hAnsi="Angsana New" w:cs="Angsana New"/>
          <w:sz w:val="12"/>
          <w:szCs w:val="12"/>
          <w:lang w:val="en-US"/>
        </w:rPr>
      </w:pPr>
    </w:p>
    <w:p w14:paraId="360B281A" w14:textId="01384FA5" w:rsidR="00F54736" w:rsidRDefault="00F54736">
      <w:pPr>
        <w:pStyle w:val="a"/>
        <w:tabs>
          <w:tab w:val="clear" w:pos="1080"/>
          <w:tab w:val="left" w:pos="540"/>
        </w:tabs>
        <w:jc w:val="both"/>
        <w:rPr>
          <w:rFonts w:ascii="Angsana New" w:hAnsi="Angsana New" w:cs="Angsana New"/>
        </w:rPr>
      </w:pPr>
      <w:r w:rsidRPr="001F4C83">
        <w:rPr>
          <w:rFonts w:ascii="Angsana New" w:hAnsi="Angsana New" w:cs="Angsana New"/>
          <w:cs/>
        </w:rPr>
        <w:t>เงินลงทุนใน</w:t>
      </w:r>
      <w:r w:rsidR="00AD0463" w:rsidRPr="001F4C83">
        <w:rPr>
          <w:rFonts w:ascii="Angsana New" w:hAnsi="Angsana New" w:cs="Angsana New"/>
          <w:cs/>
        </w:rPr>
        <w:t xml:space="preserve">การร่วมค้า </w:t>
      </w:r>
      <w:r w:rsidRPr="001F4C83">
        <w:rPr>
          <w:rFonts w:ascii="Angsana New" w:hAnsi="Angsana New" w:cs="Angsana New"/>
          <w:cs/>
        </w:rPr>
        <w:t xml:space="preserve">ณ วันที่ </w:t>
      </w:r>
      <w:r w:rsidR="009711B9" w:rsidRPr="001F4C83">
        <w:rPr>
          <w:rFonts w:ascii="Angsana New" w:hAnsi="Angsana New" w:cs="Angsana New"/>
          <w:lang w:val="en-US"/>
        </w:rPr>
        <w:t>31</w:t>
      </w:r>
      <w:r w:rsidRPr="001F4C83">
        <w:rPr>
          <w:rFonts w:ascii="Angsana New" w:hAnsi="Angsana New" w:cs="Angsana New"/>
          <w:cs/>
        </w:rPr>
        <w:t xml:space="preserve"> ธันวาคม </w:t>
      </w:r>
      <w:r w:rsidR="008D128C" w:rsidRPr="001F4C83">
        <w:rPr>
          <w:rFonts w:ascii="Angsana New" w:hAnsi="Angsana New" w:cs="Angsana New"/>
          <w:cs/>
          <w:lang w:val="en-US"/>
        </w:rPr>
        <w:t>สำหรับแต่ละปีสิ้นสุดวัน</w:t>
      </w:r>
      <w:r w:rsidR="00420129" w:rsidRPr="001F4C83">
        <w:rPr>
          <w:rFonts w:ascii="Angsana New" w:hAnsi="Angsana New" w:cs="Angsana New"/>
          <w:cs/>
          <w:lang w:val="en-US"/>
        </w:rPr>
        <w:t>เดียวกัน</w:t>
      </w:r>
      <w:r w:rsidRPr="001F4C83">
        <w:rPr>
          <w:rFonts w:ascii="Angsana New" w:hAnsi="Angsana New" w:cs="Angsana New"/>
          <w:cs/>
        </w:rPr>
        <w:t>มีดังนี้</w:t>
      </w:r>
    </w:p>
    <w:tbl>
      <w:tblPr>
        <w:tblW w:w="15581" w:type="dxa"/>
        <w:tblInd w:w="-46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11"/>
        <w:gridCol w:w="675"/>
        <w:gridCol w:w="765"/>
        <w:gridCol w:w="180"/>
        <w:gridCol w:w="720"/>
        <w:gridCol w:w="180"/>
        <w:gridCol w:w="63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628"/>
        <w:gridCol w:w="182"/>
        <w:gridCol w:w="630"/>
        <w:gridCol w:w="180"/>
        <w:gridCol w:w="714"/>
        <w:gridCol w:w="6"/>
      </w:tblGrid>
      <w:tr w:rsidR="0081243D" w:rsidRPr="00370597" w14:paraId="21D54CD7" w14:textId="77777777" w:rsidTr="00DB3CE2">
        <w:trPr>
          <w:cantSplit/>
          <w:trHeight w:val="302"/>
        </w:trPr>
        <w:tc>
          <w:tcPr>
            <w:tcW w:w="5411" w:type="dxa"/>
            <w:shd w:val="clear" w:color="auto" w:fill="auto"/>
          </w:tcPr>
          <w:p w14:paraId="7ABE98F3" w14:textId="77777777" w:rsidR="0081243D" w:rsidRPr="00370597" w:rsidRDefault="0081243D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5" w:type="dxa"/>
          </w:tcPr>
          <w:p w14:paraId="7CFE9301" w14:textId="77777777" w:rsidR="0081243D" w:rsidRPr="00370597" w:rsidRDefault="0081243D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1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65" w:type="dxa"/>
          </w:tcPr>
          <w:p w14:paraId="4D5A852C" w14:textId="77777777" w:rsidR="0081243D" w:rsidRPr="00370597" w:rsidRDefault="0081243D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1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730" w:type="dxa"/>
            <w:gridSpan w:val="21"/>
            <w:shd w:val="clear" w:color="auto" w:fill="auto"/>
          </w:tcPr>
          <w:p w14:paraId="24B3D3E9" w14:textId="77777777" w:rsidR="0081243D" w:rsidRPr="00370597" w:rsidRDefault="0081243D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1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705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370597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3705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1243D" w:rsidRPr="00370597" w14:paraId="5D991217" w14:textId="77777777" w:rsidTr="00DB3CE2">
        <w:trPr>
          <w:gridAfter w:val="1"/>
          <w:wAfter w:w="6" w:type="dxa"/>
          <w:cantSplit/>
          <w:trHeight w:val="302"/>
        </w:trPr>
        <w:tc>
          <w:tcPr>
            <w:tcW w:w="5411" w:type="dxa"/>
            <w:shd w:val="clear" w:color="auto" w:fill="auto"/>
          </w:tcPr>
          <w:p w14:paraId="0EF19A9E" w14:textId="77777777" w:rsidR="0081243D" w:rsidRPr="00370597" w:rsidRDefault="0081243D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164" w:type="dxa"/>
            <w:gridSpan w:val="22"/>
          </w:tcPr>
          <w:p w14:paraId="65C54FF3" w14:textId="77777777" w:rsidR="0081243D" w:rsidRPr="00370597" w:rsidDel="00685444" w:rsidRDefault="0081243D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370597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DF595E" w:rsidRPr="00370597" w14:paraId="2BF517E9" w14:textId="77777777" w:rsidTr="00DB3CE2">
        <w:trPr>
          <w:cantSplit/>
          <w:trHeight w:val="302"/>
        </w:trPr>
        <w:tc>
          <w:tcPr>
            <w:tcW w:w="5411" w:type="dxa"/>
            <w:shd w:val="clear" w:color="auto" w:fill="auto"/>
          </w:tcPr>
          <w:p w14:paraId="5457DD03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14:paraId="49C6A211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444482E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A91FD08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70597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สัดส่วน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3DA4DA19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D0A583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6A5979" w14:textId="77777777" w:rsidR="00DF595E" w:rsidRPr="00370597" w:rsidDel="00685444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F74A5A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EC3EE8" w14:textId="77777777" w:rsidR="00DF595E" w:rsidRPr="00370597" w:rsidDel="00685444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2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360674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2" w:right="-90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A23E25" w14:textId="77777777" w:rsidR="00DF595E" w:rsidRPr="00370597" w:rsidDel="00685444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36FF82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31" w:right="-14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DF595E" w:rsidRPr="00370597" w14:paraId="19B65BF6" w14:textId="77777777" w:rsidTr="00DB3CE2">
        <w:trPr>
          <w:cantSplit/>
          <w:trHeight w:val="302"/>
        </w:trPr>
        <w:tc>
          <w:tcPr>
            <w:tcW w:w="5411" w:type="dxa"/>
            <w:shd w:val="clear" w:color="auto" w:fill="auto"/>
          </w:tcPr>
          <w:p w14:paraId="74A31EE2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</w:tcPr>
          <w:p w14:paraId="30E4AAC1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</w:tcPr>
          <w:p w14:paraId="4F778242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36CCF724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70597">
              <w:rPr>
                <w:rFonts w:ascii="Angsana New" w:hAnsi="Angsana New"/>
                <w:sz w:val="28"/>
                <w:szCs w:val="28"/>
                <w:cs/>
                <w:lang w:val="en-GB"/>
              </w:rPr>
              <w:t>ความเป็นเจ้าของ</w:t>
            </w:r>
          </w:p>
        </w:tc>
        <w:tc>
          <w:tcPr>
            <w:tcW w:w="180" w:type="dxa"/>
            <w:shd w:val="clear" w:color="auto" w:fill="auto"/>
          </w:tcPr>
          <w:p w14:paraId="7031FFC2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14:paraId="14582502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490837D" w14:textId="77777777" w:rsidR="00DF595E" w:rsidRPr="00370597" w:rsidDel="00685444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14:paraId="07110A03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3B9C006" w14:textId="77777777" w:rsidR="00DF595E" w:rsidRPr="00370597" w:rsidDel="00685444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28" w:type="dxa"/>
            <w:gridSpan w:val="3"/>
            <w:shd w:val="clear" w:color="auto" w:fill="auto"/>
            <w:vAlign w:val="bottom"/>
          </w:tcPr>
          <w:p w14:paraId="78088316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2" w:right="-90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7999EC2F" w14:textId="77777777" w:rsidR="00DF595E" w:rsidRPr="00370597" w:rsidDel="00685444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gridSpan w:val="4"/>
            <w:shd w:val="clear" w:color="auto" w:fill="auto"/>
            <w:vAlign w:val="bottom"/>
          </w:tcPr>
          <w:p w14:paraId="2106B765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31" w:right="-14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DF595E" w:rsidRPr="00370597" w14:paraId="6BDA3851" w14:textId="77777777" w:rsidTr="00DB3CE2">
        <w:trPr>
          <w:cantSplit/>
          <w:trHeight w:val="302"/>
        </w:trPr>
        <w:tc>
          <w:tcPr>
            <w:tcW w:w="5411" w:type="dxa"/>
            <w:shd w:val="clear" w:color="auto" w:fill="auto"/>
          </w:tcPr>
          <w:p w14:paraId="03F29DAD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</w:tcPr>
          <w:p w14:paraId="0D9796E5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</w:tcPr>
          <w:p w14:paraId="0B8486A4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762E04F0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70597">
              <w:rPr>
                <w:rFonts w:ascii="Angsana New" w:hAnsi="Angsana New"/>
                <w:sz w:val="28"/>
                <w:szCs w:val="28"/>
                <w:cs/>
                <w:lang w:val="en-GB"/>
              </w:rPr>
              <w:t>(ทั้งทางตรง</w:t>
            </w:r>
          </w:p>
        </w:tc>
        <w:tc>
          <w:tcPr>
            <w:tcW w:w="180" w:type="dxa"/>
            <w:shd w:val="clear" w:color="auto" w:fill="auto"/>
          </w:tcPr>
          <w:p w14:paraId="5E805057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14:paraId="6BF12F49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EAFE348" w14:textId="77777777" w:rsidR="00DF595E" w:rsidRPr="00370597" w:rsidDel="00685444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14:paraId="5CAEFA07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FBAB336" w14:textId="77777777" w:rsidR="00DF595E" w:rsidRPr="00370597" w:rsidDel="00685444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28" w:type="dxa"/>
            <w:gridSpan w:val="3"/>
            <w:shd w:val="clear" w:color="auto" w:fill="auto"/>
            <w:vAlign w:val="bottom"/>
          </w:tcPr>
          <w:p w14:paraId="787A0232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2" w:right="-90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7BB3215C" w14:textId="77777777" w:rsidR="00DF595E" w:rsidRPr="00370597" w:rsidDel="00685444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gridSpan w:val="4"/>
            <w:shd w:val="clear" w:color="auto" w:fill="auto"/>
            <w:vAlign w:val="bottom"/>
          </w:tcPr>
          <w:p w14:paraId="2213C787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31" w:right="-14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DF595E" w:rsidRPr="00370597" w14:paraId="05FD442D" w14:textId="77777777" w:rsidTr="00DB3CE2">
        <w:trPr>
          <w:cantSplit/>
          <w:trHeight w:val="302"/>
        </w:trPr>
        <w:tc>
          <w:tcPr>
            <w:tcW w:w="5411" w:type="dxa"/>
            <w:shd w:val="clear" w:color="auto" w:fill="auto"/>
          </w:tcPr>
          <w:p w14:paraId="2DAF770F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</w:tcPr>
          <w:p w14:paraId="3F774933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70597">
              <w:rPr>
                <w:rFonts w:ascii="Angsana New" w:hAnsi="Angsana New"/>
                <w:sz w:val="28"/>
                <w:szCs w:val="28"/>
                <w:cs/>
                <w:lang w:val="en-GB"/>
              </w:rPr>
              <w:t>ประเทศที่</w:t>
            </w:r>
          </w:p>
        </w:tc>
        <w:tc>
          <w:tcPr>
            <w:tcW w:w="180" w:type="dxa"/>
          </w:tcPr>
          <w:p w14:paraId="5E3FFFB2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58412528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70597">
              <w:rPr>
                <w:rFonts w:ascii="Angsana New" w:hAnsi="Angsana New"/>
                <w:sz w:val="28"/>
                <w:szCs w:val="28"/>
                <w:cs/>
                <w:lang w:val="en-GB"/>
              </w:rPr>
              <w:t>และทางอ้อม)</w:t>
            </w:r>
          </w:p>
        </w:tc>
        <w:tc>
          <w:tcPr>
            <w:tcW w:w="180" w:type="dxa"/>
            <w:shd w:val="clear" w:color="auto" w:fill="auto"/>
          </w:tcPr>
          <w:p w14:paraId="563B5309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14:paraId="6D694C9C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BACF4EE" w14:textId="77777777" w:rsidR="00DF595E" w:rsidRPr="00370597" w:rsidDel="00685444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14:paraId="353D3CD5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953804A" w14:textId="77777777" w:rsidR="00DF595E" w:rsidRPr="00370597" w:rsidDel="00685444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28" w:type="dxa"/>
            <w:gridSpan w:val="3"/>
            <w:shd w:val="clear" w:color="auto" w:fill="auto"/>
            <w:vAlign w:val="bottom"/>
          </w:tcPr>
          <w:p w14:paraId="636D403E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70597">
              <w:rPr>
                <w:rFonts w:ascii="Angsana New" w:hAnsi="Angsana New"/>
                <w:sz w:val="28"/>
                <w:szCs w:val="28"/>
                <w:cs/>
                <w:lang w:val="en-GB"/>
              </w:rPr>
              <w:t>การด้อยค่า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1466E8D" w14:textId="77777777" w:rsidR="00DF595E" w:rsidRPr="00370597" w:rsidDel="00685444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gridSpan w:val="4"/>
            <w:shd w:val="clear" w:color="auto" w:fill="auto"/>
            <w:vAlign w:val="bottom"/>
          </w:tcPr>
          <w:p w14:paraId="360C03DF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6"/>
              </w:tabs>
              <w:spacing w:line="340" w:lineRule="exact"/>
              <w:ind w:left="-131" w:right="-14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70597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ส่วนได้เสีย </w:t>
            </w:r>
            <w:r w:rsidRPr="0037059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C4DA3" w:rsidRPr="00370597" w14:paraId="513B2C88" w14:textId="77777777" w:rsidTr="00DB3CE2">
        <w:trPr>
          <w:cantSplit/>
          <w:trHeight w:val="302"/>
        </w:trPr>
        <w:tc>
          <w:tcPr>
            <w:tcW w:w="5411" w:type="dxa"/>
            <w:shd w:val="clear" w:color="auto" w:fill="auto"/>
          </w:tcPr>
          <w:p w14:paraId="602D34BC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14:paraId="414CE797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70597">
              <w:rPr>
                <w:rFonts w:ascii="Angsana New" w:hAnsi="Angsana New"/>
                <w:sz w:val="28"/>
                <w:szCs w:val="28"/>
                <w:cs/>
                <w:lang w:val="en-GB"/>
              </w:rPr>
              <w:t>ดำเนินธุรกิจ</w:t>
            </w:r>
          </w:p>
        </w:tc>
        <w:tc>
          <w:tcPr>
            <w:tcW w:w="180" w:type="dxa"/>
          </w:tcPr>
          <w:p w14:paraId="3E5D56C9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5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DD72913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70597"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  <w:t>(ร้อยละ)</w:t>
            </w:r>
          </w:p>
        </w:tc>
        <w:tc>
          <w:tcPr>
            <w:tcW w:w="180" w:type="dxa"/>
            <w:shd w:val="clear" w:color="auto" w:fill="auto"/>
          </w:tcPr>
          <w:p w14:paraId="624F7F63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FFD06A" w14:textId="77777777" w:rsidR="00DF595E" w:rsidRPr="00370597" w:rsidDel="00685444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70597">
              <w:rPr>
                <w:rFonts w:ascii="Angsana New" w:hAnsi="Angsana New"/>
                <w:sz w:val="28"/>
                <w:szCs w:val="28"/>
                <w:cs/>
                <w:lang w:val="en-GB"/>
              </w:rPr>
              <w:t>วิธีราคาทุน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5EB37E5" w14:textId="77777777" w:rsidR="00DF595E" w:rsidRPr="00370597" w:rsidDel="00685444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CC074F" w14:textId="77777777" w:rsidR="00DF595E" w:rsidRPr="00370597" w:rsidDel="00685444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97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70597">
              <w:rPr>
                <w:rFonts w:ascii="Angsana New" w:hAnsi="Angsana New"/>
                <w:sz w:val="28"/>
                <w:szCs w:val="28"/>
                <w:cs/>
                <w:lang w:val="en-GB"/>
              </w:rPr>
              <w:t>วิธีส่วนได้เสีย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414799" w14:textId="77777777" w:rsidR="00DF595E" w:rsidRPr="00370597" w:rsidDel="00685444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2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64B9FB" w14:textId="77777777" w:rsidR="00DF595E" w:rsidRPr="00370597" w:rsidDel="00685444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70597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สะสม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F3FC6B3" w14:textId="77777777" w:rsidR="00DF595E" w:rsidRPr="00370597" w:rsidDel="00685444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B685E4" w14:textId="77777777" w:rsidR="00DF595E" w:rsidRPr="00370597" w:rsidDel="00685444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31" w:right="-14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0597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EC4DA3" w:rsidRPr="00370597" w14:paraId="6C0BD9FE" w14:textId="77777777" w:rsidTr="00DB3CE2">
        <w:trPr>
          <w:cantSplit/>
          <w:trHeight w:val="302"/>
        </w:trPr>
        <w:tc>
          <w:tcPr>
            <w:tcW w:w="5411" w:type="dxa"/>
            <w:shd w:val="clear" w:color="auto" w:fill="auto"/>
          </w:tcPr>
          <w:p w14:paraId="662839CA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14:paraId="303DF92A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548C809F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2F2EBA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0597">
              <w:rPr>
                <w:rFonts w:ascii="Angsana New" w:hAnsi="Angsana New"/>
                <w:sz w:val="28"/>
                <w:szCs w:val="28"/>
              </w:rPr>
              <w:t>256</w:t>
            </w:r>
            <w:r w:rsidR="003C661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6205CAE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904126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059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132022A7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24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2BD93F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0597">
              <w:rPr>
                <w:rFonts w:ascii="Angsana New" w:hAnsi="Angsana New"/>
                <w:sz w:val="28"/>
                <w:szCs w:val="28"/>
              </w:rPr>
              <w:t>256</w:t>
            </w:r>
            <w:r w:rsidR="003C661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4E3A0427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BE23D6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059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73719025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B3DF9D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0597">
              <w:rPr>
                <w:rFonts w:ascii="Angsana New" w:hAnsi="Angsana New"/>
                <w:sz w:val="28"/>
                <w:szCs w:val="28"/>
              </w:rPr>
              <w:t>256</w:t>
            </w:r>
            <w:r w:rsidR="003C661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1D9673C3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E3BEA2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059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4F150892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F699F5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0597">
              <w:rPr>
                <w:rFonts w:ascii="Angsana New" w:hAnsi="Angsana New"/>
                <w:sz w:val="28"/>
                <w:szCs w:val="28"/>
              </w:rPr>
              <w:t>256</w:t>
            </w:r>
            <w:r w:rsidR="003C661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337D52CD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DE539E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059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2" w:type="dxa"/>
            <w:shd w:val="clear" w:color="auto" w:fill="auto"/>
          </w:tcPr>
          <w:p w14:paraId="113AC9BD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5A1C5F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0597">
              <w:rPr>
                <w:rFonts w:ascii="Angsana New" w:hAnsi="Angsana New"/>
                <w:sz w:val="28"/>
                <w:szCs w:val="28"/>
              </w:rPr>
              <w:t>256</w:t>
            </w:r>
            <w:r w:rsidR="003C661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76FF31A4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204535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059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F595E" w:rsidRPr="00370597" w14:paraId="1EEA3F58" w14:textId="77777777" w:rsidTr="00DB3CE2">
        <w:trPr>
          <w:cantSplit/>
          <w:trHeight w:hRule="exact" w:val="136"/>
        </w:trPr>
        <w:tc>
          <w:tcPr>
            <w:tcW w:w="5411" w:type="dxa"/>
            <w:shd w:val="clear" w:color="auto" w:fill="auto"/>
          </w:tcPr>
          <w:p w14:paraId="1DB6DA04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75" w:type="dxa"/>
          </w:tcPr>
          <w:p w14:paraId="0AD67EEF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765" w:type="dxa"/>
          </w:tcPr>
          <w:p w14:paraId="61D04222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710" w:type="dxa"/>
            <w:gridSpan w:val="4"/>
            <w:shd w:val="clear" w:color="auto" w:fill="auto"/>
          </w:tcPr>
          <w:p w14:paraId="0D85EBBF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65B1A63F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6840" w:type="dxa"/>
            <w:gridSpan w:val="16"/>
            <w:shd w:val="clear" w:color="auto" w:fill="auto"/>
          </w:tcPr>
          <w:p w14:paraId="6B43B100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GB"/>
              </w:rPr>
            </w:pPr>
          </w:p>
        </w:tc>
      </w:tr>
      <w:tr w:rsidR="00DF595E" w:rsidRPr="00370597" w14:paraId="4A8E6455" w14:textId="77777777" w:rsidTr="00DB3CE2">
        <w:trPr>
          <w:cantSplit/>
          <w:trHeight w:val="302"/>
        </w:trPr>
        <w:tc>
          <w:tcPr>
            <w:tcW w:w="5411" w:type="dxa"/>
            <w:shd w:val="clear" w:color="auto" w:fill="auto"/>
          </w:tcPr>
          <w:p w14:paraId="1B8CCDA4" w14:textId="23772DB9" w:rsidR="00DF595E" w:rsidRPr="00370597" w:rsidRDefault="00DF595E" w:rsidP="00491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76" w:right="-81" w:firstLine="115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767F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หลักทรัพย์ที่ไม่ใช่หลักทรัพย์</w:t>
            </w:r>
            <w:r w:rsidR="007B0DA3" w:rsidRPr="008767F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ในความต้องการของตลาด</w:t>
            </w:r>
          </w:p>
        </w:tc>
        <w:tc>
          <w:tcPr>
            <w:tcW w:w="1440" w:type="dxa"/>
            <w:gridSpan w:val="2"/>
          </w:tcPr>
          <w:p w14:paraId="03B9C8AD" w14:textId="77777777" w:rsidR="00DF595E" w:rsidRPr="00370597" w:rsidRDefault="00DF595E" w:rsidP="00812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09543BE4" w14:textId="77777777" w:rsidR="00DF595E" w:rsidRPr="00370597" w:rsidRDefault="00DF595E" w:rsidP="00812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F8A3F4A" w14:textId="77777777" w:rsidR="00DF595E" w:rsidRPr="002E7FF3" w:rsidRDefault="00DF595E" w:rsidP="00812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5AAF330" w14:textId="77777777" w:rsidR="00DF595E" w:rsidRPr="002E7FF3" w:rsidRDefault="00DF595E" w:rsidP="00812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3A407BA3" w14:textId="77777777" w:rsidR="00DF595E" w:rsidRPr="002E7FF3" w:rsidRDefault="00DF595E" w:rsidP="00812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6D3F827" w14:textId="77777777" w:rsidR="00DF595E" w:rsidRPr="002E7FF3" w:rsidRDefault="00DF595E" w:rsidP="00812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EFC596C" w14:textId="77777777" w:rsidR="00DF595E" w:rsidRPr="002E7FF3" w:rsidRDefault="00DF595E" w:rsidP="00812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51FF53CF" w14:textId="77777777" w:rsidR="00DF595E" w:rsidRPr="002E7FF3" w:rsidRDefault="00DF595E" w:rsidP="00812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4B3F024B" w14:textId="77777777" w:rsidR="00DF595E" w:rsidRPr="002E7FF3" w:rsidRDefault="00DF595E" w:rsidP="00812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4B47C5C5" w14:textId="77777777" w:rsidR="00DF595E" w:rsidRPr="002E7FF3" w:rsidRDefault="00DF595E" w:rsidP="00812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1B7AFE32" w14:textId="77777777" w:rsidR="00DF595E" w:rsidRPr="002E7FF3" w:rsidRDefault="00DF595E" w:rsidP="00812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58767FA8" w14:textId="77777777" w:rsidR="00DF595E" w:rsidRPr="002E7FF3" w:rsidRDefault="00DF595E" w:rsidP="00812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550C3269" w14:textId="77777777" w:rsidR="00DF595E" w:rsidRPr="002E7FF3" w:rsidRDefault="00DF595E" w:rsidP="00812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4FF6D2F1" w14:textId="77777777" w:rsidR="00DF595E" w:rsidRPr="002E7FF3" w:rsidRDefault="00DF595E" w:rsidP="00812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4B073780" w14:textId="77777777" w:rsidR="00DF595E" w:rsidRPr="002E7FF3" w:rsidRDefault="00DF595E" w:rsidP="00812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6EE8FC12" w14:textId="77777777" w:rsidR="00DF595E" w:rsidRPr="002E7FF3" w:rsidRDefault="00DF595E" w:rsidP="00812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8" w:type="dxa"/>
            <w:shd w:val="clear" w:color="auto" w:fill="auto"/>
          </w:tcPr>
          <w:p w14:paraId="7B1B1ED2" w14:textId="77777777" w:rsidR="00DF595E" w:rsidRPr="002E7FF3" w:rsidRDefault="00DF595E" w:rsidP="00812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2" w:type="dxa"/>
            <w:shd w:val="clear" w:color="auto" w:fill="auto"/>
          </w:tcPr>
          <w:p w14:paraId="5A7A47DD" w14:textId="77777777" w:rsidR="00DF595E" w:rsidRPr="002E7FF3" w:rsidRDefault="00DF595E" w:rsidP="00812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113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2023C094" w14:textId="77777777" w:rsidR="00DF595E" w:rsidRPr="002E7FF3" w:rsidRDefault="00DF595E" w:rsidP="00812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169FB8B2" w14:textId="77777777" w:rsidR="00DF595E" w:rsidRPr="002E7FF3" w:rsidRDefault="00DF595E" w:rsidP="00812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113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087D50B8" w14:textId="77777777" w:rsidR="00DF595E" w:rsidRPr="002E7FF3" w:rsidRDefault="00DF595E" w:rsidP="00812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A51C1E" w:rsidRPr="00813192" w14:paraId="5A55EA36" w14:textId="77777777" w:rsidTr="00DB3CE2">
        <w:trPr>
          <w:cantSplit/>
          <w:trHeight w:val="302"/>
        </w:trPr>
        <w:tc>
          <w:tcPr>
            <w:tcW w:w="5411" w:type="dxa"/>
            <w:shd w:val="clear" w:color="auto" w:fill="auto"/>
          </w:tcPr>
          <w:p w14:paraId="18E55C74" w14:textId="1824919E" w:rsidR="00A51C1E" w:rsidRPr="00813192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376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19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ซีพี-เมจิ จำกัด</w:t>
            </w:r>
            <w:r w:rsidRPr="00813192">
              <w:rPr>
                <w:rFonts w:asciiTheme="majorBidi" w:hAnsiTheme="majorBidi" w:cstheme="majorBidi"/>
                <w:sz w:val="30"/>
                <w:szCs w:val="30"/>
              </w:rPr>
              <w:t xml:space="preserve"> (“CP-Meiji”) </w:t>
            </w:r>
            <w:r w:rsidRPr="00813192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  <w:lang w:val="th-TH"/>
              </w:rPr>
              <w:t>*</w:t>
            </w:r>
          </w:p>
        </w:tc>
        <w:tc>
          <w:tcPr>
            <w:tcW w:w="1440" w:type="dxa"/>
            <w:gridSpan w:val="2"/>
          </w:tcPr>
          <w:p w14:paraId="32188703" w14:textId="72613DF0" w:rsidR="00A51C1E" w:rsidRPr="00813192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1319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80" w:type="dxa"/>
          </w:tcPr>
          <w:p w14:paraId="720052C2" w14:textId="77777777" w:rsidR="00A51C1E" w:rsidRPr="00813192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1173C00F" w14:textId="4539B382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59.99</w:t>
            </w:r>
          </w:p>
        </w:tc>
        <w:tc>
          <w:tcPr>
            <w:tcW w:w="180" w:type="dxa"/>
            <w:shd w:val="clear" w:color="auto" w:fill="auto"/>
          </w:tcPr>
          <w:p w14:paraId="209BC25D" w14:textId="77777777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127C2522" w14:textId="5CD1A3FC" w:rsidR="00A51C1E" w:rsidRPr="0035250B" w:rsidRDefault="00A51C1E" w:rsidP="0035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59.99</w:t>
            </w:r>
          </w:p>
        </w:tc>
        <w:tc>
          <w:tcPr>
            <w:tcW w:w="180" w:type="dxa"/>
            <w:shd w:val="clear" w:color="auto" w:fill="auto"/>
          </w:tcPr>
          <w:p w14:paraId="3FA9376F" w14:textId="77777777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50A2414" w14:textId="25FE7877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1,200</w:t>
            </w:r>
          </w:p>
        </w:tc>
        <w:tc>
          <w:tcPr>
            <w:tcW w:w="180" w:type="dxa"/>
            <w:shd w:val="clear" w:color="auto" w:fill="auto"/>
          </w:tcPr>
          <w:p w14:paraId="51170DB3" w14:textId="77777777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7C755E38" w14:textId="7D317B85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1,200</w:t>
            </w:r>
          </w:p>
        </w:tc>
        <w:tc>
          <w:tcPr>
            <w:tcW w:w="180" w:type="dxa"/>
            <w:shd w:val="clear" w:color="auto" w:fill="auto"/>
          </w:tcPr>
          <w:p w14:paraId="3DAC9483" w14:textId="77777777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20CA3D55" w14:textId="4598DE59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2,859</w:t>
            </w:r>
          </w:p>
        </w:tc>
        <w:tc>
          <w:tcPr>
            <w:tcW w:w="180" w:type="dxa"/>
            <w:shd w:val="clear" w:color="auto" w:fill="auto"/>
          </w:tcPr>
          <w:p w14:paraId="099FB442" w14:textId="77777777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4ED2FB4D" w14:textId="7413720A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2,66</w:t>
            </w:r>
            <w:r w:rsidR="003C6613" w:rsidRPr="002E7FF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0EFFA313" w14:textId="77777777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001FCB2D" w14:textId="6AC3B16E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EC22475" w14:textId="77777777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8" w:type="dxa"/>
            <w:shd w:val="clear" w:color="auto" w:fill="auto"/>
          </w:tcPr>
          <w:p w14:paraId="58FD95AA" w14:textId="23044521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136377F9" w14:textId="77777777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69FE3D6F" w14:textId="121E6C1A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2,859</w:t>
            </w:r>
          </w:p>
        </w:tc>
        <w:tc>
          <w:tcPr>
            <w:tcW w:w="180" w:type="dxa"/>
            <w:shd w:val="clear" w:color="auto" w:fill="auto"/>
          </w:tcPr>
          <w:p w14:paraId="5987AB15" w14:textId="77777777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44BB23B7" w14:textId="317B8BF2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2,66</w:t>
            </w:r>
            <w:r w:rsidR="003C6613" w:rsidRPr="002E7FF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A51C1E" w:rsidRPr="00813192" w14:paraId="6DFA1238" w14:textId="77777777" w:rsidTr="00DB3CE2">
        <w:trPr>
          <w:cantSplit/>
          <w:trHeight w:val="302"/>
        </w:trPr>
        <w:tc>
          <w:tcPr>
            <w:tcW w:w="5411" w:type="dxa"/>
            <w:shd w:val="clear" w:color="auto" w:fill="auto"/>
          </w:tcPr>
          <w:p w14:paraId="2E9B4572" w14:textId="066010E6" w:rsidR="00A51C1E" w:rsidRPr="00813192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 w:hanging="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192">
              <w:rPr>
                <w:rFonts w:asciiTheme="majorBidi" w:hAnsiTheme="majorBidi" w:cstheme="majorBidi"/>
                <w:sz w:val="30"/>
                <w:szCs w:val="30"/>
              </w:rPr>
              <w:t>Andhra Pradesh Broodstock Multiplicationcentre</w:t>
            </w:r>
          </w:p>
        </w:tc>
        <w:tc>
          <w:tcPr>
            <w:tcW w:w="1440" w:type="dxa"/>
            <w:gridSpan w:val="2"/>
          </w:tcPr>
          <w:p w14:paraId="15C3F16C" w14:textId="77777777" w:rsidR="00A51C1E" w:rsidRPr="00813192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91168E5" w14:textId="77777777" w:rsidR="00A51C1E" w:rsidRPr="00813192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4BF1D68F" w14:textId="77777777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17C0FCBA" w14:textId="77777777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61AC17B4" w14:textId="77777777" w:rsidR="00A51C1E" w:rsidRPr="0035250B" w:rsidRDefault="00A51C1E" w:rsidP="0035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2162DB5" w14:textId="77777777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2264148" w14:textId="77777777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30A33AED" w14:textId="77777777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011872CA" w14:textId="77777777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21F856F2" w14:textId="77777777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4F2C5828" w14:textId="77777777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53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733EDE7E" w14:textId="77777777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4DEA75C5" w14:textId="77777777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36B4D2EB" w14:textId="77777777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520C5EBB" w14:textId="77777777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3F9B1236" w14:textId="77777777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8" w:type="dxa"/>
            <w:shd w:val="clear" w:color="auto" w:fill="auto"/>
          </w:tcPr>
          <w:p w14:paraId="3B167922" w14:textId="77777777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2" w:type="dxa"/>
            <w:shd w:val="clear" w:color="auto" w:fill="auto"/>
          </w:tcPr>
          <w:p w14:paraId="6831ED2F" w14:textId="77777777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5E650A20" w14:textId="77777777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65425699" w14:textId="77777777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3D0117C7" w14:textId="77777777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A51C1E" w:rsidRPr="00813192" w14:paraId="7462C1B7" w14:textId="77777777" w:rsidTr="00DB3CE2">
        <w:trPr>
          <w:cantSplit/>
          <w:trHeight w:val="302"/>
        </w:trPr>
        <w:tc>
          <w:tcPr>
            <w:tcW w:w="5411" w:type="dxa"/>
            <w:shd w:val="clear" w:color="auto" w:fill="auto"/>
          </w:tcPr>
          <w:p w14:paraId="70B6361C" w14:textId="0BE396D2" w:rsidR="00A51C1E" w:rsidRPr="00813192" w:rsidRDefault="00A51C1E" w:rsidP="002A3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2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192">
              <w:rPr>
                <w:rFonts w:asciiTheme="majorBidi" w:hAnsiTheme="majorBidi" w:cstheme="majorBidi"/>
                <w:sz w:val="30"/>
                <w:szCs w:val="30"/>
              </w:rPr>
              <w:t>Private Limited</w:t>
            </w:r>
            <w:r w:rsidR="0015386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13192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  <w:lang w:val="th-TH"/>
              </w:rPr>
              <w:t>**</w:t>
            </w:r>
          </w:p>
        </w:tc>
        <w:tc>
          <w:tcPr>
            <w:tcW w:w="1440" w:type="dxa"/>
            <w:gridSpan w:val="2"/>
          </w:tcPr>
          <w:p w14:paraId="1946BEC5" w14:textId="3873C8C7" w:rsidR="00A51C1E" w:rsidRPr="00813192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3192">
              <w:rPr>
                <w:rFonts w:asciiTheme="majorBidi" w:hAnsiTheme="majorBidi" w:cstheme="majorBidi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180" w:type="dxa"/>
          </w:tcPr>
          <w:p w14:paraId="4A1142F0" w14:textId="77777777" w:rsidR="00A51C1E" w:rsidRPr="00813192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14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1341D3F2" w14:textId="4BCB65F2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14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3C6613" w:rsidRPr="002E7FF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2E7FF3">
              <w:rPr>
                <w:rFonts w:asciiTheme="majorBidi" w:hAnsiTheme="majorBidi" w:cstheme="majorBidi"/>
                <w:sz w:val="30"/>
                <w:szCs w:val="30"/>
              </w:rPr>
              <w:t>.99</w:t>
            </w:r>
          </w:p>
        </w:tc>
        <w:tc>
          <w:tcPr>
            <w:tcW w:w="180" w:type="dxa"/>
            <w:shd w:val="clear" w:color="auto" w:fill="auto"/>
          </w:tcPr>
          <w:p w14:paraId="5F6CADD3" w14:textId="77777777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14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6755595B" w14:textId="51B0B04B" w:rsidR="00A51C1E" w:rsidRPr="0035250B" w:rsidRDefault="00A51C1E" w:rsidP="0035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3C6613" w:rsidRPr="002E7FF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2E7FF3">
              <w:rPr>
                <w:rFonts w:asciiTheme="majorBidi" w:hAnsiTheme="majorBidi" w:cstheme="majorBidi"/>
                <w:sz w:val="30"/>
                <w:szCs w:val="30"/>
              </w:rPr>
              <w:t>.99</w:t>
            </w:r>
          </w:p>
        </w:tc>
        <w:tc>
          <w:tcPr>
            <w:tcW w:w="180" w:type="dxa"/>
            <w:shd w:val="clear" w:color="auto" w:fill="auto"/>
          </w:tcPr>
          <w:p w14:paraId="5051F2DE" w14:textId="77777777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DA07788" w14:textId="2FE9A9C0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14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98</w:t>
            </w:r>
          </w:p>
        </w:tc>
        <w:tc>
          <w:tcPr>
            <w:tcW w:w="180" w:type="dxa"/>
            <w:shd w:val="clear" w:color="auto" w:fill="auto"/>
          </w:tcPr>
          <w:p w14:paraId="501665C3" w14:textId="77777777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4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064ABD04" w14:textId="0755A55B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14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180" w:type="dxa"/>
            <w:shd w:val="clear" w:color="auto" w:fill="auto"/>
          </w:tcPr>
          <w:p w14:paraId="7C41E764" w14:textId="77777777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4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0756D63A" w14:textId="426E261A" w:rsidR="00A51C1E" w:rsidRPr="002E7FF3" w:rsidRDefault="003F6277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340" w:lineRule="exact"/>
              <w:ind w:left="-79" w:right="-14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90</w:t>
            </w:r>
          </w:p>
        </w:tc>
        <w:tc>
          <w:tcPr>
            <w:tcW w:w="180" w:type="dxa"/>
            <w:shd w:val="clear" w:color="auto" w:fill="auto"/>
          </w:tcPr>
          <w:p w14:paraId="29651BF4" w14:textId="77777777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4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26EE31EA" w14:textId="759CF7E5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340" w:lineRule="exact"/>
              <w:ind w:left="-79" w:right="-14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91</w:t>
            </w:r>
          </w:p>
        </w:tc>
        <w:tc>
          <w:tcPr>
            <w:tcW w:w="180" w:type="dxa"/>
            <w:shd w:val="clear" w:color="auto" w:fill="auto"/>
          </w:tcPr>
          <w:p w14:paraId="1AFDA26C" w14:textId="77777777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4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0F4CB67F" w14:textId="707AC304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340" w:lineRule="exact"/>
              <w:ind w:left="-79" w:right="-14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D01CE87" w14:textId="77777777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4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8" w:type="dxa"/>
            <w:shd w:val="clear" w:color="auto" w:fill="auto"/>
          </w:tcPr>
          <w:p w14:paraId="195CC0DA" w14:textId="0272ECE5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14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165F1A54" w14:textId="77777777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4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5981C5A8" w14:textId="019FC125" w:rsidR="00A51C1E" w:rsidRPr="002E7FF3" w:rsidRDefault="003F6277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204"/>
              <w:rPr>
                <w:rFonts w:asciiTheme="majorBidi" w:hAnsiTheme="majorBidi" w:cstheme="majorBidi"/>
                <w:sz w:val="30"/>
                <w:szCs w:val="30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180" w:type="dxa"/>
            <w:shd w:val="clear" w:color="auto" w:fill="auto"/>
          </w:tcPr>
          <w:p w14:paraId="6288A043" w14:textId="77777777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4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2E790933" w14:textId="4D27DEDB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91</w:t>
            </w:r>
          </w:p>
        </w:tc>
      </w:tr>
      <w:tr w:rsidR="00A51C1E" w:rsidRPr="00813192" w14:paraId="55D4A36A" w14:textId="77777777" w:rsidTr="00DB3CE2">
        <w:trPr>
          <w:cantSplit/>
          <w:trHeight w:val="302"/>
        </w:trPr>
        <w:tc>
          <w:tcPr>
            <w:tcW w:w="5411" w:type="dxa"/>
            <w:shd w:val="clear" w:color="auto" w:fill="auto"/>
          </w:tcPr>
          <w:p w14:paraId="72D44D15" w14:textId="3C0D82F3" w:rsidR="00A51C1E" w:rsidRPr="00813192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 w:hanging="79"/>
              <w:rPr>
                <w:rFonts w:asciiTheme="majorBidi" w:hAnsiTheme="majorBidi" w:cstheme="majorBidi"/>
                <w:sz w:val="30"/>
                <w:szCs w:val="30"/>
              </w:rPr>
            </w:pPr>
            <w:r w:rsidRPr="00813192">
              <w:rPr>
                <w:rFonts w:asciiTheme="majorBidi" w:hAnsiTheme="majorBidi" w:cstheme="majorBidi"/>
                <w:sz w:val="30"/>
                <w:szCs w:val="30"/>
              </w:rPr>
              <w:t>Camanor Produtos  Marinhos S.A.</w:t>
            </w:r>
          </w:p>
        </w:tc>
        <w:tc>
          <w:tcPr>
            <w:tcW w:w="1440" w:type="dxa"/>
            <w:gridSpan w:val="2"/>
          </w:tcPr>
          <w:p w14:paraId="559E0787" w14:textId="6D656949" w:rsidR="00A51C1E" w:rsidRPr="00813192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3192">
              <w:rPr>
                <w:rFonts w:asciiTheme="majorBidi" w:hAnsiTheme="majorBidi" w:cstheme="majorBidi"/>
                <w:sz w:val="30"/>
                <w:szCs w:val="30"/>
                <w:cs/>
              </w:rPr>
              <w:t>บราซิล</w:t>
            </w:r>
          </w:p>
        </w:tc>
        <w:tc>
          <w:tcPr>
            <w:tcW w:w="180" w:type="dxa"/>
          </w:tcPr>
          <w:p w14:paraId="2A93AB46" w14:textId="77777777" w:rsidR="00A51C1E" w:rsidRPr="00813192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7E1E5F1D" w14:textId="5512CD8E" w:rsidR="00A51C1E" w:rsidRPr="002E7FF3" w:rsidRDefault="003C6613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A51C1E" w:rsidRPr="002E7FF3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80" w:type="dxa"/>
            <w:shd w:val="clear" w:color="auto" w:fill="auto"/>
          </w:tcPr>
          <w:p w14:paraId="6E33CEB3" w14:textId="77777777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548D89E9" w14:textId="6684FA85" w:rsidR="00A51C1E" w:rsidRPr="0035250B" w:rsidRDefault="003C6613" w:rsidP="0035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A51C1E" w:rsidRPr="002E7FF3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80" w:type="dxa"/>
            <w:shd w:val="clear" w:color="auto" w:fill="auto"/>
          </w:tcPr>
          <w:p w14:paraId="54F0843D" w14:textId="77777777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759C118" w14:textId="55A7C732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566</w:t>
            </w:r>
          </w:p>
        </w:tc>
        <w:tc>
          <w:tcPr>
            <w:tcW w:w="180" w:type="dxa"/>
            <w:shd w:val="clear" w:color="auto" w:fill="auto"/>
          </w:tcPr>
          <w:p w14:paraId="59517E79" w14:textId="77777777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266DD01C" w14:textId="098B09D2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180" w:type="dxa"/>
            <w:shd w:val="clear" w:color="auto" w:fill="auto"/>
          </w:tcPr>
          <w:p w14:paraId="5DD58814" w14:textId="77777777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63D25329" w14:textId="25D972A5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37</w:t>
            </w:r>
            <w:r w:rsidR="00075A40" w:rsidRPr="002E7FF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16CD3B51" w14:textId="77777777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5A6949B9" w14:textId="3604769C" w:rsidR="00A51C1E" w:rsidRPr="002E7FF3" w:rsidRDefault="003C6613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A51C1E" w:rsidRPr="002E7FF3">
              <w:rPr>
                <w:rFonts w:asciiTheme="majorBidi" w:hAnsiTheme="majorBidi" w:cstheme="majorBidi"/>
                <w:sz w:val="30"/>
                <w:szCs w:val="30"/>
              </w:rPr>
              <w:t>09</w:t>
            </w:r>
          </w:p>
        </w:tc>
        <w:tc>
          <w:tcPr>
            <w:tcW w:w="180" w:type="dxa"/>
            <w:shd w:val="clear" w:color="auto" w:fill="auto"/>
          </w:tcPr>
          <w:p w14:paraId="143E19FF" w14:textId="77777777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2D7812AC" w14:textId="30986C89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2710B73" w14:textId="77777777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8" w:type="dxa"/>
            <w:shd w:val="clear" w:color="auto" w:fill="auto"/>
          </w:tcPr>
          <w:p w14:paraId="75D1391A" w14:textId="644716C9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7688A43C" w14:textId="77777777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7311937F" w14:textId="574338F6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37</w:t>
            </w:r>
            <w:r w:rsidR="00075A40" w:rsidRPr="002E7FF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0454592A" w14:textId="77777777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32ED54A2" w14:textId="16420E3D" w:rsidR="00A51C1E" w:rsidRPr="002E7FF3" w:rsidRDefault="003C6613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A51C1E" w:rsidRPr="002E7FF3">
              <w:rPr>
                <w:rFonts w:asciiTheme="majorBidi" w:hAnsiTheme="majorBidi" w:cstheme="majorBidi"/>
                <w:sz w:val="30"/>
                <w:szCs w:val="30"/>
              </w:rPr>
              <w:t>09</w:t>
            </w:r>
          </w:p>
        </w:tc>
      </w:tr>
      <w:tr w:rsidR="00A51C1E" w:rsidRPr="00813192" w14:paraId="42DA5EA8" w14:textId="77777777" w:rsidTr="00DB3CE2">
        <w:trPr>
          <w:cantSplit/>
          <w:trHeight w:val="302"/>
        </w:trPr>
        <w:tc>
          <w:tcPr>
            <w:tcW w:w="5411" w:type="dxa"/>
            <w:shd w:val="clear" w:color="auto" w:fill="auto"/>
          </w:tcPr>
          <w:p w14:paraId="3C480DE6" w14:textId="053B6839" w:rsidR="00A51C1E" w:rsidRPr="00813192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right="-79" w:firstLine="3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192">
              <w:rPr>
                <w:rFonts w:asciiTheme="majorBidi" w:hAnsiTheme="majorBidi" w:cstheme="majorBidi"/>
                <w:sz w:val="30"/>
                <w:szCs w:val="30"/>
              </w:rPr>
              <w:t xml:space="preserve">CP-MP Logistics Joint Stock </w:t>
            </w:r>
            <w:r w:rsidRPr="00813192" w:rsidDel="00D7651A">
              <w:rPr>
                <w:rFonts w:asciiTheme="majorBidi" w:hAnsiTheme="majorBidi" w:cstheme="majorBidi"/>
                <w:sz w:val="30"/>
                <w:szCs w:val="30"/>
              </w:rPr>
              <w:t>Company</w:t>
            </w:r>
          </w:p>
        </w:tc>
        <w:tc>
          <w:tcPr>
            <w:tcW w:w="1440" w:type="dxa"/>
            <w:gridSpan w:val="2"/>
          </w:tcPr>
          <w:p w14:paraId="3349F1F8" w14:textId="63E28994" w:rsidR="00A51C1E" w:rsidRPr="00813192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3192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80" w:type="dxa"/>
          </w:tcPr>
          <w:p w14:paraId="36D48086" w14:textId="77777777" w:rsidR="00A51C1E" w:rsidRPr="00813192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11536ED2" w14:textId="4D6495DB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32.</w:t>
            </w:r>
            <w:r w:rsidR="003C6613" w:rsidRPr="002E7FF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2E7FF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48CF3579" w14:textId="77777777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50432BDD" w14:textId="0FEC8553" w:rsidR="00A51C1E" w:rsidRPr="0035250B" w:rsidRDefault="00A51C1E" w:rsidP="0035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32.</w:t>
            </w:r>
            <w:r w:rsidR="003C6613" w:rsidRPr="002E7FF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2E7FF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3BF68D02" w14:textId="77777777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E00E930" w14:textId="20919D76" w:rsidR="00A51C1E" w:rsidRPr="002E7FF3" w:rsidRDefault="003C6613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03FED5AB" w14:textId="77777777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6257C514" w14:textId="05373F6E" w:rsidR="00A51C1E" w:rsidRPr="002E7FF3" w:rsidRDefault="003C6613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5C3086CD" w14:textId="77777777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4CB04DF3" w14:textId="291C4EB1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22AB3733" w14:textId="77777777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1D7163CA" w14:textId="2E21D284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220E0211" w14:textId="77777777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0E721D2C" w14:textId="2E409A05" w:rsidR="00A51C1E" w:rsidRPr="002E7FF3" w:rsidRDefault="00C5478D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AD5D00A" w14:textId="77777777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8" w:type="dxa"/>
            <w:shd w:val="clear" w:color="auto" w:fill="auto"/>
          </w:tcPr>
          <w:p w14:paraId="079AEC2C" w14:textId="27B553C5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5D6313F9" w14:textId="77777777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3D0215F1" w14:textId="6A39F16E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14109A44" w14:textId="77777777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5BFAE2C4" w14:textId="3C0C57C8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A51C1E" w:rsidRPr="00813192" w14:paraId="513AF18D" w14:textId="77777777" w:rsidTr="00DB3CE2">
        <w:trPr>
          <w:cantSplit/>
          <w:trHeight w:val="302"/>
        </w:trPr>
        <w:tc>
          <w:tcPr>
            <w:tcW w:w="5411" w:type="dxa"/>
            <w:shd w:val="clear" w:color="auto" w:fill="auto"/>
          </w:tcPr>
          <w:p w14:paraId="5FDD99C3" w14:textId="22DC32E4" w:rsidR="00A51C1E" w:rsidRPr="00813192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right="-79" w:firstLine="388"/>
              <w:rPr>
                <w:rFonts w:asciiTheme="majorBidi" w:hAnsiTheme="majorBidi" w:cstheme="majorBidi"/>
                <w:sz w:val="30"/>
                <w:szCs w:val="30"/>
              </w:rPr>
            </w:pPr>
            <w:r w:rsidRPr="00813192">
              <w:rPr>
                <w:rFonts w:asciiTheme="majorBidi" w:hAnsiTheme="majorBidi" w:cstheme="majorBidi"/>
                <w:sz w:val="30"/>
                <w:szCs w:val="30"/>
              </w:rPr>
              <w:t>ECI Metro Enterprises (Hongkong) Co., Ltd.</w:t>
            </w:r>
          </w:p>
        </w:tc>
        <w:tc>
          <w:tcPr>
            <w:tcW w:w="1440" w:type="dxa"/>
            <w:gridSpan w:val="2"/>
          </w:tcPr>
          <w:p w14:paraId="5360AAE6" w14:textId="2B430A16" w:rsidR="00A51C1E" w:rsidRPr="00813192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192">
              <w:rPr>
                <w:rFonts w:asciiTheme="majorBidi" w:hAnsiTheme="majorBidi" w:cstheme="majorBidi"/>
                <w:sz w:val="30"/>
                <w:szCs w:val="30"/>
                <w:cs/>
              </w:rPr>
              <w:t>ฮ่องกง</w:t>
            </w:r>
          </w:p>
        </w:tc>
        <w:tc>
          <w:tcPr>
            <w:tcW w:w="180" w:type="dxa"/>
          </w:tcPr>
          <w:p w14:paraId="3E892A52" w14:textId="77777777" w:rsidR="00A51C1E" w:rsidRPr="00813192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2F2973CA" w14:textId="26D5C129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25.21</w:t>
            </w:r>
          </w:p>
        </w:tc>
        <w:tc>
          <w:tcPr>
            <w:tcW w:w="180" w:type="dxa"/>
            <w:shd w:val="clear" w:color="auto" w:fill="auto"/>
          </w:tcPr>
          <w:p w14:paraId="644BEAB7" w14:textId="77777777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4F78629E" w14:textId="45E6C2A9" w:rsidR="00A51C1E" w:rsidRPr="002E7FF3" w:rsidRDefault="00A51C1E" w:rsidP="0035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25.21</w:t>
            </w:r>
          </w:p>
        </w:tc>
        <w:tc>
          <w:tcPr>
            <w:tcW w:w="180" w:type="dxa"/>
            <w:shd w:val="clear" w:color="auto" w:fill="auto"/>
          </w:tcPr>
          <w:p w14:paraId="586C3611" w14:textId="77777777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A630EE1" w14:textId="70E46AD6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53EAC5F" w14:textId="77777777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6067A229" w14:textId="40C6B0F9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2C4DD15" w14:textId="77777777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55622E78" w14:textId="05E39333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29D8225" w14:textId="77777777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5F969A09" w14:textId="218029A9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FA027E2" w14:textId="77777777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2E26D00F" w14:textId="0692BDF5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208A9D1" w14:textId="77777777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8" w:type="dxa"/>
            <w:shd w:val="clear" w:color="auto" w:fill="auto"/>
          </w:tcPr>
          <w:p w14:paraId="41676CA6" w14:textId="4CCAECC5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37BFFF36" w14:textId="77777777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5BAE8B77" w14:textId="527CC35A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2292DB2" w14:textId="77777777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10CADADC" w14:textId="1FEA1A22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51C1E" w:rsidRPr="00813192" w14:paraId="09CB5FE3" w14:textId="77777777" w:rsidTr="00DB3CE2">
        <w:trPr>
          <w:cantSplit/>
          <w:trHeight w:val="302"/>
        </w:trPr>
        <w:tc>
          <w:tcPr>
            <w:tcW w:w="5411" w:type="dxa"/>
            <w:shd w:val="clear" w:color="auto" w:fill="auto"/>
          </w:tcPr>
          <w:p w14:paraId="787C6EB8" w14:textId="1421F835" w:rsidR="00A51C1E" w:rsidRPr="00813192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right="-79" w:firstLine="388"/>
              <w:rPr>
                <w:rFonts w:asciiTheme="majorBidi" w:hAnsiTheme="majorBidi" w:cstheme="majorBidi"/>
                <w:sz w:val="30"/>
                <w:szCs w:val="30"/>
              </w:rPr>
            </w:pPr>
            <w:r w:rsidRPr="00813192">
              <w:rPr>
                <w:rFonts w:asciiTheme="majorBidi" w:hAnsiTheme="majorBidi" w:cstheme="majorBidi"/>
                <w:sz w:val="30"/>
                <w:szCs w:val="30"/>
              </w:rPr>
              <w:t>ECI Metro Investment  Co., Ltd.</w:t>
            </w:r>
          </w:p>
        </w:tc>
        <w:tc>
          <w:tcPr>
            <w:tcW w:w="1440" w:type="dxa"/>
            <w:gridSpan w:val="2"/>
          </w:tcPr>
          <w:p w14:paraId="58B07856" w14:textId="763BC0B3" w:rsidR="00A51C1E" w:rsidRPr="00813192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192">
              <w:rPr>
                <w:rFonts w:asciiTheme="majorBidi" w:hAnsiTheme="majorBidi" w:cstheme="majorBidi"/>
                <w:sz w:val="30"/>
                <w:szCs w:val="30"/>
                <w:cs/>
              </w:rPr>
              <w:t>จีน</w:t>
            </w:r>
          </w:p>
        </w:tc>
        <w:tc>
          <w:tcPr>
            <w:tcW w:w="180" w:type="dxa"/>
          </w:tcPr>
          <w:p w14:paraId="05055FE0" w14:textId="77777777" w:rsidR="00A51C1E" w:rsidRPr="00813192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3A3BC5AE" w14:textId="71600A1F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25.21</w:t>
            </w:r>
          </w:p>
        </w:tc>
        <w:tc>
          <w:tcPr>
            <w:tcW w:w="180" w:type="dxa"/>
            <w:shd w:val="clear" w:color="auto" w:fill="auto"/>
          </w:tcPr>
          <w:p w14:paraId="221B6B9F" w14:textId="77777777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10FC6A36" w14:textId="6D5C7CC0" w:rsidR="00A51C1E" w:rsidRPr="002E7FF3" w:rsidRDefault="00A51C1E" w:rsidP="0035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25.21</w:t>
            </w:r>
          </w:p>
        </w:tc>
        <w:tc>
          <w:tcPr>
            <w:tcW w:w="180" w:type="dxa"/>
            <w:shd w:val="clear" w:color="auto" w:fill="auto"/>
          </w:tcPr>
          <w:p w14:paraId="3E835CFA" w14:textId="77777777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092C7F9" w14:textId="28E94BA0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1,296</w:t>
            </w:r>
          </w:p>
        </w:tc>
        <w:tc>
          <w:tcPr>
            <w:tcW w:w="180" w:type="dxa"/>
            <w:shd w:val="clear" w:color="auto" w:fill="auto"/>
          </w:tcPr>
          <w:p w14:paraId="2A0E7D8A" w14:textId="77777777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08F2E80F" w14:textId="102AB6FB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1,296</w:t>
            </w:r>
          </w:p>
        </w:tc>
        <w:tc>
          <w:tcPr>
            <w:tcW w:w="180" w:type="dxa"/>
            <w:shd w:val="clear" w:color="auto" w:fill="auto"/>
          </w:tcPr>
          <w:p w14:paraId="69BD4184" w14:textId="77777777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1C875C64" w14:textId="59AB427A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</w:t>
            </w:r>
            <w:r w:rsidRPr="002E7FF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E7FF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</w:t>
            </w:r>
            <w:r w:rsidR="003C6613" w:rsidRPr="002E7FF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0FF03056" w14:textId="77777777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0C7B1C13" w14:textId="51BA7DF2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2,986</w:t>
            </w:r>
          </w:p>
        </w:tc>
        <w:tc>
          <w:tcPr>
            <w:tcW w:w="180" w:type="dxa"/>
            <w:shd w:val="clear" w:color="auto" w:fill="auto"/>
          </w:tcPr>
          <w:p w14:paraId="69F0CDA8" w14:textId="77777777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560E8E2E" w14:textId="628895D0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77166FC" w14:textId="77777777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8" w:type="dxa"/>
            <w:shd w:val="clear" w:color="auto" w:fill="auto"/>
          </w:tcPr>
          <w:p w14:paraId="24889715" w14:textId="7A7E80AE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2718C9B0" w14:textId="77777777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7CFE1C3B" w14:textId="175F340E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</w:t>
            </w:r>
            <w:r w:rsidRPr="002E7FF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E7FF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</w:t>
            </w:r>
            <w:r w:rsidR="003C6613" w:rsidRPr="002E7FF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3B8E0596" w14:textId="77777777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52791299" w14:textId="621B9642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2,986</w:t>
            </w:r>
          </w:p>
        </w:tc>
      </w:tr>
      <w:tr w:rsidR="00A51C1E" w:rsidRPr="00813192" w14:paraId="0270E7EB" w14:textId="77777777" w:rsidTr="00DB3CE2">
        <w:trPr>
          <w:cantSplit/>
          <w:trHeight w:val="302"/>
        </w:trPr>
        <w:tc>
          <w:tcPr>
            <w:tcW w:w="5411" w:type="dxa"/>
            <w:shd w:val="clear" w:color="auto" w:fill="auto"/>
          </w:tcPr>
          <w:p w14:paraId="72CFAAC0" w14:textId="6BD7D3E2" w:rsidR="00A51C1E" w:rsidRPr="00813192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right="-79" w:firstLine="388"/>
              <w:rPr>
                <w:rFonts w:asciiTheme="majorBidi" w:hAnsiTheme="majorBidi" w:cstheme="majorBidi"/>
                <w:sz w:val="30"/>
                <w:szCs w:val="30"/>
              </w:rPr>
            </w:pPr>
            <w:r w:rsidRPr="00813192">
              <w:rPr>
                <w:rFonts w:asciiTheme="majorBidi" w:hAnsiTheme="majorBidi" w:cstheme="majorBidi"/>
                <w:sz w:val="30"/>
                <w:szCs w:val="30"/>
              </w:rPr>
              <w:t>Feng Sheng Livestock Co., Ltd</w:t>
            </w:r>
          </w:p>
        </w:tc>
        <w:tc>
          <w:tcPr>
            <w:tcW w:w="1440" w:type="dxa"/>
            <w:gridSpan w:val="2"/>
          </w:tcPr>
          <w:p w14:paraId="23D66A6F" w14:textId="51E86B9A" w:rsidR="00A51C1E" w:rsidRPr="00813192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192">
              <w:rPr>
                <w:rFonts w:asciiTheme="majorBidi" w:hAnsiTheme="majorBidi" w:cstheme="majorBidi"/>
                <w:sz w:val="30"/>
                <w:szCs w:val="30"/>
                <w:cs/>
              </w:rPr>
              <w:t>ไต้หวัน</w:t>
            </w:r>
          </w:p>
        </w:tc>
        <w:tc>
          <w:tcPr>
            <w:tcW w:w="180" w:type="dxa"/>
          </w:tcPr>
          <w:p w14:paraId="73BDF744" w14:textId="77777777" w:rsidR="00A51C1E" w:rsidRPr="00813192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59C3EED4" w14:textId="0C714B5D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19.51</w:t>
            </w:r>
          </w:p>
        </w:tc>
        <w:tc>
          <w:tcPr>
            <w:tcW w:w="180" w:type="dxa"/>
            <w:shd w:val="clear" w:color="auto" w:fill="auto"/>
          </w:tcPr>
          <w:p w14:paraId="4CAE100F" w14:textId="77777777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4CAAEF82" w14:textId="5C74DF5D" w:rsidR="00A51C1E" w:rsidRPr="002E7FF3" w:rsidRDefault="00A51C1E" w:rsidP="0035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19.51</w:t>
            </w:r>
          </w:p>
        </w:tc>
        <w:tc>
          <w:tcPr>
            <w:tcW w:w="180" w:type="dxa"/>
            <w:shd w:val="clear" w:color="auto" w:fill="auto"/>
          </w:tcPr>
          <w:p w14:paraId="54B322D2" w14:textId="77777777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74BAEE6" w14:textId="160341DB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E7FF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07</w:t>
            </w:r>
          </w:p>
        </w:tc>
        <w:tc>
          <w:tcPr>
            <w:tcW w:w="180" w:type="dxa"/>
            <w:shd w:val="clear" w:color="auto" w:fill="auto"/>
          </w:tcPr>
          <w:p w14:paraId="2D819AE0" w14:textId="77777777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601F5DD0" w14:textId="0AA9EC9F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  <w:tc>
          <w:tcPr>
            <w:tcW w:w="180" w:type="dxa"/>
            <w:shd w:val="clear" w:color="auto" w:fill="auto"/>
          </w:tcPr>
          <w:p w14:paraId="2E5ED79E" w14:textId="77777777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0782A730" w14:textId="0C649C93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2E7FF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3A54874C" w14:textId="77777777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57D7448D" w14:textId="33E75093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  <w:tc>
          <w:tcPr>
            <w:tcW w:w="180" w:type="dxa"/>
            <w:shd w:val="clear" w:color="auto" w:fill="auto"/>
          </w:tcPr>
          <w:p w14:paraId="786DBC2C" w14:textId="77777777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24D8D3DB" w14:textId="2CE848CC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D443361" w14:textId="77777777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8" w:type="dxa"/>
            <w:shd w:val="clear" w:color="auto" w:fill="auto"/>
          </w:tcPr>
          <w:p w14:paraId="2C73DA45" w14:textId="4C0AF5D0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73894E39" w14:textId="77777777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758AD3A5" w14:textId="3A5CC731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2E7FF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69E6535B" w14:textId="77777777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4418B1FC" w14:textId="5B85014E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</w:tr>
      <w:tr w:rsidR="007C5EA9" w:rsidRPr="00813192" w14:paraId="0C51562E" w14:textId="77777777" w:rsidTr="00DB3CE2">
        <w:trPr>
          <w:cantSplit/>
          <w:trHeight w:val="302"/>
        </w:trPr>
        <w:tc>
          <w:tcPr>
            <w:tcW w:w="5411" w:type="dxa"/>
            <w:shd w:val="clear" w:color="auto" w:fill="auto"/>
          </w:tcPr>
          <w:p w14:paraId="710A8C67" w14:textId="537D1BE8" w:rsidR="007C5EA9" w:rsidRPr="00813192" w:rsidRDefault="007C5EA9" w:rsidP="007C5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right="-79" w:firstLine="388"/>
              <w:rPr>
                <w:rFonts w:asciiTheme="majorBidi" w:hAnsiTheme="majorBidi" w:cstheme="majorBidi"/>
                <w:sz w:val="30"/>
                <w:szCs w:val="30"/>
              </w:rPr>
            </w:pPr>
            <w:r w:rsidRPr="008767F3">
              <w:rPr>
                <w:rFonts w:ascii="Angsana New" w:hAnsi="Angsana New"/>
                <w:sz w:val="30"/>
                <w:szCs w:val="30"/>
              </w:rPr>
              <w:t xml:space="preserve">HyLife Group Holdings Ltd. </w:t>
            </w:r>
            <w:r w:rsidRPr="008767F3">
              <w:rPr>
                <w:rFonts w:ascii="Angsana New" w:hAnsi="Angsana New"/>
                <w:spacing w:val="-2"/>
                <w:sz w:val="30"/>
                <w:szCs w:val="30"/>
                <w:vertAlign w:val="superscript"/>
              </w:rPr>
              <w:t>**</w:t>
            </w:r>
          </w:p>
        </w:tc>
        <w:tc>
          <w:tcPr>
            <w:tcW w:w="1440" w:type="dxa"/>
            <w:gridSpan w:val="2"/>
          </w:tcPr>
          <w:p w14:paraId="3CB94ED8" w14:textId="01A46DB9" w:rsidR="007C5EA9" w:rsidRPr="00813192" w:rsidRDefault="007C5EA9" w:rsidP="007C5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7F3">
              <w:rPr>
                <w:rFonts w:ascii="Angsana New" w:hAnsi="Angsana New"/>
                <w:sz w:val="28"/>
                <w:szCs w:val="28"/>
                <w:cs/>
              </w:rPr>
              <w:t>แคนาดา</w:t>
            </w:r>
          </w:p>
        </w:tc>
        <w:tc>
          <w:tcPr>
            <w:tcW w:w="180" w:type="dxa"/>
          </w:tcPr>
          <w:p w14:paraId="2C127F06" w14:textId="77777777" w:rsidR="007C5EA9" w:rsidRPr="00813192" w:rsidRDefault="007C5EA9" w:rsidP="007C5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5C9FD8C1" w14:textId="1C120EE7" w:rsidR="007C5EA9" w:rsidRPr="002E7FF3" w:rsidRDefault="007C5EA9" w:rsidP="007C5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50.10</w:t>
            </w:r>
          </w:p>
        </w:tc>
        <w:tc>
          <w:tcPr>
            <w:tcW w:w="180" w:type="dxa"/>
            <w:shd w:val="clear" w:color="auto" w:fill="auto"/>
          </w:tcPr>
          <w:p w14:paraId="7B4B3A34" w14:textId="77777777" w:rsidR="007C5EA9" w:rsidRPr="002E7FF3" w:rsidRDefault="007C5EA9" w:rsidP="007C5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1004D1C8" w14:textId="7BD26C56" w:rsidR="007C5EA9" w:rsidRPr="002E7FF3" w:rsidRDefault="007C5EA9" w:rsidP="0035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50.10</w:t>
            </w:r>
          </w:p>
        </w:tc>
        <w:tc>
          <w:tcPr>
            <w:tcW w:w="180" w:type="dxa"/>
            <w:shd w:val="clear" w:color="auto" w:fill="auto"/>
          </w:tcPr>
          <w:p w14:paraId="23F0A6EC" w14:textId="77777777" w:rsidR="007C5EA9" w:rsidRPr="002E7FF3" w:rsidRDefault="007C5EA9" w:rsidP="007C5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240673A" w14:textId="52932254" w:rsidR="007C5EA9" w:rsidRPr="002E7FF3" w:rsidRDefault="007C5EA9" w:rsidP="007C5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10,703</w:t>
            </w:r>
          </w:p>
        </w:tc>
        <w:tc>
          <w:tcPr>
            <w:tcW w:w="180" w:type="dxa"/>
            <w:shd w:val="clear" w:color="auto" w:fill="auto"/>
          </w:tcPr>
          <w:p w14:paraId="5BC4FE73" w14:textId="77777777" w:rsidR="007C5EA9" w:rsidRPr="002E7FF3" w:rsidRDefault="007C5EA9" w:rsidP="007C5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2F626E93" w14:textId="7198D524" w:rsidR="007C5EA9" w:rsidRPr="002E7FF3" w:rsidRDefault="007C5EA9" w:rsidP="007C5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9,988</w:t>
            </w:r>
          </w:p>
        </w:tc>
        <w:tc>
          <w:tcPr>
            <w:tcW w:w="180" w:type="dxa"/>
            <w:shd w:val="clear" w:color="auto" w:fill="auto"/>
          </w:tcPr>
          <w:p w14:paraId="6E38CD59" w14:textId="77777777" w:rsidR="007C5EA9" w:rsidRPr="002E7FF3" w:rsidRDefault="007C5EA9" w:rsidP="007C5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142AC845" w14:textId="0F35C41C" w:rsidR="007C5EA9" w:rsidRPr="002E7FF3" w:rsidRDefault="007C5EA9" w:rsidP="007C5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12,344</w:t>
            </w:r>
          </w:p>
        </w:tc>
        <w:tc>
          <w:tcPr>
            <w:tcW w:w="180" w:type="dxa"/>
            <w:shd w:val="clear" w:color="auto" w:fill="auto"/>
          </w:tcPr>
          <w:p w14:paraId="4851B923" w14:textId="77777777" w:rsidR="007C5EA9" w:rsidRPr="002E7FF3" w:rsidRDefault="007C5EA9" w:rsidP="007C5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023844CB" w14:textId="1CB12DBB" w:rsidR="007C5EA9" w:rsidRPr="002E7FF3" w:rsidRDefault="007C5EA9" w:rsidP="007C5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11,272</w:t>
            </w:r>
          </w:p>
        </w:tc>
        <w:tc>
          <w:tcPr>
            <w:tcW w:w="180" w:type="dxa"/>
            <w:shd w:val="clear" w:color="auto" w:fill="auto"/>
          </w:tcPr>
          <w:p w14:paraId="43B3C164" w14:textId="77777777" w:rsidR="007C5EA9" w:rsidRPr="002E7FF3" w:rsidRDefault="007C5EA9" w:rsidP="007C5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620EE229" w14:textId="54342451" w:rsidR="007C5EA9" w:rsidRPr="002E7FF3" w:rsidRDefault="007C5EA9" w:rsidP="00B62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62F6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0071EA6" w14:textId="77777777" w:rsidR="007C5EA9" w:rsidRPr="002E7FF3" w:rsidRDefault="007C5EA9" w:rsidP="007C5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8" w:type="dxa"/>
            <w:shd w:val="clear" w:color="auto" w:fill="auto"/>
          </w:tcPr>
          <w:p w14:paraId="5C2FCBC0" w14:textId="6F6218E8" w:rsidR="007C5EA9" w:rsidRPr="002E7FF3" w:rsidRDefault="007C5EA9" w:rsidP="007C5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30A871EC" w14:textId="77777777" w:rsidR="007C5EA9" w:rsidRPr="002E7FF3" w:rsidRDefault="007C5EA9" w:rsidP="007C5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49273729" w14:textId="21626230" w:rsidR="007C5EA9" w:rsidRPr="002E7FF3" w:rsidRDefault="007C5EA9" w:rsidP="007C5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12,344</w:t>
            </w:r>
          </w:p>
        </w:tc>
        <w:tc>
          <w:tcPr>
            <w:tcW w:w="180" w:type="dxa"/>
            <w:shd w:val="clear" w:color="auto" w:fill="auto"/>
          </w:tcPr>
          <w:p w14:paraId="007C043A" w14:textId="77777777" w:rsidR="007C5EA9" w:rsidRPr="002E7FF3" w:rsidRDefault="007C5EA9" w:rsidP="007C5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30BAE0DD" w14:textId="565D801C" w:rsidR="007C5EA9" w:rsidRPr="002E7FF3" w:rsidRDefault="007C5EA9" w:rsidP="007C5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11,272</w:t>
            </w:r>
          </w:p>
        </w:tc>
      </w:tr>
      <w:tr w:rsidR="007C5EA9" w:rsidRPr="00813192" w14:paraId="137D5347" w14:textId="77777777" w:rsidTr="00DB3CE2">
        <w:trPr>
          <w:cantSplit/>
          <w:trHeight w:val="302"/>
        </w:trPr>
        <w:tc>
          <w:tcPr>
            <w:tcW w:w="5411" w:type="dxa"/>
            <w:shd w:val="clear" w:color="auto" w:fill="auto"/>
          </w:tcPr>
          <w:p w14:paraId="24A07077" w14:textId="5C08A69C" w:rsidR="007C5EA9" w:rsidRPr="00813192" w:rsidRDefault="007C5EA9" w:rsidP="007C5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right="-79" w:firstLine="388"/>
              <w:rPr>
                <w:rFonts w:asciiTheme="majorBidi" w:hAnsiTheme="majorBidi" w:cstheme="majorBidi"/>
                <w:sz w:val="30"/>
                <w:szCs w:val="30"/>
              </w:rPr>
            </w:pPr>
            <w:r w:rsidRPr="008767F3">
              <w:rPr>
                <w:rFonts w:ascii="Angsana New" w:hAnsi="Angsana New"/>
                <w:sz w:val="30"/>
                <w:szCs w:val="30"/>
              </w:rPr>
              <w:t>SuperDrob S.A.</w:t>
            </w:r>
            <w:r w:rsidRPr="008767F3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1440" w:type="dxa"/>
            <w:gridSpan w:val="2"/>
          </w:tcPr>
          <w:p w14:paraId="3A074273" w14:textId="52EC92DA" w:rsidR="007C5EA9" w:rsidRPr="00813192" w:rsidRDefault="007C5EA9" w:rsidP="007C5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7F3">
              <w:rPr>
                <w:rFonts w:ascii="Angsana New" w:hAnsi="Angsana New"/>
                <w:sz w:val="28"/>
                <w:szCs w:val="28"/>
                <w:cs/>
              </w:rPr>
              <w:t>โปแลนด์</w:t>
            </w:r>
          </w:p>
        </w:tc>
        <w:tc>
          <w:tcPr>
            <w:tcW w:w="180" w:type="dxa"/>
          </w:tcPr>
          <w:p w14:paraId="438CF89D" w14:textId="77777777" w:rsidR="007C5EA9" w:rsidRPr="00813192" w:rsidRDefault="007C5EA9" w:rsidP="007C5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122A79C7" w14:textId="58CA896A" w:rsidR="007C5EA9" w:rsidRPr="002E7FF3" w:rsidRDefault="007C5EA9" w:rsidP="007C5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49.45</w:t>
            </w:r>
          </w:p>
        </w:tc>
        <w:tc>
          <w:tcPr>
            <w:tcW w:w="180" w:type="dxa"/>
            <w:shd w:val="clear" w:color="auto" w:fill="auto"/>
          </w:tcPr>
          <w:p w14:paraId="028E7980" w14:textId="77777777" w:rsidR="007C5EA9" w:rsidRPr="002E7FF3" w:rsidRDefault="007C5EA9" w:rsidP="007C5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2ED7CB70" w14:textId="6D0687A3" w:rsidR="007C5EA9" w:rsidRPr="002E7FF3" w:rsidRDefault="007C5EA9" w:rsidP="0035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49.45</w:t>
            </w:r>
          </w:p>
        </w:tc>
        <w:tc>
          <w:tcPr>
            <w:tcW w:w="180" w:type="dxa"/>
            <w:shd w:val="clear" w:color="auto" w:fill="auto"/>
          </w:tcPr>
          <w:p w14:paraId="27A45A6A" w14:textId="77777777" w:rsidR="007C5EA9" w:rsidRPr="002E7FF3" w:rsidRDefault="007C5EA9" w:rsidP="007C5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72D4D00" w14:textId="2E8E7A24" w:rsidR="007C5EA9" w:rsidRPr="002E7FF3" w:rsidRDefault="007C5EA9" w:rsidP="007C5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3,794</w:t>
            </w:r>
          </w:p>
        </w:tc>
        <w:tc>
          <w:tcPr>
            <w:tcW w:w="180" w:type="dxa"/>
            <w:shd w:val="clear" w:color="auto" w:fill="auto"/>
          </w:tcPr>
          <w:p w14:paraId="4FEFF78E" w14:textId="77777777" w:rsidR="007C5EA9" w:rsidRPr="002E7FF3" w:rsidRDefault="007C5EA9" w:rsidP="007C5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43F8D468" w14:textId="2AF08FB8" w:rsidR="007C5EA9" w:rsidRPr="002E7FF3" w:rsidRDefault="007C5EA9" w:rsidP="007C5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3,794</w:t>
            </w:r>
          </w:p>
        </w:tc>
        <w:tc>
          <w:tcPr>
            <w:tcW w:w="180" w:type="dxa"/>
            <w:shd w:val="clear" w:color="auto" w:fill="auto"/>
          </w:tcPr>
          <w:p w14:paraId="3BF9811C" w14:textId="77777777" w:rsidR="007C5EA9" w:rsidRPr="002E7FF3" w:rsidRDefault="007C5EA9" w:rsidP="007C5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6DDAD527" w14:textId="69C65B1C" w:rsidR="007C5EA9" w:rsidRPr="002E7FF3" w:rsidRDefault="007C5EA9" w:rsidP="007C5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3,366</w:t>
            </w:r>
          </w:p>
        </w:tc>
        <w:tc>
          <w:tcPr>
            <w:tcW w:w="180" w:type="dxa"/>
            <w:shd w:val="clear" w:color="auto" w:fill="auto"/>
          </w:tcPr>
          <w:p w14:paraId="7F302C08" w14:textId="77777777" w:rsidR="007C5EA9" w:rsidRPr="002E7FF3" w:rsidRDefault="007C5EA9" w:rsidP="007C5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76161A47" w14:textId="79A23622" w:rsidR="007C5EA9" w:rsidRPr="002E7FF3" w:rsidRDefault="007C5EA9" w:rsidP="007C5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3,476</w:t>
            </w:r>
          </w:p>
        </w:tc>
        <w:tc>
          <w:tcPr>
            <w:tcW w:w="180" w:type="dxa"/>
            <w:shd w:val="clear" w:color="auto" w:fill="auto"/>
          </w:tcPr>
          <w:p w14:paraId="48FAFADF" w14:textId="77777777" w:rsidR="007C5EA9" w:rsidRPr="002E7FF3" w:rsidRDefault="007C5EA9" w:rsidP="007C5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5F771833" w14:textId="5F03A4F2" w:rsidR="007C5EA9" w:rsidRPr="002E7FF3" w:rsidRDefault="007C5EA9" w:rsidP="00B62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62F6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6E83889" w14:textId="77777777" w:rsidR="007C5EA9" w:rsidRPr="002E7FF3" w:rsidRDefault="007C5EA9" w:rsidP="007C5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8" w:type="dxa"/>
            <w:shd w:val="clear" w:color="auto" w:fill="auto"/>
          </w:tcPr>
          <w:p w14:paraId="45CDE212" w14:textId="29DBB5A7" w:rsidR="007C5EA9" w:rsidRPr="002E7FF3" w:rsidRDefault="007C5EA9" w:rsidP="007C5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0666A196" w14:textId="77777777" w:rsidR="007C5EA9" w:rsidRPr="002E7FF3" w:rsidRDefault="007C5EA9" w:rsidP="007C5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2A51B130" w14:textId="6CD4840F" w:rsidR="007C5EA9" w:rsidRPr="002E7FF3" w:rsidRDefault="007C5EA9" w:rsidP="007C5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3,366</w:t>
            </w:r>
          </w:p>
        </w:tc>
        <w:tc>
          <w:tcPr>
            <w:tcW w:w="180" w:type="dxa"/>
            <w:shd w:val="clear" w:color="auto" w:fill="auto"/>
          </w:tcPr>
          <w:p w14:paraId="1B075309" w14:textId="77777777" w:rsidR="007C5EA9" w:rsidRPr="002E7FF3" w:rsidRDefault="007C5EA9" w:rsidP="007C5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03093686" w14:textId="2FDB1CBA" w:rsidR="007C5EA9" w:rsidRPr="002E7FF3" w:rsidRDefault="007C5EA9" w:rsidP="007C5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3,476</w:t>
            </w:r>
          </w:p>
        </w:tc>
      </w:tr>
      <w:tr w:rsidR="00813192" w:rsidRPr="00813192" w14:paraId="7900AA09" w14:textId="77777777" w:rsidTr="00DB3CE2">
        <w:trPr>
          <w:cantSplit/>
          <w:trHeight w:val="302"/>
        </w:trPr>
        <w:tc>
          <w:tcPr>
            <w:tcW w:w="5411" w:type="dxa"/>
            <w:shd w:val="clear" w:color="auto" w:fill="auto"/>
          </w:tcPr>
          <w:p w14:paraId="3DC0F677" w14:textId="77777777" w:rsidR="00813192" w:rsidRPr="00813192" w:rsidRDefault="00813192" w:rsidP="008F5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right="-79" w:firstLine="3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2EBC0A13" w14:textId="77777777" w:rsidR="00813192" w:rsidRPr="00813192" w:rsidRDefault="00813192" w:rsidP="008F5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7EDB4261" w14:textId="77777777" w:rsidR="00813192" w:rsidRPr="00813192" w:rsidRDefault="00813192" w:rsidP="008F5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3C8E8E61" w14:textId="77777777" w:rsidR="00813192" w:rsidRPr="002E7FF3" w:rsidRDefault="00813192" w:rsidP="008F5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43F904EB" w14:textId="77777777" w:rsidR="00813192" w:rsidRPr="002E7FF3" w:rsidRDefault="00813192" w:rsidP="008F5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433E7181" w14:textId="77777777" w:rsidR="00813192" w:rsidRPr="002E7FF3" w:rsidRDefault="00813192" w:rsidP="008F5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D953C4D" w14:textId="77777777" w:rsidR="00813192" w:rsidRPr="002E7FF3" w:rsidRDefault="00813192" w:rsidP="008F5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1373906" w14:textId="77777777" w:rsidR="00813192" w:rsidRPr="002E7FF3" w:rsidRDefault="00813192" w:rsidP="008F5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6E93A053" w14:textId="77777777" w:rsidR="00813192" w:rsidRPr="002E7FF3" w:rsidRDefault="00813192" w:rsidP="008F5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307A87D0" w14:textId="77777777" w:rsidR="00813192" w:rsidRPr="002E7FF3" w:rsidRDefault="00813192" w:rsidP="008F5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7B9138C" w14:textId="77777777" w:rsidR="00813192" w:rsidRPr="002E7FF3" w:rsidRDefault="00813192" w:rsidP="008F5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422FCBA9" w14:textId="77777777" w:rsidR="00813192" w:rsidRPr="002E7FF3" w:rsidRDefault="00813192" w:rsidP="008F5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3EA4D827" w14:textId="77777777" w:rsidR="00813192" w:rsidRPr="002E7FF3" w:rsidRDefault="00813192" w:rsidP="008F5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55052E21" w14:textId="77777777" w:rsidR="00813192" w:rsidRPr="002E7FF3" w:rsidRDefault="00813192" w:rsidP="008F5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2C77949" w14:textId="77777777" w:rsidR="00813192" w:rsidRPr="002E7FF3" w:rsidRDefault="00813192" w:rsidP="008F5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7984C26D" w14:textId="77777777" w:rsidR="00813192" w:rsidRPr="002E7FF3" w:rsidRDefault="00813192" w:rsidP="008F5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7523D8CA" w14:textId="77777777" w:rsidR="00813192" w:rsidRPr="002E7FF3" w:rsidRDefault="00813192" w:rsidP="008F5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8" w:type="dxa"/>
            <w:shd w:val="clear" w:color="auto" w:fill="auto"/>
          </w:tcPr>
          <w:p w14:paraId="7B40ADB2" w14:textId="77777777" w:rsidR="00813192" w:rsidRPr="002E7FF3" w:rsidRDefault="00813192" w:rsidP="008F5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</w:tcPr>
          <w:p w14:paraId="7B5490A7" w14:textId="77777777" w:rsidR="00813192" w:rsidRPr="002E7FF3" w:rsidRDefault="00813192" w:rsidP="008F5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763E54C5" w14:textId="77777777" w:rsidR="00813192" w:rsidRPr="002E7FF3" w:rsidRDefault="00813192" w:rsidP="008F5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046FE61" w14:textId="77777777" w:rsidR="00813192" w:rsidRPr="002E7FF3" w:rsidRDefault="00813192" w:rsidP="008F5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4E99AFF8" w14:textId="77777777" w:rsidR="00813192" w:rsidRPr="002E7FF3" w:rsidRDefault="00813192" w:rsidP="008F5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3C1F28A9" w14:textId="302185EA" w:rsidR="00B854C1" w:rsidRPr="008767F3" w:rsidRDefault="00B854C1">
      <w:pPr>
        <w:pStyle w:val="a"/>
        <w:tabs>
          <w:tab w:val="clear" w:pos="1080"/>
          <w:tab w:val="left" w:pos="540"/>
        </w:tabs>
        <w:jc w:val="both"/>
        <w:rPr>
          <w:rFonts w:ascii="Angsana New" w:hAnsi="Angsana New" w:cs="Angsana New"/>
          <w:b/>
          <w:bCs/>
          <w:i/>
          <w:iCs/>
          <w:cs/>
          <w:lang w:val="en-US"/>
        </w:rPr>
      </w:pPr>
      <w:r w:rsidRPr="001F4C83">
        <w:rPr>
          <w:rFonts w:ascii="Angsana New" w:hAnsi="Angsana New" w:cs="Angsana New"/>
          <w:b/>
          <w:bCs/>
          <w:i/>
          <w:iCs/>
          <w:cs/>
          <w:lang w:val="en-US"/>
        </w:rPr>
        <w:lastRenderedPageBreak/>
        <w:t>รายละเอียดเงินลงทุนในการร่วมค้า</w:t>
      </w:r>
      <w:r w:rsidRPr="001F4C83">
        <w:rPr>
          <w:rFonts w:ascii="Angsana New" w:hAnsi="Angsana New" w:cs="Angsana New"/>
          <w:b/>
          <w:bCs/>
          <w:i/>
          <w:iCs/>
          <w:lang w:val="en-US"/>
        </w:rPr>
        <w:t xml:space="preserve"> </w:t>
      </w:r>
      <w:r w:rsidRPr="001F4C83">
        <w:rPr>
          <w:rFonts w:ascii="Angsana New" w:hAnsi="Angsana New" w:cs="Angsana New"/>
          <w:b/>
          <w:bCs/>
          <w:i/>
          <w:iCs/>
          <w:cs/>
          <w:lang w:val="en-US"/>
        </w:rPr>
        <w:t>(ต่อ)</w:t>
      </w:r>
    </w:p>
    <w:tbl>
      <w:tblPr>
        <w:tblW w:w="15581" w:type="dxa"/>
        <w:tblInd w:w="-46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11"/>
        <w:gridCol w:w="675"/>
        <w:gridCol w:w="765"/>
        <w:gridCol w:w="180"/>
        <w:gridCol w:w="720"/>
        <w:gridCol w:w="180"/>
        <w:gridCol w:w="63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628"/>
        <w:gridCol w:w="182"/>
        <w:gridCol w:w="630"/>
        <w:gridCol w:w="180"/>
        <w:gridCol w:w="714"/>
        <w:gridCol w:w="6"/>
      </w:tblGrid>
      <w:tr w:rsidR="00C83798" w:rsidRPr="00370597" w14:paraId="0A95543A" w14:textId="77777777" w:rsidTr="00DB3CE2">
        <w:trPr>
          <w:cantSplit/>
          <w:trHeight w:val="302"/>
        </w:trPr>
        <w:tc>
          <w:tcPr>
            <w:tcW w:w="5411" w:type="dxa"/>
            <w:shd w:val="clear" w:color="auto" w:fill="auto"/>
          </w:tcPr>
          <w:p w14:paraId="3DF1B0A5" w14:textId="77777777" w:rsidR="00C83798" w:rsidRPr="00370597" w:rsidRDefault="00C83798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5" w:type="dxa"/>
          </w:tcPr>
          <w:p w14:paraId="7C127A09" w14:textId="77777777" w:rsidR="00C83798" w:rsidRPr="00370597" w:rsidRDefault="00C83798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1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65" w:type="dxa"/>
          </w:tcPr>
          <w:p w14:paraId="6BE0B223" w14:textId="77777777" w:rsidR="00C83798" w:rsidRPr="00370597" w:rsidRDefault="00C83798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1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730" w:type="dxa"/>
            <w:gridSpan w:val="21"/>
            <w:shd w:val="clear" w:color="auto" w:fill="auto"/>
          </w:tcPr>
          <w:p w14:paraId="261EE71F" w14:textId="77777777" w:rsidR="00C83798" w:rsidRPr="00370597" w:rsidRDefault="00C83798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1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705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370597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3705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C83798" w:rsidRPr="00370597" w14:paraId="2E5F22E7" w14:textId="77777777" w:rsidTr="00DB3CE2">
        <w:trPr>
          <w:gridAfter w:val="1"/>
          <w:wAfter w:w="6" w:type="dxa"/>
          <w:cantSplit/>
          <w:trHeight w:val="302"/>
        </w:trPr>
        <w:tc>
          <w:tcPr>
            <w:tcW w:w="5411" w:type="dxa"/>
            <w:shd w:val="clear" w:color="auto" w:fill="auto"/>
          </w:tcPr>
          <w:p w14:paraId="1DCCDEE2" w14:textId="77777777" w:rsidR="00C83798" w:rsidRPr="00370597" w:rsidRDefault="00C83798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164" w:type="dxa"/>
            <w:gridSpan w:val="22"/>
          </w:tcPr>
          <w:p w14:paraId="578F4537" w14:textId="77777777" w:rsidR="00C83798" w:rsidRPr="00370597" w:rsidDel="00685444" w:rsidRDefault="00C83798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370597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DF595E" w:rsidRPr="00370597" w14:paraId="22039FBA" w14:textId="77777777" w:rsidTr="00DB3CE2">
        <w:trPr>
          <w:cantSplit/>
          <w:trHeight w:val="302"/>
        </w:trPr>
        <w:tc>
          <w:tcPr>
            <w:tcW w:w="5411" w:type="dxa"/>
            <w:shd w:val="clear" w:color="auto" w:fill="auto"/>
          </w:tcPr>
          <w:p w14:paraId="12CABC2E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14:paraId="06A1F666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E7657B0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D0EA9FD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70597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สัดส่วน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669C51CF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F2205B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D029DC" w14:textId="77777777" w:rsidR="00DF595E" w:rsidRPr="00370597" w:rsidDel="00685444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E2BEDA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C09A8A" w14:textId="77777777" w:rsidR="00DF595E" w:rsidRPr="00370597" w:rsidDel="00685444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2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F5AF52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2" w:right="-90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53BB20" w14:textId="77777777" w:rsidR="00DF595E" w:rsidRPr="00370597" w:rsidDel="00685444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3E8867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31" w:right="-14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DF595E" w:rsidRPr="00370597" w14:paraId="3E2207A9" w14:textId="77777777" w:rsidTr="00DB3CE2">
        <w:trPr>
          <w:cantSplit/>
          <w:trHeight w:val="302"/>
        </w:trPr>
        <w:tc>
          <w:tcPr>
            <w:tcW w:w="5411" w:type="dxa"/>
            <w:shd w:val="clear" w:color="auto" w:fill="auto"/>
          </w:tcPr>
          <w:p w14:paraId="001360EA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</w:tcPr>
          <w:p w14:paraId="0279A948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</w:tcPr>
          <w:p w14:paraId="105FF272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4BE4C4E4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70597">
              <w:rPr>
                <w:rFonts w:ascii="Angsana New" w:hAnsi="Angsana New"/>
                <w:sz w:val="28"/>
                <w:szCs w:val="28"/>
                <w:cs/>
                <w:lang w:val="en-GB"/>
              </w:rPr>
              <w:t>ความเป็นเจ้าของ</w:t>
            </w:r>
          </w:p>
        </w:tc>
        <w:tc>
          <w:tcPr>
            <w:tcW w:w="180" w:type="dxa"/>
            <w:shd w:val="clear" w:color="auto" w:fill="auto"/>
          </w:tcPr>
          <w:p w14:paraId="22623F6E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14:paraId="25649AC5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F92384F" w14:textId="77777777" w:rsidR="00DF595E" w:rsidRPr="00370597" w:rsidDel="00685444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14:paraId="4786DFC7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C43AE29" w14:textId="77777777" w:rsidR="00DF595E" w:rsidRPr="00370597" w:rsidDel="00685444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28" w:type="dxa"/>
            <w:gridSpan w:val="3"/>
            <w:shd w:val="clear" w:color="auto" w:fill="auto"/>
            <w:vAlign w:val="bottom"/>
          </w:tcPr>
          <w:p w14:paraId="6B7D1EB4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2" w:right="-90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3A0FC7FE" w14:textId="77777777" w:rsidR="00DF595E" w:rsidRPr="00370597" w:rsidDel="00685444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gridSpan w:val="4"/>
            <w:shd w:val="clear" w:color="auto" w:fill="auto"/>
            <w:vAlign w:val="bottom"/>
          </w:tcPr>
          <w:p w14:paraId="0A7824A2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31" w:right="-14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DF595E" w:rsidRPr="00370597" w14:paraId="1B5D4B04" w14:textId="77777777" w:rsidTr="00DB3CE2">
        <w:trPr>
          <w:cantSplit/>
          <w:trHeight w:val="302"/>
        </w:trPr>
        <w:tc>
          <w:tcPr>
            <w:tcW w:w="5411" w:type="dxa"/>
            <w:shd w:val="clear" w:color="auto" w:fill="auto"/>
          </w:tcPr>
          <w:p w14:paraId="3A8CA9B3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</w:tcPr>
          <w:p w14:paraId="4157008F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</w:tcPr>
          <w:p w14:paraId="41BD4132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147AED70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70597">
              <w:rPr>
                <w:rFonts w:ascii="Angsana New" w:hAnsi="Angsana New"/>
                <w:sz w:val="28"/>
                <w:szCs w:val="28"/>
                <w:cs/>
                <w:lang w:val="en-GB"/>
              </w:rPr>
              <w:t>(ทั้งทางตรง</w:t>
            </w:r>
          </w:p>
        </w:tc>
        <w:tc>
          <w:tcPr>
            <w:tcW w:w="180" w:type="dxa"/>
            <w:shd w:val="clear" w:color="auto" w:fill="auto"/>
          </w:tcPr>
          <w:p w14:paraId="4AF3A619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14:paraId="6C74C33F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6732BC4" w14:textId="77777777" w:rsidR="00DF595E" w:rsidRPr="00370597" w:rsidDel="00685444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14:paraId="1B62DCFD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AC4A722" w14:textId="77777777" w:rsidR="00DF595E" w:rsidRPr="00370597" w:rsidDel="00685444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28" w:type="dxa"/>
            <w:gridSpan w:val="3"/>
            <w:shd w:val="clear" w:color="auto" w:fill="auto"/>
            <w:vAlign w:val="bottom"/>
          </w:tcPr>
          <w:p w14:paraId="254C994C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2" w:right="-90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06A1B934" w14:textId="77777777" w:rsidR="00DF595E" w:rsidRPr="00370597" w:rsidDel="00685444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gridSpan w:val="4"/>
            <w:shd w:val="clear" w:color="auto" w:fill="auto"/>
            <w:vAlign w:val="bottom"/>
          </w:tcPr>
          <w:p w14:paraId="054AA309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31" w:right="-14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DF595E" w:rsidRPr="00370597" w14:paraId="7EBE7752" w14:textId="77777777" w:rsidTr="00DB3CE2">
        <w:trPr>
          <w:cantSplit/>
          <w:trHeight w:val="302"/>
        </w:trPr>
        <w:tc>
          <w:tcPr>
            <w:tcW w:w="5411" w:type="dxa"/>
            <w:shd w:val="clear" w:color="auto" w:fill="auto"/>
          </w:tcPr>
          <w:p w14:paraId="65139B83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</w:tcPr>
          <w:p w14:paraId="3C41E03C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70597">
              <w:rPr>
                <w:rFonts w:ascii="Angsana New" w:hAnsi="Angsana New"/>
                <w:sz w:val="28"/>
                <w:szCs w:val="28"/>
                <w:cs/>
                <w:lang w:val="en-GB"/>
              </w:rPr>
              <w:t>ประเทศที่</w:t>
            </w:r>
          </w:p>
        </w:tc>
        <w:tc>
          <w:tcPr>
            <w:tcW w:w="180" w:type="dxa"/>
          </w:tcPr>
          <w:p w14:paraId="46442A00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400C116D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70597">
              <w:rPr>
                <w:rFonts w:ascii="Angsana New" w:hAnsi="Angsana New"/>
                <w:sz w:val="28"/>
                <w:szCs w:val="28"/>
                <w:cs/>
                <w:lang w:val="en-GB"/>
              </w:rPr>
              <w:t>และทางอ้อม)</w:t>
            </w:r>
          </w:p>
        </w:tc>
        <w:tc>
          <w:tcPr>
            <w:tcW w:w="180" w:type="dxa"/>
            <w:shd w:val="clear" w:color="auto" w:fill="auto"/>
          </w:tcPr>
          <w:p w14:paraId="2A054AC1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14:paraId="3E7599EF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09F4B0D" w14:textId="77777777" w:rsidR="00DF595E" w:rsidRPr="00370597" w:rsidDel="00685444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14:paraId="3A0F1AC6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082EABB" w14:textId="77777777" w:rsidR="00DF595E" w:rsidRPr="00370597" w:rsidDel="00685444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28" w:type="dxa"/>
            <w:gridSpan w:val="3"/>
            <w:shd w:val="clear" w:color="auto" w:fill="auto"/>
            <w:vAlign w:val="bottom"/>
          </w:tcPr>
          <w:p w14:paraId="6973E8BD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70597">
              <w:rPr>
                <w:rFonts w:ascii="Angsana New" w:hAnsi="Angsana New"/>
                <w:sz w:val="28"/>
                <w:szCs w:val="28"/>
                <w:cs/>
                <w:lang w:val="en-GB"/>
              </w:rPr>
              <w:t>การด้อยค่า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EB48E94" w14:textId="77777777" w:rsidR="00DF595E" w:rsidRPr="00370597" w:rsidDel="00685444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gridSpan w:val="4"/>
            <w:shd w:val="clear" w:color="auto" w:fill="auto"/>
            <w:vAlign w:val="bottom"/>
          </w:tcPr>
          <w:p w14:paraId="0FCE772B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6"/>
              </w:tabs>
              <w:spacing w:line="340" w:lineRule="exact"/>
              <w:ind w:left="-131" w:right="-14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70597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ส่วนได้เสีย </w:t>
            </w:r>
            <w:r w:rsidRPr="0037059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C4DA3" w:rsidRPr="00370597" w14:paraId="1AF9CEEA" w14:textId="77777777" w:rsidTr="00DB3CE2">
        <w:trPr>
          <w:cantSplit/>
          <w:trHeight w:val="302"/>
        </w:trPr>
        <w:tc>
          <w:tcPr>
            <w:tcW w:w="5411" w:type="dxa"/>
            <w:shd w:val="clear" w:color="auto" w:fill="auto"/>
          </w:tcPr>
          <w:p w14:paraId="6BF488A9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14:paraId="1F2BAF9C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70597">
              <w:rPr>
                <w:rFonts w:ascii="Angsana New" w:hAnsi="Angsana New"/>
                <w:sz w:val="28"/>
                <w:szCs w:val="28"/>
                <w:cs/>
                <w:lang w:val="en-GB"/>
              </w:rPr>
              <w:t>ดำเนินธุรกิจ</w:t>
            </w:r>
          </w:p>
        </w:tc>
        <w:tc>
          <w:tcPr>
            <w:tcW w:w="180" w:type="dxa"/>
          </w:tcPr>
          <w:p w14:paraId="69FCC305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5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D27E5F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70597"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  <w:t>(ร้อยละ)</w:t>
            </w:r>
          </w:p>
        </w:tc>
        <w:tc>
          <w:tcPr>
            <w:tcW w:w="180" w:type="dxa"/>
            <w:shd w:val="clear" w:color="auto" w:fill="auto"/>
          </w:tcPr>
          <w:p w14:paraId="4646B709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6FD460" w14:textId="77777777" w:rsidR="00DF595E" w:rsidRPr="00370597" w:rsidDel="00685444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70597">
              <w:rPr>
                <w:rFonts w:ascii="Angsana New" w:hAnsi="Angsana New"/>
                <w:sz w:val="28"/>
                <w:szCs w:val="28"/>
                <w:cs/>
                <w:lang w:val="en-GB"/>
              </w:rPr>
              <w:t>วิธีราคาทุน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337490" w14:textId="77777777" w:rsidR="00DF595E" w:rsidRPr="00370597" w:rsidDel="00685444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0BA4BC" w14:textId="77777777" w:rsidR="00DF595E" w:rsidRPr="00370597" w:rsidDel="00685444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97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70597">
              <w:rPr>
                <w:rFonts w:ascii="Angsana New" w:hAnsi="Angsana New"/>
                <w:sz w:val="28"/>
                <w:szCs w:val="28"/>
                <w:cs/>
                <w:lang w:val="en-GB"/>
              </w:rPr>
              <w:t>วิธีส่วนได้เสีย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BB93C4" w14:textId="77777777" w:rsidR="00DF595E" w:rsidRPr="00370597" w:rsidDel="00685444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2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20AD62" w14:textId="77777777" w:rsidR="00DF595E" w:rsidRPr="00370597" w:rsidDel="00685444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70597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สะสม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7A840A7" w14:textId="77777777" w:rsidR="00DF595E" w:rsidRPr="00370597" w:rsidDel="00685444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C4F50D" w14:textId="77777777" w:rsidR="00DF595E" w:rsidRPr="00370597" w:rsidDel="00685444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31" w:right="-14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0597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EC4DA3" w:rsidRPr="00370597" w14:paraId="6314AE08" w14:textId="77777777" w:rsidTr="00DB3CE2">
        <w:trPr>
          <w:cantSplit/>
          <w:trHeight w:val="302"/>
        </w:trPr>
        <w:tc>
          <w:tcPr>
            <w:tcW w:w="5411" w:type="dxa"/>
            <w:shd w:val="clear" w:color="auto" w:fill="auto"/>
          </w:tcPr>
          <w:p w14:paraId="7C839CA7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14:paraId="601DB4F7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6EB46323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4C15C7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0597">
              <w:rPr>
                <w:rFonts w:ascii="Angsana New" w:hAnsi="Angsana New"/>
                <w:sz w:val="28"/>
                <w:szCs w:val="28"/>
              </w:rPr>
              <w:t>256</w:t>
            </w:r>
            <w:r w:rsidR="003C661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16EC21AD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D4AE07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059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29254DFC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24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3D0F2B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0597">
              <w:rPr>
                <w:rFonts w:ascii="Angsana New" w:hAnsi="Angsana New"/>
                <w:sz w:val="28"/>
                <w:szCs w:val="28"/>
              </w:rPr>
              <w:t>256</w:t>
            </w:r>
            <w:r w:rsidR="003C661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3E7B96F9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5BAAB2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059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25B03925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8D090B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0597">
              <w:rPr>
                <w:rFonts w:ascii="Angsana New" w:hAnsi="Angsana New"/>
                <w:sz w:val="28"/>
                <w:szCs w:val="28"/>
              </w:rPr>
              <w:t>256</w:t>
            </w:r>
            <w:r w:rsidR="003C661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61A0EB92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7A348D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059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6C3EF05E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983CC3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0597">
              <w:rPr>
                <w:rFonts w:ascii="Angsana New" w:hAnsi="Angsana New"/>
                <w:sz w:val="28"/>
                <w:szCs w:val="28"/>
              </w:rPr>
              <w:t>256</w:t>
            </w:r>
            <w:r w:rsidR="003C661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7C5FCCFE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482968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059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2" w:type="dxa"/>
            <w:shd w:val="clear" w:color="auto" w:fill="auto"/>
          </w:tcPr>
          <w:p w14:paraId="25693B72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1A54E4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0597">
              <w:rPr>
                <w:rFonts w:ascii="Angsana New" w:hAnsi="Angsana New"/>
                <w:sz w:val="28"/>
                <w:szCs w:val="28"/>
              </w:rPr>
              <w:t>256</w:t>
            </w:r>
            <w:r w:rsidR="003C661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7A377C73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AE4EE0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059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F595E" w:rsidRPr="00370597" w14:paraId="3D17139B" w14:textId="77777777" w:rsidTr="00DB3CE2">
        <w:trPr>
          <w:cantSplit/>
          <w:trHeight w:hRule="exact" w:val="136"/>
        </w:trPr>
        <w:tc>
          <w:tcPr>
            <w:tcW w:w="5411" w:type="dxa"/>
            <w:shd w:val="clear" w:color="auto" w:fill="auto"/>
          </w:tcPr>
          <w:p w14:paraId="2B654DC3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75" w:type="dxa"/>
          </w:tcPr>
          <w:p w14:paraId="6864F80C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765" w:type="dxa"/>
          </w:tcPr>
          <w:p w14:paraId="048CC5C5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710" w:type="dxa"/>
            <w:gridSpan w:val="4"/>
            <w:shd w:val="clear" w:color="auto" w:fill="auto"/>
          </w:tcPr>
          <w:p w14:paraId="278BCF24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399650E0" w14:textId="77777777" w:rsidR="00DF595E" w:rsidRPr="00370597" w:rsidRDefault="00DF595E" w:rsidP="006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6840" w:type="dxa"/>
            <w:gridSpan w:val="16"/>
            <w:shd w:val="clear" w:color="auto" w:fill="auto"/>
          </w:tcPr>
          <w:p w14:paraId="56A96F13" w14:textId="77777777" w:rsidR="00DF595E" w:rsidRPr="00370597" w:rsidRDefault="00DF595E" w:rsidP="00DF5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28"/>
              </w:tabs>
              <w:spacing w:line="340" w:lineRule="exact"/>
              <w:ind w:left="-79" w:right="-79"/>
              <w:rPr>
                <w:rFonts w:ascii="Angsana New" w:hAnsi="Angsana New"/>
                <w:i/>
                <w:iCs/>
                <w:sz w:val="24"/>
                <w:szCs w:val="24"/>
                <w:cs/>
                <w:lang w:val="en-GB"/>
              </w:rPr>
            </w:pPr>
          </w:p>
        </w:tc>
      </w:tr>
      <w:tr w:rsidR="00A51C1E" w:rsidRPr="00370597" w14:paraId="0562A37A" w14:textId="77777777" w:rsidTr="00DB3CE2">
        <w:trPr>
          <w:cantSplit/>
          <w:trHeight w:val="302"/>
        </w:trPr>
        <w:tc>
          <w:tcPr>
            <w:tcW w:w="5411" w:type="dxa"/>
            <w:shd w:val="clear" w:color="auto" w:fill="auto"/>
          </w:tcPr>
          <w:p w14:paraId="52048944" w14:textId="4AF1201E" w:rsidR="00A51C1E" w:rsidRPr="004F7E81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 w:hanging="79"/>
              <w:rPr>
                <w:rFonts w:ascii="Angsana New" w:hAnsi="Angsana New"/>
                <w:sz w:val="30"/>
                <w:szCs w:val="30"/>
              </w:rPr>
            </w:pPr>
            <w:r w:rsidRPr="004F7E81">
              <w:rPr>
                <w:rFonts w:ascii="Angsana New" w:hAnsi="Angsana New"/>
                <w:sz w:val="30"/>
                <w:szCs w:val="30"/>
              </w:rPr>
              <w:t>Well Well Invest S.A.</w:t>
            </w:r>
          </w:p>
        </w:tc>
        <w:tc>
          <w:tcPr>
            <w:tcW w:w="1440" w:type="dxa"/>
            <w:gridSpan w:val="2"/>
          </w:tcPr>
          <w:p w14:paraId="1312C7C1" w14:textId="3AF9456F" w:rsidR="00A51C1E" w:rsidRPr="004F7E81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7E81">
              <w:rPr>
                <w:rFonts w:ascii="Angsana New" w:hAnsi="Angsana New"/>
                <w:sz w:val="28"/>
                <w:szCs w:val="28"/>
                <w:cs/>
              </w:rPr>
              <w:t>โปแลนด์</w:t>
            </w:r>
          </w:p>
        </w:tc>
        <w:tc>
          <w:tcPr>
            <w:tcW w:w="180" w:type="dxa"/>
          </w:tcPr>
          <w:p w14:paraId="5285E69E" w14:textId="77777777" w:rsidR="00A51C1E" w:rsidRPr="00370597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75ED1B61" w14:textId="28D95825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33.33</w:t>
            </w:r>
          </w:p>
        </w:tc>
        <w:tc>
          <w:tcPr>
            <w:tcW w:w="180" w:type="dxa"/>
            <w:shd w:val="clear" w:color="auto" w:fill="auto"/>
          </w:tcPr>
          <w:p w14:paraId="24404C3B" w14:textId="77777777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51B92DCD" w14:textId="35174FF2" w:rsidR="00A51C1E" w:rsidRPr="002E7FF3" w:rsidRDefault="00A51C1E" w:rsidP="00653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81EFE6B" w14:textId="77777777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8132CC1" w14:textId="0CD28EA7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180" w:type="dxa"/>
            <w:shd w:val="clear" w:color="auto" w:fill="auto"/>
          </w:tcPr>
          <w:p w14:paraId="42A8D8CE" w14:textId="77777777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629237DE" w14:textId="30806280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E76221B" w14:textId="77777777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35073336" w14:textId="070CA912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180" w:type="dxa"/>
            <w:shd w:val="clear" w:color="auto" w:fill="auto"/>
          </w:tcPr>
          <w:p w14:paraId="70446A71" w14:textId="77777777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0BB46A5D" w14:textId="484F8F9B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3612843" w14:textId="77777777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615247D6" w14:textId="23FC9BA7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C9AD11B" w14:textId="77777777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8" w:type="dxa"/>
            <w:shd w:val="clear" w:color="auto" w:fill="auto"/>
          </w:tcPr>
          <w:p w14:paraId="4A54D605" w14:textId="2F45159C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33A35628" w14:textId="77777777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1C2D1C4B" w14:textId="7D556A01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180" w:type="dxa"/>
            <w:shd w:val="clear" w:color="auto" w:fill="auto"/>
          </w:tcPr>
          <w:p w14:paraId="09A321F8" w14:textId="77777777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525AEDD3" w14:textId="085AD585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62287" w:rsidRPr="00370597" w14:paraId="16AABB2D" w14:textId="77777777" w:rsidTr="00DB3CE2">
        <w:trPr>
          <w:cantSplit/>
          <w:trHeight w:val="302"/>
        </w:trPr>
        <w:tc>
          <w:tcPr>
            <w:tcW w:w="5411" w:type="dxa"/>
            <w:shd w:val="clear" w:color="auto" w:fill="auto"/>
          </w:tcPr>
          <w:p w14:paraId="6AF140A7" w14:textId="569B68FE" w:rsidR="00A51C1E" w:rsidRPr="008767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 w:hanging="79"/>
              <w:rPr>
                <w:rFonts w:ascii="Angsana New" w:hAnsi="Angsana New"/>
                <w:sz w:val="28"/>
                <w:szCs w:val="28"/>
              </w:rPr>
            </w:pPr>
            <w:r w:rsidRPr="008767F3">
              <w:rPr>
                <w:rFonts w:ascii="Angsana New" w:hAnsi="Angsana New"/>
                <w:sz w:val="30"/>
                <w:szCs w:val="30"/>
              </w:rPr>
              <w:t>Westbridge Foods Holding B.V.</w:t>
            </w:r>
            <w:r w:rsidRPr="008767F3">
              <w:rPr>
                <w:rFonts w:ascii="Angsana New" w:hAnsi="Angsana New"/>
                <w:spacing w:val="-2"/>
                <w:sz w:val="30"/>
                <w:szCs w:val="30"/>
                <w:vertAlign w:val="superscript"/>
              </w:rPr>
              <w:t xml:space="preserve"> **</w:t>
            </w:r>
          </w:p>
        </w:tc>
        <w:tc>
          <w:tcPr>
            <w:tcW w:w="1440" w:type="dxa"/>
            <w:gridSpan w:val="2"/>
          </w:tcPr>
          <w:p w14:paraId="444A3783" w14:textId="2317CA51" w:rsidR="00A51C1E" w:rsidRPr="00AB24FD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67F3">
              <w:rPr>
                <w:rFonts w:ascii="Angsana New" w:hAnsi="Angsana New"/>
                <w:sz w:val="28"/>
                <w:szCs w:val="28"/>
                <w:cs/>
              </w:rPr>
              <w:t>เนเธอร์แลนด์</w:t>
            </w:r>
          </w:p>
        </w:tc>
        <w:tc>
          <w:tcPr>
            <w:tcW w:w="180" w:type="dxa"/>
          </w:tcPr>
          <w:p w14:paraId="6E406558" w14:textId="77777777" w:rsidR="00A51C1E" w:rsidRPr="00370597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377CC91F" w14:textId="0B302436" w:rsidR="00A51C1E" w:rsidRPr="002E7FF3" w:rsidRDefault="004411D7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="00A51C1E" w:rsidRPr="002E7FF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180" w:type="dxa"/>
            <w:shd w:val="clear" w:color="auto" w:fill="auto"/>
          </w:tcPr>
          <w:p w14:paraId="493C7052" w14:textId="77777777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2EADCD43" w14:textId="70C68C8D" w:rsidR="00A51C1E" w:rsidRPr="002E7FF3" w:rsidRDefault="004411D7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="00A51C1E" w:rsidRPr="002E7FF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180" w:type="dxa"/>
            <w:shd w:val="clear" w:color="auto" w:fill="auto"/>
          </w:tcPr>
          <w:p w14:paraId="5CA84427" w14:textId="77777777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57867594" w14:textId="19070328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5C59A1EE" w14:textId="77777777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75A60844" w14:textId="5BFA8FA9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7D980C9D" w14:textId="77777777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4D28E33D" w14:textId="3CECF882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34A26CE8" w14:textId="77777777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5638E0A3" w14:textId="36661FA3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5F0EBDAE" w14:textId="77777777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538FAEB3" w14:textId="2CEC211F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A2DF7D9" w14:textId="77777777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8" w:type="dxa"/>
            <w:tcBorders>
              <w:bottom w:val="single" w:sz="4" w:space="0" w:color="auto"/>
            </w:tcBorders>
            <w:shd w:val="clear" w:color="auto" w:fill="auto"/>
          </w:tcPr>
          <w:p w14:paraId="608A0C1B" w14:textId="06D87082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2AFF6491" w14:textId="77777777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22C1D2B6" w14:textId="50D09575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00BD6743" w14:textId="77777777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2F3254" w14:textId="3860D8DC" w:rsidR="00A51C1E" w:rsidRPr="002E7FF3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EC4DA3" w:rsidRPr="00370597" w14:paraId="22F3AABD" w14:textId="77777777" w:rsidTr="00DB3CE2">
        <w:trPr>
          <w:cantSplit/>
          <w:trHeight w:val="302"/>
        </w:trPr>
        <w:tc>
          <w:tcPr>
            <w:tcW w:w="5411" w:type="dxa"/>
            <w:shd w:val="clear" w:color="auto" w:fill="auto"/>
          </w:tcPr>
          <w:p w14:paraId="4518705B" w14:textId="766C3B26" w:rsidR="00A51C1E" w:rsidRPr="00370597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8767F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gridSpan w:val="2"/>
          </w:tcPr>
          <w:p w14:paraId="559B3451" w14:textId="68A86C2A" w:rsidR="00A51C1E" w:rsidRPr="00AB24FD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E32D86C" w14:textId="77777777" w:rsidR="00A51C1E" w:rsidRPr="00370597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14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3FA58EA3" w14:textId="77777777" w:rsidR="00A51C1E" w:rsidRPr="00370597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14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4D5DD02A" w14:textId="77777777" w:rsidR="00A51C1E" w:rsidRPr="00370597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14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2307CA01" w14:textId="58AFBB11" w:rsidR="00A51C1E" w:rsidRPr="00370597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14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7CDD4DAB" w14:textId="77777777" w:rsidR="00A51C1E" w:rsidRPr="00370597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5272C9" w14:textId="7C2EE591" w:rsidR="00A51C1E" w:rsidRPr="001D5B1C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5B1C">
              <w:rPr>
                <w:rFonts w:ascii="Angsana New" w:hAnsi="Angsana New"/>
                <w:b/>
                <w:bCs/>
                <w:sz w:val="30"/>
                <w:szCs w:val="30"/>
              </w:rPr>
              <w:t>17,857</w:t>
            </w:r>
          </w:p>
        </w:tc>
        <w:tc>
          <w:tcPr>
            <w:tcW w:w="180" w:type="dxa"/>
            <w:shd w:val="clear" w:color="auto" w:fill="auto"/>
          </w:tcPr>
          <w:p w14:paraId="760A3500" w14:textId="77777777" w:rsidR="00A51C1E" w:rsidRPr="00370597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4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A032BF" w14:textId="312608BB" w:rsidR="00A51C1E" w:rsidRPr="00370597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14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767F3">
              <w:rPr>
                <w:rFonts w:ascii="Angsana New" w:hAnsi="Angsana New"/>
                <w:b/>
                <w:bCs/>
                <w:sz w:val="28"/>
                <w:szCs w:val="28"/>
              </w:rPr>
              <w:t>17,059</w:t>
            </w:r>
          </w:p>
        </w:tc>
        <w:tc>
          <w:tcPr>
            <w:tcW w:w="180" w:type="dxa"/>
            <w:shd w:val="clear" w:color="auto" w:fill="auto"/>
          </w:tcPr>
          <w:p w14:paraId="1CC780E9" w14:textId="77777777" w:rsidR="00A51C1E" w:rsidRPr="00370597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4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A934FA" w14:textId="6E0E6276" w:rsidR="00A51C1E" w:rsidRPr="00392582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34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92582">
              <w:rPr>
                <w:rFonts w:ascii="Angsana New" w:hAnsi="Angsana New"/>
                <w:b/>
                <w:bCs/>
                <w:sz w:val="30"/>
                <w:szCs w:val="30"/>
              </w:rPr>
              <w:t>22,</w:t>
            </w:r>
            <w:r w:rsidR="003C661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1805D2" w:rsidRPr="00392582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180" w:type="dxa"/>
            <w:shd w:val="clear" w:color="auto" w:fill="auto"/>
          </w:tcPr>
          <w:p w14:paraId="726220FD" w14:textId="77777777" w:rsidR="00A51C1E" w:rsidRPr="00370597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4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987B04" w14:textId="1B29C561" w:rsidR="00A51C1E" w:rsidRPr="00370597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340" w:lineRule="exact"/>
              <w:ind w:left="-79" w:right="-14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767F3">
              <w:rPr>
                <w:rFonts w:ascii="Angsana New" w:hAnsi="Angsana New"/>
                <w:b/>
                <w:bCs/>
                <w:sz w:val="28"/>
                <w:szCs w:val="28"/>
              </w:rPr>
              <w:t>21,01</w:t>
            </w:r>
            <w:r w:rsidR="003C6613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29B4164E" w14:textId="77777777" w:rsidR="00A51C1E" w:rsidRPr="00370597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4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C87D9B" w14:textId="79BF78BA" w:rsidR="00A51C1E" w:rsidRPr="001D5B1C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5B1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287AA41" w14:textId="77777777" w:rsidR="00A51C1E" w:rsidRPr="00370597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4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9B5EB3" w14:textId="2C85CCBE" w:rsidR="00A51C1E" w:rsidRPr="00370597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14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767F3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788CBFC2" w14:textId="77777777" w:rsidR="00A51C1E" w:rsidRPr="00370597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4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A5614C" w14:textId="400B1FCA" w:rsidR="00A51C1E" w:rsidRPr="00E67691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34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392582">
              <w:rPr>
                <w:rFonts w:ascii="Angsana New" w:hAnsi="Angsana New"/>
                <w:b/>
                <w:bCs/>
                <w:sz w:val="30"/>
                <w:szCs w:val="30"/>
              </w:rPr>
              <w:t>22,</w:t>
            </w:r>
            <w:r w:rsidR="003C661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1805D2" w:rsidRPr="00392582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180" w:type="dxa"/>
            <w:shd w:val="clear" w:color="auto" w:fill="auto"/>
          </w:tcPr>
          <w:p w14:paraId="45928922" w14:textId="77777777" w:rsidR="00A51C1E" w:rsidRPr="00370597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4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A3C61A" w14:textId="240C58D6" w:rsidR="00A51C1E" w:rsidRPr="00370597" w:rsidRDefault="00A51C1E" w:rsidP="00A5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8767F3">
              <w:rPr>
                <w:rFonts w:ascii="Angsana New" w:hAnsi="Angsana New"/>
                <w:b/>
                <w:bCs/>
                <w:sz w:val="28"/>
                <w:szCs w:val="28"/>
              </w:rPr>
              <w:t>21,01</w:t>
            </w:r>
            <w:r w:rsidR="003C6613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</w:tr>
      <w:tr w:rsidR="00262287" w:rsidRPr="00370597" w14:paraId="524453D0" w14:textId="77777777" w:rsidTr="00DB3CE2">
        <w:trPr>
          <w:cantSplit/>
          <w:trHeight w:val="302"/>
        </w:trPr>
        <w:tc>
          <w:tcPr>
            <w:tcW w:w="5411" w:type="dxa"/>
            <w:shd w:val="clear" w:color="auto" w:fill="auto"/>
          </w:tcPr>
          <w:p w14:paraId="78E9DF96" w14:textId="51440688" w:rsidR="0037079C" w:rsidRPr="00370597" w:rsidRDefault="0037079C" w:rsidP="0037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 w:hanging="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3F336FE8" w14:textId="3A28FB78" w:rsidR="0037079C" w:rsidRPr="00AB24FD" w:rsidRDefault="0037079C" w:rsidP="0037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358FF35" w14:textId="77777777" w:rsidR="0037079C" w:rsidRPr="00370597" w:rsidRDefault="0037079C" w:rsidP="0037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78436B9E" w14:textId="77777777" w:rsidR="0037079C" w:rsidRPr="00370597" w:rsidRDefault="0037079C" w:rsidP="0037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4D8484A8" w14:textId="77777777" w:rsidR="0037079C" w:rsidRPr="00370597" w:rsidRDefault="0037079C" w:rsidP="0037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6FE20F66" w14:textId="21E71BFA" w:rsidR="0037079C" w:rsidRPr="00370597" w:rsidRDefault="0037079C" w:rsidP="0037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4E75AB3F" w14:textId="77777777" w:rsidR="0037079C" w:rsidRPr="00370597" w:rsidRDefault="0037079C" w:rsidP="0037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7ACA6257" w14:textId="77777777" w:rsidR="0037079C" w:rsidRPr="00370597" w:rsidRDefault="0037079C" w:rsidP="0037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412BA7A1" w14:textId="77777777" w:rsidR="0037079C" w:rsidRPr="00370597" w:rsidRDefault="0037079C" w:rsidP="0037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42CAA76D" w14:textId="0FC85BCD" w:rsidR="0037079C" w:rsidRPr="00370597" w:rsidRDefault="0037079C" w:rsidP="0037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7385D590" w14:textId="77777777" w:rsidR="0037079C" w:rsidRPr="00370597" w:rsidRDefault="0037079C" w:rsidP="0037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705EF4C3" w14:textId="77777777" w:rsidR="0037079C" w:rsidRPr="00370597" w:rsidRDefault="0037079C" w:rsidP="0037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05E0DBFF" w14:textId="77777777" w:rsidR="0037079C" w:rsidRPr="00370597" w:rsidRDefault="0037079C" w:rsidP="0037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1E64828E" w14:textId="4E9A47FC" w:rsidR="0037079C" w:rsidRPr="00370597" w:rsidRDefault="0037079C" w:rsidP="0037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10F14EEA" w14:textId="77777777" w:rsidR="0037079C" w:rsidRPr="00370597" w:rsidRDefault="0037079C" w:rsidP="0037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146D2BDF" w14:textId="77777777" w:rsidR="0037079C" w:rsidRPr="00370597" w:rsidRDefault="0037079C" w:rsidP="0037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3B38BAB7" w14:textId="77777777" w:rsidR="0037079C" w:rsidRPr="00370597" w:rsidRDefault="0037079C" w:rsidP="0037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28" w:type="dxa"/>
            <w:tcBorders>
              <w:top w:val="double" w:sz="4" w:space="0" w:color="auto"/>
            </w:tcBorders>
            <w:shd w:val="clear" w:color="auto" w:fill="auto"/>
          </w:tcPr>
          <w:p w14:paraId="0A5FDADF" w14:textId="214AD356" w:rsidR="0037079C" w:rsidRPr="00370597" w:rsidRDefault="0037079C" w:rsidP="0037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shd w:val="clear" w:color="auto" w:fill="auto"/>
          </w:tcPr>
          <w:p w14:paraId="1A5C4F11" w14:textId="77777777" w:rsidR="0037079C" w:rsidRPr="00370597" w:rsidRDefault="0037079C" w:rsidP="0037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6251FF8A" w14:textId="77777777" w:rsidR="0037079C" w:rsidRPr="00370597" w:rsidRDefault="0037079C" w:rsidP="0037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EC52C18" w14:textId="77777777" w:rsidR="0037079C" w:rsidRPr="00370597" w:rsidRDefault="0037079C" w:rsidP="0037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2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D398230" w14:textId="65BD113A" w:rsidR="0037079C" w:rsidRPr="00370597" w:rsidRDefault="0037079C" w:rsidP="0037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742B893A" w14:textId="31134E3A" w:rsidR="00F1278B" w:rsidRDefault="00293455" w:rsidP="000253F7">
      <w:pPr>
        <w:pStyle w:val="a"/>
        <w:tabs>
          <w:tab w:val="clear" w:pos="1080"/>
        </w:tabs>
        <w:ind w:left="90" w:right="213" w:hanging="90"/>
        <w:jc w:val="thaiDistribute"/>
        <w:rPr>
          <w:rFonts w:ascii="Angsana New" w:hAnsi="Angsana New" w:cs="Angsana New"/>
        </w:rPr>
      </w:pPr>
      <w:r w:rsidRPr="008767F3">
        <w:rPr>
          <w:rFonts w:ascii="Angsana New" w:hAnsi="Angsana New" w:cs="Angsana New"/>
          <w:sz w:val="28"/>
          <w:szCs w:val="28"/>
          <w:vertAlign w:val="superscript"/>
          <w:cs/>
        </w:rPr>
        <w:t>*</w:t>
      </w:r>
      <w:r w:rsidRPr="008767F3">
        <w:rPr>
          <w:rFonts w:ascii="Angsana New" w:hAnsi="Angsana New" w:cs="Angsana New"/>
          <w:i/>
          <w:iCs/>
          <w:cs/>
        </w:rPr>
        <w:t xml:space="preserve"> </w:t>
      </w:r>
      <w:r w:rsidRPr="008767F3">
        <w:rPr>
          <w:rFonts w:ascii="Angsana New" w:hAnsi="Angsana New" w:cs="Angsana New"/>
          <w:spacing w:val="-4"/>
        </w:rPr>
        <w:t xml:space="preserve">CP-Meiji </w:t>
      </w:r>
      <w:r w:rsidR="000F4234" w:rsidRPr="008767F3">
        <w:rPr>
          <w:rFonts w:ascii="Angsana New" w:hAnsi="Angsana New" w:cs="Angsana New"/>
          <w:spacing w:val="-4"/>
          <w:cs/>
        </w:rPr>
        <w:t xml:space="preserve"> </w:t>
      </w:r>
      <w:r w:rsidRPr="008767F3">
        <w:rPr>
          <w:rFonts w:ascii="Angsana New" w:hAnsi="Angsana New" w:cs="Angsana New"/>
          <w:spacing w:val="-4"/>
          <w:cs/>
        </w:rPr>
        <w:t xml:space="preserve">เป็นการร่วมค้า เนื่องจากตามข้อบังคับของ </w:t>
      </w:r>
      <w:r w:rsidRPr="008767F3">
        <w:rPr>
          <w:rFonts w:ascii="Angsana New" w:hAnsi="Angsana New" w:cs="Angsana New"/>
          <w:spacing w:val="-4"/>
        </w:rPr>
        <w:t>CP-Meiji</w:t>
      </w:r>
      <w:r w:rsidRPr="008767F3">
        <w:rPr>
          <w:rFonts w:ascii="Angsana New" w:hAnsi="Angsana New" w:cs="Angsana New"/>
          <w:spacing w:val="-4"/>
          <w:cs/>
        </w:rPr>
        <w:t xml:space="preserve"> ได้กำหนดให้ผู้ลงทุนมีอำนาจควบคุมร่วมกันในการตัดสินใจที่สำคัญทางการเงินและการดำเนินงาน และมีสิทธิในสินทรัพย์สุทธิของ </w:t>
      </w:r>
      <w:r w:rsidRPr="008767F3">
        <w:rPr>
          <w:rFonts w:ascii="Angsana New" w:hAnsi="Angsana New" w:cs="Angsana New"/>
          <w:spacing w:val="-4"/>
        </w:rPr>
        <w:t>CP-Meiji</w:t>
      </w:r>
      <w:r w:rsidRPr="008767F3">
        <w:rPr>
          <w:rFonts w:ascii="Angsana New" w:hAnsi="Angsana New" w:cs="Angsana New"/>
          <w:cs/>
        </w:rPr>
        <w:t xml:space="preserve"> </w:t>
      </w:r>
      <w:r w:rsidR="000F4234" w:rsidRPr="008767F3">
        <w:rPr>
          <w:rFonts w:ascii="Angsana New" w:hAnsi="Angsana New" w:cs="Angsana New"/>
          <w:cs/>
        </w:rPr>
        <w:t xml:space="preserve"> </w:t>
      </w:r>
      <w:r w:rsidRPr="008767F3">
        <w:rPr>
          <w:rFonts w:ascii="Angsana New" w:hAnsi="Angsana New" w:cs="Angsana New"/>
          <w:cs/>
        </w:rPr>
        <w:t>กลุ่มบริษัทได้บันทึกบัญชีเงินลงทุนในการร่วมค้า ตามวิธีส่วนได้เสียในงบการเงินรวม</w:t>
      </w:r>
    </w:p>
    <w:p w14:paraId="4CACCBEE" w14:textId="77777777" w:rsidR="003D4009" w:rsidRPr="003D4009" w:rsidRDefault="003D4009" w:rsidP="00EB0635">
      <w:pPr>
        <w:pStyle w:val="a"/>
        <w:tabs>
          <w:tab w:val="clear" w:pos="1080"/>
        </w:tabs>
        <w:ind w:left="90" w:hanging="90"/>
        <w:jc w:val="thaiDistribute"/>
        <w:rPr>
          <w:rFonts w:ascii="Angsana New" w:hAnsi="Angsana New" w:cs="Angsana New"/>
          <w:cs/>
          <w:lang w:val="en-US"/>
        </w:rPr>
      </w:pPr>
    </w:p>
    <w:p w14:paraId="453C7A2B" w14:textId="77777777" w:rsidR="00C116AA" w:rsidRPr="00C20284" w:rsidRDefault="00C116AA" w:rsidP="00D306BB">
      <w:pPr>
        <w:pStyle w:val="a"/>
        <w:tabs>
          <w:tab w:val="clear" w:pos="1080"/>
          <w:tab w:val="left" w:pos="540"/>
        </w:tabs>
        <w:ind w:left="162" w:right="213" w:hanging="162"/>
        <w:jc w:val="both"/>
        <w:rPr>
          <w:rFonts w:ascii="Angsana New" w:hAnsi="Angsana New" w:cs="Angsana New"/>
          <w:cs/>
        </w:rPr>
      </w:pPr>
      <w:r w:rsidRPr="008767F3">
        <w:rPr>
          <w:rFonts w:ascii="Angsana New" w:hAnsi="Angsana New" w:cs="Angsana New"/>
          <w:spacing w:val="-2"/>
          <w:sz w:val="28"/>
          <w:szCs w:val="28"/>
          <w:vertAlign w:val="superscript"/>
          <w:cs/>
        </w:rPr>
        <w:t>**</w:t>
      </w:r>
      <w:r w:rsidRPr="008767F3">
        <w:rPr>
          <w:rFonts w:ascii="Angsana New" w:hAnsi="Angsana New" w:cs="Angsana New"/>
          <w:spacing w:val="-4"/>
          <w:cs/>
        </w:rPr>
        <w:t xml:space="preserve"> </w:t>
      </w:r>
      <w:r w:rsidRPr="008767F3">
        <w:rPr>
          <w:rFonts w:ascii="Angsana New" w:hAnsi="Angsana New" w:cs="Angsana New"/>
          <w:spacing w:val="-4"/>
          <w:lang w:val="en-US"/>
        </w:rPr>
        <w:t>Andhra Pradesh Broodstock</w:t>
      </w:r>
      <w:r w:rsidRPr="00E0777E">
        <w:rPr>
          <w:rFonts w:ascii="Angsana New" w:hAnsi="Angsana New" w:cs="Angsana New"/>
          <w:spacing w:val="-4"/>
          <w:lang w:val="en-US"/>
        </w:rPr>
        <w:t xml:space="preserve"> </w:t>
      </w:r>
      <w:r w:rsidR="00CB4F34" w:rsidRPr="008767F3">
        <w:rPr>
          <w:rFonts w:ascii="Angsana New" w:hAnsi="Angsana New" w:cs="Angsana New"/>
          <w:spacing w:val="-4"/>
          <w:lang w:val="en-US"/>
        </w:rPr>
        <w:t>Multiplication</w:t>
      </w:r>
      <w:r w:rsidRPr="008767F3">
        <w:rPr>
          <w:rFonts w:ascii="Angsana New" w:hAnsi="Angsana New" w:cs="Angsana New"/>
          <w:spacing w:val="-4"/>
          <w:lang w:val="en-US"/>
        </w:rPr>
        <w:t>centre Private Limited</w:t>
      </w:r>
      <w:r w:rsidR="00661640" w:rsidRPr="008767F3">
        <w:rPr>
          <w:rFonts w:ascii="Angsana New" w:hAnsi="Angsana New" w:cs="Angsana New"/>
          <w:spacing w:val="-4"/>
          <w:lang w:val="en-US"/>
        </w:rPr>
        <w:t>, HyLife Group</w:t>
      </w:r>
      <w:r w:rsidR="00654EAB" w:rsidRPr="008767F3">
        <w:rPr>
          <w:rFonts w:ascii="Angsana New" w:hAnsi="Angsana New" w:cs="Angsana New"/>
          <w:spacing w:val="-4"/>
          <w:lang w:val="en-US"/>
        </w:rPr>
        <w:t xml:space="preserve"> Holdings</w:t>
      </w:r>
      <w:r w:rsidR="00661640" w:rsidRPr="008767F3">
        <w:rPr>
          <w:rFonts w:ascii="Angsana New" w:hAnsi="Angsana New" w:cs="Angsana New"/>
          <w:spacing w:val="-4"/>
          <w:lang w:val="en-US"/>
        </w:rPr>
        <w:t xml:space="preserve"> Ltd.</w:t>
      </w:r>
      <w:r w:rsidRPr="008767F3">
        <w:rPr>
          <w:rFonts w:ascii="Angsana New" w:hAnsi="Angsana New" w:cs="Angsana New"/>
          <w:spacing w:val="-4"/>
          <w:lang w:val="en-US"/>
        </w:rPr>
        <w:t xml:space="preserve"> </w:t>
      </w:r>
      <w:r w:rsidR="00CE101C" w:rsidRPr="008767F3">
        <w:rPr>
          <w:rFonts w:ascii="Angsana New" w:hAnsi="Angsana New" w:cs="Angsana New"/>
          <w:spacing w:val="-4"/>
          <w:cs/>
          <w:lang w:val="en-US"/>
        </w:rPr>
        <w:t xml:space="preserve">และ </w:t>
      </w:r>
      <w:r w:rsidR="00CE101C" w:rsidRPr="008767F3">
        <w:rPr>
          <w:rFonts w:ascii="Angsana New" w:hAnsi="Angsana New" w:cs="Angsana New"/>
          <w:spacing w:val="-4"/>
        </w:rPr>
        <w:t xml:space="preserve">Westbridge Foods Holding B.V. </w:t>
      </w:r>
      <w:r w:rsidRPr="008767F3">
        <w:rPr>
          <w:rFonts w:ascii="Angsana New" w:hAnsi="Angsana New" w:cs="Angsana New"/>
          <w:spacing w:val="-4"/>
          <w:cs/>
        </w:rPr>
        <w:t xml:space="preserve">เป็นการร่วมค้า เนื่องจากผู้ลงทุนมีอำนาจควบคุมร่วมกันในการตัดสินใจที่สำคัญทางการเงินและการดำเนินงาน และมีสิทธิในสินทรัพย์สุทธิของ </w:t>
      </w:r>
      <w:r w:rsidRPr="008767F3">
        <w:rPr>
          <w:rFonts w:ascii="Angsana New" w:hAnsi="Angsana New" w:cs="Angsana New"/>
          <w:spacing w:val="-4"/>
          <w:lang w:val="en-US"/>
        </w:rPr>
        <w:t>Andhra Pradesh Broodstock</w:t>
      </w:r>
      <w:r w:rsidRPr="008767F3">
        <w:rPr>
          <w:rFonts w:ascii="Angsana New" w:hAnsi="Angsana New" w:cs="Angsana New"/>
          <w:spacing w:val="-4"/>
        </w:rPr>
        <w:t xml:space="preserve"> </w:t>
      </w:r>
      <w:r w:rsidR="004D04AF" w:rsidRPr="008767F3">
        <w:rPr>
          <w:rFonts w:ascii="Angsana New" w:hAnsi="Angsana New" w:cs="Angsana New"/>
          <w:spacing w:val="-4"/>
          <w:lang w:val="en-US"/>
        </w:rPr>
        <w:t>Multiplicatio</w:t>
      </w:r>
      <w:r w:rsidRPr="008767F3">
        <w:rPr>
          <w:rFonts w:ascii="Angsana New" w:hAnsi="Angsana New" w:cs="Angsana New"/>
          <w:spacing w:val="-4"/>
          <w:lang w:val="en-US"/>
        </w:rPr>
        <w:t>ncentre Private Limited</w:t>
      </w:r>
      <w:r w:rsidR="00661640" w:rsidRPr="008767F3">
        <w:rPr>
          <w:rFonts w:ascii="Angsana New" w:hAnsi="Angsana New" w:cs="Angsana New"/>
          <w:spacing w:val="-4"/>
          <w:lang w:val="en-US"/>
        </w:rPr>
        <w:t>, HyLife Group</w:t>
      </w:r>
      <w:r w:rsidR="00C07B04" w:rsidRPr="008767F3">
        <w:rPr>
          <w:rFonts w:ascii="Angsana New" w:hAnsi="Angsana New" w:cs="Angsana New"/>
          <w:spacing w:val="-4"/>
          <w:lang w:val="en-US"/>
        </w:rPr>
        <w:t xml:space="preserve"> Holdings</w:t>
      </w:r>
      <w:r w:rsidR="00661640" w:rsidRPr="008767F3">
        <w:rPr>
          <w:rFonts w:ascii="Angsana New" w:hAnsi="Angsana New" w:cs="Angsana New"/>
          <w:spacing w:val="-4"/>
          <w:lang w:val="en-US"/>
        </w:rPr>
        <w:t xml:space="preserve"> Ltd.</w:t>
      </w:r>
      <w:r w:rsidR="00CE101C" w:rsidRPr="008767F3">
        <w:rPr>
          <w:rFonts w:ascii="Angsana New" w:hAnsi="Angsana New" w:cs="Angsana New"/>
        </w:rPr>
        <w:t xml:space="preserve"> </w:t>
      </w:r>
      <w:r w:rsidR="00CE101C" w:rsidRPr="008767F3">
        <w:rPr>
          <w:rFonts w:ascii="Angsana New" w:hAnsi="Angsana New" w:cs="Angsana New"/>
          <w:spacing w:val="-4"/>
          <w:cs/>
          <w:lang w:val="en-US"/>
        </w:rPr>
        <w:t xml:space="preserve">และ </w:t>
      </w:r>
      <w:r w:rsidR="00CE101C" w:rsidRPr="008767F3">
        <w:rPr>
          <w:rFonts w:ascii="Angsana New" w:hAnsi="Angsana New" w:cs="Angsana New"/>
          <w:spacing w:val="-4"/>
        </w:rPr>
        <w:t xml:space="preserve">Westbridge Foods Holding B.V. </w:t>
      </w:r>
      <w:r w:rsidR="00A26717" w:rsidRPr="008767F3">
        <w:rPr>
          <w:rFonts w:ascii="Angsana New" w:hAnsi="Angsana New" w:cs="Angsana New"/>
          <w:spacing w:val="-4"/>
          <w:cs/>
        </w:rPr>
        <w:t>กลุ่ม</w:t>
      </w:r>
      <w:r w:rsidR="00A83E20" w:rsidRPr="008767F3">
        <w:rPr>
          <w:rFonts w:ascii="Angsana New" w:hAnsi="Angsana New" w:cs="Angsana New"/>
          <w:spacing w:val="-4"/>
          <w:cs/>
        </w:rPr>
        <w:t>บริษัท</w:t>
      </w:r>
      <w:r w:rsidRPr="008767F3">
        <w:rPr>
          <w:rFonts w:ascii="Angsana New" w:hAnsi="Angsana New" w:cs="Angsana New"/>
          <w:cs/>
        </w:rPr>
        <w:t>ได้บันทึกบัญชีเงินลงทุนในการร่วมค้า ตามวิธีส่วนได้เสียในงบการเงินรวม</w:t>
      </w:r>
    </w:p>
    <w:p w14:paraId="3C27A674" w14:textId="77777777" w:rsidR="00B82CBD" w:rsidRDefault="00B82CBD">
      <w:pPr>
        <w:pStyle w:val="a"/>
        <w:tabs>
          <w:tab w:val="clear" w:pos="1080"/>
          <w:tab w:val="left" w:pos="540"/>
        </w:tabs>
        <w:jc w:val="both"/>
        <w:rPr>
          <w:rFonts w:ascii="Angsana New" w:hAnsi="Angsana New" w:cs="Angsana New"/>
          <w:lang w:val="en-US"/>
        </w:rPr>
        <w:sectPr w:rsidR="00B82CBD" w:rsidSect="000E2ADD">
          <w:pgSz w:w="16834" w:h="11909" w:orient="landscape" w:code="9"/>
          <w:pgMar w:top="1152" w:right="691" w:bottom="1152" w:left="900" w:header="720" w:footer="576" w:gutter="0"/>
          <w:pgBorders w:offsetFrom="page">
            <w:top w:val="none" w:sz="96" w:space="1" w:color="0000FF" w:frame="1"/>
            <w:left w:val="none" w:sz="96" w:space="1" w:color="3200EB"/>
            <w:bottom w:val="none" w:sz="0" w:space="6" w:color="000000"/>
            <w:right w:val="none" w:sz="28" w:space="1" w:color="04009A"/>
          </w:pgBorders>
          <w:cols w:space="720"/>
          <w:docGrid w:linePitch="245"/>
        </w:sectPr>
      </w:pPr>
    </w:p>
    <w:p w14:paraId="58297A05" w14:textId="77777777" w:rsidR="00CE329F" w:rsidRPr="00C20284" w:rsidRDefault="00CE329F" w:rsidP="00367ADF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C20284">
        <w:rPr>
          <w:rFonts w:ascii="Angsana New" w:hAnsi="Angsana New"/>
          <w:sz w:val="30"/>
          <w:szCs w:val="30"/>
          <w:cs/>
          <w:lang w:val="en-US" w:bidi="th-TH"/>
        </w:rPr>
        <w:lastRenderedPageBreak/>
        <w:t>กลุ่มบริษัทพิจารณาแล้วว่าไม่มีส่วนได้เสียในการร่วมค้ารายใดรายหนึ่งที่มีสาระสำคัญต่อกลุ่มบริษัท</w:t>
      </w:r>
    </w:p>
    <w:p w14:paraId="4A3AEF67" w14:textId="77777777" w:rsidR="00CE329F" w:rsidRPr="00C20284" w:rsidRDefault="00CE329F" w:rsidP="00367ADF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p w14:paraId="51FF173C" w14:textId="77777777" w:rsidR="00CE329F" w:rsidRPr="00C20284" w:rsidRDefault="00CE329F" w:rsidP="00367ADF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C20284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การร่วมค้าที่ไม่มีสาระสำคัญ </w:t>
      </w:r>
    </w:p>
    <w:p w14:paraId="422B4A50" w14:textId="77777777" w:rsidR="00CE329F" w:rsidRPr="00C20284" w:rsidRDefault="00CE329F" w:rsidP="00367ADF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1CEC006" w14:textId="77777777" w:rsidR="00CE329F" w:rsidRPr="00C20284" w:rsidRDefault="00CE329F" w:rsidP="00367ADF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C20284">
        <w:rPr>
          <w:rFonts w:ascii="Angsana New" w:hAnsi="Angsana New"/>
          <w:sz w:val="30"/>
          <w:szCs w:val="30"/>
          <w:cs/>
          <w:lang w:bidi="th-TH"/>
        </w:rPr>
        <w:t>ตารางต่อไปนี้สรุปข้อมูลทางการเงินของส่วนได้เสียของกลุ่มบริษัทในการร่วมค้าที่ไม่มีสาระสำคัญจากจำนวนเงินที่รายงานในงบการเงินรวมของกลุ่มบริษัท</w:t>
      </w:r>
    </w:p>
    <w:p w14:paraId="43A95B4E" w14:textId="77777777" w:rsidR="00CE329F" w:rsidRPr="00C20284" w:rsidRDefault="00525B16" w:rsidP="00367ADF">
      <w:pPr>
        <w:pStyle w:val="block"/>
        <w:tabs>
          <w:tab w:val="left" w:pos="1397"/>
        </w:tabs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C20284">
        <w:rPr>
          <w:rFonts w:ascii="Angsana New" w:hAnsi="Angsana New"/>
          <w:sz w:val="30"/>
          <w:szCs w:val="30"/>
          <w:lang w:val="en-US"/>
        </w:rPr>
        <w:tab/>
      </w:r>
    </w:p>
    <w:tbl>
      <w:tblPr>
        <w:tblW w:w="919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570"/>
        <w:gridCol w:w="1260"/>
        <w:gridCol w:w="180"/>
        <w:gridCol w:w="1181"/>
      </w:tblGrid>
      <w:tr w:rsidR="00CE329F" w:rsidRPr="00C20284" w14:paraId="048E2059" w14:textId="77777777" w:rsidTr="00367ADF">
        <w:trPr>
          <w:cantSplit/>
          <w:tblHeader/>
        </w:trPr>
        <w:tc>
          <w:tcPr>
            <w:tcW w:w="6570" w:type="dxa"/>
          </w:tcPr>
          <w:p w14:paraId="532090DB" w14:textId="77777777" w:rsidR="00CE329F" w:rsidRPr="00C20284" w:rsidRDefault="00CE329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21" w:type="dxa"/>
            <w:gridSpan w:val="3"/>
          </w:tcPr>
          <w:p w14:paraId="23621360" w14:textId="77777777" w:rsidR="00CE329F" w:rsidRPr="00C20284" w:rsidRDefault="00CE329F">
            <w:pPr>
              <w:pStyle w:val="acctfourfigures"/>
              <w:spacing w:line="240" w:lineRule="atLeast"/>
              <w:ind w:right="100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2028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AD0463" w:rsidRPr="00C2028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="00AD0463" w:rsidRPr="00C20284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 xml:space="preserve">: 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04746" w:rsidRPr="00C20284" w14:paraId="6845CD0C" w14:textId="77777777" w:rsidTr="00367ADF">
        <w:trPr>
          <w:cantSplit/>
          <w:trHeight w:val="103"/>
          <w:tblHeader/>
        </w:trPr>
        <w:tc>
          <w:tcPr>
            <w:tcW w:w="6570" w:type="dxa"/>
          </w:tcPr>
          <w:p w14:paraId="5B7B9AF8" w14:textId="77777777" w:rsidR="00604746" w:rsidRPr="00C20284" w:rsidRDefault="0060474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1" w:type="dxa"/>
            <w:gridSpan w:val="3"/>
            <w:tcBorders>
              <w:bottom w:val="single" w:sz="4" w:space="0" w:color="auto"/>
            </w:tcBorders>
          </w:tcPr>
          <w:p w14:paraId="2FF5157B" w14:textId="77777777" w:rsidR="00604746" w:rsidRPr="00C20284" w:rsidRDefault="00604746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CE329F" w:rsidRPr="00C20284" w14:paraId="04DC3D9E" w14:textId="77777777" w:rsidTr="00367ADF">
        <w:trPr>
          <w:cantSplit/>
          <w:trHeight w:val="103"/>
          <w:tblHeader/>
        </w:trPr>
        <w:tc>
          <w:tcPr>
            <w:tcW w:w="6570" w:type="dxa"/>
          </w:tcPr>
          <w:p w14:paraId="58D83C7F" w14:textId="77777777" w:rsidR="00CE329F" w:rsidRPr="00C20284" w:rsidRDefault="00CE329F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A95A6A1" w14:textId="5DF5558E" w:rsidR="00CE329F" w:rsidRPr="00C20284" w:rsidRDefault="009711B9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256</w:t>
            </w:r>
            <w:r w:rsidR="003C6613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80" w:type="dxa"/>
          </w:tcPr>
          <w:p w14:paraId="5A266E2A" w14:textId="77777777" w:rsidR="00CE329F" w:rsidRPr="00C20284" w:rsidRDefault="00CE329F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0F5D2EE2" w14:textId="59147265" w:rsidR="00CE329F" w:rsidRPr="00C20284" w:rsidRDefault="009711B9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</w:tr>
      <w:tr w:rsidR="00604746" w:rsidRPr="00C20284" w14:paraId="3F522677" w14:textId="77777777" w:rsidTr="00367ADF">
        <w:trPr>
          <w:cantSplit/>
          <w:trHeight w:hRule="exact" w:val="144"/>
          <w:tblHeader/>
        </w:trPr>
        <w:tc>
          <w:tcPr>
            <w:tcW w:w="6570" w:type="dxa"/>
          </w:tcPr>
          <w:p w14:paraId="10347BA4" w14:textId="77777777" w:rsidR="00604746" w:rsidRPr="00C20284" w:rsidRDefault="0060474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878009E" w14:textId="77777777" w:rsidR="00604746" w:rsidRPr="00C20284" w:rsidRDefault="00604746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6"/>
                <w:szCs w:val="6"/>
              </w:rPr>
            </w:pPr>
          </w:p>
        </w:tc>
        <w:tc>
          <w:tcPr>
            <w:tcW w:w="180" w:type="dxa"/>
          </w:tcPr>
          <w:p w14:paraId="3EBC9686" w14:textId="77777777" w:rsidR="00604746" w:rsidRPr="00C20284" w:rsidRDefault="00604746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6"/>
                <w:szCs w:val="6"/>
              </w:rPr>
            </w:pPr>
          </w:p>
        </w:tc>
        <w:tc>
          <w:tcPr>
            <w:tcW w:w="1181" w:type="dxa"/>
          </w:tcPr>
          <w:p w14:paraId="63E76673" w14:textId="77777777" w:rsidR="00604746" w:rsidRPr="00C20284" w:rsidRDefault="00604746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6"/>
                <w:szCs w:val="6"/>
              </w:rPr>
            </w:pPr>
          </w:p>
        </w:tc>
      </w:tr>
      <w:tr w:rsidR="009B2281" w:rsidRPr="00C20284" w14:paraId="6120E4CC" w14:textId="77777777" w:rsidTr="00367ADF">
        <w:trPr>
          <w:cantSplit/>
        </w:trPr>
        <w:tc>
          <w:tcPr>
            <w:tcW w:w="6570" w:type="dxa"/>
          </w:tcPr>
          <w:p w14:paraId="4D9A7128" w14:textId="77777777" w:rsidR="009B2281" w:rsidRPr="00C20284" w:rsidRDefault="009B2281" w:rsidP="009B2281">
            <w:pPr>
              <w:ind w:lef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มูลค่าตามบัญชีของส่วนได้เสียในการร่วมค้าที่ไม่มีสาระสำคัญ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38F3E1C6" w14:textId="677B92C1" w:rsidR="009B2281" w:rsidRPr="00C20284" w:rsidRDefault="008D0CBE" w:rsidP="009B228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22,412</w:t>
            </w:r>
          </w:p>
        </w:tc>
        <w:tc>
          <w:tcPr>
            <w:tcW w:w="180" w:type="dxa"/>
            <w:vAlign w:val="bottom"/>
          </w:tcPr>
          <w:p w14:paraId="7F294563" w14:textId="77777777" w:rsidR="009B2281" w:rsidRPr="00C20284" w:rsidRDefault="009B2281" w:rsidP="009B2281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  <w:vAlign w:val="bottom"/>
          </w:tcPr>
          <w:p w14:paraId="6D57ECB6" w14:textId="1F2F870C" w:rsidR="009B2281" w:rsidRPr="00C20284" w:rsidRDefault="009711B9" w:rsidP="009B228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</w:t>
            </w:r>
            <w:r w:rsidR="009B2281" w:rsidRPr="00C202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01</w:t>
            </w:r>
            <w:r w:rsidR="003C66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</w:tr>
      <w:tr w:rsidR="009B2281" w:rsidRPr="00C20284" w14:paraId="05993127" w14:textId="77777777" w:rsidTr="00367ADF">
        <w:trPr>
          <w:cantSplit/>
          <w:trHeight w:hRule="exact" w:val="144"/>
        </w:trPr>
        <w:tc>
          <w:tcPr>
            <w:tcW w:w="6570" w:type="dxa"/>
          </w:tcPr>
          <w:p w14:paraId="45F6487D" w14:textId="77777777" w:rsidR="009B2281" w:rsidRPr="00C20284" w:rsidRDefault="009B2281" w:rsidP="009B2281">
            <w:pPr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447D036" w14:textId="77777777" w:rsidR="009B2281" w:rsidRPr="00C20284" w:rsidRDefault="009B2281" w:rsidP="009B228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20B5134" w14:textId="77777777" w:rsidR="009B2281" w:rsidRPr="00C20284" w:rsidRDefault="009B2281" w:rsidP="009B2281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</w:tcPr>
          <w:p w14:paraId="27370A77" w14:textId="77777777" w:rsidR="009B2281" w:rsidRPr="00C20284" w:rsidRDefault="009B2281" w:rsidP="009B228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2281" w:rsidRPr="00C20284" w14:paraId="55E5E486" w14:textId="77777777" w:rsidTr="00367ADF">
        <w:trPr>
          <w:cantSplit/>
        </w:trPr>
        <w:tc>
          <w:tcPr>
            <w:tcW w:w="6570" w:type="dxa"/>
          </w:tcPr>
          <w:p w14:paraId="60FF684D" w14:textId="77777777" w:rsidR="009B2281" w:rsidRPr="00C20284" w:rsidRDefault="009B2281" w:rsidP="009B2281">
            <w:pPr>
              <w:ind w:left="11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ส่วนแบ่งของกลุ่มบริษัทใน</w:t>
            </w:r>
          </w:p>
        </w:tc>
        <w:tc>
          <w:tcPr>
            <w:tcW w:w="1260" w:type="dxa"/>
          </w:tcPr>
          <w:p w14:paraId="41514896" w14:textId="77777777" w:rsidR="009B2281" w:rsidRPr="00C20284" w:rsidRDefault="009B2281" w:rsidP="009B228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65A6A92" w14:textId="77777777" w:rsidR="009B2281" w:rsidRPr="00C20284" w:rsidRDefault="009B2281" w:rsidP="009B2281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35B75934" w14:textId="77777777" w:rsidR="009B2281" w:rsidRPr="00C20284" w:rsidRDefault="009B2281" w:rsidP="009B228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2281" w:rsidRPr="00C20284" w14:paraId="52445862" w14:textId="77777777" w:rsidTr="00367ADF">
        <w:trPr>
          <w:cantSplit/>
        </w:trPr>
        <w:tc>
          <w:tcPr>
            <w:tcW w:w="6570" w:type="dxa"/>
          </w:tcPr>
          <w:p w14:paraId="6F7CD134" w14:textId="77777777" w:rsidR="009B2281" w:rsidRPr="00C20284" w:rsidRDefault="009B2281" w:rsidP="009B2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ind w:left="461" w:hanging="439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 xml:space="preserve">-    </w:t>
            </w:r>
            <w:r w:rsidRPr="00C20284">
              <w:rPr>
                <w:rFonts w:ascii="Angsana New" w:hAnsi="Angsana New"/>
                <w:sz w:val="30"/>
                <w:szCs w:val="30"/>
                <w:cs/>
              </w:rPr>
              <w:t>กำไรจากการดำเนินงานอย่างต่อเนื่อง</w:t>
            </w:r>
          </w:p>
        </w:tc>
        <w:tc>
          <w:tcPr>
            <w:tcW w:w="1260" w:type="dxa"/>
          </w:tcPr>
          <w:p w14:paraId="2272A0A4" w14:textId="0473CFDE" w:rsidR="009B2281" w:rsidRPr="00C20284" w:rsidRDefault="008D0CBE" w:rsidP="009B228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591</w:t>
            </w:r>
          </w:p>
        </w:tc>
        <w:tc>
          <w:tcPr>
            <w:tcW w:w="180" w:type="dxa"/>
          </w:tcPr>
          <w:p w14:paraId="22898B06" w14:textId="77777777" w:rsidR="009B2281" w:rsidRPr="00C20284" w:rsidRDefault="009B2281" w:rsidP="009B2281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11A717AF" w14:textId="74E2AA81" w:rsidR="009B2281" w:rsidRPr="00C20284" w:rsidRDefault="009711B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9B2281" w:rsidRPr="00C20284">
              <w:rPr>
                <w:rFonts w:ascii="Angsana New" w:hAnsi="Angsana New"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121</w:t>
            </w:r>
          </w:p>
        </w:tc>
      </w:tr>
      <w:tr w:rsidR="009B2281" w:rsidRPr="00C20284" w14:paraId="18672EA6" w14:textId="77777777" w:rsidTr="006631CB">
        <w:trPr>
          <w:cantSplit/>
        </w:trPr>
        <w:tc>
          <w:tcPr>
            <w:tcW w:w="6570" w:type="dxa"/>
          </w:tcPr>
          <w:p w14:paraId="22FF9034" w14:textId="77777777" w:rsidR="009B2281" w:rsidRPr="00C20284" w:rsidRDefault="009B2281" w:rsidP="009B2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ind w:left="461" w:hanging="439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 xml:space="preserve">-    </w:t>
            </w:r>
            <w:r w:rsidRPr="00C20284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14BE43F" w14:textId="3EBE9018" w:rsidR="009B2281" w:rsidRPr="00E948FF" w:rsidRDefault="00E948FF" w:rsidP="009B228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,14</w:t>
            </w:r>
            <w:r w:rsidR="00100BB0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1780180F" w14:textId="77777777" w:rsidR="009B2281" w:rsidRPr="00C20284" w:rsidRDefault="009B2281" w:rsidP="009B2281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2827C2C1" w14:textId="0E2BEDB3" w:rsidR="009B2281" w:rsidRPr="00C20284" w:rsidRDefault="009711B9" w:rsidP="009B228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229</w:t>
            </w:r>
          </w:p>
        </w:tc>
      </w:tr>
      <w:tr w:rsidR="009B2281" w:rsidRPr="00C20284" w14:paraId="5F7AFA82" w14:textId="77777777" w:rsidTr="006631CB">
        <w:trPr>
          <w:cantSplit/>
          <w:trHeight w:val="379"/>
        </w:trPr>
        <w:tc>
          <w:tcPr>
            <w:tcW w:w="6570" w:type="dxa"/>
          </w:tcPr>
          <w:p w14:paraId="49754330" w14:textId="77777777" w:rsidR="009B2281" w:rsidRPr="00C20284" w:rsidRDefault="009B2281" w:rsidP="009B2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ind w:left="461" w:hanging="439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 xml:space="preserve">-    </w:t>
            </w:r>
            <w:r w:rsidRPr="00C20284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9F5AB6" w14:textId="46190C8F" w:rsidR="009B2281" w:rsidRPr="00C20284" w:rsidRDefault="00E948FF" w:rsidP="009B228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1,73</w:t>
            </w:r>
            <w:r w:rsidR="00100BB0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2667BC87" w14:textId="77777777" w:rsidR="009B2281" w:rsidRPr="00C20284" w:rsidRDefault="009B2281" w:rsidP="009B2281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74B85AA9" w14:textId="66F2CF9D" w:rsidR="009B2281" w:rsidRPr="00C20284" w:rsidRDefault="009711B9" w:rsidP="009B228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9B2281" w:rsidRPr="00C2028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350</w:t>
            </w:r>
          </w:p>
        </w:tc>
      </w:tr>
    </w:tbl>
    <w:p w14:paraId="0BE92379" w14:textId="4B1AD5C0" w:rsidR="009D7032" w:rsidRPr="00C20284" w:rsidRDefault="0000174B" w:rsidP="00367A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eastAsia="Angsana New" w:hAnsi="Angsana New"/>
          <w:spacing w:val="-4"/>
          <w:sz w:val="30"/>
          <w:szCs w:val="30"/>
        </w:rPr>
      </w:pPr>
      <w:r w:rsidRPr="00C20284">
        <w:rPr>
          <w:rFonts w:ascii="Angsana New" w:eastAsia="Angsana New" w:hAnsi="Angsana New"/>
          <w:sz w:val="24"/>
          <w:szCs w:val="24"/>
        </w:rPr>
        <w:br/>
      </w:r>
      <w:r w:rsidR="009D7032" w:rsidRPr="00C20284">
        <w:rPr>
          <w:rFonts w:ascii="Angsana New" w:eastAsia="Angsana New" w:hAnsi="Angsana New"/>
          <w:spacing w:val="-4"/>
          <w:sz w:val="30"/>
          <w:szCs w:val="30"/>
          <w:cs/>
        </w:rPr>
        <w:t xml:space="preserve">หนี้สินที่อาจเกิดขึ้นและภาระผูกพันในส่วนที่เกี่ยวกับเงินลงทุนในกิจการที่ควบคุมร่วมกัน ณ วันที่ </w:t>
      </w:r>
      <w:r w:rsidR="009711B9" w:rsidRPr="009711B9">
        <w:rPr>
          <w:rFonts w:ascii="Angsana New" w:eastAsia="Angsana New" w:hAnsi="Angsana New"/>
          <w:spacing w:val="-4"/>
          <w:sz w:val="30"/>
          <w:szCs w:val="30"/>
        </w:rPr>
        <w:t>31</w:t>
      </w:r>
      <w:r w:rsidR="009D7032" w:rsidRPr="00C20284">
        <w:rPr>
          <w:rFonts w:ascii="Angsana New" w:eastAsia="Angsana New" w:hAnsi="Angsana New"/>
          <w:spacing w:val="-4"/>
          <w:sz w:val="30"/>
          <w:szCs w:val="30"/>
          <w:cs/>
        </w:rPr>
        <w:t xml:space="preserve"> ธันวา</w:t>
      </w:r>
      <w:r w:rsidR="00F26377" w:rsidRPr="00C20284">
        <w:rPr>
          <w:rFonts w:ascii="Angsana New" w:eastAsia="Angsana New" w:hAnsi="Angsana New"/>
          <w:spacing w:val="-4"/>
          <w:sz w:val="30"/>
          <w:szCs w:val="30"/>
          <w:cs/>
        </w:rPr>
        <w:t xml:space="preserve">คม </w:t>
      </w:r>
      <w:r w:rsidR="009D7032" w:rsidRPr="00C20284">
        <w:rPr>
          <w:rFonts w:ascii="Angsana New" w:eastAsia="Angsana New" w:hAnsi="Angsana New"/>
          <w:spacing w:val="-4"/>
          <w:sz w:val="30"/>
          <w:szCs w:val="30"/>
          <w:cs/>
        </w:rPr>
        <w:t>มีดังนี้</w:t>
      </w:r>
    </w:p>
    <w:p w14:paraId="0A028F0F" w14:textId="77777777" w:rsidR="009D7032" w:rsidRPr="00C20284" w:rsidRDefault="009D7032" w:rsidP="00367A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eastAsia="Angsana New" w:hAnsi="Angsana New"/>
          <w:sz w:val="30"/>
          <w:szCs w:val="30"/>
        </w:rPr>
      </w:pPr>
    </w:p>
    <w:tbl>
      <w:tblPr>
        <w:tblW w:w="9261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561"/>
        <w:gridCol w:w="1260"/>
        <w:gridCol w:w="180"/>
        <w:gridCol w:w="1260"/>
      </w:tblGrid>
      <w:tr w:rsidR="009D7032" w:rsidRPr="00C20284" w14:paraId="6CDCA8DD" w14:textId="77777777" w:rsidTr="00367ADF">
        <w:trPr>
          <w:cantSplit/>
          <w:tblHeader/>
        </w:trPr>
        <w:tc>
          <w:tcPr>
            <w:tcW w:w="6561" w:type="dxa"/>
          </w:tcPr>
          <w:p w14:paraId="1F36EB79" w14:textId="77777777" w:rsidR="009D7032" w:rsidRPr="00C20284" w:rsidRDefault="009D703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18F43D34" w14:textId="77777777" w:rsidR="009D7032" w:rsidRPr="00C20284" w:rsidRDefault="009D7032">
            <w:pPr>
              <w:pStyle w:val="acctfourfigures"/>
              <w:spacing w:line="240" w:lineRule="atLeast"/>
              <w:ind w:right="180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2028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 xml:space="preserve">: 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D7032" w:rsidRPr="00C20284" w14:paraId="75B3F43B" w14:textId="77777777" w:rsidTr="00367ADF">
        <w:trPr>
          <w:cantSplit/>
          <w:trHeight w:val="103"/>
          <w:tblHeader/>
        </w:trPr>
        <w:tc>
          <w:tcPr>
            <w:tcW w:w="6561" w:type="dxa"/>
          </w:tcPr>
          <w:p w14:paraId="6847103B" w14:textId="77777777" w:rsidR="009D7032" w:rsidRPr="00C20284" w:rsidRDefault="009D7032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0946A1A5" w14:textId="77777777" w:rsidR="009D7032" w:rsidRPr="00C20284" w:rsidRDefault="009D7032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9B2281" w:rsidRPr="00C20284" w14:paraId="046D1B04" w14:textId="77777777" w:rsidTr="00367ADF">
        <w:trPr>
          <w:cantSplit/>
          <w:trHeight w:val="103"/>
          <w:tblHeader/>
        </w:trPr>
        <w:tc>
          <w:tcPr>
            <w:tcW w:w="6561" w:type="dxa"/>
          </w:tcPr>
          <w:p w14:paraId="13AD6B9B" w14:textId="77777777" w:rsidR="009B2281" w:rsidRPr="00C20284" w:rsidRDefault="009B2281" w:rsidP="009B228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F05C9A2" w14:textId="3691770C" w:rsidR="009B2281" w:rsidRPr="00C20284" w:rsidRDefault="009711B9" w:rsidP="009B2281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256</w:t>
            </w:r>
            <w:r w:rsidR="003C6613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80" w:type="dxa"/>
          </w:tcPr>
          <w:p w14:paraId="1C155220" w14:textId="77777777" w:rsidR="009B2281" w:rsidRPr="00C20284" w:rsidRDefault="009B2281" w:rsidP="009B2281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8FC5C47" w14:textId="228C599F" w:rsidR="009B2281" w:rsidRPr="00C20284" w:rsidRDefault="009711B9" w:rsidP="009B2281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</w:tr>
      <w:tr w:rsidR="006D08E9" w:rsidRPr="00C20284" w14:paraId="4C5F2210" w14:textId="77777777" w:rsidTr="00367ADF">
        <w:trPr>
          <w:cantSplit/>
          <w:trHeight w:val="127"/>
        </w:trPr>
        <w:tc>
          <w:tcPr>
            <w:tcW w:w="6561" w:type="dxa"/>
          </w:tcPr>
          <w:p w14:paraId="68B20872" w14:textId="77777777" w:rsidR="006D08E9" w:rsidRPr="00C20284" w:rsidRDefault="006D08E9">
            <w:pPr>
              <w:ind w:left="191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0FAECC3" w14:textId="77777777" w:rsidR="006D08E9" w:rsidRPr="00C20284" w:rsidRDefault="006D0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14:paraId="0559A52C" w14:textId="77777777" w:rsidR="006D08E9" w:rsidRPr="00C20284" w:rsidRDefault="006D08E9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vAlign w:val="bottom"/>
          </w:tcPr>
          <w:p w14:paraId="5B224287" w14:textId="77777777" w:rsidR="006D08E9" w:rsidRPr="00C20284" w:rsidRDefault="006D08E9">
            <w:pPr>
              <w:pStyle w:val="acctfourfigures"/>
              <w:tabs>
                <w:tab w:val="clear" w:pos="765"/>
              </w:tabs>
              <w:spacing w:line="240" w:lineRule="atLeast"/>
              <w:ind w:right="270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9B2281" w:rsidRPr="00C20284" w14:paraId="3470062C" w14:textId="77777777" w:rsidTr="00463BB0">
        <w:trPr>
          <w:cantSplit/>
        </w:trPr>
        <w:tc>
          <w:tcPr>
            <w:tcW w:w="6561" w:type="dxa"/>
          </w:tcPr>
          <w:p w14:paraId="78AAA4AA" w14:textId="77777777" w:rsidR="009B2281" w:rsidRPr="00C20284" w:rsidRDefault="009B2281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ส่วนแบ่งของกลุ่มบริษัทในภาระผูกพัน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57BFA54" w14:textId="269773ED" w:rsidR="009B2281" w:rsidRPr="00C20284" w:rsidRDefault="00545B90" w:rsidP="009B2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154198">
              <w:rPr>
                <w:rFonts w:ascii="Angsana New" w:hAnsi="Angsana New"/>
                <w:sz w:val="30"/>
                <w:szCs w:val="30"/>
              </w:rPr>
              <w:t>58</w:t>
            </w:r>
          </w:p>
        </w:tc>
        <w:tc>
          <w:tcPr>
            <w:tcW w:w="180" w:type="dxa"/>
            <w:vAlign w:val="bottom"/>
          </w:tcPr>
          <w:p w14:paraId="403F49FF" w14:textId="77777777" w:rsidR="009B2281" w:rsidRPr="00C20284" w:rsidRDefault="009B2281" w:rsidP="009B2281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706A18A" w14:textId="291737C8" w:rsidR="009B2281" w:rsidRPr="00C20284" w:rsidRDefault="009711B9" w:rsidP="009B2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180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627</w:t>
            </w:r>
          </w:p>
        </w:tc>
      </w:tr>
    </w:tbl>
    <w:p w14:paraId="48A9940F" w14:textId="77777777" w:rsidR="001F7124" w:rsidRPr="00C20284" w:rsidRDefault="001F7124" w:rsidP="001B16F3">
      <w:pPr>
        <w:pStyle w:val="block"/>
        <w:spacing w:after="0"/>
        <w:ind w:left="450" w:right="3"/>
        <w:jc w:val="thaiDistribute"/>
        <w:rPr>
          <w:rFonts w:ascii="Angsana New" w:hAnsi="Angsana New"/>
          <w:sz w:val="24"/>
          <w:szCs w:val="24"/>
          <w:lang w:val="en-US" w:bidi="th-TH"/>
        </w:rPr>
      </w:pPr>
    </w:p>
    <w:p w14:paraId="2CA1E7A1" w14:textId="77777777" w:rsidR="00B74C77" w:rsidRPr="00C20284" w:rsidRDefault="00B74C77">
      <w:pPr>
        <w:pStyle w:val="acctmergecolhdg"/>
        <w:tabs>
          <w:tab w:val="left" w:pos="360"/>
        </w:tabs>
        <w:spacing w:line="240" w:lineRule="auto"/>
        <w:ind w:left="450" w:hanging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5A3FDFB5" w14:textId="77777777" w:rsidR="00B74C77" w:rsidRPr="00C20284" w:rsidRDefault="00B74C77">
      <w:pPr>
        <w:pStyle w:val="acctmergecolhdg"/>
        <w:spacing w:line="240" w:lineRule="auto"/>
        <w:ind w:left="450" w:hanging="45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5F7602E3" w14:textId="77777777" w:rsidR="00B74C77" w:rsidRPr="00C20284" w:rsidRDefault="00B74C77">
      <w:pPr>
        <w:pStyle w:val="acctmergecolhdg"/>
        <w:spacing w:line="240" w:lineRule="auto"/>
        <w:ind w:left="450" w:hanging="45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4D599A07" w14:textId="77777777" w:rsidR="00B82CBD" w:rsidRDefault="00B82CBD">
      <w:pPr>
        <w:pStyle w:val="acctmergecolhdg"/>
        <w:spacing w:line="240" w:lineRule="auto"/>
        <w:ind w:left="450" w:hanging="450"/>
        <w:jc w:val="both"/>
        <w:rPr>
          <w:rFonts w:ascii="Angsana New" w:hAnsi="Angsana New"/>
          <w:sz w:val="30"/>
          <w:szCs w:val="30"/>
          <w:lang w:val="en-US" w:bidi="th-TH"/>
        </w:rPr>
        <w:sectPr w:rsidR="00B82CBD" w:rsidSect="000E2ADD">
          <w:pgSz w:w="11907" w:h="16840" w:code="9"/>
          <w:pgMar w:top="691" w:right="1152" w:bottom="576" w:left="1152" w:header="720" w:footer="576" w:gutter="0"/>
          <w:cols w:space="708"/>
          <w:docGrid w:linePitch="360"/>
        </w:sectPr>
      </w:pPr>
    </w:p>
    <w:p w14:paraId="0176D70A" w14:textId="16770025" w:rsidR="00B74C77" w:rsidRPr="008767F3" w:rsidRDefault="00B74C77" w:rsidP="001B1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68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6D2CF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รายละเอียดเงินลงทุนในการร่วมค้า (ต่อ)</w:t>
      </w:r>
    </w:p>
    <w:p w14:paraId="47243B9A" w14:textId="77777777" w:rsidR="00B74C77" w:rsidRPr="008767F3" w:rsidRDefault="00B74C77">
      <w:pPr>
        <w:pStyle w:val="a"/>
        <w:tabs>
          <w:tab w:val="clear" w:pos="1080"/>
          <w:tab w:val="left" w:pos="540"/>
        </w:tabs>
        <w:jc w:val="both"/>
        <w:rPr>
          <w:rFonts w:ascii="Angsana New" w:hAnsi="Angsana New" w:cs="Angsana New"/>
          <w:lang w:val="en-US"/>
        </w:rPr>
      </w:pPr>
    </w:p>
    <w:tbl>
      <w:tblPr>
        <w:tblW w:w="15515" w:type="dxa"/>
        <w:tblInd w:w="-39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985"/>
        <w:gridCol w:w="1530"/>
        <w:gridCol w:w="180"/>
        <w:gridCol w:w="895"/>
        <w:gridCol w:w="185"/>
        <w:gridCol w:w="900"/>
        <w:gridCol w:w="180"/>
        <w:gridCol w:w="900"/>
        <w:gridCol w:w="180"/>
        <w:gridCol w:w="987"/>
        <w:gridCol w:w="183"/>
        <w:gridCol w:w="900"/>
        <w:gridCol w:w="180"/>
        <w:gridCol w:w="900"/>
        <w:gridCol w:w="180"/>
        <w:gridCol w:w="988"/>
        <w:gridCol w:w="182"/>
        <w:gridCol w:w="1080"/>
      </w:tblGrid>
      <w:tr w:rsidR="002B6B80" w:rsidRPr="002E1B8B" w14:paraId="7F10D508" w14:textId="77777777" w:rsidTr="00907555">
        <w:trPr>
          <w:cantSplit/>
          <w:trHeight w:val="335"/>
        </w:trPr>
        <w:tc>
          <w:tcPr>
            <w:tcW w:w="4985" w:type="dxa"/>
            <w:shd w:val="clear" w:color="auto" w:fill="auto"/>
          </w:tcPr>
          <w:p w14:paraId="66CB20A7" w14:textId="77777777" w:rsidR="002B6B80" w:rsidRPr="002E1B8B" w:rsidRDefault="002B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30" w:type="dxa"/>
            <w:gridSpan w:val="17"/>
          </w:tcPr>
          <w:p w14:paraId="2D1AFAB6" w14:textId="2340C783" w:rsidR="002B6B80" w:rsidRPr="002E1B8B" w:rsidRDefault="002B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810"/>
              </w:tabs>
              <w:spacing w:line="360" w:lineRule="exact"/>
              <w:ind w:right="14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E1B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(หน่วย</w:t>
            </w:r>
            <w:r w:rsidRPr="002E1B8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:</w:t>
            </w:r>
            <w:r w:rsidRPr="002E1B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2E1B8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  <w:r w:rsidR="00F24E13" w:rsidRPr="002E1B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 </w:t>
            </w:r>
          </w:p>
        </w:tc>
      </w:tr>
      <w:tr w:rsidR="002B6B80" w:rsidRPr="002E1B8B" w14:paraId="0F2102EC" w14:textId="77777777" w:rsidTr="00907555">
        <w:trPr>
          <w:cantSplit/>
          <w:trHeight w:val="335"/>
        </w:trPr>
        <w:tc>
          <w:tcPr>
            <w:tcW w:w="4985" w:type="dxa"/>
            <w:shd w:val="clear" w:color="auto" w:fill="auto"/>
          </w:tcPr>
          <w:p w14:paraId="43C98798" w14:textId="77777777" w:rsidR="002B6B80" w:rsidRPr="002E1B8B" w:rsidRDefault="002B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30" w:type="dxa"/>
            <w:gridSpan w:val="17"/>
          </w:tcPr>
          <w:p w14:paraId="4BEE46DA" w14:textId="2E4A4BCA" w:rsidR="002B6B80" w:rsidRPr="002E1B8B" w:rsidRDefault="002B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2E1B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AC0444" w:rsidRPr="002E1B8B" w14:paraId="18064716" w14:textId="77777777" w:rsidTr="00907555">
        <w:trPr>
          <w:cantSplit/>
          <w:trHeight w:val="335"/>
        </w:trPr>
        <w:tc>
          <w:tcPr>
            <w:tcW w:w="4985" w:type="dxa"/>
            <w:shd w:val="clear" w:color="auto" w:fill="auto"/>
          </w:tcPr>
          <w:p w14:paraId="7985ADF7" w14:textId="77777777" w:rsidR="00AC0444" w:rsidRPr="002E1B8B" w:rsidRDefault="00A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86FDF55" w14:textId="77777777" w:rsidR="00AC0444" w:rsidRPr="002E1B8B" w:rsidRDefault="00A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6D78A6F" w14:textId="77777777" w:rsidR="00AC0444" w:rsidRPr="002E1B8B" w:rsidRDefault="00A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5E693E5" w14:textId="77777777" w:rsidR="00AC0444" w:rsidRPr="002E1B8B" w:rsidRDefault="00A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E1B8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สัดส่วน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59C4B4A5" w14:textId="77777777" w:rsidR="00AC0444" w:rsidRPr="002E1B8B" w:rsidRDefault="00A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067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6B136F" w14:textId="77777777" w:rsidR="00AC0444" w:rsidRPr="002E1B8B" w:rsidRDefault="00A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91C530" w14:textId="77777777" w:rsidR="00AC0444" w:rsidRPr="002E1B8B" w:rsidDel="00685444" w:rsidRDefault="00A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469264" w14:textId="77777777" w:rsidR="00AC0444" w:rsidRPr="002E1B8B" w:rsidRDefault="00A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2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6AB28A" w14:textId="77777777" w:rsidR="00AC0444" w:rsidRPr="002E1B8B" w:rsidDel="00685444" w:rsidRDefault="00A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50120D" w14:textId="77777777" w:rsidR="00AC0444" w:rsidRPr="002E1B8B" w:rsidRDefault="00A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1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AC0444" w:rsidRPr="002E1B8B" w14:paraId="1F51DF96" w14:textId="77777777" w:rsidTr="00907555">
        <w:trPr>
          <w:cantSplit/>
          <w:trHeight w:val="335"/>
        </w:trPr>
        <w:tc>
          <w:tcPr>
            <w:tcW w:w="4985" w:type="dxa"/>
            <w:shd w:val="clear" w:color="auto" w:fill="auto"/>
          </w:tcPr>
          <w:p w14:paraId="43E1E6F1" w14:textId="77777777" w:rsidR="00AC0444" w:rsidRPr="002E1B8B" w:rsidRDefault="00A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C657E1F" w14:textId="77777777" w:rsidR="00AC0444" w:rsidRPr="002E1B8B" w:rsidRDefault="00A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E1B8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ประเทศที่</w:t>
            </w:r>
          </w:p>
        </w:tc>
        <w:tc>
          <w:tcPr>
            <w:tcW w:w="180" w:type="dxa"/>
          </w:tcPr>
          <w:p w14:paraId="6CA44B8B" w14:textId="77777777" w:rsidR="00AC0444" w:rsidRPr="002E1B8B" w:rsidRDefault="00A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980" w:type="dxa"/>
            <w:gridSpan w:val="3"/>
            <w:shd w:val="clear" w:color="auto" w:fill="auto"/>
          </w:tcPr>
          <w:p w14:paraId="75F2FCFE" w14:textId="77777777" w:rsidR="00AC0444" w:rsidRPr="002E1B8B" w:rsidRDefault="00A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E1B8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ความเป็นเจ้าของ</w:t>
            </w:r>
          </w:p>
        </w:tc>
        <w:tc>
          <w:tcPr>
            <w:tcW w:w="180" w:type="dxa"/>
            <w:shd w:val="clear" w:color="auto" w:fill="auto"/>
          </w:tcPr>
          <w:p w14:paraId="05E092E4" w14:textId="77777777" w:rsidR="00AC0444" w:rsidRPr="002E1B8B" w:rsidRDefault="00A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067" w:type="dxa"/>
            <w:gridSpan w:val="3"/>
            <w:shd w:val="clear" w:color="auto" w:fill="auto"/>
            <w:vAlign w:val="bottom"/>
          </w:tcPr>
          <w:p w14:paraId="667BE9EB" w14:textId="77777777" w:rsidR="00AC0444" w:rsidRPr="002E1B8B" w:rsidRDefault="00A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69A1CD4B" w14:textId="77777777" w:rsidR="00AC0444" w:rsidRPr="002E1B8B" w:rsidDel="00685444" w:rsidRDefault="00A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980" w:type="dxa"/>
            <w:gridSpan w:val="3"/>
            <w:shd w:val="clear" w:color="auto" w:fill="auto"/>
            <w:vAlign w:val="bottom"/>
          </w:tcPr>
          <w:p w14:paraId="7F4D9F4B" w14:textId="77777777" w:rsidR="00AC0444" w:rsidRPr="002E1B8B" w:rsidRDefault="00A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E1B8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การด้อยค่า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E4F369" w14:textId="77777777" w:rsidR="00AC0444" w:rsidRPr="002E1B8B" w:rsidDel="00685444" w:rsidRDefault="00A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6D5AE406" w14:textId="77777777" w:rsidR="00AC0444" w:rsidRPr="002E1B8B" w:rsidRDefault="00A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6"/>
              </w:tabs>
              <w:spacing w:line="340" w:lineRule="exact"/>
              <w:ind w:left="-131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FE3F47" w:rsidRPr="002E1B8B" w14:paraId="0F4FC7D2" w14:textId="77777777" w:rsidTr="00907555">
        <w:trPr>
          <w:cantSplit/>
          <w:trHeight w:val="335"/>
        </w:trPr>
        <w:tc>
          <w:tcPr>
            <w:tcW w:w="4985" w:type="dxa"/>
            <w:shd w:val="clear" w:color="auto" w:fill="auto"/>
          </w:tcPr>
          <w:p w14:paraId="22FB311F" w14:textId="77777777" w:rsidR="00AC0444" w:rsidRPr="002E1B8B" w:rsidRDefault="00A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9982B82" w14:textId="77777777" w:rsidR="00AC0444" w:rsidRPr="002E1B8B" w:rsidRDefault="00A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E1B8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ดำเนินธุรกิจ</w:t>
            </w:r>
          </w:p>
        </w:tc>
        <w:tc>
          <w:tcPr>
            <w:tcW w:w="180" w:type="dxa"/>
          </w:tcPr>
          <w:p w14:paraId="7DC9EB5F" w14:textId="77777777" w:rsidR="00AC0444" w:rsidRPr="002E1B8B" w:rsidRDefault="00A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5790D9" w14:textId="77777777" w:rsidR="00AC0444" w:rsidRPr="002E1B8B" w:rsidRDefault="00A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1B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180" w:type="dxa"/>
            <w:shd w:val="clear" w:color="auto" w:fill="auto"/>
          </w:tcPr>
          <w:p w14:paraId="285CC00E" w14:textId="77777777" w:rsidR="00AC0444" w:rsidRPr="002E1B8B" w:rsidRDefault="00A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06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5FB401" w14:textId="77777777" w:rsidR="00AC0444" w:rsidRPr="002E1B8B" w:rsidDel="00685444" w:rsidRDefault="00A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1B8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วิธีราคาทุน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D049C88" w14:textId="77777777" w:rsidR="00AC0444" w:rsidRPr="002E1B8B" w:rsidDel="00685444" w:rsidRDefault="00A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F5FAE0" w14:textId="77777777" w:rsidR="00AC0444" w:rsidRPr="002E1B8B" w:rsidDel="00685444" w:rsidRDefault="00A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E1B8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สะสม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A64BAD" w14:textId="77777777" w:rsidR="00AC0444" w:rsidRPr="002E1B8B" w:rsidDel="00685444" w:rsidRDefault="00A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B1FFB2" w14:textId="77777777" w:rsidR="00AC0444" w:rsidRPr="002E1B8B" w:rsidRDefault="00A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6"/>
              </w:tabs>
              <w:spacing w:line="340" w:lineRule="exact"/>
              <w:ind w:left="-131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E1B8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ราคาทุน - สุทธิ</w:t>
            </w:r>
          </w:p>
        </w:tc>
      </w:tr>
      <w:tr w:rsidR="00EC4DA3" w:rsidRPr="002E1B8B" w14:paraId="19B2CFFF" w14:textId="77777777" w:rsidTr="00907555">
        <w:trPr>
          <w:cantSplit/>
          <w:trHeight w:val="335"/>
        </w:trPr>
        <w:tc>
          <w:tcPr>
            <w:tcW w:w="4985" w:type="dxa"/>
            <w:shd w:val="clear" w:color="auto" w:fill="auto"/>
          </w:tcPr>
          <w:p w14:paraId="02B175DF" w14:textId="77777777" w:rsidR="00AC0444" w:rsidRPr="002E1B8B" w:rsidRDefault="00AC0444" w:rsidP="00825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D03906D" w14:textId="77777777" w:rsidR="00AC0444" w:rsidRPr="002E1B8B" w:rsidRDefault="00AC0444" w:rsidP="00825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CC88A14" w14:textId="77777777" w:rsidR="00AC0444" w:rsidRPr="002E1B8B" w:rsidRDefault="00AC0444" w:rsidP="00825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6601FF" w14:textId="6B3CCE06" w:rsidR="00AC0444" w:rsidRPr="002E1B8B" w:rsidRDefault="00AC0444" w:rsidP="00825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1B8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C661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5" w:type="dxa"/>
            <w:tcBorders>
              <w:top w:val="single" w:sz="4" w:space="0" w:color="auto"/>
            </w:tcBorders>
            <w:shd w:val="clear" w:color="auto" w:fill="auto"/>
          </w:tcPr>
          <w:p w14:paraId="08678096" w14:textId="77777777" w:rsidR="00AC0444" w:rsidRPr="002E1B8B" w:rsidRDefault="00AC0444" w:rsidP="00825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BCB22B" w14:textId="47A1530A" w:rsidR="00AC0444" w:rsidRPr="002E1B8B" w:rsidRDefault="00AC0444" w:rsidP="00825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1B8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330BCD86" w14:textId="77777777" w:rsidR="00AC0444" w:rsidRPr="002E1B8B" w:rsidRDefault="00AC0444" w:rsidP="00825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24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FB8E1C" w14:textId="309CE6FC" w:rsidR="00AC0444" w:rsidRPr="002E1B8B" w:rsidRDefault="00AC0444" w:rsidP="00825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1B8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C661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2B87CE72" w14:textId="77777777" w:rsidR="00AC0444" w:rsidRPr="002E1B8B" w:rsidRDefault="00AC0444" w:rsidP="00825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07B213" w14:textId="18784169" w:rsidR="00AC0444" w:rsidRPr="002E1B8B" w:rsidRDefault="00AC0444" w:rsidP="00825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1B8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3" w:type="dxa"/>
            <w:shd w:val="clear" w:color="auto" w:fill="auto"/>
          </w:tcPr>
          <w:p w14:paraId="76A485E5" w14:textId="77777777" w:rsidR="00AC0444" w:rsidRPr="002E1B8B" w:rsidRDefault="00AC0444" w:rsidP="00825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B1A9F7" w14:textId="2BA59290" w:rsidR="00AC0444" w:rsidRPr="002E1B8B" w:rsidRDefault="00AC0444" w:rsidP="00825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1B8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C661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5AD2214D" w14:textId="77777777" w:rsidR="00AC0444" w:rsidRPr="002E1B8B" w:rsidRDefault="00AC0444" w:rsidP="00825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546622" w14:textId="0098BA07" w:rsidR="00AC0444" w:rsidRPr="002E1B8B" w:rsidRDefault="00AC0444" w:rsidP="00825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1B8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22DEF40E" w14:textId="77777777" w:rsidR="00AC0444" w:rsidRPr="002E1B8B" w:rsidRDefault="00AC0444" w:rsidP="00825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457E6C" w14:textId="79387671" w:rsidR="00AC0444" w:rsidRPr="002E1B8B" w:rsidRDefault="00AC0444" w:rsidP="00825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1B8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C661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2" w:type="dxa"/>
            <w:tcBorders>
              <w:top w:val="single" w:sz="4" w:space="0" w:color="auto"/>
            </w:tcBorders>
            <w:shd w:val="clear" w:color="auto" w:fill="auto"/>
          </w:tcPr>
          <w:p w14:paraId="2B0FDE10" w14:textId="77777777" w:rsidR="00AC0444" w:rsidRPr="002E1B8B" w:rsidRDefault="00AC0444" w:rsidP="00825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C6C3B6" w14:textId="4D7881A2" w:rsidR="00AC0444" w:rsidRPr="002E1B8B" w:rsidRDefault="00AC0444" w:rsidP="00825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1B8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EC4DA3" w:rsidRPr="002E1B8B" w14:paraId="3A22D2EA" w14:textId="77777777" w:rsidTr="00907555">
        <w:trPr>
          <w:cantSplit/>
          <w:trHeight w:hRule="exact" w:val="134"/>
        </w:trPr>
        <w:tc>
          <w:tcPr>
            <w:tcW w:w="4985" w:type="dxa"/>
            <w:shd w:val="clear" w:color="auto" w:fill="auto"/>
          </w:tcPr>
          <w:p w14:paraId="7BE21FA8" w14:textId="77777777" w:rsidR="00AC0444" w:rsidRPr="002E1B8B" w:rsidRDefault="00A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CE56ED0" w14:textId="77777777" w:rsidR="00AC0444" w:rsidRPr="002E1B8B" w:rsidRDefault="00A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78D8E1EC" w14:textId="77777777" w:rsidR="00AC0444" w:rsidRPr="002E1B8B" w:rsidRDefault="00A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95" w:type="dxa"/>
            <w:shd w:val="clear" w:color="auto" w:fill="auto"/>
          </w:tcPr>
          <w:p w14:paraId="33601C10" w14:textId="77777777" w:rsidR="00AC0444" w:rsidRPr="002E1B8B" w:rsidRDefault="00A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5" w:type="dxa"/>
            <w:shd w:val="clear" w:color="auto" w:fill="auto"/>
          </w:tcPr>
          <w:p w14:paraId="09215913" w14:textId="77777777" w:rsidR="00AC0444" w:rsidRPr="002E1B8B" w:rsidRDefault="00A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5F62D769" w14:textId="77777777" w:rsidR="00AC0444" w:rsidRPr="002E1B8B" w:rsidRDefault="00A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6DEEC91C" w14:textId="77777777" w:rsidR="00AC0444" w:rsidRPr="002E1B8B" w:rsidRDefault="00A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337D7011" w14:textId="77777777" w:rsidR="00AC0444" w:rsidRPr="002E1B8B" w:rsidRDefault="00A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6E4112DE" w14:textId="77777777" w:rsidR="00AC0444" w:rsidRPr="002E1B8B" w:rsidRDefault="00A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shd w:val="clear" w:color="auto" w:fill="auto"/>
          </w:tcPr>
          <w:p w14:paraId="517DAE8E" w14:textId="77777777" w:rsidR="00AC0444" w:rsidRPr="002E1B8B" w:rsidRDefault="00A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3" w:type="dxa"/>
            <w:shd w:val="clear" w:color="auto" w:fill="auto"/>
          </w:tcPr>
          <w:p w14:paraId="216CA12A" w14:textId="77777777" w:rsidR="00AC0444" w:rsidRPr="002E1B8B" w:rsidRDefault="00A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5F6F8E77" w14:textId="77777777" w:rsidR="00AC0444" w:rsidRPr="002E1B8B" w:rsidRDefault="00A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55B94CA3" w14:textId="77777777" w:rsidR="00AC0444" w:rsidRPr="002E1B8B" w:rsidRDefault="00A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40BDE826" w14:textId="77777777" w:rsidR="00AC0444" w:rsidRPr="002E1B8B" w:rsidRDefault="00A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507FD8F7" w14:textId="77777777" w:rsidR="00AC0444" w:rsidRPr="002E1B8B" w:rsidRDefault="00A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shd w:val="clear" w:color="auto" w:fill="auto"/>
          </w:tcPr>
          <w:p w14:paraId="53B3496E" w14:textId="77777777" w:rsidR="00AC0444" w:rsidRPr="002E1B8B" w:rsidRDefault="00A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2" w:type="dxa"/>
            <w:shd w:val="clear" w:color="auto" w:fill="auto"/>
          </w:tcPr>
          <w:p w14:paraId="2014E8AA" w14:textId="77777777" w:rsidR="00AC0444" w:rsidRPr="002E1B8B" w:rsidRDefault="00A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D2E8438" w14:textId="77777777" w:rsidR="00AC0444" w:rsidRPr="002E1B8B" w:rsidRDefault="00A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AC0444" w:rsidRPr="002E1B8B" w14:paraId="07A1D4FB" w14:textId="77777777" w:rsidTr="00907555">
        <w:trPr>
          <w:cantSplit/>
          <w:trHeight w:val="60"/>
        </w:trPr>
        <w:tc>
          <w:tcPr>
            <w:tcW w:w="4985" w:type="dxa"/>
            <w:shd w:val="clear" w:color="auto" w:fill="auto"/>
          </w:tcPr>
          <w:p w14:paraId="650239F1" w14:textId="205BEC3F" w:rsidR="00AC0444" w:rsidRPr="002E1B8B" w:rsidRDefault="00AC0444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left="380" w:hanging="6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E1B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หลักทรัพย์ที่ไม่ใช่หลักทรัพย์ในความต้องการของตลาด</w:t>
            </w:r>
          </w:p>
        </w:tc>
        <w:tc>
          <w:tcPr>
            <w:tcW w:w="1530" w:type="dxa"/>
          </w:tcPr>
          <w:p w14:paraId="2175B1B6" w14:textId="77777777" w:rsidR="00AC0444" w:rsidRPr="002E1B8B" w:rsidRDefault="00AC0444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B2F60D2" w14:textId="77777777" w:rsidR="00AC0444" w:rsidRPr="002E1B8B" w:rsidRDefault="00AC0444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5" w:type="dxa"/>
            <w:shd w:val="clear" w:color="auto" w:fill="auto"/>
          </w:tcPr>
          <w:p w14:paraId="23A219A1" w14:textId="77777777" w:rsidR="00AC0444" w:rsidRPr="002E1B8B" w:rsidRDefault="00AC0444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5" w:type="dxa"/>
            <w:shd w:val="clear" w:color="auto" w:fill="auto"/>
          </w:tcPr>
          <w:p w14:paraId="1CBDF7F4" w14:textId="77777777" w:rsidR="00AC0444" w:rsidRPr="002E1B8B" w:rsidRDefault="00AC0444" w:rsidP="00367ADF">
            <w:pPr>
              <w:pStyle w:val="acctfourfigures"/>
              <w:tabs>
                <w:tab w:val="clear" w:pos="765"/>
                <w:tab w:val="decimal" w:pos="46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3EDE038A" w14:textId="77777777" w:rsidR="00AC0444" w:rsidRPr="002E1B8B" w:rsidRDefault="00AC0444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63A8BF0" w14:textId="77777777" w:rsidR="00AC0444" w:rsidRPr="002E1B8B" w:rsidRDefault="00AC0444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6D70E50C" w14:textId="77777777" w:rsidR="00AC0444" w:rsidRPr="002E1B8B" w:rsidRDefault="00AC0444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1F0FF16D" w14:textId="77777777" w:rsidR="00AC0444" w:rsidRPr="002E1B8B" w:rsidRDefault="00AC0444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87" w:type="dxa"/>
            <w:shd w:val="clear" w:color="auto" w:fill="auto"/>
          </w:tcPr>
          <w:p w14:paraId="41ADA403" w14:textId="77777777" w:rsidR="00AC0444" w:rsidRPr="002E1B8B" w:rsidRDefault="00AC0444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3" w:type="dxa"/>
            <w:shd w:val="clear" w:color="auto" w:fill="auto"/>
          </w:tcPr>
          <w:p w14:paraId="05415876" w14:textId="77777777" w:rsidR="00AC0444" w:rsidRPr="002E1B8B" w:rsidRDefault="00AC0444" w:rsidP="00367ADF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36EB47B0" w14:textId="77777777" w:rsidR="00AC0444" w:rsidRPr="002E1B8B" w:rsidRDefault="00AC0444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7B29F3D7" w14:textId="77777777" w:rsidR="00AC0444" w:rsidRPr="002E1B8B" w:rsidRDefault="00AC0444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137C7532" w14:textId="77777777" w:rsidR="00AC0444" w:rsidRPr="002E1B8B" w:rsidRDefault="00AC0444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28A8BCD5" w14:textId="77777777" w:rsidR="00AC0444" w:rsidRPr="002E1B8B" w:rsidRDefault="00AC0444" w:rsidP="00367ADF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88" w:type="dxa"/>
            <w:shd w:val="clear" w:color="auto" w:fill="auto"/>
          </w:tcPr>
          <w:p w14:paraId="6C60FDA9" w14:textId="77777777" w:rsidR="00AC0444" w:rsidRPr="002E1B8B" w:rsidRDefault="00AC0444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2" w:type="dxa"/>
            <w:shd w:val="clear" w:color="auto" w:fill="auto"/>
          </w:tcPr>
          <w:p w14:paraId="5FF024C5" w14:textId="77777777" w:rsidR="00AC0444" w:rsidRPr="002E1B8B" w:rsidRDefault="00AC0444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1ABF7475" w14:textId="77777777" w:rsidR="00AC0444" w:rsidRPr="002E1B8B" w:rsidRDefault="00AC0444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AC0444" w:rsidRPr="002E1B8B" w14:paraId="5668C92B" w14:textId="77777777" w:rsidTr="00907555">
        <w:trPr>
          <w:cantSplit/>
          <w:trHeight w:val="288"/>
        </w:trPr>
        <w:tc>
          <w:tcPr>
            <w:tcW w:w="4985" w:type="dxa"/>
            <w:shd w:val="clear" w:color="auto" w:fill="auto"/>
          </w:tcPr>
          <w:p w14:paraId="3B7E9651" w14:textId="77777777" w:rsidR="00AC0444" w:rsidRPr="002E1B8B" w:rsidRDefault="00AC0444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left="380" w:hanging="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1B8B">
              <w:rPr>
                <w:rFonts w:asciiTheme="majorBidi" w:hAnsiTheme="majorBidi" w:cstheme="majorBidi"/>
                <w:sz w:val="30"/>
                <w:szCs w:val="30"/>
              </w:rPr>
              <w:t>Camanor Produtos Marinhos S.A.</w:t>
            </w:r>
          </w:p>
        </w:tc>
        <w:tc>
          <w:tcPr>
            <w:tcW w:w="1530" w:type="dxa"/>
          </w:tcPr>
          <w:p w14:paraId="0259877B" w14:textId="77777777" w:rsidR="00AC0444" w:rsidRPr="002E1B8B" w:rsidRDefault="00AC0444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1B8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บราซิล</w:t>
            </w:r>
          </w:p>
        </w:tc>
        <w:tc>
          <w:tcPr>
            <w:tcW w:w="180" w:type="dxa"/>
          </w:tcPr>
          <w:p w14:paraId="3FAF3C4C" w14:textId="77777777" w:rsidR="00AC0444" w:rsidRPr="002E1B8B" w:rsidRDefault="00AC0444">
            <w:pPr>
              <w:ind w:left="-451" w:right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5" w:type="dxa"/>
            <w:shd w:val="clear" w:color="auto" w:fill="auto"/>
          </w:tcPr>
          <w:p w14:paraId="40A8F572" w14:textId="67050423" w:rsidR="00AC0444" w:rsidRPr="002E1B8B" w:rsidRDefault="003C6613">
            <w:pPr>
              <w:ind w:left="-451" w:right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4F6BFB" w:rsidRPr="002E1B8B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85" w:type="dxa"/>
            <w:shd w:val="clear" w:color="auto" w:fill="auto"/>
          </w:tcPr>
          <w:p w14:paraId="2CDCEBFC" w14:textId="77777777" w:rsidR="00AC0444" w:rsidRPr="002E1B8B" w:rsidRDefault="00AC0444" w:rsidP="00367ADF">
            <w:pPr>
              <w:pStyle w:val="acctfourfigures"/>
              <w:tabs>
                <w:tab w:val="clear" w:pos="765"/>
                <w:tab w:val="decimal" w:pos="46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3255E6A8" w14:textId="6CA520C8" w:rsidR="00AC0444" w:rsidRPr="002E1B8B" w:rsidRDefault="003C6613">
            <w:pPr>
              <w:ind w:left="-451" w:right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AC0444" w:rsidRPr="002E1B8B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80" w:type="dxa"/>
            <w:shd w:val="clear" w:color="auto" w:fill="auto"/>
          </w:tcPr>
          <w:p w14:paraId="247E9925" w14:textId="77777777" w:rsidR="00AC0444" w:rsidRPr="002E1B8B" w:rsidRDefault="00AC0444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93950FF" w14:textId="37832B2F" w:rsidR="00AC0444" w:rsidRPr="002E1B8B" w:rsidRDefault="004F6BFB" w:rsidP="004F6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1B8B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180" w:type="dxa"/>
            <w:shd w:val="clear" w:color="auto" w:fill="auto"/>
          </w:tcPr>
          <w:p w14:paraId="76E4F4B7" w14:textId="77777777" w:rsidR="00AC0444" w:rsidRPr="002E1B8B" w:rsidRDefault="00AC0444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</w:tcPr>
          <w:p w14:paraId="488D0585" w14:textId="248293EF" w:rsidR="00AC0444" w:rsidRPr="002E1B8B" w:rsidRDefault="00AC0444" w:rsidP="00A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1B8B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183" w:type="dxa"/>
            <w:shd w:val="clear" w:color="auto" w:fill="auto"/>
          </w:tcPr>
          <w:p w14:paraId="2082F750" w14:textId="77777777" w:rsidR="00AC0444" w:rsidRPr="002E1B8B" w:rsidRDefault="00AC0444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B566C96" w14:textId="523A06F8" w:rsidR="00AC0444" w:rsidRPr="002E1B8B" w:rsidRDefault="004F6BFB" w:rsidP="004F6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1B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D909CFF" w14:textId="77777777" w:rsidR="00AC0444" w:rsidRPr="002E1B8B" w:rsidRDefault="00AC0444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FE3A8B2" w14:textId="77777777" w:rsidR="00AC0444" w:rsidRPr="002E1B8B" w:rsidRDefault="00AC0444" w:rsidP="00A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1B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BCB8822" w14:textId="77777777" w:rsidR="00AC0444" w:rsidRPr="002E1B8B" w:rsidRDefault="00AC0444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  <w:tab w:val="decimal" w:pos="508"/>
              </w:tabs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7A326786" w14:textId="6C28999C" w:rsidR="00AC0444" w:rsidRPr="002E1B8B" w:rsidRDefault="004F6BFB" w:rsidP="00907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1B8B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182" w:type="dxa"/>
            <w:shd w:val="clear" w:color="auto" w:fill="auto"/>
          </w:tcPr>
          <w:p w14:paraId="7ABA8486" w14:textId="77777777" w:rsidR="00AC0444" w:rsidRPr="002E1B8B" w:rsidRDefault="00AC0444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07B0AD4" w14:textId="28E84ACC" w:rsidR="00AC0444" w:rsidRPr="002E1B8B" w:rsidRDefault="00AC0444" w:rsidP="00907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1B8B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</w:tr>
      <w:tr w:rsidR="00EC4DA3" w:rsidRPr="002E1B8B" w14:paraId="1273D8D4" w14:textId="77777777" w:rsidTr="00907555">
        <w:trPr>
          <w:cantSplit/>
          <w:trHeight w:val="288"/>
        </w:trPr>
        <w:tc>
          <w:tcPr>
            <w:tcW w:w="4985" w:type="dxa"/>
            <w:shd w:val="clear" w:color="auto" w:fill="auto"/>
          </w:tcPr>
          <w:p w14:paraId="0CFA4D3E" w14:textId="77777777" w:rsidR="00AC0444" w:rsidRPr="002E1B8B" w:rsidRDefault="00AC0444" w:rsidP="00367ADF">
            <w:pPr>
              <w:tabs>
                <w:tab w:val="clear" w:pos="227"/>
                <w:tab w:val="clear" w:pos="454"/>
                <w:tab w:val="left" w:pos="284"/>
                <w:tab w:val="left" w:pos="470"/>
              </w:tabs>
              <w:ind w:left="461" w:hanging="148"/>
              <w:rPr>
                <w:rFonts w:asciiTheme="majorBidi" w:hAnsiTheme="majorBidi" w:cstheme="majorBidi"/>
                <w:sz w:val="30"/>
                <w:szCs w:val="30"/>
              </w:rPr>
            </w:pPr>
            <w:r w:rsidRPr="002E1B8B">
              <w:rPr>
                <w:rFonts w:asciiTheme="majorBidi" w:hAnsiTheme="majorBidi" w:cstheme="majorBidi"/>
                <w:sz w:val="30"/>
                <w:szCs w:val="30"/>
              </w:rPr>
              <w:t>SuperDrob S.A.</w:t>
            </w:r>
          </w:p>
        </w:tc>
        <w:tc>
          <w:tcPr>
            <w:tcW w:w="1530" w:type="dxa"/>
          </w:tcPr>
          <w:p w14:paraId="7971F619" w14:textId="77777777" w:rsidR="00AC0444" w:rsidRPr="002E1B8B" w:rsidRDefault="00AC0444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1B8B">
              <w:rPr>
                <w:rFonts w:asciiTheme="majorBidi" w:hAnsiTheme="majorBidi" w:cstheme="majorBidi"/>
                <w:sz w:val="30"/>
                <w:szCs w:val="30"/>
                <w:cs/>
              </w:rPr>
              <w:t>โปแลนด์</w:t>
            </w:r>
          </w:p>
        </w:tc>
        <w:tc>
          <w:tcPr>
            <w:tcW w:w="180" w:type="dxa"/>
          </w:tcPr>
          <w:p w14:paraId="23FB0E3A" w14:textId="77777777" w:rsidR="00AC0444" w:rsidRPr="002E1B8B" w:rsidRDefault="00AC0444">
            <w:pPr>
              <w:ind w:left="-451" w:right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5" w:type="dxa"/>
            <w:shd w:val="clear" w:color="auto" w:fill="auto"/>
          </w:tcPr>
          <w:p w14:paraId="715D8555" w14:textId="01A76F2F" w:rsidR="00AC0444" w:rsidRPr="002E1B8B" w:rsidRDefault="003C6613">
            <w:pPr>
              <w:ind w:left="-451" w:right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4F6BFB" w:rsidRPr="002E1B8B">
              <w:rPr>
                <w:rFonts w:asciiTheme="majorBidi" w:hAnsiTheme="majorBidi" w:cstheme="majorBidi"/>
                <w:sz w:val="30"/>
                <w:szCs w:val="30"/>
              </w:rPr>
              <w:t>9.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4F6BFB" w:rsidRPr="002E1B8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5" w:type="dxa"/>
            <w:shd w:val="clear" w:color="auto" w:fill="auto"/>
          </w:tcPr>
          <w:p w14:paraId="2BD10BE9" w14:textId="77777777" w:rsidR="00AC0444" w:rsidRPr="002E1B8B" w:rsidRDefault="00AC0444" w:rsidP="00367ADF">
            <w:pPr>
              <w:pStyle w:val="acctfourfigures"/>
              <w:tabs>
                <w:tab w:val="clear" w:pos="765"/>
                <w:tab w:val="decimal" w:pos="287"/>
                <w:tab w:val="decimal" w:pos="46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DC2B134" w14:textId="36631A38" w:rsidR="00AC0444" w:rsidRPr="002E1B8B" w:rsidRDefault="003C6613">
            <w:pPr>
              <w:ind w:left="-451" w:right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AC0444" w:rsidRPr="002E1B8B">
              <w:rPr>
                <w:rFonts w:asciiTheme="majorBidi" w:hAnsiTheme="majorBidi" w:cstheme="majorBidi"/>
                <w:sz w:val="30"/>
                <w:szCs w:val="30"/>
              </w:rPr>
              <w:t>9.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AC0444" w:rsidRPr="002E1B8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0114DD47" w14:textId="77777777" w:rsidR="00AC0444" w:rsidRPr="002E1B8B" w:rsidRDefault="00AC0444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18A37E2" w14:textId="3D0BCDFA" w:rsidR="00AC0444" w:rsidRPr="002E1B8B" w:rsidRDefault="004F6BFB" w:rsidP="004F6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1B8B">
              <w:rPr>
                <w:rFonts w:asciiTheme="majorBidi" w:hAnsiTheme="majorBidi" w:cstheme="majorBidi"/>
                <w:sz w:val="30"/>
                <w:szCs w:val="30"/>
              </w:rPr>
              <w:t>3,79</w:t>
            </w:r>
            <w:r w:rsidR="003C661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5E8EC093" w14:textId="77777777" w:rsidR="00AC0444" w:rsidRPr="002E1B8B" w:rsidRDefault="00AC0444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</w:tcPr>
          <w:p w14:paraId="257EC1C3" w14:textId="5C1DB6F6" w:rsidR="00AC0444" w:rsidRPr="002E1B8B" w:rsidRDefault="00AC0444" w:rsidP="00A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1B8B">
              <w:rPr>
                <w:rFonts w:asciiTheme="majorBidi" w:hAnsiTheme="majorBidi" w:cstheme="majorBidi"/>
                <w:sz w:val="30"/>
                <w:szCs w:val="30"/>
              </w:rPr>
              <w:t>3,79</w:t>
            </w:r>
            <w:r w:rsidR="003C661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3" w:type="dxa"/>
            <w:shd w:val="clear" w:color="auto" w:fill="auto"/>
          </w:tcPr>
          <w:p w14:paraId="39ED711A" w14:textId="77777777" w:rsidR="00AC0444" w:rsidRPr="002E1B8B" w:rsidRDefault="00AC0444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518C9CF" w14:textId="172A2AD1" w:rsidR="00AC0444" w:rsidRPr="002E1B8B" w:rsidRDefault="004F6BFB" w:rsidP="004F6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1B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3030277" w14:textId="77777777" w:rsidR="00AC0444" w:rsidRPr="002E1B8B" w:rsidRDefault="00AC0444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58230CD" w14:textId="77777777" w:rsidR="00AC0444" w:rsidRPr="002E1B8B" w:rsidRDefault="00AC0444" w:rsidP="00A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1B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E96EA57" w14:textId="77777777" w:rsidR="00AC0444" w:rsidRPr="002E1B8B" w:rsidRDefault="00AC0444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  <w:tab w:val="decimal" w:pos="508"/>
              </w:tabs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</w:tcPr>
          <w:p w14:paraId="4EA8C91F" w14:textId="6C99F785" w:rsidR="00AC0444" w:rsidRPr="002E1B8B" w:rsidRDefault="004F6BFB" w:rsidP="00907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1B8B">
              <w:rPr>
                <w:rFonts w:asciiTheme="majorBidi" w:hAnsiTheme="majorBidi" w:cstheme="majorBidi"/>
                <w:sz w:val="30"/>
                <w:szCs w:val="30"/>
              </w:rPr>
              <w:t>3,79</w:t>
            </w:r>
            <w:r w:rsidR="003C661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2" w:type="dxa"/>
            <w:shd w:val="clear" w:color="auto" w:fill="auto"/>
          </w:tcPr>
          <w:p w14:paraId="3C3888F9" w14:textId="77777777" w:rsidR="00AC0444" w:rsidRPr="002E1B8B" w:rsidRDefault="00AC0444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FEB82B6" w14:textId="6CBAA47F" w:rsidR="00AC0444" w:rsidRPr="002E1B8B" w:rsidRDefault="00AC0444" w:rsidP="00907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1B8B">
              <w:rPr>
                <w:rFonts w:asciiTheme="majorBidi" w:hAnsiTheme="majorBidi" w:cstheme="majorBidi"/>
                <w:sz w:val="30"/>
                <w:szCs w:val="30"/>
              </w:rPr>
              <w:t>3,79</w:t>
            </w:r>
            <w:r w:rsidR="003C661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EC4DA3" w:rsidRPr="002E1B8B" w14:paraId="65DA9A2C" w14:textId="77777777" w:rsidTr="00907555">
        <w:trPr>
          <w:cantSplit/>
          <w:trHeight w:val="50"/>
        </w:trPr>
        <w:tc>
          <w:tcPr>
            <w:tcW w:w="4985" w:type="dxa"/>
            <w:shd w:val="clear" w:color="auto" w:fill="auto"/>
          </w:tcPr>
          <w:p w14:paraId="0151F18B" w14:textId="77777777" w:rsidR="00AC0444" w:rsidRPr="002E1B8B" w:rsidRDefault="00AC0444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left="461" w:hanging="14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1B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</w:tcPr>
          <w:p w14:paraId="3FAC21A3" w14:textId="77777777" w:rsidR="00AC0444" w:rsidRPr="002E1B8B" w:rsidRDefault="00AC0444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49933046" w14:textId="77777777" w:rsidR="00AC0444" w:rsidRPr="002E1B8B" w:rsidRDefault="00AC0444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5" w:type="dxa"/>
            <w:shd w:val="clear" w:color="auto" w:fill="auto"/>
          </w:tcPr>
          <w:p w14:paraId="2EAFCC5D" w14:textId="77777777" w:rsidR="00AC0444" w:rsidRPr="002E1B8B" w:rsidRDefault="00AC0444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5" w:type="dxa"/>
            <w:shd w:val="clear" w:color="auto" w:fill="auto"/>
          </w:tcPr>
          <w:p w14:paraId="293FEAF2" w14:textId="77777777" w:rsidR="00AC0444" w:rsidRPr="002E1B8B" w:rsidRDefault="00AC0444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1425139E" w14:textId="77777777" w:rsidR="00AC0444" w:rsidRPr="002E1B8B" w:rsidRDefault="00AC0444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D6E55BC" w14:textId="77777777" w:rsidR="00AC0444" w:rsidRPr="002E1B8B" w:rsidRDefault="00AC0444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AFA946" w14:textId="0E488202" w:rsidR="00AC0444" w:rsidRPr="002E1B8B" w:rsidRDefault="003C6613" w:rsidP="004F6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75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</w:t>
            </w:r>
            <w:r w:rsidR="004F6BFB" w:rsidRPr="002E1B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,360</w:t>
            </w:r>
          </w:p>
        </w:tc>
        <w:tc>
          <w:tcPr>
            <w:tcW w:w="180" w:type="dxa"/>
            <w:shd w:val="clear" w:color="auto" w:fill="auto"/>
          </w:tcPr>
          <w:p w14:paraId="45FDC110" w14:textId="77777777" w:rsidR="00AC0444" w:rsidRPr="002E1B8B" w:rsidRDefault="00AC0444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E46C76" w14:textId="28731776" w:rsidR="00AC0444" w:rsidRPr="002E1B8B" w:rsidRDefault="003C6613" w:rsidP="00A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ind w:left="-75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AC0444" w:rsidRPr="002E1B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="00AC0444" w:rsidRPr="002E1B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360</w:t>
            </w:r>
          </w:p>
        </w:tc>
        <w:tc>
          <w:tcPr>
            <w:tcW w:w="183" w:type="dxa"/>
            <w:shd w:val="clear" w:color="auto" w:fill="auto"/>
          </w:tcPr>
          <w:p w14:paraId="2B2ADDED" w14:textId="77777777" w:rsidR="00AC0444" w:rsidRPr="002E1B8B" w:rsidRDefault="00AC0444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909DA6" w14:textId="47B95BC8" w:rsidR="00AC0444" w:rsidRPr="002E1B8B" w:rsidRDefault="004F6BFB" w:rsidP="004F6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1B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4FCB549" w14:textId="77777777" w:rsidR="00AC0444" w:rsidRPr="002E1B8B" w:rsidRDefault="00AC0444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C36C0A" w14:textId="77777777" w:rsidR="00AC0444" w:rsidRPr="002E1B8B" w:rsidRDefault="00AC0444" w:rsidP="00A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1B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D149028" w14:textId="77777777" w:rsidR="00AC0444" w:rsidRPr="002E1B8B" w:rsidRDefault="00AC0444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ind w:right="-79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EAFDCF" w14:textId="69B9A146" w:rsidR="00AC0444" w:rsidRPr="002E1B8B" w:rsidRDefault="003C6613" w:rsidP="00907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79" w:righ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</w:t>
            </w:r>
            <w:r w:rsidR="004F6BFB" w:rsidRPr="002E1B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,360</w:t>
            </w:r>
          </w:p>
        </w:tc>
        <w:tc>
          <w:tcPr>
            <w:tcW w:w="182" w:type="dxa"/>
            <w:shd w:val="clear" w:color="auto" w:fill="auto"/>
          </w:tcPr>
          <w:p w14:paraId="1A17DFA5" w14:textId="77777777" w:rsidR="00AC0444" w:rsidRPr="002E1B8B" w:rsidRDefault="00AC0444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EB7092" w14:textId="5E3DC5A7" w:rsidR="00AC0444" w:rsidRPr="002E1B8B" w:rsidRDefault="003C6613" w:rsidP="00907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ind w:left="-79" w:righ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AC0444" w:rsidRPr="002E1B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,360</w:t>
            </w:r>
          </w:p>
        </w:tc>
      </w:tr>
    </w:tbl>
    <w:p w14:paraId="0E596F71" w14:textId="77777777" w:rsidR="00871863" w:rsidRPr="00C20284" w:rsidRDefault="00871863">
      <w:pPr>
        <w:pStyle w:val="acctmergecolhdg"/>
        <w:spacing w:line="240" w:lineRule="auto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1814F348" w14:textId="77777777" w:rsidR="00B82CBD" w:rsidRDefault="00B82CBD">
      <w:pPr>
        <w:pStyle w:val="acctmergecolhdg"/>
        <w:spacing w:line="240" w:lineRule="auto"/>
        <w:jc w:val="both"/>
        <w:rPr>
          <w:rFonts w:asciiTheme="majorBidi" w:hAnsiTheme="majorBidi" w:cstheme="majorBidi"/>
          <w:sz w:val="30"/>
          <w:szCs w:val="30"/>
          <w:lang w:val="en-US" w:bidi="th-TH"/>
        </w:rPr>
        <w:sectPr w:rsidR="00B82CBD" w:rsidSect="00017C84">
          <w:pgSz w:w="16840" w:h="11907" w:orient="landscape" w:code="9"/>
          <w:pgMar w:top="1152" w:right="691" w:bottom="1152" w:left="907" w:header="720" w:footer="288" w:gutter="0"/>
          <w:cols w:space="708"/>
          <w:docGrid w:linePitch="360"/>
        </w:sectPr>
      </w:pPr>
    </w:p>
    <w:p w14:paraId="4912C94D" w14:textId="0F9E57EC" w:rsidR="00595822" w:rsidRPr="00C20284" w:rsidRDefault="00595822" w:rsidP="00595822">
      <w:pPr>
        <w:pStyle w:val="Heading1"/>
        <w:shd w:val="clear" w:color="auto" w:fill="auto"/>
        <w:tabs>
          <w:tab w:val="clear" w:pos="283"/>
        </w:tabs>
        <w:ind w:left="540" w:hanging="540"/>
        <w:rPr>
          <w:rFonts w:ascii="Angsana New" w:hAnsi="Angsana New"/>
          <w:bCs w:val="0"/>
          <w:szCs w:val="30"/>
        </w:rPr>
      </w:pPr>
      <w:r w:rsidRPr="00C20284">
        <w:rPr>
          <w:rFonts w:ascii="Angsana New" w:hAnsi="Angsana New" w:cs="Angsana New"/>
          <w:szCs w:val="30"/>
          <w:cs/>
        </w:rPr>
        <w:lastRenderedPageBreak/>
        <w:t>ที่ดิน อาคารและอุปกรณ์</w:t>
      </w:r>
    </w:p>
    <w:p w14:paraId="70C15F38" w14:textId="77777777" w:rsidR="00595822" w:rsidRPr="00C20284" w:rsidRDefault="00595822" w:rsidP="00595822">
      <w:pPr>
        <w:pStyle w:val="acctmergecolhdg"/>
        <w:tabs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b w:val="0"/>
          <w:bCs/>
          <w:color w:val="000000" w:themeColor="text1"/>
          <w:sz w:val="28"/>
          <w:szCs w:val="28"/>
        </w:rPr>
      </w:pPr>
    </w:p>
    <w:tbl>
      <w:tblPr>
        <w:tblW w:w="10331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340"/>
        <w:gridCol w:w="1050"/>
        <w:gridCol w:w="263"/>
        <w:gridCol w:w="1373"/>
        <w:gridCol w:w="236"/>
        <w:gridCol w:w="1095"/>
        <w:gridCol w:w="236"/>
        <w:gridCol w:w="1087"/>
        <w:gridCol w:w="236"/>
        <w:gridCol w:w="1146"/>
        <w:gridCol w:w="236"/>
        <w:gridCol w:w="1016"/>
        <w:gridCol w:w="17"/>
      </w:tblGrid>
      <w:tr w:rsidR="00595822" w:rsidRPr="00C20284" w14:paraId="293859C1" w14:textId="77777777" w:rsidTr="0062197B">
        <w:trPr>
          <w:gridAfter w:val="1"/>
          <w:wAfter w:w="17" w:type="dxa"/>
          <w:trHeight w:hRule="exact" w:val="368"/>
        </w:trPr>
        <w:tc>
          <w:tcPr>
            <w:tcW w:w="2340" w:type="dxa"/>
          </w:tcPr>
          <w:p w14:paraId="456ED5CA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480C7655" w14:textId="77777777" w:rsidR="00595822" w:rsidRPr="00C20284" w:rsidRDefault="00595822" w:rsidP="00F03164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3" w:type="dxa"/>
            <w:shd w:val="clear" w:color="auto" w:fill="auto"/>
            <w:vAlign w:val="bottom"/>
          </w:tcPr>
          <w:p w14:paraId="21246D74" w14:textId="77777777" w:rsidR="00595822" w:rsidRPr="00C20284" w:rsidRDefault="00595822" w:rsidP="00F03164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0D87B510" w14:textId="77777777" w:rsidR="00595822" w:rsidRPr="00C20284" w:rsidRDefault="00595822" w:rsidP="00F03164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A39E9F3" w14:textId="77777777" w:rsidR="00595822" w:rsidRPr="00C20284" w:rsidRDefault="00595822" w:rsidP="00F03164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0AD0DF87" w14:textId="77777777" w:rsidR="00595822" w:rsidRPr="00C20284" w:rsidRDefault="00595822" w:rsidP="00F03164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A1C0621" w14:textId="77777777" w:rsidR="00595822" w:rsidRPr="00C20284" w:rsidRDefault="00595822" w:rsidP="00F03164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7023C96C" w14:textId="77777777" w:rsidR="00595822" w:rsidRPr="00C20284" w:rsidRDefault="00595822" w:rsidP="00F03164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7F31F3C" w14:textId="77777777" w:rsidR="00595822" w:rsidRPr="00C20284" w:rsidRDefault="00595822" w:rsidP="00F03164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398" w:type="dxa"/>
            <w:gridSpan w:val="3"/>
            <w:shd w:val="clear" w:color="auto" w:fill="auto"/>
          </w:tcPr>
          <w:p w14:paraId="350202F6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color w:val="000000" w:themeColor="text1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  <w:cs/>
                <w:lang w:val="en-GB"/>
              </w:rPr>
              <w:t>(หน่วย</w:t>
            </w:r>
            <w:r w:rsidRPr="00C20284"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</w:rPr>
              <w:t xml:space="preserve">: </w:t>
            </w:r>
            <w:r w:rsidRPr="00C20284"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  <w:cs/>
                <w:lang w:val="en-GB"/>
              </w:rPr>
              <w:t>ล้านบาท)</w:t>
            </w:r>
          </w:p>
        </w:tc>
      </w:tr>
      <w:tr w:rsidR="00595822" w:rsidRPr="00C20284" w14:paraId="7F19CA2A" w14:textId="77777777" w:rsidTr="0062197B">
        <w:trPr>
          <w:trHeight w:hRule="exact" w:val="368"/>
        </w:trPr>
        <w:tc>
          <w:tcPr>
            <w:tcW w:w="2340" w:type="dxa"/>
          </w:tcPr>
          <w:p w14:paraId="71D81867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7991" w:type="dxa"/>
            <w:gridSpan w:val="12"/>
            <w:shd w:val="clear" w:color="auto" w:fill="auto"/>
            <w:vAlign w:val="bottom"/>
          </w:tcPr>
          <w:p w14:paraId="0A2D18B7" w14:textId="77777777" w:rsidR="00595822" w:rsidRPr="00C20284" w:rsidRDefault="00595822" w:rsidP="00F03164">
            <w:pPr>
              <w:pStyle w:val="block"/>
              <w:spacing w:after="0" w:line="380" w:lineRule="exact"/>
              <w:ind w:left="-135"/>
              <w:jc w:val="center"/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  <w:rtl/>
                <w:cs/>
              </w:rPr>
            </w:pPr>
            <w:r w:rsidRPr="00C2028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595822" w:rsidRPr="00C20284" w14:paraId="054883A7" w14:textId="77777777" w:rsidTr="0062197B">
        <w:trPr>
          <w:gridAfter w:val="1"/>
          <w:wAfter w:w="17" w:type="dxa"/>
          <w:trHeight w:hRule="exact" w:val="368"/>
        </w:trPr>
        <w:tc>
          <w:tcPr>
            <w:tcW w:w="2340" w:type="dxa"/>
          </w:tcPr>
          <w:p w14:paraId="1B6DBB79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BDE181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80F5D2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63389A" w14:textId="15460AF9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  <w:t>อาคาร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7F5870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70C17E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BBBB8B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1682E2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A80B91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D08FFE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30E6B5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0F62A7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</w:tr>
      <w:tr w:rsidR="00595822" w:rsidRPr="00C20284" w14:paraId="09B916FA" w14:textId="77777777" w:rsidTr="0062197B">
        <w:trPr>
          <w:gridAfter w:val="1"/>
          <w:wAfter w:w="17" w:type="dxa"/>
          <w:trHeight w:hRule="exact" w:val="368"/>
        </w:trPr>
        <w:tc>
          <w:tcPr>
            <w:tcW w:w="2340" w:type="dxa"/>
          </w:tcPr>
          <w:p w14:paraId="49EF5A96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7E72F9D1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3" w:type="dxa"/>
            <w:shd w:val="clear" w:color="auto" w:fill="auto"/>
            <w:vAlign w:val="bottom"/>
          </w:tcPr>
          <w:p w14:paraId="1BE6B227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7C4D32F1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  <w:t>ส่วนปรับปรุง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A85145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2C429883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  <w:t>เครื่องจักร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E1A845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190107E8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7990288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2402FE8A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  <w:t>ระหว่าง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EBB386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6A52E8C7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</w:tr>
      <w:tr w:rsidR="00595822" w:rsidRPr="00C20284" w14:paraId="16A448A8" w14:textId="77777777" w:rsidTr="0062197B">
        <w:trPr>
          <w:gridAfter w:val="1"/>
          <w:wAfter w:w="17" w:type="dxa"/>
          <w:trHeight w:hRule="exact" w:val="368"/>
        </w:trPr>
        <w:tc>
          <w:tcPr>
            <w:tcW w:w="2340" w:type="dxa"/>
          </w:tcPr>
          <w:p w14:paraId="1CB331E4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218DACBB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3" w:type="dxa"/>
            <w:shd w:val="clear" w:color="auto" w:fill="auto"/>
            <w:vAlign w:val="bottom"/>
          </w:tcPr>
          <w:p w14:paraId="53283E8D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49F47F0A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  <w:t>อาคารและระบบ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BA77FA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63998763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  <w:t>และ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EBCB71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57E865CC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9962259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5FB05EA3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  <w:t>การก่อสร้าง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2B76CC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7A7932F1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</w:tr>
      <w:tr w:rsidR="00EC4DA3" w:rsidRPr="00C20284" w14:paraId="1BB6A8FA" w14:textId="77777777" w:rsidTr="0062197B">
        <w:trPr>
          <w:gridAfter w:val="1"/>
          <w:wAfter w:w="17" w:type="dxa"/>
          <w:trHeight w:val="368"/>
        </w:trPr>
        <w:tc>
          <w:tcPr>
            <w:tcW w:w="2340" w:type="dxa"/>
          </w:tcPr>
          <w:p w14:paraId="3784074F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1936F7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C20284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bidi="th-TH"/>
              </w:rPr>
              <w:t>ที่ดิน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655E96B1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C7F2E4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  <w:t>สาธารณูปโภค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BE18EE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CF1EED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  <w:t>อุปกรณ์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E25A57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B09956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  <w:t>อื่นๆ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F7815C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2A8FDA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  <w:t>และติดตั้ง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DD4130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1AA19B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262287" w:rsidRPr="00C20284" w14:paraId="339F533C" w14:textId="77777777" w:rsidTr="00FA4BDA">
        <w:trPr>
          <w:gridAfter w:val="1"/>
          <w:wAfter w:w="17" w:type="dxa"/>
          <w:trHeight w:hRule="exact" w:val="388"/>
        </w:trPr>
        <w:tc>
          <w:tcPr>
            <w:tcW w:w="2340" w:type="dxa"/>
          </w:tcPr>
          <w:p w14:paraId="497D475A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ราคาทุน</w:t>
            </w:r>
            <w:r w:rsidRPr="00C20284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  <w:t>/</w:t>
            </w:r>
            <w:r w:rsidRPr="00C20284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ราคาประเมินใหม่</w:t>
            </w: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271AF0" w14:textId="77777777" w:rsidR="00595822" w:rsidRPr="00C20284" w:rsidRDefault="00595822" w:rsidP="00F03164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3" w:type="dxa"/>
            <w:shd w:val="clear" w:color="auto" w:fill="auto"/>
            <w:vAlign w:val="bottom"/>
          </w:tcPr>
          <w:p w14:paraId="054161D3" w14:textId="77777777" w:rsidR="00595822" w:rsidRPr="00C20284" w:rsidRDefault="00595822" w:rsidP="00F03164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52A010" w14:textId="77777777" w:rsidR="00595822" w:rsidRPr="00C20284" w:rsidRDefault="00595822" w:rsidP="00F03164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4D3596E" w14:textId="77777777" w:rsidR="00595822" w:rsidRPr="00C20284" w:rsidRDefault="00595822" w:rsidP="00F03164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1AC613" w14:textId="77777777" w:rsidR="00595822" w:rsidRPr="00C20284" w:rsidRDefault="00595822" w:rsidP="00F03164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D2D9D12" w14:textId="77777777" w:rsidR="00595822" w:rsidRPr="00C20284" w:rsidRDefault="00595822" w:rsidP="00F03164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EF9108" w14:textId="77777777" w:rsidR="00595822" w:rsidRPr="00C20284" w:rsidRDefault="00595822" w:rsidP="00F03164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69BC369" w14:textId="77777777" w:rsidR="00595822" w:rsidRPr="00C20284" w:rsidRDefault="00595822" w:rsidP="00F03164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A47561" w14:textId="77777777" w:rsidR="00595822" w:rsidRPr="00C20284" w:rsidRDefault="00595822" w:rsidP="00F03164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037C2BD" w14:textId="77777777" w:rsidR="00595822" w:rsidRPr="00C20284" w:rsidRDefault="00595822" w:rsidP="00F03164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367E7D" w14:textId="77777777" w:rsidR="00595822" w:rsidRPr="00C20284" w:rsidRDefault="00595822" w:rsidP="00F03164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</w:tr>
      <w:tr w:rsidR="00595822" w:rsidRPr="00C20284" w14:paraId="165EB837" w14:textId="77777777" w:rsidTr="0062197B">
        <w:trPr>
          <w:gridAfter w:val="1"/>
          <w:wAfter w:w="17" w:type="dxa"/>
          <w:trHeight w:hRule="exact" w:val="368"/>
        </w:trPr>
        <w:tc>
          <w:tcPr>
            <w:tcW w:w="2340" w:type="dxa"/>
          </w:tcPr>
          <w:p w14:paraId="0248E5C4" w14:textId="77777777" w:rsidR="00595822" w:rsidRPr="00AB7E58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="Angsana New" w:hAnsi="Angsana New"/>
                <w:color w:val="000000" w:themeColor="text1"/>
                <w:sz w:val="30"/>
                <w:szCs w:val="30"/>
                <w:highlight w:val="yellow"/>
                <w:cs/>
              </w:rPr>
            </w:pPr>
            <w:r w:rsidRPr="006D2CF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6D2CF9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1 </w:t>
            </w:r>
            <w:r w:rsidRPr="006D2CF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มกราคม </w:t>
            </w:r>
            <w:r w:rsidRPr="006D2CF9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1050" w:type="dxa"/>
            <w:shd w:val="clear" w:color="auto" w:fill="auto"/>
            <w:vAlign w:val="center"/>
          </w:tcPr>
          <w:p w14:paraId="41A32FD3" w14:textId="77777777" w:rsidR="00595822" w:rsidRPr="00393D2D" w:rsidRDefault="00595822" w:rsidP="00F03164">
            <w:pPr>
              <w:pStyle w:val="block"/>
              <w:tabs>
                <w:tab w:val="decimal" w:pos="799"/>
              </w:tabs>
              <w:spacing w:after="0" w:line="380" w:lineRule="exact"/>
              <w:ind w:left="-135" w:right="-11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93D2D">
              <w:rPr>
                <w:rFonts w:ascii="Angsana New" w:hAnsi="Angsana New"/>
                <w:sz w:val="30"/>
                <w:szCs w:val="30"/>
                <w:lang w:val="en-US" w:bidi="th-TH"/>
              </w:rPr>
              <w:t>33</w:t>
            </w:r>
            <w:r w:rsidRPr="00393D2D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3C6613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393D2D">
              <w:rPr>
                <w:rFonts w:ascii="Angsana New" w:hAnsi="Angsana New"/>
                <w:sz w:val="30"/>
                <w:szCs w:val="30"/>
                <w:lang w:val="en-US" w:bidi="th-TH"/>
              </w:rPr>
              <w:t>89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2C6E7E28" w14:textId="77777777" w:rsidR="00595822" w:rsidRPr="00393D2D" w:rsidRDefault="00595822" w:rsidP="00F03164">
            <w:pPr>
              <w:pStyle w:val="block"/>
              <w:spacing w:after="0" w:line="380" w:lineRule="exact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center"/>
          </w:tcPr>
          <w:p w14:paraId="25EAA078" w14:textId="77777777" w:rsidR="00595822" w:rsidRPr="00393D2D" w:rsidRDefault="00595822" w:rsidP="00F03164">
            <w:pPr>
              <w:pStyle w:val="block"/>
              <w:tabs>
                <w:tab w:val="decimal" w:pos="1080"/>
              </w:tabs>
              <w:spacing w:after="0" w:line="380" w:lineRule="exact"/>
              <w:ind w:left="-90" w:right="-109"/>
              <w:rPr>
                <w:rFonts w:ascii="Angsana New" w:hAnsi="Angsana New"/>
                <w:sz w:val="30"/>
                <w:szCs w:val="30"/>
              </w:rPr>
            </w:pPr>
            <w:r w:rsidRPr="00393D2D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3C6613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393D2D">
              <w:rPr>
                <w:rFonts w:ascii="Angsana New" w:hAnsi="Angsana New"/>
                <w:sz w:val="30"/>
                <w:szCs w:val="30"/>
              </w:rPr>
              <w:t>,</w:t>
            </w:r>
            <w:r w:rsidRPr="00393D2D">
              <w:rPr>
                <w:rFonts w:ascii="Angsana New" w:hAnsi="Angsana New"/>
                <w:sz w:val="30"/>
                <w:szCs w:val="30"/>
                <w:lang w:val="en-US"/>
              </w:rPr>
              <w:t>160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51AF090" w14:textId="77777777" w:rsidR="00595822" w:rsidRPr="00393D2D" w:rsidRDefault="00595822" w:rsidP="00F0316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5" w:type="dxa"/>
            <w:shd w:val="clear" w:color="auto" w:fill="auto"/>
            <w:vAlign w:val="center"/>
          </w:tcPr>
          <w:p w14:paraId="658B9D66" w14:textId="77777777" w:rsidR="00595822" w:rsidRPr="00393D2D" w:rsidRDefault="00595822" w:rsidP="00F03164">
            <w:pPr>
              <w:pStyle w:val="block"/>
              <w:tabs>
                <w:tab w:val="decimal" w:pos="763"/>
              </w:tabs>
              <w:spacing w:after="0" w:line="380" w:lineRule="exact"/>
              <w:ind w:left="-135" w:right="-106"/>
              <w:rPr>
                <w:rFonts w:ascii="Angsana New" w:hAnsi="Angsana New"/>
                <w:sz w:val="30"/>
                <w:szCs w:val="30"/>
              </w:rPr>
            </w:pPr>
            <w:r w:rsidRPr="00393D2D">
              <w:rPr>
                <w:rFonts w:ascii="Angsana New" w:hAnsi="Angsana New"/>
                <w:sz w:val="30"/>
                <w:szCs w:val="30"/>
                <w:lang w:val="en-US"/>
              </w:rPr>
              <w:t>112</w:t>
            </w:r>
            <w:r w:rsidRPr="00393D2D">
              <w:rPr>
                <w:rFonts w:ascii="Angsana New" w:hAnsi="Angsana New"/>
                <w:sz w:val="30"/>
                <w:szCs w:val="30"/>
              </w:rPr>
              <w:t>,</w:t>
            </w:r>
            <w:r w:rsidR="003C6613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393D2D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8225122" w14:textId="77777777" w:rsidR="00595822" w:rsidRPr="00393D2D" w:rsidRDefault="00595822" w:rsidP="00F0316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178F6197" w14:textId="77777777" w:rsidR="00595822" w:rsidRPr="00393D2D" w:rsidRDefault="00595822" w:rsidP="00F03164">
            <w:pPr>
              <w:pStyle w:val="block"/>
              <w:tabs>
                <w:tab w:val="decimal" w:pos="796"/>
              </w:tabs>
              <w:spacing w:after="0" w:line="380" w:lineRule="exact"/>
              <w:ind w:left="-104" w:right="-106"/>
              <w:rPr>
                <w:rFonts w:ascii="Angsana New" w:hAnsi="Angsana New"/>
                <w:sz w:val="30"/>
                <w:szCs w:val="30"/>
              </w:rPr>
            </w:pPr>
            <w:r w:rsidRPr="00393D2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3C6613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393D2D">
              <w:rPr>
                <w:rFonts w:ascii="Angsana New" w:hAnsi="Angsana New"/>
                <w:sz w:val="30"/>
                <w:szCs w:val="30"/>
              </w:rPr>
              <w:t>,</w:t>
            </w:r>
            <w:r w:rsidRPr="00393D2D">
              <w:rPr>
                <w:rFonts w:ascii="Angsana New" w:hAnsi="Angsana New"/>
                <w:sz w:val="30"/>
                <w:szCs w:val="30"/>
                <w:lang w:val="en-US"/>
              </w:rPr>
              <w:t>137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29FA855" w14:textId="77777777" w:rsidR="00595822" w:rsidRPr="00393D2D" w:rsidRDefault="00595822" w:rsidP="00F0316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7209B3D8" w14:textId="77777777" w:rsidR="00595822" w:rsidRPr="00393D2D" w:rsidRDefault="00595822" w:rsidP="00F03164">
            <w:pPr>
              <w:pStyle w:val="block"/>
              <w:tabs>
                <w:tab w:val="decimal" w:pos="910"/>
              </w:tabs>
              <w:spacing w:after="0" w:line="380" w:lineRule="exact"/>
              <w:ind w:left="-110" w:right="-124"/>
              <w:rPr>
                <w:rFonts w:ascii="Angsana New" w:hAnsi="Angsana New"/>
                <w:sz w:val="30"/>
                <w:szCs w:val="30"/>
              </w:rPr>
            </w:pPr>
            <w:r w:rsidRPr="00393D2D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 w:rsidRPr="00393D2D">
              <w:rPr>
                <w:rFonts w:ascii="Angsana New" w:hAnsi="Angsana New"/>
                <w:sz w:val="30"/>
                <w:szCs w:val="30"/>
              </w:rPr>
              <w:t>,</w:t>
            </w:r>
            <w:r w:rsidRPr="00393D2D">
              <w:rPr>
                <w:rFonts w:ascii="Angsana New" w:hAnsi="Angsana New"/>
                <w:sz w:val="30"/>
                <w:szCs w:val="30"/>
                <w:lang w:val="en-US"/>
              </w:rPr>
              <w:t>001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945661E" w14:textId="77777777" w:rsidR="00595822" w:rsidRPr="00393D2D" w:rsidRDefault="00595822" w:rsidP="00F0316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14:paraId="766B8874" w14:textId="77777777" w:rsidR="00595822" w:rsidRPr="00393D2D" w:rsidRDefault="00595822" w:rsidP="00F03164">
            <w:pPr>
              <w:pStyle w:val="block"/>
              <w:tabs>
                <w:tab w:val="decimal" w:pos="755"/>
              </w:tabs>
              <w:spacing w:after="0" w:line="380" w:lineRule="exact"/>
              <w:ind w:left="-86" w:right="-12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93D2D">
              <w:rPr>
                <w:rFonts w:ascii="Angsana New" w:hAnsi="Angsana New"/>
                <w:sz w:val="30"/>
                <w:szCs w:val="30"/>
                <w:lang w:val="en-US" w:bidi="th-TH"/>
              </w:rPr>
              <w:t>295</w:t>
            </w:r>
            <w:r w:rsidRPr="00393D2D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393D2D">
              <w:rPr>
                <w:rFonts w:ascii="Angsana New" w:hAnsi="Angsana New"/>
                <w:sz w:val="30"/>
                <w:szCs w:val="30"/>
                <w:lang w:val="en-US" w:bidi="th-TH"/>
              </w:rPr>
              <w:t>197</w:t>
            </w:r>
          </w:p>
        </w:tc>
      </w:tr>
      <w:tr w:rsidR="00595822" w:rsidRPr="00C20284" w14:paraId="22A3BBA4" w14:textId="77777777" w:rsidTr="0062197B">
        <w:trPr>
          <w:gridAfter w:val="1"/>
          <w:wAfter w:w="17" w:type="dxa"/>
          <w:trHeight w:hRule="exact" w:val="368"/>
        </w:trPr>
        <w:tc>
          <w:tcPr>
            <w:tcW w:w="2340" w:type="dxa"/>
            <w:vAlign w:val="center"/>
          </w:tcPr>
          <w:p w14:paraId="4ACDC303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50" w:type="dxa"/>
            <w:shd w:val="clear" w:color="auto" w:fill="auto"/>
            <w:vAlign w:val="center"/>
          </w:tcPr>
          <w:p w14:paraId="52BF2A4C" w14:textId="77777777" w:rsidR="00595822" w:rsidRPr="00C20284" w:rsidRDefault="00595822" w:rsidP="00F03164">
            <w:pPr>
              <w:pStyle w:val="block"/>
              <w:tabs>
                <w:tab w:val="decimal" w:pos="799"/>
              </w:tabs>
              <w:spacing w:after="0" w:line="380" w:lineRule="exact"/>
              <w:ind w:left="-108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18</w:t>
            </w:r>
            <w:r w:rsidR="003C6613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0AC68825" w14:textId="77777777" w:rsidR="00595822" w:rsidRPr="00C20284" w:rsidRDefault="00595822" w:rsidP="00F0316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center"/>
          </w:tcPr>
          <w:p w14:paraId="7D61A172" w14:textId="77777777" w:rsidR="00595822" w:rsidRPr="00C20284" w:rsidRDefault="003C6613" w:rsidP="00F03164">
            <w:pPr>
              <w:pStyle w:val="block"/>
              <w:tabs>
                <w:tab w:val="decimal" w:pos="1080"/>
              </w:tabs>
              <w:spacing w:after="0" w:line="380" w:lineRule="exact"/>
              <w:ind w:left="-90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595822" w:rsidRPr="009711B9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57B807C" w14:textId="77777777" w:rsidR="00595822" w:rsidRPr="00C20284" w:rsidRDefault="00595822" w:rsidP="00F0316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5" w:type="dxa"/>
            <w:shd w:val="clear" w:color="auto" w:fill="auto"/>
            <w:vAlign w:val="center"/>
          </w:tcPr>
          <w:p w14:paraId="0DFCE872" w14:textId="77777777" w:rsidR="00595822" w:rsidRPr="00C20284" w:rsidRDefault="00595822" w:rsidP="00F03164">
            <w:pPr>
              <w:pStyle w:val="block"/>
              <w:tabs>
                <w:tab w:val="decimal" w:pos="763"/>
              </w:tabs>
              <w:spacing w:after="0" w:line="380" w:lineRule="exact"/>
              <w:ind w:left="-135" w:right="-106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C20284">
              <w:rPr>
                <w:rFonts w:ascii="Angsana New" w:hAnsi="Angsana New"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503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A6E1742" w14:textId="77777777" w:rsidR="00595822" w:rsidRPr="00C20284" w:rsidRDefault="00595822" w:rsidP="00F0316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2C7F2182" w14:textId="77777777" w:rsidR="00595822" w:rsidRPr="00C20284" w:rsidRDefault="00595822" w:rsidP="00F03164">
            <w:pPr>
              <w:pStyle w:val="block"/>
              <w:tabs>
                <w:tab w:val="decimal" w:pos="796"/>
              </w:tabs>
              <w:spacing w:after="0" w:line="380" w:lineRule="exact"/>
              <w:ind w:left="-104" w:right="-106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C20284">
              <w:rPr>
                <w:rFonts w:ascii="Angsana New" w:hAnsi="Angsana New"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210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4354C99" w14:textId="77777777" w:rsidR="00595822" w:rsidRPr="00C20284" w:rsidRDefault="00595822" w:rsidP="00F0316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2BC8514A" w14:textId="77777777" w:rsidR="00595822" w:rsidRPr="00C20284" w:rsidRDefault="00595822" w:rsidP="00F03164">
            <w:pPr>
              <w:pStyle w:val="block"/>
              <w:tabs>
                <w:tab w:val="decimal" w:pos="910"/>
              </w:tabs>
              <w:spacing w:after="0" w:line="380" w:lineRule="exact"/>
              <w:ind w:left="-110" w:right="-124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3C6613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C20284">
              <w:rPr>
                <w:rFonts w:ascii="Angsana New" w:hAnsi="Angsana New"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381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EE35734" w14:textId="77777777" w:rsidR="00595822" w:rsidRPr="00C20284" w:rsidRDefault="00595822" w:rsidP="00F0316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14:paraId="32953F22" w14:textId="77777777" w:rsidR="00595822" w:rsidRPr="00C20284" w:rsidRDefault="00595822" w:rsidP="00F03164">
            <w:pPr>
              <w:pStyle w:val="block"/>
              <w:tabs>
                <w:tab w:val="decimal" w:pos="755"/>
              </w:tabs>
              <w:spacing w:after="0" w:line="380" w:lineRule="exact"/>
              <w:ind w:left="-86" w:right="-124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  <w:r w:rsidRPr="00C20284">
              <w:rPr>
                <w:rFonts w:ascii="Angsana New" w:hAnsi="Angsana New"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708</w:t>
            </w:r>
          </w:p>
        </w:tc>
      </w:tr>
      <w:tr w:rsidR="00595822" w:rsidRPr="00C20284" w14:paraId="58564064" w14:textId="77777777" w:rsidTr="0062197B">
        <w:trPr>
          <w:gridAfter w:val="1"/>
          <w:wAfter w:w="17" w:type="dxa"/>
          <w:trHeight w:hRule="exact" w:val="368"/>
        </w:trPr>
        <w:tc>
          <w:tcPr>
            <w:tcW w:w="2340" w:type="dxa"/>
            <w:vAlign w:val="center"/>
          </w:tcPr>
          <w:p w14:paraId="7E625692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ได้มาจากการซื้อธุรกิจ</w:t>
            </w:r>
          </w:p>
        </w:tc>
        <w:tc>
          <w:tcPr>
            <w:tcW w:w="1050" w:type="dxa"/>
            <w:shd w:val="clear" w:color="auto" w:fill="auto"/>
            <w:vAlign w:val="center"/>
          </w:tcPr>
          <w:p w14:paraId="1DA010A2" w14:textId="77777777" w:rsidR="00595822" w:rsidRPr="00C20284" w:rsidRDefault="00595822" w:rsidP="00F03164">
            <w:pPr>
              <w:pStyle w:val="block"/>
              <w:tabs>
                <w:tab w:val="decimal" w:pos="799"/>
              </w:tabs>
              <w:spacing w:after="0" w:line="380" w:lineRule="exact"/>
              <w:ind w:left="-135" w:right="-11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="003C6613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20AAD86B" w14:textId="77777777" w:rsidR="00595822" w:rsidRPr="00C20284" w:rsidRDefault="00595822" w:rsidP="00F0316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center"/>
          </w:tcPr>
          <w:p w14:paraId="553D31E0" w14:textId="77777777" w:rsidR="00595822" w:rsidRPr="00C20284" w:rsidRDefault="00595822" w:rsidP="00F03164">
            <w:pPr>
              <w:pStyle w:val="block"/>
              <w:tabs>
                <w:tab w:val="decimal" w:pos="1080"/>
              </w:tabs>
              <w:spacing w:after="0" w:line="380" w:lineRule="exact"/>
              <w:ind w:left="-90" w:right="-10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C2028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3C6613">
              <w:rPr>
                <w:rFonts w:ascii="Angsana New" w:hAnsi="Angsana New"/>
                <w:sz w:val="30"/>
                <w:szCs w:val="30"/>
                <w:lang w:val="en-US" w:bidi="th-TH"/>
              </w:rPr>
              <w:t>44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7AF3046" w14:textId="77777777" w:rsidR="00595822" w:rsidRPr="00C20284" w:rsidRDefault="00595822" w:rsidP="00F0316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5" w:type="dxa"/>
            <w:shd w:val="clear" w:color="auto" w:fill="auto"/>
            <w:vAlign w:val="center"/>
          </w:tcPr>
          <w:p w14:paraId="06DBB55D" w14:textId="77777777" w:rsidR="00595822" w:rsidRPr="00C20284" w:rsidRDefault="00595822" w:rsidP="00F03164">
            <w:pPr>
              <w:pStyle w:val="block"/>
              <w:tabs>
                <w:tab w:val="decimal" w:pos="763"/>
              </w:tabs>
              <w:spacing w:after="0" w:line="380" w:lineRule="exact"/>
              <w:ind w:left="-135" w:right="-106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826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5C972A6" w14:textId="77777777" w:rsidR="00595822" w:rsidRPr="00C20284" w:rsidRDefault="00595822" w:rsidP="00F0316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0C40172F" w14:textId="77777777" w:rsidR="00595822" w:rsidRPr="00C20284" w:rsidRDefault="003C6613" w:rsidP="00F03164">
            <w:pPr>
              <w:pStyle w:val="block"/>
              <w:tabs>
                <w:tab w:val="decimal" w:pos="796"/>
              </w:tabs>
              <w:spacing w:after="0" w:line="380" w:lineRule="exact"/>
              <w:ind w:left="-104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595822" w:rsidRPr="009711B9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1C6277D" w14:textId="77777777" w:rsidR="00595822" w:rsidRPr="00C20284" w:rsidRDefault="00595822" w:rsidP="00F0316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79E5AFD6" w14:textId="77777777" w:rsidR="00595822" w:rsidRPr="00C20284" w:rsidRDefault="003C6613" w:rsidP="00F03164">
            <w:pPr>
              <w:pStyle w:val="block"/>
              <w:tabs>
                <w:tab w:val="decimal" w:pos="910"/>
              </w:tabs>
              <w:spacing w:after="0" w:line="380" w:lineRule="exact"/>
              <w:ind w:left="-110" w:right="-1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595822" w:rsidRPr="009711B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B97A53E" w14:textId="77777777" w:rsidR="00595822" w:rsidRPr="00C20284" w:rsidRDefault="00595822" w:rsidP="00F03164">
            <w:pPr>
              <w:pStyle w:val="block"/>
              <w:spacing w:after="0" w:line="380" w:lineRule="exact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14:paraId="03AB2926" w14:textId="77777777" w:rsidR="00595822" w:rsidRPr="00C20284" w:rsidRDefault="00595822" w:rsidP="00F03164">
            <w:pPr>
              <w:pStyle w:val="block"/>
              <w:tabs>
                <w:tab w:val="decimal" w:pos="755"/>
              </w:tabs>
              <w:spacing w:after="0" w:line="380" w:lineRule="exact"/>
              <w:ind w:left="-86" w:right="-124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C20284">
              <w:rPr>
                <w:rFonts w:ascii="Angsana New" w:hAnsi="Angsana New"/>
                <w:sz w:val="30"/>
                <w:szCs w:val="30"/>
              </w:rPr>
              <w:t>,</w:t>
            </w:r>
            <w:r w:rsidR="003C6613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3C6613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595822" w:rsidRPr="00C20284" w14:paraId="4211CB09" w14:textId="77777777" w:rsidTr="0062197B">
        <w:trPr>
          <w:gridAfter w:val="1"/>
          <w:wAfter w:w="17" w:type="dxa"/>
          <w:trHeight w:hRule="exact" w:val="368"/>
        </w:trPr>
        <w:tc>
          <w:tcPr>
            <w:tcW w:w="2340" w:type="dxa"/>
            <w:vAlign w:val="center"/>
          </w:tcPr>
          <w:p w14:paraId="7FF10EE5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ส่วนเกินทุนจากการตีราคา</w:t>
            </w:r>
          </w:p>
        </w:tc>
        <w:tc>
          <w:tcPr>
            <w:tcW w:w="1050" w:type="dxa"/>
            <w:shd w:val="clear" w:color="auto" w:fill="auto"/>
            <w:vAlign w:val="center"/>
          </w:tcPr>
          <w:p w14:paraId="5DD56DD6" w14:textId="77777777" w:rsidR="00595822" w:rsidRPr="00C20284" w:rsidRDefault="00595822" w:rsidP="00F03164">
            <w:pPr>
              <w:pStyle w:val="block"/>
              <w:tabs>
                <w:tab w:val="decimal" w:pos="799"/>
              </w:tabs>
              <w:spacing w:after="0" w:line="380" w:lineRule="exact"/>
              <w:ind w:left="-108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3C6613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C2028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866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5FE39451" w14:textId="77777777" w:rsidR="00595822" w:rsidRPr="00C20284" w:rsidRDefault="00595822" w:rsidP="00F0316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center"/>
          </w:tcPr>
          <w:p w14:paraId="38BDBEA5" w14:textId="77777777" w:rsidR="00595822" w:rsidRPr="00C20284" w:rsidRDefault="00595822" w:rsidP="00F03164">
            <w:pPr>
              <w:pStyle w:val="block"/>
              <w:tabs>
                <w:tab w:val="decimal" w:pos="1080"/>
              </w:tabs>
              <w:spacing w:after="0" w:line="380" w:lineRule="exact"/>
              <w:ind w:left="-90" w:right="-109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24783E6" w14:textId="77777777" w:rsidR="00595822" w:rsidRPr="00C20284" w:rsidRDefault="00595822" w:rsidP="00F0316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5" w:type="dxa"/>
            <w:shd w:val="clear" w:color="auto" w:fill="auto"/>
            <w:vAlign w:val="center"/>
          </w:tcPr>
          <w:p w14:paraId="6C9C0517" w14:textId="77777777" w:rsidR="00595822" w:rsidRPr="00C20284" w:rsidRDefault="00595822" w:rsidP="00F03164">
            <w:pPr>
              <w:pStyle w:val="block"/>
              <w:tabs>
                <w:tab w:val="decimal" w:pos="763"/>
              </w:tabs>
              <w:spacing w:after="0" w:line="380" w:lineRule="exact"/>
              <w:ind w:left="-135" w:right="-106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87C2AD5" w14:textId="77777777" w:rsidR="00595822" w:rsidRPr="00C20284" w:rsidRDefault="00595822" w:rsidP="00F0316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0E840160" w14:textId="77777777" w:rsidR="00595822" w:rsidRPr="00C20284" w:rsidRDefault="00595822" w:rsidP="00F03164">
            <w:pPr>
              <w:pStyle w:val="block"/>
              <w:tabs>
                <w:tab w:val="decimal" w:pos="796"/>
              </w:tabs>
              <w:spacing w:after="0" w:line="380" w:lineRule="exact"/>
              <w:ind w:left="-104" w:right="-106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9358B1A" w14:textId="77777777" w:rsidR="00595822" w:rsidRPr="00C20284" w:rsidRDefault="00595822" w:rsidP="00F0316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16264C60" w14:textId="77777777" w:rsidR="00595822" w:rsidRPr="00C20284" w:rsidRDefault="00595822" w:rsidP="00F03164">
            <w:pPr>
              <w:pStyle w:val="block"/>
              <w:tabs>
                <w:tab w:val="decimal" w:pos="910"/>
              </w:tabs>
              <w:spacing w:after="0" w:line="380" w:lineRule="exact"/>
              <w:ind w:left="-110" w:right="-124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64CAFF4" w14:textId="77777777" w:rsidR="00595822" w:rsidRPr="00C20284" w:rsidRDefault="00595822" w:rsidP="00F0316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14:paraId="5706FC81" w14:textId="77777777" w:rsidR="00595822" w:rsidRPr="00C20284" w:rsidRDefault="00595822" w:rsidP="00F03164">
            <w:pPr>
              <w:pStyle w:val="block"/>
              <w:tabs>
                <w:tab w:val="decimal" w:pos="755"/>
              </w:tabs>
              <w:spacing w:after="0" w:line="380" w:lineRule="exact"/>
              <w:ind w:left="-86" w:right="-124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3C6613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C20284">
              <w:rPr>
                <w:rFonts w:ascii="Angsana New" w:hAnsi="Angsana New"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866</w:t>
            </w:r>
          </w:p>
        </w:tc>
      </w:tr>
      <w:tr w:rsidR="00595822" w:rsidRPr="00C20284" w14:paraId="2BDB7310" w14:textId="77777777" w:rsidTr="0062197B">
        <w:trPr>
          <w:gridAfter w:val="1"/>
          <w:wAfter w:w="17" w:type="dxa"/>
          <w:trHeight w:hRule="exact" w:val="368"/>
        </w:trPr>
        <w:tc>
          <w:tcPr>
            <w:tcW w:w="2340" w:type="dxa"/>
            <w:vAlign w:val="center"/>
          </w:tcPr>
          <w:p w14:paraId="3FA700DF" w14:textId="77777777" w:rsidR="00595822" w:rsidRPr="00C20284" w:rsidDel="00BA1C70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 xml:space="preserve">โอน </w:t>
            </w:r>
          </w:p>
        </w:tc>
        <w:tc>
          <w:tcPr>
            <w:tcW w:w="1050" w:type="dxa"/>
            <w:shd w:val="clear" w:color="auto" w:fill="auto"/>
            <w:vAlign w:val="center"/>
          </w:tcPr>
          <w:p w14:paraId="04D9345F" w14:textId="77777777" w:rsidR="00595822" w:rsidRPr="00C20284" w:rsidDel="00BA1C70" w:rsidRDefault="003C6613" w:rsidP="00F03164">
            <w:pPr>
              <w:pStyle w:val="block"/>
              <w:tabs>
                <w:tab w:val="decimal" w:pos="799"/>
              </w:tabs>
              <w:spacing w:after="0" w:line="380" w:lineRule="exact"/>
              <w:ind w:left="-108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595822"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1BBACD52" w14:textId="77777777" w:rsidR="00595822" w:rsidRPr="00C20284" w:rsidRDefault="00595822" w:rsidP="00F0316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center"/>
          </w:tcPr>
          <w:p w14:paraId="68638E17" w14:textId="77777777" w:rsidR="00595822" w:rsidRPr="00C20284" w:rsidDel="00BA1C70" w:rsidRDefault="00595822" w:rsidP="00F03164">
            <w:pPr>
              <w:pStyle w:val="block"/>
              <w:tabs>
                <w:tab w:val="decimal" w:pos="1080"/>
              </w:tabs>
              <w:spacing w:after="0" w:line="380" w:lineRule="exact"/>
              <w:ind w:left="-90" w:right="-109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C20284">
              <w:rPr>
                <w:rFonts w:ascii="Angsana New" w:hAnsi="Angsana New"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301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E4EF740" w14:textId="77777777" w:rsidR="00595822" w:rsidRPr="00C20284" w:rsidRDefault="00595822" w:rsidP="00F0316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5" w:type="dxa"/>
            <w:shd w:val="clear" w:color="auto" w:fill="auto"/>
            <w:vAlign w:val="center"/>
          </w:tcPr>
          <w:p w14:paraId="4670257F" w14:textId="77777777" w:rsidR="00595822" w:rsidRPr="00C20284" w:rsidDel="00BA1C70" w:rsidRDefault="00595822" w:rsidP="00F03164">
            <w:pPr>
              <w:pStyle w:val="block"/>
              <w:tabs>
                <w:tab w:val="decimal" w:pos="763"/>
              </w:tabs>
              <w:spacing w:after="0" w:line="380" w:lineRule="exact"/>
              <w:ind w:left="-135" w:right="-106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C20284">
              <w:rPr>
                <w:rFonts w:ascii="Angsana New" w:hAnsi="Angsana New"/>
                <w:sz w:val="30"/>
                <w:szCs w:val="30"/>
              </w:rPr>
              <w:t>,</w:t>
            </w:r>
            <w:r w:rsidR="003C6613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3C6613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75B4B68" w14:textId="77777777" w:rsidR="00595822" w:rsidRPr="00C20284" w:rsidRDefault="00595822" w:rsidP="00F0316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6468BF8D" w14:textId="77777777" w:rsidR="00595822" w:rsidRPr="00C20284" w:rsidDel="00BA1C70" w:rsidRDefault="00595822" w:rsidP="00F03164">
            <w:pPr>
              <w:pStyle w:val="block"/>
              <w:tabs>
                <w:tab w:val="decimal" w:pos="796"/>
              </w:tabs>
              <w:spacing w:after="0" w:line="380" w:lineRule="exact"/>
              <w:ind w:left="-104" w:right="-106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739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1897E35" w14:textId="77777777" w:rsidR="00595822" w:rsidRPr="00C20284" w:rsidRDefault="00595822" w:rsidP="00F0316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32BB8601" w14:textId="77777777" w:rsidR="00595822" w:rsidRPr="00C20284" w:rsidDel="00BA1C70" w:rsidRDefault="00595822" w:rsidP="00F03164">
            <w:pPr>
              <w:pStyle w:val="block"/>
              <w:tabs>
                <w:tab w:val="decimal" w:pos="910"/>
              </w:tabs>
              <w:spacing w:after="0" w:line="380" w:lineRule="exact"/>
              <w:ind w:left="-110" w:right="-124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>(</w:t>
            </w: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302</w:t>
            </w:r>
            <w:r w:rsidRPr="00C2028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F10AA87" w14:textId="77777777" w:rsidR="00595822" w:rsidRPr="00C20284" w:rsidRDefault="00595822" w:rsidP="00F0316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14:paraId="1D6AF8E7" w14:textId="77777777" w:rsidR="00595822" w:rsidRPr="00C20284" w:rsidDel="00BA1C70" w:rsidRDefault="00595822" w:rsidP="00F03164">
            <w:pPr>
              <w:pStyle w:val="block"/>
              <w:tabs>
                <w:tab w:val="decimal" w:pos="755"/>
              </w:tabs>
              <w:spacing w:after="0" w:line="380" w:lineRule="exact"/>
              <w:ind w:left="-86" w:right="-12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338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95822" w:rsidRPr="00C20284" w14:paraId="5590FFC6" w14:textId="77777777" w:rsidTr="0062197B">
        <w:trPr>
          <w:gridAfter w:val="1"/>
          <w:wAfter w:w="17" w:type="dxa"/>
          <w:trHeight w:hRule="exact" w:val="368"/>
        </w:trPr>
        <w:tc>
          <w:tcPr>
            <w:tcW w:w="2340" w:type="dxa"/>
            <w:vAlign w:val="center"/>
          </w:tcPr>
          <w:p w14:paraId="1CD9E8AF" w14:textId="77777777" w:rsidR="00595822" w:rsidRPr="00C20284" w:rsidDel="00BA1C70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โอนจากอสังหาริมทรัพย์</w:t>
            </w:r>
          </w:p>
        </w:tc>
        <w:tc>
          <w:tcPr>
            <w:tcW w:w="1050" w:type="dxa"/>
            <w:shd w:val="clear" w:color="auto" w:fill="auto"/>
            <w:vAlign w:val="center"/>
          </w:tcPr>
          <w:p w14:paraId="6EC03A11" w14:textId="77777777" w:rsidR="00595822" w:rsidRPr="00C20284" w:rsidDel="00BA1C70" w:rsidRDefault="00595822" w:rsidP="00F03164">
            <w:pPr>
              <w:pStyle w:val="block"/>
              <w:tabs>
                <w:tab w:val="decimal" w:pos="799"/>
              </w:tabs>
              <w:spacing w:after="0" w:line="380" w:lineRule="exact"/>
              <w:ind w:left="-108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14:paraId="5F809CBA" w14:textId="77777777" w:rsidR="00595822" w:rsidRPr="00C20284" w:rsidRDefault="00595822" w:rsidP="00F0316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center"/>
          </w:tcPr>
          <w:p w14:paraId="640983D4" w14:textId="77777777" w:rsidR="00595822" w:rsidRPr="00C20284" w:rsidDel="00BA1C70" w:rsidRDefault="00595822" w:rsidP="00F03164">
            <w:pPr>
              <w:pStyle w:val="block"/>
              <w:tabs>
                <w:tab w:val="decimal" w:pos="1080"/>
              </w:tabs>
              <w:spacing w:after="0" w:line="380" w:lineRule="exact"/>
              <w:ind w:left="-90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C134A4F" w14:textId="77777777" w:rsidR="00595822" w:rsidRPr="00C20284" w:rsidRDefault="00595822" w:rsidP="00F0316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5" w:type="dxa"/>
            <w:shd w:val="clear" w:color="auto" w:fill="auto"/>
            <w:vAlign w:val="center"/>
          </w:tcPr>
          <w:p w14:paraId="6B16A0EC" w14:textId="77777777" w:rsidR="00595822" w:rsidRPr="00C20284" w:rsidDel="00BA1C70" w:rsidRDefault="00595822" w:rsidP="00F03164">
            <w:pPr>
              <w:pStyle w:val="block"/>
              <w:tabs>
                <w:tab w:val="decimal" w:pos="763"/>
              </w:tabs>
              <w:spacing w:after="0" w:line="380" w:lineRule="exact"/>
              <w:ind w:left="-135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E2870F9" w14:textId="77777777" w:rsidR="00595822" w:rsidRPr="00C20284" w:rsidRDefault="00595822" w:rsidP="00F0316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5082E862" w14:textId="77777777" w:rsidR="00595822" w:rsidRPr="00C20284" w:rsidDel="00BA1C70" w:rsidRDefault="00595822" w:rsidP="00F03164">
            <w:pPr>
              <w:pStyle w:val="block"/>
              <w:tabs>
                <w:tab w:val="decimal" w:pos="796"/>
              </w:tabs>
              <w:spacing w:after="0" w:line="380" w:lineRule="exact"/>
              <w:ind w:left="-104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919CEF8" w14:textId="77777777" w:rsidR="00595822" w:rsidRPr="00C20284" w:rsidRDefault="00595822" w:rsidP="00F0316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7E25D1FD" w14:textId="77777777" w:rsidR="00595822" w:rsidRPr="00C20284" w:rsidDel="00BA1C70" w:rsidRDefault="00595822" w:rsidP="00F03164">
            <w:pPr>
              <w:pStyle w:val="block"/>
              <w:tabs>
                <w:tab w:val="decimal" w:pos="910"/>
              </w:tabs>
              <w:spacing w:after="0" w:line="380" w:lineRule="exact"/>
              <w:ind w:left="-110" w:right="-1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BF5C535" w14:textId="77777777" w:rsidR="00595822" w:rsidRPr="00C20284" w:rsidRDefault="00595822" w:rsidP="00F0316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14:paraId="6E9B441D" w14:textId="77777777" w:rsidR="00595822" w:rsidRPr="00C20284" w:rsidDel="00BA1C70" w:rsidRDefault="00595822" w:rsidP="00F03164">
            <w:pPr>
              <w:pStyle w:val="block"/>
              <w:tabs>
                <w:tab w:val="decimal" w:pos="755"/>
              </w:tabs>
              <w:spacing w:after="0" w:line="380" w:lineRule="exact"/>
              <w:ind w:left="-86" w:right="-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95822" w:rsidRPr="00C20284" w14:paraId="7FC256C6" w14:textId="77777777" w:rsidTr="0062197B">
        <w:trPr>
          <w:gridAfter w:val="1"/>
          <w:wAfter w:w="17" w:type="dxa"/>
          <w:trHeight w:hRule="exact" w:val="368"/>
        </w:trPr>
        <w:tc>
          <w:tcPr>
            <w:tcW w:w="2340" w:type="dxa"/>
            <w:vAlign w:val="center"/>
          </w:tcPr>
          <w:p w14:paraId="36B136DB" w14:textId="77777777" w:rsidR="00595822" w:rsidRPr="00C20284" w:rsidDel="00BA1C70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 xml:space="preserve">   เพื่อการลงทุน</w:t>
            </w:r>
          </w:p>
        </w:tc>
        <w:tc>
          <w:tcPr>
            <w:tcW w:w="1050" w:type="dxa"/>
            <w:shd w:val="clear" w:color="auto" w:fill="auto"/>
            <w:vAlign w:val="center"/>
          </w:tcPr>
          <w:p w14:paraId="479246ED" w14:textId="77777777" w:rsidR="00595822" w:rsidRPr="00C20284" w:rsidDel="00BA1C70" w:rsidRDefault="00595822" w:rsidP="00F03164">
            <w:pPr>
              <w:pStyle w:val="block"/>
              <w:tabs>
                <w:tab w:val="decimal" w:pos="799"/>
              </w:tabs>
              <w:spacing w:after="0" w:line="380" w:lineRule="exact"/>
              <w:ind w:left="-108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51B7C3FE" w14:textId="77777777" w:rsidR="00595822" w:rsidRPr="00C20284" w:rsidRDefault="00595822" w:rsidP="00F0316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center"/>
          </w:tcPr>
          <w:p w14:paraId="11E6D592" w14:textId="77777777" w:rsidR="00595822" w:rsidRPr="00C20284" w:rsidDel="00BA1C70" w:rsidRDefault="00595822" w:rsidP="00F03164">
            <w:pPr>
              <w:pStyle w:val="block"/>
              <w:tabs>
                <w:tab w:val="decimal" w:pos="1080"/>
              </w:tabs>
              <w:spacing w:after="0" w:line="380" w:lineRule="exact"/>
              <w:ind w:left="-90" w:right="-109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133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F9C03E6" w14:textId="77777777" w:rsidR="00595822" w:rsidRPr="00C20284" w:rsidRDefault="00595822" w:rsidP="00F0316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5" w:type="dxa"/>
            <w:shd w:val="clear" w:color="auto" w:fill="auto"/>
            <w:vAlign w:val="center"/>
          </w:tcPr>
          <w:p w14:paraId="7F4E81CA" w14:textId="77777777" w:rsidR="00595822" w:rsidRPr="00C20284" w:rsidDel="00BA1C70" w:rsidRDefault="00595822" w:rsidP="00F03164">
            <w:pPr>
              <w:pStyle w:val="block"/>
              <w:tabs>
                <w:tab w:val="decimal" w:pos="763"/>
              </w:tabs>
              <w:spacing w:after="0" w:line="380" w:lineRule="exact"/>
              <w:ind w:left="-135" w:right="-106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1D63087" w14:textId="77777777" w:rsidR="00595822" w:rsidRPr="00C20284" w:rsidRDefault="00595822" w:rsidP="00F0316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11104E30" w14:textId="77777777" w:rsidR="00595822" w:rsidRPr="00C20284" w:rsidDel="00BA1C70" w:rsidRDefault="00595822" w:rsidP="00F03164">
            <w:pPr>
              <w:pStyle w:val="block"/>
              <w:tabs>
                <w:tab w:val="decimal" w:pos="796"/>
              </w:tabs>
              <w:spacing w:after="0" w:line="380" w:lineRule="exact"/>
              <w:ind w:left="-104" w:right="-106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994422F" w14:textId="77777777" w:rsidR="00595822" w:rsidRPr="00C20284" w:rsidRDefault="00595822" w:rsidP="00F0316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07BBDF24" w14:textId="77777777" w:rsidR="00595822" w:rsidRPr="00C20284" w:rsidDel="00BA1C70" w:rsidRDefault="00595822" w:rsidP="00F03164">
            <w:pPr>
              <w:pStyle w:val="block"/>
              <w:tabs>
                <w:tab w:val="decimal" w:pos="910"/>
              </w:tabs>
              <w:spacing w:after="0" w:line="380" w:lineRule="exact"/>
              <w:ind w:left="-110" w:right="-124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D6C284B" w14:textId="77777777" w:rsidR="00595822" w:rsidRPr="00C20284" w:rsidRDefault="00595822" w:rsidP="00F0316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14:paraId="49529246" w14:textId="77777777" w:rsidR="00595822" w:rsidRPr="00C20284" w:rsidDel="00BA1C70" w:rsidRDefault="00595822" w:rsidP="00F03164">
            <w:pPr>
              <w:pStyle w:val="block"/>
              <w:tabs>
                <w:tab w:val="decimal" w:pos="755"/>
              </w:tabs>
              <w:spacing w:after="0" w:line="380" w:lineRule="exact"/>
              <w:ind w:left="-86" w:right="-12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159</w:t>
            </w:r>
          </w:p>
        </w:tc>
      </w:tr>
      <w:tr w:rsidR="00595822" w:rsidRPr="00C20284" w14:paraId="7FDABFFF" w14:textId="77777777" w:rsidTr="0062197B">
        <w:trPr>
          <w:gridAfter w:val="1"/>
          <w:wAfter w:w="17" w:type="dxa"/>
          <w:trHeight w:hRule="exact" w:val="368"/>
        </w:trPr>
        <w:tc>
          <w:tcPr>
            <w:tcW w:w="2340" w:type="dxa"/>
            <w:vAlign w:val="center"/>
          </w:tcPr>
          <w:p w14:paraId="5D87F7D8" w14:textId="77777777" w:rsidR="00595822" w:rsidRPr="00C20284" w:rsidDel="00BA1C70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โอนไปอสังหาริมทรัพย์</w:t>
            </w:r>
          </w:p>
        </w:tc>
        <w:tc>
          <w:tcPr>
            <w:tcW w:w="1050" w:type="dxa"/>
            <w:shd w:val="clear" w:color="auto" w:fill="auto"/>
            <w:vAlign w:val="center"/>
          </w:tcPr>
          <w:p w14:paraId="443BF482" w14:textId="77777777" w:rsidR="00595822" w:rsidRPr="00C20284" w:rsidDel="00BA1C70" w:rsidRDefault="00595822" w:rsidP="00F03164">
            <w:pPr>
              <w:pStyle w:val="block"/>
              <w:tabs>
                <w:tab w:val="decimal" w:pos="799"/>
              </w:tabs>
              <w:spacing w:after="0" w:line="380" w:lineRule="exact"/>
              <w:ind w:left="-108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14:paraId="4B1FED4D" w14:textId="77777777" w:rsidR="00595822" w:rsidRPr="00C20284" w:rsidRDefault="00595822" w:rsidP="00F0316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center"/>
          </w:tcPr>
          <w:p w14:paraId="22DF8727" w14:textId="77777777" w:rsidR="00595822" w:rsidRPr="00C20284" w:rsidDel="00BA1C70" w:rsidRDefault="00595822" w:rsidP="00F03164">
            <w:pPr>
              <w:pStyle w:val="block"/>
              <w:tabs>
                <w:tab w:val="decimal" w:pos="1080"/>
              </w:tabs>
              <w:spacing w:after="0" w:line="380" w:lineRule="exact"/>
              <w:ind w:left="-90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450B762" w14:textId="77777777" w:rsidR="00595822" w:rsidRPr="00C20284" w:rsidRDefault="00595822" w:rsidP="00F0316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5" w:type="dxa"/>
            <w:shd w:val="clear" w:color="auto" w:fill="auto"/>
            <w:vAlign w:val="center"/>
          </w:tcPr>
          <w:p w14:paraId="57983119" w14:textId="77777777" w:rsidR="00595822" w:rsidRPr="00C20284" w:rsidDel="00BA1C70" w:rsidRDefault="00595822" w:rsidP="00F03164">
            <w:pPr>
              <w:pStyle w:val="block"/>
              <w:tabs>
                <w:tab w:val="decimal" w:pos="763"/>
              </w:tabs>
              <w:spacing w:after="0" w:line="380" w:lineRule="exact"/>
              <w:ind w:left="-135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4A067B9" w14:textId="77777777" w:rsidR="00595822" w:rsidRPr="00C20284" w:rsidRDefault="00595822" w:rsidP="00F0316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18B7DD4E" w14:textId="77777777" w:rsidR="00595822" w:rsidRPr="00C20284" w:rsidDel="00BA1C70" w:rsidRDefault="00595822" w:rsidP="00F03164">
            <w:pPr>
              <w:pStyle w:val="block"/>
              <w:tabs>
                <w:tab w:val="decimal" w:pos="796"/>
              </w:tabs>
              <w:spacing w:after="0" w:line="380" w:lineRule="exact"/>
              <w:ind w:left="-104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0B1BC8C" w14:textId="77777777" w:rsidR="00595822" w:rsidRPr="00C20284" w:rsidRDefault="00595822" w:rsidP="00F0316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1D9B1E14" w14:textId="77777777" w:rsidR="00595822" w:rsidRPr="00C20284" w:rsidDel="00BA1C70" w:rsidRDefault="00595822" w:rsidP="00F03164">
            <w:pPr>
              <w:pStyle w:val="block"/>
              <w:tabs>
                <w:tab w:val="decimal" w:pos="910"/>
              </w:tabs>
              <w:spacing w:after="0" w:line="380" w:lineRule="exact"/>
              <w:ind w:left="-110" w:right="-1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2DDA939" w14:textId="77777777" w:rsidR="00595822" w:rsidRPr="00C20284" w:rsidRDefault="00595822" w:rsidP="00F0316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14:paraId="6CB1E63E" w14:textId="77777777" w:rsidR="00595822" w:rsidRPr="00C20284" w:rsidDel="00BA1C70" w:rsidRDefault="00595822" w:rsidP="00F03164">
            <w:pPr>
              <w:pStyle w:val="block"/>
              <w:tabs>
                <w:tab w:val="decimal" w:pos="755"/>
              </w:tabs>
              <w:spacing w:after="0" w:line="380" w:lineRule="exact"/>
              <w:ind w:left="-86" w:right="-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95822" w:rsidRPr="00C20284" w14:paraId="394AD053" w14:textId="77777777" w:rsidTr="0062197B">
        <w:trPr>
          <w:gridAfter w:val="1"/>
          <w:wAfter w:w="17" w:type="dxa"/>
          <w:trHeight w:hRule="exact" w:val="368"/>
        </w:trPr>
        <w:tc>
          <w:tcPr>
            <w:tcW w:w="2340" w:type="dxa"/>
            <w:vAlign w:val="center"/>
          </w:tcPr>
          <w:p w14:paraId="06049400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1" w:right="-411" w:hanging="15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C20284">
              <w:rPr>
                <w:rFonts w:ascii="Angsana New" w:hAnsi="Angsana New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1050" w:type="dxa"/>
            <w:shd w:val="clear" w:color="auto" w:fill="auto"/>
            <w:vAlign w:val="center"/>
          </w:tcPr>
          <w:p w14:paraId="78AE68F0" w14:textId="77777777" w:rsidR="00595822" w:rsidRPr="00C20284" w:rsidRDefault="00595822" w:rsidP="00F03164">
            <w:pPr>
              <w:pStyle w:val="block"/>
              <w:tabs>
                <w:tab w:val="decimal" w:pos="799"/>
              </w:tabs>
              <w:spacing w:after="0" w:line="380" w:lineRule="exact"/>
              <w:ind w:left="-108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82</w:t>
            </w:r>
            <w:r w:rsidRPr="00C20284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55FCAE15" w14:textId="77777777" w:rsidR="00595822" w:rsidRPr="00C20284" w:rsidRDefault="00595822" w:rsidP="00F0316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center"/>
          </w:tcPr>
          <w:p w14:paraId="59AF2EDF" w14:textId="77777777" w:rsidR="00595822" w:rsidRPr="00C20284" w:rsidRDefault="00595822" w:rsidP="00F03164">
            <w:pPr>
              <w:pStyle w:val="block"/>
              <w:tabs>
                <w:tab w:val="decimal" w:pos="1080"/>
              </w:tabs>
              <w:spacing w:after="0" w:line="380" w:lineRule="exact"/>
              <w:ind w:left="-90" w:right="-109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>(</w:t>
            </w: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  <w:r w:rsidRPr="00C2028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0A619A6" w14:textId="77777777" w:rsidR="00595822" w:rsidRPr="00C20284" w:rsidRDefault="00595822" w:rsidP="00F0316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5" w:type="dxa"/>
            <w:shd w:val="clear" w:color="auto" w:fill="auto"/>
            <w:vAlign w:val="center"/>
          </w:tcPr>
          <w:p w14:paraId="6F32B9B6" w14:textId="77777777" w:rsidR="00595822" w:rsidRPr="00C20284" w:rsidRDefault="00595822" w:rsidP="00F03164">
            <w:pPr>
              <w:pStyle w:val="block"/>
              <w:tabs>
                <w:tab w:val="decimal" w:pos="763"/>
              </w:tabs>
              <w:spacing w:after="0" w:line="380" w:lineRule="exact"/>
              <w:ind w:left="-135" w:right="-106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80B751B" w14:textId="77777777" w:rsidR="00595822" w:rsidRPr="00C20284" w:rsidRDefault="00595822" w:rsidP="00F0316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3A983532" w14:textId="77777777" w:rsidR="00595822" w:rsidRPr="00C20284" w:rsidRDefault="00595822" w:rsidP="00F03164">
            <w:pPr>
              <w:pStyle w:val="block"/>
              <w:tabs>
                <w:tab w:val="decimal" w:pos="796"/>
              </w:tabs>
              <w:spacing w:after="0" w:line="380" w:lineRule="exact"/>
              <w:ind w:left="-104" w:right="-106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C3D9554" w14:textId="77777777" w:rsidR="00595822" w:rsidRPr="00C20284" w:rsidRDefault="00595822" w:rsidP="00F0316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6196B35F" w14:textId="77777777" w:rsidR="00595822" w:rsidRPr="00C20284" w:rsidRDefault="00595822" w:rsidP="00F03164">
            <w:pPr>
              <w:pStyle w:val="block"/>
              <w:tabs>
                <w:tab w:val="decimal" w:pos="910"/>
              </w:tabs>
              <w:spacing w:after="0" w:line="380" w:lineRule="exact"/>
              <w:ind w:left="-110" w:right="-124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D6C2717" w14:textId="77777777" w:rsidR="00595822" w:rsidRPr="00C20284" w:rsidRDefault="00595822" w:rsidP="00F0316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14:paraId="6924868D" w14:textId="77777777" w:rsidR="00595822" w:rsidRPr="00C20284" w:rsidRDefault="00595822" w:rsidP="00F03164">
            <w:pPr>
              <w:pStyle w:val="block"/>
              <w:tabs>
                <w:tab w:val="decimal" w:pos="755"/>
              </w:tabs>
              <w:spacing w:after="0" w:line="380" w:lineRule="exact"/>
              <w:ind w:left="-86" w:right="-124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>(</w:t>
            </w: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117</w:t>
            </w:r>
            <w:r w:rsidRPr="00C2028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95822" w:rsidRPr="00C20284" w14:paraId="518A4EFF" w14:textId="77777777" w:rsidTr="0062197B">
        <w:trPr>
          <w:gridAfter w:val="1"/>
          <w:wAfter w:w="17" w:type="dxa"/>
          <w:trHeight w:hRule="exact" w:val="368"/>
        </w:trPr>
        <w:tc>
          <w:tcPr>
            <w:tcW w:w="2340" w:type="dxa"/>
            <w:vAlign w:val="center"/>
          </w:tcPr>
          <w:p w14:paraId="0626D8B9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จำหน่ายบริษัทย่อยที่</w:t>
            </w:r>
          </w:p>
        </w:tc>
        <w:tc>
          <w:tcPr>
            <w:tcW w:w="1050" w:type="dxa"/>
            <w:shd w:val="clear" w:color="auto" w:fill="auto"/>
            <w:vAlign w:val="center"/>
          </w:tcPr>
          <w:p w14:paraId="1B54D925" w14:textId="77777777" w:rsidR="00595822" w:rsidRPr="00C20284" w:rsidRDefault="00595822" w:rsidP="00F03164">
            <w:pPr>
              <w:pStyle w:val="block"/>
              <w:tabs>
                <w:tab w:val="decimal" w:pos="799"/>
              </w:tabs>
              <w:spacing w:after="0" w:line="380" w:lineRule="exact"/>
              <w:ind w:left="-108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14:paraId="211B332A" w14:textId="77777777" w:rsidR="00595822" w:rsidRPr="00C20284" w:rsidRDefault="00595822" w:rsidP="00F0316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73" w:type="dxa"/>
            <w:shd w:val="clear" w:color="auto" w:fill="auto"/>
            <w:vAlign w:val="center"/>
          </w:tcPr>
          <w:p w14:paraId="2B869A1E" w14:textId="77777777" w:rsidR="00595822" w:rsidRPr="00C20284" w:rsidRDefault="00595822" w:rsidP="00F03164">
            <w:pPr>
              <w:pStyle w:val="block"/>
              <w:tabs>
                <w:tab w:val="decimal" w:pos="1080"/>
              </w:tabs>
              <w:spacing w:after="0" w:line="380" w:lineRule="exact"/>
              <w:ind w:left="-90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5D32BCA" w14:textId="77777777" w:rsidR="00595822" w:rsidRPr="00C20284" w:rsidRDefault="00595822" w:rsidP="00F0316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5" w:type="dxa"/>
            <w:shd w:val="clear" w:color="auto" w:fill="auto"/>
            <w:vAlign w:val="center"/>
          </w:tcPr>
          <w:p w14:paraId="7143DBBE" w14:textId="77777777" w:rsidR="00595822" w:rsidRPr="00C20284" w:rsidRDefault="00595822" w:rsidP="00F03164">
            <w:pPr>
              <w:pStyle w:val="block"/>
              <w:tabs>
                <w:tab w:val="decimal" w:pos="763"/>
              </w:tabs>
              <w:spacing w:after="0" w:line="380" w:lineRule="exact"/>
              <w:ind w:left="-135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351EF6C" w14:textId="77777777" w:rsidR="00595822" w:rsidRPr="00C20284" w:rsidRDefault="00595822" w:rsidP="00F0316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095AF58D" w14:textId="77777777" w:rsidR="00595822" w:rsidRPr="00C20284" w:rsidRDefault="00595822" w:rsidP="00F03164">
            <w:pPr>
              <w:pStyle w:val="block"/>
              <w:tabs>
                <w:tab w:val="decimal" w:pos="796"/>
              </w:tabs>
              <w:spacing w:after="0" w:line="380" w:lineRule="exact"/>
              <w:ind w:left="-104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18AEA9C" w14:textId="77777777" w:rsidR="00595822" w:rsidRPr="00C20284" w:rsidRDefault="00595822" w:rsidP="00F0316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4957019E" w14:textId="77777777" w:rsidR="00595822" w:rsidRPr="00C20284" w:rsidRDefault="00595822" w:rsidP="00F03164">
            <w:pPr>
              <w:pStyle w:val="block"/>
              <w:tabs>
                <w:tab w:val="decimal" w:pos="910"/>
              </w:tabs>
              <w:spacing w:after="0" w:line="380" w:lineRule="exact"/>
              <w:ind w:left="-110" w:right="-1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9E5E4EA" w14:textId="77777777" w:rsidR="00595822" w:rsidRPr="00C20284" w:rsidRDefault="00595822" w:rsidP="00F0316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14:paraId="738BB421" w14:textId="77777777" w:rsidR="00595822" w:rsidRPr="00C20284" w:rsidRDefault="00595822" w:rsidP="00F03164">
            <w:pPr>
              <w:pStyle w:val="block"/>
              <w:tabs>
                <w:tab w:val="decimal" w:pos="755"/>
              </w:tabs>
              <w:spacing w:after="0" w:line="380" w:lineRule="exact"/>
              <w:ind w:left="-86" w:right="-12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5822" w:rsidRPr="00C20284" w14:paraId="3EED6782" w14:textId="77777777" w:rsidTr="0062197B">
        <w:trPr>
          <w:gridAfter w:val="1"/>
          <w:wAfter w:w="17" w:type="dxa"/>
          <w:trHeight w:hRule="exact" w:val="368"/>
        </w:trPr>
        <w:tc>
          <w:tcPr>
            <w:tcW w:w="2340" w:type="dxa"/>
            <w:vAlign w:val="center"/>
          </w:tcPr>
          <w:p w14:paraId="420573F7" w14:textId="77777777" w:rsidR="00595822" w:rsidRPr="00C20284" w:rsidRDefault="00595822" w:rsidP="006F1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 w:firstLine="13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สูญเสียการควบคุม</w:t>
            </w:r>
          </w:p>
        </w:tc>
        <w:tc>
          <w:tcPr>
            <w:tcW w:w="1050" w:type="dxa"/>
            <w:shd w:val="clear" w:color="auto" w:fill="auto"/>
            <w:vAlign w:val="center"/>
          </w:tcPr>
          <w:p w14:paraId="663E90B6" w14:textId="77777777" w:rsidR="00595822" w:rsidRPr="00C20284" w:rsidRDefault="00595822" w:rsidP="00F03164">
            <w:pPr>
              <w:pStyle w:val="block"/>
              <w:tabs>
                <w:tab w:val="decimal" w:pos="799"/>
              </w:tabs>
              <w:spacing w:after="0" w:line="380" w:lineRule="exact"/>
              <w:ind w:left="-108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370</w:t>
            </w:r>
            <w:r w:rsidRPr="00C20284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094288FC" w14:textId="77777777" w:rsidR="00595822" w:rsidRPr="00C20284" w:rsidRDefault="00595822" w:rsidP="00F0316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73" w:type="dxa"/>
            <w:shd w:val="clear" w:color="auto" w:fill="auto"/>
            <w:vAlign w:val="center"/>
          </w:tcPr>
          <w:p w14:paraId="588DF07B" w14:textId="77777777" w:rsidR="00595822" w:rsidRPr="00C20284" w:rsidRDefault="00595822" w:rsidP="00F03164">
            <w:pPr>
              <w:pStyle w:val="block"/>
              <w:tabs>
                <w:tab w:val="decimal" w:pos="1080"/>
              </w:tabs>
              <w:spacing w:after="0" w:line="380" w:lineRule="exact"/>
              <w:ind w:left="-90" w:right="-109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>(</w:t>
            </w: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Pr="00C20284">
              <w:rPr>
                <w:rFonts w:ascii="Angsana New" w:hAnsi="Angsana New"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926</w:t>
            </w:r>
            <w:r w:rsidRPr="00C2028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84F7CB8" w14:textId="77777777" w:rsidR="00595822" w:rsidRPr="00C20284" w:rsidRDefault="00595822" w:rsidP="00F0316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5" w:type="dxa"/>
            <w:shd w:val="clear" w:color="auto" w:fill="auto"/>
            <w:vAlign w:val="center"/>
          </w:tcPr>
          <w:p w14:paraId="7C70771B" w14:textId="77777777" w:rsidR="00595822" w:rsidRPr="00C20284" w:rsidRDefault="00595822" w:rsidP="00F03164">
            <w:pPr>
              <w:pStyle w:val="block"/>
              <w:tabs>
                <w:tab w:val="decimal" w:pos="763"/>
              </w:tabs>
              <w:spacing w:after="0" w:line="380" w:lineRule="exact"/>
              <w:ind w:left="-135" w:right="-106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>(</w:t>
            </w: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Pr="00C20284">
              <w:rPr>
                <w:rFonts w:ascii="Angsana New" w:hAnsi="Angsana New"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126</w:t>
            </w:r>
            <w:r w:rsidRPr="00C2028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19645F7" w14:textId="77777777" w:rsidR="00595822" w:rsidRPr="00C20284" w:rsidRDefault="00595822" w:rsidP="00F0316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7D06D1A5" w14:textId="77777777" w:rsidR="00595822" w:rsidRPr="00C20284" w:rsidRDefault="00595822" w:rsidP="00F03164">
            <w:pPr>
              <w:pStyle w:val="block"/>
              <w:tabs>
                <w:tab w:val="decimal" w:pos="796"/>
              </w:tabs>
              <w:spacing w:after="0" w:line="380" w:lineRule="exact"/>
              <w:ind w:left="-104" w:right="-106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>(</w:t>
            </w: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C20284">
              <w:rPr>
                <w:rFonts w:ascii="Angsana New" w:hAnsi="Angsana New"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099</w:t>
            </w:r>
            <w:r w:rsidRPr="00C2028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9A59AA3" w14:textId="77777777" w:rsidR="00595822" w:rsidRPr="00C20284" w:rsidRDefault="00595822" w:rsidP="00F0316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312A0940" w14:textId="77777777" w:rsidR="00595822" w:rsidRPr="00C20284" w:rsidRDefault="00595822" w:rsidP="00F03164">
            <w:pPr>
              <w:pStyle w:val="block"/>
              <w:tabs>
                <w:tab w:val="decimal" w:pos="910"/>
              </w:tabs>
              <w:spacing w:after="0" w:line="380" w:lineRule="exact"/>
              <w:ind w:left="-110" w:right="-124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>(</w:t>
            </w:r>
            <w:r w:rsidR="003C6613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596</w:t>
            </w:r>
            <w:r w:rsidRPr="00C2028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4B1B245" w14:textId="77777777" w:rsidR="00595822" w:rsidRPr="00C20284" w:rsidRDefault="00595822" w:rsidP="00F0316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14:paraId="2010C8A0" w14:textId="77777777" w:rsidR="00595822" w:rsidRPr="00C20284" w:rsidRDefault="00595822" w:rsidP="00F03164">
            <w:pPr>
              <w:pStyle w:val="block"/>
              <w:tabs>
                <w:tab w:val="decimal" w:pos="755"/>
              </w:tabs>
              <w:spacing w:after="0" w:line="380" w:lineRule="exact"/>
              <w:ind w:left="-86" w:right="-124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>(</w:t>
            </w:r>
            <w:r w:rsidR="003C6613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C20284">
              <w:rPr>
                <w:rFonts w:ascii="Angsana New" w:hAnsi="Angsana New"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117</w:t>
            </w:r>
            <w:r w:rsidRPr="00C2028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95822" w:rsidRPr="00C20284" w14:paraId="61A7C958" w14:textId="77777777" w:rsidTr="0062197B">
        <w:trPr>
          <w:gridAfter w:val="1"/>
          <w:wAfter w:w="17" w:type="dxa"/>
          <w:trHeight w:hRule="exact" w:val="368"/>
        </w:trPr>
        <w:tc>
          <w:tcPr>
            <w:tcW w:w="2340" w:type="dxa"/>
            <w:vAlign w:val="center"/>
          </w:tcPr>
          <w:p w14:paraId="34A8C7B6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50" w:type="dxa"/>
            <w:shd w:val="clear" w:color="auto" w:fill="auto"/>
            <w:vAlign w:val="center"/>
          </w:tcPr>
          <w:p w14:paraId="4A0250A8" w14:textId="77777777" w:rsidR="00595822" w:rsidRPr="00C20284" w:rsidRDefault="00595822" w:rsidP="00F03164">
            <w:pPr>
              <w:pStyle w:val="block"/>
              <w:tabs>
                <w:tab w:val="decimal" w:pos="799"/>
              </w:tabs>
              <w:spacing w:after="0" w:line="380" w:lineRule="exact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29</w:t>
            </w:r>
            <w:r w:rsidRPr="00C20284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55DD1811" w14:textId="77777777" w:rsidR="00595822" w:rsidRPr="00C20284" w:rsidRDefault="00595822" w:rsidP="00F0316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73" w:type="dxa"/>
            <w:shd w:val="clear" w:color="auto" w:fill="auto"/>
            <w:vAlign w:val="center"/>
          </w:tcPr>
          <w:p w14:paraId="1DF1389E" w14:textId="77777777" w:rsidR="00595822" w:rsidRPr="00C20284" w:rsidRDefault="00595822" w:rsidP="00F03164">
            <w:pPr>
              <w:pStyle w:val="block"/>
              <w:tabs>
                <w:tab w:val="decimal" w:pos="1080"/>
              </w:tabs>
              <w:spacing w:after="0" w:line="380" w:lineRule="exact"/>
              <w:ind w:left="-90" w:right="-109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>(</w:t>
            </w: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798</w:t>
            </w:r>
            <w:r w:rsidRPr="00C2028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A15C337" w14:textId="77777777" w:rsidR="00595822" w:rsidRPr="00C20284" w:rsidRDefault="00595822" w:rsidP="00F0316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5" w:type="dxa"/>
            <w:shd w:val="clear" w:color="auto" w:fill="auto"/>
            <w:vAlign w:val="center"/>
          </w:tcPr>
          <w:p w14:paraId="3FEEE933" w14:textId="77777777" w:rsidR="00595822" w:rsidRPr="00C20284" w:rsidRDefault="00595822" w:rsidP="00F03164">
            <w:pPr>
              <w:pStyle w:val="block"/>
              <w:tabs>
                <w:tab w:val="decimal" w:pos="763"/>
              </w:tabs>
              <w:spacing w:after="0" w:line="380" w:lineRule="exact"/>
              <w:ind w:left="-135" w:right="-106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>(</w:t>
            </w: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C20284">
              <w:rPr>
                <w:rFonts w:ascii="Angsana New" w:hAnsi="Angsana New"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917</w:t>
            </w:r>
            <w:r w:rsidRPr="00C2028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B7529A9" w14:textId="77777777" w:rsidR="00595822" w:rsidRPr="00C20284" w:rsidRDefault="00595822" w:rsidP="00F0316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68CC13F4" w14:textId="77777777" w:rsidR="00595822" w:rsidRPr="00C20284" w:rsidRDefault="00595822" w:rsidP="00F03164">
            <w:pPr>
              <w:pStyle w:val="block"/>
              <w:tabs>
                <w:tab w:val="decimal" w:pos="796"/>
              </w:tabs>
              <w:spacing w:after="0" w:line="380" w:lineRule="exact"/>
              <w:ind w:left="-104" w:right="-106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>(</w:t>
            </w: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672</w:t>
            </w:r>
            <w:r w:rsidRPr="00C2028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826767E" w14:textId="77777777" w:rsidR="00595822" w:rsidRPr="00C20284" w:rsidRDefault="00595822" w:rsidP="00F0316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769CAD77" w14:textId="77777777" w:rsidR="00595822" w:rsidRPr="00C20284" w:rsidRDefault="00595822" w:rsidP="00F03164">
            <w:pPr>
              <w:pStyle w:val="block"/>
              <w:tabs>
                <w:tab w:val="decimal" w:pos="910"/>
              </w:tabs>
              <w:spacing w:after="0" w:line="380" w:lineRule="exact"/>
              <w:ind w:left="-110" w:right="-124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>(</w:t>
            </w:r>
            <w:r w:rsidR="003C6613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C2028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3B7AB6F" w14:textId="77777777" w:rsidR="00595822" w:rsidRPr="00C20284" w:rsidRDefault="00595822" w:rsidP="00F0316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14:paraId="6838AF3E" w14:textId="77777777" w:rsidR="00595822" w:rsidRPr="00C20284" w:rsidRDefault="00595822" w:rsidP="00F03164">
            <w:pPr>
              <w:pStyle w:val="block"/>
              <w:tabs>
                <w:tab w:val="decimal" w:pos="755"/>
              </w:tabs>
              <w:spacing w:after="0" w:line="380" w:lineRule="exact"/>
              <w:ind w:left="-86" w:right="-124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>(</w:t>
            </w: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C20284">
              <w:rPr>
                <w:rFonts w:ascii="Angsana New" w:hAnsi="Angsana New"/>
                <w:sz w:val="30"/>
                <w:szCs w:val="30"/>
              </w:rPr>
              <w:t>,</w:t>
            </w:r>
            <w:r w:rsidR="003C6613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Pr="00C2028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95822" w:rsidRPr="00BA1C70" w14:paraId="54BFF816" w14:textId="77777777" w:rsidTr="0062197B">
        <w:trPr>
          <w:gridAfter w:val="1"/>
          <w:wAfter w:w="17" w:type="dxa"/>
          <w:trHeight w:hRule="exact" w:val="368"/>
        </w:trPr>
        <w:tc>
          <w:tcPr>
            <w:tcW w:w="2340" w:type="dxa"/>
            <w:vAlign w:val="center"/>
          </w:tcPr>
          <w:p w14:paraId="7CE41D6A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</w:t>
            </w:r>
          </w:p>
        </w:tc>
        <w:tc>
          <w:tcPr>
            <w:tcW w:w="1050" w:type="dxa"/>
            <w:shd w:val="clear" w:color="auto" w:fill="auto"/>
            <w:vAlign w:val="center"/>
          </w:tcPr>
          <w:p w14:paraId="564973A7" w14:textId="77777777" w:rsidR="00595822" w:rsidRPr="00C20284" w:rsidRDefault="00595822" w:rsidP="00F03164">
            <w:pPr>
              <w:pStyle w:val="block"/>
              <w:tabs>
                <w:tab w:val="decimal" w:pos="799"/>
              </w:tabs>
              <w:spacing w:after="0" w:line="380" w:lineRule="exact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14:paraId="5AE6A927" w14:textId="77777777" w:rsidR="00595822" w:rsidRPr="00C20284" w:rsidRDefault="00595822" w:rsidP="00F0316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73" w:type="dxa"/>
            <w:shd w:val="clear" w:color="auto" w:fill="auto"/>
            <w:vAlign w:val="center"/>
          </w:tcPr>
          <w:p w14:paraId="5DF4350D" w14:textId="77777777" w:rsidR="00595822" w:rsidRPr="00C20284" w:rsidRDefault="00595822" w:rsidP="00F03164">
            <w:pPr>
              <w:pStyle w:val="block"/>
              <w:tabs>
                <w:tab w:val="decimal" w:pos="1080"/>
              </w:tabs>
              <w:spacing w:after="0" w:line="380" w:lineRule="exact"/>
              <w:ind w:left="-90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CA42589" w14:textId="77777777" w:rsidR="00595822" w:rsidRPr="00C20284" w:rsidRDefault="00595822" w:rsidP="00F0316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5" w:type="dxa"/>
            <w:shd w:val="clear" w:color="auto" w:fill="auto"/>
            <w:vAlign w:val="center"/>
          </w:tcPr>
          <w:p w14:paraId="4040F59A" w14:textId="77777777" w:rsidR="00595822" w:rsidRPr="00C20284" w:rsidRDefault="00595822" w:rsidP="00F03164">
            <w:pPr>
              <w:pStyle w:val="block"/>
              <w:tabs>
                <w:tab w:val="decimal" w:pos="763"/>
              </w:tabs>
              <w:spacing w:after="0" w:line="380" w:lineRule="exact"/>
              <w:ind w:left="-135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71AE01A" w14:textId="77777777" w:rsidR="00595822" w:rsidRPr="00C20284" w:rsidRDefault="00595822" w:rsidP="00F0316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7D140009" w14:textId="77777777" w:rsidR="00595822" w:rsidRPr="00C20284" w:rsidRDefault="00595822" w:rsidP="00F03164">
            <w:pPr>
              <w:pStyle w:val="block"/>
              <w:tabs>
                <w:tab w:val="decimal" w:pos="796"/>
              </w:tabs>
              <w:spacing w:after="0" w:line="380" w:lineRule="exact"/>
              <w:ind w:left="-104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3525B20" w14:textId="77777777" w:rsidR="00595822" w:rsidRPr="00C20284" w:rsidRDefault="00595822" w:rsidP="00F0316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097E85DD" w14:textId="77777777" w:rsidR="00595822" w:rsidRPr="00C20284" w:rsidRDefault="00595822" w:rsidP="00F03164">
            <w:pPr>
              <w:pStyle w:val="block"/>
              <w:tabs>
                <w:tab w:val="decimal" w:pos="910"/>
              </w:tabs>
              <w:spacing w:after="0" w:line="380" w:lineRule="exact"/>
              <w:ind w:left="-110" w:right="-1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5E21B58" w14:textId="77777777" w:rsidR="00595822" w:rsidRPr="00C20284" w:rsidRDefault="00595822" w:rsidP="00F0316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14:paraId="5E3FE84F" w14:textId="77777777" w:rsidR="00595822" w:rsidRPr="00C20284" w:rsidRDefault="00595822" w:rsidP="00F03164">
            <w:pPr>
              <w:pStyle w:val="block"/>
              <w:tabs>
                <w:tab w:val="decimal" w:pos="755"/>
              </w:tabs>
              <w:spacing w:after="0" w:line="380" w:lineRule="exact"/>
              <w:ind w:left="-86" w:right="-12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5822" w:rsidRPr="00C20284" w14:paraId="22F7808D" w14:textId="77777777" w:rsidTr="0062197B">
        <w:trPr>
          <w:gridAfter w:val="1"/>
          <w:wAfter w:w="17" w:type="dxa"/>
          <w:trHeight w:hRule="exact" w:val="368"/>
        </w:trPr>
        <w:tc>
          <w:tcPr>
            <w:tcW w:w="2340" w:type="dxa"/>
            <w:vAlign w:val="center"/>
          </w:tcPr>
          <w:p w14:paraId="639D5894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0" w:right="-411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050" w:type="dxa"/>
            <w:shd w:val="clear" w:color="auto" w:fill="auto"/>
            <w:vAlign w:val="center"/>
          </w:tcPr>
          <w:p w14:paraId="265C17E2" w14:textId="77777777" w:rsidR="00595822" w:rsidRPr="00C20284" w:rsidRDefault="003C6613" w:rsidP="00F03164">
            <w:pPr>
              <w:pStyle w:val="block"/>
              <w:tabs>
                <w:tab w:val="decimal" w:pos="799"/>
              </w:tabs>
              <w:spacing w:after="0" w:line="380" w:lineRule="exact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595822"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80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360D0514" w14:textId="77777777" w:rsidR="00595822" w:rsidRPr="00C20284" w:rsidRDefault="00595822" w:rsidP="00F0316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73" w:type="dxa"/>
            <w:shd w:val="clear" w:color="auto" w:fill="auto"/>
            <w:vAlign w:val="center"/>
          </w:tcPr>
          <w:p w14:paraId="2C88B126" w14:textId="77777777" w:rsidR="00595822" w:rsidRPr="00C20284" w:rsidRDefault="00595822" w:rsidP="00F03164">
            <w:pPr>
              <w:pStyle w:val="block"/>
              <w:tabs>
                <w:tab w:val="decimal" w:pos="1080"/>
              </w:tabs>
              <w:spacing w:after="0" w:line="380" w:lineRule="exact"/>
              <w:ind w:left="-90" w:right="-109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506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300D354" w14:textId="77777777" w:rsidR="00595822" w:rsidRPr="00C20284" w:rsidRDefault="00595822" w:rsidP="00F0316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5" w:type="dxa"/>
            <w:shd w:val="clear" w:color="auto" w:fill="auto"/>
            <w:vAlign w:val="center"/>
          </w:tcPr>
          <w:p w14:paraId="21B7ECCC" w14:textId="77777777" w:rsidR="00595822" w:rsidRPr="00C20284" w:rsidRDefault="00595822" w:rsidP="00F03164">
            <w:pPr>
              <w:pStyle w:val="block"/>
              <w:tabs>
                <w:tab w:val="decimal" w:pos="763"/>
              </w:tabs>
              <w:spacing w:after="0" w:line="380" w:lineRule="exact"/>
              <w:ind w:left="-135" w:right="-106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C20284">
              <w:rPr>
                <w:rFonts w:ascii="Angsana New" w:hAnsi="Angsana New"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282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041930" w14:textId="77777777" w:rsidR="00595822" w:rsidRPr="00C20284" w:rsidRDefault="00595822" w:rsidP="00F0316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4047206D" w14:textId="77777777" w:rsidR="00595822" w:rsidRPr="00C20284" w:rsidRDefault="00595822" w:rsidP="00F03164">
            <w:pPr>
              <w:pStyle w:val="block"/>
              <w:tabs>
                <w:tab w:val="decimal" w:pos="796"/>
              </w:tabs>
              <w:spacing w:after="0" w:line="380" w:lineRule="exact"/>
              <w:ind w:left="-104" w:right="-106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>(</w:t>
            </w: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65</w:t>
            </w:r>
            <w:r w:rsidRPr="00C2028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3B3D536" w14:textId="77777777" w:rsidR="00595822" w:rsidRPr="00C20284" w:rsidRDefault="00595822" w:rsidP="00F0316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25072367" w14:textId="77777777" w:rsidR="00595822" w:rsidRPr="00C20284" w:rsidRDefault="00595822" w:rsidP="00F03164">
            <w:pPr>
              <w:pStyle w:val="block"/>
              <w:tabs>
                <w:tab w:val="decimal" w:pos="910"/>
              </w:tabs>
              <w:spacing w:after="0" w:line="380" w:lineRule="exact"/>
              <w:ind w:left="-110" w:right="-124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>(</w:t>
            </w:r>
            <w:r w:rsidR="003C6613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  <w:r w:rsidRPr="00C2028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DE5F565" w14:textId="77777777" w:rsidR="00595822" w:rsidRPr="00C20284" w:rsidRDefault="00595822" w:rsidP="00F0316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14:paraId="1A03E867" w14:textId="77777777" w:rsidR="00595822" w:rsidRPr="00C20284" w:rsidRDefault="00595822" w:rsidP="00F03164">
            <w:pPr>
              <w:pStyle w:val="block"/>
              <w:tabs>
                <w:tab w:val="decimal" w:pos="755"/>
              </w:tabs>
              <w:spacing w:after="0" w:line="380" w:lineRule="exact"/>
              <w:ind w:left="-86" w:right="-124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C20284">
              <w:rPr>
                <w:rFonts w:ascii="Angsana New" w:hAnsi="Angsana New"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770</w:t>
            </w:r>
          </w:p>
        </w:tc>
      </w:tr>
      <w:tr w:rsidR="00EC4DA3" w:rsidRPr="00C20284" w14:paraId="67D0037C" w14:textId="77777777" w:rsidTr="0062197B">
        <w:trPr>
          <w:gridAfter w:val="1"/>
          <w:wAfter w:w="17" w:type="dxa"/>
          <w:trHeight w:val="793"/>
        </w:trPr>
        <w:tc>
          <w:tcPr>
            <w:tcW w:w="2340" w:type="dxa"/>
            <w:vAlign w:val="bottom"/>
          </w:tcPr>
          <w:p w14:paraId="0C0B5F7E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right="-82" w:hanging="16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3C661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5B1614" w14:textId="77777777" w:rsidR="00595822" w:rsidRPr="00C20284" w:rsidRDefault="003C6613" w:rsidP="00F03164">
            <w:pPr>
              <w:pStyle w:val="block"/>
              <w:tabs>
                <w:tab w:val="decimal" w:pos="799"/>
              </w:tabs>
              <w:spacing w:after="0" w:line="380" w:lineRule="exact"/>
              <w:ind w:left="-135" w:right="-11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595822" w:rsidRPr="009711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595822" w:rsidRPr="00C2028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="00595822" w:rsidRPr="009711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102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606AC4AC" w14:textId="77777777" w:rsidR="00595822" w:rsidRPr="00C20284" w:rsidRDefault="00595822" w:rsidP="00F03164">
            <w:pPr>
              <w:pStyle w:val="block"/>
              <w:spacing w:after="0" w:line="380" w:lineRule="exact"/>
              <w:ind w:left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07D84B" w14:textId="77777777" w:rsidR="00595822" w:rsidRPr="00C20284" w:rsidRDefault="00595822" w:rsidP="00F03164">
            <w:pPr>
              <w:pStyle w:val="block"/>
              <w:tabs>
                <w:tab w:val="decimal" w:pos="1080"/>
              </w:tabs>
              <w:spacing w:after="0" w:line="380" w:lineRule="exact"/>
              <w:ind w:left="-90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107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019EF8" w14:textId="77777777" w:rsidR="00595822" w:rsidRPr="00C20284" w:rsidRDefault="00595822" w:rsidP="00F0316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3C7553" w14:textId="77777777" w:rsidR="00595822" w:rsidRPr="00C20284" w:rsidRDefault="00595822" w:rsidP="00F03164">
            <w:pPr>
              <w:pStyle w:val="block"/>
              <w:tabs>
                <w:tab w:val="decimal" w:pos="763"/>
              </w:tabs>
              <w:spacing w:after="0" w:line="380" w:lineRule="exact"/>
              <w:ind w:left="-135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106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3C66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6DB3E9" w14:textId="77777777" w:rsidR="00595822" w:rsidRPr="00C20284" w:rsidRDefault="00595822" w:rsidP="00F0316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9BEBC8" w14:textId="77777777" w:rsidR="00595822" w:rsidRPr="00C20284" w:rsidRDefault="00595822" w:rsidP="00F03164">
            <w:pPr>
              <w:pStyle w:val="block"/>
              <w:tabs>
                <w:tab w:val="decimal" w:pos="796"/>
              </w:tabs>
              <w:spacing w:after="0" w:line="380" w:lineRule="exact"/>
              <w:ind w:left="-104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</w:t>
            </w:r>
            <w:r w:rsidR="003C66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B10E21" w14:textId="77777777" w:rsidR="00595822" w:rsidRPr="00C20284" w:rsidRDefault="00595822" w:rsidP="00F0316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77E3DB" w14:textId="77777777" w:rsidR="00595822" w:rsidRPr="00C20284" w:rsidRDefault="00595822" w:rsidP="00F03164">
            <w:pPr>
              <w:pStyle w:val="block"/>
              <w:tabs>
                <w:tab w:val="decimal" w:pos="910"/>
              </w:tabs>
              <w:spacing w:after="0" w:line="380" w:lineRule="exact"/>
              <w:ind w:left="-110" w:right="-12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088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6CFBAA" w14:textId="77777777" w:rsidR="00595822" w:rsidRPr="00C20284" w:rsidRDefault="00595822" w:rsidP="00F0316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FF5797" w14:textId="77777777" w:rsidR="00595822" w:rsidRPr="00C20284" w:rsidRDefault="00595822" w:rsidP="00F03164">
            <w:pPr>
              <w:pStyle w:val="block"/>
              <w:tabs>
                <w:tab w:val="decimal" w:pos="755"/>
              </w:tabs>
              <w:spacing w:after="0" w:line="380" w:lineRule="exact"/>
              <w:ind w:left="-86" w:right="-12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296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172</w:t>
            </w:r>
          </w:p>
        </w:tc>
      </w:tr>
    </w:tbl>
    <w:p w14:paraId="32229EC3" w14:textId="77777777" w:rsidR="00595822" w:rsidRPr="00C20284" w:rsidRDefault="00595822" w:rsidP="00595822"/>
    <w:p w14:paraId="75317C33" w14:textId="1287DA76" w:rsidR="00595822" w:rsidRPr="00C20284" w:rsidRDefault="00595822" w:rsidP="005958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lang w:val="en-GB" w:bidi="ar-SA"/>
        </w:rPr>
      </w:pPr>
      <w:r w:rsidRPr="00C20284">
        <w:rPr>
          <w:rFonts w:ascii="Angsana New" w:hAnsi="Angsana New"/>
          <w:sz w:val="30"/>
          <w:szCs w:val="30"/>
        </w:rPr>
        <w:br w:type="page"/>
      </w:r>
    </w:p>
    <w:p w14:paraId="067696CF" w14:textId="77777777" w:rsidR="00595822" w:rsidRPr="00C20284" w:rsidRDefault="00595822" w:rsidP="00595822">
      <w:pPr>
        <w:pStyle w:val="acctmergecolhdg"/>
        <w:tabs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b w:val="0"/>
          <w:bCs/>
          <w:sz w:val="30"/>
          <w:szCs w:val="30"/>
          <w:rtl/>
          <w:cs/>
        </w:rPr>
      </w:pPr>
      <w:r w:rsidRPr="009711B9">
        <w:rPr>
          <w:rFonts w:ascii="Angsana New" w:hAnsi="Angsana New"/>
          <w:sz w:val="30"/>
          <w:szCs w:val="30"/>
          <w:lang w:val="en-US"/>
        </w:rPr>
        <w:lastRenderedPageBreak/>
        <w:t>1</w:t>
      </w:r>
      <w:r w:rsidR="003C6613">
        <w:rPr>
          <w:rFonts w:ascii="Angsana New" w:hAnsi="Angsana New"/>
          <w:sz w:val="30"/>
          <w:szCs w:val="30"/>
          <w:lang w:val="en-US"/>
        </w:rPr>
        <w:t>4</w:t>
      </w:r>
      <w:r w:rsidRPr="00C20284">
        <w:rPr>
          <w:rFonts w:ascii="Angsana New" w:hAnsi="Angsana New"/>
          <w:b w:val="0"/>
          <w:bCs/>
          <w:sz w:val="30"/>
          <w:szCs w:val="30"/>
        </w:rPr>
        <w:tab/>
      </w:r>
      <w:r w:rsidRPr="00C20284">
        <w:rPr>
          <w:rFonts w:ascii="Angsana New" w:hAnsi="Angsana New"/>
          <w:b w:val="0"/>
          <w:bCs/>
          <w:sz w:val="30"/>
          <w:szCs w:val="30"/>
          <w:cs/>
          <w:lang w:bidi="th-TH"/>
        </w:rPr>
        <w:t>ที่ดิน อาคารและอุปกรณ์ (ต่อ)</w:t>
      </w:r>
    </w:p>
    <w:p w14:paraId="0E84346E" w14:textId="77777777" w:rsidR="00595822" w:rsidRPr="00C20284" w:rsidRDefault="00595822" w:rsidP="00595822"/>
    <w:tbl>
      <w:tblPr>
        <w:tblW w:w="10314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340"/>
        <w:gridCol w:w="1053"/>
        <w:gridCol w:w="264"/>
        <w:gridCol w:w="1379"/>
        <w:gridCol w:w="236"/>
        <w:gridCol w:w="1082"/>
        <w:gridCol w:w="236"/>
        <w:gridCol w:w="1087"/>
        <w:gridCol w:w="236"/>
        <w:gridCol w:w="1177"/>
        <w:gridCol w:w="236"/>
        <w:gridCol w:w="988"/>
      </w:tblGrid>
      <w:tr w:rsidR="00595822" w:rsidRPr="00C20284" w14:paraId="47C4F654" w14:textId="77777777" w:rsidTr="00A95743">
        <w:trPr>
          <w:trHeight w:hRule="exact" w:val="387"/>
        </w:trPr>
        <w:tc>
          <w:tcPr>
            <w:tcW w:w="2340" w:type="dxa"/>
          </w:tcPr>
          <w:p w14:paraId="00DC2067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17D3CAFD" w14:textId="77777777" w:rsidR="00595822" w:rsidRPr="00C20284" w:rsidRDefault="00595822" w:rsidP="00F03164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331F0EE6" w14:textId="77777777" w:rsidR="00595822" w:rsidRPr="00C20284" w:rsidRDefault="00595822" w:rsidP="00F03164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498B5B5E" w14:textId="77777777" w:rsidR="00595822" w:rsidRPr="00C20284" w:rsidRDefault="00595822" w:rsidP="00F03164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23D0420" w14:textId="77777777" w:rsidR="00595822" w:rsidRPr="00C20284" w:rsidRDefault="00595822" w:rsidP="00F03164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79D3E8AF" w14:textId="77777777" w:rsidR="00595822" w:rsidRPr="00C20284" w:rsidRDefault="00595822" w:rsidP="00F03164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1927018" w14:textId="77777777" w:rsidR="00595822" w:rsidRPr="00C20284" w:rsidRDefault="00595822" w:rsidP="00F03164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79E3367C" w14:textId="77777777" w:rsidR="00595822" w:rsidRPr="00C20284" w:rsidRDefault="00595822" w:rsidP="00F03164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CAE3739" w14:textId="77777777" w:rsidR="00595822" w:rsidRPr="00C20284" w:rsidRDefault="00595822" w:rsidP="00F03164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1" w:type="dxa"/>
            <w:gridSpan w:val="3"/>
            <w:shd w:val="clear" w:color="auto" w:fill="auto"/>
          </w:tcPr>
          <w:p w14:paraId="62894911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(หน่วย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ล้านบาท)</w:t>
            </w:r>
          </w:p>
        </w:tc>
      </w:tr>
      <w:tr w:rsidR="00595822" w:rsidRPr="00C20284" w14:paraId="6AF0414B" w14:textId="77777777" w:rsidTr="00A95743">
        <w:trPr>
          <w:trHeight w:hRule="exact" w:val="387"/>
        </w:trPr>
        <w:tc>
          <w:tcPr>
            <w:tcW w:w="2340" w:type="dxa"/>
          </w:tcPr>
          <w:p w14:paraId="6A2AD698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974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777C82" w14:textId="77777777" w:rsidR="00595822" w:rsidRPr="00C20284" w:rsidRDefault="00595822" w:rsidP="00F03164">
            <w:pPr>
              <w:pStyle w:val="block"/>
              <w:spacing w:after="0" w:line="380" w:lineRule="exact"/>
              <w:ind w:left="-135"/>
              <w:jc w:val="center"/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595822" w:rsidRPr="00C20284" w14:paraId="31A5E98A" w14:textId="77777777" w:rsidTr="00A95743">
        <w:trPr>
          <w:trHeight w:hRule="exact" w:val="387"/>
        </w:trPr>
        <w:tc>
          <w:tcPr>
            <w:tcW w:w="2340" w:type="dxa"/>
          </w:tcPr>
          <w:p w14:paraId="1E05D1AF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49EEBB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5852B4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6983E7" w14:textId="3B1FAC74" w:rsidR="00595822" w:rsidRPr="00C20284" w:rsidRDefault="00595822" w:rsidP="00F03164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อาคาร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F61DD1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E2C028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F28138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540E25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AF8240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249ECC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ECF83E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FC0703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595822" w:rsidRPr="00C20284" w14:paraId="6EAD92D2" w14:textId="77777777" w:rsidTr="00A95743">
        <w:trPr>
          <w:trHeight w:hRule="exact" w:val="387"/>
        </w:trPr>
        <w:tc>
          <w:tcPr>
            <w:tcW w:w="2340" w:type="dxa"/>
          </w:tcPr>
          <w:p w14:paraId="44FD2FD2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40205937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340B6939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34D08C2B" w14:textId="77777777" w:rsidR="00595822" w:rsidRPr="00C20284" w:rsidRDefault="00595822" w:rsidP="00F03164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ส่วนปรับปรุง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9E2D01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323161F8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เครื่องจักร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88426F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25695FE9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6914157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1D847C53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ระหว่าง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A24E32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39ED065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595822" w:rsidRPr="00C20284" w14:paraId="4741E9A0" w14:textId="77777777" w:rsidTr="00A95743">
        <w:trPr>
          <w:trHeight w:hRule="exact" w:val="387"/>
        </w:trPr>
        <w:tc>
          <w:tcPr>
            <w:tcW w:w="2340" w:type="dxa"/>
          </w:tcPr>
          <w:p w14:paraId="13E68438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0D6B0AA0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5E834B07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6DE24081" w14:textId="77777777" w:rsidR="00595822" w:rsidRPr="00C20284" w:rsidRDefault="00595822" w:rsidP="00F03164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อาคารและระบบ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D18376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4FACFD3D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และ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7BEFEB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3FAFCD48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66324DD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348A06BB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การก่อสร้าง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31029C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293DE9DF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BA62C2" w:rsidRPr="00C20284" w14:paraId="513AD0D6" w14:textId="77777777" w:rsidTr="00A95743">
        <w:trPr>
          <w:trHeight w:hRule="exact" w:val="387"/>
        </w:trPr>
        <w:tc>
          <w:tcPr>
            <w:tcW w:w="2340" w:type="dxa"/>
          </w:tcPr>
          <w:p w14:paraId="46AC8241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0DDD5D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ที่ดิน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25F22C40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986991" w14:textId="77777777" w:rsidR="00595822" w:rsidRPr="00C20284" w:rsidRDefault="00595822" w:rsidP="00F03164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สาธารณูปโภค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16C31B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47BE12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อุปกรณ์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539B84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821535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อื่นๆ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746EA4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C561FE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และติดตั้ง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4D3400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D0BEF6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36A74" w:rsidRPr="00C20284" w14:paraId="7BFC4FE5" w14:textId="77777777" w:rsidTr="00A95743">
        <w:trPr>
          <w:trHeight w:hRule="exact" w:val="372"/>
        </w:trPr>
        <w:tc>
          <w:tcPr>
            <w:tcW w:w="2340" w:type="dxa"/>
            <w:vAlign w:val="center"/>
          </w:tcPr>
          <w:p w14:paraId="586A8A0B" w14:textId="77777777" w:rsidR="00336A74" w:rsidRPr="00C20284" w:rsidRDefault="00336A74" w:rsidP="00336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53" w:type="dxa"/>
            <w:shd w:val="clear" w:color="auto" w:fill="auto"/>
            <w:vAlign w:val="center"/>
          </w:tcPr>
          <w:p w14:paraId="0A3E9BD8" w14:textId="5E0DF717" w:rsidR="00336A74" w:rsidRPr="00C20284" w:rsidRDefault="00336A74" w:rsidP="00336A74">
            <w:pPr>
              <w:pStyle w:val="block"/>
              <w:tabs>
                <w:tab w:val="decimal" w:pos="799"/>
              </w:tabs>
              <w:spacing w:after="0" w:line="380" w:lineRule="exact"/>
              <w:ind w:left="-108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74</w:t>
            </w:r>
          </w:p>
        </w:tc>
        <w:tc>
          <w:tcPr>
            <w:tcW w:w="264" w:type="dxa"/>
            <w:shd w:val="clear" w:color="auto" w:fill="auto"/>
            <w:vAlign w:val="center"/>
          </w:tcPr>
          <w:p w14:paraId="1EED6AC3" w14:textId="77777777" w:rsidR="00336A74" w:rsidRPr="00C20284" w:rsidRDefault="00336A74" w:rsidP="00336A7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  <w:shd w:val="clear" w:color="auto" w:fill="auto"/>
            <w:vAlign w:val="center"/>
          </w:tcPr>
          <w:p w14:paraId="152584A6" w14:textId="2585DEC1" w:rsidR="00336A74" w:rsidRPr="00690E2C" w:rsidRDefault="00336A74" w:rsidP="00336A74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0E2C">
              <w:rPr>
                <w:rFonts w:ascii="Angsana New" w:hAnsi="Angsana New"/>
                <w:sz w:val="30"/>
                <w:szCs w:val="30"/>
              </w:rPr>
              <w:t>378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B5E848F" w14:textId="77777777" w:rsidR="00336A74" w:rsidRPr="00690E2C" w:rsidRDefault="00336A74" w:rsidP="00336A7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54103AE3" w14:textId="46CB989F" w:rsidR="00336A74" w:rsidRPr="00690E2C" w:rsidRDefault="00336A74" w:rsidP="00336A74">
            <w:pPr>
              <w:pStyle w:val="block"/>
              <w:tabs>
                <w:tab w:val="decimal" w:pos="763"/>
              </w:tabs>
              <w:spacing w:after="0" w:line="380" w:lineRule="exact"/>
              <w:ind w:left="-135" w:right="-106"/>
              <w:rPr>
                <w:rFonts w:ascii="Angsana New" w:hAnsi="Angsana New"/>
                <w:sz w:val="30"/>
                <w:szCs w:val="30"/>
              </w:rPr>
            </w:pPr>
            <w:r w:rsidRPr="00690E2C">
              <w:rPr>
                <w:rFonts w:ascii="Angsana New" w:hAnsi="Angsana New"/>
                <w:sz w:val="30"/>
                <w:szCs w:val="30"/>
              </w:rPr>
              <w:t>1,714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DB0079C" w14:textId="77777777" w:rsidR="00336A74" w:rsidRPr="00690E2C" w:rsidRDefault="00336A74" w:rsidP="00336A7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20A9CA" w14:textId="36C36294" w:rsidR="00336A74" w:rsidRPr="00690E2C" w:rsidRDefault="00336A74" w:rsidP="00336A74">
            <w:pPr>
              <w:pStyle w:val="block"/>
              <w:tabs>
                <w:tab w:val="decimal" w:pos="796"/>
              </w:tabs>
              <w:spacing w:after="0" w:line="380" w:lineRule="exact"/>
              <w:ind w:left="-104" w:right="-106"/>
              <w:rPr>
                <w:rFonts w:ascii="Angsana New" w:hAnsi="Angsana New"/>
                <w:sz w:val="30"/>
                <w:szCs w:val="30"/>
              </w:rPr>
            </w:pPr>
            <w:r w:rsidRPr="00690E2C">
              <w:rPr>
                <w:rFonts w:ascii="Angsana New" w:hAnsi="Angsana New"/>
                <w:sz w:val="30"/>
                <w:szCs w:val="30"/>
              </w:rPr>
              <w:t xml:space="preserve">         1,283           1,283 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11E741D" w14:textId="77777777" w:rsidR="00336A74" w:rsidRPr="00690E2C" w:rsidRDefault="00336A74" w:rsidP="00336A7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48594C2F" w14:textId="6C79C7B0" w:rsidR="00336A74" w:rsidRPr="00690E2C" w:rsidRDefault="00336A74" w:rsidP="00336A74">
            <w:pPr>
              <w:pStyle w:val="block"/>
              <w:tabs>
                <w:tab w:val="decimal" w:pos="910"/>
              </w:tabs>
              <w:spacing w:after="0" w:line="380" w:lineRule="exact"/>
              <w:ind w:left="-110" w:right="-124"/>
              <w:rPr>
                <w:rFonts w:ascii="Angsana New" w:hAnsi="Angsana New"/>
                <w:sz w:val="30"/>
                <w:szCs w:val="30"/>
              </w:rPr>
            </w:pPr>
            <w:r w:rsidRPr="00690E2C">
              <w:rPr>
                <w:rFonts w:ascii="Angsana New" w:hAnsi="Angsana New"/>
                <w:sz w:val="30"/>
                <w:szCs w:val="30"/>
              </w:rPr>
              <w:t>2</w:t>
            </w:r>
            <w:r w:rsidRPr="00690E2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690E2C">
              <w:rPr>
                <w:rFonts w:ascii="Angsana New" w:hAnsi="Angsana New"/>
                <w:sz w:val="30"/>
                <w:szCs w:val="30"/>
              </w:rPr>
              <w:t>,022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4CC8423" w14:textId="77777777" w:rsidR="00336A74" w:rsidRPr="00690E2C" w:rsidRDefault="00336A74" w:rsidP="00336A7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54F5FD1E" w14:textId="0205CB46" w:rsidR="00336A74" w:rsidRPr="00690E2C" w:rsidRDefault="006A4794" w:rsidP="00026895">
            <w:pPr>
              <w:pStyle w:val="block"/>
              <w:tabs>
                <w:tab w:val="decimal" w:pos="731"/>
              </w:tabs>
              <w:spacing w:after="0" w:line="380" w:lineRule="exact"/>
              <w:ind w:left="-86" w:right="-124"/>
              <w:rPr>
                <w:rFonts w:ascii="Angsana New" w:hAnsi="Angsana New"/>
                <w:sz w:val="30"/>
                <w:szCs w:val="30"/>
              </w:rPr>
            </w:pPr>
            <w:r w:rsidRPr="00690E2C">
              <w:rPr>
                <w:rFonts w:ascii="Angsana New" w:hAnsi="Angsana New"/>
                <w:sz w:val="30"/>
                <w:szCs w:val="30"/>
              </w:rPr>
              <w:t>24,471</w:t>
            </w:r>
          </w:p>
        </w:tc>
      </w:tr>
      <w:tr w:rsidR="00336A74" w:rsidRPr="00C20284" w14:paraId="018BA033" w14:textId="77777777" w:rsidTr="00A95743">
        <w:trPr>
          <w:trHeight w:hRule="exact" w:val="372"/>
        </w:trPr>
        <w:tc>
          <w:tcPr>
            <w:tcW w:w="2340" w:type="dxa"/>
            <w:vAlign w:val="center"/>
          </w:tcPr>
          <w:p w14:paraId="199208E4" w14:textId="77777777" w:rsidR="00336A74" w:rsidRPr="00C20284" w:rsidRDefault="00336A74" w:rsidP="00336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ได้มาจากการซื้อธุรกิจ</w:t>
            </w:r>
          </w:p>
        </w:tc>
        <w:tc>
          <w:tcPr>
            <w:tcW w:w="1053" w:type="dxa"/>
            <w:shd w:val="clear" w:color="auto" w:fill="auto"/>
            <w:vAlign w:val="center"/>
          </w:tcPr>
          <w:p w14:paraId="126BE0AF" w14:textId="14397D4B" w:rsidR="00336A74" w:rsidRPr="00C20284" w:rsidRDefault="00336A74" w:rsidP="00336A74">
            <w:pPr>
              <w:pStyle w:val="block"/>
              <w:tabs>
                <w:tab w:val="decimal" w:pos="799"/>
              </w:tabs>
              <w:spacing w:after="0" w:line="380" w:lineRule="exact"/>
              <w:ind w:left="-135" w:right="-11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2,907</w:t>
            </w:r>
          </w:p>
        </w:tc>
        <w:tc>
          <w:tcPr>
            <w:tcW w:w="264" w:type="dxa"/>
            <w:shd w:val="clear" w:color="auto" w:fill="auto"/>
            <w:vAlign w:val="center"/>
          </w:tcPr>
          <w:p w14:paraId="4F97427C" w14:textId="77777777" w:rsidR="00336A74" w:rsidRPr="00C20284" w:rsidRDefault="00336A74" w:rsidP="00336A7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  <w:shd w:val="clear" w:color="auto" w:fill="auto"/>
            <w:vAlign w:val="center"/>
          </w:tcPr>
          <w:p w14:paraId="78DE6FA0" w14:textId="4E1F834B" w:rsidR="00336A74" w:rsidRPr="00690E2C" w:rsidRDefault="00E12A3B" w:rsidP="00336A74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5,756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86D5280" w14:textId="77777777" w:rsidR="00336A74" w:rsidRPr="00690E2C" w:rsidRDefault="00336A74" w:rsidP="00336A7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6502B843" w14:textId="61BDB5A4" w:rsidR="00336A74" w:rsidRPr="00690E2C" w:rsidRDefault="00C15FDF" w:rsidP="00336A74">
            <w:pPr>
              <w:pStyle w:val="block"/>
              <w:tabs>
                <w:tab w:val="decimal" w:pos="763"/>
              </w:tabs>
              <w:spacing w:after="0" w:line="380" w:lineRule="exact"/>
              <w:ind w:left="-135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</w:t>
            </w:r>
            <w:r w:rsidR="000D1A69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463D249" w14:textId="77777777" w:rsidR="00336A74" w:rsidRPr="00690E2C" w:rsidRDefault="00336A74" w:rsidP="00345C0C">
            <w:pPr>
              <w:pStyle w:val="block"/>
              <w:tabs>
                <w:tab w:val="decimal" w:pos="910"/>
              </w:tabs>
              <w:spacing w:after="0" w:line="380" w:lineRule="exact"/>
              <w:ind w:left="-110" w:right="-1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86FC3B" w14:textId="33239042" w:rsidR="00336A74" w:rsidRPr="00690E2C" w:rsidRDefault="00055361" w:rsidP="00026895">
            <w:pPr>
              <w:pStyle w:val="block"/>
              <w:tabs>
                <w:tab w:val="decimal" w:pos="796"/>
              </w:tabs>
              <w:spacing w:after="0" w:line="380" w:lineRule="exact"/>
              <w:ind w:left="-110" w:right="-1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98748BC" w14:textId="4E6CAC50" w:rsidR="00336A74" w:rsidRPr="00690E2C" w:rsidRDefault="00336A74" w:rsidP="00336A7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55FE4450" w14:textId="5CBDFAAF" w:rsidR="00336A74" w:rsidRPr="00690E2C" w:rsidRDefault="00336A74" w:rsidP="00336A74">
            <w:pPr>
              <w:pStyle w:val="block"/>
              <w:tabs>
                <w:tab w:val="decimal" w:pos="910"/>
              </w:tabs>
              <w:spacing w:after="0" w:line="380" w:lineRule="exact"/>
              <w:ind w:left="-110" w:right="-124"/>
              <w:rPr>
                <w:rFonts w:ascii="Angsana New" w:hAnsi="Angsana New"/>
                <w:sz w:val="30"/>
                <w:szCs w:val="30"/>
              </w:rPr>
            </w:pPr>
            <w:r w:rsidRPr="00690E2C"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68FA02F" w14:textId="77777777" w:rsidR="00336A74" w:rsidRPr="00690E2C" w:rsidRDefault="00336A74" w:rsidP="00336A74">
            <w:pPr>
              <w:pStyle w:val="block"/>
              <w:spacing w:after="0" w:line="380" w:lineRule="exact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1F00ECDD" w14:textId="586BE241" w:rsidR="00336A74" w:rsidRPr="00690E2C" w:rsidRDefault="00FA6731" w:rsidP="00026895">
            <w:pPr>
              <w:pStyle w:val="block"/>
              <w:tabs>
                <w:tab w:val="decimal" w:pos="731"/>
              </w:tabs>
              <w:spacing w:after="0" w:line="380" w:lineRule="exact"/>
              <w:ind w:left="-86" w:right="-1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11,510</w:t>
            </w:r>
          </w:p>
        </w:tc>
      </w:tr>
      <w:tr w:rsidR="00336A74" w:rsidRPr="00C20284" w14:paraId="7EDF6A49" w14:textId="77777777" w:rsidTr="00A95743">
        <w:trPr>
          <w:trHeight w:hRule="exact" w:val="372"/>
        </w:trPr>
        <w:tc>
          <w:tcPr>
            <w:tcW w:w="2340" w:type="dxa"/>
            <w:vAlign w:val="center"/>
          </w:tcPr>
          <w:p w14:paraId="648D63B2" w14:textId="77777777" w:rsidR="00336A74" w:rsidRPr="00C20284" w:rsidRDefault="00336A74" w:rsidP="00336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ส่วนเกินทุนจากการตีราคา</w:t>
            </w:r>
          </w:p>
        </w:tc>
        <w:tc>
          <w:tcPr>
            <w:tcW w:w="1053" w:type="dxa"/>
            <w:shd w:val="clear" w:color="auto" w:fill="auto"/>
            <w:vAlign w:val="center"/>
          </w:tcPr>
          <w:p w14:paraId="1F369316" w14:textId="4FF9F2A0" w:rsidR="00336A74" w:rsidRPr="00C20284" w:rsidRDefault="00336A74" w:rsidP="00336A74">
            <w:pPr>
              <w:pStyle w:val="block"/>
              <w:tabs>
                <w:tab w:val="decimal" w:pos="799"/>
              </w:tabs>
              <w:spacing w:after="0" w:line="380" w:lineRule="exact"/>
              <w:ind w:left="-108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690E2C"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264" w:type="dxa"/>
            <w:shd w:val="clear" w:color="auto" w:fill="auto"/>
            <w:vAlign w:val="center"/>
          </w:tcPr>
          <w:p w14:paraId="0BB575C2" w14:textId="77777777" w:rsidR="00336A74" w:rsidRPr="00C20284" w:rsidRDefault="00336A74" w:rsidP="00336A7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  <w:shd w:val="clear" w:color="auto" w:fill="auto"/>
            <w:vAlign w:val="center"/>
          </w:tcPr>
          <w:p w14:paraId="4B7340E2" w14:textId="7AF851BB" w:rsidR="00336A74" w:rsidRPr="00690E2C" w:rsidRDefault="00336A74" w:rsidP="00336A74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0E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F8CFACA" w14:textId="77777777" w:rsidR="00336A74" w:rsidRPr="00690E2C" w:rsidRDefault="00336A74" w:rsidP="00336A7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7E7DE54E" w14:textId="5016755D" w:rsidR="00336A74" w:rsidRPr="00690E2C" w:rsidRDefault="00336A74" w:rsidP="00336A74">
            <w:pPr>
              <w:pStyle w:val="block"/>
              <w:tabs>
                <w:tab w:val="decimal" w:pos="763"/>
              </w:tabs>
              <w:spacing w:after="0" w:line="380" w:lineRule="exact"/>
              <w:ind w:left="-135" w:right="-106"/>
              <w:rPr>
                <w:rFonts w:ascii="Angsana New" w:hAnsi="Angsana New"/>
                <w:sz w:val="30"/>
                <w:szCs w:val="30"/>
              </w:rPr>
            </w:pPr>
            <w:r w:rsidRPr="00690E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ED2DDF1" w14:textId="77777777" w:rsidR="00336A74" w:rsidRPr="00690E2C" w:rsidRDefault="00336A74" w:rsidP="00336A7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994316" w14:textId="49F9908E" w:rsidR="00336A74" w:rsidRPr="00690E2C" w:rsidRDefault="00336A74" w:rsidP="00345C0C">
            <w:pPr>
              <w:pStyle w:val="block"/>
              <w:tabs>
                <w:tab w:val="decimal" w:pos="796"/>
              </w:tabs>
              <w:spacing w:after="0" w:line="380" w:lineRule="exact"/>
              <w:ind w:left="-110" w:right="-124"/>
              <w:rPr>
                <w:rFonts w:ascii="Angsana New" w:hAnsi="Angsana New"/>
                <w:sz w:val="30"/>
                <w:szCs w:val="30"/>
              </w:rPr>
            </w:pPr>
            <w:r w:rsidRPr="00690E2C">
              <w:rPr>
                <w:rFonts w:ascii="Angsana New" w:hAnsi="Angsana New"/>
                <w:sz w:val="30"/>
                <w:szCs w:val="30"/>
              </w:rPr>
              <w:t xml:space="preserve">            </w:t>
            </w:r>
            <w:r w:rsidR="00345C0C" w:rsidRPr="00690E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4AF8959" w14:textId="77777777" w:rsidR="00336A74" w:rsidRPr="00690E2C" w:rsidRDefault="00336A74" w:rsidP="00336A7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7D34D373" w14:textId="7F46F1EC" w:rsidR="00336A74" w:rsidRPr="00690E2C" w:rsidRDefault="00336A74" w:rsidP="00336A74">
            <w:pPr>
              <w:pStyle w:val="block"/>
              <w:tabs>
                <w:tab w:val="decimal" w:pos="910"/>
              </w:tabs>
              <w:spacing w:after="0" w:line="380" w:lineRule="exact"/>
              <w:ind w:left="-110" w:right="-124"/>
              <w:rPr>
                <w:rFonts w:ascii="Angsana New" w:hAnsi="Angsana New"/>
                <w:sz w:val="30"/>
                <w:szCs w:val="30"/>
              </w:rPr>
            </w:pPr>
            <w:r w:rsidRPr="00690E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EA0E4DA" w14:textId="77777777" w:rsidR="00336A74" w:rsidRPr="00690E2C" w:rsidRDefault="00336A74" w:rsidP="00336A7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2D7865A0" w14:textId="5D5D2776" w:rsidR="00336A74" w:rsidRPr="00690E2C" w:rsidRDefault="0068038F" w:rsidP="00026895">
            <w:pPr>
              <w:pStyle w:val="block"/>
              <w:tabs>
                <w:tab w:val="decimal" w:pos="731"/>
              </w:tabs>
              <w:spacing w:after="0" w:line="380" w:lineRule="exact"/>
              <w:ind w:left="-86" w:right="-1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222</w:t>
            </w:r>
          </w:p>
        </w:tc>
      </w:tr>
      <w:tr w:rsidR="00336A74" w:rsidRPr="00C20284" w14:paraId="14B15E58" w14:textId="77777777" w:rsidTr="00A95743">
        <w:trPr>
          <w:trHeight w:hRule="exact" w:val="372"/>
        </w:trPr>
        <w:tc>
          <w:tcPr>
            <w:tcW w:w="2340" w:type="dxa"/>
            <w:vAlign w:val="center"/>
          </w:tcPr>
          <w:p w14:paraId="5BFD7771" w14:textId="77777777" w:rsidR="00336A74" w:rsidRPr="00C20284" w:rsidRDefault="00336A74" w:rsidP="00336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 xml:space="preserve">โอน </w:t>
            </w:r>
          </w:p>
        </w:tc>
        <w:tc>
          <w:tcPr>
            <w:tcW w:w="1053" w:type="dxa"/>
            <w:shd w:val="clear" w:color="auto" w:fill="auto"/>
            <w:vAlign w:val="center"/>
          </w:tcPr>
          <w:p w14:paraId="25DC0CE2" w14:textId="4DD96E38" w:rsidR="00336A74" w:rsidRPr="00C20284" w:rsidRDefault="00336A74" w:rsidP="00336A74">
            <w:pPr>
              <w:pStyle w:val="block"/>
              <w:tabs>
                <w:tab w:val="decimal" w:pos="799"/>
              </w:tabs>
              <w:spacing w:after="0" w:line="380" w:lineRule="exact"/>
              <w:ind w:left="-108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424</w:t>
            </w:r>
          </w:p>
        </w:tc>
        <w:tc>
          <w:tcPr>
            <w:tcW w:w="264" w:type="dxa"/>
            <w:shd w:val="clear" w:color="auto" w:fill="auto"/>
            <w:vAlign w:val="center"/>
          </w:tcPr>
          <w:p w14:paraId="05E703FC" w14:textId="77777777" w:rsidR="00336A74" w:rsidRPr="00C20284" w:rsidRDefault="00336A74" w:rsidP="00336A7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  <w:shd w:val="clear" w:color="auto" w:fill="auto"/>
            <w:vAlign w:val="center"/>
          </w:tcPr>
          <w:p w14:paraId="0A9091C6" w14:textId="12FB5AB1" w:rsidR="00336A74" w:rsidRPr="00690E2C" w:rsidRDefault="00336A74" w:rsidP="00336A74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0E2C">
              <w:rPr>
                <w:rFonts w:ascii="Angsana New" w:hAnsi="Angsana New"/>
                <w:sz w:val="30"/>
                <w:szCs w:val="30"/>
              </w:rPr>
              <w:t>8,802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7350762" w14:textId="77777777" w:rsidR="00336A74" w:rsidRPr="00690E2C" w:rsidRDefault="00336A74" w:rsidP="00336A7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78692C1D" w14:textId="0E4BD72F" w:rsidR="00336A74" w:rsidRPr="00690E2C" w:rsidRDefault="00336A74" w:rsidP="00336A74">
            <w:pPr>
              <w:pStyle w:val="block"/>
              <w:tabs>
                <w:tab w:val="decimal" w:pos="763"/>
              </w:tabs>
              <w:spacing w:after="0" w:line="380" w:lineRule="exact"/>
              <w:ind w:left="-135" w:right="-106"/>
              <w:rPr>
                <w:rFonts w:ascii="Angsana New" w:hAnsi="Angsana New"/>
                <w:sz w:val="30"/>
                <w:szCs w:val="30"/>
              </w:rPr>
            </w:pPr>
            <w:r w:rsidRPr="00690E2C">
              <w:rPr>
                <w:rFonts w:ascii="Angsana New" w:hAnsi="Angsana New"/>
                <w:sz w:val="30"/>
                <w:szCs w:val="30"/>
              </w:rPr>
              <w:t>7,636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5CE5BDA" w14:textId="77777777" w:rsidR="00336A74" w:rsidRPr="00690E2C" w:rsidRDefault="00336A74" w:rsidP="00336A7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A6BC33" w14:textId="7BD5D2BF" w:rsidR="00336A74" w:rsidRPr="00690E2C" w:rsidRDefault="00345C0C" w:rsidP="00026895">
            <w:pPr>
              <w:pStyle w:val="block"/>
              <w:tabs>
                <w:tab w:val="decimal" w:pos="796"/>
              </w:tabs>
              <w:spacing w:after="0" w:line="380" w:lineRule="exact"/>
              <w:ind w:left="-110" w:right="-124"/>
              <w:rPr>
                <w:rFonts w:ascii="Angsana New" w:hAnsi="Angsana New"/>
                <w:sz w:val="30"/>
                <w:szCs w:val="30"/>
              </w:rPr>
            </w:pPr>
            <w:r w:rsidRPr="00690E2C">
              <w:rPr>
                <w:rFonts w:ascii="Angsana New" w:hAnsi="Angsana New"/>
                <w:sz w:val="30"/>
                <w:szCs w:val="30"/>
              </w:rPr>
              <w:t>1,990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F8EA9B2" w14:textId="77777777" w:rsidR="00336A74" w:rsidRPr="00690E2C" w:rsidRDefault="00336A74" w:rsidP="00345C0C">
            <w:pPr>
              <w:pStyle w:val="block"/>
              <w:tabs>
                <w:tab w:val="decimal" w:pos="910"/>
              </w:tabs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1F110235" w14:textId="460774AF" w:rsidR="00336A74" w:rsidRPr="00690E2C" w:rsidRDefault="00336A74" w:rsidP="00336A74">
            <w:pPr>
              <w:pStyle w:val="block"/>
              <w:tabs>
                <w:tab w:val="decimal" w:pos="910"/>
              </w:tabs>
              <w:spacing w:after="0" w:line="380" w:lineRule="exact"/>
              <w:ind w:left="-110" w:right="-124"/>
              <w:rPr>
                <w:rFonts w:ascii="Angsana New" w:hAnsi="Angsana New"/>
                <w:sz w:val="30"/>
                <w:szCs w:val="30"/>
              </w:rPr>
            </w:pPr>
            <w:r w:rsidRPr="00690E2C">
              <w:rPr>
                <w:rFonts w:ascii="Angsana New" w:hAnsi="Angsana New"/>
                <w:sz w:val="30"/>
                <w:szCs w:val="30"/>
              </w:rPr>
              <w:t>(</w:t>
            </w:r>
            <w:r w:rsidRPr="00690E2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690E2C">
              <w:rPr>
                <w:rFonts w:ascii="Angsana New" w:hAnsi="Angsana New"/>
                <w:sz w:val="30"/>
                <w:szCs w:val="30"/>
              </w:rPr>
              <w:t>8,999)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A8E7E7F" w14:textId="77777777" w:rsidR="00336A74" w:rsidRPr="00690E2C" w:rsidRDefault="00336A74" w:rsidP="00336A7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7797C6C5" w14:textId="1EF9AF9E" w:rsidR="00336A74" w:rsidRPr="00690E2C" w:rsidRDefault="006A4794" w:rsidP="00026895">
            <w:pPr>
              <w:pStyle w:val="block"/>
              <w:tabs>
                <w:tab w:val="decimal" w:pos="731"/>
              </w:tabs>
              <w:spacing w:after="0" w:line="380" w:lineRule="exact"/>
              <w:ind w:left="-86" w:right="-124"/>
              <w:rPr>
                <w:rFonts w:ascii="Angsana New" w:hAnsi="Angsana New"/>
                <w:sz w:val="30"/>
                <w:szCs w:val="30"/>
              </w:rPr>
            </w:pPr>
            <w:r w:rsidRPr="00690E2C">
              <w:rPr>
                <w:rFonts w:ascii="Angsana New" w:hAnsi="Angsana New"/>
                <w:sz w:val="30"/>
                <w:szCs w:val="30"/>
              </w:rPr>
              <w:t>(147)</w:t>
            </w:r>
          </w:p>
        </w:tc>
      </w:tr>
      <w:tr w:rsidR="00595822" w:rsidRPr="00C20284" w14:paraId="0246CB1E" w14:textId="77777777" w:rsidTr="00A95743">
        <w:trPr>
          <w:trHeight w:hRule="exact" w:val="372"/>
        </w:trPr>
        <w:tc>
          <w:tcPr>
            <w:tcW w:w="2340" w:type="dxa"/>
            <w:vAlign w:val="center"/>
          </w:tcPr>
          <w:p w14:paraId="737D034C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โอนจากอสังหาริมทรัพย์</w:t>
            </w:r>
          </w:p>
        </w:tc>
        <w:tc>
          <w:tcPr>
            <w:tcW w:w="1053" w:type="dxa"/>
            <w:shd w:val="clear" w:color="auto" w:fill="auto"/>
            <w:vAlign w:val="center"/>
          </w:tcPr>
          <w:p w14:paraId="1DF476B1" w14:textId="77777777" w:rsidR="00595822" w:rsidRPr="00C20284" w:rsidRDefault="00595822" w:rsidP="00F03164">
            <w:pPr>
              <w:pStyle w:val="block"/>
              <w:tabs>
                <w:tab w:val="decimal" w:pos="799"/>
              </w:tabs>
              <w:spacing w:after="0" w:line="380" w:lineRule="exact"/>
              <w:ind w:left="-108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467A3659" w14:textId="77777777" w:rsidR="00595822" w:rsidRPr="00C20284" w:rsidRDefault="00595822" w:rsidP="00F0316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  <w:shd w:val="clear" w:color="auto" w:fill="auto"/>
            <w:vAlign w:val="center"/>
          </w:tcPr>
          <w:p w14:paraId="5983CA33" w14:textId="77777777" w:rsidR="00595822" w:rsidRPr="00690E2C" w:rsidRDefault="00595822" w:rsidP="00F03164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FF0E683" w14:textId="77777777" w:rsidR="00595822" w:rsidRPr="00690E2C" w:rsidRDefault="00595822" w:rsidP="00F0316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47C7FD37" w14:textId="77777777" w:rsidR="00595822" w:rsidRPr="00690E2C" w:rsidRDefault="00595822" w:rsidP="00F03164">
            <w:pPr>
              <w:pStyle w:val="block"/>
              <w:tabs>
                <w:tab w:val="decimal" w:pos="763"/>
              </w:tabs>
              <w:spacing w:after="0" w:line="380" w:lineRule="exact"/>
              <w:ind w:left="-135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E4A07B6" w14:textId="77777777" w:rsidR="00595822" w:rsidRPr="00690E2C" w:rsidRDefault="00595822" w:rsidP="00F0316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5916BE10" w14:textId="77777777" w:rsidR="00595822" w:rsidRPr="00690E2C" w:rsidRDefault="00595822" w:rsidP="00345C0C">
            <w:pPr>
              <w:pStyle w:val="block"/>
              <w:tabs>
                <w:tab w:val="decimal" w:pos="796"/>
              </w:tabs>
              <w:spacing w:after="0" w:line="380" w:lineRule="exact"/>
              <w:ind w:left="-110" w:right="-1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88649B2" w14:textId="77777777" w:rsidR="00595822" w:rsidRPr="00690E2C" w:rsidRDefault="00595822" w:rsidP="00F0316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32C6225B" w14:textId="77777777" w:rsidR="00595822" w:rsidRPr="00690E2C" w:rsidRDefault="00595822" w:rsidP="00F03164">
            <w:pPr>
              <w:pStyle w:val="block"/>
              <w:tabs>
                <w:tab w:val="decimal" w:pos="910"/>
              </w:tabs>
              <w:spacing w:after="0" w:line="380" w:lineRule="exact"/>
              <w:ind w:left="-110" w:right="-1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620DE16" w14:textId="77777777" w:rsidR="00595822" w:rsidRPr="00690E2C" w:rsidRDefault="00595822" w:rsidP="00F0316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65F4FACF" w14:textId="77777777" w:rsidR="00595822" w:rsidRPr="00690E2C" w:rsidRDefault="00595822" w:rsidP="00026895">
            <w:pPr>
              <w:pStyle w:val="block"/>
              <w:tabs>
                <w:tab w:val="decimal" w:pos="731"/>
              </w:tabs>
              <w:spacing w:after="0" w:line="380" w:lineRule="exact"/>
              <w:ind w:left="-86" w:right="-12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5822" w:rsidRPr="00C20284" w14:paraId="016E7D66" w14:textId="77777777" w:rsidTr="00A95743">
        <w:trPr>
          <w:trHeight w:hRule="exact" w:val="372"/>
        </w:trPr>
        <w:tc>
          <w:tcPr>
            <w:tcW w:w="2340" w:type="dxa"/>
            <w:vAlign w:val="center"/>
          </w:tcPr>
          <w:p w14:paraId="70EAF14C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 xml:space="preserve">   เพื่อการลงทุน</w:t>
            </w:r>
          </w:p>
        </w:tc>
        <w:tc>
          <w:tcPr>
            <w:tcW w:w="1053" w:type="dxa"/>
            <w:shd w:val="clear" w:color="auto" w:fill="auto"/>
            <w:vAlign w:val="center"/>
          </w:tcPr>
          <w:p w14:paraId="0037E1AF" w14:textId="566EA171" w:rsidR="00595822" w:rsidRPr="00C20284" w:rsidRDefault="000404C5" w:rsidP="00F03164">
            <w:pPr>
              <w:pStyle w:val="block"/>
              <w:tabs>
                <w:tab w:val="decimal" w:pos="799"/>
              </w:tabs>
              <w:spacing w:after="0" w:line="380" w:lineRule="exact"/>
              <w:ind w:left="-108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273</w:t>
            </w:r>
          </w:p>
        </w:tc>
        <w:tc>
          <w:tcPr>
            <w:tcW w:w="264" w:type="dxa"/>
            <w:shd w:val="clear" w:color="auto" w:fill="auto"/>
            <w:vAlign w:val="center"/>
          </w:tcPr>
          <w:p w14:paraId="7AD99E5C" w14:textId="77777777" w:rsidR="00595822" w:rsidRPr="00C20284" w:rsidRDefault="00595822" w:rsidP="00F0316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  <w:shd w:val="clear" w:color="auto" w:fill="auto"/>
            <w:vAlign w:val="center"/>
          </w:tcPr>
          <w:p w14:paraId="099D1A93" w14:textId="3BF7A9CA" w:rsidR="00595822" w:rsidRPr="00690E2C" w:rsidRDefault="00C25A64" w:rsidP="00C25A64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0E2C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B113185" w14:textId="77777777" w:rsidR="00595822" w:rsidRPr="00690E2C" w:rsidRDefault="00595822" w:rsidP="00F0316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0DA5BD65" w14:textId="322EF8BA" w:rsidR="00595822" w:rsidRPr="00690E2C" w:rsidRDefault="00A375AC" w:rsidP="00F03164">
            <w:pPr>
              <w:pStyle w:val="block"/>
              <w:tabs>
                <w:tab w:val="decimal" w:pos="763"/>
              </w:tabs>
              <w:spacing w:after="0" w:line="380" w:lineRule="exact"/>
              <w:ind w:left="-135" w:right="-106"/>
              <w:rPr>
                <w:rFonts w:ascii="Angsana New" w:hAnsi="Angsana New"/>
                <w:sz w:val="30"/>
                <w:szCs w:val="30"/>
              </w:rPr>
            </w:pPr>
            <w:r w:rsidRPr="00690E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A5F8BC2" w14:textId="77777777" w:rsidR="00595822" w:rsidRPr="00690E2C" w:rsidRDefault="00595822" w:rsidP="00F0316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2E815091" w14:textId="2D1F8968" w:rsidR="00595822" w:rsidRPr="00690E2C" w:rsidRDefault="00C55EA4" w:rsidP="00345C0C">
            <w:pPr>
              <w:pStyle w:val="block"/>
              <w:tabs>
                <w:tab w:val="decimal" w:pos="796"/>
              </w:tabs>
              <w:spacing w:after="0" w:line="380" w:lineRule="exact"/>
              <w:ind w:left="-110" w:right="-124"/>
              <w:rPr>
                <w:rFonts w:ascii="Angsana New" w:hAnsi="Angsana New"/>
                <w:sz w:val="30"/>
                <w:szCs w:val="30"/>
              </w:rPr>
            </w:pPr>
            <w:r w:rsidRPr="00690E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1FCA245" w14:textId="77777777" w:rsidR="00595822" w:rsidRPr="00690E2C" w:rsidRDefault="00595822" w:rsidP="00F0316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43E9F181" w14:textId="2714311F" w:rsidR="00595822" w:rsidRPr="00690E2C" w:rsidRDefault="00E65A89" w:rsidP="00F03164">
            <w:pPr>
              <w:pStyle w:val="block"/>
              <w:tabs>
                <w:tab w:val="decimal" w:pos="910"/>
              </w:tabs>
              <w:spacing w:after="0" w:line="380" w:lineRule="exact"/>
              <w:ind w:left="-110" w:right="-124"/>
              <w:rPr>
                <w:rFonts w:ascii="Angsana New" w:hAnsi="Angsana New"/>
                <w:sz w:val="30"/>
                <w:szCs w:val="30"/>
              </w:rPr>
            </w:pPr>
            <w:r w:rsidRPr="00690E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0E2C3CC" w14:textId="77777777" w:rsidR="00595822" w:rsidRPr="00690E2C" w:rsidRDefault="00595822" w:rsidP="00F0316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167E2C19" w14:textId="748C91B8" w:rsidR="00595822" w:rsidRPr="00690E2C" w:rsidRDefault="006A4794" w:rsidP="00026895">
            <w:pPr>
              <w:pStyle w:val="block"/>
              <w:tabs>
                <w:tab w:val="decimal" w:pos="731"/>
              </w:tabs>
              <w:spacing w:after="0" w:line="380" w:lineRule="exact"/>
              <w:ind w:left="-86" w:right="-124"/>
              <w:rPr>
                <w:rFonts w:ascii="Angsana New" w:hAnsi="Angsana New"/>
                <w:sz w:val="30"/>
                <w:szCs w:val="30"/>
              </w:rPr>
            </w:pPr>
            <w:r w:rsidRPr="00690E2C">
              <w:rPr>
                <w:rFonts w:ascii="Angsana New" w:hAnsi="Angsana New"/>
                <w:sz w:val="30"/>
                <w:szCs w:val="30"/>
              </w:rPr>
              <w:t>301</w:t>
            </w:r>
          </w:p>
        </w:tc>
      </w:tr>
      <w:tr w:rsidR="00595822" w:rsidRPr="00C20284" w14:paraId="2BFACDDB" w14:textId="77777777" w:rsidTr="00A95743">
        <w:trPr>
          <w:trHeight w:hRule="exact" w:val="372"/>
        </w:trPr>
        <w:tc>
          <w:tcPr>
            <w:tcW w:w="2340" w:type="dxa"/>
            <w:vAlign w:val="center"/>
          </w:tcPr>
          <w:p w14:paraId="5DDC4820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53" w:type="dxa"/>
            <w:shd w:val="clear" w:color="auto" w:fill="auto"/>
            <w:vAlign w:val="center"/>
          </w:tcPr>
          <w:p w14:paraId="66C7CEE3" w14:textId="778D3DD8" w:rsidR="00595822" w:rsidRPr="00C20284" w:rsidRDefault="000404C5" w:rsidP="00F03164">
            <w:pPr>
              <w:pStyle w:val="block"/>
              <w:tabs>
                <w:tab w:val="decimal" w:pos="799"/>
              </w:tabs>
              <w:spacing w:after="0" w:line="380" w:lineRule="exact"/>
              <w:ind w:left="-108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(254)</w:t>
            </w:r>
          </w:p>
        </w:tc>
        <w:tc>
          <w:tcPr>
            <w:tcW w:w="264" w:type="dxa"/>
            <w:shd w:val="clear" w:color="auto" w:fill="auto"/>
            <w:vAlign w:val="center"/>
          </w:tcPr>
          <w:p w14:paraId="1A58BD73" w14:textId="77777777" w:rsidR="00595822" w:rsidRPr="00C20284" w:rsidRDefault="00595822" w:rsidP="00F0316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  <w:shd w:val="clear" w:color="auto" w:fill="auto"/>
            <w:vAlign w:val="center"/>
          </w:tcPr>
          <w:p w14:paraId="5968963B" w14:textId="068F9385" w:rsidR="00595822" w:rsidRPr="00690E2C" w:rsidRDefault="00C25A64" w:rsidP="00C25A64">
            <w:pPr>
              <w:pStyle w:val="block"/>
              <w:tabs>
                <w:tab w:val="decimal" w:pos="1006"/>
              </w:tabs>
              <w:spacing w:after="0" w:line="380" w:lineRule="exact"/>
              <w:ind w:left="-90" w:right="-2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0E2C">
              <w:rPr>
                <w:rFonts w:ascii="Angsana New" w:hAnsi="Angsana New"/>
                <w:sz w:val="30"/>
                <w:szCs w:val="30"/>
              </w:rPr>
              <w:t>(1,182)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C582AC8" w14:textId="77777777" w:rsidR="00595822" w:rsidRPr="00690E2C" w:rsidRDefault="00595822" w:rsidP="00F0316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7D6DE9DC" w14:textId="464A79C9" w:rsidR="00595822" w:rsidRPr="00690E2C" w:rsidRDefault="00A375AC" w:rsidP="00A375AC">
            <w:pPr>
              <w:pStyle w:val="block"/>
              <w:tabs>
                <w:tab w:val="decimal" w:pos="763"/>
              </w:tabs>
              <w:spacing w:after="0" w:line="380" w:lineRule="exact"/>
              <w:ind w:left="-135" w:right="-106"/>
              <w:rPr>
                <w:rFonts w:ascii="Angsana New" w:hAnsi="Angsana New"/>
                <w:sz w:val="30"/>
                <w:szCs w:val="30"/>
              </w:rPr>
            </w:pPr>
            <w:r w:rsidRPr="00690E2C">
              <w:rPr>
                <w:rFonts w:ascii="Angsana New" w:hAnsi="Angsana New"/>
                <w:sz w:val="30"/>
                <w:szCs w:val="30"/>
              </w:rPr>
              <w:t>(2,251)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CB18764" w14:textId="77777777" w:rsidR="00595822" w:rsidRPr="00690E2C" w:rsidRDefault="00595822" w:rsidP="00F0316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41A40BE0" w14:textId="617A9FA0" w:rsidR="00595822" w:rsidRPr="00690E2C" w:rsidRDefault="00080FFB" w:rsidP="00F03164">
            <w:pPr>
              <w:pStyle w:val="block"/>
              <w:tabs>
                <w:tab w:val="decimal" w:pos="796"/>
              </w:tabs>
              <w:spacing w:after="0" w:line="380" w:lineRule="exact"/>
              <w:ind w:left="-104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(792)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D6876A7" w14:textId="77777777" w:rsidR="00595822" w:rsidRPr="00690E2C" w:rsidRDefault="00595822" w:rsidP="00F0316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3B9CBC2F" w14:textId="4918647E" w:rsidR="00595822" w:rsidRPr="00690E2C" w:rsidRDefault="00E65A89" w:rsidP="00F03164">
            <w:pPr>
              <w:pStyle w:val="block"/>
              <w:tabs>
                <w:tab w:val="decimal" w:pos="910"/>
              </w:tabs>
              <w:spacing w:after="0" w:line="380" w:lineRule="exact"/>
              <w:ind w:left="-110" w:right="-124"/>
              <w:rPr>
                <w:rFonts w:ascii="Angsana New" w:hAnsi="Angsana New"/>
                <w:sz w:val="30"/>
                <w:szCs w:val="30"/>
              </w:rPr>
            </w:pPr>
            <w:r w:rsidRPr="00690E2C">
              <w:rPr>
                <w:rFonts w:ascii="Angsana New" w:hAnsi="Angsana New"/>
                <w:sz w:val="30"/>
                <w:szCs w:val="30"/>
              </w:rPr>
              <w:t>(33)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6EC36E9" w14:textId="77777777" w:rsidR="00595822" w:rsidRPr="00690E2C" w:rsidRDefault="00595822" w:rsidP="00F0316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2F034856" w14:textId="57CEC5D2" w:rsidR="00595822" w:rsidRPr="00690E2C" w:rsidRDefault="00753350" w:rsidP="00026895">
            <w:pPr>
              <w:pStyle w:val="block"/>
              <w:tabs>
                <w:tab w:val="decimal" w:pos="731"/>
              </w:tabs>
              <w:spacing w:after="0" w:line="380" w:lineRule="exact"/>
              <w:ind w:left="-86" w:right="-124"/>
              <w:rPr>
                <w:rFonts w:ascii="Angsana New" w:hAnsi="Angsana New"/>
                <w:sz w:val="30"/>
                <w:szCs w:val="30"/>
              </w:rPr>
            </w:pPr>
            <w:r w:rsidRPr="00690E2C">
              <w:rPr>
                <w:rFonts w:ascii="Angsana New" w:hAnsi="Angsana New"/>
                <w:sz w:val="30"/>
                <w:szCs w:val="30"/>
              </w:rPr>
              <w:t>(4,512)</w:t>
            </w:r>
          </w:p>
        </w:tc>
      </w:tr>
      <w:tr w:rsidR="00595822" w:rsidRPr="00C20284" w14:paraId="24B98EB3" w14:textId="77777777" w:rsidTr="00A95743">
        <w:trPr>
          <w:trHeight w:hRule="exact" w:val="372"/>
        </w:trPr>
        <w:tc>
          <w:tcPr>
            <w:tcW w:w="2340" w:type="dxa"/>
            <w:vAlign w:val="center"/>
          </w:tcPr>
          <w:p w14:paraId="4FB81064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</w:t>
            </w:r>
          </w:p>
        </w:tc>
        <w:tc>
          <w:tcPr>
            <w:tcW w:w="1053" w:type="dxa"/>
            <w:shd w:val="clear" w:color="auto" w:fill="auto"/>
            <w:vAlign w:val="center"/>
          </w:tcPr>
          <w:p w14:paraId="6359B141" w14:textId="77777777" w:rsidR="00595822" w:rsidRPr="00C20284" w:rsidRDefault="00595822" w:rsidP="00F03164">
            <w:pPr>
              <w:pStyle w:val="block"/>
              <w:tabs>
                <w:tab w:val="decimal" w:pos="799"/>
              </w:tabs>
              <w:spacing w:after="0" w:line="380" w:lineRule="exact"/>
              <w:ind w:left="-108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02F1FE28" w14:textId="77777777" w:rsidR="00595822" w:rsidRPr="00C20284" w:rsidRDefault="00595822" w:rsidP="00F0316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  <w:shd w:val="clear" w:color="auto" w:fill="auto"/>
            <w:vAlign w:val="center"/>
          </w:tcPr>
          <w:p w14:paraId="18AFFB75" w14:textId="77777777" w:rsidR="00595822" w:rsidRPr="00B12D5B" w:rsidRDefault="00595822" w:rsidP="00F03164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24E7074" w14:textId="77777777" w:rsidR="00595822" w:rsidRPr="00C20284" w:rsidRDefault="00595822" w:rsidP="00F0316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063CDE6C" w14:textId="77777777" w:rsidR="00595822" w:rsidRPr="00A375AC" w:rsidRDefault="00595822" w:rsidP="00F03164">
            <w:pPr>
              <w:pStyle w:val="block"/>
              <w:tabs>
                <w:tab w:val="decimal" w:pos="763"/>
              </w:tabs>
              <w:spacing w:after="0" w:line="380" w:lineRule="exact"/>
              <w:ind w:left="-135" w:right="-10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82D8543" w14:textId="77777777" w:rsidR="00595822" w:rsidRPr="00C20284" w:rsidRDefault="00595822" w:rsidP="00F0316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355E45BD" w14:textId="77777777" w:rsidR="00595822" w:rsidRPr="00462320" w:rsidRDefault="00595822" w:rsidP="00F03164">
            <w:pPr>
              <w:pStyle w:val="block"/>
              <w:tabs>
                <w:tab w:val="decimal" w:pos="796"/>
              </w:tabs>
              <w:spacing w:after="0" w:line="380" w:lineRule="exact"/>
              <w:ind w:left="-104" w:right="-10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CA63ACC" w14:textId="77777777" w:rsidR="00595822" w:rsidRPr="00C20284" w:rsidRDefault="00595822" w:rsidP="00F0316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102AADD5" w14:textId="77777777" w:rsidR="00595822" w:rsidRPr="00C20284" w:rsidRDefault="00595822" w:rsidP="00F03164">
            <w:pPr>
              <w:pStyle w:val="block"/>
              <w:tabs>
                <w:tab w:val="decimal" w:pos="910"/>
              </w:tabs>
              <w:spacing w:after="0" w:line="380" w:lineRule="exact"/>
              <w:ind w:left="-110" w:right="-1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05B7276" w14:textId="77777777" w:rsidR="00595822" w:rsidRPr="00C20284" w:rsidRDefault="00595822" w:rsidP="00F0316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5F42E78A" w14:textId="77777777" w:rsidR="00595822" w:rsidRPr="00E76486" w:rsidRDefault="00595822" w:rsidP="00026895">
            <w:pPr>
              <w:pStyle w:val="block"/>
              <w:tabs>
                <w:tab w:val="decimal" w:pos="731"/>
              </w:tabs>
              <w:spacing w:after="0" w:line="380" w:lineRule="exact"/>
              <w:ind w:left="-86" w:right="-12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BA62C2" w:rsidRPr="00C20284" w14:paraId="1A2DAC2D" w14:textId="77777777" w:rsidTr="00A95743">
        <w:trPr>
          <w:trHeight w:val="372"/>
        </w:trPr>
        <w:tc>
          <w:tcPr>
            <w:tcW w:w="2340" w:type="dxa"/>
            <w:vAlign w:val="center"/>
          </w:tcPr>
          <w:p w14:paraId="7DA41C46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20284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DDB2ED" w14:textId="6B8686A8" w:rsidR="00595822" w:rsidRPr="00C20284" w:rsidRDefault="000404C5" w:rsidP="00F03164">
            <w:pPr>
              <w:pStyle w:val="block"/>
              <w:tabs>
                <w:tab w:val="decimal" w:pos="799"/>
              </w:tabs>
              <w:spacing w:after="0" w:line="380" w:lineRule="exact"/>
              <w:ind w:left="-108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</w:t>
            </w:r>
            <w:r w:rsidR="00690E2C">
              <w:rPr>
                <w:rFonts w:ascii="Angsana New" w:hAnsi="Angsana New"/>
                <w:sz w:val="30"/>
                <w:szCs w:val="30"/>
                <w:lang w:val="en-US" w:bidi="th-TH"/>
              </w:rPr>
              <w:t>72</w:t>
            </w:r>
          </w:p>
        </w:tc>
        <w:tc>
          <w:tcPr>
            <w:tcW w:w="264" w:type="dxa"/>
            <w:shd w:val="clear" w:color="auto" w:fill="auto"/>
            <w:vAlign w:val="center"/>
          </w:tcPr>
          <w:p w14:paraId="2325ED90" w14:textId="77777777" w:rsidR="00595822" w:rsidRPr="00C20284" w:rsidRDefault="00595822" w:rsidP="00F0316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178163" w14:textId="0849895B" w:rsidR="00595822" w:rsidRPr="00B93209" w:rsidRDefault="00E67C07" w:rsidP="00F03164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6,434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DCB5ECB" w14:textId="77777777" w:rsidR="00595822" w:rsidRPr="00B93209" w:rsidRDefault="00595822" w:rsidP="00F0316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009BE9" w14:textId="61150FE9" w:rsidR="00595822" w:rsidRPr="00B93209" w:rsidRDefault="00E85443" w:rsidP="00F03164">
            <w:pPr>
              <w:pStyle w:val="block"/>
              <w:tabs>
                <w:tab w:val="decimal" w:pos="763"/>
              </w:tabs>
              <w:spacing w:after="0" w:line="380" w:lineRule="exact"/>
              <w:ind w:left="-135" w:right="-10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690E2C" w:rsidRPr="00B9320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86A4349" w14:textId="77777777" w:rsidR="00595822" w:rsidRPr="00B93209" w:rsidRDefault="00595822" w:rsidP="00F0316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A43B49" w14:textId="64116EDF" w:rsidR="00595822" w:rsidRPr="00B93209" w:rsidRDefault="008A5B65" w:rsidP="00F03164">
            <w:pPr>
              <w:pStyle w:val="block"/>
              <w:tabs>
                <w:tab w:val="decimal" w:pos="796"/>
              </w:tabs>
              <w:spacing w:after="0" w:line="380" w:lineRule="exact"/>
              <w:ind w:left="-104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A832B6B" w14:textId="77777777" w:rsidR="00595822" w:rsidRPr="00B93209" w:rsidRDefault="00595822" w:rsidP="00F0316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25A827" w14:textId="2D705AC7" w:rsidR="00595822" w:rsidRPr="00B93209" w:rsidRDefault="00E65A89" w:rsidP="00F03164">
            <w:pPr>
              <w:pStyle w:val="block"/>
              <w:tabs>
                <w:tab w:val="decimal" w:pos="910"/>
              </w:tabs>
              <w:spacing w:after="0" w:line="380" w:lineRule="exact"/>
              <w:ind w:left="-110" w:right="-124"/>
              <w:rPr>
                <w:rFonts w:ascii="Angsana New" w:hAnsi="Angsana New"/>
                <w:sz w:val="30"/>
                <w:szCs w:val="30"/>
              </w:rPr>
            </w:pPr>
            <w:r w:rsidRPr="00B93209">
              <w:rPr>
                <w:rFonts w:ascii="Angsana New" w:hAnsi="Angsana New"/>
                <w:sz w:val="30"/>
                <w:szCs w:val="30"/>
              </w:rPr>
              <w:t>2,</w:t>
            </w:r>
            <w:r w:rsidR="004D13B7" w:rsidRPr="00B9320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4D13B7" w:rsidRPr="00B93209">
              <w:rPr>
                <w:rFonts w:ascii="Angsana New" w:hAnsi="Angsana New"/>
                <w:sz w:val="30"/>
                <w:szCs w:val="30"/>
              </w:rPr>
              <w:t>4</w:t>
            </w:r>
            <w:r w:rsidR="00763507" w:rsidRPr="00B9320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0B09271" w14:textId="77777777" w:rsidR="00595822" w:rsidRPr="00B93209" w:rsidRDefault="00595822" w:rsidP="00F0316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EEF4AE" w14:textId="798E853C" w:rsidR="00595822" w:rsidRPr="00B93209" w:rsidRDefault="00E67C38" w:rsidP="00026895">
            <w:pPr>
              <w:pStyle w:val="block"/>
              <w:tabs>
                <w:tab w:val="decimal" w:pos="731"/>
              </w:tabs>
              <w:spacing w:after="0" w:line="380" w:lineRule="exact"/>
              <w:ind w:left="-86" w:right="-1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  <w:r w:rsidR="00080FFB" w:rsidRPr="00B93209">
              <w:rPr>
                <w:rFonts w:ascii="Angsana New" w:hAnsi="Angsana New"/>
                <w:sz w:val="30"/>
                <w:szCs w:val="30"/>
              </w:rPr>
              <w:t>,</w:t>
            </w:r>
            <w:r w:rsidR="00852570">
              <w:rPr>
                <w:rFonts w:ascii="Angsana New" w:hAnsi="Angsana New"/>
                <w:sz w:val="30"/>
                <w:szCs w:val="30"/>
              </w:rPr>
              <w:t>984</w:t>
            </w:r>
          </w:p>
        </w:tc>
      </w:tr>
      <w:tr w:rsidR="00BA62C2" w:rsidRPr="00C20284" w14:paraId="381CC99F" w14:textId="77777777" w:rsidTr="00A95743">
        <w:trPr>
          <w:trHeight w:hRule="exact" w:val="372"/>
        </w:trPr>
        <w:tc>
          <w:tcPr>
            <w:tcW w:w="2340" w:type="dxa"/>
            <w:vAlign w:val="center"/>
          </w:tcPr>
          <w:p w14:paraId="653302A7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3C661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F9A55E" w14:textId="3CD3FDF8" w:rsidR="00595822" w:rsidRPr="00C20284" w:rsidRDefault="000404C5" w:rsidP="00F03164">
            <w:pPr>
              <w:pStyle w:val="block"/>
              <w:tabs>
                <w:tab w:val="decimal" w:pos="799"/>
              </w:tabs>
              <w:spacing w:after="0" w:line="380" w:lineRule="exact"/>
              <w:ind w:left="-135" w:right="-11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53,820</w:t>
            </w:r>
          </w:p>
        </w:tc>
        <w:tc>
          <w:tcPr>
            <w:tcW w:w="264" w:type="dxa"/>
            <w:shd w:val="clear" w:color="auto" w:fill="auto"/>
            <w:vAlign w:val="center"/>
          </w:tcPr>
          <w:p w14:paraId="344A0C26" w14:textId="77777777" w:rsidR="00595822" w:rsidRPr="00C20284" w:rsidRDefault="00595822" w:rsidP="00F03164">
            <w:pPr>
              <w:pStyle w:val="block"/>
              <w:spacing w:after="0" w:line="380" w:lineRule="exact"/>
              <w:ind w:left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C0D12B" w14:textId="1AFBE631" w:rsidR="00595822" w:rsidRPr="00C20284" w:rsidRDefault="00590ED3" w:rsidP="00F03164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127</w:t>
            </w:r>
            <w:r w:rsidR="00C15FD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432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B251D69" w14:textId="77777777" w:rsidR="00595822" w:rsidRPr="00C20284" w:rsidRDefault="00595822" w:rsidP="00F0316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E6273A" w14:textId="1413D0A2" w:rsidR="00595822" w:rsidRPr="00C20284" w:rsidRDefault="008A5B65" w:rsidP="00F03164">
            <w:pPr>
              <w:pStyle w:val="block"/>
              <w:tabs>
                <w:tab w:val="decimal" w:pos="763"/>
              </w:tabs>
              <w:spacing w:after="0" w:line="380" w:lineRule="exact"/>
              <w:ind w:left="-135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122</w:t>
            </w:r>
            <w:r w:rsidR="000D1A6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537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D7BACFE" w14:textId="77777777" w:rsidR="00595822" w:rsidRPr="00C20284" w:rsidRDefault="00595822" w:rsidP="00F0316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A86CB5" w14:textId="60274CA0" w:rsidR="00595822" w:rsidRPr="00C20284" w:rsidRDefault="00EB0AFE" w:rsidP="00F03164">
            <w:pPr>
              <w:pStyle w:val="block"/>
              <w:tabs>
                <w:tab w:val="decimal" w:pos="796"/>
              </w:tabs>
              <w:spacing w:after="0" w:line="380" w:lineRule="exact"/>
              <w:ind w:left="-104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  <w:r w:rsidR="00336A74" w:rsidRPr="00336A7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940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45F2CD5" w14:textId="77777777" w:rsidR="00595822" w:rsidRPr="00C20284" w:rsidRDefault="00595822" w:rsidP="00F0316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478905" w14:textId="6180E7BA" w:rsidR="00595822" w:rsidRPr="00C20284" w:rsidRDefault="004D13B7" w:rsidP="00F03164">
            <w:pPr>
              <w:pStyle w:val="block"/>
              <w:tabs>
                <w:tab w:val="decimal" w:pos="910"/>
              </w:tabs>
              <w:spacing w:after="0" w:line="380" w:lineRule="exact"/>
              <w:ind w:left="-110" w:right="-12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25,27</w:t>
            </w:r>
            <w:r w:rsidR="00E071A1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D607403" w14:textId="77777777" w:rsidR="00595822" w:rsidRPr="00C20284" w:rsidRDefault="00595822" w:rsidP="00F03164">
            <w:pPr>
              <w:pStyle w:val="block"/>
              <w:spacing w:after="0" w:line="380" w:lineRule="exact"/>
              <w:ind w:lef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4F5FD9" w14:textId="61BD5CB1" w:rsidR="00595822" w:rsidRPr="00C20284" w:rsidRDefault="00852570" w:rsidP="00026895">
            <w:pPr>
              <w:pStyle w:val="block"/>
              <w:tabs>
                <w:tab w:val="decimal" w:pos="731"/>
              </w:tabs>
              <w:spacing w:after="0" w:line="380" w:lineRule="exact"/>
              <w:ind w:left="-86" w:right="-12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345</w:t>
            </w:r>
            <w:r w:rsidR="00FA673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001</w:t>
            </w:r>
          </w:p>
        </w:tc>
      </w:tr>
      <w:tr w:rsidR="00595822" w:rsidRPr="00C20284" w14:paraId="3014ACF7" w14:textId="77777777" w:rsidTr="00A95743">
        <w:trPr>
          <w:trHeight w:hRule="exact" w:val="372"/>
        </w:trPr>
        <w:tc>
          <w:tcPr>
            <w:tcW w:w="2340" w:type="dxa"/>
            <w:vAlign w:val="center"/>
          </w:tcPr>
          <w:p w14:paraId="436F9EAC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14:paraId="2C26F205" w14:textId="77777777" w:rsidR="00595822" w:rsidRPr="00C20284" w:rsidRDefault="00595822" w:rsidP="00F03164">
            <w:pPr>
              <w:pStyle w:val="block"/>
              <w:tabs>
                <w:tab w:val="decimal" w:pos="673"/>
              </w:tabs>
              <w:spacing w:after="0" w:line="240" w:lineRule="auto"/>
              <w:ind w:left="-13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6D1F72DE" w14:textId="77777777" w:rsidR="00595822" w:rsidRPr="00C20284" w:rsidRDefault="00595822" w:rsidP="00F03164">
            <w:pPr>
              <w:pStyle w:val="block"/>
              <w:tabs>
                <w:tab w:val="decimal" w:pos="673"/>
              </w:tabs>
              <w:spacing w:after="0"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  <w:shd w:val="clear" w:color="auto" w:fill="auto"/>
            <w:vAlign w:val="center"/>
          </w:tcPr>
          <w:p w14:paraId="6A86B2AB" w14:textId="77777777" w:rsidR="00595822" w:rsidRPr="00C20284" w:rsidRDefault="00595822" w:rsidP="00F03164">
            <w:pPr>
              <w:pStyle w:val="block"/>
              <w:tabs>
                <w:tab w:val="decimal" w:pos="673"/>
                <w:tab w:val="decimal" w:pos="972"/>
              </w:tabs>
              <w:spacing w:after="0"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C814C6C" w14:textId="77777777" w:rsidR="00595822" w:rsidRPr="00C20284" w:rsidRDefault="00595822" w:rsidP="00F03164">
            <w:pPr>
              <w:pStyle w:val="block"/>
              <w:tabs>
                <w:tab w:val="decimal" w:pos="673"/>
              </w:tabs>
              <w:spacing w:after="0"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175DA035" w14:textId="77777777" w:rsidR="00595822" w:rsidRPr="00C20284" w:rsidRDefault="00595822" w:rsidP="00F03164">
            <w:pPr>
              <w:pStyle w:val="block"/>
              <w:tabs>
                <w:tab w:val="decimal" w:pos="794"/>
              </w:tabs>
              <w:spacing w:after="0" w:line="240" w:lineRule="auto"/>
              <w:ind w:left="-130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DD7C3FA" w14:textId="77777777" w:rsidR="00595822" w:rsidRPr="00C20284" w:rsidRDefault="00595822" w:rsidP="00F03164">
            <w:pPr>
              <w:pStyle w:val="block"/>
              <w:tabs>
                <w:tab w:val="decimal" w:pos="673"/>
              </w:tabs>
              <w:spacing w:after="0"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59864CE6" w14:textId="77777777" w:rsidR="00595822" w:rsidRPr="00C20284" w:rsidRDefault="00595822" w:rsidP="00F03164">
            <w:pPr>
              <w:pStyle w:val="block"/>
              <w:tabs>
                <w:tab w:val="decimal" w:pos="591"/>
              </w:tabs>
              <w:spacing w:after="0" w:line="240" w:lineRule="auto"/>
              <w:ind w:left="-135" w:right="-3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040EFCB" w14:textId="77777777" w:rsidR="00595822" w:rsidRPr="00C20284" w:rsidRDefault="00595822" w:rsidP="00F03164">
            <w:pPr>
              <w:pStyle w:val="block"/>
              <w:tabs>
                <w:tab w:val="decimal" w:pos="673"/>
              </w:tabs>
              <w:spacing w:after="0"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263C093A" w14:textId="77777777" w:rsidR="00595822" w:rsidRPr="00C20284" w:rsidRDefault="00595822" w:rsidP="00F03164">
            <w:pPr>
              <w:pStyle w:val="block"/>
              <w:tabs>
                <w:tab w:val="decimal" w:pos="673"/>
              </w:tabs>
              <w:spacing w:after="0" w:line="240" w:lineRule="auto"/>
              <w:ind w:left="-13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83ABEAC" w14:textId="77777777" w:rsidR="00595822" w:rsidRPr="00C20284" w:rsidRDefault="00595822" w:rsidP="00F03164">
            <w:pPr>
              <w:pStyle w:val="block"/>
              <w:tabs>
                <w:tab w:val="decimal" w:pos="673"/>
              </w:tabs>
              <w:spacing w:after="0"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30B1CD10" w14:textId="77777777" w:rsidR="00595822" w:rsidRPr="00C20284" w:rsidRDefault="00595822" w:rsidP="00F03164">
            <w:pPr>
              <w:pStyle w:val="block"/>
              <w:tabs>
                <w:tab w:val="decimal" w:pos="792"/>
              </w:tabs>
              <w:spacing w:after="0"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5822" w:rsidRPr="00C20284" w14:paraId="47B8B53F" w14:textId="77777777" w:rsidTr="00A95743">
        <w:trPr>
          <w:trHeight w:hRule="exact" w:val="372"/>
        </w:trPr>
        <w:tc>
          <w:tcPr>
            <w:tcW w:w="2340" w:type="dxa"/>
            <w:vAlign w:val="center"/>
          </w:tcPr>
          <w:p w14:paraId="243C4484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14:paraId="371D4C0D" w14:textId="77777777" w:rsidR="00595822" w:rsidRPr="00C20284" w:rsidRDefault="00595822" w:rsidP="00F03164">
            <w:pPr>
              <w:pStyle w:val="block"/>
              <w:tabs>
                <w:tab w:val="decimal" w:pos="673"/>
              </w:tabs>
              <w:spacing w:after="0" w:line="240" w:lineRule="auto"/>
              <w:ind w:left="-13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79FB6F3A" w14:textId="77777777" w:rsidR="00595822" w:rsidRPr="00C20284" w:rsidRDefault="00595822" w:rsidP="00F03164">
            <w:pPr>
              <w:pStyle w:val="block"/>
              <w:tabs>
                <w:tab w:val="decimal" w:pos="673"/>
              </w:tabs>
              <w:spacing w:after="0"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  <w:shd w:val="clear" w:color="auto" w:fill="auto"/>
            <w:vAlign w:val="center"/>
          </w:tcPr>
          <w:p w14:paraId="3DE7027A" w14:textId="77777777" w:rsidR="00595822" w:rsidRPr="00C20284" w:rsidRDefault="00595822" w:rsidP="00F03164">
            <w:pPr>
              <w:pStyle w:val="block"/>
              <w:tabs>
                <w:tab w:val="decimal" w:pos="673"/>
                <w:tab w:val="decimal" w:pos="972"/>
              </w:tabs>
              <w:spacing w:after="0"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256C647" w14:textId="77777777" w:rsidR="00595822" w:rsidRPr="00C20284" w:rsidRDefault="00595822" w:rsidP="00F03164">
            <w:pPr>
              <w:pStyle w:val="block"/>
              <w:tabs>
                <w:tab w:val="decimal" w:pos="673"/>
              </w:tabs>
              <w:spacing w:after="0"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36018855" w14:textId="77777777" w:rsidR="00595822" w:rsidRPr="00C20284" w:rsidRDefault="00595822" w:rsidP="00F03164">
            <w:pPr>
              <w:pStyle w:val="block"/>
              <w:tabs>
                <w:tab w:val="decimal" w:pos="794"/>
              </w:tabs>
              <w:spacing w:after="0" w:line="240" w:lineRule="auto"/>
              <w:ind w:left="-130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3D7E5FD" w14:textId="77777777" w:rsidR="00595822" w:rsidRPr="00C20284" w:rsidRDefault="00595822" w:rsidP="00F03164">
            <w:pPr>
              <w:pStyle w:val="block"/>
              <w:tabs>
                <w:tab w:val="decimal" w:pos="673"/>
              </w:tabs>
              <w:spacing w:after="0"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3C9F1532" w14:textId="77777777" w:rsidR="00595822" w:rsidRPr="00C20284" w:rsidRDefault="00595822" w:rsidP="00F03164">
            <w:pPr>
              <w:pStyle w:val="block"/>
              <w:tabs>
                <w:tab w:val="decimal" w:pos="591"/>
              </w:tabs>
              <w:spacing w:after="0" w:line="240" w:lineRule="auto"/>
              <w:ind w:left="-135" w:right="-3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DFCE36D" w14:textId="77777777" w:rsidR="00595822" w:rsidRPr="00C20284" w:rsidRDefault="00595822" w:rsidP="00F03164">
            <w:pPr>
              <w:pStyle w:val="block"/>
              <w:tabs>
                <w:tab w:val="decimal" w:pos="673"/>
              </w:tabs>
              <w:spacing w:after="0"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29AD9248" w14:textId="77777777" w:rsidR="00595822" w:rsidRPr="00C20284" w:rsidRDefault="00595822" w:rsidP="00F03164">
            <w:pPr>
              <w:pStyle w:val="block"/>
              <w:tabs>
                <w:tab w:val="decimal" w:pos="673"/>
              </w:tabs>
              <w:spacing w:after="0" w:line="240" w:lineRule="auto"/>
              <w:ind w:left="-13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2D1AB27" w14:textId="77777777" w:rsidR="00595822" w:rsidRPr="00C20284" w:rsidRDefault="00595822" w:rsidP="00F03164">
            <w:pPr>
              <w:pStyle w:val="block"/>
              <w:tabs>
                <w:tab w:val="decimal" w:pos="673"/>
              </w:tabs>
              <w:spacing w:after="0"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409FA639" w14:textId="77777777" w:rsidR="00595822" w:rsidRPr="00C20284" w:rsidRDefault="00595822" w:rsidP="00F03164">
            <w:pPr>
              <w:pStyle w:val="block"/>
              <w:tabs>
                <w:tab w:val="decimal" w:pos="792"/>
              </w:tabs>
              <w:spacing w:after="0"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5822" w:rsidRPr="00C20284" w14:paraId="4068B67A" w14:textId="77777777" w:rsidTr="00A95743">
        <w:trPr>
          <w:trHeight w:hRule="exact" w:val="372"/>
        </w:trPr>
        <w:tc>
          <w:tcPr>
            <w:tcW w:w="2340" w:type="dxa"/>
            <w:vAlign w:val="center"/>
          </w:tcPr>
          <w:p w14:paraId="140E08E2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14:paraId="79777527" w14:textId="77777777" w:rsidR="00595822" w:rsidRPr="00C20284" w:rsidRDefault="00595822" w:rsidP="00F03164">
            <w:pPr>
              <w:pStyle w:val="block"/>
              <w:tabs>
                <w:tab w:val="decimal" w:pos="673"/>
              </w:tabs>
              <w:spacing w:after="0" w:line="240" w:lineRule="auto"/>
              <w:ind w:left="-13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76D65C11" w14:textId="77777777" w:rsidR="00595822" w:rsidRPr="00C20284" w:rsidRDefault="00595822" w:rsidP="00F03164">
            <w:pPr>
              <w:pStyle w:val="block"/>
              <w:tabs>
                <w:tab w:val="decimal" w:pos="673"/>
              </w:tabs>
              <w:spacing w:after="0"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  <w:shd w:val="clear" w:color="auto" w:fill="auto"/>
            <w:vAlign w:val="center"/>
          </w:tcPr>
          <w:p w14:paraId="1896DE9B" w14:textId="77777777" w:rsidR="00595822" w:rsidRPr="00C20284" w:rsidRDefault="00595822" w:rsidP="00F03164">
            <w:pPr>
              <w:pStyle w:val="block"/>
              <w:tabs>
                <w:tab w:val="decimal" w:pos="673"/>
                <w:tab w:val="decimal" w:pos="972"/>
              </w:tabs>
              <w:spacing w:after="0"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EE69F78" w14:textId="77777777" w:rsidR="00595822" w:rsidRPr="00C20284" w:rsidRDefault="00595822" w:rsidP="00F03164">
            <w:pPr>
              <w:pStyle w:val="block"/>
              <w:tabs>
                <w:tab w:val="decimal" w:pos="673"/>
              </w:tabs>
              <w:spacing w:after="0"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2080C385" w14:textId="77777777" w:rsidR="00595822" w:rsidRPr="00C20284" w:rsidRDefault="00595822" w:rsidP="00F03164">
            <w:pPr>
              <w:pStyle w:val="block"/>
              <w:tabs>
                <w:tab w:val="decimal" w:pos="794"/>
              </w:tabs>
              <w:spacing w:after="0" w:line="240" w:lineRule="auto"/>
              <w:ind w:left="-130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6D981CA" w14:textId="77777777" w:rsidR="00595822" w:rsidRPr="00C20284" w:rsidRDefault="00595822" w:rsidP="00F03164">
            <w:pPr>
              <w:pStyle w:val="block"/>
              <w:tabs>
                <w:tab w:val="decimal" w:pos="673"/>
              </w:tabs>
              <w:spacing w:after="0"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6154C5E6" w14:textId="77777777" w:rsidR="00595822" w:rsidRPr="00C20284" w:rsidRDefault="00595822" w:rsidP="00F03164">
            <w:pPr>
              <w:pStyle w:val="block"/>
              <w:tabs>
                <w:tab w:val="decimal" w:pos="591"/>
              </w:tabs>
              <w:spacing w:after="0" w:line="240" w:lineRule="auto"/>
              <w:ind w:left="-135" w:right="-3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C38E625" w14:textId="77777777" w:rsidR="00595822" w:rsidRPr="00C20284" w:rsidRDefault="00595822" w:rsidP="00F03164">
            <w:pPr>
              <w:pStyle w:val="block"/>
              <w:tabs>
                <w:tab w:val="decimal" w:pos="673"/>
              </w:tabs>
              <w:spacing w:after="0"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7DE1C7E5" w14:textId="77777777" w:rsidR="00595822" w:rsidRPr="00C20284" w:rsidRDefault="00595822" w:rsidP="00F03164">
            <w:pPr>
              <w:pStyle w:val="block"/>
              <w:tabs>
                <w:tab w:val="decimal" w:pos="673"/>
              </w:tabs>
              <w:spacing w:after="0" w:line="240" w:lineRule="auto"/>
              <w:ind w:left="-13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9BE8DB5" w14:textId="77777777" w:rsidR="00595822" w:rsidRPr="00C20284" w:rsidRDefault="00595822" w:rsidP="00F03164">
            <w:pPr>
              <w:pStyle w:val="block"/>
              <w:tabs>
                <w:tab w:val="decimal" w:pos="673"/>
              </w:tabs>
              <w:spacing w:after="0"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7E4F39C8" w14:textId="77777777" w:rsidR="00595822" w:rsidRPr="00C20284" w:rsidRDefault="00595822" w:rsidP="00F03164">
            <w:pPr>
              <w:pStyle w:val="block"/>
              <w:tabs>
                <w:tab w:val="decimal" w:pos="792"/>
              </w:tabs>
              <w:spacing w:after="0"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5822" w:rsidRPr="00C20284" w14:paraId="7FF50D21" w14:textId="77777777" w:rsidTr="00A95743">
        <w:trPr>
          <w:trHeight w:hRule="exact" w:val="372"/>
        </w:trPr>
        <w:tc>
          <w:tcPr>
            <w:tcW w:w="2340" w:type="dxa"/>
            <w:vAlign w:val="center"/>
          </w:tcPr>
          <w:p w14:paraId="0C2D33E0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14:paraId="3D2BCBC7" w14:textId="77777777" w:rsidR="00595822" w:rsidRPr="00C20284" w:rsidRDefault="00595822" w:rsidP="00F03164">
            <w:pPr>
              <w:pStyle w:val="block"/>
              <w:tabs>
                <w:tab w:val="decimal" w:pos="673"/>
              </w:tabs>
              <w:spacing w:after="0" w:line="240" w:lineRule="auto"/>
              <w:ind w:left="-13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54355BFF" w14:textId="77777777" w:rsidR="00595822" w:rsidRPr="00C20284" w:rsidRDefault="00595822" w:rsidP="00F03164">
            <w:pPr>
              <w:pStyle w:val="block"/>
              <w:tabs>
                <w:tab w:val="decimal" w:pos="673"/>
              </w:tabs>
              <w:spacing w:after="0"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  <w:shd w:val="clear" w:color="auto" w:fill="auto"/>
            <w:vAlign w:val="center"/>
          </w:tcPr>
          <w:p w14:paraId="1E172326" w14:textId="77777777" w:rsidR="00595822" w:rsidRPr="00C20284" w:rsidRDefault="00595822" w:rsidP="00F03164">
            <w:pPr>
              <w:pStyle w:val="block"/>
              <w:tabs>
                <w:tab w:val="decimal" w:pos="673"/>
                <w:tab w:val="decimal" w:pos="972"/>
              </w:tabs>
              <w:spacing w:after="0"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8AC36A7" w14:textId="77777777" w:rsidR="00595822" w:rsidRPr="00C20284" w:rsidRDefault="00595822" w:rsidP="00F03164">
            <w:pPr>
              <w:pStyle w:val="block"/>
              <w:tabs>
                <w:tab w:val="decimal" w:pos="673"/>
              </w:tabs>
              <w:spacing w:after="0"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01B99A4F" w14:textId="77777777" w:rsidR="00595822" w:rsidRPr="00C20284" w:rsidRDefault="00595822" w:rsidP="00F03164">
            <w:pPr>
              <w:pStyle w:val="block"/>
              <w:tabs>
                <w:tab w:val="decimal" w:pos="794"/>
              </w:tabs>
              <w:spacing w:after="0" w:line="240" w:lineRule="auto"/>
              <w:ind w:left="-130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8618311" w14:textId="77777777" w:rsidR="00595822" w:rsidRPr="00C20284" w:rsidRDefault="00595822" w:rsidP="00F03164">
            <w:pPr>
              <w:pStyle w:val="block"/>
              <w:tabs>
                <w:tab w:val="decimal" w:pos="673"/>
              </w:tabs>
              <w:spacing w:after="0"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5FEE101F" w14:textId="77777777" w:rsidR="00595822" w:rsidRPr="00C20284" w:rsidRDefault="00595822" w:rsidP="00F03164">
            <w:pPr>
              <w:pStyle w:val="block"/>
              <w:tabs>
                <w:tab w:val="decimal" w:pos="591"/>
              </w:tabs>
              <w:spacing w:after="0" w:line="240" w:lineRule="auto"/>
              <w:ind w:left="-135" w:right="-3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AED6A26" w14:textId="77777777" w:rsidR="00595822" w:rsidRPr="00C20284" w:rsidRDefault="00595822" w:rsidP="00F03164">
            <w:pPr>
              <w:pStyle w:val="block"/>
              <w:tabs>
                <w:tab w:val="decimal" w:pos="673"/>
              </w:tabs>
              <w:spacing w:after="0"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110E1B6F" w14:textId="77777777" w:rsidR="00595822" w:rsidRPr="00C20284" w:rsidRDefault="00595822" w:rsidP="00F03164">
            <w:pPr>
              <w:pStyle w:val="block"/>
              <w:tabs>
                <w:tab w:val="decimal" w:pos="673"/>
              </w:tabs>
              <w:spacing w:after="0" w:line="240" w:lineRule="auto"/>
              <w:ind w:left="-13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53F2CD1" w14:textId="77777777" w:rsidR="00595822" w:rsidRPr="00C20284" w:rsidRDefault="00595822" w:rsidP="00F03164">
            <w:pPr>
              <w:pStyle w:val="block"/>
              <w:tabs>
                <w:tab w:val="decimal" w:pos="673"/>
              </w:tabs>
              <w:spacing w:after="0"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43A7304F" w14:textId="77777777" w:rsidR="00595822" w:rsidRPr="00C20284" w:rsidRDefault="00595822" w:rsidP="00F03164">
            <w:pPr>
              <w:pStyle w:val="block"/>
              <w:tabs>
                <w:tab w:val="decimal" w:pos="792"/>
              </w:tabs>
              <w:spacing w:after="0"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5822" w:rsidRPr="00C20284" w14:paraId="49479BF6" w14:textId="77777777" w:rsidTr="00A95743">
        <w:trPr>
          <w:trHeight w:hRule="exact" w:val="372"/>
        </w:trPr>
        <w:tc>
          <w:tcPr>
            <w:tcW w:w="2340" w:type="dxa"/>
            <w:vAlign w:val="center"/>
          </w:tcPr>
          <w:p w14:paraId="7705A14C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14:paraId="2E09D99F" w14:textId="77777777" w:rsidR="00595822" w:rsidRPr="00C20284" w:rsidRDefault="00595822" w:rsidP="00F03164">
            <w:pPr>
              <w:pStyle w:val="block"/>
              <w:tabs>
                <w:tab w:val="decimal" w:pos="673"/>
              </w:tabs>
              <w:spacing w:after="0" w:line="240" w:lineRule="auto"/>
              <w:ind w:left="-13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4AEE69B9" w14:textId="77777777" w:rsidR="00595822" w:rsidRPr="00C20284" w:rsidRDefault="00595822" w:rsidP="00F03164">
            <w:pPr>
              <w:pStyle w:val="block"/>
              <w:tabs>
                <w:tab w:val="decimal" w:pos="673"/>
              </w:tabs>
              <w:spacing w:after="0"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  <w:shd w:val="clear" w:color="auto" w:fill="auto"/>
            <w:vAlign w:val="center"/>
          </w:tcPr>
          <w:p w14:paraId="375ACA8E" w14:textId="77777777" w:rsidR="00595822" w:rsidRPr="00C20284" w:rsidRDefault="00595822" w:rsidP="00F03164">
            <w:pPr>
              <w:pStyle w:val="block"/>
              <w:tabs>
                <w:tab w:val="decimal" w:pos="673"/>
                <w:tab w:val="decimal" w:pos="972"/>
              </w:tabs>
              <w:spacing w:after="0"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1197617" w14:textId="77777777" w:rsidR="00595822" w:rsidRPr="00C20284" w:rsidRDefault="00595822" w:rsidP="00F03164">
            <w:pPr>
              <w:pStyle w:val="block"/>
              <w:tabs>
                <w:tab w:val="decimal" w:pos="673"/>
              </w:tabs>
              <w:spacing w:after="0"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38D4154A" w14:textId="77777777" w:rsidR="00595822" w:rsidRPr="00C20284" w:rsidRDefault="00595822" w:rsidP="00F03164">
            <w:pPr>
              <w:pStyle w:val="block"/>
              <w:tabs>
                <w:tab w:val="decimal" w:pos="794"/>
              </w:tabs>
              <w:spacing w:after="0" w:line="240" w:lineRule="auto"/>
              <w:ind w:left="-130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B4195EB" w14:textId="77777777" w:rsidR="00595822" w:rsidRPr="00C20284" w:rsidRDefault="00595822" w:rsidP="00F03164">
            <w:pPr>
              <w:pStyle w:val="block"/>
              <w:tabs>
                <w:tab w:val="decimal" w:pos="673"/>
              </w:tabs>
              <w:spacing w:after="0"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5E2130A3" w14:textId="77777777" w:rsidR="00595822" w:rsidRPr="00C20284" w:rsidRDefault="00595822" w:rsidP="00F03164">
            <w:pPr>
              <w:pStyle w:val="block"/>
              <w:tabs>
                <w:tab w:val="decimal" w:pos="591"/>
              </w:tabs>
              <w:spacing w:after="0" w:line="240" w:lineRule="auto"/>
              <w:ind w:left="-135" w:right="-3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A53B601" w14:textId="77777777" w:rsidR="00595822" w:rsidRPr="00C20284" w:rsidRDefault="00595822" w:rsidP="00F03164">
            <w:pPr>
              <w:pStyle w:val="block"/>
              <w:tabs>
                <w:tab w:val="decimal" w:pos="673"/>
              </w:tabs>
              <w:spacing w:after="0"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387A2792" w14:textId="77777777" w:rsidR="00595822" w:rsidRPr="00C20284" w:rsidRDefault="00595822" w:rsidP="00F03164">
            <w:pPr>
              <w:pStyle w:val="block"/>
              <w:tabs>
                <w:tab w:val="decimal" w:pos="673"/>
              </w:tabs>
              <w:spacing w:after="0" w:line="240" w:lineRule="auto"/>
              <w:ind w:left="-13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14CD266" w14:textId="77777777" w:rsidR="00595822" w:rsidRPr="00C20284" w:rsidRDefault="00595822" w:rsidP="00F03164">
            <w:pPr>
              <w:pStyle w:val="block"/>
              <w:tabs>
                <w:tab w:val="decimal" w:pos="673"/>
              </w:tabs>
              <w:spacing w:after="0"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3B305C09" w14:textId="77777777" w:rsidR="00595822" w:rsidRPr="00C20284" w:rsidRDefault="00595822" w:rsidP="00F03164">
            <w:pPr>
              <w:pStyle w:val="block"/>
              <w:tabs>
                <w:tab w:val="decimal" w:pos="792"/>
              </w:tabs>
              <w:spacing w:after="0"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5B370C46" w14:textId="77777777" w:rsidR="00595822" w:rsidRPr="00C20284" w:rsidRDefault="00595822" w:rsidP="00595822">
      <w:pPr>
        <w:pStyle w:val="acctmergecolhdg"/>
        <w:tabs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30"/>
          <w:szCs w:val="30"/>
        </w:rPr>
      </w:pPr>
    </w:p>
    <w:p w14:paraId="69DEC673" w14:textId="77777777" w:rsidR="00595822" w:rsidRPr="00C20284" w:rsidRDefault="00595822" w:rsidP="005958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lang w:val="en-GB" w:bidi="ar-SA"/>
        </w:rPr>
      </w:pPr>
      <w:r w:rsidRPr="00C20284">
        <w:rPr>
          <w:rFonts w:ascii="Angsana New" w:hAnsi="Angsana New"/>
          <w:sz w:val="30"/>
          <w:szCs w:val="30"/>
        </w:rPr>
        <w:br w:type="page"/>
      </w:r>
    </w:p>
    <w:p w14:paraId="22700EA2" w14:textId="77777777" w:rsidR="00595822" w:rsidRPr="00C20284" w:rsidRDefault="00595822" w:rsidP="00595822">
      <w:pPr>
        <w:pStyle w:val="acctmergecolhdg"/>
        <w:tabs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b w:val="0"/>
          <w:bCs/>
          <w:sz w:val="30"/>
          <w:szCs w:val="30"/>
          <w:lang w:bidi="th-TH"/>
        </w:rPr>
      </w:pPr>
      <w:r w:rsidRPr="009711B9">
        <w:rPr>
          <w:rFonts w:ascii="Angsana New" w:hAnsi="Angsana New"/>
          <w:sz w:val="30"/>
          <w:szCs w:val="30"/>
          <w:lang w:val="en-US"/>
        </w:rPr>
        <w:lastRenderedPageBreak/>
        <w:t>1</w:t>
      </w:r>
      <w:r w:rsidR="003C6613">
        <w:rPr>
          <w:rFonts w:ascii="Angsana New" w:hAnsi="Angsana New"/>
          <w:sz w:val="30"/>
          <w:szCs w:val="30"/>
          <w:lang w:val="en-US"/>
        </w:rPr>
        <w:t>4</w:t>
      </w:r>
      <w:r w:rsidRPr="00C20284">
        <w:rPr>
          <w:rFonts w:ascii="Angsana New" w:hAnsi="Angsana New"/>
          <w:b w:val="0"/>
          <w:bCs/>
          <w:sz w:val="30"/>
          <w:szCs w:val="30"/>
        </w:rPr>
        <w:tab/>
      </w:r>
      <w:r w:rsidRPr="00C20284">
        <w:rPr>
          <w:rFonts w:ascii="Angsana New" w:hAnsi="Angsana New"/>
          <w:b w:val="0"/>
          <w:bCs/>
          <w:sz w:val="30"/>
          <w:szCs w:val="30"/>
          <w:cs/>
          <w:lang w:bidi="th-TH"/>
        </w:rPr>
        <w:t>ที่ดิน อาคารและอุปกรณ์</w:t>
      </w:r>
      <w:r w:rsidRPr="00C20284">
        <w:rPr>
          <w:rFonts w:ascii="Angsana New" w:hAnsi="Angsana New"/>
          <w:b w:val="0"/>
          <w:bCs/>
          <w:sz w:val="30"/>
          <w:szCs w:val="30"/>
          <w:lang w:bidi="th-TH"/>
        </w:rPr>
        <w:t xml:space="preserve"> </w:t>
      </w:r>
      <w:r w:rsidRPr="00C20284">
        <w:rPr>
          <w:rFonts w:ascii="Angsana New" w:hAnsi="Angsana New"/>
          <w:b w:val="0"/>
          <w:bCs/>
          <w:sz w:val="30"/>
          <w:szCs w:val="30"/>
          <w:cs/>
          <w:lang w:bidi="th-TH"/>
        </w:rPr>
        <w:t>(ต่อ)</w:t>
      </w:r>
    </w:p>
    <w:p w14:paraId="3FEE230F" w14:textId="77777777" w:rsidR="00595822" w:rsidRPr="00C20284" w:rsidRDefault="00595822" w:rsidP="00595822">
      <w:pPr>
        <w:pStyle w:val="acctmergecolhdg"/>
        <w:tabs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b w:val="0"/>
          <w:bCs/>
          <w:sz w:val="30"/>
          <w:szCs w:val="30"/>
          <w:rtl/>
          <w:cs/>
          <w:lang w:bidi="th-TH"/>
        </w:rPr>
      </w:pPr>
    </w:p>
    <w:tbl>
      <w:tblPr>
        <w:tblW w:w="10321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338"/>
        <w:gridCol w:w="1073"/>
        <w:gridCol w:w="271"/>
        <w:gridCol w:w="1358"/>
        <w:gridCol w:w="236"/>
        <w:gridCol w:w="1105"/>
        <w:gridCol w:w="236"/>
        <w:gridCol w:w="1078"/>
        <w:gridCol w:w="236"/>
        <w:gridCol w:w="1159"/>
        <w:gridCol w:w="236"/>
        <w:gridCol w:w="988"/>
        <w:gridCol w:w="7"/>
      </w:tblGrid>
      <w:tr w:rsidR="00595822" w:rsidRPr="00C20284" w14:paraId="6FF2FD26" w14:textId="77777777" w:rsidTr="0094104B">
        <w:trPr>
          <w:trHeight w:hRule="exact" w:val="361"/>
        </w:trPr>
        <w:tc>
          <w:tcPr>
            <w:tcW w:w="2338" w:type="dxa"/>
            <w:vAlign w:val="center"/>
          </w:tcPr>
          <w:p w14:paraId="2DC3D7DC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1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4D3CCB7E" w14:textId="77777777" w:rsidR="00595822" w:rsidRPr="00C20284" w:rsidRDefault="00595822" w:rsidP="00F03164">
            <w:pPr>
              <w:pStyle w:val="block"/>
              <w:tabs>
                <w:tab w:val="decimal" w:pos="673"/>
              </w:tabs>
              <w:spacing w:after="0" w:line="240" w:lineRule="auto"/>
              <w:ind w:left="-135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30577FEF" w14:textId="77777777" w:rsidR="00595822" w:rsidRPr="00C20284" w:rsidRDefault="00595822" w:rsidP="00F03164">
            <w:pPr>
              <w:pStyle w:val="block"/>
              <w:tabs>
                <w:tab w:val="decimal" w:pos="673"/>
              </w:tabs>
              <w:spacing w:after="0" w:line="240" w:lineRule="auto"/>
              <w:ind w:left="-13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14:paraId="27D3C187" w14:textId="77777777" w:rsidR="00595822" w:rsidRPr="00C20284" w:rsidRDefault="00595822" w:rsidP="00F03164">
            <w:pPr>
              <w:pStyle w:val="block"/>
              <w:tabs>
                <w:tab w:val="decimal" w:pos="673"/>
              </w:tabs>
              <w:spacing w:after="0" w:line="240" w:lineRule="auto"/>
              <w:ind w:left="-135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1B41962" w14:textId="77777777" w:rsidR="00595822" w:rsidRPr="00C20284" w:rsidRDefault="00595822" w:rsidP="00F03164">
            <w:pPr>
              <w:pStyle w:val="block"/>
              <w:tabs>
                <w:tab w:val="decimal" w:pos="673"/>
              </w:tabs>
              <w:spacing w:after="0" w:line="240" w:lineRule="auto"/>
              <w:ind w:left="-13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14:paraId="753E870F" w14:textId="77777777" w:rsidR="00595822" w:rsidRPr="00C20284" w:rsidRDefault="00595822" w:rsidP="00F03164">
            <w:pPr>
              <w:pStyle w:val="block"/>
              <w:tabs>
                <w:tab w:val="decimal" w:pos="673"/>
              </w:tabs>
              <w:spacing w:after="0" w:line="240" w:lineRule="auto"/>
              <w:ind w:left="-135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AD04F12" w14:textId="77777777" w:rsidR="00595822" w:rsidRPr="00C20284" w:rsidRDefault="00595822" w:rsidP="00F03164">
            <w:pPr>
              <w:pStyle w:val="block"/>
              <w:tabs>
                <w:tab w:val="decimal" w:pos="673"/>
              </w:tabs>
              <w:spacing w:after="0" w:line="240" w:lineRule="auto"/>
              <w:ind w:left="-13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247669CA" w14:textId="77777777" w:rsidR="00595822" w:rsidRPr="00C20284" w:rsidRDefault="00595822" w:rsidP="00F03164">
            <w:pPr>
              <w:pStyle w:val="block"/>
              <w:tabs>
                <w:tab w:val="decimal" w:pos="673"/>
              </w:tabs>
              <w:spacing w:after="0" w:line="240" w:lineRule="auto"/>
              <w:ind w:left="-135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DC534C9" w14:textId="77777777" w:rsidR="00595822" w:rsidRPr="00C20284" w:rsidRDefault="00595822" w:rsidP="00F03164">
            <w:pPr>
              <w:pStyle w:val="block"/>
              <w:tabs>
                <w:tab w:val="decimal" w:pos="673"/>
              </w:tabs>
              <w:spacing w:after="0" w:line="240" w:lineRule="auto"/>
              <w:ind w:left="-13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90" w:type="dxa"/>
            <w:gridSpan w:val="4"/>
            <w:shd w:val="clear" w:color="auto" w:fill="auto"/>
            <w:vAlign w:val="center"/>
          </w:tcPr>
          <w:p w14:paraId="4186EB05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</w:pPr>
            <w:r w:rsidRPr="00C20284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val="en-GB"/>
              </w:rPr>
              <w:t>(หน่วย</w:t>
            </w:r>
            <w:r w:rsidRPr="00C20284">
              <w:rPr>
                <w:rFonts w:asciiTheme="majorBidi" w:hAnsiTheme="majorBidi" w:cstheme="majorBidi"/>
                <w:i/>
                <w:iCs/>
                <w:sz w:val="29"/>
                <w:szCs w:val="29"/>
              </w:rPr>
              <w:t xml:space="preserve">: </w:t>
            </w:r>
            <w:r w:rsidRPr="00C20284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val="en-GB"/>
              </w:rPr>
              <w:t>ล้านบาท)</w:t>
            </w:r>
          </w:p>
        </w:tc>
      </w:tr>
      <w:tr w:rsidR="00595822" w:rsidRPr="00C20284" w14:paraId="708FE2C9" w14:textId="77777777" w:rsidTr="0094104B">
        <w:trPr>
          <w:trHeight w:hRule="exact" w:val="391"/>
        </w:trPr>
        <w:tc>
          <w:tcPr>
            <w:tcW w:w="2338" w:type="dxa"/>
          </w:tcPr>
          <w:p w14:paraId="57E68EF1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1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7983" w:type="dxa"/>
            <w:gridSpan w:val="1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06A25F" w14:textId="77777777" w:rsidR="00595822" w:rsidRPr="00C20284" w:rsidRDefault="00595822" w:rsidP="00F03164">
            <w:pPr>
              <w:pStyle w:val="block"/>
              <w:spacing w:after="0" w:line="240" w:lineRule="auto"/>
              <w:ind w:left="-135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  <w:rtl/>
                <w:cs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งบการเงินรวม</w:t>
            </w:r>
          </w:p>
        </w:tc>
      </w:tr>
      <w:tr w:rsidR="00595822" w:rsidRPr="00C20284" w14:paraId="5A89C70E" w14:textId="77777777" w:rsidTr="0094104B">
        <w:trPr>
          <w:gridAfter w:val="1"/>
          <w:wAfter w:w="7" w:type="dxa"/>
          <w:trHeight w:hRule="exact" w:val="391"/>
        </w:trPr>
        <w:tc>
          <w:tcPr>
            <w:tcW w:w="2338" w:type="dxa"/>
          </w:tcPr>
          <w:p w14:paraId="5AFC35C6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1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7D768" w14:textId="77777777" w:rsidR="00595822" w:rsidRPr="00C20284" w:rsidRDefault="00595822" w:rsidP="00F03164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FF6886" w14:textId="77777777" w:rsidR="00595822" w:rsidRPr="00C20284" w:rsidRDefault="00595822" w:rsidP="00F03164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59E247" w14:textId="4927A83F" w:rsidR="00595822" w:rsidRPr="00C20284" w:rsidRDefault="00595822" w:rsidP="00F03164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อาคาร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4A9289" w14:textId="77777777" w:rsidR="00595822" w:rsidRPr="00C20284" w:rsidRDefault="00595822" w:rsidP="00F03164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E47C52" w14:textId="77777777" w:rsidR="00595822" w:rsidRPr="00C20284" w:rsidRDefault="00595822" w:rsidP="00F03164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821481" w14:textId="77777777" w:rsidR="00595822" w:rsidRPr="00C20284" w:rsidRDefault="00595822" w:rsidP="00F03164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5973F9" w14:textId="77777777" w:rsidR="00595822" w:rsidRPr="00C20284" w:rsidRDefault="00595822" w:rsidP="00F03164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C312DD" w14:textId="77777777" w:rsidR="00595822" w:rsidRPr="00C20284" w:rsidRDefault="00595822" w:rsidP="00F03164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B78857" w14:textId="77777777" w:rsidR="00595822" w:rsidRPr="00C20284" w:rsidRDefault="00595822" w:rsidP="00F03164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สินทรัพย์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F66C90" w14:textId="77777777" w:rsidR="00595822" w:rsidRPr="00C20284" w:rsidRDefault="00595822" w:rsidP="00F03164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AFACEC" w14:textId="77777777" w:rsidR="00595822" w:rsidRPr="00C20284" w:rsidRDefault="00595822" w:rsidP="00F03164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</w:tr>
      <w:tr w:rsidR="00595822" w:rsidRPr="00C20284" w14:paraId="10F13DFD" w14:textId="77777777" w:rsidTr="0094104B">
        <w:trPr>
          <w:gridAfter w:val="1"/>
          <w:wAfter w:w="7" w:type="dxa"/>
          <w:trHeight w:hRule="exact" w:val="391"/>
        </w:trPr>
        <w:tc>
          <w:tcPr>
            <w:tcW w:w="2338" w:type="dxa"/>
          </w:tcPr>
          <w:p w14:paraId="72A63E72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1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6EB69DDD" w14:textId="77777777" w:rsidR="00595822" w:rsidRPr="00C20284" w:rsidRDefault="00595822" w:rsidP="00F03164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6ED30A43" w14:textId="77777777" w:rsidR="00595822" w:rsidRPr="00C20284" w:rsidRDefault="00595822" w:rsidP="00F03164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313DAA98" w14:textId="77777777" w:rsidR="00595822" w:rsidRPr="00C20284" w:rsidRDefault="00595822" w:rsidP="00F03164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ส่วนปรับปรุง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C6659B" w14:textId="77777777" w:rsidR="00595822" w:rsidRPr="00C20284" w:rsidRDefault="00595822" w:rsidP="00F03164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4734C3B9" w14:textId="77777777" w:rsidR="00595822" w:rsidRPr="00C20284" w:rsidRDefault="00595822" w:rsidP="00F03164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เครื่องจักร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4576EF" w14:textId="77777777" w:rsidR="00595822" w:rsidRPr="00C20284" w:rsidRDefault="00595822" w:rsidP="00F03164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59F089C9" w14:textId="77777777" w:rsidR="00595822" w:rsidRPr="00C20284" w:rsidRDefault="00595822" w:rsidP="00F03164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BE2D17D" w14:textId="77777777" w:rsidR="00595822" w:rsidRPr="00C20284" w:rsidRDefault="00595822" w:rsidP="00F03164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478B90B6" w14:textId="77777777" w:rsidR="00595822" w:rsidRPr="00C20284" w:rsidRDefault="00595822" w:rsidP="00F03164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ระหว่าง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3B69F6" w14:textId="77777777" w:rsidR="00595822" w:rsidRPr="00C20284" w:rsidRDefault="00595822" w:rsidP="00F03164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125CE606" w14:textId="77777777" w:rsidR="00595822" w:rsidRPr="00C20284" w:rsidRDefault="00595822" w:rsidP="00F03164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</w:tr>
      <w:tr w:rsidR="00595822" w:rsidRPr="00C20284" w14:paraId="0EF9A3F5" w14:textId="77777777" w:rsidTr="0094104B">
        <w:trPr>
          <w:gridAfter w:val="1"/>
          <w:wAfter w:w="7" w:type="dxa"/>
          <w:trHeight w:hRule="exact" w:val="391"/>
        </w:trPr>
        <w:tc>
          <w:tcPr>
            <w:tcW w:w="2338" w:type="dxa"/>
          </w:tcPr>
          <w:p w14:paraId="11E3C32B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1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69C2FB32" w14:textId="77777777" w:rsidR="00595822" w:rsidRPr="00C20284" w:rsidRDefault="00595822" w:rsidP="00F03164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782B9E4D" w14:textId="77777777" w:rsidR="00595822" w:rsidRPr="00C20284" w:rsidRDefault="00595822" w:rsidP="00F03164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3C64FAD1" w14:textId="77777777" w:rsidR="00595822" w:rsidRPr="00C20284" w:rsidRDefault="00595822" w:rsidP="00F03164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อาคารและระบบ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F6EDBC" w14:textId="77777777" w:rsidR="00595822" w:rsidRPr="00C20284" w:rsidRDefault="00595822" w:rsidP="00F03164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040AF58E" w14:textId="77777777" w:rsidR="00595822" w:rsidRPr="00C20284" w:rsidRDefault="00595822" w:rsidP="00F03164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และ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7AFB2A" w14:textId="77777777" w:rsidR="00595822" w:rsidRPr="00C20284" w:rsidRDefault="00595822" w:rsidP="00F03164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1002450A" w14:textId="77777777" w:rsidR="00595822" w:rsidRPr="00C20284" w:rsidRDefault="00595822" w:rsidP="00F03164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21F4EC0" w14:textId="77777777" w:rsidR="00595822" w:rsidRPr="00C20284" w:rsidRDefault="00595822" w:rsidP="00F03164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461CE57B" w14:textId="77777777" w:rsidR="00595822" w:rsidRPr="00C20284" w:rsidRDefault="00595822" w:rsidP="00F03164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การก่อสร้าง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9C6F55" w14:textId="77777777" w:rsidR="00595822" w:rsidRPr="00C20284" w:rsidRDefault="00595822" w:rsidP="00F03164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5567ECF0" w14:textId="77777777" w:rsidR="00595822" w:rsidRPr="00C20284" w:rsidRDefault="00595822" w:rsidP="00F03164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</w:tr>
      <w:tr w:rsidR="00EC4DA3" w:rsidRPr="00C20284" w14:paraId="4956EABD" w14:textId="77777777" w:rsidTr="0094104B">
        <w:trPr>
          <w:gridAfter w:val="1"/>
          <w:wAfter w:w="7" w:type="dxa"/>
          <w:trHeight w:val="391"/>
        </w:trPr>
        <w:tc>
          <w:tcPr>
            <w:tcW w:w="2338" w:type="dxa"/>
          </w:tcPr>
          <w:p w14:paraId="1A13AFA5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1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4604EB" w14:textId="77777777" w:rsidR="00595822" w:rsidRPr="00C20284" w:rsidRDefault="00595822" w:rsidP="00F03164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 w:rsidRPr="00C20284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>ที่ดิน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93752C9" w14:textId="77777777" w:rsidR="00595822" w:rsidRPr="00C20284" w:rsidRDefault="00595822" w:rsidP="00F03164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6FB153" w14:textId="77777777" w:rsidR="00595822" w:rsidRPr="00C20284" w:rsidRDefault="00595822" w:rsidP="00F03164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สาธารณูปโภค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F2B03A" w14:textId="77777777" w:rsidR="00595822" w:rsidRPr="00C20284" w:rsidRDefault="00595822" w:rsidP="00F03164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5F5C7D" w14:textId="77777777" w:rsidR="00595822" w:rsidRPr="00C20284" w:rsidRDefault="00595822" w:rsidP="00F03164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อุปกรณ์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6C02D4" w14:textId="77777777" w:rsidR="00595822" w:rsidRPr="00C20284" w:rsidRDefault="00595822" w:rsidP="00F03164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B52335" w14:textId="77777777" w:rsidR="00595822" w:rsidRPr="00C20284" w:rsidRDefault="00595822" w:rsidP="00F03164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อื่นๆ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1477D4" w14:textId="77777777" w:rsidR="00595822" w:rsidRPr="00C20284" w:rsidRDefault="00595822" w:rsidP="00F03164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45D61C" w14:textId="77777777" w:rsidR="00595822" w:rsidRPr="00C20284" w:rsidRDefault="00595822" w:rsidP="00F03164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และติดตั้ง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33BEB3" w14:textId="77777777" w:rsidR="00595822" w:rsidRPr="00C20284" w:rsidRDefault="00595822" w:rsidP="00F03164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279A4A" w14:textId="77777777" w:rsidR="00595822" w:rsidRPr="00C20284" w:rsidRDefault="00595822" w:rsidP="00F03164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รวม</w:t>
            </w:r>
          </w:p>
        </w:tc>
      </w:tr>
      <w:tr w:rsidR="00595822" w:rsidRPr="00C20284" w14:paraId="466EDD95" w14:textId="77777777" w:rsidTr="0094104B">
        <w:trPr>
          <w:gridAfter w:val="1"/>
          <w:wAfter w:w="7" w:type="dxa"/>
          <w:trHeight w:hRule="exact" w:val="375"/>
        </w:trPr>
        <w:tc>
          <w:tcPr>
            <w:tcW w:w="2338" w:type="dxa"/>
            <w:vAlign w:val="center"/>
          </w:tcPr>
          <w:p w14:paraId="2678370B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1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ค่าเสื่อมราคาสะสมและ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6CE4676D" w14:textId="77777777" w:rsidR="00595822" w:rsidRPr="00C20284" w:rsidRDefault="00595822" w:rsidP="00F03164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1160B6EA" w14:textId="77777777" w:rsidR="00595822" w:rsidRPr="00C20284" w:rsidRDefault="00595822" w:rsidP="00F03164">
            <w:pPr>
              <w:pStyle w:val="block"/>
              <w:tabs>
                <w:tab w:val="decimal" w:pos="673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14:paraId="4655DB4A" w14:textId="77777777" w:rsidR="00595822" w:rsidRPr="00C20284" w:rsidRDefault="00595822" w:rsidP="00F03164">
            <w:pPr>
              <w:pStyle w:val="block"/>
              <w:tabs>
                <w:tab w:val="decimal" w:pos="901"/>
              </w:tabs>
              <w:spacing w:after="0" w:line="240" w:lineRule="auto"/>
              <w:ind w:left="-104" w:right="-108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6CA8D22" w14:textId="77777777" w:rsidR="00595822" w:rsidRPr="00C20284" w:rsidRDefault="00595822" w:rsidP="00F03164">
            <w:pPr>
              <w:pStyle w:val="block"/>
              <w:tabs>
                <w:tab w:val="decimal" w:pos="673"/>
              </w:tabs>
              <w:spacing w:after="0" w:line="240" w:lineRule="auto"/>
              <w:ind w:left="-13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14:paraId="039536BC" w14:textId="77777777" w:rsidR="00595822" w:rsidRPr="00C20284" w:rsidRDefault="00595822" w:rsidP="00F03164">
            <w:pPr>
              <w:pStyle w:val="block"/>
              <w:tabs>
                <w:tab w:val="decimal" w:pos="794"/>
              </w:tabs>
              <w:spacing w:after="0" w:line="240" w:lineRule="auto"/>
              <w:ind w:left="-130" w:right="-106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E61748F" w14:textId="77777777" w:rsidR="00595822" w:rsidRPr="00C20284" w:rsidRDefault="00595822" w:rsidP="00F03164">
            <w:pPr>
              <w:pStyle w:val="block"/>
              <w:tabs>
                <w:tab w:val="decimal" w:pos="636"/>
              </w:tabs>
              <w:spacing w:after="0" w:line="240" w:lineRule="auto"/>
              <w:ind w:left="-13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4BC15682" w14:textId="77777777" w:rsidR="00595822" w:rsidRPr="00C20284" w:rsidRDefault="00595822" w:rsidP="00F03164">
            <w:pPr>
              <w:pStyle w:val="block"/>
              <w:tabs>
                <w:tab w:val="decimal" w:pos="798"/>
              </w:tabs>
              <w:spacing w:after="0" w:line="240" w:lineRule="auto"/>
              <w:ind w:left="-135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3209AC8" w14:textId="77777777" w:rsidR="00595822" w:rsidRPr="00C20284" w:rsidRDefault="00595822" w:rsidP="00F03164">
            <w:pPr>
              <w:pStyle w:val="block"/>
              <w:tabs>
                <w:tab w:val="decimal" w:pos="636"/>
              </w:tabs>
              <w:spacing w:after="0" w:line="240" w:lineRule="auto"/>
              <w:ind w:left="-13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14:paraId="24DED787" w14:textId="77777777" w:rsidR="00595822" w:rsidRPr="00C20284" w:rsidRDefault="00595822" w:rsidP="00F03164">
            <w:pPr>
              <w:pStyle w:val="block"/>
              <w:tabs>
                <w:tab w:val="decimal" w:pos="88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3FF2CF6" w14:textId="77777777" w:rsidR="00595822" w:rsidRPr="00C20284" w:rsidRDefault="00595822" w:rsidP="00F03164">
            <w:pPr>
              <w:pStyle w:val="block"/>
              <w:tabs>
                <w:tab w:val="decimal" w:pos="673"/>
              </w:tabs>
              <w:spacing w:after="0" w:line="240" w:lineRule="auto"/>
              <w:ind w:left="-13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3F6CA7D1" w14:textId="77777777" w:rsidR="00595822" w:rsidRPr="00C20284" w:rsidRDefault="00595822" w:rsidP="00F03164">
            <w:pPr>
              <w:pStyle w:val="block"/>
              <w:tabs>
                <w:tab w:val="decimal" w:pos="79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</w:tr>
      <w:tr w:rsidR="00595822" w:rsidRPr="00C20284" w14:paraId="5CC6A8EC" w14:textId="77777777" w:rsidTr="0094104B">
        <w:trPr>
          <w:gridAfter w:val="1"/>
          <w:wAfter w:w="7" w:type="dxa"/>
          <w:trHeight w:hRule="exact" w:val="375"/>
        </w:trPr>
        <w:tc>
          <w:tcPr>
            <w:tcW w:w="2338" w:type="dxa"/>
            <w:vAlign w:val="center"/>
          </w:tcPr>
          <w:p w14:paraId="2637831C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right="-411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ผลขาดทุนจากการ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3AAD84D1" w14:textId="77777777" w:rsidR="00595822" w:rsidRPr="00C20284" w:rsidRDefault="00595822" w:rsidP="00F03164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2DCD0FE2" w14:textId="77777777" w:rsidR="00595822" w:rsidRPr="00C20284" w:rsidRDefault="00595822" w:rsidP="00F03164">
            <w:pPr>
              <w:pStyle w:val="block"/>
              <w:tabs>
                <w:tab w:val="decimal" w:pos="673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14:paraId="2EE70F4B" w14:textId="77777777" w:rsidR="00595822" w:rsidRPr="00C20284" w:rsidRDefault="00595822" w:rsidP="00F03164">
            <w:pPr>
              <w:pStyle w:val="block"/>
              <w:tabs>
                <w:tab w:val="decimal" w:pos="901"/>
              </w:tabs>
              <w:spacing w:after="0" w:line="240" w:lineRule="auto"/>
              <w:ind w:left="-104" w:right="-108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14280F1" w14:textId="77777777" w:rsidR="00595822" w:rsidRPr="00C20284" w:rsidRDefault="00595822" w:rsidP="00F03164">
            <w:pPr>
              <w:pStyle w:val="block"/>
              <w:tabs>
                <w:tab w:val="decimal" w:pos="673"/>
              </w:tabs>
              <w:spacing w:after="0" w:line="240" w:lineRule="auto"/>
              <w:ind w:left="-13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14:paraId="1F598F72" w14:textId="77777777" w:rsidR="00595822" w:rsidRPr="00C20284" w:rsidRDefault="00595822" w:rsidP="00F03164">
            <w:pPr>
              <w:pStyle w:val="block"/>
              <w:tabs>
                <w:tab w:val="decimal" w:pos="794"/>
              </w:tabs>
              <w:spacing w:after="0" w:line="240" w:lineRule="auto"/>
              <w:ind w:left="-130" w:right="-106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9E0BF7C" w14:textId="77777777" w:rsidR="00595822" w:rsidRPr="00C20284" w:rsidRDefault="00595822" w:rsidP="00F03164">
            <w:pPr>
              <w:pStyle w:val="block"/>
              <w:tabs>
                <w:tab w:val="decimal" w:pos="636"/>
              </w:tabs>
              <w:spacing w:after="0" w:line="240" w:lineRule="auto"/>
              <w:ind w:left="-13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4E1EE54B" w14:textId="77777777" w:rsidR="00595822" w:rsidRPr="00C20284" w:rsidRDefault="00595822" w:rsidP="00F03164">
            <w:pPr>
              <w:pStyle w:val="block"/>
              <w:tabs>
                <w:tab w:val="decimal" w:pos="798"/>
              </w:tabs>
              <w:spacing w:after="0" w:line="240" w:lineRule="auto"/>
              <w:ind w:left="-135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24F41A5" w14:textId="77777777" w:rsidR="00595822" w:rsidRPr="00C20284" w:rsidRDefault="00595822" w:rsidP="00F03164">
            <w:pPr>
              <w:pStyle w:val="block"/>
              <w:tabs>
                <w:tab w:val="decimal" w:pos="636"/>
              </w:tabs>
              <w:spacing w:after="0" w:line="240" w:lineRule="auto"/>
              <w:ind w:left="-13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14:paraId="059610CA" w14:textId="77777777" w:rsidR="00595822" w:rsidRPr="00C20284" w:rsidRDefault="00595822" w:rsidP="00F03164">
            <w:pPr>
              <w:pStyle w:val="block"/>
              <w:tabs>
                <w:tab w:val="decimal" w:pos="88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90ED18C" w14:textId="77777777" w:rsidR="00595822" w:rsidRPr="00C20284" w:rsidRDefault="00595822" w:rsidP="00F03164">
            <w:pPr>
              <w:pStyle w:val="block"/>
              <w:tabs>
                <w:tab w:val="decimal" w:pos="673"/>
              </w:tabs>
              <w:spacing w:after="0" w:line="240" w:lineRule="auto"/>
              <w:ind w:left="-13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7889E297" w14:textId="77777777" w:rsidR="00595822" w:rsidRPr="00C20284" w:rsidRDefault="00595822" w:rsidP="00F03164">
            <w:pPr>
              <w:pStyle w:val="block"/>
              <w:tabs>
                <w:tab w:val="decimal" w:pos="79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</w:tr>
      <w:tr w:rsidR="00595822" w:rsidRPr="00C20284" w14:paraId="5C6A6250" w14:textId="77777777" w:rsidTr="0094104B">
        <w:trPr>
          <w:gridAfter w:val="1"/>
          <w:wAfter w:w="7" w:type="dxa"/>
          <w:trHeight w:hRule="exact" w:val="375"/>
        </w:trPr>
        <w:tc>
          <w:tcPr>
            <w:tcW w:w="2338" w:type="dxa"/>
            <w:vAlign w:val="center"/>
          </w:tcPr>
          <w:p w14:paraId="4C4B5F7E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right="-411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ด้อยค่าสะสม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029B44FC" w14:textId="77777777" w:rsidR="00595822" w:rsidRPr="00C20284" w:rsidRDefault="00595822" w:rsidP="00F03164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19B233B8" w14:textId="77777777" w:rsidR="00595822" w:rsidRPr="00C20284" w:rsidRDefault="00595822" w:rsidP="00F03164">
            <w:pPr>
              <w:pStyle w:val="block"/>
              <w:tabs>
                <w:tab w:val="decimal" w:pos="673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14:paraId="6476C7DA" w14:textId="77777777" w:rsidR="00595822" w:rsidRPr="00C20284" w:rsidRDefault="00595822" w:rsidP="00F03164">
            <w:pPr>
              <w:pStyle w:val="block"/>
              <w:tabs>
                <w:tab w:val="decimal" w:pos="901"/>
              </w:tabs>
              <w:spacing w:after="0" w:line="240" w:lineRule="auto"/>
              <w:ind w:left="-104" w:right="-108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BDDD4E8" w14:textId="77777777" w:rsidR="00595822" w:rsidRPr="00C20284" w:rsidRDefault="00595822" w:rsidP="00F03164">
            <w:pPr>
              <w:pStyle w:val="block"/>
              <w:tabs>
                <w:tab w:val="decimal" w:pos="673"/>
              </w:tabs>
              <w:spacing w:after="0" w:line="240" w:lineRule="auto"/>
              <w:ind w:left="-13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14:paraId="483D9289" w14:textId="77777777" w:rsidR="00595822" w:rsidRPr="00C20284" w:rsidRDefault="00595822" w:rsidP="00F03164">
            <w:pPr>
              <w:pStyle w:val="block"/>
              <w:tabs>
                <w:tab w:val="decimal" w:pos="794"/>
              </w:tabs>
              <w:spacing w:after="0" w:line="240" w:lineRule="auto"/>
              <w:ind w:left="-130" w:right="-106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D2B6BD4" w14:textId="77777777" w:rsidR="00595822" w:rsidRPr="00C20284" w:rsidRDefault="00595822" w:rsidP="00F03164">
            <w:pPr>
              <w:pStyle w:val="block"/>
              <w:tabs>
                <w:tab w:val="decimal" w:pos="636"/>
              </w:tabs>
              <w:spacing w:after="0" w:line="240" w:lineRule="auto"/>
              <w:ind w:left="-13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05D4B0F6" w14:textId="77777777" w:rsidR="00595822" w:rsidRPr="00C20284" w:rsidRDefault="00595822" w:rsidP="00F03164">
            <w:pPr>
              <w:pStyle w:val="block"/>
              <w:tabs>
                <w:tab w:val="decimal" w:pos="798"/>
              </w:tabs>
              <w:spacing w:after="0" w:line="240" w:lineRule="auto"/>
              <w:ind w:left="-135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B95741B" w14:textId="77777777" w:rsidR="00595822" w:rsidRPr="00C20284" w:rsidRDefault="00595822" w:rsidP="00F03164">
            <w:pPr>
              <w:pStyle w:val="block"/>
              <w:tabs>
                <w:tab w:val="decimal" w:pos="636"/>
              </w:tabs>
              <w:spacing w:after="0" w:line="240" w:lineRule="auto"/>
              <w:ind w:left="-13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14:paraId="3F940620" w14:textId="77777777" w:rsidR="00595822" w:rsidRPr="00C20284" w:rsidRDefault="00595822" w:rsidP="00F03164">
            <w:pPr>
              <w:pStyle w:val="block"/>
              <w:tabs>
                <w:tab w:val="decimal" w:pos="88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CBBDD0E" w14:textId="77777777" w:rsidR="00595822" w:rsidRPr="00C20284" w:rsidRDefault="00595822" w:rsidP="00F03164">
            <w:pPr>
              <w:pStyle w:val="block"/>
              <w:tabs>
                <w:tab w:val="decimal" w:pos="673"/>
              </w:tabs>
              <w:spacing w:after="0" w:line="240" w:lineRule="auto"/>
              <w:ind w:left="-13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3E1C3D59" w14:textId="77777777" w:rsidR="00595822" w:rsidRPr="00C20284" w:rsidRDefault="00595822" w:rsidP="00F03164">
            <w:pPr>
              <w:pStyle w:val="block"/>
              <w:tabs>
                <w:tab w:val="decimal" w:pos="79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</w:tr>
      <w:tr w:rsidR="00595822" w:rsidRPr="00C20284" w14:paraId="7AC6EFF6" w14:textId="77777777" w:rsidTr="0094104B">
        <w:trPr>
          <w:gridAfter w:val="1"/>
          <w:wAfter w:w="7" w:type="dxa"/>
          <w:trHeight w:hRule="exact" w:val="375"/>
        </w:trPr>
        <w:tc>
          <w:tcPr>
            <w:tcW w:w="2338" w:type="dxa"/>
            <w:vAlign w:val="center"/>
          </w:tcPr>
          <w:p w14:paraId="784A6EE0" w14:textId="77777777" w:rsidR="00595822" w:rsidRPr="00393D2D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1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93D2D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ณ วันที่ </w:t>
            </w:r>
            <w:r w:rsidRPr="00393D2D">
              <w:rPr>
                <w:rFonts w:asciiTheme="majorBidi" w:hAnsiTheme="majorBidi"/>
                <w:sz w:val="29"/>
                <w:szCs w:val="29"/>
              </w:rPr>
              <w:t>1</w:t>
            </w:r>
            <w:r w:rsidRPr="00393D2D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393D2D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มกราคม </w:t>
            </w:r>
            <w:r w:rsidRPr="00393D2D">
              <w:rPr>
                <w:rFonts w:asciiTheme="majorBidi" w:hAnsiTheme="majorBidi"/>
                <w:sz w:val="29"/>
                <w:szCs w:val="29"/>
              </w:rPr>
              <w:t>2563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5A8C8315" w14:textId="77777777" w:rsidR="00595822" w:rsidRPr="00393D2D" w:rsidRDefault="00595822" w:rsidP="00F03164">
            <w:pPr>
              <w:pStyle w:val="block"/>
              <w:tabs>
                <w:tab w:val="decimal" w:pos="799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393D2D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1" w:type="dxa"/>
            <w:shd w:val="clear" w:color="auto" w:fill="auto"/>
            <w:vAlign w:val="center"/>
          </w:tcPr>
          <w:p w14:paraId="5B8D9245" w14:textId="77777777" w:rsidR="00595822" w:rsidRPr="00393D2D" w:rsidRDefault="00595822" w:rsidP="00F03164">
            <w:pPr>
              <w:pStyle w:val="block"/>
              <w:tabs>
                <w:tab w:val="decimal" w:pos="799"/>
              </w:tabs>
              <w:spacing w:after="0" w:line="240" w:lineRule="auto"/>
              <w:ind w:left="-13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14:paraId="61315282" w14:textId="77777777" w:rsidR="00595822" w:rsidRPr="00393D2D" w:rsidRDefault="00595822" w:rsidP="0069633C">
            <w:pPr>
              <w:pStyle w:val="block"/>
              <w:tabs>
                <w:tab w:val="decimal" w:pos="1070"/>
              </w:tabs>
              <w:spacing w:after="0" w:line="240" w:lineRule="auto"/>
              <w:ind w:left="-104" w:right="-131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393D2D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</w:t>
            </w:r>
            <w:r w:rsidR="003C6613">
              <w:rPr>
                <w:rFonts w:asciiTheme="majorBidi" w:hAnsiTheme="majorBidi"/>
                <w:sz w:val="29"/>
                <w:szCs w:val="29"/>
                <w:lang w:val="en-US" w:bidi="th-TH"/>
              </w:rPr>
              <w:t>4</w:t>
            </w:r>
            <w:r w:rsidRPr="00393D2D">
              <w:rPr>
                <w:rFonts w:asciiTheme="majorBidi" w:hAnsiTheme="majorBidi"/>
                <w:sz w:val="29"/>
                <w:szCs w:val="29"/>
                <w:lang w:val="en-US" w:bidi="th-TH"/>
              </w:rPr>
              <w:t>0</w:t>
            </w:r>
            <w:r w:rsidRPr="00393D2D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 w:rsidRPr="00393D2D">
              <w:rPr>
                <w:rFonts w:asciiTheme="majorBidi" w:hAnsiTheme="majorBidi"/>
                <w:sz w:val="29"/>
                <w:szCs w:val="29"/>
                <w:lang w:val="en-US" w:bidi="th-TH"/>
              </w:rPr>
              <w:t>020</w:t>
            </w:r>
            <w:r w:rsidRPr="00393D2D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C371F37" w14:textId="77777777" w:rsidR="00595822" w:rsidRPr="00393D2D" w:rsidRDefault="00595822" w:rsidP="00F03164">
            <w:pPr>
              <w:pStyle w:val="block"/>
              <w:tabs>
                <w:tab w:val="decimal" w:pos="817"/>
              </w:tabs>
              <w:spacing w:after="0" w:line="240" w:lineRule="auto"/>
              <w:ind w:left="-135" w:right="-3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14:paraId="29B56097" w14:textId="77777777" w:rsidR="00595822" w:rsidRPr="005636DD" w:rsidRDefault="00595822" w:rsidP="005636DD">
            <w:pPr>
              <w:pStyle w:val="block"/>
              <w:tabs>
                <w:tab w:val="decimal" w:pos="746"/>
              </w:tabs>
              <w:spacing w:after="0" w:line="240" w:lineRule="auto"/>
              <w:ind w:left="-135" w:right="-13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5636DD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(51,580)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E475201" w14:textId="77777777" w:rsidR="00595822" w:rsidRPr="00393D2D" w:rsidRDefault="00595822" w:rsidP="00F03164">
            <w:pPr>
              <w:pStyle w:val="block"/>
              <w:tabs>
                <w:tab w:val="decimal" w:pos="813"/>
              </w:tabs>
              <w:spacing w:after="0" w:line="240" w:lineRule="auto"/>
              <w:ind w:left="76" w:right="-130" w:hanging="196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0121BF58" w14:textId="77777777" w:rsidR="00595822" w:rsidRPr="00393D2D" w:rsidRDefault="00595822" w:rsidP="00026895">
            <w:pPr>
              <w:pStyle w:val="block"/>
              <w:tabs>
                <w:tab w:val="decimal" w:pos="837"/>
              </w:tabs>
              <w:spacing w:after="0" w:line="240" w:lineRule="auto"/>
              <w:ind w:left="-135" w:right="-13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393D2D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</w:t>
            </w:r>
            <w:r w:rsidRPr="00393D2D">
              <w:rPr>
                <w:rFonts w:asciiTheme="majorBidi" w:hAnsiTheme="majorBidi"/>
                <w:sz w:val="29"/>
                <w:szCs w:val="29"/>
                <w:lang w:val="en-US" w:bidi="th-TH"/>
              </w:rPr>
              <w:t>9</w:t>
            </w:r>
            <w:r w:rsidRPr="00393D2D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 w:rsidRPr="00393D2D">
              <w:rPr>
                <w:rFonts w:asciiTheme="majorBidi" w:hAnsiTheme="majorBidi"/>
                <w:sz w:val="29"/>
                <w:szCs w:val="29"/>
                <w:lang w:val="en-US" w:bidi="th-TH"/>
              </w:rPr>
              <w:t>272</w:t>
            </w:r>
            <w:r w:rsidRPr="00393D2D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6B63152" w14:textId="77777777" w:rsidR="00595822" w:rsidRPr="00393D2D" w:rsidRDefault="00595822" w:rsidP="00F03164">
            <w:pPr>
              <w:pStyle w:val="block"/>
              <w:tabs>
                <w:tab w:val="decimal" w:pos="799"/>
              </w:tabs>
              <w:spacing w:after="0" w:line="240" w:lineRule="auto"/>
              <w:ind w:left="-13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168EB98F" w14:textId="77777777" w:rsidR="00595822" w:rsidRPr="00393D2D" w:rsidRDefault="00595822" w:rsidP="0094104B">
            <w:pPr>
              <w:pStyle w:val="block"/>
              <w:tabs>
                <w:tab w:val="decimal" w:pos="891"/>
              </w:tabs>
              <w:spacing w:after="0" w:line="240" w:lineRule="auto"/>
              <w:ind w:left="-120" w:right="-130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393D2D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C716CB6" w14:textId="77777777" w:rsidR="00595822" w:rsidRPr="00393D2D" w:rsidRDefault="00595822" w:rsidP="00F03164">
            <w:pPr>
              <w:pStyle w:val="block"/>
              <w:tabs>
                <w:tab w:val="decimal" w:pos="634"/>
              </w:tabs>
              <w:spacing w:after="0" w:line="240" w:lineRule="auto"/>
              <w:ind w:left="-135" w:right="-3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26648ECC" w14:textId="77777777" w:rsidR="00595822" w:rsidRPr="00393D2D" w:rsidRDefault="00595822" w:rsidP="005636DD">
            <w:pPr>
              <w:pStyle w:val="block"/>
              <w:tabs>
                <w:tab w:val="decimal" w:pos="737"/>
              </w:tabs>
              <w:spacing w:after="0" w:line="240" w:lineRule="auto"/>
              <w:ind w:left="-86" w:right="-150"/>
              <w:rPr>
                <w:rFonts w:asciiTheme="majorBidi" w:hAnsiTheme="majorBidi" w:cstheme="majorBidi"/>
                <w:sz w:val="29"/>
                <w:szCs w:val="29"/>
              </w:rPr>
            </w:pPr>
            <w:r w:rsidRPr="00393D2D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393D2D">
              <w:rPr>
                <w:rFonts w:asciiTheme="majorBidi" w:hAnsiTheme="majorBidi"/>
                <w:sz w:val="29"/>
                <w:szCs w:val="29"/>
                <w:lang w:val="en-US"/>
              </w:rPr>
              <w:t>100</w:t>
            </w:r>
            <w:r w:rsidRPr="00393D2D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393D2D">
              <w:rPr>
                <w:rFonts w:asciiTheme="majorBidi" w:hAnsiTheme="majorBidi"/>
                <w:sz w:val="29"/>
                <w:szCs w:val="29"/>
                <w:lang w:val="en-US"/>
              </w:rPr>
              <w:t>872</w:t>
            </w:r>
            <w:r w:rsidRPr="00393D2D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595822" w:rsidRPr="00C20284" w14:paraId="402A908D" w14:textId="77777777" w:rsidTr="0094104B">
        <w:trPr>
          <w:gridAfter w:val="1"/>
          <w:wAfter w:w="7" w:type="dxa"/>
          <w:trHeight w:hRule="exact" w:val="375"/>
        </w:trPr>
        <w:tc>
          <w:tcPr>
            <w:tcW w:w="2338" w:type="dxa"/>
            <w:vAlign w:val="center"/>
          </w:tcPr>
          <w:p w14:paraId="3CF0B7FD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1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20284">
              <w:rPr>
                <w:rFonts w:asciiTheme="majorBidi" w:hAnsiTheme="majorBidi" w:cstheme="majorBidi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1073" w:type="dxa"/>
            <w:shd w:val="clear" w:color="auto" w:fill="auto"/>
          </w:tcPr>
          <w:p w14:paraId="79CF360E" w14:textId="77777777" w:rsidR="00595822" w:rsidRPr="00C20284" w:rsidRDefault="00595822" w:rsidP="00C6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  <w:r w:rsidRPr="00C20284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D59AC6D" w14:textId="77777777" w:rsidR="00595822" w:rsidRPr="00C20284" w:rsidRDefault="00595822" w:rsidP="00F03164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14389676" w14:textId="77777777" w:rsidR="00595822" w:rsidRPr="00C20284" w:rsidRDefault="00595822" w:rsidP="0069633C">
            <w:pPr>
              <w:pStyle w:val="block"/>
              <w:tabs>
                <w:tab w:val="decimal" w:pos="1070"/>
              </w:tabs>
              <w:spacing w:after="0" w:line="240" w:lineRule="auto"/>
              <w:ind w:left="76" w:right="-131" w:hanging="196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(</w:t>
            </w:r>
            <w:r w:rsidRPr="009711B9">
              <w:rPr>
                <w:rFonts w:asciiTheme="majorBidi" w:hAnsiTheme="majorBidi"/>
                <w:sz w:val="29"/>
                <w:szCs w:val="29"/>
                <w:lang w:val="en-US" w:bidi="th-TH"/>
              </w:rPr>
              <w:t>6</w:t>
            </w:r>
            <w:r w:rsidRPr="00C20284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,</w:t>
            </w:r>
            <w:r w:rsidRPr="009711B9">
              <w:rPr>
                <w:rFonts w:asciiTheme="majorBidi" w:hAnsiTheme="majorBidi"/>
                <w:sz w:val="29"/>
                <w:szCs w:val="29"/>
                <w:lang w:val="en-US" w:bidi="th-TH"/>
              </w:rPr>
              <w:t>062</w:t>
            </w:r>
            <w:r w:rsidRPr="00C20284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F0DD92" w14:textId="77777777" w:rsidR="00595822" w:rsidRPr="00C20284" w:rsidRDefault="00595822" w:rsidP="00F03164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0871066E" w14:textId="77777777" w:rsidR="00595822" w:rsidRPr="005636DD" w:rsidRDefault="00595822" w:rsidP="005636DD">
            <w:pPr>
              <w:pStyle w:val="block"/>
              <w:tabs>
                <w:tab w:val="decimal" w:pos="746"/>
              </w:tabs>
              <w:spacing w:after="0" w:line="240" w:lineRule="auto"/>
              <w:ind w:left="-135" w:right="-130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 w:rsidRPr="005636DD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(8,881)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105C03" w14:textId="77777777" w:rsidR="00595822" w:rsidRPr="00C20284" w:rsidRDefault="00595822" w:rsidP="00F03164">
            <w:pPr>
              <w:pStyle w:val="block"/>
              <w:spacing w:after="0" w:line="240" w:lineRule="auto"/>
              <w:ind w:left="-120" w:right="-11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55A6C5D1" w14:textId="77777777" w:rsidR="00595822" w:rsidRPr="00C20284" w:rsidRDefault="00595822" w:rsidP="00026895">
            <w:pPr>
              <w:pStyle w:val="block"/>
              <w:tabs>
                <w:tab w:val="decimal" w:pos="837"/>
              </w:tabs>
              <w:spacing w:after="0" w:line="240" w:lineRule="auto"/>
              <w:ind w:left="-120" w:right="-130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</w:t>
            </w:r>
            <w:r w:rsidRPr="009711B9">
              <w:rPr>
                <w:rFonts w:asciiTheme="majorBidi" w:hAnsiTheme="majorBidi"/>
                <w:sz w:val="29"/>
                <w:szCs w:val="29"/>
                <w:lang w:val="en-US" w:bidi="th-TH"/>
              </w:rPr>
              <w:t>1</w:t>
            </w:r>
            <w:r w:rsidRPr="00C20284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 w:rsidRPr="009711B9">
              <w:rPr>
                <w:rFonts w:asciiTheme="majorBidi" w:hAnsiTheme="majorBidi"/>
                <w:sz w:val="29"/>
                <w:szCs w:val="29"/>
                <w:lang w:val="en-US" w:bidi="th-TH"/>
              </w:rPr>
              <w:t>35</w:t>
            </w:r>
            <w:r w:rsidR="003C6613">
              <w:rPr>
                <w:rFonts w:asciiTheme="majorBidi" w:hAnsiTheme="majorBidi"/>
                <w:sz w:val="29"/>
                <w:szCs w:val="29"/>
                <w:lang w:val="en-US" w:bidi="th-TH"/>
              </w:rPr>
              <w:t>4</w:t>
            </w:r>
            <w:r w:rsidRPr="00C20284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FFBDF6" w14:textId="77777777" w:rsidR="00595822" w:rsidRPr="00C20284" w:rsidRDefault="00595822" w:rsidP="00F03164">
            <w:pPr>
              <w:pStyle w:val="block"/>
              <w:spacing w:after="0" w:line="240" w:lineRule="auto"/>
              <w:ind w:left="-120" w:right="-11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63277ACE" w14:textId="77777777" w:rsidR="00595822" w:rsidRPr="00C20284" w:rsidRDefault="00595822" w:rsidP="0094104B">
            <w:pPr>
              <w:pStyle w:val="block"/>
              <w:tabs>
                <w:tab w:val="decimal" w:pos="891"/>
              </w:tabs>
              <w:spacing w:after="0" w:line="240" w:lineRule="auto"/>
              <w:ind w:left="-120" w:right="-130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9F1529" w14:textId="77777777" w:rsidR="00595822" w:rsidRPr="00C20284" w:rsidRDefault="00595822" w:rsidP="00F03164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7DFBCE69" w14:textId="77777777" w:rsidR="00595822" w:rsidRPr="00C20284" w:rsidRDefault="00595822" w:rsidP="005636DD">
            <w:pPr>
              <w:pStyle w:val="block"/>
              <w:tabs>
                <w:tab w:val="decimal" w:pos="737"/>
              </w:tabs>
              <w:spacing w:after="0" w:line="240" w:lineRule="auto"/>
              <w:ind w:left="-120" w:right="-150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</w:t>
            </w:r>
            <w:r w:rsidRPr="009711B9">
              <w:rPr>
                <w:rFonts w:asciiTheme="majorBidi" w:hAnsiTheme="majorBidi"/>
                <w:sz w:val="29"/>
                <w:szCs w:val="29"/>
                <w:lang w:val="en-US" w:bidi="th-TH"/>
              </w:rPr>
              <w:t>16</w:t>
            </w:r>
            <w:r w:rsidRPr="00C20284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 w:rsidRPr="009711B9">
              <w:rPr>
                <w:rFonts w:asciiTheme="majorBidi" w:hAnsiTheme="majorBidi"/>
                <w:sz w:val="29"/>
                <w:szCs w:val="29"/>
                <w:lang w:val="en-US" w:bidi="th-TH"/>
              </w:rPr>
              <w:t>297</w:t>
            </w:r>
            <w:r w:rsidRPr="00C20284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)</w:t>
            </w:r>
          </w:p>
        </w:tc>
      </w:tr>
      <w:tr w:rsidR="00595822" w:rsidRPr="00C20284" w14:paraId="5430D23E" w14:textId="77777777" w:rsidTr="0094104B">
        <w:trPr>
          <w:gridAfter w:val="1"/>
          <w:wAfter w:w="7" w:type="dxa"/>
          <w:trHeight w:hRule="exact" w:val="375"/>
        </w:trPr>
        <w:tc>
          <w:tcPr>
            <w:tcW w:w="2338" w:type="dxa"/>
            <w:vAlign w:val="center"/>
          </w:tcPr>
          <w:p w14:paraId="3BF8352F" w14:textId="77777777" w:rsidR="00595822" w:rsidRPr="00C20284" w:rsidDel="002E2C6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1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20284">
              <w:rPr>
                <w:rFonts w:asciiTheme="majorBidi" w:hAnsiTheme="majorBidi" w:cstheme="majorBidi"/>
                <w:sz w:val="29"/>
                <w:szCs w:val="29"/>
                <w:cs/>
              </w:rPr>
              <w:t>ขาดทุนจากการด้อยค่า</w:t>
            </w:r>
          </w:p>
        </w:tc>
        <w:tc>
          <w:tcPr>
            <w:tcW w:w="1073" w:type="dxa"/>
            <w:shd w:val="clear" w:color="auto" w:fill="auto"/>
          </w:tcPr>
          <w:p w14:paraId="3C1D1C40" w14:textId="77777777" w:rsidR="00595822" w:rsidRPr="00C20284" w:rsidDel="00030B2A" w:rsidRDefault="00595822" w:rsidP="00C6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  <w:r w:rsidRPr="00C20284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3D1845D" w14:textId="77777777" w:rsidR="00595822" w:rsidRPr="00C20284" w:rsidRDefault="00595822" w:rsidP="00F03164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57CFB7B4" w14:textId="77777777" w:rsidR="00595822" w:rsidRPr="00C20284" w:rsidDel="00030B2A" w:rsidRDefault="00595822" w:rsidP="0069633C">
            <w:pPr>
              <w:pStyle w:val="block"/>
              <w:tabs>
                <w:tab w:val="decimal" w:pos="1070"/>
              </w:tabs>
              <w:spacing w:after="0" w:line="240" w:lineRule="auto"/>
              <w:ind w:left="76" w:right="-131" w:hanging="196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C20284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(</w:t>
            </w:r>
            <w:r w:rsidRPr="009711B9">
              <w:rPr>
                <w:rFonts w:asciiTheme="majorBidi" w:hAnsiTheme="majorBidi"/>
                <w:sz w:val="29"/>
                <w:szCs w:val="29"/>
                <w:lang w:val="en-US" w:bidi="th-TH"/>
              </w:rPr>
              <w:t>158</w:t>
            </w:r>
            <w:r w:rsidRPr="00C20284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C75F03" w14:textId="77777777" w:rsidR="00595822" w:rsidRPr="00C20284" w:rsidRDefault="00595822" w:rsidP="00F03164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3994E223" w14:textId="77777777" w:rsidR="00595822" w:rsidRPr="005636DD" w:rsidDel="00030B2A" w:rsidRDefault="00595822" w:rsidP="005636DD">
            <w:pPr>
              <w:pStyle w:val="block"/>
              <w:tabs>
                <w:tab w:val="decimal" w:pos="746"/>
              </w:tabs>
              <w:spacing w:after="0" w:line="240" w:lineRule="auto"/>
              <w:ind w:left="-135" w:right="-13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5636DD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(63)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B42FB5" w14:textId="77777777" w:rsidR="00595822" w:rsidRPr="00C20284" w:rsidRDefault="00595822" w:rsidP="00F03164">
            <w:pPr>
              <w:pStyle w:val="block"/>
              <w:spacing w:after="0" w:line="240" w:lineRule="auto"/>
              <w:ind w:left="-120" w:right="-11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5E97082C" w14:textId="77777777" w:rsidR="00595822" w:rsidRPr="00C20284" w:rsidDel="00030B2A" w:rsidRDefault="00595822" w:rsidP="00026895">
            <w:pPr>
              <w:pStyle w:val="block"/>
              <w:tabs>
                <w:tab w:val="decimal" w:pos="837"/>
              </w:tabs>
              <w:spacing w:after="0" w:line="240" w:lineRule="auto"/>
              <w:ind w:left="-120" w:right="-130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C20284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</w:t>
            </w:r>
            <w:r w:rsidRPr="009711B9">
              <w:rPr>
                <w:rFonts w:asciiTheme="majorBidi" w:hAnsiTheme="majorBidi"/>
                <w:sz w:val="29"/>
                <w:szCs w:val="29"/>
                <w:lang w:val="en-US" w:bidi="th-TH"/>
              </w:rPr>
              <w:t>3</w:t>
            </w:r>
            <w:r w:rsidRPr="00C20284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215C85" w14:textId="77777777" w:rsidR="00595822" w:rsidRPr="00C20284" w:rsidRDefault="00595822" w:rsidP="00F03164">
            <w:pPr>
              <w:pStyle w:val="block"/>
              <w:spacing w:after="0" w:line="240" w:lineRule="auto"/>
              <w:ind w:left="-120" w:right="-11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11E740AC" w14:textId="77777777" w:rsidR="00595822" w:rsidRPr="00C20284" w:rsidDel="00030B2A" w:rsidRDefault="00595822" w:rsidP="0094104B">
            <w:pPr>
              <w:pStyle w:val="block"/>
              <w:tabs>
                <w:tab w:val="decimal" w:pos="891"/>
              </w:tabs>
              <w:spacing w:after="0" w:line="240" w:lineRule="auto"/>
              <w:ind w:left="-120" w:right="-130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C20284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A8BE9A" w14:textId="77777777" w:rsidR="00595822" w:rsidRPr="00C20284" w:rsidRDefault="00595822" w:rsidP="00F03164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7A51C06" w14:textId="77777777" w:rsidR="00595822" w:rsidRPr="00C20284" w:rsidDel="00030B2A" w:rsidRDefault="00595822" w:rsidP="005636DD">
            <w:pPr>
              <w:pStyle w:val="block"/>
              <w:tabs>
                <w:tab w:val="decimal" w:pos="737"/>
              </w:tabs>
              <w:spacing w:after="0" w:line="240" w:lineRule="auto"/>
              <w:ind w:left="-120" w:right="-150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C20284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</w:t>
            </w:r>
            <w:r w:rsidRPr="009711B9">
              <w:rPr>
                <w:rFonts w:asciiTheme="majorBidi" w:hAnsiTheme="majorBidi"/>
                <w:sz w:val="29"/>
                <w:szCs w:val="29"/>
                <w:lang w:val="en-US" w:bidi="th-TH"/>
              </w:rPr>
              <w:t>22</w:t>
            </w:r>
            <w:r w:rsidR="003C6613">
              <w:rPr>
                <w:rFonts w:asciiTheme="majorBidi" w:hAnsiTheme="majorBidi"/>
                <w:sz w:val="29"/>
                <w:szCs w:val="29"/>
                <w:lang w:val="en-US" w:bidi="th-TH"/>
              </w:rPr>
              <w:t>4</w:t>
            </w:r>
            <w:r w:rsidRPr="00C20284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)</w:t>
            </w:r>
          </w:p>
        </w:tc>
      </w:tr>
      <w:tr w:rsidR="00595822" w:rsidRPr="00C20284" w14:paraId="3F563144" w14:textId="77777777" w:rsidTr="0094104B">
        <w:trPr>
          <w:gridAfter w:val="1"/>
          <w:wAfter w:w="7" w:type="dxa"/>
          <w:trHeight w:hRule="exact" w:val="375"/>
        </w:trPr>
        <w:tc>
          <w:tcPr>
            <w:tcW w:w="2338" w:type="dxa"/>
            <w:vAlign w:val="center"/>
          </w:tcPr>
          <w:p w14:paraId="6FFE79F9" w14:textId="77777777" w:rsidR="00595822" w:rsidRPr="00C20284" w:rsidDel="002E2C6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1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20284">
              <w:rPr>
                <w:rFonts w:asciiTheme="majorBidi" w:hAnsiTheme="majorBidi" w:cstheme="majorBidi"/>
                <w:sz w:val="29"/>
                <w:szCs w:val="29"/>
                <w:cs/>
              </w:rPr>
              <w:t>โอน</w:t>
            </w:r>
          </w:p>
        </w:tc>
        <w:tc>
          <w:tcPr>
            <w:tcW w:w="1073" w:type="dxa"/>
            <w:shd w:val="clear" w:color="auto" w:fill="auto"/>
          </w:tcPr>
          <w:p w14:paraId="109A436A" w14:textId="77777777" w:rsidR="00595822" w:rsidRPr="00C20284" w:rsidDel="00030B2A" w:rsidRDefault="00595822" w:rsidP="00C6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  <w:r w:rsidRPr="00C20284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918FA06" w14:textId="77777777" w:rsidR="00595822" w:rsidRPr="00C20284" w:rsidRDefault="00595822" w:rsidP="00F03164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1E3C7AB8" w14:textId="77777777" w:rsidR="00595822" w:rsidRPr="00C20284" w:rsidDel="00030B2A" w:rsidRDefault="00595822" w:rsidP="0069633C">
            <w:pPr>
              <w:pStyle w:val="block"/>
              <w:tabs>
                <w:tab w:val="decimal" w:pos="1070"/>
              </w:tabs>
              <w:spacing w:after="0" w:line="240" w:lineRule="auto"/>
              <w:ind w:left="76" w:right="-131" w:hanging="196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9711B9">
              <w:rPr>
                <w:rFonts w:asciiTheme="majorBidi" w:hAnsiTheme="majorBidi"/>
                <w:sz w:val="29"/>
                <w:szCs w:val="29"/>
                <w:lang w:val="en-US" w:bidi="th-TH"/>
              </w:rPr>
              <w:t>213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3CA3B6" w14:textId="77777777" w:rsidR="00595822" w:rsidRPr="00C20284" w:rsidRDefault="00595822" w:rsidP="00F03164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5E613FCD" w14:textId="77777777" w:rsidR="00595822" w:rsidRPr="005636DD" w:rsidDel="00030B2A" w:rsidRDefault="00595822" w:rsidP="005636DD">
            <w:pPr>
              <w:pStyle w:val="block"/>
              <w:tabs>
                <w:tab w:val="decimal" w:pos="746"/>
              </w:tabs>
              <w:spacing w:after="0" w:line="240" w:lineRule="auto"/>
              <w:ind w:left="-135" w:right="-13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5636DD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(161)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D98EA3" w14:textId="77777777" w:rsidR="00595822" w:rsidRPr="00C20284" w:rsidRDefault="00595822" w:rsidP="00F03164">
            <w:pPr>
              <w:pStyle w:val="block"/>
              <w:spacing w:after="0" w:line="240" w:lineRule="auto"/>
              <w:ind w:left="-120" w:right="-11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5C41E405" w14:textId="77777777" w:rsidR="00595822" w:rsidRPr="00C20284" w:rsidDel="00030B2A" w:rsidRDefault="00595822" w:rsidP="00026895">
            <w:pPr>
              <w:pStyle w:val="block"/>
              <w:tabs>
                <w:tab w:val="decimal" w:pos="837"/>
              </w:tabs>
              <w:spacing w:after="0" w:line="240" w:lineRule="auto"/>
              <w:ind w:left="-120" w:right="-130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C20284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</w:t>
            </w:r>
            <w:r w:rsidRPr="009711B9">
              <w:rPr>
                <w:rFonts w:asciiTheme="majorBidi" w:hAnsiTheme="majorBidi"/>
                <w:sz w:val="29"/>
                <w:szCs w:val="29"/>
                <w:lang w:val="en-US" w:bidi="th-TH"/>
              </w:rPr>
              <w:t>21</w:t>
            </w:r>
            <w:r w:rsidRPr="00C20284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D587BA" w14:textId="77777777" w:rsidR="00595822" w:rsidRPr="00C20284" w:rsidRDefault="00595822" w:rsidP="00F03164">
            <w:pPr>
              <w:pStyle w:val="block"/>
              <w:spacing w:after="0" w:line="240" w:lineRule="auto"/>
              <w:ind w:left="-120" w:right="-11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28C4EAB3" w14:textId="77777777" w:rsidR="00595822" w:rsidRPr="00C20284" w:rsidDel="00030B2A" w:rsidRDefault="00595822" w:rsidP="0094104B">
            <w:pPr>
              <w:pStyle w:val="block"/>
              <w:tabs>
                <w:tab w:val="decimal" w:pos="891"/>
              </w:tabs>
              <w:spacing w:after="0" w:line="240" w:lineRule="auto"/>
              <w:ind w:left="-120" w:right="-130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C20284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6C9FBC" w14:textId="77777777" w:rsidR="00595822" w:rsidRPr="00C20284" w:rsidRDefault="00595822" w:rsidP="00F03164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5338A671" w14:textId="77777777" w:rsidR="00595822" w:rsidRPr="00C20284" w:rsidDel="00030B2A" w:rsidRDefault="00595822" w:rsidP="005636DD">
            <w:pPr>
              <w:pStyle w:val="block"/>
              <w:tabs>
                <w:tab w:val="decimal" w:pos="737"/>
              </w:tabs>
              <w:spacing w:after="0" w:line="240" w:lineRule="auto"/>
              <w:ind w:left="-120" w:right="-150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9711B9">
              <w:rPr>
                <w:rFonts w:asciiTheme="majorBidi" w:hAnsiTheme="majorBidi"/>
                <w:sz w:val="29"/>
                <w:szCs w:val="29"/>
                <w:lang w:val="en-US" w:bidi="th-TH"/>
              </w:rPr>
              <w:t>31</w:t>
            </w:r>
          </w:p>
        </w:tc>
      </w:tr>
      <w:tr w:rsidR="00595822" w:rsidRPr="00C20284" w14:paraId="45673939" w14:textId="77777777" w:rsidTr="0094104B">
        <w:trPr>
          <w:gridAfter w:val="1"/>
          <w:wAfter w:w="7" w:type="dxa"/>
          <w:trHeight w:hRule="exact" w:val="375"/>
        </w:trPr>
        <w:tc>
          <w:tcPr>
            <w:tcW w:w="2338" w:type="dxa"/>
            <w:vAlign w:val="center"/>
          </w:tcPr>
          <w:p w14:paraId="68ACCCFA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1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จำหน่ายบริษัทย่อยที่</w:t>
            </w:r>
          </w:p>
        </w:tc>
        <w:tc>
          <w:tcPr>
            <w:tcW w:w="1073" w:type="dxa"/>
            <w:shd w:val="clear" w:color="auto" w:fill="auto"/>
          </w:tcPr>
          <w:p w14:paraId="48407367" w14:textId="77777777" w:rsidR="00595822" w:rsidRPr="00C20284" w:rsidRDefault="00595822" w:rsidP="00C6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6B98156D" w14:textId="77777777" w:rsidR="00595822" w:rsidRPr="00C20284" w:rsidRDefault="00595822" w:rsidP="00F03164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447ADCBA" w14:textId="77777777" w:rsidR="00595822" w:rsidRPr="00C20284" w:rsidRDefault="00595822" w:rsidP="0069633C">
            <w:pPr>
              <w:pStyle w:val="block"/>
              <w:tabs>
                <w:tab w:val="decimal" w:pos="1070"/>
              </w:tabs>
              <w:spacing w:after="0" w:line="240" w:lineRule="auto"/>
              <w:ind w:left="76" w:right="-131" w:hanging="196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872953A" w14:textId="77777777" w:rsidR="00595822" w:rsidRPr="00C20284" w:rsidRDefault="00595822" w:rsidP="00F03164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1ED39AC1" w14:textId="77777777" w:rsidR="00595822" w:rsidRPr="005636DD" w:rsidRDefault="00595822" w:rsidP="005636DD">
            <w:pPr>
              <w:pStyle w:val="block"/>
              <w:tabs>
                <w:tab w:val="decimal" w:pos="746"/>
              </w:tabs>
              <w:spacing w:after="0" w:line="240" w:lineRule="auto"/>
              <w:ind w:left="-135" w:right="-130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6E498EF" w14:textId="77777777" w:rsidR="00595822" w:rsidRPr="00C20284" w:rsidRDefault="00595822" w:rsidP="00F03164">
            <w:pPr>
              <w:pStyle w:val="block"/>
              <w:spacing w:after="0" w:line="240" w:lineRule="auto"/>
              <w:ind w:left="-120" w:right="-11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7ACBD2DA" w14:textId="77777777" w:rsidR="00595822" w:rsidRPr="00C20284" w:rsidRDefault="00595822" w:rsidP="00026895">
            <w:pPr>
              <w:pStyle w:val="block"/>
              <w:tabs>
                <w:tab w:val="decimal" w:pos="720"/>
                <w:tab w:val="decimal" w:pos="837"/>
              </w:tabs>
              <w:spacing w:after="0" w:line="240" w:lineRule="auto"/>
              <w:ind w:left="-120" w:right="-130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864E0B7" w14:textId="77777777" w:rsidR="00595822" w:rsidRPr="00C20284" w:rsidRDefault="00595822" w:rsidP="00F03164">
            <w:pPr>
              <w:pStyle w:val="block"/>
              <w:spacing w:after="0" w:line="240" w:lineRule="auto"/>
              <w:ind w:left="-120" w:right="-11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510DBF7F" w14:textId="77777777" w:rsidR="00595822" w:rsidRPr="00C20284" w:rsidRDefault="00595822" w:rsidP="0094104B">
            <w:pPr>
              <w:pStyle w:val="block"/>
              <w:tabs>
                <w:tab w:val="decimal" w:pos="891"/>
              </w:tabs>
              <w:spacing w:after="0" w:line="240" w:lineRule="auto"/>
              <w:ind w:left="-120" w:right="-130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7783E16" w14:textId="77777777" w:rsidR="00595822" w:rsidRPr="00C20284" w:rsidRDefault="00595822" w:rsidP="00F03164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7AF28863" w14:textId="77777777" w:rsidR="00595822" w:rsidRPr="00C20284" w:rsidRDefault="00595822" w:rsidP="005636DD">
            <w:pPr>
              <w:pStyle w:val="block"/>
              <w:tabs>
                <w:tab w:val="decimal" w:pos="737"/>
              </w:tabs>
              <w:spacing w:after="0" w:line="240" w:lineRule="auto"/>
              <w:ind w:left="-120" w:right="-150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</w:tr>
      <w:tr w:rsidR="00595822" w:rsidRPr="00C20284" w14:paraId="18BEFC10" w14:textId="77777777" w:rsidTr="0094104B">
        <w:trPr>
          <w:gridAfter w:val="1"/>
          <w:wAfter w:w="7" w:type="dxa"/>
          <w:trHeight w:hRule="exact" w:val="375"/>
        </w:trPr>
        <w:tc>
          <w:tcPr>
            <w:tcW w:w="2338" w:type="dxa"/>
            <w:vAlign w:val="center"/>
          </w:tcPr>
          <w:p w14:paraId="240B11E8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411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สูญเสียการควบคุม</w:t>
            </w:r>
          </w:p>
        </w:tc>
        <w:tc>
          <w:tcPr>
            <w:tcW w:w="1073" w:type="dxa"/>
            <w:shd w:val="clear" w:color="auto" w:fill="auto"/>
          </w:tcPr>
          <w:p w14:paraId="57BAAEB9" w14:textId="77777777" w:rsidR="00595822" w:rsidRPr="00C20284" w:rsidRDefault="00595822" w:rsidP="00C6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  <w:r w:rsidRPr="00C20284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2FCDC6F3" w14:textId="77777777" w:rsidR="00595822" w:rsidRPr="00C20284" w:rsidRDefault="00595822" w:rsidP="00F03164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045626A8" w14:textId="77777777" w:rsidR="00595822" w:rsidRPr="00C20284" w:rsidRDefault="00595822" w:rsidP="0069633C">
            <w:pPr>
              <w:pStyle w:val="block"/>
              <w:tabs>
                <w:tab w:val="decimal" w:pos="1070"/>
              </w:tabs>
              <w:spacing w:after="0" w:line="240" w:lineRule="auto"/>
              <w:ind w:left="76" w:right="-131" w:hanging="196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9711B9">
              <w:rPr>
                <w:rFonts w:asciiTheme="majorBidi" w:hAnsiTheme="majorBidi"/>
                <w:sz w:val="29"/>
                <w:szCs w:val="29"/>
                <w:lang w:val="en-US" w:bidi="th-TH"/>
              </w:rPr>
              <w:t>7</w:t>
            </w:r>
            <w:r w:rsidRPr="00C20284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,</w:t>
            </w:r>
            <w:r w:rsidRPr="009711B9">
              <w:rPr>
                <w:rFonts w:asciiTheme="majorBidi" w:hAnsiTheme="majorBidi"/>
                <w:sz w:val="29"/>
                <w:szCs w:val="29"/>
                <w:lang w:val="en-US" w:bidi="th-TH"/>
              </w:rPr>
              <w:t>322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15AE5B" w14:textId="77777777" w:rsidR="00595822" w:rsidRPr="00C20284" w:rsidRDefault="00595822" w:rsidP="00F03164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72CEC327" w14:textId="77777777" w:rsidR="00595822" w:rsidRPr="005636DD" w:rsidRDefault="00595822" w:rsidP="005636DD">
            <w:pPr>
              <w:pStyle w:val="block"/>
              <w:tabs>
                <w:tab w:val="decimal" w:pos="746"/>
              </w:tabs>
              <w:spacing w:after="0" w:line="240" w:lineRule="auto"/>
              <w:ind w:left="-135" w:right="-130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 w:rsidRPr="005636DD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9,835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21B72B" w14:textId="77777777" w:rsidR="00595822" w:rsidRPr="00C20284" w:rsidRDefault="00595822" w:rsidP="00F03164">
            <w:pPr>
              <w:pStyle w:val="block"/>
              <w:spacing w:after="0" w:line="240" w:lineRule="auto"/>
              <w:ind w:left="-120" w:right="-11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057C93D0" w14:textId="77777777" w:rsidR="00595822" w:rsidRPr="00C20284" w:rsidRDefault="00595822" w:rsidP="00026895">
            <w:pPr>
              <w:pStyle w:val="block"/>
              <w:tabs>
                <w:tab w:val="decimal" w:pos="837"/>
              </w:tabs>
              <w:spacing w:after="0" w:line="240" w:lineRule="auto"/>
              <w:ind w:left="-120" w:right="-130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9711B9">
              <w:rPr>
                <w:rFonts w:asciiTheme="majorBidi" w:hAnsiTheme="majorBidi"/>
                <w:sz w:val="29"/>
                <w:szCs w:val="29"/>
                <w:lang w:val="en-US" w:bidi="th-TH"/>
              </w:rPr>
              <w:t>2</w:t>
            </w:r>
            <w:r w:rsidRPr="00C20284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 w:rsidRPr="009711B9">
              <w:rPr>
                <w:rFonts w:asciiTheme="majorBidi" w:hAnsiTheme="majorBidi"/>
                <w:sz w:val="29"/>
                <w:szCs w:val="29"/>
                <w:lang w:val="en-US" w:bidi="th-TH"/>
              </w:rPr>
              <w:t>2</w:t>
            </w:r>
            <w:r w:rsidR="003C6613">
              <w:rPr>
                <w:rFonts w:asciiTheme="majorBidi" w:hAnsiTheme="majorBidi"/>
                <w:sz w:val="29"/>
                <w:szCs w:val="29"/>
                <w:lang w:val="en-US" w:bidi="th-TH"/>
              </w:rPr>
              <w:t>44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3F45F8" w14:textId="77777777" w:rsidR="00595822" w:rsidRPr="00C20284" w:rsidRDefault="00595822" w:rsidP="00F03164">
            <w:pPr>
              <w:pStyle w:val="block"/>
              <w:spacing w:after="0" w:line="240" w:lineRule="auto"/>
              <w:ind w:left="-120" w:right="-11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716BEAEE" w14:textId="77777777" w:rsidR="00595822" w:rsidRPr="00C20284" w:rsidRDefault="00595822" w:rsidP="0094104B">
            <w:pPr>
              <w:pStyle w:val="block"/>
              <w:tabs>
                <w:tab w:val="decimal" w:pos="891"/>
              </w:tabs>
              <w:spacing w:after="0" w:line="240" w:lineRule="auto"/>
              <w:ind w:left="-120" w:right="-130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2090FF" w14:textId="77777777" w:rsidR="00595822" w:rsidRPr="00C20284" w:rsidRDefault="00595822" w:rsidP="00F03164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00675F48" w14:textId="77777777" w:rsidR="00595822" w:rsidRPr="00C20284" w:rsidRDefault="00595822" w:rsidP="005636DD">
            <w:pPr>
              <w:pStyle w:val="block"/>
              <w:tabs>
                <w:tab w:val="decimal" w:pos="740"/>
              </w:tabs>
              <w:spacing w:after="0" w:line="240" w:lineRule="auto"/>
              <w:ind w:left="-120" w:right="-150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9711B9">
              <w:rPr>
                <w:rFonts w:asciiTheme="majorBidi" w:hAnsiTheme="majorBidi"/>
                <w:sz w:val="29"/>
                <w:szCs w:val="29"/>
                <w:lang w:val="en-US" w:bidi="th-TH"/>
              </w:rPr>
              <w:t>19</w:t>
            </w:r>
            <w:r w:rsidRPr="00C20284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 w:rsidR="003C6613">
              <w:rPr>
                <w:rFonts w:asciiTheme="majorBidi" w:hAnsiTheme="majorBidi"/>
                <w:sz w:val="29"/>
                <w:szCs w:val="29"/>
                <w:lang w:val="en-US" w:bidi="th-TH"/>
              </w:rPr>
              <w:t>4</w:t>
            </w:r>
            <w:r w:rsidRPr="009711B9">
              <w:rPr>
                <w:rFonts w:asciiTheme="majorBidi" w:hAnsiTheme="majorBidi"/>
                <w:sz w:val="29"/>
                <w:szCs w:val="29"/>
                <w:lang w:val="en-US" w:bidi="th-TH"/>
              </w:rPr>
              <w:t>01</w:t>
            </w:r>
          </w:p>
        </w:tc>
      </w:tr>
      <w:tr w:rsidR="00595822" w:rsidRPr="00C20284" w14:paraId="3AC389B4" w14:textId="77777777" w:rsidTr="0094104B">
        <w:trPr>
          <w:gridAfter w:val="1"/>
          <w:wAfter w:w="7" w:type="dxa"/>
          <w:trHeight w:hRule="exact" w:val="375"/>
        </w:trPr>
        <w:tc>
          <w:tcPr>
            <w:tcW w:w="2338" w:type="dxa"/>
            <w:vAlign w:val="center"/>
          </w:tcPr>
          <w:p w14:paraId="71D8C069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1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20284">
              <w:rPr>
                <w:rFonts w:asciiTheme="majorBidi" w:hAnsiTheme="majorBidi" w:cstheme="majorBidi"/>
                <w:sz w:val="29"/>
                <w:szCs w:val="29"/>
                <w:cs/>
              </w:rPr>
              <w:t>จำหน่าย</w:t>
            </w:r>
          </w:p>
        </w:tc>
        <w:tc>
          <w:tcPr>
            <w:tcW w:w="1073" w:type="dxa"/>
            <w:shd w:val="clear" w:color="auto" w:fill="auto"/>
          </w:tcPr>
          <w:p w14:paraId="235A791C" w14:textId="77777777" w:rsidR="00595822" w:rsidRPr="00C20284" w:rsidRDefault="00595822" w:rsidP="00C6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  <w:r w:rsidRPr="00C20284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0E4E1B0" w14:textId="77777777" w:rsidR="00595822" w:rsidRPr="00C20284" w:rsidRDefault="00595822" w:rsidP="00F03164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47B317D2" w14:textId="77777777" w:rsidR="00595822" w:rsidRPr="00C20284" w:rsidRDefault="00595822" w:rsidP="0069633C">
            <w:pPr>
              <w:pStyle w:val="block"/>
              <w:tabs>
                <w:tab w:val="decimal" w:pos="1070"/>
              </w:tabs>
              <w:spacing w:after="0" w:line="240" w:lineRule="auto"/>
              <w:ind w:left="76" w:right="-131" w:hanging="196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9711B9">
              <w:rPr>
                <w:rFonts w:asciiTheme="majorBidi" w:hAnsiTheme="majorBidi"/>
                <w:sz w:val="29"/>
                <w:szCs w:val="29"/>
                <w:lang w:val="en-US" w:bidi="th-TH"/>
              </w:rPr>
              <w:t>587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A5A8EF" w14:textId="77777777" w:rsidR="00595822" w:rsidRPr="00C20284" w:rsidRDefault="00595822" w:rsidP="00F03164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3A4EA3E7" w14:textId="77777777" w:rsidR="00595822" w:rsidRPr="005636DD" w:rsidRDefault="00595822" w:rsidP="005636DD">
            <w:pPr>
              <w:pStyle w:val="block"/>
              <w:tabs>
                <w:tab w:val="decimal" w:pos="746"/>
              </w:tabs>
              <w:spacing w:after="0" w:line="240" w:lineRule="auto"/>
              <w:ind w:left="-135" w:right="-130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 w:rsidRPr="005636DD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1,533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F2AEE7" w14:textId="77777777" w:rsidR="00595822" w:rsidRPr="00C20284" w:rsidRDefault="00595822" w:rsidP="00F03164">
            <w:pPr>
              <w:pStyle w:val="block"/>
              <w:spacing w:after="0" w:line="240" w:lineRule="auto"/>
              <w:ind w:left="-120" w:right="-11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7A2CD9E3" w14:textId="77777777" w:rsidR="00595822" w:rsidRPr="00C20284" w:rsidRDefault="00595822" w:rsidP="00026895">
            <w:pPr>
              <w:pStyle w:val="block"/>
              <w:tabs>
                <w:tab w:val="decimal" w:pos="837"/>
              </w:tabs>
              <w:spacing w:after="0" w:line="240" w:lineRule="auto"/>
              <w:ind w:left="-120" w:right="-130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9711B9">
              <w:rPr>
                <w:rFonts w:asciiTheme="majorBidi" w:hAnsiTheme="majorBidi"/>
                <w:sz w:val="29"/>
                <w:szCs w:val="29"/>
                <w:lang w:val="en-US" w:bidi="th-TH"/>
              </w:rPr>
              <w:t>620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AFD0FA" w14:textId="77777777" w:rsidR="00595822" w:rsidRPr="00C20284" w:rsidRDefault="00595822" w:rsidP="00F03164">
            <w:pPr>
              <w:pStyle w:val="block"/>
              <w:spacing w:after="0" w:line="240" w:lineRule="auto"/>
              <w:ind w:left="-120" w:right="-11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64F0D5DE" w14:textId="77777777" w:rsidR="00595822" w:rsidRPr="00C20284" w:rsidRDefault="00595822" w:rsidP="0094104B">
            <w:pPr>
              <w:pStyle w:val="block"/>
              <w:tabs>
                <w:tab w:val="decimal" w:pos="891"/>
              </w:tabs>
              <w:spacing w:after="0" w:line="240" w:lineRule="auto"/>
              <w:ind w:left="-120" w:right="-130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4997B1" w14:textId="77777777" w:rsidR="00595822" w:rsidRPr="00C20284" w:rsidRDefault="00595822" w:rsidP="00F03164">
            <w:pPr>
              <w:pStyle w:val="block"/>
              <w:spacing w:after="0" w:line="240" w:lineRule="auto"/>
              <w:ind w:left="-120" w:right="-1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504D264F" w14:textId="77777777" w:rsidR="00595822" w:rsidRPr="00C20284" w:rsidRDefault="00595822" w:rsidP="005636DD">
            <w:pPr>
              <w:pStyle w:val="block"/>
              <w:tabs>
                <w:tab w:val="decimal" w:pos="737"/>
              </w:tabs>
              <w:spacing w:after="0" w:line="240" w:lineRule="auto"/>
              <w:ind w:left="-120" w:right="-150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9711B9">
              <w:rPr>
                <w:rFonts w:asciiTheme="majorBidi" w:hAnsiTheme="majorBidi"/>
                <w:sz w:val="29"/>
                <w:szCs w:val="29"/>
                <w:lang w:val="en-US" w:bidi="th-TH"/>
              </w:rPr>
              <w:t>2</w:t>
            </w:r>
            <w:r w:rsidRPr="00C20284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 w:rsidRPr="009711B9">
              <w:rPr>
                <w:rFonts w:asciiTheme="majorBidi" w:hAnsiTheme="majorBidi"/>
                <w:sz w:val="29"/>
                <w:szCs w:val="29"/>
                <w:lang w:val="en-US" w:bidi="th-TH"/>
              </w:rPr>
              <w:t>7</w:t>
            </w:r>
            <w:r w:rsidR="003C6613">
              <w:rPr>
                <w:rFonts w:asciiTheme="majorBidi" w:hAnsiTheme="majorBidi"/>
                <w:sz w:val="29"/>
                <w:szCs w:val="29"/>
                <w:lang w:val="en-US" w:bidi="th-TH"/>
              </w:rPr>
              <w:t>4</w:t>
            </w:r>
            <w:r w:rsidRPr="009711B9">
              <w:rPr>
                <w:rFonts w:asciiTheme="majorBidi" w:hAnsiTheme="majorBidi"/>
                <w:sz w:val="29"/>
                <w:szCs w:val="29"/>
                <w:lang w:val="en-US" w:bidi="th-TH"/>
              </w:rPr>
              <w:t>0</w:t>
            </w:r>
          </w:p>
        </w:tc>
      </w:tr>
      <w:tr w:rsidR="00595822" w:rsidRPr="00C20284" w14:paraId="0251CB35" w14:textId="77777777" w:rsidTr="0094104B">
        <w:trPr>
          <w:gridAfter w:val="1"/>
          <w:wAfter w:w="7" w:type="dxa"/>
          <w:trHeight w:hRule="exact" w:val="375"/>
        </w:trPr>
        <w:tc>
          <w:tcPr>
            <w:tcW w:w="2338" w:type="dxa"/>
            <w:vAlign w:val="center"/>
          </w:tcPr>
          <w:p w14:paraId="7A869288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1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20284">
              <w:rPr>
                <w:rFonts w:asciiTheme="majorBidi" w:hAnsiTheme="majorBidi" w:cstheme="majorBidi"/>
                <w:sz w:val="29"/>
                <w:szCs w:val="29"/>
                <w:cs/>
              </w:rPr>
              <w:t>ผลต่างจากการแปลงค่า</w:t>
            </w:r>
          </w:p>
        </w:tc>
        <w:tc>
          <w:tcPr>
            <w:tcW w:w="1073" w:type="dxa"/>
            <w:shd w:val="clear" w:color="auto" w:fill="auto"/>
          </w:tcPr>
          <w:p w14:paraId="17B06AF0" w14:textId="77777777" w:rsidR="00595822" w:rsidRPr="00C20284" w:rsidRDefault="00595822" w:rsidP="00C6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660332A8" w14:textId="77777777" w:rsidR="00595822" w:rsidRPr="00C20284" w:rsidRDefault="00595822" w:rsidP="00F03164">
            <w:pPr>
              <w:pStyle w:val="block"/>
              <w:tabs>
                <w:tab w:val="decimal" w:pos="799"/>
              </w:tabs>
              <w:spacing w:after="0" w:line="240" w:lineRule="auto"/>
              <w:ind w:left="-13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14:paraId="23BB3D16" w14:textId="77777777" w:rsidR="00595822" w:rsidRPr="00C20284" w:rsidRDefault="00595822" w:rsidP="0069633C">
            <w:pPr>
              <w:pStyle w:val="block"/>
              <w:tabs>
                <w:tab w:val="decimal" w:pos="1070"/>
              </w:tabs>
              <w:spacing w:after="0" w:line="240" w:lineRule="auto"/>
              <w:ind w:left="76" w:right="-131" w:hanging="19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123379A" w14:textId="77777777" w:rsidR="00595822" w:rsidRPr="00C20284" w:rsidRDefault="00595822" w:rsidP="00F03164">
            <w:pPr>
              <w:pStyle w:val="block"/>
              <w:tabs>
                <w:tab w:val="decimal" w:pos="817"/>
              </w:tabs>
              <w:spacing w:after="0" w:line="240" w:lineRule="auto"/>
              <w:ind w:left="76" w:right="-37" w:hanging="19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14:paraId="1F18FB25" w14:textId="77777777" w:rsidR="00595822" w:rsidRPr="005636DD" w:rsidRDefault="00595822" w:rsidP="005636DD">
            <w:pPr>
              <w:pStyle w:val="block"/>
              <w:tabs>
                <w:tab w:val="decimal" w:pos="746"/>
              </w:tabs>
              <w:spacing w:after="0" w:line="240" w:lineRule="auto"/>
              <w:ind w:left="-135" w:right="-13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C677902" w14:textId="77777777" w:rsidR="00595822" w:rsidRPr="00C20284" w:rsidRDefault="00595822" w:rsidP="00F03164">
            <w:pPr>
              <w:pStyle w:val="block"/>
              <w:tabs>
                <w:tab w:val="decimal" w:pos="813"/>
              </w:tabs>
              <w:spacing w:after="0" w:line="240" w:lineRule="auto"/>
              <w:ind w:left="76" w:right="-130" w:hanging="196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489A0EE7" w14:textId="77777777" w:rsidR="00595822" w:rsidRPr="00C20284" w:rsidRDefault="00595822" w:rsidP="00026895">
            <w:pPr>
              <w:pStyle w:val="block"/>
              <w:tabs>
                <w:tab w:val="decimal" w:pos="837"/>
              </w:tabs>
              <w:spacing w:after="0" w:line="240" w:lineRule="auto"/>
              <w:ind w:left="-135" w:right="-13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93A9134" w14:textId="77777777" w:rsidR="00595822" w:rsidRPr="00C20284" w:rsidRDefault="00595822" w:rsidP="00F03164">
            <w:pPr>
              <w:pStyle w:val="block"/>
              <w:tabs>
                <w:tab w:val="decimal" w:pos="799"/>
              </w:tabs>
              <w:spacing w:after="0" w:line="240" w:lineRule="auto"/>
              <w:ind w:left="-13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59" w:type="dxa"/>
            <w:shd w:val="clear" w:color="auto" w:fill="auto"/>
          </w:tcPr>
          <w:p w14:paraId="36E15733" w14:textId="77777777" w:rsidR="00595822" w:rsidRPr="00C20284" w:rsidRDefault="00595822" w:rsidP="00941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DDB1B29" w14:textId="77777777" w:rsidR="00595822" w:rsidRPr="00C20284" w:rsidRDefault="00595822" w:rsidP="00F03164">
            <w:pPr>
              <w:pStyle w:val="block"/>
              <w:tabs>
                <w:tab w:val="decimal" w:pos="634"/>
              </w:tabs>
              <w:spacing w:after="0" w:line="240" w:lineRule="auto"/>
              <w:ind w:left="-135" w:right="-3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59ADF9B7" w14:textId="77777777" w:rsidR="00595822" w:rsidRPr="00C20284" w:rsidRDefault="00595822" w:rsidP="005636DD">
            <w:pPr>
              <w:pStyle w:val="block"/>
              <w:tabs>
                <w:tab w:val="decimal" w:pos="737"/>
              </w:tabs>
              <w:spacing w:after="0" w:line="240" w:lineRule="auto"/>
              <w:ind w:left="-86" w:right="-15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595822" w:rsidRPr="00C20284" w14:paraId="41B2FC11" w14:textId="77777777" w:rsidTr="0094104B">
        <w:trPr>
          <w:gridAfter w:val="1"/>
          <w:wAfter w:w="7" w:type="dxa"/>
          <w:trHeight w:hRule="exact" w:val="375"/>
        </w:trPr>
        <w:tc>
          <w:tcPr>
            <w:tcW w:w="2338" w:type="dxa"/>
            <w:vAlign w:val="center"/>
          </w:tcPr>
          <w:p w14:paraId="16ED6F0C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1"/>
              <w:rPr>
                <w:rFonts w:asciiTheme="majorBidi" w:hAnsiTheme="majorBidi" w:cstheme="majorBidi"/>
                <w:sz w:val="29"/>
                <w:szCs w:val="29"/>
              </w:rPr>
            </w:pPr>
            <w:r w:rsidRPr="00C20284">
              <w:rPr>
                <w:rFonts w:asciiTheme="majorBidi" w:hAnsiTheme="majorBidi" w:cstheme="majorBidi"/>
                <w:sz w:val="29"/>
                <w:szCs w:val="29"/>
              </w:rPr>
              <w:t xml:space="preserve">   </w:t>
            </w:r>
            <w:r w:rsidRPr="00C20284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</w:t>
            </w:r>
          </w:p>
        </w:tc>
        <w:tc>
          <w:tcPr>
            <w:tcW w:w="1073" w:type="dxa"/>
            <w:shd w:val="clear" w:color="auto" w:fill="auto"/>
          </w:tcPr>
          <w:p w14:paraId="2DC9DB15" w14:textId="77777777" w:rsidR="00595822" w:rsidRPr="00C20284" w:rsidRDefault="00595822" w:rsidP="00C6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  <w:r w:rsidRPr="00C20284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1" w:type="dxa"/>
            <w:shd w:val="clear" w:color="auto" w:fill="auto"/>
            <w:vAlign w:val="center"/>
          </w:tcPr>
          <w:p w14:paraId="33E67631" w14:textId="77777777" w:rsidR="00595822" w:rsidRPr="00C20284" w:rsidRDefault="00595822" w:rsidP="00F03164">
            <w:pPr>
              <w:pStyle w:val="block"/>
              <w:tabs>
                <w:tab w:val="decimal" w:pos="799"/>
              </w:tabs>
              <w:spacing w:after="0" w:line="240" w:lineRule="auto"/>
              <w:ind w:left="-13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14:paraId="2B510D2B" w14:textId="77777777" w:rsidR="00595822" w:rsidRPr="00C20284" w:rsidRDefault="00595822" w:rsidP="0069633C">
            <w:pPr>
              <w:pStyle w:val="block"/>
              <w:tabs>
                <w:tab w:val="decimal" w:pos="1070"/>
              </w:tabs>
              <w:spacing w:after="0" w:line="240" w:lineRule="auto"/>
              <w:ind w:left="76" w:right="-131" w:hanging="196"/>
              <w:rPr>
                <w:rFonts w:asciiTheme="majorBidi" w:hAnsiTheme="majorBidi" w:cstheme="majorBidi"/>
                <w:sz w:val="29"/>
                <w:szCs w:val="29"/>
              </w:rPr>
            </w:pPr>
            <w:r w:rsidRPr="009711B9">
              <w:rPr>
                <w:rFonts w:asciiTheme="majorBidi" w:hAnsiTheme="majorBidi"/>
                <w:sz w:val="29"/>
                <w:szCs w:val="29"/>
                <w:lang w:val="en-US" w:bidi="th-TH"/>
              </w:rPr>
              <w:t>83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F72FC84" w14:textId="77777777" w:rsidR="00595822" w:rsidRPr="00C20284" w:rsidRDefault="00595822" w:rsidP="00F03164">
            <w:pPr>
              <w:pStyle w:val="block"/>
              <w:tabs>
                <w:tab w:val="decimal" w:pos="817"/>
              </w:tabs>
              <w:spacing w:after="0" w:line="240" w:lineRule="auto"/>
              <w:ind w:left="76" w:right="-37" w:hanging="19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14:paraId="594E423F" w14:textId="77777777" w:rsidR="00595822" w:rsidRPr="005636DD" w:rsidRDefault="00595822" w:rsidP="005636DD">
            <w:pPr>
              <w:pStyle w:val="block"/>
              <w:tabs>
                <w:tab w:val="decimal" w:pos="746"/>
              </w:tabs>
              <w:spacing w:after="0" w:line="240" w:lineRule="auto"/>
              <w:ind w:left="-135" w:right="-13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5636DD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(968)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A50531D" w14:textId="77777777" w:rsidR="00595822" w:rsidRPr="00C20284" w:rsidRDefault="00595822" w:rsidP="00F03164">
            <w:pPr>
              <w:pStyle w:val="block"/>
              <w:tabs>
                <w:tab w:val="decimal" w:pos="813"/>
              </w:tabs>
              <w:spacing w:after="0" w:line="240" w:lineRule="auto"/>
              <w:ind w:left="76" w:right="-130" w:hanging="196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66914C69" w14:textId="77777777" w:rsidR="00595822" w:rsidRPr="00C20284" w:rsidRDefault="00595822" w:rsidP="00026895">
            <w:pPr>
              <w:pStyle w:val="block"/>
              <w:tabs>
                <w:tab w:val="decimal" w:pos="837"/>
              </w:tabs>
              <w:spacing w:after="0" w:line="240" w:lineRule="auto"/>
              <w:ind w:left="-135" w:right="-130"/>
              <w:rPr>
                <w:rFonts w:asciiTheme="majorBidi" w:hAnsiTheme="majorBidi" w:cstheme="majorBidi"/>
                <w:sz w:val="29"/>
                <w:szCs w:val="29"/>
              </w:rPr>
            </w:pPr>
            <w:r w:rsidRPr="009711B9">
              <w:rPr>
                <w:rFonts w:asciiTheme="majorBidi" w:hAnsiTheme="majorBidi"/>
                <w:sz w:val="29"/>
                <w:szCs w:val="29"/>
                <w:lang w:val="en-US" w:bidi="th-TH"/>
              </w:rPr>
              <w:t>72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F2D3FEB" w14:textId="77777777" w:rsidR="00595822" w:rsidRPr="00C20284" w:rsidRDefault="00595822" w:rsidP="00F03164">
            <w:pPr>
              <w:pStyle w:val="block"/>
              <w:tabs>
                <w:tab w:val="decimal" w:pos="799"/>
              </w:tabs>
              <w:spacing w:after="0" w:line="240" w:lineRule="auto"/>
              <w:ind w:left="-13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35FA0A2A" w14:textId="77777777" w:rsidR="00595822" w:rsidRPr="00C20284" w:rsidRDefault="00595822" w:rsidP="0094104B">
            <w:pPr>
              <w:pStyle w:val="block"/>
              <w:tabs>
                <w:tab w:val="decimal" w:pos="891"/>
              </w:tabs>
              <w:spacing w:after="0" w:line="240" w:lineRule="auto"/>
              <w:ind w:left="-120" w:right="-130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464C765" w14:textId="77777777" w:rsidR="00595822" w:rsidRPr="00C20284" w:rsidRDefault="00595822" w:rsidP="00F03164">
            <w:pPr>
              <w:pStyle w:val="block"/>
              <w:tabs>
                <w:tab w:val="decimal" w:pos="634"/>
              </w:tabs>
              <w:spacing w:after="0" w:line="240" w:lineRule="auto"/>
              <w:ind w:left="-135" w:right="-3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39425B3D" w14:textId="77777777" w:rsidR="00595822" w:rsidRPr="00C20284" w:rsidRDefault="00595822" w:rsidP="005636DD">
            <w:pPr>
              <w:pStyle w:val="block"/>
              <w:tabs>
                <w:tab w:val="decimal" w:pos="737"/>
              </w:tabs>
              <w:spacing w:after="0" w:line="240" w:lineRule="auto"/>
              <w:ind w:left="-86" w:right="-150"/>
              <w:rPr>
                <w:rFonts w:asciiTheme="majorBidi" w:hAnsiTheme="majorBidi" w:cstheme="majorBidi"/>
                <w:sz w:val="29"/>
                <w:szCs w:val="29"/>
              </w:rPr>
            </w:pPr>
            <w:r w:rsidRPr="00C20284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</w:t>
            </w:r>
            <w:r w:rsidRPr="009711B9">
              <w:rPr>
                <w:rFonts w:asciiTheme="majorBidi" w:hAnsiTheme="majorBidi"/>
                <w:sz w:val="29"/>
                <w:szCs w:val="29"/>
                <w:lang w:val="en-US" w:bidi="th-TH"/>
              </w:rPr>
              <w:t>813</w:t>
            </w:r>
            <w:r w:rsidRPr="00C20284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)</w:t>
            </w:r>
          </w:p>
        </w:tc>
      </w:tr>
      <w:tr w:rsidR="00EC4DA3" w:rsidRPr="00C20284" w14:paraId="483C890C" w14:textId="77777777" w:rsidTr="0094104B">
        <w:trPr>
          <w:gridAfter w:val="1"/>
          <w:wAfter w:w="7" w:type="dxa"/>
          <w:trHeight w:hRule="exact" w:val="847"/>
        </w:trPr>
        <w:tc>
          <w:tcPr>
            <w:tcW w:w="2338" w:type="dxa"/>
            <w:vAlign w:val="center"/>
          </w:tcPr>
          <w:p w14:paraId="0A7CE7E7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03" w:hanging="16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9711B9">
              <w:rPr>
                <w:rFonts w:asciiTheme="majorBidi" w:hAnsiTheme="majorBidi"/>
                <w:b/>
                <w:bCs/>
                <w:sz w:val="29"/>
                <w:szCs w:val="29"/>
              </w:rPr>
              <w:t>31</w:t>
            </w:r>
            <w:r w:rsidRPr="00C2028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</w:t>
            </w:r>
            <w:r w:rsidRPr="00C20284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9711B9">
              <w:rPr>
                <w:rFonts w:asciiTheme="majorBidi" w:hAnsiTheme="majorBidi"/>
                <w:b/>
                <w:bCs/>
                <w:sz w:val="29"/>
                <w:szCs w:val="29"/>
              </w:rPr>
              <w:t>256</w:t>
            </w:r>
            <w:r w:rsidRPr="009711B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</w:t>
            </w:r>
            <w:r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 xml:space="preserve">และ 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มกราคม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256</w:t>
            </w:r>
            <w:r w:rsidR="003C6613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</w:t>
            </w: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D94695" w14:textId="77777777" w:rsidR="00595822" w:rsidRPr="00C20284" w:rsidRDefault="00595822" w:rsidP="00F03164">
            <w:pPr>
              <w:pStyle w:val="block"/>
              <w:tabs>
                <w:tab w:val="decimal" w:pos="799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B3109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E75AEC6" w14:textId="77777777" w:rsidR="00595822" w:rsidRPr="00C20284" w:rsidRDefault="00595822" w:rsidP="00F03164">
            <w:pPr>
              <w:pStyle w:val="block"/>
              <w:tabs>
                <w:tab w:val="decimal" w:pos="799"/>
              </w:tabs>
              <w:spacing w:after="0" w:line="240" w:lineRule="auto"/>
              <w:ind w:left="-135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BECA75" w14:textId="77777777" w:rsidR="00595822" w:rsidRPr="00C20284" w:rsidRDefault="00595822" w:rsidP="0069633C">
            <w:pPr>
              <w:pStyle w:val="block"/>
              <w:tabs>
                <w:tab w:val="decimal" w:pos="1070"/>
              </w:tabs>
              <w:spacing w:after="0" w:line="240" w:lineRule="auto"/>
              <w:ind w:left="-104" w:right="-131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(</w:t>
            </w:r>
            <w:r w:rsidRPr="009711B9">
              <w:rPr>
                <w:rFonts w:asciiTheme="majorBidi" w:hAnsiTheme="majorBidi"/>
                <w:b/>
                <w:bCs/>
                <w:sz w:val="29"/>
                <w:szCs w:val="29"/>
                <w:lang w:val="en-US" w:bidi="th-TH"/>
              </w:rPr>
              <w:t>38</w:t>
            </w:r>
            <w:r w:rsidRPr="00C20284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,</w:t>
            </w:r>
            <w:r w:rsidRPr="009711B9">
              <w:rPr>
                <w:rFonts w:asciiTheme="majorBidi" w:hAnsiTheme="majorBidi"/>
                <w:b/>
                <w:bCs/>
                <w:sz w:val="29"/>
                <w:szCs w:val="29"/>
                <w:lang w:val="en-US" w:bidi="th-TH"/>
              </w:rPr>
              <w:t>035</w:t>
            </w:r>
            <w:r w:rsidRPr="00C20284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69ACE5" w14:textId="77777777" w:rsidR="00595822" w:rsidRPr="00C20284" w:rsidRDefault="00595822" w:rsidP="00F03164">
            <w:pPr>
              <w:pStyle w:val="block"/>
              <w:tabs>
                <w:tab w:val="decimal" w:pos="817"/>
              </w:tabs>
              <w:spacing w:after="0" w:line="240" w:lineRule="auto"/>
              <w:ind w:left="-135" w:right="-37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1A7E20" w14:textId="77777777" w:rsidR="00595822" w:rsidRPr="005636DD" w:rsidRDefault="00595822" w:rsidP="005636DD">
            <w:pPr>
              <w:pStyle w:val="block"/>
              <w:tabs>
                <w:tab w:val="decimal" w:pos="746"/>
              </w:tabs>
              <w:spacing w:after="0" w:line="240" w:lineRule="auto"/>
              <w:ind w:left="-135" w:right="-130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5636DD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(50,285)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653631" w14:textId="77777777" w:rsidR="00595822" w:rsidRPr="00C20284" w:rsidRDefault="00595822" w:rsidP="00F03164">
            <w:pPr>
              <w:pStyle w:val="block"/>
              <w:tabs>
                <w:tab w:val="decimal" w:pos="813"/>
              </w:tabs>
              <w:spacing w:after="0" w:line="240" w:lineRule="auto"/>
              <w:ind w:left="76" w:right="-130" w:hanging="196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DCC1DA" w14:textId="77777777" w:rsidR="00595822" w:rsidRPr="00C20284" w:rsidRDefault="00595822" w:rsidP="00026895">
            <w:pPr>
              <w:pStyle w:val="block"/>
              <w:tabs>
                <w:tab w:val="decimal" w:pos="837"/>
              </w:tabs>
              <w:spacing w:after="0" w:line="240" w:lineRule="auto"/>
              <w:ind w:left="-120" w:right="-130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(</w:t>
            </w:r>
            <w:r w:rsidRPr="009711B9">
              <w:rPr>
                <w:rFonts w:asciiTheme="majorBidi" w:hAnsiTheme="majorBidi"/>
                <w:b/>
                <w:bCs/>
                <w:sz w:val="29"/>
                <w:szCs w:val="29"/>
                <w:lang w:val="en-US" w:bidi="th-TH"/>
              </w:rPr>
              <w:t>7</w:t>
            </w:r>
            <w:r w:rsidRPr="00C20284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,</w:t>
            </w:r>
            <w:r w:rsidRPr="009711B9">
              <w:rPr>
                <w:rFonts w:asciiTheme="majorBidi" w:hAnsiTheme="majorBidi"/>
                <w:b/>
                <w:bCs/>
                <w:sz w:val="29"/>
                <w:szCs w:val="29"/>
                <w:lang w:val="en-US" w:bidi="th-TH"/>
              </w:rPr>
              <w:t>71</w:t>
            </w:r>
            <w:r w:rsidR="003C6613">
              <w:rPr>
                <w:rFonts w:asciiTheme="majorBidi" w:hAnsiTheme="majorBidi"/>
                <w:b/>
                <w:bCs/>
                <w:sz w:val="29"/>
                <w:szCs w:val="29"/>
                <w:lang w:val="en-US" w:bidi="th-TH"/>
              </w:rPr>
              <w:t>4</w:t>
            </w:r>
            <w:r w:rsidRPr="00C20284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05B00C" w14:textId="77777777" w:rsidR="00595822" w:rsidRPr="00C20284" w:rsidRDefault="00595822" w:rsidP="00F03164">
            <w:pPr>
              <w:pStyle w:val="block"/>
              <w:tabs>
                <w:tab w:val="decimal" w:pos="799"/>
              </w:tabs>
              <w:spacing w:after="0" w:line="240" w:lineRule="auto"/>
              <w:ind w:left="-135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3F8CC2" w14:textId="77777777" w:rsidR="00595822" w:rsidRPr="00C20284" w:rsidRDefault="00595822" w:rsidP="0094104B">
            <w:pPr>
              <w:pStyle w:val="block"/>
              <w:tabs>
                <w:tab w:val="decimal" w:pos="891"/>
              </w:tabs>
              <w:spacing w:after="0" w:line="240" w:lineRule="auto"/>
              <w:ind w:left="-120" w:right="-130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07C47F" w14:textId="77777777" w:rsidR="00595822" w:rsidRPr="00C20284" w:rsidRDefault="00595822" w:rsidP="00F03164">
            <w:pPr>
              <w:pStyle w:val="block"/>
              <w:tabs>
                <w:tab w:val="decimal" w:pos="634"/>
              </w:tabs>
              <w:spacing w:after="0" w:line="240" w:lineRule="auto"/>
              <w:ind w:left="-135" w:right="-3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0A03B2" w14:textId="77777777" w:rsidR="00595822" w:rsidRPr="00C20284" w:rsidRDefault="00595822" w:rsidP="005636DD">
            <w:pPr>
              <w:pStyle w:val="block"/>
              <w:tabs>
                <w:tab w:val="decimal" w:pos="737"/>
              </w:tabs>
              <w:spacing w:after="0" w:line="240" w:lineRule="auto"/>
              <w:ind w:left="-86" w:right="-15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(</w:t>
            </w:r>
            <w:r w:rsidRPr="009711B9">
              <w:rPr>
                <w:rFonts w:asciiTheme="majorBidi" w:hAnsiTheme="majorBidi"/>
                <w:b/>
                <w:bCs/>
                <w:sz w:val="29"/>
                <w:szCs w:val="29"/>
                <w:lang w:val="en-US" w:bidi="th-TH"/>
              </w:rPr>
              <w:t>96</w:t>
            </w:r>
            <w:r w:rsidRPr="00C20284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,</w:t>
            </w:r>
            <w:r w:rsidRPr="009711B9">
              <w:rPr>
                <w:rFonts w:asciiTheme="majorBidi" w:hAnsiTheme="majorBidi"/>
                <w:b/>
                <w:bCs/>
                <w:sz w:val="29"/>
                <w:szCs w:val="29"/>
                <w:lang w:val="en-US" w:bidi="th-TH"/>
              </w:rPr>
              <w:t>03</w:t>
            </w:r>
            <w:r w:rsidR="003C6613">
              <w:rPr>
                <w:rFonts w:asciiTheme="majorBidi" w:hAnsiTheme="majorBidi"/>
                <w:b/>
                <w:bCs/>
                <w:sz w:val="29"/>
                <w:szCs w:val="29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)</w:t>
            </w:r>
          </w:p>
        </w:tc>
      </w:tr>
    </w:tbl>
    <w:p w14:paraId="556272D7" w14:textId="77777777" w:rsidR="00595822" w:rsidRPr="00C20284" w:rsidRDefault="00595822" w:rsidP="00595822">
      <w:pPr>
        <w:pStyle w:val="acctmergecolhdg"/>
        <w:tabs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30"/>
          <w:szCs w:val="30"/>
        </w:rPr>
      </w:pPr>
    </w:p>
    <w:p w14:paraId="3CDC8802" w14:textId="77777777" w:rsidR="00595822" w:rsidRPr="00C20284" w:rsidRDefault="00595822" w:rsidP="005958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lang w:val="en-GB" w:bidi="ar-SA"/>
        </w:rPr>
      </w:pPr>
      <w:r w:rsidRPr="00C20284">
        <w:rPr>
          <w:rFonts w:ascii="Angsana New" w:hAnsi="Angsana New"/>
          <w:sz w:val="30"/>
          <w:szCs w:val="30"/>
        </w:rPr>
        <w:br w:type="page"/>
      </w:r>
    </w:p>
    <w:p w14:paraId="735A8FC3" w14:textId="77777777" w:rsidR="00595822" w:rsidRPr="00C20284" w:rsidRDefault="00595822" w:rsidP="00595822">
      <w:pPr>
        <w:pStyle w:val="acctmergecolhdg"/>
        <w:tabs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b w:val="0"/>
          <w:bCs/>
          <w:sz w:val="30"/>
          <w:szCs w:val="30"/>
          <w:rtl/>
          <w:cs/>
        </w:rPr>
      </w:pPr>
      <w:r w:rsidRPr="009711B9">
        <w:rPr>
          <w:rFonts w:ascii="Angsana New" w:hAnsi="Angsana New"/>
          <w:sz w:val="30"/>
          <w:szCs w:val="30"/>
          <w:lang w:val="en-US"/>
        </w:rPr>
        <w:lastRenderedPageBreak/>
        <w:t>1</w:t>
      </w:r>
      <w:r w:rsidR="003C6613">
        <w:rPr>
          <w:rFonts w:ascii="Angsana New" w:hAnsi="Angsana New"/>
          <w:sz w:val="30"/>
          <w:szCs w:val="30"/>
          <w:lang w:val="en-US"/>
        </w:rPr>
        <w:t>4</w:t>
      </w:r>
      <w:r w:rsidRPr="00C20284">
        <w:rPr>
          <w:rFonts w:ascii="Angsana New" w:hAnsi="Angsana New"/>
          <w:b w:val="0"/>
          <w:bCs/>
          <w:sz w:val="30"/>
          <w:szCs w:val="30"/>
        </w:rPr>
        <w:tab/>
      </w:r>
      <w:r w:rsidRPr="00C20284">
        <w:rPr>
          <w:rFonts w:ascii="Angsana New" w:hAnsi="Angsana New"/>
          <w:b w:val="0"/>
          <w:bCs/>
          <w:sz w:val="30"/>
          <w:szCs w:val="30"/>
          <w:cs/>
          <w:lang w:bidi="th-TH"/>
        </w:rPr>
        <w:t>ที่ดิน อาคารและอุปกรณ์</w:t>
      </w:r>
      <w:r w:rsidRPr="00C20284">
        <w:rPr>
          <w:rFonts w:ascii="Angsana New" w:hAnsi="Angsana New"/>
          <w:b w:val="0"/>
          <w:bCs/>
          <w:sz w:val="30"/>
          <w:szCs w:val="30"/>
          <w:lang w:bidi="th-TH"/>
        </w:rPr>
        <w:t xml:space="preserve"> </w:t>
      </w:r>
      <w:r w:rsidRPr="00C20284">
        <w:rPr>
          <w:rFonts w:ascii="Angsana New" w:hAnsi="Angsana New"/>
          <w:b w:val="0"/>
          <w:bCs/>
          <w:sz w:val="30"/>
          <w:szCs w:val="30"/>
          <w:cs/>
          <w:lang w:bidi="th-TH"/>
        </w:rPr>
        <w:t>(ต่อ)</w:t>
      </w:r>
    </w:p>
    <w:p w14:paraId="744A2047" w14:textId="77777777" w:rsidR="00595822" w:rsidRPr="00C20284" w:rsidRDefault="00595822" w:rsidP="00595822"/>
    <w:tbl>
      <w:tblPr>
        <w:tblW w:w="1035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340"/>
        <w:gridCol w:w="1080"/>
        <w:gridCol w:w="275"/>
        <w:gridCol w:w="1345"/>
        <w:gridCol w:w="240"/>
        <w:gridCol w:w="1290"/>
        <w:gridCol w:w="240"/>
        <w:gridCol w:w="8"/>
        <w:gridCol w:w="922"/>
        <w:gridCol w:w="240"/>
        <w:gridCol w:w="1202"/>
        <w:gridCol w:w="240"/>
        <w:gridCol w:w="928"/>
      </w:tblGrid>
      <w:tr w:rsidR="00595822" w:rsidRPr="00C20284" w14:paraId="2CBDB19E" w14:textId="77777777" w:rsidTr="0053368A">
        <w:trPr>
          <w:trHeight w:hRule="exact" w:val="392"/>
          <w:tblHeader/>
        </w:trPr>
        <w:tc>
          <w:tcPr>
            <w:tcW w:w="2340" w:type="dxa"/>
          </w:tcPr>
          <w:p w14:paraId="5AC5281F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8A10F7E" w14:textId="77777777" w:rsidR="00595822" w:rsidRPr="00C20284" w:rsidRDefault="00595822" w:rsidP="00F03164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35DC33A2" w14:textId="77777777" w:rsidR="00595822" w:rsidRPr="00C20284" w:rsidRDefault="00595822" w:rsidP="00F03164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5BB5A60A" w14:textId="77777777" w:rsidR="00595822" w:rsidRPr="00C20284" w:rsidRDefault="00595822" w:rsidP="00F03164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2AFC5D1" w14:textId="77777777" w:rsidR="00595822" w:rsidRPr="00C20284" w:rsidRDefault="00595822" w:rsidP="00F03164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0C44CA41" w14:textId="77777777" w:rsidR="00595822" w:rsidRPr="00C20284" w:rsidRDefault="00595822" w:rsidP="00F03164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60FE599" w14:textId="77777777" w:rsidR="00595822" w:rsidRPr="00C20284" w:rsidRDefault="00595822" w:rsidP="00F03164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0" w:type="dxa"/>
            <w:gridSpan w:val="2"/>
            <w:shd w:val="clear" w:color="auto" w:fill="auto"/>
            <w:vAlign w:val="bottom"/>
          </w:tcPr>
          <w:p w14:paraId="6AE7EB15" w14:textId="77777777" w:rsidR="00595822" w:rsidRPr="00C20284" w:rsidRDefault="00595822" w:rsidP="00F03164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5E326FED" w14:textId="77777777" w:rsidR="00595822" w:rsidRPr="00C20284" w:rsidRDefault="00595822" w:rsidP="00F03164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0" w:type="dxa"/>
            <w:gridSpan w:val="3"/>
            <w:shd w:val="clear" w:color="auto" w:fill="auto"/>
          </w:tcPr>
          <w:p w14:paraId="4FFCB522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(หน่วย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ล้านบาท)</w:t>
            </w:r>
          </w:p>
        </w:tc>
      </w:tr>
      <w:tr w:rsidR="00595822" w:rsidRPr="00C20284" w14:paraId="22006F4D" w14:textId="77777777" w:rsidTr="0053368A">
        <w:trPr>
          <w:trHeight w:hRule="exact" w:val="392"/>
          <w:tblHeader/>
        </w:trPr>
        <w:tc>
          <w:tcPr>
            <w:tcW w:w="2340" w:type="dxa"/>
          </w:tcPr>
          <w:p w14:paraId="0453D331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010" w:type="dxa"/>
            <w:gridSpan w:val="1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D9BBA5" w14:textId="77777777" w:rsidR="00595822" w:rsidRPr="00C20284" w:rsidRDefault="00595822" w:rsidP="00F03164">
            <w:pPr>
              <w:pStyle w:val="block"/>
              <w:spacing w:after="0" w:line="380" w:lineRule="exact"/>
              <w:ind w:left="-135"/>
              <w:jc w:val="center"/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595822" w:rsidRPr="00C20284" w14:paraId="65787D2B" w14:textId="77777777" w:rsidTr="0053368A">
        <w:trPr>
          <w:trHeight w:hRule="exact" w:val="392"/>
          <w:tblHeader/>
        </w:trPr>
        <w:tc>
          <w:tcPr>
            <w:tcW w:w="2340" w:type="dxa"/>
          </w:tcPr>
          <w:p w14:paraId="05BAA5F5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D5855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B294CA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02D00A" w14:textId="59623FD9" w:rsidR="00595822" w:rsidRPr="00C20284" w:rsidRDefault="00595822" w:rsidP="0053368A">
            <w:pPr>
              <w:pStyle w:val="block"/>
              <w:spacing w:after="0" w:line="380" w:lineRule="exact"/>
              <w:ind w:left="-24" w:right="-114" w:hanging="9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อาคาร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F3F47C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F7259E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6AFFCD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E460C5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6144CC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994125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64E5A9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CB473B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595822" w:rsidRPr="00C20284" w14:paraId="4517C4CE" w14:textId="77777777" w:rsidTr="0053368A">
        <w:trPr>
          <w:trHeight w:hRule="exact" w:val="392"/>
          <w:tblHeader/>
        </w:trPr>
        <w:tc>
          <w:tcPr>
            <w:tcW w:w="2340" w:type="dxa"/>
          </w:tcPr>
          <w:p w14:paraId="5A66D98C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B4C486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4FE41B66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7CFC0645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ส่วนปรับปรุง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B898CAF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16E70D16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8EDD40B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0" w:type="dxa"/>
            <w:gridSpan w:val="2"/>
            <w:shd w:val="clear" w:color="auto" w:fill="auto"/>
            <w:vAlign w:val="bottom"/>
          </w:tcPr>
          <w:p w14:paraId="16EC75AD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86B32DC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138AE091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1D5C875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117809AC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595822" w:rsidRPr="00C20284" w14:paraId="4A9303B3" w14:textId="77777777" w:rsidTr="0053368A">
        <w:trPr>
          <w:trHeight w:hRule="exact" w:val="392"/>
          <w:tblHeader/>
        </w:trPr>
        <w:tc>
          <w:tcPr>
            <w:tcW w:w="2340" w:type="dxa"/>
          </w:tcPr>
          <w:p w14:paraId="3BE5EAF4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E735D7E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2AD69639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054DCE78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อาคารและ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4F68932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50F9EE19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เครื่องจักร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F3011FF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0" w:type="dxa"/>
            <w:gridSpan w:val="2"/>
            <w:shd w:val="clear" w:color="auto" w:fill="auto"/>
            <w:vAlign w:val="bottom"/>
          </w:tcPr>
          <w:p w14:paraId="122F201B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4EF75B0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6182BE85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ระหว่าง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FD3EF7F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3097CCA8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595822" w:rsidRPr="00C20284" w14:paraId="7CA5BE61" w14:textId="77777777" w:rsidTr="0053368A">
        <w:trPr>
          <w:trHeight w:hRule="exact" w:val="392"/>
          <w:tblHeader/>
        </w:trPr>
        <w:tc>
          <w:tcPr>
            <w:tcW w:w="2340" w:type="dxa"/>
          </w:tcPr>
          <w:p w14:paraId="0501CC7D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0E7E73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1415CD9C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237D8642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ระบบ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1944860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50A95FC5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และ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CCBDAB1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0" w:type="dxa"/>
            <w:gridSpan w:val="2"/>
            <w:shd w:val="clear" w:color="auto" w:fill="auto"/>
            <w:vAlign w:val="bottom"/>
          </w:tcPr>
          <w:p w14:paraId="03916EC7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D537DCA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070DA2C0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การก่อสร้าง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12956AC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19EEE3CC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FE3F47" w:rsidRPr="00C20284" w14:paraId="367E3B64" w14:textId="77777777" w:rsidTr="0053368A">
        <w:trPr>
          <w:trHeight w:hRule="exact" w:val="392"/>
          <w:tblHeader/>
        </w:trPr>
        <w:tc>
          <w:tcPr>
            <w:tcW w:w="2340" w:type="dxa"/>
          </w:tcPr>
          <w:p w14:paraId="7D85950F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B44A2D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ที่ดิน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078E5F37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E783AA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สาธารณูปโภค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BB303EB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AA559E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อุปกรณ์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AA362FE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1986E2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อื่นๆ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358796C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36FE99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และติดตั้ง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CD20FAB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AFF606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595822" w:rsidRPr="00C20284" w14:paraId="2C544A52" w14:textId="77777777" w:rsidTr="0053368A">
        <w:trPr>
          <w:trHeight w:hRule="exact" w:val="144"/>
          <w:tblHeader/>
        </w:trPr>
        <w:tc>
          <w:tcPr>
            <w:tcW w:w="2340" w:type="dxa"/>
          </w:tcPr>
          <w:p w14:paraId="23B944CB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90F4F1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7511892E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3CC89C6D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725DF08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02EA2328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B5362B6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0" w:type="dxa"/>
            <w:gridSpan w:val="2"/>
            <w:shd w:val="clear" w:color="auto" w:fill="auto"/>
            <w:vAlign w:val="bottom"/>
          </w:tcPr>
          <w:p w14:paraId="78FECE43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23BD1B4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2BE8DFDA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FE07288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00969810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595822" w:rsidRPr="00C20284" w14:paraId="5314216D" w14:textId="77777777" w:rsidTr="0053368A">
        <w:trPr>
          <w:trHeight w:hRule="exact" w:val="392"/>
          <w:tblHeader/>
        </w:trPr>
        <w:tc>
          <w:tcPr>
            <w:tcW w:w="2340" w:type="dxa"/>
            <w:vAlign w:val="center"/>
          </w:tcPr>
          <w:p w14:paraId="38B40195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20284">
              <w:rPr>
                <w:rFonts w:asciiTheme="majorBidi" w:hAnsiTheme="majorBidi" w:cstheme="majorBidi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shd w:val="clear" w:color="auto" w:fill="auto"/>
          </w:tcPr>
          <w:p w14:paraId="6CAD95A5" w14:textId="0D9C89FF" w:rsidR="00595822" w:rsidRPr="00C20284" w:rsidRDefault="00026FA3" w:rsidP="00F03164">
            <w:pPr>
              <w:pStyle w:val="block"/>
              <w:spacing w:after="0" w:line="380" w:lineRule="exact"/>
              <w:ind w:left="-120" w:right="47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5A52BB4C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32E8433A" w14:textId="2610DEA4" w:rsidR="00595822" w:rsidRPr="00E740D6" w:rsidRDefault="00C541E7" w:rsidP="0011754C">
            <w:pPr>
              <w:pStyle w:val="block"/>
              <w:spacing w:after="0" w:line="380" w:lineRule="exact"/>
              <w:ind w:left="-120" w:right="-20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740D6">
              <w:rPr>
                <w:rFonts w:ascii="Angsana New" w:hAnsi="Angsana New"/>
                <w:sz w:val="30"/>
                <w:szCs w:val="30"/>
                <w:lang w:val="en-US" w:bidi="th-TH"/>
              </w:rPr>
              <w:t>(5,911)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367E223" w14:textId="77777777" w:rsidR="00595822" w:rsidRPr="00E740D6" w:rsidRDefault="00595822" w:rsidP="00F03164">
            <w:pPr>
              <w:pStyle w:val="block"/>
              <w:spacing w:after="0" w:line="380" w:lineRule="exact"/>
              <w:ind w:left="-120" w:righ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135B18EE" w14:textId="58D67929" w:rsidR="00595822" w:rsidRPr="00E740D6" w:rsidRDefault="00D45B1B" w:rsidP="00F03164">
            <w:pPr>
              <w:pStyle w:val="block"/>
              <w:spacing w:after="0" w:line="380" w:lineRule="exact"/>
              <w:ind w:left="-120"/>
              <w:jc w:val="right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E740D6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(9,178)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8D82F7D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0" w:type="dxa"/>
            <w:gridSpan w:val="2"/>
            <w:shd w:val="clear" w:color="auto" w:fill="auto"/>
            <w:vAlign w:val="bottom"/>
          </w:tcPr>
          <w:p w14:paraId="08A29DC3" w14:textId="022EE47D" w:rsidR="00595822" w:rsidRPr="00E740D6" w:rsidRDefault="00400A2B" w:rsidP="00F03164">
            <w:pPr>
              <w:pStyle w:val="block"/>
              <w:spacing w:after="0" w:line="380" w:lineRule="exact"/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740D6">
              <w:rPr>
                <w:rFonts w:ascii="Angsana New" w:hAnsi="Angsana New"/>
                <w:sz w:val="30"/>
                <w:szCs w:val="30"/>
                <w:lang w:bidi="th-TH"/>
              </w:rPr>
              <w:t>(1,384)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18B0307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14:paraId="2CFFFE6F" w14:textId="700633B5" w:rsidR="00595822" w:rsidRPr="00C20284" w:rsidRDefault="00026FA3" w:rsidP="00F03164">
            <w:pPr>
              <w:pStyle w:val="block"/>
              <w:spacing w:after="0" w:line="380" w:lineRule="exact"/>
              <w:ind w:left="-120" w:right="47"/>
              <w:jc w:val="right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3D0A876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26DBA34A" w14:textId="65ABDDCB" w:rsidR="00595822" w:rsidRPr="00E740D6" w:rsidRDefault="00400A2B" w:rsidP="00F03164">
            <w:pPr>
              <w:pStyle w:val="block"/>
              <w:spacing w:after="0" w:line="380" w:lineRule="exact"/>
              <w:ind w:left="-120"/>
              <w:jc w:val="right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 w:rsidRPr="00E740D6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(16,473)</w:t>
            </w:r>
          </w:p>
        </w:tc>
      </w:tr>
      <w:tr w:rsidR="00A32115" w:rsidRPr="00C20284" w14:paraId="0E0D7D9A" w14:textId="77777777" w:rsidTr="0053368A">
        <w:trPr>
          <w:trHeight w:hRule="exact" w:val="392"/>
          <w:tblHeader/>
        </w:trPr>
        <w:tc>
          <w:tcPr>
            <w:tcW w:w="2340" w:type="dxa"/>
            <w:vAlign w:val="center"/>
          </w:tcPr>
          <w:p w14:paraId="315E1028" w14:textId="6BD7DC14" w:rsidR="00A32115" w:rsidRPr="00C20284" w:rsidRDefault="00A32115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กลับรายการ</w:t>
            </w:r>
            <w:r w:rsidRPr="00C20284">
              <w:rPr>
                <w:rFonts w:asciiTheme="majorBidi" w:hAnsiTheme="majorBidi" w:cstheme="majorBidi"/>
                <w:sz w:val="29"/>
                <w:szCs w:val="29"/>
                <w:cs/>
              </w:rPr>
              <w:t>ขาดทุนจาก</w:t>
            </w:r>
          </w:p>
        </w:tc>
        <w:tc>
          <w:tcPr>
            <w:tcW w:w="1080" w:type="dxa"/>
            <w:shd w:val="clear" w:color="auto" w:fill="auto"/>
          </w:tcPr>
          <w:p w14:paraId="009E99D7" w14:textId="77777777" w:rsidR="00A32115" w:rsidRDefault="00A32115" w:rsidP="00F03164">
            <w:pPr>
              <w:pStyle w:val="block"/>
              <w:spacing w:after="0" w:line="380" w:lineRule="exact"/>
              <w:ind w:left="-120" w:right="47"/>
              <w:jc w:val="right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5F806F45" w14:textId="77777777" w:rsidR="00A32115" w:rsidRPr="00C20284" w:rsidRDefault="00A32115" w:rsidP="00F03164">
            <w:pPr>
              <w:pStyle w:val="block"/>
              <w:spacing w:after="0" w:line="380" w:lineRule="exact"/>
              <w:ind w:left="-120" w:righ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5D39A3AD" w14:textId="77777777" w:rsidR="00A32115" w:rsidRPr="00E740D6" w:rsidRDefault="00A32115" w:rsidP="0011754C">
            <w:pPr>
              <w:pStyle w:val="block"/>
              <w:spacing w:after="0" w:line="380" w:lineRule="exact"/>
              <w:ind w:left="-120" w:right="-20"/>
              <w:jc w:val="right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7490196" w14:textId="77777777" w:rsidR="00A32115" w:rsidRPr="00E740D6" w:rsidRDefault="00A32115" w:rsidP="00F03164">
            <w:pPr>
              <w:pStyle w:val="block"/>
              <w:spacing w:after="0" w:line="380" w:lineRule="exact"/>
              <w:ind w:left="-120" w:righ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16CE93E3" w14:textId="77777777" w:rsidR="00A32115" w:rsidRPr="00E740D6" w:rsidRDefault="00A32115" w:rsidP="009A00B2">
            <w:pPr>
              <w:pStyle w:val="block"/>
              <w:tabs>
                <w:tab w:val="left" w:pos="881"/>
              </w:tabs>
              <w:spacing w:after="0" w:line="380" w:lineRule="exact"/>
              <w:ind w:left="-120" w:right="51"/>
              <w:jc w:val="right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E0C2E61" w14:textId="77777777" w:rsidR="00A32115" w:rsidRPr="00C20284" w:rsidRDefault="00A32115" w:rsidP="00F03164">
            <w:pPr>
              <w:pStyle w:val="block"/>
              <w:spacing w:after="0" w:line="380" w:lineRule="exact"/>
              <w:ind w:left="-120" w:righ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0" w:type="dxa"/>
            <w:gridSpan w:val="2"/>
            <w:shd w:val="clear" w:color="auto" w:fill="auto"/>
            <w:vAlign w:val="bottom"/>
          </w:tcPr>
          <w:p w14:paraId="045BFA96" w14:textId="77777777" w:rsidR="00A32115" w:rsidRPr="00E740D6" w:rsidRDefault="00A32115" w:rsidP="00400A2B">
            <w:pPr>
              <w:pStyle w:val="block"/>
              <w:spacing w:after="0" w:line="380" w:lineRule="exact"/>
              <w:ind w:left="-120" w:right="59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57A8FA92" w14:textId="77777777" w:rsidR="00A32115" w:rsidRPr="00C20284" w:rsidRDefault="00A32115" w:rsidP="00F03164">
            <w:pPr>
              <w:pStyle w:val="block"/>
              <w:spacing w:after="0" w:line="380" w:lineRule="exact"/>
              <w:ind w:left="-120" w:righ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14:paraId="08A1A815" w14:textId="77777777" w:rsidR="00A32115" w:rsidRDefault="00A32115" w:rsidP="00F03164">
            <w:pPr>
              <w:pStyle w:val="block"/>
              <w:spacing w:after="0" w:line="380" w:lineRule="exact"/>
              <w:ind w:left="-120" w:right="47"/>
              <w:jc w:val="right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CB9D677" w14:textId="77777777" w:rsidR="00A32115" w:rsidRPr="00C20284" w:rsidRDefault="00A32115" w:rsidP="00F03164">
            <w:pPr>
              <w:pStyle w:val="block"/>
              <w:spacing w:after="0" w:line="380" w:lineRule="exact"/>
              <w:ind w:left="-120" w:righ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40656CD8" w14:textId="77777777" w:rsidR="00A32115" w:rsidRPr="00E740D6" w:rsidRDefault="00A32115" w:rsidP="00222C0A">
            <w:pPr>
              <w:pStyle w:val="block"/>
              <w:spacing w:after="0" w:line="380" w:lineRule="exact"/>
              <w:ind w:left="-120" w:right="59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</w:tr>
      <w:tr w:rsidR="00595822" w:rsidRPr="00C20284" w14:paraId="4C70309E" w14:textId="77777777" w:rsidTr="0053368A">
        <w:trPr>
          <w:trHeight w:hRule="exact" w:val="392"/>
          <w:tblHeader/>
        </w:trPr>
        <w:tc>
          <w:tcPr>
            <w:tcW w:w="2340" w:type="dxa"/>
            <w:vAlign w:val="center"/>
          </w:tcPr>
          <w:p w14:paraId="465340BE" w14:textId="40230119" w:rsidR="00595822" w:rsidRPr="00C20284" w:rsidRDefault="00A32115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20284">
              <w:rPr>
                <w:rFonts w:asciiTheme="majorBidi" w:hAnsiTheme="majorBidi" w:cstheme="majorBidi"/>
                <w:sz w:val="29"/>
                <w:szCs w:val="29"/>
              </w:rPr>
              <w:t xml:space="preserve">   </w:t>
            </w:r>
            <w:r w:rsidRPr="00C20284">
              <w:rPr>
                <w:rFonts w:asciiTheme="majorBidi" w:hAnsiTheme="majorBidi" w:cstheme="majorBidi"/>
                <w:sz w:val="29"/>
                <w:szCs w:val="29"/>
                <w:cs/>
              </w:rPr>
              <w:t>การด้อยค่า</w:t>
            </w:r>
          </w:p>
        </w:tc>
        <w:tc>
          <w:tcPr>
            <w:tcW w:w="1080" w:type="dxa"/>
            <w:shd w:val="clear" w:color="auto" w:fill="auto"/>
          </w:tcPr>
          <w:p w14:paraId="02E79351" w14:textId="4966B4CF" w:rsidR="00595822" w:rsidRPr="00C20284" w:rsidRDefault="00026FA3" w:rsidP="00F03164">
            <w:pPr>
              <w:pStyle w:val="block"/>
              <w:spacing w:after="0" w:line="380" w:lineRule="exact"/>
              <w:ind w:left="-120" w:right="47"/>
              <w:jc w:val="right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bidi="th-TH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090B392F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0E9D80BE" w14:textId="1A37B87B" w:rsidR="00595822" w:rsidRPr="00E740D6" w:rsidRDefault="00C541E7" w:rsidP="0011754C">
            <w:pPr>
              <w:pStyle w:val="block"/>
              <w:spacing w:after="0" w:line="380" w:lineRule="exact"/>
              <w:ind w:left="-120" w:right="-20"/>
              <w:jc w:val="right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E740D6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227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B60BA20" w14:textId="77777777" w:rsidR="00595822" w:rsidRPr="00E740D6" w:rsidRDefault="00595822" w:rsidP="00F03164">
            <w:pPr>
              <w:pStyle w:val="block"/>
              <w:spacing w:after="0" w:line="380" w:lineRule="exact"/>
              <w:ind w:left="-120" w:righ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58D148A9" w14:textId="04036E93" w:rsidR="00595822" w:rsidRPr="00E740D6" w:rsidRDefault="00D45B1B" w:rsidP="009A00B2">
            <w:pPr>
              <w:pStyle w:val="block"/>
              <w:tabs>
                <w:tab w:val="left" w:pos="881"/>
              </w:tabs>
              <w:spacing w:after="0" w:line="380" w:lineRule="exact"/>
              <w:ind w:left="-120" w:right="51"/>
              <w:jc w:val="right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E740D6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40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FDD5442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0" w:type="dxa"/>
            <w:gridSpan w:val="2"/>
            <w:shd w:val="clear" w:color="auto" w:fill="auto"/>
            <w:vAlign w:val="bottom"/>
          </w:tcPr>
          <w:p w14:paraId="18F65227" w14:textId="7C0CF5AA" w:rsidR="00595822" w:rsidRPr="00E740D6" w:rsidRDefault="00400A2B" w:rsidP="00400A2B">
            <w:pPr>
              <w:pStyle w:val="block"/>
              <w:spacing w:after="0" w:line="380" w:lineRule="exact"/>
              <w:ind w:left="-120" w:right="59"/>
              <w:jc w:val="right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 w:rsidRPr="00E740D6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CBA647B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14:paraId="55AD9301" w14:textId="38FA9D5E" w:rsidR="00595822" w:rsidRPr="00C20284" w:rsidRDefault="00026FA3" w:rsidP="00F03164">
            <w:pPr>
              <w:pStyle w:val="block"/>
              <w:spacing w:after="0" w:line="380" w:lineRule="exact"/>
              <w:ind w:left="-120" w:right="47"/>
              <w:jc w:val="right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bidi="th-TH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EED82C6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78BED7F8" w14:textId="7DD5C44E" w:rsidR="00595822" w:rsidRPr="00E740D6" w:rsidRDefault="00222C0A" w:rsidP="00222C0A">
            <w:pPr>
              <w:pStyle w:val="block"/>
              <w:spacing w:after="0" w:line="380" w:lineRule="exact"/>
              <w:ind w:left="-120" w:right="59"/>
              <w:jc w:val="right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 w:rsidRPr="00E740D6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273</w:t>
            </w:r>
          </w:p>
        </w:tc>
      </w:tr>
      <w:tr w:rsidR="00595822" w:rsidRPr="00C20284" w14:paraId="2D2019B7" w14:textId="77777777" w:rsidTr="0053368A">
        <w:trPr>
          <w:trHeight w:hRule="exact" w:val="392"/>
          <w:tblHeader/>
        </w:trPr>
        <w:tc>
          <w:tcPr>
            <w:tcW w:w="2340" w:type="dxa"/>
            <w:vAlign w:val="center"/>
          </w:tcPr>
          <w:p w14:paraId="0705EA0E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20284">
              <w:rPr>
                <w:rFonts w:asciiTheme="majorBidi" w:hAnsiTheme="majorBidi" w:cstheme="majorBidi"/>
                <w:sz w:val="29"/>
                <w:szCs w:val="29"/>
                <w:cs/>
              </w:rPr>
              <w:t>โอน</w:t>
            </w:r>
          </w:p>
        </w:tc>
        <w:tc>
          <w:tcPr>
            <w:tcW w:w="1080" w:type="dxa"/>
            <w:shd w:val="clear" w:color="auto" w:fill="auto"/>
          </w:tcPr>
          <w:p w14:paraId="08F0C799" w14:textId="04333362" w:rsidR="00595822" w:rsidRPr="00C20284" w:rsidRDefault="00026FA3" w:rsidP="00F03164">
            <w:pPr>
              <w:pStyle w:val="block"/>
              <w:spacing w:after="0" w:line="380" w:lineRule="exact"/>
              <w:ind w:left="-120" w:right="47"/>
              <w:jc w:val="right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bidi="th-TH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1825E804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0142941C" w14:textId="4C4FC97A" w:rsidR="00595822" w:rsidRPr="00E740D6" w:rsidRDefault="00D45B1B" w:rsidP="0011754C">
            <w:pPr>
              <w:pStyle w:val="block"/>
              <w:spacing w:after="0" w:line="380" w:lineRule="exact"/>
              <w:ind w:left="-120" w:right="-20"/>
              <w:jc w:val="right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E740D6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109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238A18D" w14:textId="77777777" w:rsidR="00595822" w:rsidRPr="00E740D6" w:rsidRDefault="00595822" w:rsidP="00F03164">
            <w:pPr>
              <w:pStyle w:val="block"/>
              <w:spacing w:after="0" w:line="380" w:lineRule="exact"/>
              <w:ind w:left="-120" w:righ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019AA4F3" w14:textId="60ED66C9" w:rsidR="00595822" w:rsidRPr="00E740D6" w:rsidRDefault="00D45B1B" w:rsidP="00D45B1B">
            <w:pPr>
              <w:pStyle w:val="block"/>
              <w:spacing w:after="0" w:line="380" w:lineRule="exact"/>
              <w:ind w:left="-120" w:right="51"/>
              <w:jc w:val="right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E740D6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13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4B6AD8F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0" w:type="dxa"/>
            <w:gridSpan w:val="2"/>
            <w:shd w:val="clear" w:color="auto" w:fill="auto"/>
            <w:vAlign w:val="bottom"/>
          </w:tcPr>
          <w:p w14:paraId="0F2D1208" w14:textId="20C35359" w:rsidR="00595822" w:rsidRPr="00E740D6" w:rsidRDefault="00400A2B" w:rsidP="00400A2B">
            <w:pPr>
              <w:pStyle w:val="block"/>
              <w:spacing w:after="0" w:line="380" w:lineRule="exact"/>
              <w:ind w:left="-120" w:right="59"/>
              <w:jc w:val="right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 w:rsidRPr="00E740D6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85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F197C08" w14:textId="77777777" w:rsidR="00595822" w:rsidRPr="00145FC7" w:rsidRDefault="00595822" w:rsidP="00F03164">
            <w:pPr>
              <w:pStyle w:val="block"/>
              <w:spacing w:after="0" w:line="380" w:lineRule="exact"/>
              <w:ind w:left="-120" w:right="-114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14:paraId="1FB82D2A" w14:textId="0173E74F" w:rsidR="00595822" w:rsidRPr="00C20284" w:rsidRDefault="00026FA3" w:rsidP="00F03164">
            <w:pPr>
              <w:pStyle w:val="block"/>
              <w:spacing w:after="0" w:line="380" w:lineRule="exact"/>
              <w:ind w:left="-120" w:right="47"/>
              <w:jc w:val="right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bidi="th-TH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7A975C7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3B18451C" w14:textId="4E0A9C39" w:rsidR="00595822" w:rsidRPr="00E740D6" w:rsidRDefault="00222C0A" w:rsidP="00222C0A">
            <w:pPr>
              <w:pStyle w:val="block"/>
              <w:spacing w:after="0" w:line="380" w:lineRule="exact"/>
              <w:ind w:left="-120" w:right="59"/>
              <w:jc w:val="right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 w:rsidRPr="00E740D6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207</w:t>
            </w:r>
          </w:p>
        </w:tc>
      </w:tr>
      <w:tr w:rsidR="00595822" w:rsidRPr="00C20284" w14:paraId="30E294B0" w14:textId="77777777" w:rsidTr="0053368A">
        <w:trPr>
          <w:trHeight w:hRule="exact" w:val="392"/>
          <w:tblHeader/>
        </w:trPr>
        <w:tc>
          <w:tcPr>
            <w:tcW w:w="2340" w:type="dxa"/>
            <w:vAlign w:val="center"/>
          </w:tcPr>
          <w:p w14:paraId="6739549A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20284">
              <w:rPr>
                <w:rFonts w:asciiTheme="majorBidi" w:hAnsiTheme="majorBidi" w:cstheme="majorBidi"/>
                <w:sz w:val="29"/>
                <w:szCs w:val="29"/>
                <w:cs/>
              </w:rPr>
              <w:t>จำหน่าย</w:t>
            </w:r>
          </w:p>
        </w:tc>
        <w:tc>
          <w:tcPr>
            <w:tcW w:w="1080" w:type="dxa"/>
            <w:shd w:val="clear" w:color="auto" w:fill="auto"/>
          </w:tcPr>
          <w:p w14:paraId="1D6F7A67" w14:textId="298C1E94" w:rsidR="00595822" w:rsidRPr="00C20284" w:rsidRDefault="00026FA3" w:rsidP="00F03164">
            <w:pPr>
              <w:pStyle w:val="block"/>
              <w:spacing w:after="0" w:line="380" w:lineRule="exact"/>
              <w:ind w:left="-120" w:right="47"/>
              <w:jc w:val="right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bidi="th-TH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58B78ED1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14EEDA1F" w14:textId="7CDBE954" w:rsidR="00595822" w:rsidRPr="00E740D6" w:rsidRDefault="00D45B1B" w:rsidP="0011754C">
            <w:pPr>
              <w:pStyle w:val="block"/>
              <w:spacing w:after="0" w:line="380" w:lineRule="exact"/>
              <w:ind w:left="-120" w:right="-20"/>
              <w:jc w:val="right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E740D6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731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A3283D9" w14:textId="77777777" w:rsidR="00595822" w:rsidRPr="00E740D6" w:rsidRDefault="00595822" w:rsidP="00F03164">
            <w:pPr>
              <w:pStyle w:val="block"/>
              <w:spacing w:after="0" w:line="380" w:lineRule="exact"/>
              <w:ind w:left="-120" w:righ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6EF8D23A" w14:textId="69887B27" w:rsidR="00595822" w:rsidRPr="00E740D6" w:rsidRDefault="00D45B1B" w:rsidP="00F03164">
            <w:pPr>
              <w:pStyle w:val="block"/>
              <w:spacing w:after="0" w:line="380" w:lineRule="exact"/>
              <w:ind w:left="-120" w:right="66"/>
              <w:jc w:val="right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E740D6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1,749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AA5F653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0" w:type="dxa"/>
            <w:gridSpan w:val="2"/>
            <w:shd w:val="clear" w:color="auto" w:fill="auto"/>
            <w:vAlign w:val="bottom"/>
          </w:tcPr>
          <w:p w14:paraId="2BE7C6B7" w14:textId="13D77275" w:rsidR="00595822" w:rsidRPr="00E740D6" w:rsidRDefault="00400A2B" w:rsidP="00400A2B">
            <w:pPr>
              <w:pStyle w:val="block"/>
              <w:spacing w:after="0" w:line="380" w:lineRule="exact"/>
              <w:ind w:left="-120" w:right="59"/>
              <w:jc w:val="right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 w:rsidRPr="00E740D6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490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5BF17EB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14:paraId="3F05907A" w14:textId="258F3653" w:rsidR="00595822" w:rsidRPr="00C20284" w:rsidRDefault="00026FA3" w:rsidP="00F03164">
            <w:pPr>
              <w:pStyle w:val="block"/>
              <w:spacing w:after="0" w:line="380" w:lineRule="exact"/>
              <w:ind w:left="-120" w:right="47"/>
              <w:jc w:val="right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bidi="th-TH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38466C5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1967743A" w14:textId="527DF65A" w:rsidR="00595822" w:rsidRPr="00E740D6" w:rsidRDefault="00222C0A" w:rsidP="00222C0A">
            <w:pPr>
              <w:pStyle w:val="block"/>
              <w:spacing w:after="0" w:line="380" w:lineRule="exact"/>
              <w:ind w:left="-120" w:right="59"/>
              <w:jc w:val="right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 w:rsidRPr="00E740D6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2,970</w:t>
            </w:r>
          </w:p>
        </w:tc>
      </w:tr>
      <w:tr w:rsidR="00595822" w:rsidRPr="00C20284" w14:paraId="1655ECBE" w14:textId="77777777" w:rsidTr="0053368A">
        <w:trPr>
          <w:trHeight w:hRule="exact" w:val="392"/>
          <w:tblHeader/>
        </w:trPr>
        <w:tc>
          <w:tcPr>
            <w:tcW w:w="2340" w:type="dxa"/>
            <w:vAlign w:val="center"/>
          </w:tcPr>
          <w:p w14:paraId="7F6EDF94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20284">
              <w:rPr>
                <w:rFonts w:asciiTheme="majorBidi" w:hAnsiTheme="majorBidi" w:cstheme="majorBidi"/>
                <w:sz w:val="29"/>
                <w:szCs w:val="29"/>
                <w:cs/>
              </w:rPr>
              <w:t>ผลต่างจากการแปลงค่า</w:t>
            </w:r>
          </w:p>
        </w:tc>
        <w:tc>
          <w:tcPr>
            <w:tcW w:w="1080" w:type="dxa"/>
            <w:shd w:val="clear" w:color="auto" w:fill="auto"/>
          </w:tcPr>
          <w:p w14:paraId="5B842115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47"/>
              <w:jc w:val="right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75" w:type="dxa"/>
            <w:shd w:val="clear" w:color="auto" w:fill="auto"/>
            <w:vAlign w:val="center"/>
          </w:tcPr>
          <w:p w14:paraId="76F60741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78146A4" w14:textId="77777777" w:rsidR="00595822" w:rsidRPr="00400A2B" w:rsidRDefault="00595822" w:rsidP="0011754C">
            <w:pPr>
              <w:pStyle w:val="block"/>
              <w:spacing w:after="0" w:line="380" w:lineRule="exact"/>
              <w:ind w:left="-120" w:right="-20"/>
              <w:jc w:val="right"/>
              <w:rPr>
                <w:rFonts w:asciiTheme="majorBidi" w:hAnsiTheme="majorBidi" w:cstheme="majorBidi"/>
                <w:sz w:val="29"/>
                <w:szCs w:val="29"/>
                <w:highlight w:val="yellow"/>
                <w:cs/>
                <w:lang w:bidi="th-TH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157FEF80" w14:textId="77777777" w:rsidR="00595822" w:rsidRPr="00400A2B" w:rsidRDefault="00595822" w:rsidP="00F03164">
            <w:pPr>
              <w:pStyle w:val="block"/>
              <w:spacing w:after="0" w:line="380" w:lineRule="exact"/>
              <w:ind w:left="-120" w:right="-11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0" w:type="dxa"/>
            <w:shd w:val="clear" w:color="auto" w:fill="auto"/>
            <w:vAlign w:val="center"/>
          </w:tcPr>
          <w:p w14:paraId="6813C6E2" w14:textId="77777777" w:rsidR="00595822" w:rsidRPr="00400A2B" w:rsidRDefault="00595822" w:rsidP="00F03164">
            <w:pPr>
              <w:pStyle w:val="block"/>
              <w:spacing w:after="0" w:line="380" w:lineRule="exact"/>
              <w:ind w:left="-120" w:right="-114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59C1AD95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0" w:type="dxa"/>
            <w:gridSpan w:val="2"/>
            <w:shd w:val="clear" w:color="auto" w:fill="auto"/>
            <w:vAlign w:val="center"/>
          </w:tcPr>
          <w:p w14:paraId="762D1307" w14:textId="77777777" w:rsidR="00595822" w:rsidRPr="00400A2B" w:rsidRDefault="00595822" w:rsidP="00F03164">
            <w:pPr>
              <w:pStyle w:val="block"/>
              <w:spacing w:after="0" w:line="380" w:lineRule="exact"/>
              <w:ind w:left="-120"/>
              <w:jc w:val="right"/>
              <w:rPr>
                <w:rFonts w:asciiTheme="majorBidi" w:hAnsiTheme="majorBidi" w:cstheme="majorBidi"/>
                <w:sz w:val="29"/>
                <w:szCs w:val="29"/>
                <w:highlight w:val="yellow"/>
                <w:cs/>
                <w:lang w:val="en-US" w:bidi="th-TH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3A3FF4F2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14:paraId="42A4B610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47"/>
              <w:jc w:val="right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43E96EF6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8" w:type="dxa"/>
            <w:shd w:val="clear" w:color="auto" w:fill="auto"/>
            <w:vAlign w:val="center"/>
          </w:tcPr>
          <w:p w14:paraId="6D52A377" w14:textId="77777777" w:rsidR="00595822" w:rsidRPr="00307377" w:rsidRDefault="00595822" w:rsidP="00F03164">
            <w:pPr>
              <w:pStyle w:val="block"/>
              <w:spacing w:after="0" w:line="380" w:lineRule="exact"/>
              <w:ind w:left="-120"/>
              <w:jc w:val="right"/>
              <w:rPr>
                <w:rFonts w:asciiTheme="majorBidi" w:hAnsiTheme="majorBidi" w:cstheme="majorBidi"/>
                <w:sz w:val="29"/>
                <w:szCs w:val="29"/>
                <w:highlight w:val="yellow"/>
                <w:cs/>
                <w:lang w:val="en-US" w:bidi="th-TH"/>
              </w:rPr>
            </w:pPr>
          </w:p>
        </w:tc>
      </w:tr>
      <w:tr w:rsidR="00EC4DA3" w:rsidRPr="00C20284" w14:paraId="5CADBD86" w14:textId="77777777" w:rsidTr="0053368A">
        <w:trPr>
          <w:trHeight w:val="392"/>
          <w:tblHeader/>
        </w:trPr>
        <w:tc>
          <w:tcPr>
            <w:tcW w:w="2340" w:type="dxa"/>
            <w:vAlign w:val="center"/>
          </w:tcPr>
          <w:p w14:paraId="7967E6B3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20284">
              <w:rPr>
                <w:rFonts w:asciiTheme="majorBidi" w:hAnsiTheme="majorBidi" w:cstheme="majorBidi"/>
                <w:sz w:val="29"/>
                <w:szCs w:val="29"/>
              </w:rPr>
              <w:t xml:space="preserve">   </w:t>
            </w:r>
            <w:r w:rsidRPr="00C20284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20A4B47" w14:textId="7F7DE06A" w:rsidR="00595822" w:rsidRPr="00C20284" w:rsidRDefault="00026FA3" w:rsidP="00F03164">
            <w:pPr>
              <w:pStyle w:val="block"/>
              <w:spacing w:after="0" w:line="380" w:lineRule="exact"/>
              <w:ind w:left="-120" w:right="47"/>
              <w:jc w:val="right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bidi="th-TH"/>
              </w:rPr>
              <w:t>-</w:t>
            </w:r>
          </w:p>
        </w:tc>
        <w:tc>
          <w:tcPr>
            <w:tcW w:w="275" w:type="dxa"/>
            <w:shd w:val="clear" w:color="auto" w:fill="auto"/>
            <w:vAlign w:val="center"/>
          </w:tcPr>
          <w:p w14:paraId="7FF6AC25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3700FA" w14:textId="6E18D49E" w:rsidR="00595822" w:rsidRPr="00E42E48" w:rsidRDefault="00D45B1B" w:rsidP="0011754C">
            <w:pPr>
              <w:pStyle w:val="block"/>
              <w:spacing w:after="0" w:line="380" w:lineRule="exact"/>
              <w:ind w:left="-120" w:right="-20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42E48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B06F3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E740D6" w:rsidRPr="00E42E4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4B06F3">
              <w:rPr>
                <w:rFonts w:ascii="Angsana New" w:hAnsi="Angsana New"/>
                <w:sz w:val="30"/>
                <w:szCs w:val="30"/>
                <w:lang w:val="en-US" w:bidi="th-TH"/>
              </w:rPr>
              <w:t>166</w:t>
            </w:r>
            <w:r w:rsidRPr="00E42E48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1A2D4247" w14:textId="77777777" w:rsidR="00595822" w:rsidRPr="00E42E48" w:rsidRDefault="00595822" w:rsidP="00F03164">
            <w:pPr>
              <w:pStyle w:val="block"/>
              <w:spacing w:after="0" w:line="380" w:lineRule="exact"/>
              <w:ind w:left="-120" w:righ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544DE5" w14:textId="1686C2DB" w:rsidR="00595822" w:rsidRPr="00E42E48" w:rsidRDefault="00D45B1B" w:rsidP="00F03164">
            <w:pPr>
              <w:pStyle w:val="block"/>
              <w:spacing w:after="0" w:line="380" w:lineRule="exact"/>
              <w:ind w:left="-120"/>
              <w:jc w:val="right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E42E48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(</w:t>
            </w:r>
            <w:r w:rsidR="004B06F3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2</w:t>
            </w:r>
            <w:r w:rsidR="0092587F" w:rsidRPr="00E42E48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,</w:t>
            </w:r>
            <w:r w:rsidR="004B06F3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863</w:t>
            </w:r>
            <w:r w:rsidRPr="00E42E48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)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1E3D3B8F" w14:textId="77777777" w:rsidR="00595822" w:rsidRPr="00E42E48" w:rsidRDefault="00595822" w:rsidP="00F03164">
            <w:pPr>
              <w:pStyle w:val="block"/>
              <w:spacing w:after="0" w:line="380" w:lineRule="exact"/>
              <w:ind w:left="-120" w:righ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22AFF9" w14:textId="621A0EF1" w:rsidR="00595822" w:rsidRPr="00E42E48" w:rsidRDefault="00400A2B" w:rsidP="00F03164">
            <w:pPr>
              <w:pStyle w:val="block"/>
              <w:spacing w:after="0" w:line="380" w:lineRule="exact"/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42E48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4B06F3">
              <w:rPr>
                <w:rFonts w:ascii="Angsana New" w:hAnsi="Angsana New"/>
                <w:sz w:val="30"/>
                <w:szCs w:val="30"/>
                <w:lang w:bidi="th-TH"/>
              </w:rPr>
              <w:t>408</w:t>
            </w:r>
            <w:r w:rsidRPr="00E42E48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03C5A0D4" w14:textId="77777777" w:rsidR="00595822" w:rsidRPr="00E42E48" w:rsidRDefault="00595822" w:rsidP="00F03164">
            <w:pPr>
              <w:pStyle w:val="block"/>
              <w:spacing w:after="0" w:line="380" w:lineRule="exact"/>
              <w:ind w:left="-120" w:righ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</w:tcPr>
          <w:p w14:paraId="4FB78F6D" w14:textId="0223DC28" w:rsidR="00595822" w:rsidRPr="00E42E48" w:rsidRDefault="00026FA3" w:rsidP="00F03164">
            <w:pPr>
              <w:pStyle w:val="block"/>
              <w:spacing w:after="0" w:line="380" w:lineRule="exact"/>
              <w:ind w:left="-120" w:right="47"/>
              <w:jc w:val="right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E42E48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-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50061B18" w14:textId="77777777" w:rsidR="00595822" w:rsidRPr="00E42E48" w:rsidRDefault="00595822" w:rsidP="00F03164">
            <w:pPr>
              <w:pStyle w:val="block"/>
              <w:spacing w:after="0" w:line="380" w:lineRule="exact"/>
              <w:ind w:left="-120" w:righ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4A4109" w14:textId="7B7EDD75" w:rsidR="00595822" w:rsidRPr="00E42E48" w:rsidRDefault="00222C0A" w:rsidP="00F03164">
            <w:pPr>
              <w:pStyle w:val="block"/>
              <w:spacing w:after="0" w:line="380" w:lineRule="exact"/>
              <w:ind w:left="-120"/>
              <w:jc w:val="right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 w:rsidRPr="00E42E48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</w:t>
            </w:r>
            <w:r w:rsidR="0017236A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5</w:t>
            </w:r>
            <w:r w:rsidR="00ED06C6" w:rsidRPr="00E42E48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 w:rsidR="0017236A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437</w:t>
            </w:r>
            <w:r w:rsidRPr="00E42E48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)</w:t>
            </w:r>
          </w:p>
        </w:tc>
      </w:tr>
      <w:tr w:rsidR="00FE3F47" w:rsidRPr="00C20284" w14:paraId="23FB74B9" w14:textId="77777777" w:rsidTr="0053368A">
        <w:trPr>
          <w:trHeight w:hRule="exact" w:val="392"/>
          <w:tblHeader/>
        </w:trPr>
        <w:tc>
          <w:tcPr>
            <w:tcW w:w="2340" w:type="dxa"/>
            <w:vAlign w:val="center"/>
          </w:tcPr>
          <w:p w14:paraId="104CB3EB" w14:textId="279B23E9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9711B9">
              <w:rPr>
                <w:rFonts w:asciiTheme="majorBidi" w:hAnsiTheme="majorBidi"/>
                <w:b/>
                <w:bCs/>
                <w:sz w:val="29"/>
                <w:szCs w:val="29"/>
              </w:rPr>
              <w:t>31</w:t>
            </w:r>
            <w:r w:rsidRPr="00C2028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</w:t>
            </w:r>
            <w:r w:rsidRPr="00C20284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9711B9">
              <w:rPr>
                <w:rFonts w:asciiTheme="majorBidi" w:hAnsiTheme="majorBidi"/>
                <w:b/>
                <w:bCs/>
                <w:sz w:val="29"/>
                <w:szCs w:val="29"/>
              </w:rPr>
              <w:t>256</w:t>
            </w:r>
            <w:r w:rsidR="00870466">
              <w:rPr>
                <w:rFonts w:asciiTheme="majorBidi" w:hAnsiTheme="majorBidi"/>
                <w:b/>
                <w:bCs/>
                <w:sz w:val="29"/>
                <w:szCs w:val="29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9F09F9" w14:textId="1B173BBF" w:rsidR="00595822" w:rsidRPr="00367ADF" w:rsidRDefault="00026FA3" w:rsidP="00F03164">
            <w:pPr>
              <w:pStyle w:val="block"/>
              <w:spacing w:after="0" w:line="380" w:lineRule="exact"/>
              <w:ind w:left="-120" w:right="47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-</w:t>
            </w:r>
          </w:p>
        </w:tc>
        <w:tc>
          <w:tcPr>
            <w:tcW w:w="275" w:type="dxa"/>
            <w:shd w:val="clear" w:color="auto" w:fill="auto"/>
            <w:vAlign w:val="center"/>
          </w:tcPr>
          <w:p w14:paraId="154E79DD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A5D60B" w14:textId="757D0C7B" w:rsidR="00595822" w:rsidRPr="00C20284" w:rsidRDefault="00D45B1B" w:rsidP="0011754C">
            <w:pPr>
              <w:pStyle w:val="block"/>
              <w:spacing w:after="0" w:line="380" w:lineRule="exact"/>
              <w:ind w:left="-120" w:right="-20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(</w:t>
            </w:r>
            <w:r w:rsidR="004B06F3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45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,</w:t>
            </w:r>
            <w:r w:rsidR="004B06F3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045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)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3B115E21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54F4D4" w14:textId="21F333A3" w:rsidR="00595822" w:rsidRPr="00C20284" w:rsidRDefault="00D45B1B" w:rsidP="00F03164">
            <w:pPr>
              <w:pStyle w:val="block"/>
              <w:spacing w:after="0" w:line="380" w:lineRule="exact"/>
              <w:ind w:left="-120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(</w:t>
            </w:r>
            <w:r w:rsidR="004B06F3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60</w:t>
            </w:r>
            <w:r w:rsidR="00682AA9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,</w:t>
            </w:r>
            <w:r w:rsidR="004B06F3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524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)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6A411E83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3C7BF4" w14:textId="02483FDF" w:rsidR="00595822" w:rsidRPr="00C20284" w:rsidRDefault="00400A2B" w:rsidP="00F03164">
            <w:pPr>
              <w:pStyle w:val="block"/>
              <w:spacing w:after="0" w:line="380" w:lineRule="exact"/>
              <w:ind w:left="-120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(</w:t>
            </w:r>
            <w:r w:rsidR="004B06F3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,</w:t>
            </w:r>
            <w:r w:rsidR="004B06F3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925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)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2E6C1CDA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9BAF8A" w14:textId="34C1A161" w:rsidR="00595822" w:rsidRPr="00C20284" w:rsidRDefault="00026FA3" w:rsidP="00F03164">
            <w:pPr>
              <w:pStyle w:val="block"/>
              <w:spacing w:after="0" w:line="380" w:lineRule="exact"/>
              <w:ind w:left="-120" w:right="47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-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63A9FA87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FCEC21" w14:textId="7271496E" w:rsidR="00595822" w:rsidRPr="00C20284" w:rsidRDefault="00222C0A" w:rsidP="00F03164">
            <w:pPr>
              <w:pStyle w:val="block"/>
              <w:spacing w:after="0" w:line="380" w:lineRule="exact"/>
              <w:ind w:left="-120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(</w:t>
            </w:r>
            <w:r w:rsidR="0017236A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114</w:t>
            </w:r>
            <w:r w:rsidR="00094DFE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,</w:t>
            </w:r>
            <w:r w:rsidR="0017236A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494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)</w:t>
            </w:r>
          </w:p>
        </w:tc>
      </w:tr>
      <w:tr w:rsidR="00EC4DA3" w:rsidRPr="00C20284" w14:paraId="3511C461" w14:textId="77777777" w:rsidTr="0053368A">
        <w:trPr>
          <w:trHeight w:hRule="exact" w:val="392"/>
          <w:tblHeader/>
        </w:trPr>
        <w:tc>
          <w:tcPr>
            <w:tcW w:w="2340" w:type="dxa"/>
            <w:vAlign w:val="center"/>
          </w:tcPr>
          <w:p w14:paraId="00B9A2AB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A23C35" w14:textId="77777777" w:rsidR="00595822" w:rsidRPr="00C20284" w:rsidRDefault="00595822" w:rsidP="00230923">
            <w:pPr>
              <w:pStyle w:val="block"/>
              <w:spacing w:after="0" w:line="380" w:lineRule="exact"/>
              <w:ind w:left="-120" w:right="47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5" w:type="dxa"/>
            <w:shd w:val="clear" w:color="auto" w:fill="auto"/>
            <w:vAlign w:val="center"/>
          </w:tcPr>
          <w:p w14:paraId="26EC9F0A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9E034B" w14:textId="77777777" w:rsidR="00595822" w:rsidRPr="00C20284" w:rsidRDefault="00595822" w:rsidP="0011754C">
            <w:pPr>
              <w:pStyle w:val="block"/>
              <w:spacing w:after="0" w:line="380" w:lineRule="exact"/>
              <w:ind w:left="-120" w:right="-20"/>
              <w:jc w:val="right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6EF14B14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DA419E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05140DEA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66705E" w14:textId="77777777" w:rsidR="00595822" w:rsidRPr="00C20284" w:rsidRDefault="00595822" w:rsidP="00F03164">
            <w:pPr>
              <w:pStyle w:val="block"/>
              <w:spacing w:after="0" w:line="380" w:lineRule="exact"/>
              <w:ind w:left="-120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0DF1C65B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533C72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07429B6A" w14:textId="77777777" w:rsidR="00595822" w:rsidRPr="00C20284" w:rsidRDefault="00595822" w:rsidP="00F03164">
            <w:pPr>
              <w:pStyle w:val="block"/>
              <w:spacing w:after="0" w:line="380" w:lineRule="exact"/>
              <w:ind w:left="-120" w:righ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50D540" w14:textId="77777777" w:rsidR="00595822" w:rsidRPr="00C20284" w:rsidRDefault="00595822" w:rsidP="00F03164">
            <w:pPr>
              <w:pStyle w:val="block"/>
              <w:spacing w:after="0" w:line="380" w:lineRule="exact"/>
              <w:ind w:left="-120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</w:tr>
      <w:tr w:rsidR="00595822" w:rsidRPr="00C20284" w14:paraId="47143DE1" w14:textId="77777777" w:rsidTr="0053368A">
        <w:trPr>
          <w:trHeight w:val="423"/>
        </w:trPr>
        <w:tc>
          <w:tcPr>
            <w:tcW w:w="2340" w:type="dxa"/>
          </w:tcPr>
          <w:p w14:paraId="05A785B3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C0C9F2" w14:textId="77777777" w:rsidR="00595822" w:rsidRPr="00C20284" w:rsidRDefault="00595822" w:rsidP="00230923">
            <w:pPr>
              <w:pStyle w:val="block"/>
              <w:tabs>
                <w:tab w:val="decimal" w:pos="792"/>
              </w:tabs>
              <w:spacing w:after="0" w:line="240" w:lineRule="auto"/>
              <w:ind w:left="-10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2D0FF8F2" w14:textId="77777777" w:rsidR="00595822" w:rsidRPr="00C20284" w:rsidRDefault="00595822" w:rsidP="00F03164">
            <w:pPr>
              <w:pStyle w:val="block"/>
              <w:tabs>
                <w:tab w:val="decimal" w:pos="673"/>
              </w:tabs>
              <w:spacing w:after="0" w:line="240" w:lineRule="auto"/>
              <w:ind w:left="-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58CE1FF3" w14:textId="77777777" w:rsidR="00595822" w:rsidRPr="00C20284" w:rsidRDefault="00595822" w:rsidP="0011754C">
            <w:pPr>
              <w:pStyle w:val="block"/>
              <w:spacing w:after="0" w:line="380" w:lineRule="exact"/>
              <w:ind w:left="-120" w:right="-20"/>
              <w:jc w:val="right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6AC846A" w14:textId="77777777" w:rsidR="00595822" w:rsidRPr="00C20284" w:rsidRDefault="00595822" w:rsidP="00F03164">
            <w:pPr>
              <w:pStyle w:val="block"/>
              <w:tabs>
                <w:tab w:val="decimal" w:pos="673"/>
              </w:tabs>
              <w:spacing w:after="0" w:line="240" w:lineRule="auto"/>
              <w:ind w:left="-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5360E03A" w14:textId="77777777" w:rsidR="00595822" w:rsidRPr="00C20284" w:rsidRDefault="00595822" w:rsidP="00F03164">
            <w:pPr>
              <w:pStyle w:val="block"/>
              <w:tabs>
                <w:tab w:val="decimal" w:pos="798"/>
              </w:tabs>
              <w:spacing w:after="0" w:line="240" w:lineRule="auto"/>
              <w:ind w:left="-136" w:right="-9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4686E584" w14:textId="77777777" w:rsidR="00595822" w:rsidRPr="00C20284" w:rsidRDefault="00595822" w:rsidP="00F03164">
            <w:pPr>
              <w:pStyle w:val="block"/>
              <w:tabs>
                <w:tab w:val="decimal" w:pos="636"/>
              </w:tabs>
              <w:spacing w:after="0" w:line="240" w:lineRule="auto"/>
              <w:ind w:left="-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401FC7A1" w14:textId="77777777" w:rsidR="00595822" w:rsidRPr="00C20284" w:rsidRDefault="00595822" w:rsidP="00F03164">
            <w:pPr>
              <w:pStyle w:val="block"/>
              <w:spacing w:after="0" w:line="380" w:lineRule="exact"/>
              <w:ind w:left="-120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E3A3AB1" w14:textId="77777777" w:rsidR="00595822" w:rsidRPr="00C20284" w:rsidRDefault="00595822" w:rsidP="00F03164">
            <w:pPr>
              <w:pStyle w:val="block"/>
              <w:tabs>
                <w:tab w:val="decimal" w:pos="636"/>
              </w:tabs>
              <w:spacing w:after="0" w:line="240" w:lineRule="auto"/>
              <w:ind w:left="-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3AEA4B8D" w14:textId="77777777" w:rsidR="00595822" w:rsidRPr="00C20284" w:rsidRDefault="00595822" w:rsidP="00F03164">
            <w:pPr>
              <w:pStyle w:val="block"/>
              <w:tabs>
                <w:tab w:val="decimal" w:pos="882"/>
              </w:tabs>
              <w:spacing w:after="0" w:line="240" w:lineRule="auto"/>
              <w:ind w:left="-108" w:right="-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961435A" w14:textId="77777777" w:rsidR="00595822" w:rsidRPr="00C20284" w:rsidRDefault="00595822" w:rsidP="00F03164">
            <w:pPr>
              <w:pStyle w:val="block"/>
              <w:tabs>
                <w:tab w:val="decimal" w:pos="530"/>
                <w:tab w:val="decimal" w:pos="673"/>
              </w:tabs>
              <w:spacing w:after="0" w:line="240" w:lineRule="auto"/>
              <w:ind w:left="-136" w:right="-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3361B973" w14:textId="77777777" w:rsidR="00595822" w:rsidRPr="00C20284" w:rsidRDefault="00595822" w:rsidP="00F03164">
            <w:pPr>
              <w:pStyle w:val="block"/>
              <w:spacing w:after="0" w:line="380" w:lineRule="exact"/>
              <w:ind w:left="-120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</w:tr>
      <w:tr w:rsidR="00FE3F47" w:rsidRPr="00C20284" w14:paraId="722A3950" w14:textId="77777777" w:rsidTr="0053368A">
        <w:trPr>
          <w:trHeight w:val="411"/>
        </w:trPr>
        <w:tc>
          <w:tcPr>
            <w:tcW w:w="2340" w:type="dxa"/>
            <w:vAlign w:val="bottom"/>
          </w:tcPr>
          <w:p w14:paraId="6E96B70E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711B9">
              <w:rPr>
                <w:rFonts w:asciiTheme="majorBidi" w:hAnsiTheme="majorBidi"/>
                <w:b/>
                <w:bCs/>
                <w:sz w:val="30"/>
                <w:szCs w:val="30"/>
              </w:rPr>
              <w:t>31</w:t>
            </w:r>
            <w:r w:rsidRPr="00C202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202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711B9">
              <w:rPr>
                <w:rFonts w:asciiTheme="majorBidi" w:hAnsiTheme="majorBidi"/>
                <w:b/>
                <w:bCs/>
                <w:sz w:val="30"/>
                <w:szCs w:val="30"/>
              </w:rPr>
              <w:t>256</w:t>
            </w:r>
            <w:r w:rsidRPr="009711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6F97785" w14:textId="77777777" w:rsidR="00595822" w:rsidRPr="00C20284" w:rsidRDefault="003C6613" w:rsidP="00307377">
            <w:pPr>
              <w:pStyle w:val="block"/>
              <w:spacing w:after="0" w:line="380" w:lineRule="exact"/>
              <w:ind w:left="-12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</w:t>
            </w:r>
            <w:r w:rsidR="00595822" w:rsidRPr="009711B9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9</w:t>
            </w:r>
            <w:r w:rsidR="00595822" w:rsidRPr="004C4B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595822" w:rsidRPr="009711B9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102</w:t>
            </w:r>
          </w:p>
        </w:tc>
        <w:tc>
          <w:tcPr>
            <w:tcW w:w="275" w:type="dxa"/>
            <w:shd w:val="clear" w:color="auto" w:fill="auto"/>
          </w:tcPr>
          <w:p w14:paraId="4B6ADE4A" w14:textId="77777777" w:rsidR="00595822" w:rsidRPr="00C20284" w:rsidRDefault="00595822" w:rsidP="00F03164">
            <w:pPr>
              <w:pStyle w:val="block"/>
              <w:tabs>
                <w:tab w:val="decimal" w:pos="792"/>
              </w:tabs>
              <w:spacing w:after="0" w:line="240" w:lineRule="auto"/>
              <w:ind w:left="-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5" w:type="dxa"/>
            <w:tcBorders>
              <w:bottom w:val="double" w:sz="4" w:space="0" w:color="auto"/>
            </w:tcBorders>
            <w:shd w:val="clear" w:color="auto" w:fill="auto"/>
          </w:tcPr>
          <w:p w14:paraId="5DDEA6D4" w14:textId="77777777" w:rsidR="00595822" w:rsidRPr="00C20284" w:rsidRDefault="00595822" w:rsidP="0011754C">
            <w:pPr>
              <w:pStyle w:val="block"/>
              <w:spacing w:after="0" w:line="380" w:lineRule="exact"/>
              <w:ind w:left="-120" w:right="-20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9711B9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69</w:t>
            </w:r>
            <w:r w:rsidRPr="004C4B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711B9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181</w:t>
            </w:r>
          </w:p>
        </w:tc>
        <w:tc>
          <w:tcPr>
            <w:tcW w:w="240" w:type="dxa"/>
            <w:shd w:val="clear" w:color="auto" w:fill="auto"/>
          </w:tcPr>
          <w:p w14:paraId="41B30D13" w14:textId="77777777" w:rsidR="00595822" w:rsidRPr="00C20284" w:rsidRDefault="00595822" w:rsidP="00F03164">
            <w:pPr>
              <w:pStyle w:val="block"/>
              <w:tabs>
                <w:tab w:val="decimal" w:pos="792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double" w:sz="4" w:space="0" w:color="auto"/>
            </w:tcBorders>
            <w:shd w:val="clear" w:color="auto" w:fill="auto"/>
          </w:tcPr>
          <w:p w14:paraId="0D0967A0" w14:textId="77777777" w:rsidR="00595822" w:rsidRPr="00C20284" w:rsidRDefault="00595822" w:rsidP="00307377">
            <w:pPr>
              <w:pStyle w:val="block"/>
              <w:spacing w:after="0" w:line="380" w:lineRule="exact"/>
              <w:ind w:left="-120" w:right="40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9711B9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56</w:t>
            </w:r>
            <w:r w:rsidRPr="004C4B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711B9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157</w:t>
            </w:r>
          </w:p>
        </w:tc>
        <w:tc>
          <w:tcPr>
            <w:tcW w:w="248" w:type="dxa"/>
            <w:gridSpan w:val="2"/>
            <w:shd w:val="clear" w:color="auto" w:fill="auto"/>
          </w:tcPr>
          <w:p w14:paraId="3CD910CF" w14:textId="77777777" w:rsidR="00595822" w:rsidRPr="00C20284" w:rsidRDefault="00595822" w:rsidP="00F03164">
            <w:pPr>
              <w:pStyle w:val="block"/>
              <w:tabs>
                <w:tab w:val="decimal" w:pos="792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  <w:tcBorders>
              <w:bottom w:val="double" w:sz="4" w:space="0" w:color="auto"/>
            </w:tcBorders>
            <w:shd w:val="clear" w:color="auto" w:fill="auto"/>
          </w:tcPr>
          <w:p w14:paraId="6E66AB11" w14:textId="77777777" w:rsidR="00595822" w:rsidRPr="00C20284" w:rsidRDefault="003C6613" w:rsidP="00307377">
            <w:pPr>
              <w:pStyle w:val="block"/>
              <w:spacing w:after="0" w:line="380" w:lineRule="exact"/>
              <w:ind w:left="-120" w:right="59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</w:t>
            </w:r>
            <w:r w:rsidR="00595822" w:rsidRPr="004C4B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595822" w:rsidRPr="009711B9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610</w:t>
            </w:r>
          </w:p>
        </w:tc>
        <w:tc>
          <w:tcPr>
            <w:tcW w:w="240" w:type="dxa"/>
            <w:shd w:val="clear" w:color="auto" w:fill="auto"/>
          </w:tcPr>
          <w:p w14:paraId="73BD8B28" w14:textId="77777777" w:rsidR="00595822" w:rsidRPr="00C20284" w:rsidRDefault="00595822" w:rsidP="00F03164">
            <w:pPr>
              <w:pStyle w:val="block"/>
              <w:tabs>
                <w:tab w:val="decimal" w:pos="792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bottom w:val="double" w:sz="4" w:space="0" w:color="auto"/>
            </w:tcBorders>
            <w:shd w:val="clear" w:color="auto" w:fill="auto"/>
          </w:tcPr>
          <w:p w14:paraId="49907198" w14:textId="77777777" w:rsidR="00595822" w:rsidRPr="00C20284" w:rsidRDefault="00595822" w:rsidP="00307377">
            <w:pPr>
              <w:pStyle w:val="block"/>
              <w:spacing w:after="0" w:line="380" w:lineRule="exact"/>
              <w:ind w:left="-120" w:right="47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9711B9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21</w:t>
            </w:r>
            <w:r w:rsidRPr="004C4B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711B9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088</w:t>
            </w:r>
          </w:p>
        </w:tc>
        <w:tc>
          <w:tcPr>
            <w:tcW w:w="240" w:type="dxa"/>
            <w:shd w:val="clear" w:color="auto" w:fill="auto"/>
          </w:tcPr>
          <w:p w14:paraId="4562BBFF" w14:textId="77777777" w:rsidR="00595822" w:rsidRPr="00C20284" w:rsidRDefault="00595822" w:rsidP="00F03164">
            <w:pPr>
              <w:pStyle w:val="block"/>
              <w:tabs>
                <w:tab w:val="decimal" w:pos="530"/>
                <w:tab w:val="decimal" w:pos="792"/>
              </w:tabs>
              <w:spacing w:after="0" w:line="240" w:lineRule="auto"/>
              <w:ind w:left="-108" w:right="-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8" w:type="dxa"/>
            <w:tcBorders>
              <w:bottom w:val="double" w:sz="4" w:space="0" w:color="auto"/>
            </w:tcBorders>
            <w:shd w:val="clear" w:color="auto" w:fill="auto"/>
          </w:tcPr>
          <w:p w14:paraId="77D2EF10" w14:textId="77777777" w:rsidR="00595822" w:rsidRPr="00C20284" w:rsidRDefault="00595822" w:rsidP="00307377">
            <w:pPr>
              <w:pStyle w:val="block"/>
              <w:spacing w:after="0" w:line="380" w:lineRule="exact"/>
              <w:ind w:left="-120" w:right="59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9711B9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200</w:t>
            </w:r>
            <w:r w:rsidRPr="004C4B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711B9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138</w:t>
            </w:r>
          </w:p>
        </w:tc>
      </w:tr>
      <w:tr w:rsidR="00FE3F47" w:rsidRPr="00C20284" w14:paraId="19224392" w14:textId="77777777" w:rsidTr="0053368A">
        <w:trPr>
          <w:trHeight w:hRule="exact" w:val="120"/>
        </w:trPr>
        <w:tc>
          <w:tcPr>
            <w:tcW w:w="2340" w:type="dxa"/>
          </w:tcPr>
          <w:p w14:paraId="58E59FAE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C2BCC85" w14:textId="77777777" w:rsidR="00595822" w:rsidRPr="00C20284" w:rsidRDefault="00595822" w:rsidP="0030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37520340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538EAE" w14:textId="77777777" w:rsidR="00595822" w:rsidRPr="00C20284" w:rsidRDefault="00595822" w:rsidP="0011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095A0A7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740C851" w14:textId="77777777" w:rsidR="00595822" w:rsidRPr="00C20284" w:rsidRDefault="00595822" w:rsidP="0030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5B516DE5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DF1BE72" w14:textId="77777777" w:rsidR="00595822" w:rsidRPr="00C20284" w:rsidRDefault="00595822" w:rsidP="0030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E241241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8DCFE3C" w14:textId="77777777" w:rsidR="00595822" w:rsidRPr="00C20284" w:rsidRDefault="00595822" w:rsidP="0030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1122D9A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16C0C57" w14:textId="77777777" w:rsidR="00595822" w:rsidRPr="00C20284" w:rsidRDefault="00595822" w:rsidP="0030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3F47" w:rsidRPr="00C20284" w14:paraId="1D2216B7" w14:textId="77777777" w:rsidTr="0053368A">
        <w:trPr>
          <w:trHeight w:val="411"/>
        </w:trPr>
        <w:tc>
          <w:tcPr>
            <w:tcW w:w="2340" w:type="dxa"/>
            <w:vAlign w:val="bottom"/>
          </w:tcPr>
          <w:p w14:paraId="5286EE79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3C661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D778385" w14:textId="421D238B" w:rsidR="00595822" w:rsidRPr="009445E6" w:rsidRDefault="00026FA3" w:rsidP="00307377">
            <w:pPr>
              <w:pStyle w:val="block"/>
              <w:spacing w:after="0" w:line="380" w:lineRule="exact"/>
              <w:ind w:left="-12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45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53,820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0CFD4229" w14:textId="77777777" w:rsidR="00595822" w:rsidRPr="009445E6" w:rsidRDefault="00595822" w:rsidP="00F03164">
            <w:pPr>
              <w:pStyle w:val="block"/>
              <w:spacing w:after="0" w:line="380" w:lineRule="exact"/>
              <w:ind w:left="-12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ADFE540" w14:textId="5DD41C27" w:rsidR="00595822" w:rsidRPr="009445E6" w:rsidRDefault="00307377" w:rsidP="0011754C">
            <w:pPr>
              <w:pStyle w:val="block"/>
              <w:spacing w:after="0" w:line="380" w:lineRule="exact"/>
              <w:ind w:left="-120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45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82,38</w:t>
            </w:r>
            <w:r w:rsidR="007F7C69" w:rsidRPr="009445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A6AB798" w14:textId="77777777" w:rsidR="00595822" w:rsidRPr="009445E6" w:rsidRDefault="00595822" w:rsidP="00F03164">
            <w:pPr>
              <w:pStyle w:val="block"/>
              <w:spacing w:after="0" w:line="380" w:lineRule="exact"/>
              <w:ind w:left="-12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B12190F" w14:textId="3FABE508" w:rsidR="00595822" w:rsidRPr="009445E6" w:rsidRDefault="00307377" w:rsidP="00307377">
            <w:pPr>
              <w:pStyle w:val="block"/>
              <w:spacing w:after="0" w:line="380" w:lineRule="exact"/>
              <w:ind w:left="-120" w:right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45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62,013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6058424B" w14:textId="77777777" w:rsidR="00595822" w:rsidRPr="009445E6" w:rsidRDefault="00595822" w:rsidP="00F03164">
            <w:pPr>
              <w:pStyle w:val="block"/>
              <w:spacing w:after="0" w:line="380" w:lineRule="exact"/>
              <w:ind w:left="-12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4F41C07" w14:textId="01DA8CF0" w:rsidR="00595822" w:rsidRPr="009445E6" w:rsidRDefault="00307377" w:rsidP="00307377">
            <w:pPr>
              <w:pStyle w:val="block"/>
              <w:spacing w:after="0" w:line="380" w:lineRule="exact"/>
              <w:ind w:left="-120" w:right="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445E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7,01</w:t>
            </w:r>
            <w:r w:rsidR="000165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3E3F7C9" w14:textId="77777777" w:rsidR="00595822" w:rsidRPr="009445E6" w:rsidRDefault="00595822" w:rsidP="00F03164">
            <w:pPr>
              <w:pStyle w:val="block"/>
              <w:spacing w:after="0" w:line="380" w:lineRule="exact"/>
              <w:ind w:left="-12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BA59930" w14:textId="4E1950DB" w:rsidR="00595822" w:rsidRPr="009445E6" w:rsidRDefault="00026FA3" w:rsidP="00307377">
            <w:pPr>
              <w:pStyle w:val="block"/>
              <w:spacing w:after="0" w:line="380" w:lineRule="exact"/>
              <w:ind w:left="-12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45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25,27</w:t>
            </w:r>
            <w:r w:rsidR="00E14457" w:rsidRPr="009445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AF27EA3" w14:textId="77777777" w:rsidR="00595822" w:rsidRPr="009445E6" w:rsidRDefault="00595822" w:rsidP="00F03164">
            <w:pPr>
              <w:pStyle w:val="block"/>
              <w:tabs>
                <w:tab w:val="decimal" w:pos="530"/>
              </w:tabs>
              <w:spacing w:after="0" w:line="380" w:lineRule="exact"/>
              <w:ind w:left="-12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3F0EF89" w14:textId="3E6062A5" w:rsidR="00595822" w:rsidRPr="009445E6" w:rsidRDefault="00307377" w:rsidP="00307377">
            <w:pPr>
              <w:pStyle w:val="block"/>
              <w:spacing w:after="0" w:line="380" w:lineRule="exact"/>
              <w:ind w:left="-120" w:right="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45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230,507</w:t>
            </w:r>
          </w:p>
        </w:tc>
      </w:tr>
    </w:tbl>
    <w:p w14:paraId="3FCE29F2" w14:textId="77777777" w:rsidR="00595822" w:rsidRPr="00C20284" w:rsidRDefault="00595822" w:rsidP="00595822"/>
    <w:p w14:paraId="632BFCFB" w14:textId="77777777" w:rsidR="00595822" w:rsidRPr="00C20284" w:rsidRDefault="00595822" w:rsidP="00595822">
      <w:pPr>
        <w:rPr>
          <w:cs/>
        </w:rPr>
      </w:pPr>
    </w:p>
    <w:p w14:paraId="299521BF" w14:textId="77777777" w:rsidR="00595822" w:rsidRPr="00C20284" w:rsidRDefault="00595822" w:rsidP="00595822">
      <w:pPr>
        <w:rPr>
          <w:cs/>
        </w:rPr>
      </w:pPr>
      <w:r w:rsidRPr="00C20284">
        <w:br w:type="page"/>
      </w:r>
    </w:p>
    <w:p w14:paraId="593C59D4" w14:textId="707362FF" w:rsidR="00595822" w:rsidRPr="00C20284" w:rsidRDefault="00595822" w:rsidP="000D7520">
      <w:pPr>
        <w:pStyle w:val="acctmergecolhdg"/>
        <w:tabs>
          <w:tab w:val="left" w:pos="630"/>
        </w:tabs>
        <w:spacing w:line="240" w:lineRule="auto"/>
        <w:ind w:left="540" w:hanging="549"/>
        <w:jc w:val="both"/>
        <w:rPr>
          <w:rFonts w:ascii="Angsana New" w:hAnsi="Angsana New"/>
          <w:b w:val="0"/>
          <w:bCs/>
          <w:sz w:val="30"/>
          <w:szCs w:val="30"/>
          <w:lang w:bidi="th-TH"/>
        </w:rPr>
      </w:pPr>
      <w:r w:rsidRPr="009711B9">
        <w:rPr>
          <w:rFonts w:ascii="Angsana New" w:hAnsi="Angsana New"/>
          <w:sz w:val="30"/>
          <w:szCs w:val="30"/>
          <w:lang w:val="en-US"/>
        </w:rPr>
        <w:lastRenderedPageBreak/>
        <w:t>1</w:t>
      </w:r>
      <w:r w:rsidR="003C6613">
        <w:rPr>
          <w:rFonts w:ascii="Angsana New" w:hAnsi="Angsana New"/>
          <w:sz w:val="30"/>
          <w:szCs w:val="30"/>
          <w:lang w:val="en-US"/>
        </w:rPr>
        <w:t>4</w:t>
      </w:r>
      <w:r w:rsidRPr="00C20284">
        <w:rPr>
          <w:rFonts w:ascii="Angsana New" w:hAnsi="Angsana New"/>
          <w:b w:val="0"/>
          <w:bCs/>
          <w:sz w:val="30"/>
          <w:szCs w:val="30"/>
        </w:rPr>
        <w:tab/>
      </w:r>
      <w:r w:rsidR="000D7520">
        <w:rPr>
          <w:rFonts w:ascii="Angsana New" w:hAnsi="Angsana New"/>
          <w:b w:val="0"/>
          <w:bCs/>
          <w:sz w:val="30"/>
          <w:szCs w:val="30"/>
        </w:rPr>
        <w:t xml:space="preserve"> </w:t>
      </w:r>
      <w:r w:rsidRPr="00C20284">
        <w:rPr>
          <w:rFonts w:ascii="Angsana New" w:hAnsi="Angsana New"/>
          <w:b w:val="0"/>
          <w:bCs/>
          <w:sz w:val="30"/>
          <w:szCs w:val="30"/>
          <w:cs/>
          <w:lang w:bidi="th-TH"/>
        </w:rPr>
        <w:t>ที่ดิน อาคารและอุปกรณ์</w:t>
      </w:r>
      <w:r w:rsidRPr="00C20284">
        <w:rPr>
          <w:rFonts w:ascii="Angsana New" w:hAnsi="Angsana New"/>
          <w:b w:val="0"/>
          <w:bCs/>
          <w:sz w:val="30"/>
          <w:szCs w:val="30"/>
          <w:lang w:bidi="th-TH"/>
        </w:rPr>
        <w:t xml:space="preserve"> </w:t>
      </w:r>
      <w:r w:rsidRPr="00C20284">
        <w:rPr>
          <w:rFonts w:ascii="Angsana New" w:hAnsi="Angsana New"/>
          <w:b w:val="0"/>
          <w:bCs/>
          <w:sz w:val="30"/>
          <w:szCs w:val="30"/>
          <w:cs/>
          <w:lang w:bidi="th-TH"/>
        </w:rPr>
        <w:t>(ต่อ)</w:t>
      </w:r>
    </w:p>
    <w:tbl>
      <w:tblPr>
        <w:tblW w:w="10332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340"/>
        <w:gridCol w:w="1080"/>
        <w:gridCol w:w="276"/>
        <w:gridCol w:w="98"/>
        <w:gridCol w:w="237"/>
        <w:gridCol w:w="1009"/>
        <w:gridCol w:w="237"/>
        <w:gridCol w:w="121"/>
        <w:gridCol w:w="277"/>
        <w:gridCol w:w="895"/>
        <w:gridCol w:w="275"/>
        <w:gridCol w:w="84"/>
        <w:gridCol w:w="266"/>
        <w:gridCol w:w="545"/>
        <w:gridCol w:w="266"/>
        <w:gridCol w:w="11"/>
        <w:gridCol w:w="86"/>
        <w:gridCol w:w="272"/>
        <w:gridCol w:w="819"/>
        <w:gridCol w:w="237"/>
        <w:gridCol w:w="901"/>
      </w:tblGrid>
      <w:tr w:rsidR="00595822" w:rsidRPr="00C20284" w14:paraId="22EE904A" w14:textId="77777777" w:rsidTr="0011754C">
        <w:trPr>
          <w:trHeight w:hRule="exact" w:val="376"/>
        </w:trPr>
        <w:tc>
          <w:tcPr>
            <w:tcW w:w="2340" w:type="dxa"/>
          </w:tcPr>
          <w:p w14:paraId="7B4EF1C1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54" w:type="dxa"/>
            <w:gridSpan w:val="3"/>
            <w:shd w:val="clear" w:color="auto" w:fill="auto"/>
            <w:vAlign w:val="bottom"/>
          </w:tcPr>
          <w:p w14:paraId="1E9D6DDB" w14:textId="77777777" w:rsidR="00595822" w:rsidRPr="00C20284" w:rsidRDefault="00595822" w:rsidP="00F03164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188C1E09" w14:textId="77777777" w:rsidR="00595822" w:rsidRPr="00C20284" w:rsidRDefault="00595822" w:rsidP="00F03164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7" w:type="dxa"/>
            <w:gridSpan w:val="3"/>
            <w:shd w:val="clear" w:color="auto" w:fill="auto"/>
            <w:vAlign w:val="bottom"/>
          </w:tcPr>
          <w:p w14:paraId="526910F1" w14:textId="77777777" w:rsidR="00595822" w:rsidRPr="00C20284" w:rsidRDefault="00595822" w:rsidP="00F03164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7" w:type="dxa"/>
            <w:shd w:val="clear" w:color="auto" w:fill="auto"/>
            <w:vAlign w:val="bottom"/>
          </w:tcPr>
          <w:p w14:paraId="23BBC6F1" w14:textId="77777777" w:rsidR="00595822" w:rsidRPr="00C20284" w:rsidRDefault="00595822" w:rsidP="00F03164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  <w:gridSpan w:val="3"/>
            <w:shd w:val="clear" w:color="auto" w:fill="auto"/>
            <w:vAlign w:val="bottom"/>
          </w:tcPr>
          <w:p w14:paraId="75CBD9C6" w14:textId="77777777" w:rsidR="00595822" w:rsidRPr="00C20284" w:rsidRDefault="00595822" w:rsidP="00F03164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286E730C" w14:textId="77777777" w:rsidR="00595822" w:rsidRPr="00C20284" w:rsidRDefault="00595822" w:rsidP="00F03164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gridSpan w:val="4"/>
            <w:shd w:val="clear" w:color="auto" w:fill="auto"/>
            <w:vAlign w:val="bottom"/>
          </w:tcPr>
          <w:p w14:paraId="30405F6A" w14:textId="77777777" w:rsidR="00595822" w:rsidRPr="00C20284" w:rsidRDefault="00595822" w:rsidP="00F03164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309926FF" w14:textId="77777777" w:rsidR="00595822" w:rsidRPr="00C20284" w:rsidRDefault="00595822" w:rsidP="00F03164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57" w:type="dxa"/>
            <w:gridSpan w:val="3"/>
            <w:shd w:val="clear" w:color="auto" w:fill="auto"/>
          </w:tcPr>
          <w:p w14:paraId="7E79D508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(หน่วย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ล้านบาท)</w:t>
            </w:r>
          </w:p>
        </w:tc>
      </w:tr>
      <w:tr w:rsidR="00595822" w:rsidRPr="00C20284" w14:paraId="236C05CF" w14:textId="77777777" w:rsidTr="0011754C">
        <w:trPr>
          <w:trHeight w:hRule="exact" w:val="376"/>
        </w:trPr>
        <w:tc>
          <w:tcPr>
            <w:tcW w:w="2340" w:type="dxa"/>
            <w:shd w:val="clear" w:color="auto" w:fill="auto"/>
          </w:tcPr>
          <w:p w14:paraId="35222E71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20284">
              <w:br w:type="page"/>
            </w:r>
          </w:p>
        </w:tc>
        <w:tc>
          <w:tcPr>
            <w:tcW w:w="7992" w:type="dxa"/>
            <w:gridSpan w:val="20"/>
            <w:tcBorders>
              <w:bottom w:val="single" w:sz="4" w:space="0" w:color="auto"/>
            </w:tcBorders>
            <w:shd w:val="clear" w:color="auto" w:fill="auto"/>
          </w:tcPr>
          <w:p w14:paraId="7B5C6A6E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7" w:right="-9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5822" w:rsidRPr="00C20284" w14:paraId="22023096" w14:textId="77777777" w:rsidTr="0011754C">
        <w:trPr>
          <w:trHeight w:hRule="exact" w:val="376"/>
        </w:trPr>
        <w:tc>
          <w:tcPr>
            <w:tcW w:w="2340" w:type="dxa"/>
            <w:shd w:val="clear" w:color="auto" w:fill="auto"/>
          </w:tcPr>
          <w:p w14:paraId="022795D1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6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AB2E92" w14:textId="77777777" w:rsidR="00595822" w:rsidRPr="00C20284" w:rsidRDefault="00595822" w:rsidP="00F03164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266100" w14:textId="77777777" w:rsidR="00595822" w:rsidRPr="00C20284" w:rsidRDefault="00595822" w:rsidP="00F03164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63EBD4" w14:textId="77777777" w:rsidR="00595822" w:rsidRPr="00C20284" w:rsidRDefault="00595822" w:rsidP="00F03164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อาคาร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5B1203" w14:textId="77777777" w:rsidR="00595822" w:rsidRPr="00C20284" w:rsidRDefault="00595822" w:rsidP="00F03164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CEC970" w14:textId="77777777" w:rsidR="00595822" w:rsidRPr="00C20284" w:rsidRDefault="00595822" w:rsidP="00F03164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12D169" w14:textId="77777777" w:rsidR="00595822" w:rsidRPr="00C20284" w:rsidRDefault="00595822" w:rsidP="00F03164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5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F88F92" w14:textId="77777777" w:rsidR="00595822" w:rsidRPr="00C20284" w:rsidRDefault="00595822" w:rsidP="00F03164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A8B97E" w14:textId="77777777" w:rsidR="00595822" w:rsidRPr="00C20284" w:rsidRDefault="00595822" w:rsidP="00F03164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E0EE5E" w14:textId="77777777" w:rsidR="00595822" w:rsidRPr="00C20284" w:rsidRDefault="00595822" w:rsidP="00F03164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254C97" w14:textId="77777777" w:rsidR="00595822" w:rsidRPr="00C20284" w:rsidRDefault="00595822" w:rsidP="00F03164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F7F86C" w14:textId="77777777" w:rsidR="00595822" w:rsidRPr="00C20284" w:rsidRDefault="00595822" w:rsidP="00F03164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595822" w:rsidRPr="00C20284" w14:paraId="54C711D9" w14:textId="77777777" w:rsidTr="0011754C">
        <w:trPr>
          <w:trHeight w:hRule="exact" w:val="376"/>
        </w:trPr>
        <w:tc>
          <w:tcPr>
            <w:tcW w:w="2340" w:type="dxa"/>
            <w:shd w:val="clear" w:color="auto" w:fill="auto"/>
          </w:tcPr>
          <w:p w14:paraId="490EACF4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6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0DEAE6" w14:textId="77777777" w:rsidR="00595822" w:rsidRPr="00C20284" w:rsidRDefault="00595822" w:rsidP="00F03164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6" w:type="dxa"/>
            <w:shd w:val="clear" w:color="auto" w:fill="auto"/>
            <w:vAlign w:val="bottom"/>
          </w:tcPr>
          <w:p w14:paraId="57F966B9" w14:textId="77777777" w:rsidR="00595822" w:rsidRPr="00C20284" w:rsidRDefault="00595822" w:rsidP="00F03164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  <w:gridSpan w:val="3"/>
            <w:shd w:val="clear" w:color="auto" w:fill="auto"/>
            <w:vAlign w:val="bottom"/>
          </w:tcPr>
          <w:p w14:paraId="15E6BA00" w14:textId="77777777" w:rsidR="00595822" w:rsidRPr="00C20284" w:rsidRDefault="00595822" w:rsidP="00F03164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ส่วนปรับปรุง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F7A4FF7" w14:textId="77777777" w:rsidR="00595822" w:rsidRPr="00C20284" w:rsidRDefault="00595822" w:rsidP="00F03164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gridSpan w:val="3"/>
            <w:shd w:val="clear" w:color="auto" w:fill="auto"/>
            <w:vAlign w:val="bottom"/>
          </w:tcPr>
          <w:p w14:paraId="225A98E3" w14:textId="77777777" w:rsidR="00595822" w:rsidRPr="00C20284" w:rsidRDefault="00595822" w:rsidP="00F03164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08A8145C" w14:textId="77777777" w:rsidR="00595822" w:rsidRPr="00C20284" w:rsidRDefault="00595822" w:rsidP="00F03164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5" w:type="dxa"/>
            <w:gridSpan w:val="3"/>
            <w:shd w:val="clear" w:color="auto" w:fill="auto"/>
            <w:vAlign w:val="bottom"/>
          </w:tcPr>
          <w:p w14:paraId="3321C35F" w14:textId="77777777" w:rsidR="00595822" w:rsidRPr="00C20284" w:rsidRDefault="00595822" w:rsidP="00F03164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3150E4F6" w14:textId="77777777" w:rsidR="00595822" w:rsidRPr="00C20284" w:rsidRDefault="00595822" w:rsidP="00F03164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gridSpan w:val="3"/>
            <w:shd w:val="clear" w:color="auto" w:fill="auto"/>
            <w:vAlign w:val="bottom"/>
          </w:tcPr>
          <w:p w14:paraId="076C75DB" w14:textId="77777777" w:rsidR="00595822" w:rsidRPr="00C20284" w:rsidRDefault="00595822" w:rsidP="00F03164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6F206C8" w14:textId="77777777" w:rsidR="00595822" w:rsidRPr="00C20284" w:rsidRDefault="00595822" w:rsidP="00F03164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6DFB17A5" w14:textId="77777777" w:rsidR="00595822" w:rsidRPr="00C20284" w:rsidRDefault="00595822" w:rsidP="00F03164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595822" w:rsidRPr="00C20284" w14:paraId="5D7F9926" w14:textId="77777777" w:rsidTr="0011754C">
        <w:trPr>
          <w:trHeight w:hRule="exact" w:val="376"/>
        </w:trPr>
        <w:tc>
          <w:tcPr>
            <w:tcW w:w="2340" w:type="dxa"/>
            <w:shd w:val="clear" w:color="auto" w:fill="auto"/>
          </w:tcPr>
          <w:p w14:paraId="740483E0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6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44249B" w14:textId="77777777" w:rsidR="00595822" w:rsidRPr="00C20284" w:rsidRDefault="00595822" w:rsidP="00F03164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6" w:type="dxa"/>
            <w:shd w:val="clear" w:color="auto" w:fill="auto"/>
            <w:vAlign w:val="bottom"/>
          </w:tcPr>
          <w:p w14:paraId="0D3D2E72" w14:textId="77777777" w:rsidR="00595822" w:rsidRPr="00C20284" w:rsidRDefault="00595822" w:rsidP="00F03164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  <w:gridSpan w:val="3"/>
            <w:shd w:val="clear" w:color="auto" w:fill="auto"/>
            <w:vAlign w:val="bottom"/>
          </w:tcPr>
          <w:p w14:paraId="7F2B80AF" w14:textId="77777777" w:rsidR="00595822" w:rsidRPr="00C20284" w:rsidRDefault="00595822" w:rsidP="00F03164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อาคารและ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2F4BF65" w14:textId="77777777" w:rsidR="00595822" w:rsidRPr="00C20284" w:rsidRDefault="00595822" w:rsidP="00F03164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gridSpan w:val="3"/>
            <w:shd w:val="clear" w:color="auto" w:fill="auto"/>
            <w:vAlign w:val="bottom"/>
          </w:tcPr>
          <w:p w14:paraId="425F6F6A" w14:textId="77777777" w:rsidR="00595822" w:rsidRPr="00C20284" w:rsidRDefault="00595822" w:rsidP="00F03164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เครื่องจักร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62421AA9" w14:textId="77777777" w:rsidR="00595822" w:rsidRPr="00C20284" w:rsidRDefault="00595822" w:rsidP="00F03164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5" w:type="dxa"/>
            <w:gridSpan w:val="3"/>
            <w:shd w:val="clear" w:color="auto" w:fill="auto"/>
            <w:vAlign w:val="bottom"/>
          </w:tcPr>
          <w:p w14:paraId="1D05A77A" w14:textId="77777777" w:rsidR="00595822" w:rsidRPr="00C20284" w:rsidRDefault="00595822" w:rsidP="00F03164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7CF6C43D" w14:textId="77777777" w:rsidR="00595822" w:rsidRPr="00C20284" w:rsidRDefault="00595822" w:rsidP="00F03164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gridSpan w:val="3"/>
            <w:shd w:val="clear" w:color="auto" w:fill="auto"/>
            <w:vAlign w:val="bottom"/>
          </w:tcPr>
          <w:p w14:paraId="21D35EF5" w14:textId="77777777" w:rsidR="00595822" w:rsidRPr="00C20284" w:rsidRDefault="00595822" w:rsidP="00F03164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ระหว่าง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4EEAE27" w14:textId="77777777" w:rsidR="00595822" w:rsidRPr="00C20284" w:rsidRDefault="00595822" w:rsidP="00F03164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139BDD25" w14:textId="77777777" w:rsidR="00595822" w:rsidRPr="00C20284" w:rsidRDefault="00595822" w:rsidP="00F03164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595822" w:rsidRPr="00C20284" w14:paraId="64BB0DF9" w14:textId="77777777" w:rsidTr="0011754C">
        <w:trPr>
          <w:trHeight w:hRule="exact" w:val="376"/>
        </w:trPr>
        <w:tc>
          <w:tcPr>
            <w:tcW w:w="2340" w:type="dxa"/>
            <w:shd w:val="clear" w:color="auto" w:fill="auto"/>
          </w:tcPr>
          <w:p w14:paraId="0323364D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6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E6E63C" w14:textId="77777777" w:rsidR="00595822" w:rsidRPr="00C20284" w:rsidRDefault="00595822" w:rsidP="00F03164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6" w:type="dxa"/>
            <w:shd w:val="clear" w:color="auto" w:fill="auto"/>
            <w:vAlign w:val="bottom"/>
          </w:tcPr>
          <w:p w14:paraId="4D1B89D4" w14:textId="77777777" w:rsidR="00595822" w:rsidRPr="00C20284" w:rsidRDefault="00595822" w:rsidP="00F03164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  <w:gridSpan w:val="3"/>
            <w:shd w:val="clear" w:color="auto" w:fill="auto"/>
            <w:vAlign w:val="bottom"/>
          </w:tcPr>
          <w:p w14:paraId="34836880" w14:textId="77777777" w:rsidR="00595822" w:rsidRPr="00C20284" w:rsidRDefault="00595822" w:rsidP="00F03164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ระบบ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04CD237" w14:textId="77777777" w:rsidR="00595822" w:rsidRPr="00C20284" w:rsidRDefault="00595822" w:rsidP="00F03164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gridSpan w:val="3"/>
            <w:shd w:val="clear" w:color="auto" w:fill="auto"/>
            <w:vAlign w:val="bottom"/>
          </w:tcPr>
          <w:p w14:paraId="0E29480C" w14:textId="77777777" w:rsidR="00595822" w:rsidRPr="00C20284" w:rsidRDefault="00595822" w:rsidP="00F03164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และ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60BDB373" w14:textId="77777777" w:rsidR="00595822" w:rsidRPr="00C20284" w:rsidRDefault="00595822" w:rsidP="00F03164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5" w:type="dxa"/>
            <w:gridSpan w:val="3"/>
            <w:shd w:val="clear" w:color="auto" w:fill="auto"/>
            <w:vAlign w:val="bottom"/>
          </w:tcPr>
          <w:p w14:paraId="689A1A5E" w14:textId="77777777" w:rsidR="00595822" w:rsidRPr="00C20284" w:rsidRDefault="00595822" w:rsidP="00F03164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7AF26EF2" w14:textId="77777777" w:rsidR="00595822" w:rsidRPr="00C20284" w:rsidRDefault="00595822" w:rsidP="00F03164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gridSpan w:val="3"/>
            <w:shd w:val="clear" w:color="auto" w:fill="auto"/>
            <w:vAlign w:val="bottom"/>
          </w:tcPr>
          <w:p w14:paraId="41974235" w14:textId="77777777" w:rsidR="00595822" w:rsidRPr="00C20284" w:rsidRDefault="00595822" w:rsidP="00F03164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การก่อสร้าง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2D3D4AD" w14:textId="77777777" w:rsidR="00595822" w:rsidRPr="00C20284" w:rsidRDefault="00595822" w:rsidP="00F03164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7392E07D" w14:textId="77777777" w:rsidR="00595822" w:rsidRPr="00C20284" w:rsidRDefault="00595822" w:rsidP="00F03164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9B1C93" w:rsidRPr="00C20284" w14:paraId="05249754" w14:textId="77777777" w:rsidTr="0011754C">
        <w:trPr>
          <w:trHeight w:hRule="exact" w:val="376"/>
        </w:trPr>
        <w:tc>
          <w:tcPr>
            <w:tcW w:w="2340" w:type="dxa"/>
            <w:shd w:val="clear" w:color="auto" w:fill="auto"/>
          </w:tcPr>
          <w:p w14:paraId="7713FF51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6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36BBEA" w14:textId="77777777" w:rsidR="00595822" w:rsidRPr="00C20284" w:rsidRDefault="00595822" w:rsidP="00F03164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ที่ดิน</w:t>
            </w:r>
          </w:p>
        </w:tc>
        <w:tc>
          <w:tcPr>
            <w:tcW w:w="276" w:type="dxa"/>
            <w:shd w:val="clear" w:color="auto" w:fill="auto"/>
            <w:vAlign w:val="bottom"/>
          </w:tcPr>
          <w:p w14:paraId="2FD3D2A8" w14:textId="77777777" w:rsidR="00595822" w:rsidRPr="00C20284" w:rsidRDefault="00595822" w:rsidP="00F03164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4537EB" w14:textId="77777777" w:rsidR="00595822" w:rsidRPr="00C20284" w:rsidRDefault="00595822" w:rsidP="00F03164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สาธารณูปโภค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67F17C0" w14:textId="77777777" w:rsidR="00595822" w:rsidRPr="00C20284" w:rsidRDefault="00595822" w:rsidP="00F03164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BEF173" w14:textId="77777777" w:rsidR="00595822" w:rsidRPr="00C20284" w:rsidRDefault="00595822" w:rsidP="00F03164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อุปกรณ์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6C41944D" w14:textId="77777777" w:rsidR="00595822" w:rsidRPr="00C20284" w:rsidRDefault="00595822" w:rsidP="00F03164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5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E351C6" w14:textId="77777777" w:rsidR="00595822" w:rsidRPr="00C20284" w:rsidRDefault="00595822" w:rsidP="00F03164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อื่นๆ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6DC4DFE2" w14:textId="77777777" w:rsidR="00595822" w:rsidRPr="00C20284" w:rsidRDefault="00595822" w:rsidP="00F03164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CDE1D4" w14:textId="77777777" w:rsidR="00595822" w:rsidRPr="00C20284" w:rsidRDefault="00595822" w:rsidP="00F03164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และติดตั้ง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95D5E40" w14:textId="77777777" w:rsidR="00595822" w:rsidRPr="00C20284" w:rsidRDefault="00595822" w:rsidP="00F03164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F5AE17" w14:textId="77777777" w:rsidR="00595822" w:rsidRPr="00C20284" w:rsidRDefault="00595822" w:rsidP="00F03164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595822" w:rsidRPr="00C20284" w14:paraId="1F8FFA30" w14:textId="77777777" w:rsidTr="0011754C">
        <w:trPr>
          <w:trHeight w:val="422"/>
        </w:trPr>
        <w:tc>
          <w:tcPr>
            <w:tcW w:w="2340" w:type="dxa"/>
            <w:shd w:val="clear" w:color="auto" w:fill="auto"/>
          </w:tcPr>
          <w:p w14:paraId="67CE2570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672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  <w:r w:rsidRPr="00C202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/</w:t>
            </w:r>
            <w:r w:rsidRPr="00C202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ราคาประเมินใหม่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7F352B" w14:textId="77777777" w:rsidR="00595822" w:rsidRPr="00C20284" w:rsidRDefault="00595822" w:rsidP="00F03164">
            <w:pPr>
              <w:pStyle w:val="block"/>
              <w:tabs>
                <w:tab w:val="decimal" w:pos="713"/>
              </w:tabs>
              <w:spacing w:after="0" w:line="240" w:lineRule="auto"/>
              <w:ind w:left="-11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6" w:type="dxa"/>
            <w:shd w:val="clear" w:color="auto" w:fill="auto"/>
            <w:vAlign w:val="bottom"/>
          </w:tcPr>
          <w:p w14:paraId="2D2799A6" w14:textId="77777777" w:rsidR="00595822" w:rsidRPr="00C20284" w:rsidRDefault="00595822" w:rsidP="00F03164">
            <w:pPr>
              <w:pStyle w:val="block"/>
              <w:tabs>
                <w:tab w:val="decimal" w:pos="713"/>
              </w:tabs>
              <w:spacing w:after="0" w:line="240" w:lineRule="auto"/>
              <w:ind w:lef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  <w:gridSpan w:val="3"/>
            <w:shd w:val="clear" w:color="auto" w:fill="auto"/>
            <w:vAlign w:val="bottom"/>
          </w:tcPr>
          <w:p w14:paraId="633E45C7" w14:textId="77777777" w:rsidR="00595822" w:rsidRPr="00C20284" w:rsidRDefault="00595822" w:rsidP="00F03164">
            <w:pPr>
              <w:pStyle w:val="block"/>
              <w:tabs>
                <w:tab w:val="decimal" w:pos="713"/>
              </w:tabs>
              <w:spacing w:after="0" w:line="240" w:lineRule="auto"/>
              <w:ind w:lef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6707C047" w14:textId="77777777" w:rsidR="00595822" w:rsidRPr="00C20284" w:rsidRDefault="00595822" w:rsidP="00F03164">
            <w:pPr>
              <w:pStyle w:val="block"/>
              <w:tabs>
                <w:tab w:val="decimal" w:pos="713"/>
              </w:tabs>
              <w:spacing w:after="0" w:line="240" w:lineRule="auto"/>
              <w:ind w:lef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gridSpan w:val="3"/>
            <w:shd w:val="clear" w:color="auto" w:fill="auto"/>
            <w:vAlign w:val="bottom"/>
          </w:tcPr>
          <w:p w14:paraId="2F684D98" w14:textId="77777777" w:rsidR="00595822" w:rsidRPr="00C20284" w:rsidRDefault="00595822" w:rsidP="00F03164">
            <w:pPr>
              <w:pStyle w:val="block"/>
              <w:tabs>
                <w:tab w:val="decimal" w:pos="713"/>
              </w:tabs>
              <w:spacing w:after="0" w:line="240" w:lineRule="auto"/>
              <w:ind w:lef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4F7585FA" w14:textId="77777777" w:rsidR="00595822" w:rsidRPr="00C20284" w:rsidRDefault="00595822" w:rsidP="00F03164">
            <w:pPr>
              <w:pStyle w:val="block"/>
              <w:tabs>
                <w:tab w:val="decimal" w:pos="713"/>
              </w:tabs>
              <w:spacing w:after="0" w:line="240" w:lineRule="auto"/>
              <w:ind w:lef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5" w:type="dxa"/>
            <w:gridSpan w:val="3"/>
            <w:shd w:val="clear" w:color="auto" w:fill="auto"/>
            <w:vAlign w:val="bottom"/>
          </w:tcPr>
          <w:p w14:paraId="6AA1A5C7" w14:textId="77777777" w:rsidR="00595822" w:rsidRPr="00C20284" w:rsidRDefault="00595822" w:rsidP="00F03164">
            <w:pPr>
              <w:pStyle w:val="block"/>
              <w:tabs>
                <w:tab w:val="decimal" w:pos="713"/>
              </w:tabs>
              <w:spacing w:after="0" w:line="240" w:lineRule="auto"/>
              <w:ind w:lef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5661BAF4" w14:textId="77777777" w:rsidR="00595822" w:rsidRPr="00C20284" w:rsidRDefault="00595822" w:rsidP="00F03164">
            <w:pPr>
              <w:pStyle w:val="block"/>
              <w:tabs>
                <w:tab w:val="decimal" w:pos="713"/>
              </w:tabs>
              <w:spacing w:after="0" w:line="240" w:lineRule="auto"/>
              <w:ind w:lef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gridSpan w:val="3"/>
            <w:shd w:val="clear" w:color="auto" w:fill="auto"/>
            <w:vAlign w:val="bottom"/>
          </w:tcPr>
          <w:p w14:paraId="7E4DFF8C" w14:textId="77777777" w:rsidR="00595822" w:rsidRPr="00C20284" w:rsidRDefault="00595822" w:rsidP="00F03164">
            <w:pPr>
              <w:pStyle w:val="block"/>
              <w:tabs>
                <w:tab w:val="decimal" w:pos="713"/>
              </w:tabs>
              <w:spacing w:after="0" w:line="240" w:lineRule="auto"/>
              <w:ind w:lef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1151A70E" w14:textId="77777777" w:rsidR="00595822" w:rsidRPr="00C20284" w:rsidRDefault="00595822" w:rsidP="00F03164">
            <w:pPr>
              <w:pStyle w:val="block"/>
              <w:tabs>
                <w:tab w:val="decimal" w:pos="713"/>
              </w:tabs>
              <w:spacing w:after="0" w:line="240" w:lineRule="auto"/>
              <w:ind w:lef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04828E0B" w14:textId="77777777" w:rsidR="00595822" w:rsidRPr="00C20284" w:rsidRDefault="00595822" w:rsidP="00F03164">
            <w:pPr>
              <w:pStyle w:val="block"/>
              <w:tabs>
                <w:tab w:val="decimal" w:pos="713"/>
              </w:tabs>
              <w:spacing w:after="0" w:line="240" w:lineRule="auto"/>
              <w:ind w:lef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5822" w:rsidRPr="00C20284" w14:paraId="14E8C64A" w14:textId="77777777" w:rsidTr="0011754C">
        <w:trPr>
          <w:trHeight w:val="410"/>
        </w:trPr>
        <w:tc>
          <w:tcPr>
            <w:tcW w:w="2340" w:type="dxa"/>
            <w:shd w:val="clear" w:color="auto" w:fill="auto"/>
          </w:tcPr>
          <w:p w14:paraId="717DD422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672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711B9">
              <w:rPr>
                <w:rFonts w:ascii="Angsana New" w:hAnsi="Angsana New"/>
                <w:sz w:val="30"/>
                <w:szCs w:val="30"/>
              </w:rPr>
              <w:t>1</w:t>
            </w:r>
            <w:r w:rsidRPr="00C202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20284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9711B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400E3F" w14:textId="77777777" w:rsidR="00595822" w:rsidRPr="00EB3E1D" w:rsidRDefault="00595822" w:rsidP="00230923">
            <w:pPr>
              <w:pStyle w:val="block"/>
              <w:tabs>
                <w:tab w:val="decimal" w:pos="843"/>
              </w:tabs>
              <w:spacing w:after="0" w:line="240" w:lineRule="auto"/>
              <w:ind w:left="-117"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9711B9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6</w:t>
            </w:r>
            <w:r w:rsidRPr="00367ADF"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  <w:t>,</w:t>
            </w:r>
            <w:r w:rsidRPr="009711B9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383</w:t>
            </w:r>
          </w:p>
        </w:tc>
        <w:tc>
          <w:tcPr>
            <w:tcW w:w="276" w:type="dxa"/>
            <w:shd w:val="clear" w:color="auto" w:fill="auto"/>
            <w:vAlign w:val="bottom"/>
          </w:tcPr>
          <w:p w14:paraId="4B6F3DF5" w14:textId="77777777" w:rsidR="00595822" w:rsidRPr="00EB3E1D" w:rsidRDefault="00595822" w:rsidP="00F03164">
            <w:pPr>
              <w:pStyle w:val="block"/>
              <w:spacing w:after="0" w:line="240" w:lineRule="auto"/>
              <w:ind w:left="-117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44" w:type="dxa"/>
            <w:gridSpan w:val="3"/>
            <w:shd w:val="clear" w:color="auto" w:fill="auto"/>
            <w:vAlign w:val="bottom"/>
          </w:tcPr>
          <w:p w14:paraId="05A8CD41" w14:textId="77777777" w:rsidR="00595822" w:rsidRPr="00EB3E1D" w:rsidRDefault="00595822" w:rsidP="0011754C">
            <w:pPr>
              <w:pStyle w:val="block"/>
              <w:tabs>
                <w:tab w:val="decimal" w:pos="970"/>
              </w:tabs>
              <w:spacing w:after="0" w:line="240" w:lineRule="auto"/>
              <w:ind w:left="-117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9711B9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12</w:t>
            </w:r>
            <w:r w:rsidRPr="00367ADF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,</w:t>
            </w:r>
            <w:r w:rsidRPr="009711B9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536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7D6FAA6" w14:textId="77777777" w:rsidR="00595822" w:rsidRPr="00EB3E1D" w:rsidRDefault="00595822" w:rsidP="00F03164">
            <w:pPr>
              <w:pStyle w:val="block"/>
              <w:spacing w:after="0" w:line="240" w:lineRule="auto"/>
              <w:ind w:left="-117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293" w:type="dxa"/>
            <w:gridSpan w:val="3"/>
            <w:shd w:val="clear" w:color="auto" w:fill="auto"/>
            <w:vAlign w:val="bottom"/>
          </w:tcPr>
          <w:p w14:paraId="4D5A8972" w14:textId="77777777" w:rsidR="00595822" w:rsidRPr="00EB3E1D" w:rsidRDefault="00595822" w:rsidP="0011754C">
            <w:pPr>
              <w:pStyle w:val="block"/>
              <w:tabs>
                <w:tab w:val="decimal" w:pos="883"/>
              </w:tabs>
              <w:spacing w:after="0" w:line="240" w:lineRule="auto"/>
              <w:ind w:left="-117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711B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11</w:t>
            </w:r>
            <w:r w:rsidRPr="00367AD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3C661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</w:t>
            </w:r>
            <w:r w:rsidRPr="009711B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18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2557BDC5" w14:textId="77777777" w:rsidR="00595822" w:rsidRPr="00EB3E1D" w:rsidRDefault="00595822" w:rsidP="00F03164">
            <w:pPr>
              <w:pStyle w:val="block"/>
              <w:spacing w:after="0" w:line="240" w:lineRule="auto"/>
              <w:ind w:left="-117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895" w:type="dxa"/>
            <w:gridSpan w:val="3"/>
            <w:shd w:val="clear" w:color="auto" w:fill="auto"/>
            <w:vAlign w:val="bottom"/>
          </w:tcPr>
          <w:p w14:paraId="321802DD" w14:textId="77777777" w:rsidR="00595822" w:rsidRPr="00EB3E1D" w:rsidRDefault="00595822" w:rsidP="0011754C">
            <w:pPr>
              <w:pStyle w:val="block"/>
              <w:tabs>
                <w:tab w:val="decimal" w:pos="700"/>
              </w:tabs>
              <w:spacing w:after="0" w:line="240" w:lineRule="auto"/>
              <w:ind w:left="-117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711B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  <w:r w:rsidRPr="00367AD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</w:t>
            </w:r>
            <w:r w:rsidR="003C661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44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5E329906" w14:textId="77777777" w:rsidR="00595822" w:rsidRPr="00EB3E1D" w:rsidRDefault="00595822" w:rsidP="00F03164">
            <w:pPr>
              <w:pStyle w:val="block"/>
              <w:spacing w:after="0" w:line="240" w:lineRule="auto"/>
              <w:ind w:left="-117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77" w:type="dxa"/>
            <w:gridSpan w:val="3"/>
            <w:shd w:val="clear" w:color="auto" w:fill="auto"/>
            <w:vAlign w:val="bottom"/>
          </w:tcPr>
          <w:p w14:paraId="5625529F" w14:textId="77777777" w:rsidR="00595822" w:rsidRPr="00EB3E1D" w:rsidRDefault="003C6613" w:rsidP="00F03164">
            <w:pPr>
              <w:pStyle w:val="block"/>
              <w:tabs>
                <w:tab w:val="decimal" w:pos="896"/>
              </w:tabs>
              <w:spacing w:after="0" w:line="240" w:lineRule="auto"/>
              <w:ind w:left="-117" w:right="-152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4</w:t>
            </w:r>
            <w:r w:rsidR="00595822" w:rsidRPr="009711B9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87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0DF76A0" w14:textId="77777777" w:rsidR="00595822" w:rsidRPr="00EB3E1D" w:rsidRDefault="00595822" w:rsidP="00F03164">
            <w:pPr>
              <w:pStyle w:val="block"/>
              <w:spacing w:after="0" w:line="240" w:lineRule="auto"/>
              <w:ind w:left="-117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47D6C24C" w14:textId="77777777" w:rsidR="00595822" w:rsidRPr="00EB3E1D" w:rsidRDefault="00595822" w:rsidP="0011754C">
            <w:pPr>
              <w:pStyle w:val="block"/>
              <w:tabs>
                <w:tab w:val="decimal" w:pos="640"/>
              </w:tabs>
              <w:spacing w:after="0" w:line="240" w:lineRule="auto"/>
              <w:ind w:left="-150" w:right="-126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9711B9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31</w:t>
            </w:r>
            <w:r w:rsidRPr="00367ADF"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  <w:t>,</w:t>
            </w:r>
            <w:r w:rsidRPr="009711B9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868</w:t>
            </w:r>
          </w:p>
        </w:tc>
      </w:tr>
      <w:tr w:rsidR="00595822" w:rsidRPr="00C20284" w14:paraId="2999A942" w14:textId="77777777" w:rsidTr="0011754C">
        <w:trPr>
          <w:trHeight w:val="410"/>
        </w:trPr>
        <w:tc>
          <w:tcPr>
            <w:tcW w:w="2340" w:type="dxa"/>
            <w:shd w:val="clear" w:color="auto" w:fill="auto"/>
            <w:vAlign w:val="center"/>
          </w:tcPr>
          <w:p w14:paraId="410BAED8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672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83F6384" w14:textId="77777777" w:rsidR="00595822" w:rsidRPr="00C20284" w:rsidRDefault="00595822" w:rsidP="00230923">
            <w:pPr>
              <w:pStyle w:val="block"/>
              <w:tabs>
                <w:tab w:val="decimal" w:pos="843"/>
              </w:tabs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6" w:type="dxa"/>
            <w:shd w:val="clear" w:color="auto" w:fill="auto"/>
            <w:vAlign w:val="bottom"/>
          </w:tcPr>
          <w:p w14:paraId="32D9B0FF" w14:textId="77777777" w:rsidR="00595822" w:rsidRPr="00C20284" w:rsidRDefault="00595822" w:rsidP="00F03164">
            <w:pPr>
              <w:pStyle w:val="block"/>
              <w:spacing w:after="0" w:line="240" w:lineRule="auto"/>
              <w:ind w:left="-117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44" w:type="dxa"/>
            <w:gridSpan w:val="3"/>
            <w:shd w:val="clear" w:color="auto" w:fill="auto"/>
            <w:vAlign w:val="bottom"/>
          </w:tcPr>
          <w:p w14:paraId="6467EBCB" w14:textId="77777777" w:rsidR="00595822" w:rsidRPr="00C20284" w:rsidRDefault="00595822" w:rsidP="0011754C">
            <w:pPr>
              <w:pStyle w:val="block"/>
              <w:tabs>
                <w:tab w:val="decimal" w:pos="970"/>
              </w:tabs>
              <w:spacing w:after="0" w:line="240" w:lineRule="auto"/>
              <w:ind w:left="-117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1CDBDB1" w14:textId="77777777" w:rsidR="00595822" w:rsidRPr="00C20284" w:rsidRDefault="00595822" w:rsidP="00F03164">
            <w:pPr>
              <w:pStyle w:val="block"/>
              <w:spacing w:after="0" w:line="240" w:lineRule="auto"/>
              <w:ind w:lef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gridSpan w:val="3"/>
            <w:shd w:val="clear" w:color="auto" w:fill="auto"/>
            <w:vAlign w:val="bottom"/>
          </w:tcPr>
          <w:p w14:paraId="4CF2D4D7" w14:textId="77777777" w:rsidR="00595822" w:rsidRPr="00C20284" w:rsidRDefault="00595822" w:rsidP="0011754C">
            <w:pPr>
              <w:pStyle w:val="block"/>
              <w:tabs>
                <w:tab w:val="decimal" w:pos="883"/>
              </w:tabs>
              <w:spacing w:after="0" w:line="240" w:lineRule="auto"/>
              <w:ind w:left="-117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65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1ADC1606" w14:textId="77777777" w:rsidR="00595822" w:rsidRPr="00C20284" w:rsidRDefault="00595822" w:rsidP="00F03164">
            <w:pPr>
              <w:pStyle w:val="block"/>
              <w:spacing w:after="0" w:line="240" w:lineRule="auto"/>
              <w:ind w:left="-117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895" w:type="dxa"/>
            <w:gridSpan w:val="3"/>
            <w:shd w:val="clear" w:color="auto" w:fill="auto"/>
            <w:vAlign w:val="bottom"/>
          </w:tcPr>
          <w:p w14:paraId="0845AD77" w14:textId="77777777" w:rsidR="00595822" w:rsidRPr="00C20284" w:rsidRDefault="00595822" w:rsidP="0011754C">
            <w:pPr>
              <w:pStyle w:val="block"/>
              <w:tabs>
                <w:tab w:val="decimal" w:pos="700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741C5411" w14:textId="77777777" w:rsidR="00595822" w:rsidRPr="00C20284" w:rsidRDefault="00595822" w:rsidP="00F03164">
            <w:pPr>
              <w:pStyle w:val="block"/>
              <w:spacing w:after="0" w:line="240" w:lineRule="auto"/>
              <w:ind w:lef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gridSpan w:val="3"/>
            <w:shd w:val="clear" w:color="auto" w:fill="auto"/>
            <w:vAlign w:val="bottom"/>
          </w:tcPr>
          <w:p w14:paraId="7DD205F6" w14:textId="77777777" w:rsidR="00595822" w:rsidRPr="00C20284" w:rsidRDefault="00595822" w:rsidP="00F03164">
            <w:pPr>
              <w:pStyle w:val="block"/>
              <w:tabs>
                <w:tab w:val="decimal" w:pos="896"/>
              </w:tabs>
              <w:spacing w:after="0" w:line="240" w:lineRule="auto"/>
              <w:ind w:left="-117" w:right="-15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251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D3B9CE2" w14:textId="77777777" w:rsidR="00595822" w:rsidRPr="00C20284" w:rsidRDefault="00595822" w:rsidP="00F03164">
            <w:pPr>
              <w:pStyle w:val="block"/>
              <w:spacing w:after="0" w:line="240" w:lineRule="auto"/>
              <w:ind w:lef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72FE874E" w14:textId="77777777" w:rsidR="00595822" w:rsidRPr="00C20284" w:rsidRDefault="00595822" w:rsidP="0011754C">
            <w:pPr>
              <w:pStyle w:val="block"/>
              <w:tabs>
                <w:tab w:val="decimal" w:pos="640"/>
              </w:tabs>
              <w:spacing w:after="0" w:line="240" w:lineRule="auto"/>
              <w:ind w:left="-117" w:right="-126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336</w:t>
            </w:r>
          </w:p>
        </w:tc>
      </w:tr>
      <w:tr w:rsidR="00595822" w:rsidRPr="00C20284" w14:paraId="2204B64C" w14:textId="77777777" w:rsidTr="0011754C">
        <w:trPr>
          <w:trHeight w:val="410"/>
        </w:trPr>
        <w:tc>
          <w:tcPr>
            <w:tcW w:w="2340" w:type="dxa"/>
            <w:shd w:val="clear" w:color="auto" w:fill="auto"/>
          </w:tcPr>
          <w:p w14:paraId="06FF0E70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672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ส่วนเกินทุนจากการตีราคา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D9A0C7" w14:textId="77777777" w:rsidR="00595822" w:rsidRPr="00C20284" w:rsidRDefault="00595822" w:rsidP="00230923">
            <w:pPr>
              <w:pStyle w:val="block"/>
              <w:tabs>
                <w:tab w:val="decimal" w:pos="843"/>
              </w:tabs>
              <w:spacing w:after="0" w:line="240" w:lineRule="auto"/>
              <w:ind w:left="0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9711B9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2</w:t>
            </w:r>
            <w:r w:rsidRPr="00C20284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,</w:t>
            </w:r>
            <w:r w:rsidRPr="009711B9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838</w:t>
            </w:r>
          </w:p>
        </w:tc>
        <w:tc>
          <w:tcPr>
            <w:tcW w:w="276" w:type="dxa"/>
            <w:shd w:val="clear" w:color="auto" w:fill="auto"/>
            <w:vAlign w:val="bottom"/>
          </w:tcPr>
          <w:p w14:paraId="14F9ADB7" w14:textId="77777777" w:rsidR="00595822" w:rsidRPr="00C20284" w:rsidRDefault="00595822" w:rsidP="00F03164">
            <w:pPr>
              <w:pStyle w:val="block"/>
              <w:spacing w:after="0" w:line="240" w:lineRule="auto"/>
              <w:ind w:left="-117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44" w:type="dxa"/>
            <w:gridSpan w:val="3"/>
            <w:shd w:val="clear" w:color="auto" w:fill="auto"/>
            <w:vAlign w:val="bottom"/>
          </w:tcPr>
          <w:p w14:paraId="4989FA88" w14:textId="77777777" w:rsidR="00595822" w:rsidRPr="00C20284" w:rsidRDefault="00595822" w:rsidP="0011754C">
            <w:pPr>
              <w:pStyle w:val="block"/>
              <w:tabs>
                <w:tab w:val="decimal" w:pos="970"/>
              </w:tabs>
              <w:spacing w:after="0" w:line="240" w:lineRule="auto"/>
              <w:ind w:left="-117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2028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D5D14F6" w14:textId="77777777" w:rsidR="00595822" w:rsidRPr="00C20284" w:rsidRDefault="00595822" w:rsidP="00F03164">
            <w:pPr>
              <w:pStyle w:val="block"/>
              <w:spacing w:after="0" w:line="240" w:lineRule="auto"/>
              <w:ind w:lef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gridSpan w:val="3"/>
            <w:shd w:val="clear" w:color="auto" w:fill="auto"/>
            <w:vAlign w:val="bottom"/>
          </w:tcPr>
          <w:p w14:paraId="06FA0E3E" w14:textId="77777777" w:rsidR="00595822" w:rsidRPr="00C20284" w:rsidDel="006A4B3A" w:rsidRDefault="00595822" w:rsidP="0011754C">
            <w:pPr>
              <w:pStyle w:val="block"/>
              <w:tabs>
                <w:tab w:val="decimal" w:pos="883"/>
              </w:tabs>
              <w:spacing w:after="0" w:line="240" w:lineRule="auto"/>
              <w:ind w:left="-117" w:right="-10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2028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42011114" w14:textId="77777777" w:rsidR="00595822" w:rsidRPr="00C20284" w:rsidRDefault="00595822" w:rsidP="00F03164">
            <w:pPr>
              <w:pStyle w:val="block"/>
              <w:spacing w:after="0" w:line="240" w:lineRule="auto"/>
              <w:ind w:left="-117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895" w:type="dxa"/>
            <w:gridSpan w:val="3"/>
            <w:shd w:val="clear" w:color="auto" w:fill="auto"/>
            <w:vAlign w:val="bottom"/>
          </w:tcPr>
          <w:p w14:paraId="3DF8FAB7" w14:textId="77777777" w:rsidR="00595822" w:rsidRPr="00C20284" w:rsidDel="006A4B3A" w:rsidRDefault="00595822" w:rsidP="0011754C">
            <w:pPr>
              <w:pStyle w:val="block"/>
              <w:tabs>
                <w:tab w:val="decimal" w:pos="700"/>
              </w:tabs>
              <w:spacing w:after="0" w:line="240" w:lineRule="auto"/>
              <w:ind w:left="-117" w:right="-10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2028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13B71F24" w14:textId="77777777" w:rsidR="00595822" w:rsidRPr="00C20284" w:rsidRDefault="00595822" w:rsidP="00F03164">
            <w:pPr>
              <w:pStyle w:val="block"/>
              <w:spacing w:after="0" w:line="240" w:lineRule="auto"/>
              <w:ind w:lef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gridSpan w:val="3"/>
            <w:shd w:val="clear" w:color="auto" w:fill="auto"/>
            <w:vAlign w:val="bottom"/>
          </w:tcPr>
          <w:p w14:paraId="733267B0" w14:textId="77777777" w:rsidR="00595822" w:rsidRPr="00C20284" w:rsidDel="006A4B3A" w:rsidRDefault="00595822" w:rsidP="00F03164">
            <w:pPr>
              <w:pStyle w:val="block"/>
              <w:tabs>
                <w:tab w:val="decimal" w:pos="896"/>
              </w:tabs>
              <w:spacing w:after="0" w:line="240" w:lineRule="auto"/>
              <w:ind w:left="-117" w:right="-152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2028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FC0D34E" w14:textId="77777777" w:rsidR="00595822" w:rsidRPr="00C20284" w:rsidRDefault="00595822" w:rsidP="00F03164">
            <w:pPr>
              <w:pStyle w:val="block"/>
              <w:spacing w:after="0" w:line="240" w:lineRule="auto"/>
              <w:ind w:lef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537747A7" w14:textId="77777777" w:rsidR="00595822" w:rsidRPr="00C20284" w:rsidDel="006A4B3A" w:rsidRDefault="00595822" w:rsidP="0011754C">
            <w:pPr>
              <w:pStyle w:val="block"/>
              <w:tabs>
                <w:tab w:val="decimal" w:pos="640"/>
              </w:tabs>
              <w:spacing w:after="0" w:line="240" w:lineRule="auto"/>
              <w:ind w:left="-117" w:right="-126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9711B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  <w:r w:rsidRPr="00C2028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838</w:t>
            </w:r>
          </w:p>
        </w:tc>
      </w:tr>
      <w:tr w:rsidR="00595822" w:rsidRPr="00C20284" w14:paraId="569B6C83" w14:textId="77777777" w:rsidTr="0011754C">
        <w:trPr>
          <w:trHeight w:val="410"/>
        </w:trPr>
        <w:tc>
          <w:tcPr>
            <w:tcW w:w="2340" w:type="dxa"/>
            <w:shd w:val="clear" w:color="auto" w:fill="auto"/>
          </w:tcPr>
          <w:p w14:paraId="29D25947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672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B7C034" w14:textId="77777777" w:rsidR="00595822" w:rsidRPr="00C20284" w:rsidRDefault="00595822" w:rsidP="00230923">
            <w:pPr>
              <w:pStyle w:val="block"/>
              <w:tabs>
                <w:tab w:val="decimal" w:pos="843"/>
              </w:tabs>
              <w:spacing w:after="0" w:line="240" w:lineRule="auto"/>
              <w:ind w:left="-117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</w:pPr>
            <w:r w:rsidRPr="00C20284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6" w:type="dxa"/>
            <w:shd w:val="clear" w:color="auto" w:fill="auto"/>
            <w:vAlign w:val="bottom"/>
          </w:tcPr>
          <w:p w14:paraId="75554256" w14:textId="77777777" w:rsidR="00595822" w:rsidRPr="00C20284" w:rsidRDefault="00595822" w:rsidP="00F03164">
            <w:pPr>
              <w:pStyle w:val="block"/>
              <w:spacing w:after="0" w:line="240" w:lineRule="auto"/>
              <w:ind w:left="-117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44" w:type="dxa"/>
            <w:gridSpan w:val="3"/>
            <w:shd w:val="clear" w:color="auto" w:fill="auto"/>
            <w:vAlign w:val="bottom"/>
          </w:tcPr>
          <w:p w14:paraId="62DEC6F7" w14:textId="77777777" w:rsidR="00595822" w:rsidRPr="00C20284" w:rsidRDefault="00595822" w:rsidP="0011754C">
            <w:pPr>
              <w:pStyle w:val="block"/>
              <w:tabs>
                <w:tab w:val="decimal" w:pos="970"/>
              </w:tabs>
              <w:spacing w:after="0" w:line="240" w:lineRule="auto"/>
              <w:ind w:left="-117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711B9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151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783D6F6" w14:textId="77777777" w:rsidR="00595822" w:rsidRPr="00C20284" w:rsidRDefault="00595822" w:rsidP="00F03164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293" w:type="dxa"/>
            <w:gridSpan w:val="3"/>
            <w:shd w:val="clear" w:color="auto" w:fill="auto"/>
            <w:vAlign w:val="bottom"/>
          </w:tcPr>
          <w:p w14:paraId="37DA5E0E" w14:textId="77777777" w:rsidR="00595822" w:rsidRPr="00C20284" w:rsidRDefault="003C6613" w:rsidP="0011754C">
            <w:pPr>
              <w:pStyle w:val="block"/>
              <w:tabs>
                <w:tab w:val="decimal" w:pos="883"/>
              </w:tabs>
              <w:spacing w:after="0" w:line="240" w:lineRule="auto"/>
              <w:ind w:left="-117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4</w:t>
            </w:r>
            <w:r w:rsidR="00595822" w:rsidRPr="009711B9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65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4F570BE3" w14:textId="77777777" w:rsidR="00595822" w:rsidRPr="00C20284" w:rsidRDefault="00595822" w:rsidP="00F03164">
            <w:pPr>
              <w:pStyle w:val="block"/>
              <w:spacing w:after="0" w:line="240" w:lineRule="auto"/>
              <w:ind w:left="-117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895" w:type="dxa"/>
            <w:gridSpan w:val="3"/>
            <w:shd w:val="clear" w:color="auto" w:fill="auto"/>
            <w:vAlign w:val="bottom"/>
          </w:tcPr>
          <w:p w14:paraId="596FE445" w14:textId="77777777" w:rsidR="00595822" w:rsidRPr="00C20284" w:rsidRDefault="00595822" w:rsidP="0011754C">
            <w:pPr>
              <w:pStyle w:val="block"/>
              <w:tabs>
                <w:tab w:val="decimal" w:pos="700"/>
              </w:tabs>
              <w:spacing w:after="0" w:line="240" w:lineRule="auto"/>
              <w:ind w:left="-117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711B9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34951EFB" w14:textId="77777777" w:rsidR="00595822" w:rsidRPr="00C20284" w:rsidRDefault="00595822" w:rsidP="00F03164">
            <w:pPr>
              <w:pStyle w:val="block"/>
              <w:spacing w:after="0" w:line="240" w:lineRule="auto"/>
              <w:ind w:left="-117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77" w:type="dxa"/>
            <w:gridSpan w:val="3"/>
            <w:shd w:val="clear" w:color="auto" w:fill="auto"/>
            <w:vAlign w:val="bottom"/>
          </w:tcPr>
          <w:p w14:paraId="57D25CF2" w14:textId="77777777" w:rsidR="00595822" w:rsidRPr="00C20284" w:rsidRDefault="00595822" w:rsidP="00F03164">
            <w:pPr>
              <w:pStyle w:val="block"/>
              <w:tabs>
                <w:tab w:val="decimal" w:pos="896"/>
              </w:tabs>
              <w:spacing w:after="0" w:line="240" w:lineRule="auto"/>
              <w:ind w:left="0" w:right="-15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20284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(</w:t>
            </w:r>
            <w:r w:rsidRPr="009711B9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621</w:t>
            </w:r>
            <w:r w:rsidRPr="00C20284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C44A0FB" w14:textId="77777777" w:rsidR="00595822" w:rsidRPr="00C20284" w:rsidRDefault="00595822" w:rsidP="00F03164">
            <w:pPr>
              <w:pStyle w:val="block"/>
              <w:spacing w:after="0" w:line="240" w:lineRule="auto"/>
              <w:ind w:left="-11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2FE09AB2" w14:textId="77777777" w:rsidR="00595822" w:rsidRPr="00C20284" w:rsidRDefault="00595822" w:rsidP="0011754C">
            <w:pPr>
              <w:pStyle w:val="block"/>
              <w:tabs>
                <w:tab w:val="decimal" w:pos="640"/>
              </w:tabs>
              <w:spacing w:after="0" w:line="240" w:lineRule="auto"/>
              <w:ind w:left="-117" w:right="-12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20284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(</w:t>
            </w:r>
            <w:r w:rsidRPr="009711B9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</w:t>
            </w:r>
            <w:r w:rsidRPr="00C20284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)</w:t>
            </w:r>
          </w:p>
        </w:tc>
      </w:tr>
      <w:tr w:rsidR="009B1C93" w:rsidRPr="00C20284" w14:paraId="0361B2F4" w14:textId="77777777" w:rsidTr="0011754C">
        <w:trPr>
          <w:trHeight w:val="398"/>
        </w:trPr>
        <w:tc>
          <w:tcPr>
            <w:tcW w:w="2340" w:type="dxa"/>
            <w:shd w:val="clear" w:color="auto" w:fill="auto"/>
          </w:tcPr>
          <w:p w14:paraId="239ED33B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672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1A38A8" w14:textId="77777777" w:rsidR="00595822" w:rsidRPr="00C20284" w:rsidRDefault="00595822" w:rsidP="00230923">
            <w:pPr>
              <w:pStyle w:val="block"/>
              <w:tabs>
                <w:tab w:val="decimal" w:pos="843"/>
              </w:tabs>
              <w:spacing w:after="0" w:line="240" w:lineRule="auto"/>
              <w:ind w:left="-117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</w:pPr>
            <w:r w:rsidRPr="00C20284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6" w:type="dxa"/>
            <w:shd w:val="clear" w:color="auto" w:fill="auto"/>
            <w:vAlign w:val="bottom"/>
          </w:tcPr>
          <w:p w14:paraId="4BFC3DAD" w14:textId="77777777" w:rsidR="00595822" w:rsidRPr="00C20284" w:rsidRDefault="00595822" w:rsidP="00F03164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4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D6FBFA" w14:textId="77777777" w:rsidR="00595822" w:rsidRPr="00C20284" w:rsidRDefault="00595822" w:rsidP="0011754C">
            <w:pPr>
              <w:pStyle w:val="block"/>
              <w:tabs>
                <w:tab w:val="decimal" w:pos="970"/>
              </w:tabs>
              <w:spacing w:after="0" w:line="240" w:lineRule="auto"/>
              <w:ind w:left="-117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C20284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(</w:t>
            </w:r>
            <w:r w:rsidRPr="009711B9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80</w:t>
            </w:r>
            <w:r w:rsidRPr="00C20284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08D6F67" w14:textId="77777777" w:rsidR="00595822" w:rsidRPr="00C20284" w:rsidRDefault="00595822" w:rsidP="00F03164">
            <w:pPr>
              <w:pStyle w:val="block"/>
              <w:spacing w:after="0" w:line="240" w:lineRule="auto"/>
              <w:ind w:left="-117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29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78421" w14:textId="77777777" w:rsidR="00595822" w:rsidRPr="00C20284" w:rsidRDefault="00595822" w:rsidP="0011754C">
            <w:pPr>
              <w:pStyle w:val="block"/>
              <w:tabs>
                <w:tab w:val="decimal" w:pos="883"/>
              </w:tabs>
              <w:spacing w:after="0" w:line="240" w:lineRule="auto"/>
              <w:ind w:left="-117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C20284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(</w:t>
            </w:r>
            <w:r w:rsidRPr="009711B9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272</w:t>
            </w:r>
            <w:r w:rsidRPr="00C20284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6E94CB4A" w14:textId="77777777" w:rsidR="00595822" w:rsidRPr="00C20284" w:rsidRDefault="00595822" w:rsidP="00F03164">
            <w:pPr>
              <w:pStyle w:val="block"/>
              <w:spacing w:after="0" w:line="240" w:lineRule="auto"/>
              <w:ind w:left="-117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895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47C5E6" w14:textId="77777777" w:rsidR="00595822" w:rsidRPr="00C20284" w:rsidRDefault="00595822" w:rsidP="0011754C">
            <w:pPr>
              <w:pStyle w:val="block"/>
              <w:tabs>
                <w:tab w:val="decimal" w:pos="700"/>
              </w:tabs>
              <w:spacing w:after="0" w:line="240" w:lineRule="auto"/>
              <w:ind w:left="-117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C20284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(</w:t>
            </w:r>
            <w:r w:rsidRPr="009711B9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29</w:t>
            </w:r>
            <w:r w:rsidRPr="00C20284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257FF7AD" w14:textId="77777777" w:rsidR="00595822" w:rsidRPr="00C20284" w:rsidRDefault="00595822" w:rsidP="00F03164">
            <w:pPr>
              <w:pStyle w:val="block"/>
              <w:spacing w:after="0" w:line="240" w:lineRule="auto"/>
              <w:ind w:left="-117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7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4D69A3" w14:textId="77777777" w:rsidR="00595822" w:rsidRPr="00C20284" w:rsidRDefault="00595822" w:rsidP="00F03164">
            <w:pPr>
              <w:pStyle w:val="block"/>
              <w:tabs>
                <w:tab w:val="decimal" w:pos="896"/>
              </w:tabs>
              <w:spacing w:after="0" w:line="240" w:lineRule="auto"/>
              <w:ind w:left="-117" w:right="-152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C20284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9DA581F" w14:textId="77777777" w:rsidR="00595822" w:rsidRPr="00C20284" w:rsidRDefault="00595822" w:rsidP="00F03164">
            <w:pPr>
              <w:pStyle w:val="block"/>
              <w:spacing w:after="0" w:line="240" w:lineRule="auto"/>
              <w:ind w:left="-117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738928" w14:textId="77777777" w:rsidR="00595822" w:rsidRPr="00C20284" w:rsidRDefault="00595822" w:rsidP="0011754C">
            <w:pPr>
              <w:pStyle w:val="block"/>
              <w:tabs>
                <w:tab w:val="decimal" w:pos="640"/>
              </w:tabs>
              <w:spacing w:after="0" w:line="240" w:lineRule="auto"/>
              <w:ind w:left="-117" w:right="-126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C20284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(</w:t>
            </w:r>
            <w:r w:rsidRPr="009711B9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381</w:t>
            </w:r>
            <w:r w:rsidRPr="00C20284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)</w:t>
            </w:r>
          </w:p>
        </w:tc>
      </w:tr>
      <w:tr w:rsidR="009B1C93" w:rsidRPr="00C20284" w14:paraId="3FD3FA60" w14:textId="77777777" w:rsidTr="0011754C">
        <w:trPr>
          <w:trHeight w:val="422"/>
        </w:trPr>
        <w:tc>
          <w:tcPr>
            <w:tcW w:w="2340" w:type="dxa"/>
            <w:shd w:val="clear" w:color="auto" w:fill="auto"/>
          </w:tcPr>
          <w:p w14:paraId="561AF203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" w:right="-6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C33FD8" w14:textId="77777777" w:rsidR="00595822" w:rsidRPr="00C20284" w:rsidRDefault="00595822" w:rsidP="00230923">
            <w:pPr>
              <w:pStyle w:val="block"/>
              <w:tabs>
                <w:tab w:val="decimal" w:pos="843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276" w:type="dxa"/>
            <w:shd w:val="clear" w:color="auto" w:fill="auto"/>
            <w:vAlign w:val="bottom"/>
          </w:tcPr>
          <w:p w14:paraId="77752ABD" w14:textId="77777777" w:rsidR="00595822" w:rsidRPr="00C20284" w:rsidRDefault="00595822" w:rsidP="00F03164">
            <w:pPr>
              <w:pStyle w:val="block"/>
              <w:spacing w:after="0" w:line="240" w:lineRule="auto"/>
              <w:ind w:left="-117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34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F59CBA" w14:textId="77777777" w:rsidR="00595822" w:rsidRPr="00C20284" w:rsidRDefault="00595822" w:rsidP="00566C25">
            <w:pPr>
              <w:pStyle w:val="block"/>
              <w:tabs>
                <w:tab w:val="decimal" w:pos="930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3D8A8661" w14:textId="77777777" w:rsidR="00595822" w:rsidRPr="00C20284" w:rsidRDefault="00595822" w:rsidP="00F03164">
            <w:pPr>
              <w:pStyle w:val="block"/>
              <w:spacing w:after="0" w:line="240" w:lineRule="auto"/>
              <w:ind w:left="-117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293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5205EB" w14:textId="77777777" w:rsidR="00595822" w:rsidRPr="00C20284" w:rsidRDefault="00595822" w:rsidP="0011754C">
            <w:pPr>
              <w:pStyle w:val="block"/>
              <w:tabs>
                <w:tab w:val="decimal" w:pos="883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13B9B136" w14:textId="77777777" w:rsidR="00595822" w:rsidRPr="00C20284" w:rsidRDefault="00595822" w:rsidP="00F03164">
            <w:pPr>
              <w:pStyle w:val="block"/>
              <w:spacing w:after="0" w:line="240" w:lineRule="auto"/>
              <w:ind w:left="-117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895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D017DE" w14:textId="77777777" w:rsidR="00595822" w:rsidRPr="00C20284" w:rsidRDefault="00595822" w:rsidP="00F03164">
            <w:pPr>
              <w:pStyle w:val="block"/>
              <w:tabs>
                <w:tab w:val="decimal" w:pos="796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2B3082C8" w14:textId="77777777" w:rsidR="00595822" w:rsidRPr="00C20284" w:rsidRDefault="00595822" w:rsidP="00F03164">
            <w:pPr>
              <w:pStyle w:val="block"/>
              <w:spacing w:after="0" w:line="240" w:lineRule="auto"/>
              <w:ind w:left="-117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177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15F20B" w14:textId="77777777" w:rsidR="00595822" w:rsidRPr="00C20284" w:rsidRDefault="00595822" w:rsidP="00F03164">
            <w:pPr>
              <w:pStyle w:val="block"/>
              <w:tabs>
                <w:tab w:val="decimal" w:pos="896"/>
              </w:tabs>
              <w:spacing w:after="0" w:line="240" w:lineRule="auto"/>
              <w:ind w:left="-117" w:right="-15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07F38377" w14:textId="77777777" w:rsidR="00595822" w:rsidRPr="00C20284" w:rsidRDefault="00595822" w:rsidP="00F03164">
            <w:pPr>
              <w:pStyle w:val="block"/>
              <w:spacing w:after="0" w:line="240" w:lineRule="auto"/>
              <w:ind w:left="-117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071C43" w14:textId="77777777" w:rsidR="00595822" w:rsidRPr="00C20284" w:rsidRDefault="00595822" w:rsidP="0011754C">
            <w:pPr>
              <w:pStyle w:val="block"/>
              <w:tabs>
                <w:tab w:val="decimal" w:pos="640"/>
              </w:tabs>
              <w:spacing w:after="0" w:line="240" w:lineRule="auto"/>
              <w:ind w:left="162" w:right="-12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</w:tr>
      <w:tr w:rsidR="00595822" w:rsidRPr="00C20284" w14:paraId="326F1FA5" w14:textId="77777777" w:rsidTr="0011754C">
        <w:trPr>
          <w:trHeight w:val="422"/>
        </w:trPr>
        <w:tc>
          <w:tcPr>
            <w:tcW w:w="2340" w:type="dxa"/>
            <w:shd w:val="clear" w:color="auto" w:fill="auto"/>
          </w:tcPr>
          <w:p w14:paraId="42390C04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" w:right="-6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และ 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3C661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8ED8CF" w14:textId="77777777" w:rsidR="00595822" w:rsidRPr="00C20284" w:rsidRDefault="00595822" w:rsidP="00230923">
            <w:pPr>
              <w:pStyle w:val="block"/>
              <w:tabs>
                <w:tab w:val="decimal" w:pos="843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9711B9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9</w:t>
            </w:r>
            <w:r w:rsidRPr="00C202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  <w:t>,</w:t>
            </w:r>
            <w:r w:rsidRPr="009711B9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221</w:t>
            </w:r>
          </w:p>
        </w:tc>
        <w:tc>
          <w:tcPr>
            <w:tcW w:w="276" w:type="dxa"/>
            <w:shd w:val="clear" w:color="auto" w:fill="auto"/>
            <w:vAlign w:val="bottom"/>
          </w:tcPr>
          <w:p w14:paraId="0020517F" w14:textId="77777777" w:rsidR="00595822" w:rsidRPr="00C20284" w:rsidRDefault="00595822" w:rsidP="00F03164">
            <w:pPr>
              <w:pStyle w:val="block"/>
              <w:spacing w:after="0" w:line="240" w:lineRule="auto"/>
              <w:ind w:left="-117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344" w:type="dxa"/>
            <w:gridSpan w:val="3"/>
            <w:shd w:val="clear" w:color="auto" w:fill="auto"/>
            <w:vAlign w:val="bottom"/>
          </w:tcPr>
          <w:p w14:paraId="72E335DF" w14:textId="77777777" w:rsidR="00595822" w:rsidRPr="00C20284" w:rsidRDefault="00595822" w:rsidP="0011754C">
            <w:pPr>
              <w:pStyle w:val="block"/>
              <w:tabs>
                <w:tab w:val="decimal" w:pos="970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9711B9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12</w:t>
            </w:r>
            <w:r w:rsidRPr="00C202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Pr="009711B9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607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196A9D2" w14:textId="77777777" w:rsidR="00595822" w:rsidRPr="00C20284" w:rsidRDefault="00595822" w:rsidP="00F03164">
            <w:pPr>
              <w:pStyle w:val="block"/>
              <w:spacing w:after="0" w:line="240" w:lineRule="auto"/>
              <w:ind w:left="-117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293" w:type="dxa"/>
            <w:gridSpan w:val="3"/>
            <w:shd w:val="clear" w:color="auto" w:fill="auto"/>
            <w:vAlign w:val="bottom"/>
          </w:tcPr>
          <w:p w14:paraId="5BFD9E40" w14:textId="77777777" w:rsidR="00595822" w:rsidRPr="00C20284" w:rsidRDefault="00595822" w:rsidP="0011754C">
            <w:pPr>
              <w:pStyle w:val="block"/>
              <w:tabs>
                <w:tab w:val="decimal" w:pos="883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711B9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11</w:t>
            </w:r>
            <w:r w:rsidRPr="00C2028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676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2BACE999" w14:textId="77777777" w:rsidR="00595822" w:rsidRPr="00C20284" w:rsidRDefault="00595822" w:rsidP="00F03164">
            <w:pPr>
              <w:pStyle w:val="block"/>
              <w:spacing w:after="0" w:line="240" w:lineRule="auto"/>
              <w:ind w:left="-117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895" w:type="dxa"/>
            <w:gridSpan w:val="3"/>
            <w:shd w:val="clear" w:color="auto" w:fill="auto"/>
            <w:vAlign w:val="bottom"/>
          </w:tcPr>
          <w:p w14:paraId="238A5F16" w14:textId="77777777" w:rsidR="00595822" w:rsidRPr="00C20284" w:rsidRDefault="00595822" w:rsidP="0011754C">
            <w:pPr>
              <w:pStyle w:val="block"/>
              <w:tabs>
                <w:tab w:val="decimal" w:pos="700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711B9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</w:t>
            </w:r>
            <w:r w:rsidRPr="00C2028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037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0E6E93EE" w14:textId="77777777" w:rsidR="00595822" w:rsidRPr="00C20284" w:rsidRDefault="00595822" w:rsidP="00F03164">
            <w:pPr>
              <w:pStyle w:val="block"/>
              <w:spacing w:after="0" w:line="240" w:lineRule="auto"/>
              <w:ind w:left="-117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177" w:type="dxa"/>
            <w:gridSpan w:val="3"/>
            <w:shd w:val="clear" w:color="auto" w:fill="auto"/>
            <w:vAlign w:val="bottom"/>
          </w:tcPr>
          <w:p w14:paraId="432DC922" w14:textId="77777777" w:rsidR="00595822" w:rsidRPr="00C20284" w:rsidRDefault="00595822" w:rsidP="00F03164">
            <w:pPr>
              <w:pStyle w:val="block"/>
              <w:tabs>
                <w:tab w:val="decimal" w:pos="896"/>
              </w:tabs>
              <w:spacing w:after="0" w:line="240" w:lineRule="auto"/>
              <w:ind w:left="-117" w:right="-15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9711B9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117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E89F59E" w14:textId="77777777" w:rsidR="00595822" w:rsidRPr="00C20284" w:rsidRDefault="00595822" w:rsidP="00F03164">
            <w:pPr>
              <w:pStyle w:val="block"/>
              <w:spacing w:after="0" w:line="240" w:lineRule="auto"/>
              <w:ind w:left="-117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1DA08731" w14:textId="77777777" w:rsidR="00595822" w:rsidRPr="009B0482" w:rsidRDefault="00595822" w:rsidP="00FA4BDA">
            <w:pPr>
              <w:pStyle w:val="block"/>
              <w:tabs>
                <w:tab w:val="decimal" w:pos="640"/>
              </w:tabs>
              <w:spacing w:after="0" w:line="240" w:lineRule="auto"/>
              <w:ind w:left="0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B048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3C6613" w:rsidRPr="009B048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Pr="009B048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,658</w:t>
            </w:r>
          </w:p>
        </w:tc>
      </w:tr>
      <w:tr w:rsidR="00595822" w:rsidRPr="00C20284" w14:paraId="2B416BC8" w14:textId="77777777" w:rsidTr="0011754C">
        <w:trPr>
          <w:trHeight w:val="398"/>
        </w:trPr>
        <w:tc>
          <w:tcPr>
            <w:tcW w:w="2340" w:type="dxa"/>
            <w:shd w:val="clear" w:color="auto" w:fill="auto"/>
            <w:vAlign w:val="center"/>
          </w:tcPr>
          <w:p w14:paraId="6C1DC34C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DA29F4" w14:textId="77777777" w:rsidR="00595822" w:rsidRPr="00C20284" w:rsidRDefault="00595822" w:rsidP="00230923">
            <w:pPr>
              <w:pStyle w:val="block"/>
              <w:tabs>
                <w:tab w:val="decimal" w:pos="843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6" w:type="dxa"/>
            <w:shd w:val="clear" w:color="auto" w:fill="auto"/>
            <w:vAlign w:val="bottom"/>
          </w:tcPr>
          <w:p w14:paraId="68884C7B" w14:textId="77777777" w:rsidR="00595822" w:rsidRPr="00C20284" w:rsidRDefault="00595822" w:rsidP="00F03164">
            <w:pPr>
              <w:pStyle w:val="block"/>
              <w:spacing w:after="0" w:line="240" w:lineRule="auto"/>
              <w:ind w:left="-11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4" w:type="dxa"/>
            <w:gridSpan w:val="3"/>
            <w:shd w:val="clear" w:color="auto" w:fill="auto"/>
            <w:vAlign w:val="bottom"/>
          </w:tcPr>
          <w:p w14:paraId="4FEAF887" w14:textId="77777777" w:rsidR="00595822" w:rsidRPr="00C20284" w:rsidRDefault="00595822" w:rsidP="0011754C">
            <w:pPr>
              <w:pStyle w:val="block"/>
              <w:tabs>
                <w:tab w:val="decimal" w:pos="970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44D37D3" w14:textId="77777777" w:rsidR="00595822" w:rsidRPr="00C20284" w:rsidRDefault="00595822" w:rsidP="00F03164">
            <w:pPr>
              <w:pStyle w:val="block"/>
              <w:spacing w:after="0" w:line="240" w:lineRule="auto"/>
              <w:ind w:left="-11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3" w:type="dxa"/>
            <w:gridSpan w:val="3"/>
            <w:shd w:val="clear" w:color="auto" w:fill="auto"/>
            <w:vAlign w:val="bottom"/>
          </w:tcPr>
          <w:p w14:paraId="216358E5" w14:textId="77777777" w:rsidR="00595822" w:rsidRPr="00C20284" w:rsidRDefault="00595822" w:rsidP="0011754C">
            <w:pPr>
              <w:pStyle w:val="block"/>
              <w:tabs>
                <w:tab w:val="decimal" w:pos="883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89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7B56085A" w14:textId="77777777" w:rsidR="00595822" w:rsidRPr="00C20284" w:rsidRDefault="00595822" w:rsidP="00F03164">
            <w:pPr>
              <w:pStyle w:val="block"/>
              <w:spacing w:after="0" w:line="240" w:lineRule="auto"/>
              <w:ind w:left="-11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95" w:type="dxa"/>
            <w:gridSpan w:val="3"/>
            <w:shd w:val="clear" w:color="auto" w:fill="auto"/>
            <w:vAlign w:val="bottom"/>
          </w:tcPr>
          <w:p w14:paraId="2E8B699F" w14:textId="77777777" w:rsidR="00595822" w:rsidRPr="00C20284" w:rsidRDefault="00595822" w:rsidP="0011754C">
            <w:pPr>
              <w:pStyle w:val="block"/>
              <w:tabs>
                <w:tab w:val="decimal" w:pos="700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355FB53B" w14:textId="77777777" w:rsidR="00595822" w:rsidRPr="00C20284" w:rsidRDefault="00595822" w:rsidP="00F03164">
            <w:pPr>
              <w:pStyle w:val="block"/>
              <w:spacing w:after="0" w:line="240" w:lineRule="auto"/>
              <w:ind w:left="-11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7" w:type="dxa"/>
            <w:gridSpan w:val="3"/>
            <w:shd w:val="clear" w:color="auto" w:fill="auto"/>
            <w:vAlign w:val="bottom"/>
          </w:tcPr>
          <w:p w14:paraId="33B86250" w14:textId="77777777" w:rsidR="00595822" w:rsidRPr="00C20284" w:rsidRDefault="00595822" w:rsidP="00F03164">
            <w:pPr>
              <w:pStyle w:val="block"/>
              <w:tabs>
                <w:tab w:val="decimal" w:pos="896"/>
              </w:tabs>
              <w:spacing w:after="0" w:line="240" w:lineRule="auto"/>
              <w:ind w:left="-117" w:right="-15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</w:t>
            </w:r>
            <w:r w:rsidR="003C6613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3A074A6" w14:textId="77777777" w:rsidR="00595822" w:rsidRPr="00C20284" w:rsidRDefault="00595822" w:rsidP="00F03164">
            <w:pPr>
              <w:pStyle w:val="block"/>
              <w:spacing w:after="0" w:line="240" w:lineRule="auto"/>
              <w:ind w:left="-11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7DA7D91F" w14:textId="77777777" w:rsidR="00595822" w:rsidRPr="00C20284" w:rsidRDefault="00595822" w:rsidP="0011754C">
            <w:pPr>
              <w:pStyle w:val="block"/>
              <w:tabs>
                <w:tab w:val="decimal" w:pos="640"/>
              </w:tabs>
              <w:spacing w:after="0" w:line="240" w:lineRule="auto"/>
              <w:ind w:left="162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290</w:t>
            </w:r>
          </w:p>
        </w:tc>
      </w:tr>
      <w:tr w:rsidR="00595822" w:rsidRPr="00C20284" w14:paraId="20EF4F83" w14:textId="77777777" w:rsidTr="0011754C">
        <w:trPr>
          <w:trHeight w:val="410"/>
        </w:trPr>
        <w:tc>
          <w:tcPr>
            <w:tcW w:w="2340" w:type="dxa"/>
            <w:shd w:val="clear" w:color="auto" w:fill="auto"/>
          </w:tcPr>
          <w:p w14:paraId="07D09254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8A5C9B" w14:textId="77777777" w:rsidR="00595822" w:rsidRPr="00C20284" w:rsidRDefault="00595822" w:rsidP="00230923">
            <w:pPr>
              <w:pStyle w:val="block"/>
              <w:tabs>
                <w:tab w:val="decimal" w:pos="843"/>
              </w:tabs>
              <w:spacing w:after="0" w:line="240" w:lineRule="auto"/>
              <w:ind w:left="-117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6" w:type="dxa"/>
            <w:shd w:val="clear" w:color="auto" w:fill="auto"/>
            <w:vAlign w:val="bottom"/>
          </w:tcPr>
          <w:p w14:paraId="420F9A13" w14:textId="77777777" w:rsidR="00595822" w:rsidRPr="00C20284" w:rsidRDefault="00595822" w:rsidP="00F03164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44" w:type="dxa"/>
            <w:gridSpan w:val="3"/>
            <w:shd w:val="clear" w:color="auto" w:fill="auto"/>
            <w:vAlign w:val="bottom"/>
          </w:tcPr>
          <w:p w14:paraId="6B9696BA" w14:textId="77777777" w:rsidR="00595822" w:rsidRPr="00C20284" w:rsidRDefault="00595822" w:rsidP="0011754C">
            <w:pPr>
              <w:pStyle w:val="block"/>
              <w:tabs>
                <w:tab w:val="decimal" w:pos="970"/>
              </w:tabs>
              <w:spacing w:after="0" w:line="240" w:lineRule="auto"/>
              <w:ind w:left="-117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5</w:t>
            </w:r>
            <w:r w:rsidR="003C661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B2156E2" w14:textId="77777777" w:rsidR="00595822" w:rsidRPr="00C20284" w:rsidRDefault="00595822" w:rsidP="00F03164">
            <w:pPr>
              <w:pStyle w:val="block"/>
              <w:spacing w:after="0" w:line="240" w:lineRule="auto"/>
              <w:ind w:left="-117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293" w:type="dxa"/>
            <w:gridSpan w:val="3"/>
            <w:shd w:val="clear" w:color="auto" w:fill="auto"/>
            <w:vAlign w:val="bottom"/>
          </w:tcPr>
          <w:p w14:paraId="190ED294" w14:textId="77777777" w:rsidR="00595822" w:rsidRPr="00C20284" w:rsidRDefault="00595822" w:rsidP="0011754C">
            <w:pPr>
              <w:pStyle w:val="block"/>
              <w:tabs>
                <w:tab w:val="decimal" w:pos="883"/>
              </w:tabs>
              <w:spacing w:after="0" w:line="240" w:lineRule="auto"/>
              <w:ind w:left="-117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132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68B12D43" w14:textId="77777777" w:rsidR="00595822" w:rsidRPr="00C20284" w:rsidRDefault="00595822" w:rsidP="00F03164">
            <w:pPr>
              <w:pStyle w:val="block"/>
              <w:spacing w:after="0" w:line="240" w:lineRule="auto"/>
              <w:ind w:left="-117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895" w:type="dxa"/>
            <w:gridSpan w:val="3"/>
            <w:shd w:val="clear" w:color="auto" w:fill="auto"/>
            <w:vAlign w:val="bottom"/>
          </w:tcPr>
          <w:p w14:paraId="702257B3" w14:textId="77777777" w:rsidR="00595822" w:rsidRPr="00C20284" w:rsidRDefault="00595822" w:rsidP="0011754C">
            <w:pPr>
              <w:pStyle w:val="block"/>
              <w:tabs>
                <w:tab w:val="decimal" w:pos="700"/>
              </w:tabs>
              <w:spacing w:after="0" w:line="240" w:lineRule="auto"/>
              <w:ind w:left="-117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708B7199" w14:textId="77777777" w:rsidR="00595822" w:rsidRPr="00C20284" w:rsidRDefault="00595822" w:rsidP="00F03164">
            <w:pPr>
              <w:pStyle w:val="block"/>
              <w:spacing w:after="0" w:line="240" w:lineRule="auto"/>
              <w:ind w:left="-117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77" w:type="dxa"/>
            <w:gridSpan w:val="3"/>
            <w:shd w:val="clear" w:color="auto" w:fill="auto"/>
            <w:vAlign w:val="bottom"/>
          </w:tcPr>
          <w:p w14:paraId="3091F949" w14:textId="77777777" w:rsidR="00595822" w:rsidRPr="00C20284" w:rsidRDefault="00595822" w:rsidP="00F03164">
            <w:pPr>
              <w:pStyle w:val="block"/>
              <w:tabs>
                <w:tab w:val="decimal" w:pos="896"/>
              </w:tabs>
              <w:spacing w:after="0" w:line="240" w:lineRule="auto"/>
              <w:ind w:left="-117" w:right="-152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(191)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B15455A" w14:textId="77777777" w:rsidR="00595822" w:rsidRPr="00C20284" w:rsidRDefault="00595822" w:rsidP="00F03164">
            <w:pPr>
              <w:pStyle w:val="block"/>
              <w:spacing w:after="0" w:line="240" w:lineRule="auto"/>
              <w:ind w:left="-117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2A1273C0" w14:textId="44301A40" w:rsidR="00595822" w:rsidRPr="00C20284" w:rsidRDefault="00595822" w:rsidP="0011754C">
            <w:pPr>
              <w:pStyle w:val="block"/>
              <w:tabs>
                <w:tab w:val="decimal" w:pos="640"/>
              </w:tabs>
              <w:spacing w:after="0" w:line="240" w:lineRule="auto"/>
              <w:ind w:left="162" w:right="-126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</w:tr>
      <w:tr w:rsidR="00595822" w:rsidRPr="00C20284" w14:paraId="77436F16" w14:textId="77777777" w:rsidTr="0011754C">
        <w:trPr>
          <w:trHeight w:val="410"/>
        </w:trPr>
        <w:tc>
          <w:tcPr>
            <w:tcW w:w="2340" w:type="dxa"/>
            <w:shd w:val="clear" w:color="auto" w:fill="auto"/>
          </w:tcPr>
          <w:p w14:paraId="17CA285D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7B2E1C" w14:textId="77777777" w:rsidR="00595822" w:rsidRPr="00C20284" w:rsidRDefault="00595822" w:rsidP="00230923">
            <w:pPr>
              <w:pStyle w:val="block"/>
              <w:tabs>
                <w:tab w:val="decimal" w:pos="843"/>
              </w:tabs>
              <w:spacing w:after="0" w:line="240" w:lineRule="auto"/>
              <w:ind w:left="-117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6" w:type="dxa"/>
            <w:shd w:val="clear" w:color="auto" w:fill="auto"/>
            <w:vAlign w:val="bottom"/>
          </w:tcPr>
          <w:p w14:paraId="2DA4B619" w14:textId="77777777" w:rsidR="00595822" w:rsidRPr="00C20284" w:rsidRDefault="00595822" w:rsidP="00F03164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44" w:type="dxa"/>
            <w:gridSpan w:val="3"/>
            <w:shd w:val="clear" w:color="auto" w:fill="auto"/>
            <w:vAlign w:val="bottom"/>
          </w:tcPr>
          <w:p w14:paraId="22EAB354" w14:textId="77777777" w:rsidR="00595822" w:rsidRPr="00C20284" w:rsidRDefault="00595822" w:rsidP="0011754C">
            <w:pPr>
              <w:pStyle w:val="block"/>
              <w:tabs>
                <w:tab w:val="decimal" w:pos="970"/>
              </w:tabs>
              <w:spacing w:after="0" w:line="240" w:lineRule="auto"/>
              <w:ind w:left="-117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(118)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0EE539E" w14:textId="77777777" w:rsidR="00595822" w:rsidRPr="00C20284" w:rsidRDefault="00595822" w:rsidP="00F03164">
            <w:pPr>
              <w:pStyle w:val="block"/>
              <w:spacing w:after="0" w:line="240" w:lineRule="auto"/>
              <w:ind w:left="-117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293" w:type="dxa"/>
            <w:gridSpan w:val="3"/>
            <w:shd w:val="clear" w:color="auto" w:fill="auto"/>
            <w:vAlign w:val="bottom"/>
          </w:tcPr>
          <w:p w14:paraId="720A8D6B" w14:textId="77777777" w:rsidR="00595822" w:rsidRPr="00C20284" w:rsidRDefault="00595822" w:rsidP="0011754C">
            <w:pPr>
              <w:pStyle w:val="block"/>
              <w:tabs>
                <w:tab w:val="decimal" w:pos="883"/>
              </w:tabs>
              <w:spacing w:after="0" w:line="240" w:lineRule="auto"/>
              <w:ind w:left="-117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(137)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19E0247B" w14:textId="77777777" w:rsidR="00595822" w:rsidRPr="00C20284" w:rsidRDefault="00595822" w:rsidP="00F03164">
            <w:pPr>
              <w:pStyle w:val="block"/>
              <w:spacing w:after="0" w:line="240" w:lineRule="auto"/>
              <w:ind w:left="-117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895" w:type="dxa"/>
            <w:gridSpan w:val="3"/>
            <w:shd w:val="clear" w:color="auto" w:fill="auto"/>
            <w:vAlign w:val="bottom"/>
          </w:tcPr>
          <w:p w14:paraId="46E437A8" w14:textId="77777777" w:rsidR="00595822" w:rsidRPr="00C20284" w:rsidRDefault="00595822" w:rsidP="0011754C">
            <w:pPr>
              <w:pStyle w:val="block"/>
              <w:tabs>
                <w:tab w:val="decimal" w:pos="700"/>
              </w:tabs>
              <w:spacing w:after="0" w:line="240" w:lineRule="auto"/>
              <w:ind w:left="-117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(15)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3C3811FB" w14:textId="77777777" w:rsidR="00595822" w:rsidRPr="00C20284" w:rsidRDefault="00595822" w:rsidP="00F03164">
            <w:pPr>
              <w:pStyle w:val="block"/>
              <w:spacing w:after="0" w:line="240" w:lineRule="auto"/>
              <w:ind w:left="-117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77" w:type="dxa"/>
            <w:gridSpan w:val="3"/>
            <w:shd w:val="clear" w:color="auto" w:fill="auto"/>
            <w:vAlign w:val="bottom"/>
          </w:tcPr>
          <w:p w14:paraId="4E169DE1" w14:textId="77777777" w:rsidR="00595822" w:rsidRPr="00C20284" w:rsidRDefault="00595822" w:rsidP="00F03164">
            <w:pPr>
              <w:pStyle w:val="block"/>
              <w:tabs>
                <w:tab w:val="decimal" w:pos="896"/>
              </w:tabs>
              <w:spacing w:after="0" w:line="240" w:lineRule="auto"/>
              <w:ind w:left="-117" w:right="-152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4B39675" w14:textId="77777777" w:rsidR="00595822" w:rsidRPr="00C20284" w:rsidRDefault="00595822" w:rsidP="00F03164">
            <w:pPr>
              <w:pStyle w:val="block"/>
              <w:spacing w:after="0" w:line="240" w:lineRule="auto"/>
              <w:ind w:left="-117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089FD88E" w14:textId="77777777" w:rsidR="00595822" w:rsidRPr="00C20284" w:rsidRDefault="00595822" w:rsidP="0011754C">
            <w:pPr>
              <w:pStyle w:val="block"/>
              <w:tabs>
                <w:tab w:val="decimal" w:pos="640"/>
              </w:tabs>
              <w:spacing w:after="0" w:line="240" w:lineRule="auto"/>
              <w:ind w:left="-117" w:right="-126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(270)</w:t>
            </w:r>
          </w:p>
        </w:tc>
      </w:tr>
      <w:tr w:rsidR="009B1C93" w:rsidRPr="00C20284" w14:paraId="350A2F97" w14:textId="77777777" w:rsidTr="0011754C">
        <w:trPr>
          <w:trHeight w:val="410"/>
        </w:trPr>
        <w:tc>
          <w:tcPr>
            <w:tcW w:w="2340" w:type="dxa"/>
            <w:shd w:val="clear" w:color="auto" w:fill="auto"/>
          </w:tcPr>
          <w:p w14:paraId="7109A556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" w:right="-6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3C661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18C84F" w14:textId="096F6F77" w:rsidR="00595822" w:rsidRPr="00C20284" w:rsidRDefault="000A700F" w:rsidP="00230923">
            <w:pPr>
              <w:pStyle w:val="block"/>
              <w:tabs>
                <w:tab w:val="decimal" w:pos="843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9711B9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9</w:t>
            </w:r>
            <w:r w:rsidRPr="00C202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  <w:t>,</w:t>
            </w:r>
            <w:r w:rsidRPr="009711B9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221</w:t>
            </w:r>
          </w:p>
        </w:tc>
        <w:tc>
          <w:tcPr>
            <w:tcW w:w="276" w:type="dxa"/>
            <w:shd w:val="clear" w:color="auto" w:fill="auto"/>
            <w:vAlign w:val="bottom"/>
          </w:tcPr>
          <w:p w14:paraId="43C9401D" w14:textId="77777777" w:rsidR="00595822" w:rsidRPr="00C20284" w:rsidRDefault="00595822" w:rsidP="00F03164">
            <w:pPr>
              <w:pStyle w:val="block"/>
              <w:spacing w:after="0" w:line="240" w:lineRule="auto"/>
              <w:ind w:left="-117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34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AD61F8" w14:textId="77777777" w:rsidR="00595822" w:rsidRPr="00C20284" w:rsidRDefault="00595822" w:rsidP="0011754C">
            <w:pPr>
              <w:pStyle w:val="block"/>
              <w:tabs>
                <w:tab w:val="decimal" w:pos="970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12,5</w:t>
            </w:r>
            <w:r w:rsidR="003C6613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8941ADF" w14:textId="77777777" w:rsidR="00595822" w:rsidRPr="00C20284" w:rsidRDefault="00595822" w:rsidP="00F03164">
            <w:pPr>
              <w:pStyle w:val="block"/>
              <w:spacing w:after="0" w:line="240" w:lineRule="auto"/>
              <w:ind w:left="-117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29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D7A432" w14:textId="77777777" w:rsidR="00595822" w:rsidRPr="00C20284" w:rsidRDefault="00595822" w:rsidP="0011754C">
            <w:pPr>
              <w:pStyle w:val="block"/>
              <w:tabs>
                <w:tab w:val="decimal" w:pos="883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74D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11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,760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4FC2DB12" w14:textId="77777777" w:rsidR="00595822" w:rsidRPr="00C20284" w:rsidRDefault="00595822" w:rsidP="00F03164">
            <w:pPr>
              <w:pStyle w:val="block"/>
              <w:spacing w:after="0" w:line="240" w:lineRule="auto"/>
              <w:ind w:left="-117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8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5B1144" w14:textId="77777777" w:rsidR="00595822" w:rsidRPr="00C20284" w:rsidRDefault="00595822" w:rsidP="0011754C">
            <w:pPr>
              <w:pStyle w:val="block"/>
              <w:tabs>
                <w:tab w:val="decimal" w:pos="700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74D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,05</w:t>
            </w:r>
            <w:r w:rsidR="003C661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1DB21B5F" w14:textId="77777777" w:rsidR="00595822" w:rsidRPr="00C20284" w:rsidRDefault="00595822" w:rsidP="00F03164">
            <w:pPr>
              <w:pStyle w:val="block"/>
              <w:spacing w:after="0" w:line="240" w:lineRule="auto"/>
              <w:ind w:left="-117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1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D0D1CB" w14:textId="77777777" w:rsidR="00595822" w:rsidRPr="00C20284" w:rsidRDefault="00595822" w:rsidP="00F03164">
            <w:pPr>
              <w:pStyle w:val="block"/>
              <w:tabs>
                <w:tab w:val="decimal" w:pos="896"/>
              </w:tabs>
              <w:spacing w:after="0" w:line="240" w:lineRule="auto"/>
              <w:ind w:left="-117" w:right="-15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A0D4C9F" w14:textId="77777777" w:rsidR="00595822" w:rsidRPr="00C20284" w:rsidRDefault="00595822" w:rsidP="00F03164">
            <w:pPr>
              <w:pStyle w:val="block"/>
              <w:spacing w:after="0" w:line="240" w:lineRule="auto"/>
              <w:ind w:left="-117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415943" w14:textId="77777777" w:rsidR="00595822" w:rsidRPr="00C20284" w:rsidRDefault="00595822" w:rsidP="00FA4BDA">
            <w:pPr>
              <w:pStyle w:val="block"/>
              <w:tabs>
                <w:tab w:val="decimal" w:pos="640"/>
              </w:tabs>
              <w:spacing w:after="0" w:line="240" w:lineRule="auto"/>
              <w:ind w:left="108" w:right="-12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  <w:t>3</w:t>
            </w:r>
            <w:r w:rsidR="003C6613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  <w:t>4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  <w:t>,678</w:t>
            </w:r>
          </w:p>
        </w:tc>
      </w:tr>
      <w:tr w:rsidR="00595822" w:rsidRPr="00C20284" w14:paraId="477F81A1" w14:textId="77777777" w:rsidTr="0011754C">
        <w:trPr>
          <w:trHeight w:hRule="exact" w:val="145"/>
        </w:trPr>
        <w:tc>
          <w:tcPr>
            <w:tcW w:w="2340" w:type="dxa"/>
            <w:shd w:val="clear" w:color="auto" w:fill="auto"/>
          </w:tcPr>
          <w:p w14:paraId="62D07BEF" w14:textId="77777777" w:rsidR="00595822" w:rsidRPr="00C20284" w:rsidRDefault="00595822" w:rsidP="00F03164">
            <w:pPr>
              <w:pStyle w:val="block"/>
              <w:tabs>
                <w:tab w:val="decimal" w:pos="0"/>
              </w:tabs>
              <w:spacing w:after="0" w:line="240" w:lineRule="auto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32F75FC" w14:textId="77777777" w:rsidR="00595822" w:rsidRPr="00C20284" w:rsidRDefault="00595822" w:rsidP="00230923">
            <w:pPr>
              <w:pStyle w:val="block"/>
              <w:tabs>
                <w:tab w:val="decimal" w:pos="810"/>
                <w:tab w:val="decimal" w:pos="843"/>
              </w:tabs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  <w:shd w:val="clear" w:color="auto" w:fill="auto"/>
          </w:tcPr>
          <w:p w14:paraId="7ECE2F8A" w14:textId="77777777" w:rsidR="00595822" w:rsidRPr="00C20284" w:rsidRDefault="00595822" w:rsidP="00F03164">
            <w:pPr>
              <w:pStyle w:val="block"/>
              <w:tabs>
                <w:tab w:val="decimal" w:pos="810"/>
              </w:tabs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  <w:gridSpan w:val="3"/>
            <w:shd w:val="clear" w:color="auto" w:fill="auto"/>
          </w:tcPr>
          <w:p w14:paraId="4702D005" w14:textId="77777777" w:rsidR="00595822" w:rsidRPr="00C20284" w:rsidRDefault="00595822" w:rsidP="00F03164">
            <w:pPr>
              <w:pStyle w:val="block"/>
              <w:tabs>
                <w:tab w:val="decimal" w:pos="810"/>
              </w:tabs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51F338A4" w14:textId="77777777" w:rsidR="00595822" w:rsidRPr="00C20284" w:rsidRDefault="00595822" w:rsidP="00F03164">
            <w:pPr>
              <w:pStyle w:val="block"/>
              <w:tabs>
                <w:tab w:val="decimal" w:pos="657"/>
              </w:tabs>
              <w:spacing w:after="0" w:line="240" w:lineRule="auto"/>
              <w:ind w:lef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gridSpan w:val="3"/>
            <w:shd w:val="clear" w:color="auto" w:fill="auto"/>
            <w:vAlign w:val="bottom"/>
          </w:tcPr>
          <w:p w14:paraId="7AD0C9D6" w14:textId="77777777" w:rsidR="00595822" w:rsidRPr="00C20284" w:rsidRDefault="00595822" w:rsidP="00F03164">
            <w:pPr>
              <w:pStyle w:val="block"/>
              <w:tabs>
                <w:tab w:val="decimal" w:pos="798"/>
              </w:tabs>
              <w:spacing w:after="0" w:line="240" w:lineRule="auto"/>
              <w:ind w:left="-153" w:right="-5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36DC03EA" w14:textId="77777777" w:rsidR="00595822" w:rsidRPr="00C20284" w:rsidRDefault="00595822" w:rsidP="00F03164">
            <w:pPr>
              <w:pStyle w:val="block"/>
              <w:tabs>
                <w:tab w:val="decimal" w:pos="657"/>
              </w:tabs>
              <w:spacing w:after="0" w:line="240" w:lineRule="auto"/>
              <w:ind w:lef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5" w:type="dxa"/>
            <w:gridSpan w:val="3"/>
            <w:shd w:val="clear" w:color="auto" w:fill="auto"/>
            <w:vAlign w:val="bottom"/>
          </w:tcPr>
          <w:p w14:paraId="318EF483" w14:textId="77777777" w:rsidR="00595822" w:rsidRPr="00C20284" w:rsidRDefault="00595822" w:rsidP="0011754C">
            <w:pPr>
              <w:pStyle w:val="block"/>
              <w:tabs>
                <w:tab w:val="decimal" w:pos="700"/>
              </w:tabs>
              <w:spacing w:after="0" w:line="240" w:lineRule="auto"/>
              <w:ind w:left="-135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54470A86" w14:textId="77777777" w:rsidR="00595822" w:rsidRPr="00C20284" w:rsidRDefault="00595822" w:rsidP="00F03164">
            <w:pPr>
              <w:pStyle w:val="block"/>
              <w:tabs>
                <w:tab w:val="decimal" w:pos="657"/>
              </w:tabs>
              <w:spacing w:after="0" w:line="240" w:lineRule="auto"/>
              <w:ind w:lef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4"/>
            <w:shd w:val="clear" w:color="auto" w:fill="auto"/>
            <w:vAlign w:val="bottom"/>
          </w:tcPr>
          <w:p w14:paraId="446B94B7" w14:textId="77777777" w:rsidR="00595822" w:rsidRPr="00C20284" w:rsidRDefault="00595822" w:rsidP="00F03164">
            <w:pPr>
              <w:pStyle w:val="block"/>
              <w:tabs>
                <w:tab w:val="decimal" w:pos="888"/>
              </w:tabs>
              <w:spacing w:after="0" w:line="240" w:lineRule="auto"/>
              <w:ind w:left="-153" w:right="-15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6E3508BE" w14:textId="77777777" w:rsidR="00595822" w:rsidRPr="00C20284" w:rsidRDefault="00595822" w:rsidP="00F03164">
            <w:pPr>
              <w:pStyle w:val="block"/>
              <w:tabs>
                <w:tab w:val="decimal" w:pos="657"/>
              </w:tabs>
              <w:spacing w:after="0" w:line="240" w:lineRule="auto"/>
              <w:ind w:lef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039D602E" w14:textId="77777777" w:rsidR="00595822" w:rsidRPr="00C20284" w:rsidRDefault="00595822" w:rsidP="0011754C">
            <w:pPr>
              <w:pStyle w:val="block"/>
              <w:tabs>
                <w:tab w:val="decimal" w:pos="640"/>
              </w:tabs>
              <w:spacing w:after="0" w:line="240" w:lineRule="auto"/>
              <w:ind w:left="-153" w:righ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5822" w:rsidRPr="00C20284" w14:paraId="27DA16F3" w14:textId="77777777" w:rsidTr="0011754C">
        <w:trPr>
          <w:trHeight w:hRule="exact" w:val="376"/>
        </w:trPr>
        <w:tc>
          <w:tcPr>
            <w:tcW w:w="2340" w:type="dxa"/>
            <w:shd w:val="clear" w:color="auto" w:fill="auto"/>
          </w:tcPr>
          <w:p w14:paraId="019CCAD2" w14:textId="77777777" w:rsidR="00595822" w:rsidRPr="00C20284" w:rsidRDefault="00595822" w:rsidP="00F03164">
            <w:pPr>
              <w:pStyle w:val="block"/>
              <w:tabs>
                <w:tab w:val="decimal" w:pos="0"/>
              </w:tabs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ค่าเสื่อมราคาสะสมและ</w:t>
            </w:r>
          </w:p>
        </w:tc>
        <w:tc>
          <w:tcPr>
            <w:tcW w:w="1080" w:type="dxa"/>
            <w:shd w:val="clear" w:color="auto" w:fill="auto"/>
          </w:tcPr>
          <w:p w14:paraId="771D78C8" w14:textId="77777777" w:rsidR="00595822" w:rsidRPr="00C20284" w:rsidRDefault="00595822" w:rsidP="00230923">
            <w:pPr>
              <w:pStyle w:val="block"/>
              <w:tabs>
                <w:tab w:val="decimal" w:pos="810"/>
                <w:tab w:val="decimal" w:pos="843"/>
              </w:tabs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  <w:shd w:val="clear" w:color="auto" w:fill="auto"/>
          </w:tcPr>
          <w:p w14:paraId="40AF8E16" w14:textId="77777777" w:rsidR="00595822" w:rsidRPr="00C20284" w:rsidRDefault="00595822" w:rsidP="00F03164">
            <w:pPr>
              <w:pStyle w:val="block"/>
              <w:tabs>
                <w:tab w:val="decimal" w:pos="810"/>
              </w:tabs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  <w:gridSpan w:val="3"/>
            <w:shd w:val="clear" w:color="auto" w:fill="auto"/>
          </w:tcPr>
          <w:p w14:paraId="29EAC9EB" w14:textId="77777777" w:rsidR="00595822" w:rsidRPr="00C20284" w:rsidRDefault="00595822" w:rsidP="00F03164">
            <w:pPr>
              <w:pStyle w:val="block"/>
              <w:tabs>
                <w:tab w:val="decimal" w:pos="810"/>
              </w:tabs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2F5113BD" w14:textId="77777777" w:rsidR="00595822" w:rsidRPr="00C20284" w:rsidRDefault="00595822" w:rsidP="00F03164">
            <w:pPr>
              <w:pStyle w:val="block"/>
              <w:tabs>
                <w:tab w:val="decimal" w:pos="657"/>
              </w:tabs>
              <w:spacing w:after="0" w:line="240" w:lineRule="auto"/>
              <w:ind w:lef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gridSpan w:val="3"/>
            <w:shd w:val="clear" w:color="auto" w:fill="auto"/>
            <w:vAlign w:val="bottom"/>
          </w:tcPr>
          <w:p w14:paraId="546F0B8E" w14:textId="77777777" w:rsidR="00595822" w:rsidRPr="00C20284" w:rsidRDefault="00595822" w:rsidP="00F03164">
            <w:pPr>
              <w:pStyle w:val="block"/>
              <w:tabs>
                <w:tab w:val="decimal" w:pos="798"/>
              </w:tabs>
              <w:spacing w:after="0" w:line="240" w:lineRule="auto"/>
              <w:ind w:left="-153" w:right="-5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431B34E1" w14:textId="77777777" w:rsidR="00595822" w:rsidRPr="00C20284" w:rsidRDefault="00595822" w:rsidP="00F03164">
            <w:pPr>
              <w:pStyle w:val="block"/>
              <w:tabs>
                <w:tab w:val="decimal" w:pos="657"/>
              </w:tabs>
              <w:spacing w:after="0" w:line="240" w:lineRule="auto"/>
              <w:ind w:lef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5" w:type="dxa"/>
            <w:gridSpan w:val="3"/>
            <w:shd w:val="clear" w:color="auto" w:fill="auto"/>
            <w:vAlign w:val="bottom"/>
          </w:tcPr>
          <w:p w14:paraId="05C883F8" w14:textId="77777777" w:rsidR="00595822" w:rsidRPr="00C20284" w:rsidRDefault="00595822" w:rsidP="00F03164">
            <w:pPr>
              <w:pStyle w:val="block"/>
              <w:tabs>
                <w:tab w:val="decimal" w:pos="794"/>
              </w:tabs>
              <w:spacing w:after="0" w:line="240" w:lineRule="auto"/>
              <w:ind w:left="-135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787B679B" w14:textId="77777777" w:rsidR="00595822" w:rsidRPr="00C20284" w:rsidRDefault="00595822" w:rsidP="00F03164">
            <w:pPr>
              <w:pStyle w:val="block"/>
              <w:tabs>
                <w:tab w:val="decimal" w:pos="657"/>
              </w:tabs>
              <w:spacing w:after="0" w:line="240" w:lineRule="auto"/>
              <w:ind w:lef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4"/>
            <w:shd w:val="clear" w:color="auto" w:fill="auto"/>
            <w:vAlign w:val="bottom"/>
          </w:tcPr>
          <w:p w14:paraId="31428D16" w14:textId="77777777" w:rsidR="00595822" w:rsidRPr="00C20284" w:rsidRDefault="00595822" w:rsidP="00F03164">
            <w:pPr>
              <w:pStyle w:val="block"/>
              <w:tabs>
                <w:tab w:val="decimal" w:pos="888"/>
              </w:tabs>
              <w:spacing w:after="0" w:line="240" w:lineRule="auto"/>
              <w:ind w:left="-153" w:right="-15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612B4E7F" w14:textId="77777777" w:rsidR="00595822" w:rsidRPr="00C20284" w:rsidRDefault="00595822" w:rsidP="00F03164">
            <w:pPr>
              <w:pStyle w:val="block"/>
              <w:tabs>
                <w:tab w:val="decimal" w:pos="657"/>
              </w:tabs>
              <w:spacing w:after="0" w:line="240" w:lineRule="auto"/>
              <w:ind w:lef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556F3F3E" w14:textId="77777777" w:rsidR="00595822" w:rsidRPr="00C20284" w:rsidRDefault="00595822" w:rsidP="0011754C">
            <w:pPr>
              <w:pStyle w:val="block"/>
              <w:tabs>
                <w:tab w:val="decimal" w:pos="640"/>
              </w:tabs>
              <w:spacing w:after="0" w:line="240" w:lineRule="auto"/>
              <w:ind w:left="-153" w:righ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5822" w:rsidRPr="00C20284" w14:paraId="341CA46D" w14:textId="77777777" w:rsidTr="0011754C">
        <w:trPr>
          <w:trHeight w:hRule="exact" w:val="376"/>
        </w:trPr>
        <w:tc>
          <w:tcPr>
            <w:tcW w:w="2340" w:type="dxa"/>
            <w:shd w:val="clear" w:color="auto" w:fill="auto"/>
          </w:tcPr>
          <w:p w14:paraId="74AF318E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672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C202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ผลขาดทุนจากการ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0D0728" w14:textId="77777777" w:rsidR="00595822" w:rsidRPr="00C20284" w:rsidRDefault="00595822" w:rsidP="00230923">
            <w:pPr>
              <w:pStyle w:val="block"/>
              <w:tabs>
                <w:tab w:val="decimal" w:pos="84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6" w:type="dxa"/>
            <w:shd w:val="clear" w:color="auto" w:fill="auto"/>
            <w:vAlign w:val="bottom"/>
          </w:tcPr>
          <w:p w14:paraId="0ED832AC" w14:textId="77777777" w:rsidR="00595822" w:rsidRPr="00C20284" w:rsidRDefault="00595822" w:rsidP="00F03164">
            <w:pPr>
              <w:pStyle w:val="block"/>
              <w:tabs>
                <w:tab w:val="decimal" w:pos="657"/>
              </w:tabs>
              <w:spacing w:after="0" w:line="240" w:lineRule="auto"/>
              <w:ind w:lef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  <w:gridSpan w:val="3"/>
            <w:shd w:val="clear" w:color="auto" w:fill="auto"/>
            <w:vAlign w:val="bottom"/>
          </w:tcPr>
          <w:p w14:paraId="171C9940" w14:textId="77777777" w:rsidR="00595822" w:rsidRPr="00C20284" w:rsidRDefault="00595822" w:rsidP="00F03164">
            <w:pPr>
              <w:pStyle w:val="block"/>
              <w:spacing w:after="0" w:line="240" w:lineRule="auto"/>
              <w:ind w:left="-11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3F2FE630" w14:textId="77777777" w:rsidR="00595822" w:rsidRPr="00C20284" w:rsidRDefault="00595822" w:rsidP="00F03164">
            <w:pPr>
              <w:pStyle w:val="block"/>
              <w:tabs>
                <w:tab w:val="decimal" w:pos="657"/>
              </w:tabs>
              <w:spacing w:after="0" w:line="240" w:lineRule="auto"/>
              <w:ind w:lef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gridSpan w:val="3"/>
            <w:shd w:val="clear" w:color="auto" w:fill="auto"/>
            <w:vAlign w:val="bottom"/>
          </w:tcPr>
          <w:p w14:paraId="2B9EA117" w14:textId="77777777" w:rsidR="00595822" w:rsidRPr="00C20284" w:rsidRDefault="00595822" w:rsidP="00F03164">
            <w:pPr>
              <w:pStyle w:val="block"/>
              <w:spacing w:after="0" w:line="240" w:lineRule="auto"/>
              <w:ind w:left="-11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7F96B4F6" w14:textId="77777777" w:rsidR="00595822" w:rsidRPr="00C20284" w:rsidRDefault="00595822" w:rsidP="00F03164">
            <w:pPr>
              <w:pStyle w:val="block"/>
              <w:tabs>
                <w:tab w:val="decimal" w:pos="657"/>
              </w:tabs>
              <w:spacing w:after="0" w:line="240" w:lineRule="auto"/>
              <w:ind w:lef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5" w:type="dxa"/>
            <w:gridSpan w:val="3"/>
            <w:shd w:val="clear" w:color="auto" w:fill="auto"/>
            <w:vAlign w:val="bottom"/>
          </w:tcPr>
          <w:p w14:paraId="53A937C1" w14:textId="77777777" w:rsidR="00595822" w:rsidRPr="00C20284" w:rsidRDefault="00595822" w:rsidP="00F03164">
            <w:pPr>
              <w:pStyle w:val="block"/>
              <w:spacing w:after="0" w:line="240" w:lineRule="auto"/>
              <w:ind w:left="-11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1DCCC0A8" w14:textId="77777777" w:rsidR="00595822" w:rsidRPr="00C20284" w:rsidRDefault="00595822" w:rsidP="00F03164">
            <w:pPr>
              <w:pStyle w:val="block"/>
              <w:tabs>
                <w:tab w:val="decimal" w:pos="657"/>
              </w:tabs>
              <w:spacing w:after="0" w:line="240" w:lineRule="auto"/>
              <w:ind w:lef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4"/>
            <w:shd w:val="clear" w:color="auto" w:fill="auto"/>
            <w:vAlign w:val="bottom"/>
          </w:tcPr>
          <w:p w14:paraId="5307A2D4" w14:textId="77777777" w:rsidR="00595822" w:rsidRPr="00C20284" w:rsidRDefault="00595822" w:rsidP="00F03164">
            <w:pPr>
              <w:pStyle w:val="block"/>
              <w:tabs>
                <w:tab w:val="decimal" w:pos="888"/>
              </w:tabs>
              <w:spacing w:after="0" w:line="240" w:lineRule="auto"/>
              <w:ind w:left="-135" w:right="-15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66FE88E3" w14:textId="77777777" w:rsidR="00595822" w:rsidRPr="00C20284" w:rsidRDefault="00595822" w:rsidP="00F03164">
            <w:pPr>
              <w:pStyle w:val="block"/>
              <w:tabs>
                <w:tab w:val="decimal" w:pos="657"/>
              </w:tabs>
              <w:spacing w:after="0" w:line="240" w:lineRule="auto"/>
              <w:ind w:lef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4DD65F8E" w14:textId="77777777" w:rsidR="00595822" w:rsidRPr="00C20284" w:rsidRDefault="00595822" w:rsidP="0011754C">
            <w:pPr>
              <w:pStyle w:val="block"/>
              <w:tabs>
                <w:tab w:val="decimal" w:pos="640"/>
              </w:tabs>
              <w:spacing w:after="0" w:line="240" w:lineRule="auto"/>
              <w:ind w:left="-117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95822" w:rsidRPr="00C20284" w14:paraId="124ABFFB" w14:textId="77777777" w:rsidTr="0011754C">
        <w:trPr>
          <w:trHeight w:hRule="exact" w:val="376"/>
        </w:trPr>
        <w:tc>
          <w:tcPr>
            <w:tcW w:w="2340" w:type="dxa"/>
            <w:shd w:val="clear" w:color="auto" w:fill="auto"/>
          </w:tcPr>
          <w:p w14:paraId="49DCBB45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672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C202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ด้อยค่าสะสม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091F75" w14:textId="77777777" w:rsidR="00595822" w:rsidRPr="00C20284" w:rsidRDefault="00595822" w:rsidP="00230923">
            <w:pPr>
              <w:pStyle w:val="block"/>
              <w:tabs>
                <w:tab w:val="decimal" w:pos="84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6" w:type="dxa"/>
            <w:shd w:val="clear" w:color="auto" w:fill="auto"/>
            <w:vAlign w:val="bottom"/>
          </w:tcPr>
          <w:p w14:paraId="5D0899BA" w14:textId="77777777" w:rsidR="00595822" w:rsidRPr="00C20284" w:rsidRDefault="00595822" w:rsidP="00F03164">
            <w:pPr>
              <w:pStyle w:val="block"/>
              <w:tabs>
                <w:tab w:val="decimal" w:pos="657"/>
              </w:tabs>
              <w:spacing w:after="0" w:line="240" w:lineRule="auto"/>
              <w:ind w:lef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  <w:gridSpan w:val="3"/>
            <w:shd w:val="clear" w:color="auto" w:fill="auto"/>
            <w:vAlign w:val="bottom"/>
          </w:tcPr>
          <w:p w14:paraId="2DFE66B0" w14:textId="77777777" w:rsidR="00595822" w:rsidRPr="00C20284" w:rsidRDefault="00595822" w:rsidP="00F03164">
            <w:pPr>
              <w:pStyle w:val="block"/>
              <w:spacing w:after="0" w:line="240" w:lineRule="auto"/>
              <w:ind w:left="-11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13B639EB" w14:textId="77777777" w:rsidR="00595822" w:rsidRPr="00C20284" w:rsidRDefault="00595822" w:rsidP="00F03164">
            <w:pPr>
              <w:pStyle w:val="block"/>
              <w:tabs>
                <w:tab w:val="decimal" w:pos="657"/>
              </w:tabs>
              <w:spacing w:after="0" w:line="240" w:lineRule="auto"/>
              <w:ind w:lef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gridSpan w:val="3"/>
            <w:shd w:val="clear" w:color="auto" w:fill="auto"/>
            <w:vAlign w:val="bottom"/>
          </w:tcPr>
          <w:p w14:paraId="50D8A6E4" w14:textId="77777777" w:rsidR="00595822" w:rsidRPr="00C20284" w:rsidRDefault="00595822" w:rsidP="00F03164">
            <w:pPr>
              <w:pStyle w:val="block"/>
              <w:spacing w:after="0" w:line="240" w:lineRule="auto"/>
              <w:ind w:left="-11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22874D59" w14:textId="77777777" w:rsidR="00595822" w:rsidRPr="00C20284" w:rsidRDefault="00595822" w:rsidP="00F03164">
            <w:pPr>
              <w:pStyle w:val="block"/>
              <w:tabs>
                <w:tab w:val="decimal" w:pos="657"/>
              </w:tabs>
              <w:spacing w:after="0" w:line="240" w:lineRule="auto"/>
              <w:ind w:lef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5" w:type="dxa"/>
            <w:gridSpan w:val="3"/>
            <w:shd w:val="clear" w:color="auto" w:fill="auto"/>
            <w:vAlign w:val="bottom"/>
          </w:tcPr>
          <w:p w14:paraId="3BAF24FA" w14:textId="77777777" w:rsidR="00595822" w:rsidRPr="00C20284" w:rsidRDefault="00595822" w:rsidP="00F03164">
            <w:pPr>
              <w:pStyle w:val="block"/>
              <w:spacing w:after="0" w:line="240" w:lineRule="auto"/>
              <w:ind w:left="-11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492A55E6" w14:textId="77777777" w:rsidR="00595822" w:rsidRPr="00C20284" w:rsidRDefault="00595822" w:rsidP="00F03164">
            <w:pPr>
              <w:pStyle w:val="block"/>
              <w:tabs>
                <w:tab w:val="decimal" w:pos="657"/>
              </w:tabs>
              <w:spacing w:after="0" w:line="240" w:lineRule="auto"/>
              <w:ind w:lef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4"/>
            <w:shd w:val="clear" w:color="auto" w:fill="auto"/>
            <w:vAlign w:val="bottom"/>
          </w:tcPr>
          <w:p w14:paraId="782E328A" w14:textId="77777777" w:rsidR="00595822" w:rsidRPr="00C20284" w:rsidRDefault="00595822" w:rsidP="00F03164">
            <w:pPr>
              <w:pStyle w:val="block"/>
              <w:tabs>
                <w:tab w:val="decimal" w:pos="888"/>
              </w:tabs>
              <w:spacing w:after="0" w:line="240" w:lineRule="auto"/>
              <w:ind w:left="-135" w:right="-15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1F55DE1B" w14:textId="77777777" w:rsidR="00595822" w:rsidRPr="00C20284" w:rsidRDefault="00595822" w:rsidP="00F03164">
            <w:pPr>
              <w:pStyle w:val="block"/>
              <w:tabs>
                <w:tab w:val="decimal" w:pos="657"/>
              </w:tabs>
              <w:spacing w:after="0" w:line="240" w:lineRule="auto"/>
              <w:ind w:lef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3C3682F5" w14:textId="77777777" w:rsidR="00595822" w:rsidRPr="00C20284" w:rsidRDefault="00595822" w:rsidP="0011754C">
            <w:pPr>
              <w:pStyle w:val="block"/>
              <w:tabs>
                <w:tab w:val="decimal" w:pos="640"/>
              </w:tabs>
              <w:spacing w:after="0" w:line="240" w:lineRule="auto"/>
              <w:ind w:left="-117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95822" w:rsidRPr="00C20284" w14:paraId="68E17ED5" w14:textId="77777777" w:rsidTr="0011754C">
        <w:trPr>
          <w:trHeight w:hRule="exact" w:val="376"/>
        </w:trPr>
        <w:tc>
          <w:tcPr>
            <w:tcW w:w="2340" w:type="dxa"/>
            <w:shd w:val="clear" w:color="auto" w:fill="auto"/>
          </w:tcPr>
          <w:p w14:paraId="58B3C4E4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672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711B9">
              <w:rPr>
                <w:rFonts w:ascii="Angsana New" w:hAnsi="Angsana New"/>
                <w:sz w:val="30"/>
                <w:szCs w:val="30"/>
              </w:rPr>
              <w:t>1</w:t>
            </w:r>
            <w:r w:rsidRPr="00C202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20284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9711B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954E53" w14:textId="77777777" w:rsidR="00595822" w:rsidRPr="00EB3E1D" w:rsidRDefault="00595822" w:rsidP="00230923">
            <w:pPr>
              <w:pStyle w:val="block"/>
              <w:tabs>
                <w:tab w:val="decimal" w:pos="844"/>
              </w:tabs>
              <w:spacing w:after="0" w:line="240" w:lineRule="auto"/>
              <w:ind w:left="14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367ADF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6" w:type="dxa"/>
            <w:shd w:val="clear" w:color="auto" w:fill="auto"/>
            <w:vAlign w:val="bottom"/>
          </w:tcPr>
          <w:p w14:paraId="11EA846C" w14:textId="77777777" w:rsidR="00595822" w:rsidRPr="00EB3E1D" w:rsidRDefault="00595822" w:rsidP="00F03164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44" w:type="dxa"/>
            <w:gridSpan w:val="3"/>
            <w:shd w:val="clear" w:color="auto" w:fill="auto"/>
            <w:vAlign w:val="bottom"/>
          </w:tcPr>
          <w:p w14:paraId="6CE6D489" w14:textId="77777777" w:rsidR="00595822" w:rsidRPr="00EB3E1D" w:rsidRDefault="00595822" w:rsidP="0011754C">
            <w:pPr>
              <w:pStyle w:val="block"/>
              <w:tabs>
                <w:tab w:val="decimal" w:pos="961"/>
              </w:tabs>
              <w:spacing w:after="0" w:line="240" w:lineRule="auto"/>
              <w:ind w:left="-90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367ADF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(</w:t>
            </w:r>
            <w:r w:rsidRPr="009711B9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7</w:t>
            </w:r>
            <w:r w:rsidRPr="00367ADF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,</w:t>
            </w:r>
            <w:r w:rsidRPr="009711B9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857</w:t>
            </w:r>
            <w:r w:rsidRPr="00367ADF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E747989" w14:textId="77777777" w:rsidR="00595822" w:rsidRPr="00EB3E1D" w:rsidRDefault="00595822" w:rsidP="00F03164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293" w:type="dxa"/>
            <w:gridSpan w:val="3"/>
            <w:shd w:val="clear" w:color="auto" w:fill="auto"/>
            <w:vAlign w:val="bottom"/>
          </w:tcPr>
          <w:p w14:paraId="05678106" w14:textId="77777777" w:rsidR="00595822" w:rsidRPr="00EB3E1D" w:rsidRDefault="00595822" w:rsidP="0011754C">
            <w:pPr>
              <w:pStyle w:val="block"/>
              <w:tabs>
                <w:tab w:val="decimal" w:pos="883"/>
              </w:tabs>
              <w:spacing w:after="0" w:line="240" w:lineRule="auto"/>
              <w:ind w:left="-117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367ADF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(</w:t>
            </w:r>
            <w:r w:rsidRPr="009711B9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7</w:t>
            </w:r>
            <w:r w:rsidRPr="00367ADF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,</w:t>
            </w:r>
            <w:r w:rsidRPr="009711B9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966</w:t>
            </w:r>
            <w:r w:rsidRPr="00367ADF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6ECD6738" w14:textId="77777777" w:rsidR="00595822" w:rsidRPr="00EB3E1D" w:rsidRDefault="00595822" w:rsidP="00F03164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895" w:type="dxa"/>
            <w:gridSpan w:val="3"/>
            <w:shd w:val="clear" w:color="auto" w:fill="auto"/>
            <w:vAlign w:val="bottom"/>
          </w:tcPr>
          <w:p w14:paraId="58FDB758" w14:textId="77777777" w:rsidR="00595822" w:rsidRPr="00EB3E1D" w:rsidRDefault="00595822" w:rsidP="0011754C">
            <w:pPr>
              <w:pStyle w:val="block"/>
              <w:tabs>
                <w:tab w:val="decimal" w:pos="727"/>
              </w:tabs>
              <w:spacing w:after="0" w:line="240" w:lineRule="auto"/>
              <w:ind w:left="-106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367ADF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(</w:t>
            </w:r>
            <w:r w:rsidRPr="009711B9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953</w:t>
            </w:r>
            <w:r w:rsidRPr="00367ADF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186F894E" w14:textId="77777777" w:rsidR="00595822" w:rsidRPr="00EB3E1D" w:rsidRDefault="00595822" w:rsidP="00F03164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88" w:type="dxa"/>
            <w:gridSpan w:val="4"/>
            <w:shd w:val="clear" w:color="auto" w:fill="auto"/>
            <w:vAlign w:val="bottom"/>
          </w:tcPr>
          <w:p w14:paraId="09F3431D" w14:textId="77777777" w:rsidR="00595822" w:rsidRPr="00EB3E1D" w:rsidRDefault="00595822" w:rsidP="00F03164">
            <w:pPr>
              <w:pStyle w:val="block"/>
              <w:tabs>
                <w:tab w:val="decimal" w:pos="873"/>
              </w:tabs>
              <w:spacing w:after="0" w:line="240" w:lineRule="auto"/>
              <w:ind w:left="-102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367ADF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46277D7" w14:textId="77777777" w:rsidR="00595822" w:rsidRPr="00EB3E1D" w:rsidRDefault="00595822" w:rsidP="00F03164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609C57CF" w14:textId="77777777" w:rsidR="00595822" w:rsidRPr="00EB3E1D" w:rsidRDefault="00595822" w:rsidP="0011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1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7ADF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9711B9">
              <w:rPr>
                <w:rFonts w:ascii="Angsana New" w:hAnsi="Angsana New"/>
                <w:color w:val="000000"/>
                <w:sz w:val="30"/>
                <w:szCs w:val="30"/>
              </w:rPr>
              <w:t>16</w:t>
            </w:r>
            <w:r w:rsidRPr="00367AD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color w:val="000000"/>
                <w:sz w:val="30"/>
                <w:szCs w:val="30"/>
              </w:rPr>
              <w:t>776</w:t>
            </w:r>
            <w:r w:rsidRPr="00367ADF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595822" w:rsidRPr="00C20284" w14:paraId="15D982B8" w14:textId="77777777" w:rsidTr="0011754C">
        <w:trPr>
          <w:trHeight w:hRule="exact" w:val="376"/>
        </w:trPr>
        <w:tc>
          <w:tcPr>
            <w:tcW w:w="2340" w:type="dxa"/>
            <w:shd w:val="clear" w:color="auto" w:fill="auto"/>
          </w:tcPr>
          <w:p w14:paraId="2DCB9B07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0739BA" w14:textId="77777777" w:rsidR="00595822" w:rsidRPr="00C20284" w:rsidRDefault="00595822" w:rsidP="00230923">
            <w:pPr>
              <w:pStyle w:val="block"/>
              <w:tabs>
                <w:tab w:val="decimal" w:pos="844"/>
              </w:tabs>
              <w:spacing w:after="0" w:line="240" w:lineRule="auto"/>
              <w:ind w:left="14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6" w:type="dxa"/>
            <w:shd w:val="clear" w:color="auto" w:fill="auto"/>
            <w:vAlign w:val="bottom"/>
          </w:tcPr>
          <w:p w14:paraId="6B3E7AC5" w14:textId="77777777" w:rsidR="00595822" w:rsidRPr="00C20284" w:rsidRDefault="00595822" w:rsidP="00F03164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44" w:type="dxa"/>
            <w:gridSpan w:val="3"/>
            <w:shd w:val="clear" w:color="auto" w:fill="auto"/>
            <w:vAlign w:val="bottom"/>
          </w:tcPr>
          <w:p w14:paraId="56F8CE7A" w14:textId="77777777" w:rsidR="00595822" w:rsidRPr="00C20284" w:rsidRDefault="00595822" w:rsidP="0011754C">
            <w:pPr>
              <w:pStyle w:val="block"/>
              <w:tabs>
                <w:tab w:val="decimal" w:pos="961"/>
              </w:tabs>
              <w:spacing w:after="0" w:line="240" w:lineRule="auto"/>
              <w:ind w:left="-90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C20284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(</w:t>
            </w:r>
            <w:r w:rsidRPr="009711B9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671</w:t>
            </w:r>
            <w:r w:rsidRPr="00C20284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216025A" w14:textId="77777777" w:rsidR="00595822" w:rsidRPr="00C20284" w:rsidRDefault="00595822" w:rsidP="00F03164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293" w:type="dxa"/>
            <w:gridSpan w:val="3"/>
            <w:shd w:val="clear" w:color="auto" w:fill="auto"/>
            <w:vAlign w:val="bottom"/>
          </w:tcPr>
          <w:p w14:paraId="4164FCFA" w14:textId="77777777" w:rsidR="00595822" w:rsidRPr="00C20284" w:rsidRDefault="00595822" w:rsidP="0011754C">
            <w:pPr>
              <w:pStyle w:val="block"/>
              <w:tabs>
                <w:tab w:val="decimal" w:pos="883"/>
              </w:tabs>
              <w:spacing w:after="0" w:line="240" w:lineRule="auto"/>
              <w:ind w:left="-117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C20284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(</w:t>
            </w:r>
            <w:r w:rsidRPr="009711B9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693</w:t>
            </w:r>
            <w:r w:rsidRPr="00C20284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5A49EB32" w14:textId="77777777" w:rsidR="00595822" w:rsidRPr="00C20284" w:rsidRDefault="00595822" w:rsidP="00F03164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895" w:type="dxa"/>
            <w:gridSpan w:val="3"/>
            <w:shd w:val="clear" w:color="auto" w:fill="auto"/>
            <w:vAlign w:val="bottom"/>
          </w:tcPr>
          <w:p w14:paraId="60D0B7FA" w14:textId="77777777" w:rsidR="00595822" w:rsidRPr="00C20284" w:rsidRDefault="00595822" w:rsidP="0011754C">
            <w:pPr>
              <w:pStyle w:val="block"/>
              <w:tabs>
                <w:tab w:val="decimal" w:pos="727"/>
              </w:tabs>
              <w:spacing w:after="0" w:line="240" w:lineRule="auto"/>
              <w:ind w:left="-106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C20284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(</w:t>
            </w:r>
            <w:r w:rsidR="003C661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4</w:t>
            </w:r>
            <w:r w:rsidRPr="009711B9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</w:t>
            </w:r>
            <w:r w:rsidRPr="00C20284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422ED15B" w14:textId="77777777" w:rsidR="00595822" w:rsidRPr="00C20284" w:rsidRDefault="00595822" w:rsidP="00F03164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88" w:type="dxa"/>
            <w:gridSpan w:val="4"/>
            <w:shd w:val="clear" w:color="auto" w:fill="auto"/>
            <w:vAlign w:val="bottom"/>
          </w:tcPr>
          <w:p w14:paraId="19225A3E" w14:textId="77777777" w:rsidR="00595822" w:rsidRPr="00C20284" w:rsidRDefault="00595822" w:rsidP="00F03164">
            <w:pPr>
              <w:pStyle w:val="block"/>
              <w:tabs>
                <w:tab w:val="decimal" w:pos="873"/>
              </w:tabs>
              <w:spacing w:after="0" w:line="240" w:lineRule="auto"/>
              <w:ind w:left="-102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C20284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5ECA941" w14:textId="77777777" w:rsidR="00595822" w:rsidRPr="00C20284" w:rsidRDefault="00595822" w:rsidP="00F03164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73260D4F" w14:textId="77777777" w:rsidR="00595822" w:rsidRPr="00C20284" w:rsidRDefault="00595822" w:rsidP="0011754C">
            <w:pPr>
              <w:pStyle w:val="block"/>
              <w:tabs>
                <w:tab w:val="decimal" w:pos="640"/>
              </w:tabs>
              <w:spacing w:after="0" w:line="240" w:lineRule="auto"/>
              <w:ind w:left="-101" w:right="-115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C20284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(</w:t>
            </w:r>
            <w:r w:rsidRPr="009711B9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</w:t>
            </w:r>
            <w:r w:rsidRPr="00C20284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,</w:t>
            </w:r>
            <w:r w:rsidR="003C661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4</w:t>
            </w:r>
            <w:r w:rsidRPr="009711B9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05</w:t>
            </w:r>
            <w:r w:rsidRPr="00C20284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)</w:t>
            </w:r>
          </w:p>
        </w:tc>
      </w:tr>
      <w:tr w:rsidR="009B1C93" w:rsidRPr="00C20284" w14:paraId="1F140336" w14:textId="77777777" w:rsidTr="0011754C">
        <w:trPr>
          <w:trHeight w:hRule="exact" w:val="376"/>
        </w:trPr>
        <w:tc>
          <w:tcPr>
            <w:tcW w:w="2340" w:type="dxa"/>
            <w:shd w:val="clear" w:color="auto" w:fill="auto"/>
          </w:tcPr>
          <w:p w14:paraId="5478796D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D7275C" w14:textId="77777777" w:rsidR="00595822" w:rsidRPr="00C20284" w:rsidRDefault="00595822" w:rsidP="00230923">
            <w:pPr>
              <w:pStyle w:val="block"/>
              <w:tabs>
                <w:tab w:val="decimal" w:pos="844"/>
              </w:tabs>
              <w:spacing w:after="0" w:line="240" w:lineRule="auto"/>
              <w:ind w:left="14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6" w:type="dxa"/>
            <w:shd w:val="clear" w:color="auto" w:fill="auto"/>
            <w:vAlign w:val="bottom"/>
          </w:tcPr>
          <w:p w14:paraId="550DC951" w14:textId="77777777" w:rsidR="00595822" w:rsidRPr="00C20284" w:rsidRDefault="00595822" w:rsidP="00F03164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4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F0FA8D" w14:textId="77777777" w:rsidR="00595822" w:rsidRPr="00C20284" w:rsidRDefault="00595822" w:rsidP="0011754C">
            <w:pPr>
              <w:pStyle w:val="block"/>
              <w:tabs>
                <w:tab w:val="decimal" w:pos="961"/>
              </w:tabs>
              <w:spacing w:after="0" w:line="240" w:lineRule="auto"/>
              <w:ind w:left="-90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9711B9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68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3C8A9B3" w14:textId="77777777" w:rsidR="00595822" w:rsidRPr="00C20284" w:rsidRDefault="00595822" w:rsidP="00F03164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29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22ED87" w14:textId="77777777" w:rsidR="00595822" w:rsidRPr="00C20284" w:rsidRDefault="00595822" w:rsidP="0011754C">
            <w:pPr>
              <w:pStyle w:val="block"/>
              <w:tabs>
                <w:tab w:val="decimal" w:pos="883"/>
              </w:tabs>
              <w:spacing w:after="0" w:line="240" w:lineRule="auto"/>
              <w:ind w:left="-117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9711B9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261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1AFF220C" w14:textId="77777777" w:rsidR="00595822" w:rsidRPr="00C20284" w:rsidRDefault="00595822" w:rsidP="00F03164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895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C9DD35" w14:textId="77777777" w:rsidR="00595822" w:rsidRPr="00C20284" w:rsidRDefault="00595822" w:rsidP="0011754C">
            <w:pPr>
              <w:pStyle w:val="block"/>
              <w:tabs>
                <w:tab w:val="decimal" w:pos="727"/>
              </w:tabs>
              <w:spacing w:after="0" w:line="240" w:lineRule="auto"/>
              <w:ind w:left="-106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9711B9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03381299" w14:textId="77777777" w:rsidR="00595822" w:rsidRPr="00C20284" w:rsidRDefault="00595822" w:rsidP="00F03164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88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2E30FB" w14:textId="77777777" w:rsidR="00595822" w:rsidRPr="00C20284" w:rsidRDefault="00595822" w:rsidP="00F03164">
            <w:pPr>
              <w:pStyle w:val="block"/>
              <w:tabs>
                <w:tab w:val="decimal" w:pos="873"/>
              </w:tabs>
              <w:spacing w:after="0" w:line="240" w:lineRule="auto"/>
              <w:ind w:left="-102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C20284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C19C5E9" w14:textId="77777777" w:rsidR="00595822" w:rsidRPr="00C20284" w:rsidRDefault="00595822" w:rsidP="00F03164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CA3305" w14:textId="77777777" w:rsidR="00595822" w:rsidRPr="00C20284" w:rsidRDefault="00595822" w:rsidP="0011754C">
            <w:pPr>
              <w:pStyle w:val="block"/>
              <w:tabs>
                <w:tab w:val="decimal" w:pos="640"/>
              </w:tabs>
              <w:spacing w:after="0" w:line="240" w:lineRule="auto"/>
              <w:ind w:left="-101" w:right="-115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9711B9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358</w:t>
            </w:r>
          </w:p>
        </w:tc>
      </w:tr>
      <w:tr w:rsidR="009B1C93" w:rsidRPr="00C20284" w14:paraId="11E945CE" w14:textId="77777777" w:rsidTr="0011754C">
        <w:trPr>
          <w:trHeight w:hRule="exact" w:val="376"/>
        </w:trPr>
        <w:tc>
          <w:tcPr>
            <w:tcW w:w="2340" w:type="dxa"/>
            <w:shd w:val="clear" w:color="auto" w:fill="auto"/>
          </w:tcPr>
          <w:p w14:paraId="5DCBF187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672" w:hanging="1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FDA9BF" w14:textId="77777777" w:rsidR="00595822" w:rsidRPr="00C20284" w:rsidRDefault="00595822" w:rsidP="00230923">
            <w:pPr>
              <w:pStyle w:val="block"/>
              <w:tabs>
                <w:tab w:val="decimal" w:pos="843"/>
                <w:tab w:val="decimal" w:pos="880"/>
              </w:tabs>
              <w:spacing w:after="0" w:line="240" w:lineRule="auto"/>
              <w:ind w:left="14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76" w:type="dxa"/>
            <w:shd w:val="clear" w:color="auto" w:fill="auto"/>
            <w:vAlign w:val="bottom"/>
          </w:tcPr>
          <w:p w14:paraId="6565FF31" w14:textId="77777777" w:rsidR="00595822" w:rsidRPr="00C20284" w:rsidRDefault="00595822" w:rsidP="00F03164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4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FBEFEB" w14:textId="77777777" w:rsidR="00595822" w:rsidRPr="00C20284" w:rsidRDefault="00595822" w:rsidP="0011754C">
            <w:pPr>
              <w:pStyle w:val="block"/>
              <w:tabs>
                <w:tab w:val="decimal" w:pos="961"/>
              </w:tabs>
              <w:spacing w:after="0" w:line="240" w:lineRule="auto"/>
              <w:ind w:left="-90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202FBA2D" w14:textId="77777777" w:rsidR="00595822" w:rsidRPr="00C20284" w:rsidRDefault="00595822" w:rsidP="00F03164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293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0625D7" w14:textId="77777777" w:rsidR="00595822" w:rsidRPr="00C20284" w:rsidRDefault="00595822" w:rsidP="0011754C">
            <w:pPr>
              <w:pStyle w:val="block"/>
              <w:tabs>
                <w:tab w:val="decimal" w:pos="883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20E68C9D" w14:textId="77777777" w:rsidR="00595822" w:rsidRPr="00C20284" w:rsidRDefault="00595822" w:rsidP="00F03164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895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AD1EE7" w14:textId="77777777" w:rsidR="00595822" w:rsidRPr="00C20284" w:rsidRDefault="00595822" w:rsidP="0011754C">
            <w:pPr>
              <w:pStyle w:val="block"/>
              <w:tabs>
                <w:tab w:val="decimal" w:pos="727"/>
              </w:tabs>
              <w:spacing w:after="0" w:line="240" w:lineRule="auto"/>
              <w:ind w:left="-106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578762C7" w14:textId="77777777" w:rsidR="00595822" w:rsidRPr="00C20284" w:rsidRDefault="00595822" w:rsidP="00F03164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88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E5447B" w14:textId="77777777" w:rsidR="00595822" w:rsidRPr="00C20284" w:rsidRDefault="00595822" w:rsidP="00F03164">
            <w:pPr>
              <w:pStyle w:val="block"/>
              <w:tabs>
                <w:tab w:val="decimal" w:pos="873"/>
              </w:tabs>
              <w:spacing w:after="0" w:line="240" w:lineRule="auto"/>
              <w:ind w:left="-102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19811ADF" w14:textId="77777777" w:rsidR="00595822" w:rsidRPr="00C20284" w:rsidRDefault="00595822" w:rsidP="00F03164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F09DFA" w14:textId="77777777" w:rsidR="00595822" w:rsidRPr="00C20284" w:rsidRDefault="00595822" w:rsidP="0011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1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595822" w:rsidRPr="00C20284" w14:paraId="30CFCFEB" w14:textId="77777777" w:rsidTr="0011754C">
        <w:trPr>
          <w:trHeight w:hRule="exact" w:val="376"/>
        </w:trPr>
        <w:tc>
          <w:tcPr>
            <w:tcW w:w="2340" w:type="dxa"/>
            <w:shd w:val="clear" w:color="auto" w:fill="auto"/>
          </w:tcPr>
          <w:p w14:paraId="3D27BC57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3C661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8711A8A" w14:textId="77777777" w:rsidR="00595822" w:rsidRPr="00C20284" w:rsidRDefault="00595822" w:rsidP="0011754C">
            <w:pPr>
              <w:pStyle w:val="block"/>
              <w:tabs>
                <w:tab w:val="decimal" w:pos="844"/>
              </w:tabs>
              <w:spacing w:after="0" w:line="240" w:lineRule="auto"/>
              <w:ind w:left="14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C202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6" w:type="dxa"/>
            <w:shd w:val="clear" w:color="auto" w:fill="auto"/>
            <w:vAlign w:val="bottom"/>
          </w:tcPr>
          <w:p w14:paraId="6613FE2A" w14:textId="77777777" w:rsidR="00595822" w:rsidRPr="00C20284" w:rsidRDefault="00595822" w:rsidP="00F03164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44" w:type="dxa"/>
            <w:gridSpan w:val="3"/>
            <w:shd w:val="clear" w:color="auto" w:fill="auto"/>
            <w:vAlign w:val="bottom"/>
          </w:tcPr>
          <w:p w14:paraId="280A8FE3" w14:textId="77777777" w:rsidR="00595822" w:rsidRPr="00C20284" w:rsidRDefault="00595822" w:rsidP="0011754C">
            <w:pPr>
              <w:pStyle w:val="block"/>
              <w:tabs>
                <w:tab w:val="decimal" w:pos="961"/>
              </w:tabs>
              <w:spacing w:after="0" w:line="240" w:lineRule="auto"/>
              <w:ind w:left="-90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C202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(</w:t>
            </w:r>
            <w:r w:rsidRPr="009711B9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8</w:t>
            </w:r>
            <w:r w:rsidRPr="00C202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="003C6613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4</w:t>
            </w:r>
            <w:r w:rsidRPr="009711B9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60</w:t>
            </w:r>
            <w:r w:rsidRPr="00C202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83ED041" w14:textId="77777777" w:rsidR="00595822" w:rsidRPr="00C20284" w:rsidRDefault="00595822" w:rsidP="00F03164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293" w:type="dxa"/>
            <w:gridSpan w:val="3"/>
            <w:shd w:val="clear" w:color="auto" w:fill="auto"/>
            <w:vAlign w:val="bottom"/>
          </w:tcPr>
          <w:p w14:paraId="5CC830D1" w14:textId="77777777" w:rsidR="00595822" w:rsidRPr="00C20284" w:rsidRDefault="00595822" w:rsidP="0011754C">
            <w:pPr>
              <w:pStyle w:val="block"/>
              <w:tabs>
                <w:tab w:val="decimal" w:pos="883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C202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(</w:t>
            </w:r>
            <w:r w:rsidRPr="009711B9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8</w:t>
            </w:r>
            <w:r w:rsidRPr="00C202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Pr="009711B9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398</w:t>
            </w:r>
            <w:r w:rsidRPr="00C202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0705AEA7" w14:textId="77777777" w:rsidR="00595822" w:rsidRPr="00C20284" w:rsidRDefault="00595822" w:rsidP="00F03164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895" w:type="dxa"/>
            <w:gridSpan w:val="3"/>
            <w:shd w:val="clear" w:color="auto" w:fill="auto"/>
            <w:vAlign w:val="bottom"/>
          </w:tcPr>
          <w:p w14:paraId="0009DF4A" w14:textId="77777777" w:rsidR="00595822" w:rsidRPr="00C20284" w:rsidRDefault="00595822" w:rsidP="0011754C">
            <w:pPr>
              <w:pStyle w:val="block"/>
              <w:tabs>
                <w:tab w:val="decimal" w:pos="727"/>
              </w:tabs>
              <w:spacing w:after="0" w:line="240" w:lineRule="auto"/>
              <w:ind w:left="-106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C202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(</w:t>
            </w:r>
            <w:r w:rsidRPr="009711B9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965</w:t>
            </w:r>
            <w:r w:rsidRPr="00C202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15C7CA37" w14:textId="77777777" w:rsidR="00595822" w:rsidRPr="00C20284" w:rsidRDefault="00595822" w:rsidP="00F03164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88" w:type="dxa"/>
            <w:gridSpan w:val="4"/>
            <w:shd w:val="clear" w:color="auto" w:fill="auto"/>
            <w:vAlign w:val="bottom"/>
          </w:tcPr>
          <w:p w14:paraId="2CA55987" w14:textId="77777777" w:rsidR="00595822" w:rsidRPr="00C20284" w:rsidRDefault="00595822" w:rsidP="00F03164">
            <w:pPr>
              <w:pStyle w:val="block"/>
              <w:tabs>
                <w:tab w:val="decimal" w:pos="873"/>
              </w:tabs>
              <w:spacing w:after="0" w:line="240" w:lineRule="auto"/>
              <w:ind w:left="-102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C202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E68645B" w14:textId="77777777" w:rsidR="00595822" w:rsidRPr="00C20284" w:rsidRDefault="00595822" w:rsidP="00F03164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65DED64A" w14:textId="77777777" w:rsidR="00595822" w:rsidRPr="00C20284" w:rsidRDefault="00595822" w:rsidP="0011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1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2028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(</w:t>
            </w:r>
            <w:r w:rsidRPr="009711B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17</w:t>
            </w:r>
            <w:r w:rsidRPr="00C2028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823</w:t>
            </w:r>
            <w:r w:rsidRPr="00C2028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</w:tr>
      <w:tr w:rsidR="00595822" w:rsidRPr="00C20284" w14:paraId="687B6345" w14:textId="77777777" w:rsidTr="0011754C">
        <w:trPr>
          <w:trHeight w:hRule="exact" w:val="376"/>
        </w:trPr>
        <w:tc>
          <w:tcPr>
            <w:tcW w:w="2340" w:type="dxa"/>
            <w:shd w:val="clear" w:color="auto" w:fill="auto"/>
          </w:tcPr>
          <w:p w14:paraId="2F682797" w14:textId="77777777" w:rsidR="00595822" w:rsidRPr="00367ADF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9C38EB1" w14:textId="77777777" w:rsidR="00595822" w:rsidRPr="00C20284" w:rsidRDefault="00595822" w:rsidP="0011754C">
            <w:pPr>
              <w:pStyle w:val="block"/>
              <w:tabs>
                <w:tab w:val="decimal" w:pos="844"/>
              </w:tabs>
              <w:spacing w:after="0" w:line="240" w:lineRule="auto"/>
              <w:ind w:left="14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6" w:type="dxa"/>
            <w:shd w:val="clear" w:color="auto" w:fill="auto"/>
            <w:vAlign w:val="bottom"/>
          </w:tcPr>
          <w:p w14:paraId="6E45F709" w14:textId="77777777" w:rsidR="00595822" w:rsidRPr="00C20284" w:rsidRDefault="00595822" w:rsidP="00F03164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44" w:type="dxa"/>
            <w:gridSpan w:val="3"/>
            <w:shd w:val="clear" w:color="auto" w:fill="auto"/>
            <w:vAlign w:val="bottom"/>
          </w:tcPr>
          <w:p w14:paraId="0D231334" w14:textId="77777777" w:rsidR="00595822" w:rsidRPr="00C20284" w:rsidRDefault="00595822" w:rsidP="0011754C">
            <w:pPr>
              <w:pStyle w:val="block"/>
              <w:tabs>
                <w:tab w:val="decimal" w:pos="961"/>
              </w:tabs>
              <w:spacing w:after="0" w:line="240" w:lineRule="auto"/>
              <w:ind w:left="-90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(631)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5A459FB" w14:textId="77777777" w:rsidR="00595822" w:rsidRPr="00C20284" w:rsidRDefault="00595822" w:rsidP="00F03164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293" w:type="dxa"/>
            <w:gridSpan w:val="3"/>
            <w:shd w:val="clear" w:color="auto" w:fill="auto"/>
            <w:vAlign w:val="bottom"/>
          </w:tcPr>
          <w:p w14:paraId="5D1CAC7A" w14:textId="77777777" w:rsidR="00595822" w:rsidRPr="00C20284" w:rsidRDefault="00595822" w:rsidP="0011754C">
            <w:pPr>
              <w:pStyle w:val="block"/>
              <w:tabs>
                <w:tab w:val="decimal" w:pos="883"/>
              </w:tabs>
              <w:spacing w:after="0" w:line="240" w:lineRule="auto"/>
              <w:ind w:left="-117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(637)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3011AA4D" w14:textId="77777777" w:rsidR="00595822" w:rsidRPr="00C20284" w:rsidRDefault="00595822" w:rsidP="00F03164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895" w:type="dxa"/>
            <w:gridSpan w:val="3"/>
            <w:shd w:val="clear" w:color="auto" w:fill="auto"/>
            <w:vAlign w:val="bottom"/>
          </w:tcPr>
          <w:p w14:paraId="30BF079E" w14:textId="77777777" w:rsidR="00595822" w:rsidRPr="00C20284" w:rsidRDefault="00595822" w:rsidP="0011754C">
            <w:pPr>
              <w:pStyle w:val="block"/>
              <w:tabs>
                <w:tab w:val="decimal" w:pos="727"/>
              </w:tabs>
              <w:spacing w:after="0" w:line="240" w:lineRule="auto"/>
              <w:ind w:left="-106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(36)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2B94025B" w14:textId="77777777" w:rsidR="00595822" w:rsidRPr="00C20284" w:rsidRDefault="00595822" w:rsidP="00F03164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88" w:type="dxa"/>
            <w:gridSpan w:val="4"/>
            <w:shd w:val="clear" w:color="auto" w:fill="auto"/>
            <w:vAlign w:val="bottom"/>
          </w:tcPr>
          <w:p w14:paraId="682B1B3F" w14:textId="77777777" w:rsidR="00595822" w:rsidRPr="00C20284" w:rsidRDefault="00595822" w:rsidP="00F03164">
            <w:pPr>
              <w:pStyle w:val="block"/>
              <w:tabs>
                <w:tab w:val="decimal" w:pos="873"/>
              </w:tabs>
              <w:spacing w:after="0" w:line="240" w:lineRule="auto"/>
              <w:ind w:left="-102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8C136F2" w14:textId="77777777" w:rsidR="00595822" w:rsidRPr="00C20284" w:rsidRDefault="00595822" w:rsidP="00F03164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0765D3CF" w14:textId="77777777" w:rsidR="00595822" w:rsidRPr="00C20284" w:rsidRDefault="00595822" w:rsidP="0011754C">
            <w:pPr>
              <w:pStyle w:val="block"/>
              <w:tabs>
                <w:tab w:val="decimal" w:pos="640"/>
              </w:tabs>
              <w:spacing w:after="0" w:line="240" w:lineRule="auto"/>
              <w:ind w:left="-101" w:right="-115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(1,30</w:t>
            </w:r>
            <w:r w:rsidR="003C661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)</w:t>
            </w:r>
          </w:p>
        </w:tc>
      </w:tr>
      <w:tr w:rsidR="009B1C93" w:rsidRPr="00C20284" w14:paraId="5111D174" w14:textId="77777777" w:rsidTr="0011754C">
        <w:trPr>
          <w:trHeight w:hRule="exact" w:val="376"/>
        </w:trPr>
        <w:tc>
          <w:tcPr>
            <w:tcW w:w="2340" w:type="dxa"/>
            <w:shd w:val="clear" w:color="auto" w:fill="auto"/>
          </w:tcPr>
          <w:p w14:paraId="609C3B4F" w14:textId="77777777" w:rsidR="00595822" w:rsidRPr="00367ADF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9C3F75" w14:textId="77777777" w:rsidR="00595822" w:rsidRPr="00C20284" w:rsidRDefault="00595822" w:rsidP="0011754C">
            <w:pPr>
              <w:pStyle w:val="block"/>
              <w:tabs>
                <w:tab w:val="decimal" w:pos="844"/>
              </w:tabs>
              <w:spacing w:after="0" w:line="240" w:lineRule="auto"/>
              <w:ind w:left="14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6" w:type="dxa"/>
            <w:shd w:val="clear" w:color="auto" w:fill="auto"/>
            <w:vAlign w:val="bottom"/>
          </w:tcPr>
          <w:p w14:paraId="593B4BB6" w14:textId="77777777" w:rsidR="00595822" w:rsidRPr="00C20284" w:rsidRDefault="00595822" w:rsidP="00F03164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4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D467A6" w14:textId="77777777" w:rsidR="00595822" w:rsidRPr="00C20284" w:rsidRDefault="00595822" w:rsidP="0011754C">
            <w:pPr>
              <w:pStyle w:val="block"/>
              <w:tabs>
                <w:tab w:val="decimal" w:pos="961"/>
              </w:tabs>
              <w:spacing w:after="0" w:line="240" w:lineRule="auto"/>
              <w:ind w:left="-90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10</w:t>
            </w:r>
            <w:r w:rsidR="003C661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9991FAD" w14:textId="77777777" w:rsidR="00595822" w:rsidRPr="00C20284" w:rsidRDefault="00595822" w:rsidP="00F03164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29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60F78E" w14:textId="77777777" w:rsidR="00595822" w:rsidRPr="00C20284" w:rsidRDefault="00595822" w:rsidP="0011754C">
            <w:pPr>
              <w:pStyle w:val="block"/>
              <w:tabs>
                <w:tab w:val="decimal" w:pos="883"/>
              </w:tabs>
              <w:spacing w:after="0" w:line="240" w:lineRule="auto"/>
              <w:ind w:left="-117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118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1D05D5E9" w14:textId="77777777" w:rsidR="00595822" w:rsidRPr="00C20284" w:rsidRDefault="00595822" w:rsidP="00F03164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895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EBFE86" w14:textId="77777777" w:rsidR="00595822" w:rsidRPr="00C20284" w:rsidRDefault="00595822" w:rsidP="0011754C">
            <w:pPr>
              <w:pStyle w:val="block"/>
              <w:tabs>
                <w:tab w:val="decimal" w:pos="727"/>
              </w:tabs>
              <w:spacing w:after="0" w:line="240" w:lineRule="auto"/>
              <w:ind w:left="-106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</w:t>
            </w:r>
            <w:r w:rsidR="003C661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0F901AF9" w14:textId="77777777" w:rsidR="00595822" w:rsidRPr="00C20284" w:rsidRDefault="00595822" w:rsidP="00F03164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88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677017" w14:textId="77777777" w:rsidR="00595822" w:rsidRPr="00C20284" w:rsidRDefault="00595822" w:rsidP="00F03164">
            <w:pPr>
              <w:pStyle w:val="block"/>
              <w:tabs>
                <w:tab w:val="decimal" w:pos="873"/>
              </w:tabs>
              <w:spacing w:after="0" w:line="240" w:lineRule="auto"/>
              <w:ind w:left="-102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943ED95" w14:textId="77777777" w:rsidR="00595822" w:rsidRPr="00C20284" w:rsidRDefault="00595822" w:rsidP="00F03164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FE550D" w14:textId="77777777" w:rsidR="00595822" w:rsidRPr="00C20284" w:rsidRDefault="00595822" w:rsidP="0011754C">
            <w:pPr>
              <w:pStyle w:val="block"/>
              <w:tabs>
                <w:tab w:val="decimal" w:pos="640"/>
              </w:tabs>
              <w:spacing w:after="0" w:line="240" w:lineRule="auto"/>
              <w:ind w:left="-101" w:right="-115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236</w:t>
            </w:r>
          </w:p>
        </w:tc>
      </w:tr>
      <w:tr w:rsidR="009B1C93" w:rsidRPr="00C20284" w14:paraId="1C68451C" w14:textId="77777777" w:rsidTr="0011754C">
        <w:trPr>
          <w:trHeight w:hRule="exact" w:val="376"/>
        </w:trPr>
        <w:tc>
          <w:tcPr>
            <w:tcW w:w="2340" w:type="dxa"/>
            <w:shd w:val="clear" w:color="auto" w:fill="auto"/>
          </w:tcPr>
          <w:p w14:paraId="339D2130" w14:textId="77777777" w:rsidR="00595822" w:rsidRPr="00367ADF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3C661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0F044F" w14:textId="77777777" w:rsidR="00595822" w:rsidRPr="004B52BB" w:rsidRDefault="00595822" w:rsidP="0011754C">
            <w:pPr>
              <w:pStyle w:val="block"/>
              <w:tabs>
                <w:tab w:val="decimal" w:pos="844"/>
              </w:tabs>
              <w:spacing w:after="0" w:line="240" w:lineRule="auto"/>
              <w:ind w:left="14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B52B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6" w:type="dxa"/>
            <w:shd w:val="clear" w:color="auto" w:fill="auto"/>
            <w:vAlign w:val="bottom"/>
          </w:tcPr>
          <w:p w14:paraId="11250452" w14:textId="77777777" w:rsidR="00595822" w:rsidRPr="004B52BB" w:rsidRDefault="00595822" w:rsidP="00F03164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4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238B6A" w14:textId="77777777" w:rsidR="00595822" w:rsidRPr="004B52BB" w:rsidRDefault="00595822" w:rsidP="0011754C">
            <w:pPr>
              <w:pStyle w:val="block"/>
              <w:tabs>
                <w:tab w:val="decimal" w:pos="961"/>
              </w:tabs>
              <w:spacing w:after="0" w:line="240" w:lineRule="auto"/>
              <w:ind w:left="-90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4B52BB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(8,987)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2A8423D" w14:textId="77777777" w:rsidR="00595822" w:rsidRPr="004B52BB" w:rsidRDefault="00595822" w:rsidP="00F03164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29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020B1B" w14:textId="77777777" w:rsidR="00595822" w:rsidRPr="004B52BB" w:rsidRDefault="00595822" w:rsidP="0011754C">
            <w:pPr>
              <w:pStyle w:val="block"/>
              <w:tabs>
                <w:tab w:val="decimal" w:pos="883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(8,917)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3570E8D8" w14:textId="77777777" w:rsidR="00595822" w:rsidRPr="004B52BB" w:rsidRDefault="00595822" w:rsidP="00F03164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8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A17EBC" w14:textId="77777777" w:rsidR="00595822" w:rsidRPr="004B52BB" w:rsidRDefault="00595822" w:rsidP="0011754C">
            <w:pPr>
              <w:pStyle w:val="block"/>
              <w:tabs>
                <w:tab w:val="decimal" w:pos="727"/>
              </w:tabs>
              <w:spacing w:after="0" w:line="240" w:lineRule="auto"/>
              <w:ind w:left="-106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(987)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1987CB17" w14:textId="77777777" w:rsidR="00595822" w:rsidRPr="004B52BB" w:rsidRDefault="00595822" w:rsidP="00F03164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18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86EE33" w14:textId="77777777" w:rsidR="00595822" w:rsidRPr="004B52BB" w:rsidRDefault="00595822" w:rsidP="00F03164">
            <w:pPr>
              <w:pStyle w:val="block"/>
              <w:tabs>
                <w:tab w:val="decimal" w:pos="873"/>
              </w:tabs>
              <w:spacing w:after="0" w:line="240" w:lineRule="auto"/>
              <w:ind w:left="-102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86CE0E3" w14:textId="77777777" w:rsidR="00595822" w:rsidRPr="004B52BB" w:rsidRDefault="00595822" w:rsidP="00F03164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FC2D72" w14:textId="77777777" w:rsidR="00595822" w:rsidRPr="004B52BB" w:rsidRDefault="00595822" w:rsidP="0011754C">
            <w:pPr>
              <w:pStyle w:val="block"/>
              <w:tabs>
                <w:tab w:val="decimal" w:pos="640"/>
              </w:tabs>
              <w:spacing w:after="0" w:line="240" w:lineRule="auto"/>
              <w:ind w:left="-101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(18,891)</w:t>
            </w:r>
          </w:p>
        </w:tc>
      </w:tr>
      <w:tr w:rsidR="009B1C93" w:rsidRPr="00C20284" w14:paraId="13DCD34D" w14:textId="77777777" w:rsidTr="0011754C">
        <w:trPr>
          <w:trHeight w:hRule="exact" w:val="376"/>
        </w:trPr>
        <w:tc>
          <w:tcPr>
            <w:tcW w:w="2340" w:type="dxa"/>
            <w:shd w:val="clear" w:color="auto" w:fill="auto"/>
          </w:tcPr>
          <w:p w14:paraId="672FFCB7" w14:textId="77777777" w:rsidR="00595822" w:rsidRPr="00C20284" w:rsidRDefault="00595822" w:rsidP="000D7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 w:firstLine="7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FEE581" w14:textId="77777777" w:rsidR="00595822" w:rsidRPr="004B52BB" w:rsidRDefault="00595822" w:rsidP="00230923">
            <w:pPr>
              <w:pStyle w:val="block"/>
              <w:tabs>
                <w:tab w:val="decimal" w:pos="802"/>
                <w:tab w:val="decimal" w:pos="84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6" w:type="dxa"/>
            <w:shd w:val="clear" w:color="auto" w:fill="auto"/>
            <w:vAlign w:val="bottom"/>
          </w:tcPr>
          <w:p w14:paraId="6BB7445A" w14:textId="77777777" w:rsidR="00595822" w:rsidRPr="004B52BB" w:rsidRDefault="00595822" w:rsidP="00F03164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4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C61D44" w14:textId="77777777" w:rsidR="00595822" w:rsidRPr="004B52BB" w:rsidRDefault="00595822" w:rsidP="00F03164">
            <w:pPr>
              <w:pStyle w:val="block"/>
              <w:tabs>
                <w:tab w:val="decimal" w:pos="869"/>
              </w:tabs>
              <w:spacing w:after="0" w:line="240" w:lineRule="auto"/>
              <w:ind w:left="-90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7B5D9B2E" w14:textId="77777777" w:rsidR="00595822" w:rsidRPr="004B52BB" w:rsidRDefault="00595822" w:rsidP="00F03164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293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17400D" w14:textId="77777777" w:rsidR="00595822" w:rsidRDefault="00595822" w:rsidP="00F03164">
            <w:pPr>
              <w:pStyle w:val="block"/>
              <w:tabs>
                <w:tab w:val="decimal" w:pos="798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040114CF" w14:textId="77777777" w:rsidR="00595822" w:rsidRPr="004B52BB" w:rsidRDefault="00595822" w:rsidP="00F03164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895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87F3C2" w14:textId="77777777" w:rsidR="00595822" w:rsidRDefault="00595822" w:rsidP="00F03164">
            <w:pPr>
              <w:pStyle w:val="block"/>
              <w:tabs>
                <w:tab w:val="decimal" w:pos="794"/>
              </w:tabs>
              <w:spacing w:after="0" w:line="240" w:lineRule="auto"/>
              <w:ind w:left="-106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529F39E9" w14:textId="77777777" w:rsidR="00595822" w:rsidRPr="004B52BB" w:rsidRDefault="00595822" w:rsidP="00F03164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188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7D70B8" w14:textId="77777777" w:rsidR="00595822" w:rsidRDefault="00595822" w:rsidP="00F03164">
            <w:pPr>
              <w:pStyle w:val="block"/>
              <w:tabs>
                <w:tab w:val="decimal" w:pos="873"/>
              </w:tabs>
              <w:spacing w:after="0" w:line="240" w:lineRule="auto"/>
              <w:ind w:left="-102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045A0ADB" w14:textId="77777777" w:rsidR="00595822" w:rsidRPr="004B52BB" w:rsidRDefault="00595822" w:rsidP="00F03164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5F1607" w14:textId="77777777" w:rsidR="00595822" w:rsidRDefault="00595822" w:rsidP="00F03164">
            <w:pPr>
              <w:pStyle w:val="block"/>
              <w:tabs>
                <w:tab w:val="decimal" w:pos="791"/>
              </w:tabs>
              <w:spacing w:after="0" w:line="240" w:lineRule="auto"/>
              <w:ind w:left="-101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</w:tr>
    </w:tbl>
    <w:p w14:paraId="3098E348" w14:textId="77777777" w:rsidR="006B5AEB" w:rsidRPr="00C20284" w:rsidRDefault="006B5AEB" w:rsidP="006B5AEB">
      <w:pPr>
        <w:pStyle w:val="acctmergecolhdg"/>
        <w:tabs>
          <w:tab w:val="left" w:pos="630"/>
        </w:tabs>
        <w:spacing w:line="240" w:lineRule="auto"/>
        <w:ind w:left="540" w:hanging="549"/>
        <w:jc w:val="both"/>
        <w:rPr>
          <w:rFonts w:ascii="Angsana New" w:hAnsi="Angsana New"/>
          <w:b w:val="0"/>
          <w:bCs/>
          <w:sz w:val="30"/>
          <w:szCs w:val="30"/>
          <w:lang w:bidi="th-TH"/>
        </w:rPr>
      </w:pPr>
      <w:r w:rsidRPr="009711B9">
        <w:rPr>
          <w:rFonts w:ascii="Angsana New" w:hAnsi="Angsana New"/>
          <w:sz w:val="30"/>
          <w:szCs w:val="30"/>
          <w:lang w:val="en-US"/>
        </w:rPr>
        <w:lastRenderedPageBreak/>
        <w:t>1</w:t>
      </w:r>
      <w:r>
        <w:rPr>
          <w:rFonts w:ascii="Angsana New" w:hAnsi="Angsana New"/>
          <w:sz w:val="30"/>
          <w:szCs w:val="30"/>
          <w:lang w:val="en-US"/>
        </w:rPr>
        <w:t>4</w:t>
      </w:r>
      <w:r w:rsidRPr="00C20284">
        <w:rPr>
          <w:rFonts w:ascii="Angsana New" w:hAnsi="Angsana New"/>
          <w:b w:val="0"/>
          <w:bCs/>
          <w:sz w:val="30"/>
          <w:szCs w:val="30"/>
        </w:rPr>
        <w:tab/>
      </w:r>
      <w:r>
        <w:rPr>
          <w:rFonts w:ascii="Angsana New" w:hAnsi="Angsana New"/>
          <w:b w:val="0"/>
          <w:bCs/>
          <w:sz w:val="30"/>
          <w:szCs w:val="30"/>
        </w:rPr>
        <w:t xml:space="preserve"> </w:t>
      </w:r>
      <w:r w:rsidRPr="00C20284">
        <w:rPr>
          <w:rFonts w:ascii="Angsana New" w:hAnsi="Angsana New"/>
          <w:b w:val="0"/>
          <w:bCs/>
          <w:sz w:val="30"/>
          <w:szCs w:val="30"/>
          <w:cs/>
          <w:lang w:bidi="th-TH"/>
        </w:rPr>
        <w:t>ที่ดิน อาคารและอุปกรณ์</w:t>
      </w:r>
      <w:r w:rsidRPr="00C20284">
        <w:rPr>
          <w:rFonts w:ascii="Angsana New" w:hAnsi="Angsana New"/>
          <w:b w:val="0"/>
          <w:bCs/>
          <w:sz w:val="30"/>
          <w:szCs w:val="30"/>
          <w:lang w:bidi="th-TH"/>
        </w:rPr>
        <w:t xml:space="preserve"> </w:t>
      </w:r>
      <w:r w:rsidRPr="00C20284">
        <w:rPr>
          <w:rFonts w:ascii="Angsana New" w:hAnsi="Angsana New"/>
          <w:b w:val="0"/>
          <w:bCs/>
          <w:sz w:val="30"/>
          <w:szCs w:val="30"/>
          <w:cs/>
          <w:lang w:bidi="th-TH"/>
        </w:rPr>
        <w:t>(ต่อ)</w:t>
      </w:r>
    </w:p>
    <w:tbl>
      <w:tblPr>
        <w:tblW w:w="10341" w:type="dxa"/>
        <w:tblInd w:w="-81" w:type="dxa"/>
        <w:tblLayout w:type="fixed"/>
        <w:tblLook w:val="01E0" w:firstRow="1" w:lastRow="1" w:firstColumn="1" w:lastColumn="1" w:noHBand="0" w:noVBand="0"/>
      </w:tblPr>
      <w:tblGrid>
        <w:gridCol w:w="2322"/>
        <w:gridCol w:w="1095"/>
        <w:gridCol w:w="276"/>
        <w:gridCol w:w="86"/>
        <w:gridCol w:w="237"/>
        <w:gridCol w:w="1015"/>
        <w:gridCol w:w="237"/>
        <w:gridCol w:w="115"/>
        <w:gridCol w:w="277"/>
        <w:gridCol w:w="901"/>
        <w:gridCol w:w="275"/>
        <w:gridCol w:w="78"/>
        <w:gridCol w:w="266"/>
        <w:gridCol w:w="551"/>
        <w:gridCol w:w="266"/>
        <w:gridCol w:w="11"/>
        <w:gridCol w:w="80"/>
        <w:gridCol w:w="272"/>
        <w:gridCol w:w="825"/>
        <w:gridCol w:w="237"/>
        <w:gridCol w:w="919"/>
      </w:tblGrid>
      <w:tr w:rsidR="00F92B3F" w:rsidRPr="00C20284" w14:paraId="35AC90CE" w14:textId="77777777" w:rsidTr="0011754C">
        <w:trPr>
          <w:trHeight w:hRule="exact" w:val="376"/>
        </w:trPr>
        <w:tc>
          <w:tcPr>
            <w:tcW w:w="2322" w:type="dxa"/>
          </w:tcPr>
          <w:p w14:paraId="23A9BF9C" w14:textId="77777777" w:rsidR="00F92B3F" w:rsidRPr="00C20284" w:rsidRDefault="00F92B3F" w:rsidP="00823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57" w:type="dxa"/>
            <w:gridSpan w:val="3"/>
            <w:shd w:val="clear" w:color="auto" w:fill="auto"/>
            <w:vAlign w:val="bottom"/>
          </w:tcPr>
          <w:p w14:paraId="42288935" w14:textId="77777777" w:rsidR="00F92B3F" w:rsidRPr="00C20284" w:rsidRDefault="00F92B3F" w:rsidP="008237B7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28247F50" w14:textId="77777777" w:rsidR="00F92B3F" w:rsidRPr="00C20284" w:rsidRDefault="00F92B3F" w:rsidP="008237B7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7" w:type="dxa"/>
            <w:gridSpan w:val="3"/>
            <w:shd w:val="clear" w:color="auto" w:fill="auto"/>
            <w:vAlign w:val="bottom"/>
          </w:tcPr>
          <w:p w14:paraId="1B34D75D" w14:textId="77777777" w:rsidR="00F92B3F" w:rsidRPr="00C20284" w:rsidRDefault="00F92B3F" w:rsidP="008237B7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7" w:type="dxa"/>
            <w:shd w:val="clear" w:color="auto" w:fill="auto"/>
            <w:vAlign w:val="bottom"/>
          </w:tcPr>
          <w:p w14:paraId="5536C035" w14:textId="77777777" w:rsidR="00F92B3F" w:rsidRPr="00C20284" w:rsidRDefault="00F92B3F" w:rsidP="008237B7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  <w:gridSpan w:val="3"/>
            <w:shd w:val="clear" w:color="auto" w:fill="auto"/>
            <w:vAlign w:val="bottom"/>
          </w:tcPr>
          <w:p w14:paraId="30789EA7" w14:textId="77777777" w:rsidR="00F92B3F" w:rsidRPr="00C20284" w:rsidRDefault="00F92B3F" w:rsidP="008237B7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1E6B27A4" w14:textId="77777777" w:rsidR="00F92B3F" w:rsidRPr="00C20284" w:rsidRDefault="00F92B3F" w:rsidP="008237B7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gridSpan w:val="4"/>
            <w:shd w:val="clear" w:color="auto" w:fill="auto"/>
            <w:vAlign w:val="bottom"/>
          </w:tcPr>
          <w:p w14:paraId="0FDC702F" w14:textId="77777777" w:rsidR="00F92B3F" w:rsidRPr="00C20284" w:rsidRDefault="00F92B3F" w:rsidP="008237B7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16C877FE" w14:textId="77777777" w:rsidR="00F92B3F" w:rsidRPr="00C20284" w:rsidRDefault="00F92B3F" w:rsidP="008237B7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1" w:type="dxa"/>
            <w:gridSpan w:val="3"/>
            <w:shd w:val="clear" w:color="auto" w:fill="auto"/>
          </w:tcPr>
          <w:p w14:paraId="23B0189A" w14:textId="77777777" w:rsidR="00F92B3F" w:rsidRPr="00C20284" w:rsidRDefault="00F92B3F" w:rsidP="00823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(หน่วย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ล้านบาท)</w:t>
            </w:r>
          </w:p>
        </w:tc>
      </w:tr>
      <w:tr w:rsidR="00F92B3F" w:rsidRPr="00C20284" w14:paraId="3944C7C1" w14:textId="77777777" w:rsidTr="0011754C">
        <w:trPr>
          <w:trHeight w:hRule="exact" w:val="376"/>
        </w:trPr>
        <w:tc>
          <w:tcPr>
            <w:tcW w:w="2322" w:type="dxa"/>
            <w:shd w:val="clear" w:color="auto" w:fill="auto"/>
          </w:tcPr>
          <w:p w14:paraId="383C05E7" w14:textId="77777777" w:rsidR="00F92B3F" w:rsidRPr="00C20284" w:rsidRDefault="00F92B3F" w:rsidP="00823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20284">
              <w:br w:type="page"/>
            </w:r>
          </w:p>
        </w:tc>
        <w:tc>
          <w:tcPr>
            <w:tcW w:w="8019" w:type="dxa"/>
            <w:gridSpan w:val="20"/>
            <w:tcBorders>
              <w:bottom w:val="single" w:sz="4" w:space="0" w:color="auto"/>
            </w:tcBorders>
            <w:shd w:val="clear" w:color="auto" w:fill="auto"/>
          </w:tcPr>
          <w:p w14:paraId="71BB4B4D" w14:textId="77777777" w:rsidR="00F92B3F" w:rsidRPr="00C20284" w:rsidRDefault="00F92B3F" w:rsidP="00823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7" w:right="-9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2B3F" w:rsidRPr="00C20284" w14:paraId="03D8C90A" w14:textId="77777777" w:rsidTr="0011754C">
        <w:trPr>
          <w:trHeight w:hRule="exact" w:val="376"/>
        </w:trPr>
        <w:tc>
          <w:tcPr>
            <w:tcW w:w="2322" w:type="dxa"/>
            <w:shd w:val="clear" w:color="auto" w:fill="auto"/>
          </w:tcPr>
          <w:p w14:paraId="1EAFF77B" w14:textId="77777777" w:rsidR="00F92B3F" w:rsidRPr="00C20284" w:rsidRDefault="00F92B3F" w:rsidP="00823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6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B5DE48" w14:textId="77777777" w:rsidR="00F92B3F" w:rsidRPr="00C20284" w:rsidRDefault="00F92B3F" w:rsidP="008237B7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1D5DA0" w14:textId="77777777" w:rsidR="00F92B3F" w:rsidRPr="00C20284" w:rsidRDefault="00F92B3F" w:rsidP="008237B7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9DAB6E" w14:textId="77777777" w:rsidR="00F92B3F" w:rsidRPr="00C20284" w:rsidRDefault="00F92B3F" w:rsidP="008237B7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อาคาร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C64872" w14:textId="77777777" w:rsidR="00F92B3F" w:rsidRPr="00C20284" w:rsidRDefault="00F92B3F" w:rsidP="008237B7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D5FAB4" w14:textId="77777777" w:rsidR="00F92B3F" w:rsidRPr="00C20284" w:rsidRDefault="00F92B3F" w:rsidP="008237B7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FFBB8E" w14:textId="77777777" w:rsidR="00F92B3F" w:rsidRPr="00C20284" w:rsidRDefault="00F92B3F" w:rsidP="008237B7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5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CB3392" w14:textId="77777777" w:rsidR="00F92B3F" w:rsidRPr="00C20284" w:rsidRDefault="00F92B3F" w:rsidP="008237B7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861A9D" w14:textId="77777777" w:rsidR="00F92B3F" w:rsidRPr="00C20284" w:rsidRDefault="00F92B3F" w:rsidP="008237B7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B7EA2D" w14:textId="77777777" w:rsidR="00F92B3F" w:rsidRPr="00C20284" w:rsidRDefault="00F92B3F" w:rsidP="008237B7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9FA4D3" w14:textId="77777777" w:rsidR="00F92B3F" w:rsidRPr="00C20284" w:rsidRDefault="00F92B3F" w:rsidP="008237B7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8322BF" w14:textId="77777777" w:rsidR="00F92B3F" w:rsidRPr="00C20284" w:rsidRDefault="00F92B3F" w:rsidP="008237B7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F92B3F" w:rsidRPr="00C20284" w14:paraId="260FF997" w14:textId="77777777" w:rsidTr="0011754C">
        <w:trPr>
          <w:trHeight w:hRule="exact" w:val="376"/>
        </w:trPr>
        <w:tc>
          <w:tcPr>
            <w:tcW w:w="2322" w:type="dxa"/>
            <w:shd w:val="clear" w:color="auto" w:fill="auto"/>
          </w:tcPr>
          <w:p w14:paraId="2EA53B55" w14:textId="77777777" w:rsidR="00F92B3F" w:rsidRPr="00C20284" w:rsidRDefault="00F92B3F" w:rsidP="00823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6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13E1F649" w14:textId="77777777" w:rsidR="00F92B3F" w:rsidRPr="00C20284" w:rsidRDefault="00F92B3F" w:rsidP="008237B7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6" w:type="dxa"/>
            <w:shd w:val="clear" w:color="auto" w:fill="auto"/>
            <w:vAlign w:val="bottom"/>
          </w:tcPr>
          <w:p w14:paraId="5EB21028" w14:textId="77777777" w:rsidR="00F92B3F" w:rsidRPr="00C20284" w:rsidRDefault="00F92B3F" w:rsidP="008237B7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  <w:gridSpan w:val="3"/>
            <w:shd w:val="clear" w:color="auto" w:fill="auto"/>
            <w:vAlign w:val="bottom"/>
          </w:tcPr>
          <w:p w14:paraId="7022ACDD" w14:textId="77777777" w:rsidR="00F92B3F" w:rsidRPr="00C20284" w:rsidRDefault="00F92B3F" w:rsidP="008237B7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ส่วนปรับปรุง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D4E8E6C" w14:textId="77777777" w:rsidR="00F92B3F" w:rsidRPr="00C20284" w:rsidRDefault="00F92B3F" w:rsidP="008237B7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gridSpan w:val="3"/>
            <w:shd w:val="clear" w:color="auto" w:fill="auto"/>
            <w:vAlign w:val="bottom"/>
          </w:tcPr>
          <w:p w14:paraId="49BAB40E" w14:textId="77777777" w:rsidR="00F92B3F" w:rsidRPr="00C20284" w:rsidRDefault="00F92B3F" w:rsidP="008237B7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1A9A4971" w14:textId="77777777" w:rsidR="00F92B3F" w:rsidRPr="00C20284" w:rsidRDefault="00F92B3F" w:rsidP="008237B7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5" w:type="dxa"/>
            <w:gridSpan w:val="3"/>
            <w:shd w:val="clear" w:color="auto" w:fill="auto"/>
            <w:vAlign w:val="bottom"/>
          </w:tcPr>
          <w:p w14:paraId="2C002B0D" w14:textId="77777777" w:rsidR="00F92B3F" w:rsidRPr="00C20284" w:rsidRDefault="00F92B3F" w:rsidP="008237B7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1D8051A4" w14:textId="77777777" w:rsidR="00F92B3F" w:rsidRPr="00C20284" w:rsidRDefault="00F92B3F" w:rsidP="008237B7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gridSpan w:val="3"/>
            <w:shd w:val="clear" w:color="auto" w:fill="auto"/>
            <w:vAlign w:val="bottom"/>
          </w:tcPr>
          <w:p w14:paraId="5EC8B1BB" w14:textId="77777777" w:rsidR="00F92B3F" w:rsidRPr="00C20284" w:rsidRDefault="00F92B3F" w:rsidP="008237B7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45732C4" w14:textId="77777777" w:rsidR="00F92B3F" w:rsidRPr="00C20284" w:rsidRDefault="00F92B3F" w:rsidP="008237B7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9" w:type="dxa"/>
            <w:shd w:val="clear" w:color="auto" w:fill="auto"/>
            <w:vAlign w:val="bottom"/>
          </w:tcPr>
          <w:p w14:paraId="30436F42" w14:textId="77777777" w:rsidR="00F92B3F" w:rsidRPr="00C20284" w:rsidRDefault="00F92B3F" w:rsidP="008237B7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F92B3F" w:rsidRPr="00C20284" w14:paraId="1E670771" w14:textId="77777777" w:rsidTr="0011754C">
        <w:trPr>
          <w:trHeight w:hRule="exact" w:val="376"/>
        </w:trPr>
        <w:tc>
          <w:tcPr>
            <w:tcW w:w="2322" w:type="dxa"/>
            <w:shd w:val="clear" w:color="auto" w:fill="auto"/>
          </w:tcPr>
          <w:p w14:paraId="4DE6DBB0" w14:textId="77777777" w:rsidR="00F92B3F" w:rsidRPr="00C20284" w:rsidRDefault="00F92B3F" w:rsidP="00823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6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2C86D3DE" w14:textId="77777777" w:rsidR="00F92B3F" w:rsidRPr="00C20284" w:rsidRDefault="00F92B3F" w:rsidP="008237B7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6" w:type="dxa"/>
            <w:shd w:val="clear" w:color="auto" w:fill="auto"/>
            <w:vAlign w:val="bottom"/>
          </w:tcPr>
          <w:p w14:paraId="4B7AB8D3" w14:textId="77777777" w:rsidR="00F92B3F" w:rsidRPr="00C20284" w:rsidRDefault="00F92B3F" w:rsidP="008237B7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  <w:gridSpan w:val="3"/>
            <w:shd w:val="clear" w:color="auto" w:fill="auto"/>
            <w:vAlign w:val="bottom"/>
          </w:tcPr>
          <w:p w14:paraId="3E1153F0" w14:textId="77777777" w:rsidR="00F92B3F" w:rsidRPr="00C20284" w:rsidRDefault="00F92B3F" w:rsidP="008237B7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อาคารและ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9CDFD7F" w14:textId="77777777" w:rsidR="00F92B3F" w:rsidRPr="00C20284" w:rsidRDefault="00F92B3F" w:rsidP="008237B7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gridSpan w:val="3"/>
            <w:shd w:val="clear" w:color="auto" w:fill="auto"/>
            <w:vAlign w:val="bottom"/>
          </w:tcPr>
          <w:p w14:paraId="2E82CCC7" w14:textId="77777777" w:rsidR="00F92B3F" w:rsidRPr="00C20284" w:rsidRDefault="00F92B3F" w:rsidP="008237B7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เครื่องจักร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6AF6A763" w14:textId="77777777" w:rsidR="00F92B3F" w:rsidRPr="00C20284" w:rsidRDefault="00F92B3F" w:rsidP="008237B7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5" w:type="dxa"/>
            <w:gridSpan w:val="3"/>
            <w:shd w:val="clear" w:color="auto" w:fill="auto"/>
            <w:vAlign w:val="bottom"/>
          </w:tcPr>
          <w:p w14:paraId="13806A8B" w14:textId="77777777" w:rsidR="00F92B3F" w:rsidRPr="00C20284" w:rsidRDefault="00F92B3F" w:rsidP="008237B7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4084076D" w14:textId="77777777" w:rsidR="00F92B3F" w:rsidRPr="00C20284" w:rsidRDefault="00F92B3F" w:rsidP="008237B7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gridSpan w:val="3"/>
            <w:shd w:val="clear" w:color="auto" w:fill="auto"/>
            <w:vAlign w:val="bottom"/>
          </w:tcPr>
          <w:p w14:paraId="241DAB87" w14:textId="77777777" w:rsidR="00F92B3F" w:rsidRPr="00C20284" w:rsidRDefault="00F92B3F" w:rsidP="008237B7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ระหว่าง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14A2619" w14:textId="77777777" w:rsidR="00F92B3F" w:rsidRPr="00C20284" w:rsidRDefault="00F92B3F" w:rsidP="008237B7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9" w:type="dxa"/>
            <w:shd w:val="clear" w:color="auto" w:fill="auto"/>
            <w:vAlign w:val="bottom"/>
          </w:tcPr>
          <w:p w14:paraId="34A44E92" w14:textId="77777777" w:rsidR="00F92B3F" w:rsidRPr="00C20284" w:rsidRDefault="00F92B3F" w:rsidP="008237B7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F92B3F" w:rsidRPr="00C20284" w14:paraId="5AB50A37" w14:textId="77777777" w:rsidTr="0011754C">
        <w:trPr>
          <w:trHeight w:hRule="exact" w:val="376"/>
        </w:trPr>
        <w:tc>
          <w:tcPr>
            <w:tcW w:w="2322" w:type="dxa"/>
            <w:shd w:val="clear" w:color="auto" w:fill="auto"/>
          </w:tcPr>
          <w:p w14:paraId="719529B4" w14:textId="77777777" w:rsidR="00F92B3F" w:rsidRPr="00C20284" w:rsidRDefault="00F92B3F" w:rsidP="00823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6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026DCC51" w14:textId="77777777" w:rsidR="00F92B3F" w:rsidRPr="00C20284" w:rsidRDefault="00F92B3F" w:rsidP="008237B7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6" w:type="dxa"/>
            <w:shd w:val="clear" w:color="auto" w:fill="auto"/>
            <w:vAlign w:val="bottom"/>
          </w:tcPr>
          <w:p w14:paraId="4943DE85" w14:textId="77777777" w:rsidR="00F92B3F" w:rsidRPr="00C20284" w:rsidRDefault="00F92B3F" w:rsidP="008237B7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  <w:gridSpan w:val="3"/>
            <w:shd w:val="clear" w:color="auto" w:fill="auto"/>
            <w:vAlign w:val="bottom"/>
          </w:tcPr>
          <w:p w14:paraId="4BBC7CC5" w14:textId="77777777" w:rsidR="00F92B3F" w:rsidRPr="00C20284" w:rsidRDefault="00F92B3F" w:rsidP="008237B7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ระบบ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90B63FD" w14:textId="77777777" w:rsidR="00F92B3F" w:rsidRPr="00C20284" w:rsidRDefault="00F92B3F" w:rsidP="008237B7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gridSpan w:val="3"/>
            <w:shd w:val="clear" w:color="auto" w:fill="auto"/>
            <w:vAlign w:val="bottom"/>
          </w:tcPr>
          <w:p w14:paraId="6507B341" w14:textId="77777777" w:rsidR="00F92B3F" w:rsidRPr="00C20284" w:rsidRDefault="00F92B3F" w:rsidP="008237B7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และ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7374B65A" w14:textId="77777777" w:rsidR="00F92B3F" w:rsidRPr="00C20284" w:rsidRDefault="00F92B3F" w:rsidP="008237B7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5" w:type="dxa"/>
            <w:gridSpan w:val="3"/>
            <w:shd w:val="clear" w:color="auto" w:fill="auto"/>
            <w:vAlign w:val="bottom"/>
          </w:tcPr>
          <w:p w14:paraId="5F84908E" w14:textId="77777777" w:rsidR="00F92B3F" w:rsidRPr="00C20284" w:rsidRDefault="00F92B3F" w:rsidP="008237B7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7BAA8D25" w14:textId="77777777" w:rsidR="00F92B3F" w:rsidRPr="00C20284" w:rsidRDefault="00F92B3F" w:rsidP="008237B7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gridSpan w:val="3"/>
            <w:shd w:val="clear" w:color="auto" w:fill="auto"/>
            <w:vAlign w:val="bottom"/>
          </w:tcPr>
          <w:p w14:paraId="58F5C46B" w14:textId="77777777" w:rsidR="00F92B3F" w:rsidRPr="00C20284" w:rsidRDefault="00F92B3F" w:rsidP="008237B7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การก่อสร้าง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77D2000" w14:textId="77777777" w:rsidR="00F92B3F" w:rsidRPr="00C20284" w:rsidRDefault="00F92B3F" w:rsidP="008237B7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9" w:type="dxa"/>
            <w:shd w:val="clear" w:color="auto" w:fill="auto"/>
            <w:vAlign w:val="bottom"/>
          </w:tcPr>
          <w:p w14:paraId="464185C1" w14:textId="77777777" w:rsidR="00F92B3F" w:rsidRPr="00C20284" w:rsidRDefault="00F92B3F" w:rsidP="008237B7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9B1C93" w:rsidRPr="00C20284" w14:paraId="71A76596" w14:textId="77777777" w:rsidTr="0011754C">
        <w:trPr>
          <w:trHeight w:hRule="exact" w:val="376"/>
        </w:trPr>
        <w:tc>
          <w:tcPr>
            <w:tcW w:w="2322" w:type="dxa"/>
            <w:shd w:val="clear" w:color="auto" w:fill="auto"/>
          </w:tcPr>
          <w:p w14:paraId="6E55B64C" w14:textId="77777777" w:rsidR="00F92B3F" w:rsidRPr="00C20284" w:rsidRDefault="00F92B3F" w:rsidP="00823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6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3F6509" w14:textId="77777777" w:rsidR="00F92B3F" w:rsidRPr="00C20284" w:rsidRDefault="00F92B3F" w:rsidP="008237B7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ที่ดิน</w:t>
            </w:r>
          </w:p>
        </w:tc>
        <w:tc>
          <w:tcPr>
            <w:tcW w:w="276" w:type="dxa"/>
            <w:shd w:val="clear" w:color="auto" w:fill="auto"/>
            <w:vAlign w:val="bottom"/>
          </w:tcPr>
          <w:p w14:paraId="40140BF9" w14:textId="77777777" w:rsidR="00F92B3F" w:rsidRPr="00C20284" w:rsidRDefault="00F92B3F" w:rsidP="008237B7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1C130A" w14:textId="77777777" w:rsidR="00F92B3F" w:rsidRPr="00C20284" w:rsidRDefault="00F92B3F" w:rsidP="008237B7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สาธารณูปโภค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C1360B1" w14:textId="77777777" w:rsidR="00F92B3F" w:rsidRPr="00C20284" w:rsidRDefault="00F92B3F" w:rsidP="008237B7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713C05" w14:textId="77777777" w:rsidR="00F92B3F" w:rsidRPr="00C20284" w:rsidRDefault="00F92B3F" w:rsidP="008237B7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อุปกรณ์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69185DDC" w14:textId="77777777" w:rsidR="00F92B3F" w:rsidRPr="00C20284" w:rsidRDefault="00F92B3F" w:rsidP="008237B7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5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D5BD27" w14:textId="77777777" w:rsidR="00F92B3F" w:rsidRPr="00C20284" w:rsidRDefault="00F92B3F" w:rsidP="008237B7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อื่นๆ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30C66127" w14:textId="77777777" w:rsidR="00F92B3F" w:rsidRPr="00C20284" w:rsidRDefault="00F92B3F" w:rsidP="008237B7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89E2CB" w14:textId="77777777" w:rsidR="00F92B3F" w:rsidRPr="00C20284" w:rsidRDefault="00F92B3F" w:rsidP="008237B7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และติดตั้ง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5CE667A" w14:textId="77777777" w:rsidR="00F92B3F" w:rsidRPr="00C20284" w:rsidRDefault="00F92B3F" w:rsidP="008237B7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3E4344" w14:textId="77777777" w:rsidR="00F92B3F" w:rsidRPr="00C20284" w:rsidRDefault="00F92B3F" w:rsidP="008237B7">
            <w:pPr>
              <w:pStyle w:val="block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9B1C93" w:rsidRPr="00C20284" w14:paraId="1A56676E" w14:textId="77777777" w:rsidTr="0011754C">
        <w:trPr>
          <w:trHeight w:hRule="exact" w:val="376"/>
        </w:trPr>
        <w:tc>
          <w:tcPr>
            <w:tcW w:w="2322" w:type="dxa"/>
            <w:shd w:val="clear" w:color="auto" w:fill="auto"/>
          </w:tcPr>
          <w:p w14:paraId="3DF11C2F" w14:textId="77777777" w:rsidR="00F92B3F" w:rsidRPr="00C20284" w:rsidRDefault="00F92B3F" w:rsidP="00823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0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D3181B" w14:textId="77777777" w:rsidR="00F92B3F" w:rsidRPr="00C20284" w:rsidRDefault="00F92B3F" w:rsidP="008237B7">
            <w:pPr>
              <w:pStyle w:val="block"/>
              <w:tabs>
                <w:tab w:val="decimal" w:pos="80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76" w:type="dxa"/>
            <w:shd w:val="clear" w:color="auto" w:fill="auto"/>
            <w:vAlign w:val="bottom"/>
          </w:tcPr>
          <w:p w14:paraId="6E50A643" w14:textId="77777777" w:rsidR="00F92B3F" w:rsidRPr="00C20284" w:rsidRDefault="00F92B3F" w:rsidP="008237B7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074C1B" w14:textId="77777777" w:rsidR="00F92B3F" w:rsidRPr="00C20284" w:rsidRDefault="00F92B3F" w:rsidP="008237B7">
            <w:pPr>
              <w:pStyle w:val="block"/>
              <w:tabs>
                <w:tab w:val="decimal" w:pos="869"/>
              </w:tabs>
              <w:spacing w:after="0" w:line="240" w:lineRule="auto"/>
              <w:ind w:left="-90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5DFF73B6" w14:textId="77777777" w:rsidR="00F92B3F" w:rsidRPr="00C20284" w:rsidRDefault="00F92B3F" w:rsidP="008237B7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293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06E708" w14:textId="77777777" w:rsidR="00F92B3F" w:rsidRPr="00C20284" w:rsidRDefault="00F92B3F" w:rsidP="008237B7">
            <w:pPr>
              <w:pStyle w:val="block"/>
              <w:tabs>
                <w:tab w:val="decimal" w:pos="798"/>
              </w:tabs>
              <w:spacing w:after="0" w:line="240" w:lineRule="auto"/>
              <w:ind w:left="0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1FD9F68C" w14:textId="77777777" w:rsidR="00F92B3F" w:rsidRPr="00C20284" w:rsidRDefault="00F92B3F" w:rsidP="008237B7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895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D42E22" w14:textId="77777777" w:rsidR="00F92B3F" w:rsidRPr="00C20284" w:rsidRDefault="00F92B3F" w:rsidP="008237B7">
            <w:pPr>
              <w:pStyle w:val="block"/>
              <w:tabs>
                <w:tab w:val="decimal" w:pos="794"/>
              </w:tabs>
              <w:spacing w:after="0" w:line="240" w:lineRule="auto"/>
              <w:ind w:left="-106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71FA7696" w14:textId="77777777" w:rsidR="00F92B3F" w:rsidRPr="00C20284" w:rsidRDefault="00F92B3F" w:rsidP="008237B7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88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A44716" w14:textId="77777777" w:rsidR="00F92B3F" w:rsidRPr="00C20284" w:rsidRDefault="00F92B3F" w:rsidP="008237B7">
            <w:pPr>
              <w:pStyle w:val="block"/>
              <w:tabs>
                <w:tab w:val="decimal" w:pos="873"/>
              </w:tabs>
              <w:spacing w:after="0" w:line="240" w:lineRule="auto"/>
              <w:ind w:left="-102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2947F4BB" w14:textId="77777777" w:rsidR="00F92B3F" w:rsidRPr="00C20284" w:rsidRDefault="00F92B3F" w:rsidP="008237B7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846653" w14:textId="77777777" w:rsidR="00F92B3F" w:rsidRPr="00C20284" w:rsidRDefault="00F92B3F" w:rsidP="00823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1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F92B3F" w:rsidRPr="00C20284" w14:paraId="7EA9BE82" w14:textId="77777777" w:rsidTr="0011754C">
        <w:trPr>
          <w:trHeight w:hRule="exact" w:val="376"/>
        </w:trPr>
        <w:tc>
          <w:tcPr>
            <w:tcW w:w="2322" w:type="dxa"/>
            <w:shd w:val="clear" w:color="auto" w:fill="auto"/>
          </w:tcPr>
          <w:p w14:paraId="7FCAA24D" w14:textId="77777777" w:rsidR="00F92B3F" w:rsidRPr="00C20284" w:rsidRDefault="00F92B3F" w:rsidP="00823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BC15EC8" w14:textId="77777777" w:rsidR="00F92B3F" w:rsidRPr="00C20284" w:rsidRDefault="00F92B3F" w:rsidP="00170A17">
            <w:pPr>
              <w:pStyle w:val="block"/>
              <w:tabs>
                <w:tab w:val="decimal" w:pos="876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9711B9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9</w:t>
            </w:r>
            <w:r w:rsidRPr="00C202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Pr="009711B9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221</w:t>
            </w:r>
          </w:p>
        </w:tc>
        <w:tc>
          <w:tcPr>
            <w:tcW w:w="276" w:type="dxa"/>
            <w:shd w:val="clear" w:color="auto" w:fill="auto"/>
            <w:vAlign w:val="bottom"/>
          </w:tcPr>
          <w:p w14:paraId="645DED67" w14:textId="77777777" w:rsidR="00F92B3F" w:rsidRPr="00C20284" w:rsidRDefault="00F92B3F" w:rsidP="008237B7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gridSpan w:val="3"/>
            <w:shd w:val="clear" w:color="auto" w:fill="auto"/>
            <w:vAlign w:val="bottom"/>
          </w:tcPr>
          <w:p w14:paraId="026984F4" w14:textId="77777777" w:rsidR="00F92B3F" w:rsidRPr="00C20284" w:rsidRDefault="00F92B3F" w:rsidP="00C529B9">
            <w:pPr>
              <w:pStyle w:val="block"/>
              <w:tabs>
                <w:tab w:val="decimal" w:pos="960"/>
              </w:tabs>
              <w:spacing w:after="0" w:line="240" w:lineRule="auto"/>
              <w:ind w:left="-90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4</w:t>
            </w:r>
            <w:r w:rsidRPr="00C202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Pr="009711B9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4</w:t>
            </w:r>
            <w:r w:rsidRPr="009711B9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51E33C6" w14:textId="77777777" w:rsidR="00F92B3F" w:rsidRPr="00C20284" w:rsidRDefault="00F92B3F" w:rsidP="008237B7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293" w:type="dxa"/>
            <w:gridSpan w:val="3"/>
            <w:shd w:val="clear" w:color="auto" w:fill="auto"/>
            <w:vAlign w:val="bottom"/>
          </w:tcPr>
          <w:p w14:paraId="12B4F014" w14:textId="77777777" w:rsidR="00F92B3F" w:rsidRPr="00C20284" w:rsidRDefault="00F92B3F" w:rsidP="00C529B9">
            <w:pPr>
              <w:pStyle w:val="block"/>
              <w:tabs>
                <w:tab w:val="decimal" w:pos="910"/>
              </w:tabs>
              <w:spacing w:after="0" w:line="240" w:lineRule="auto"/>
              <w:ind w:left="0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9711B9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3</w:t>
            </w:r>
            <w:r w:rsidRPr="00C202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Pr="009711B9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278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426ADBC6" w14:textId="77777777" w:rsidR="00F92B3F" w:rsidRPr="00C20284" w:rsidRDefault="00F92B3F" w:rsidP="008237B7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895" w:type="dxa"/>
            <w:gridSpan w:val="3"/>
            <w:shd w:val="clear" w:color="auto" w:fill="auto"/>
            <w:vAlign w:val="bottom"/>
          </w:tcPr>
          <w:p w14:paraId="187E10BA" w14:textId="77777777" w:rsidR="00F92B3F" w:rsidRPr="00C20284" w:rsidRDefault="00F92B3F" w:rsidP="0011754C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9711B9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72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37546239" w14:textId="77777777" w:rsidR="00F92B3F" w:rsidRPr="00C20284" w:rsidRDefault="00F92B3F" w:rsidP="008237B7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88" w:type="dxa"/>
            <w:gridSpan w:val="4"/>
            <w:shd w:val="clear" w:color="auto" w:fill="auto"/>
            <w:vAlign w:val="bottom"/>
          </w:tcPr>
          <w:p w14:paraId="3B48F674" w14:textId="77777777" w:rsidR="00F92B3F" w:rsidRPr="00C20284" w:rsidRDefault="00F92B3F" w:rsidP="008237B7">
            <w:pPr>
              <w:pStyle w:val="block"/>
              <w:tabs>
                <w:tab w:val="decimal" w:pos="873"/>
              </w:tabs>
              <w:spacing w:after="0" w:line="240" w:lineRule="auto"/>
              <w:ind w:left="-102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9711B9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117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923A07F" w14:textId="77777777" w:rsidR="00F92B3F" w:rsidRPr="00C20284" w:rsidRDefault="00F92B3F" w:rsidP="008237B7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19" w:type="dxa"/>
            <w:shd w:val="clear" w:color="auto" w:fill="auto"/>
            <w:vAlign w:val="bottom"/>
          </w:tcPr>
          <w:p w14:paraId="66D1189A" w14:textId="77777777" w:rsidR="00F92B3F" w:rsidRPr="00C20284" w:rsidRDefault="00F92B3F" w:rsidP="00C52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1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711B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16</w:t>
            </w:r>
            <w:r w:rsidRPr="00C2028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835</w:t>
            </w:r>
          </w:p>
        </w:tc>
      </w:tr>
      <w:tr w:rsidR="009B1C93" w:rsidRPr="00C20284" w14:paraId="1CEEA58F" w14:textId="77777777" w:rsidTr="0011754C">
        <w:trPr>
          <w:trHeight w:hRule="exact" w:val="376"/>
        </w:trPr>
        <w:tc>
          <w:tcPr>
            <w:tcW w:w="2322" w:type="dxa"/>
            <w:shd w:val="clear" w:color="auto" w:fill="auto"/>
          </w:tcPr>
          <w:p w14:paraId="50FE7703" w14:textId="77777777" w:rsidR="00F92B3F" w:rsidRPr="00C20284" w:rsidRDefault="00F92B3F" w:rsidP="00823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09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289C9C" w14:textId="77777777" w:rsidR="00F92B3F" w:rsidRPr="00C20284" w:rsidRDefault="00F92B3F" w:rsidP="00170A17">
            <w:pPr>
              <w:pStyle w:val="block"/>
              <w:tabs>
                <w:tab w:val="decimal" w:pos="876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9,221</w:t>
            </w:r>
          </w:p>
        </w:tc>
        <w:tc>
          <w:tcPr>
            <w:tcW w:w="276" w:type="dxa"/>
            <w:shd w:val="clear" w:color="auto" w:fill="auto"/>
            <w:vAlign w:val="bottom"/>
          </w:tcPr>
          <w:p w14:paraId="2A0CE371" w14:textId="77777777" w:rsidR="00F92B3F" w:rsidRPr="00C20284" w:rsidRDefault="00F92B3F" w:rsidP="008237B7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gridSpan w:val="3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7E2690" w14:textId="77777777" w:rsidR="00F92B3F" w:rsidRPr="00C20284" w:rsidRDefault="00F92B3F" w:rsidP="00C529B9">
            <w:pPr>
              <w:pStyle w:val="block"/>
              <w:tabs>
                <w:tab w:val="decimal" w:pos="960"/>
              </w:tabs>
              <w:spacing w:after="0" w:line="240" w:lineRule="auto"/>
              <w:ind w:left="-90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3,556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19A4B36" w14:textId="77777777" w:rsidR="00F92B3F" w:rsidRPr="00C20284" w:rsidRDefault="00F92B3F" w:rsidP="008237B7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293" w:type="dxa"/>
            <w:gridSpan w:val="3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443BD8" w14:textId="77777777" w:rsidR="00F92B3F" w:rsidRPr="00C20284" w:rsidRDefault="00F92B3F" w:rsidP="00C529B9">
            <w:pPr>
              <w:pStyle w:val="block"/>
              <w:tabs>
                <w:tab w:val="decimal" w:pos="910"/>
              </w:tabs>
              <w:spacing w:after="0" w:line="240" w:lineRule="auto"/>
              <w:ind w:left="0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2,843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6FB8B684" w14:textId="77777777" w:rsidR="00F92B3F" w:rsidRPr="00C20284" w:rsidRDefault="00F92B3F" w:rsidP="008237B7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895" w:type="dxa"/>
            <w:gridSpan w:val="3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3ED91F" w14:textId="77777777" w:rsidR="00F92B3F" w:rsidRPr="00C20284" w:rsidRDefault="00F92B3F" w:rsidP="0011754C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67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321C34C8" w14:textId="77777777" w:rsidR="00F92B3F" w:rsidRPr="00C20284" w:rsidRDefault="00F92B3F" w:rsidP="008237B7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88" w:type="dxa"/>
            <w:gridSpan w:val="4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21B12C" w14:textId="77777777" w:rsidR="00F92B3F" w:rsidRPr="00C20284" w:rsidRDefault="00F92B3F" w:rsidP="008237B7">
            <w:pPr>
              <w:pStyle w:val="block"/>
              <w:tabs>
                <w:tab w:val="decimal" w:pos="873"/>
              </w:tabs>
              <w:spacing w:after="0" w:line="240" w:lineRule="auto"/>
              <w:ind w:left="-102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A96E0FE" w14:textId="77777777" w:rsidR="00F92B3F" w:rsidRPr="00C20284" w:rsidRDefault="00F92B3F" w:rsidP="008237B7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1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423B6E" w14:textId="77777777" w:rsidR="00F92B3F" w:rsidRPr="00C20284" w:rsidRDefault="00F92B3F" w:rsidP="00C52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1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15,787</w:t>
            </w:r>
          </w:p>
        </w:tc>
      </w:tr>
      <w:tr w:rsidR="009B1C93" w:rsidRPr="00C20284" w14:paraId="76C4B498" w14:textId="77777777" w:rsidTr="0011754C">
        <w:trPr>
          <w:trHeight w:hRule="exact" w:val="453"/>
        </w:trPr>
        <w:tc>
          <w:tcPr>
            <w:tcW w:w="2322" w:type="dxa"/>
            <w:shd w:val="clear" w:color="auto" w:fill="auto"/>
          </w:tcPr>
          <w:p w14:paraId="0A521414" w14:textId="77777777" w:rsidR="00F92B3F" w:rsidRPr="00C20284" w:rsidRDefault="00F92B3F" w:rsidP="00823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9D8EE6E" w14:textId="77777777" w:rsidR="00F92B3F" w:rsidRPr="00C20284" w:rsidRDefault="00F92B3F" w:rsidP="008237B7">
            <w:pPr>
              <w:pStyle w:val="block"/>
              <w:tabs>
                <w:tab w:val="decimal" w:pos="80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76" w:type="dxa"/>
            <w:shd w:val="clear" w:color="auto" w:fill="auto"/>
            <w:vAlign w:val="bottom"/>
          </w:tcPr>
          <w:p w14:paraId="623F970C" w14:textId="77777777" w:rsidR="00F92B3F" w:rsidRPr="00C20284" w:rsidRDefault="00F92B3F" w:rsidP="008237B7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gridSpan w:val="3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C92A431" w14:textId="77777777" w:rsidR="00F92B3F" w:rsidRPr="00C20284" w:rsidRDefault="00F92B3F" w:rsidP="008237B7">
            <w:pPr>
              <w:pStyle w:val="block"/>
              <w:tabs>
                <w:tab w:val="decimal" w:pos="869"/>
              </w:tabs>
              <w:spacing w:after="0" w:line="240" w:lineRule="auto"/>
              <w:ind w:left="-90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60B1B6CD" w14:textId="77777777" w:rsidR="00F92B3F" w:rsidRPr="00C20284" w:rsidRDefault="00F92B3F" w:rsidP="008237B7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293" w:type="dxa"/>
            <w:gridSpan w:val="3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CBECFDC" w14:textId="77777777" w:rsidR="00F92B3F" w:rsidRPr="00C20284" w:rsidRDefault="00F92B3F" w:rsidP="008237B7">
            <w:pPr>
              <w:pStyle w:val="block"/>
              <w:tabs>
                <w:tab w:val="decimal" w:pos="798"/>
              </w:tabs>
              <w:spacing w:after="0" w:line="240" w:lineRule="auto"/>
              <w:ind w:left="0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5F38E849" w14:textId="77777777" w:rsidR="00F92B3F" w:rsidRPr="00C20284" w:rsidRDefault="00F92B3F" w:rsidP="008237B7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895" w:type="dxa"/>
            <w:gridSpan w:val="3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5342FA8" w14:textId="77777777" w:rsidR="00F92B3F" w:rsidRPr="00C20284" w:rsidRDefault="00F92B3F" w:rsidP="008237B7">
            <w:pPr>
              <w:pStyle w:val="block"/>
              <w:tabs>
                <w:tab w:val="decimal" w:pos="794"/>
              </w:tabs>
              <w:spacing w:after="0" w:line="240" w:lineRule="auto"/>
              <w:ind w:left="-106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5E151287" w14:textId="77777777" w:rsidR="00F92B3F" w:rsidRPr="00C20284" w:rsidRDefault="00F92B3F" w:rsidP="008237B7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88" w:type="dxa"/>
            <w:gridSpan w:val="4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9749E5B" w14:textId="77777777" w:rsidR="00F92B3F" w:rsidRPr="00C20284" w:rsidRDefault="00F92B3F" w:rsidP="008237B7">
            <w:pPr>
              <w:pStyle w:val="block"/>
              <w:tabs>
                <w:tab w:val="decimal" w:pos="873"/>
              </w:tabs>
              <w:spacing w:after="0" w:line="240" w:lineRule="auto"/>
              <w:ind w:left="-102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39EBF6AE" w14:textId="77777777" w:rsidR="00F92B3F" w:rsidRPr="00C20284" w:rsidRDefault="00F92B3F" w:rsidP="008237B7">
            <w:pPr>
              <w:pStyle w:val="block"/>
              <w:spacing w:after="0" w:line="240" w:lineRule="auto"/>
              <w:ind w:left="-153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1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C634116" w14:textId="77777777" w:rsidR="00F92B3F" w:rsidRPr="00C20284" w:rsidRDefault="00F92B3F" w:rsidP="00823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1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</w:tbl>
    <w:p w14:paraId="122126EA" w14:textId="5E6DE7DB" w:rsidR="00595822" w:rsidRPr="00C20284" w:rsidRDefault="00595822" w:rsidP="007271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47"/>
        <w:jc w:val="thaiDistribute"/>
        <w:rPr>
          <w:rFonts w:ascii="Angsana New" w:hAnsi="Angsana New"/>
          <w:sz w:val="30"/>
          <w:szCs w:val="30"/>
        </w:rPr>
      </w:pPr>
      <w:r w:rsidRPr="00C20284">
        <w:rPr>
          <w:rFonts w:ascii="Angsana New" w:hAnsi="Angsana New"/>
          <w:sz w:val="30"/>
          <w:szCs w:val="30"/>
          <w:cs/>
        </w:rPr>
        <w:t xml:space="preserve">ต้นทุนการกู้ยืมในปี </w:t>
      </w:r>
      <w:r w:rsidR="000373E1">
        <w:rPr>
          <w:rFonts w:ascii="Angsana New" w:hAnsi="Angsana New"/>
          <w:sz w:val="30"/>
          <w:szCs w:val="30"/>
        </w:rPr>
        <w:t xml:space="preserve">2564 </w:t>
      </w:r>
      <w:r w:rsidRPr="00C20284">
        <w:rPr>
          <w:rFonts w:ascii="Angsana New" w:hAnsi="Angsana New"/>
          <w:sz w:val="30"/>
          <w:szCs w:val="30"/>
          <w:cs/>
        </w:rPr>
        <w:t xml:space="preserve">ของกลุ่มบริษัทและบริษัทที่เกี่ยวข้องกับการได้มาซึ่งที่ดิน อาคาร และอุปกรณ์จำนวน </w:t>
      </w:r>
      <w:r w:rsidR="005F09DA">
        <w:rPr>
          <w:rFonts w:ascii="Angsana New" w:hAnsi="Angsana New"/>
          <w:sz w:val="30"/>
          <w:szCs w:val="30"/>
        </w:rPr>
        <w:t xml:space="preserve">335 </w:t>
      </w:r>
      <w:r w:rsidRPr="00C20284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5F09DA">
        <w:rPr>
          <w:rFonts w:ascii="Angsana New" w:hAnsi="Angsana New"/>
          <w:sz w:val="30"/>
          <w:szCs w:val="30"/>
        </w:rPr>
        <w:t xml:space="preserve">2 </w:t>
      </w:r>
      <w:r w:rsidRPr="00C20284">
        <w:rPr>
          <w:rFonts w:ascii="Angsana New" w:hAnsi="Angsana New"/>
          <w:sz w:val="30"/>
          <w:szCs w:val="30"/>
          <w:cs/>
        </w:rPr>
        <w:t xml:space="preserve">ล้านบาท ตามลำดับ </w:t>
      </w:r>
      <w:r w:rsidRPr="00C20284">
        <w:rPr>
          <w:rFonts w:ascii="Angsana New" w:hAnsi="Angsana New"/>
          <w:i/>
          <w:iCs/>
          <w:sz w:val="30"/>
          <w:szCs w:val="30"/>
          <w:cs/>
        </w:rPr>
        <w:t>(</w:t>
      </w:r>
      <w:r w:rsidR="005F09DA">
        <w:rPr>
          <w:rFonts w:ascii="Angsana New" w:hAnsi="Angsana New"/>
          <w:i/>
          <w:iCs/>
          <w:sz w:val="30"/>
          <w:szCs w:val="30"/>
        </w:rPr>
        <w:t>2563</w:t>
      </w:r>
      <w:r w:rsidRPr="00C20284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5F09DA">
        <w:rPr>
          <w:rFonts w:ascii="Angsana New" w:hAnsi="Angsana New"/>
          <w:i/>
          <w:iCs/>
          <w:sz w:val="30"/>
          <w:szCs w:val="30"/>
        </w:rPr>
        <w:t xml:space="preserve">434 </w:t>
      </w:r>
      <w:r w:rsidRPr="00C20284">
        <w:rPr>
          <w:rFonts w:ascii="Angsana New" w:hAnsi="Angsana New"/>
          <w:i/>
          <w:iCs/>
          <w:sz w:val="30"/>
          <w:szCs w:val="30"/>
          <w:cs/>
        </w:rPr>
        <w:t xml:space="preserve">ล้านบาท และ </w:t>
      </w:r>
      <w:r w:rsidR="00681753">
        <w:rPr>
          <w:rFonts w:ascii="Angsana New" w:hAnsi="Angsana New"/>
          <w:i/>
          <w:iCs/>
          <w:sz w:val="30"/>
          <w:szCs w:val="30"/>
        </w:rPr>
        <w:t xml:space="preserve">4 </w:t>
      </w:r>
      <w:r w:rsidRPr="00C20284">
        <w:rPr>
          <w:rFonts w:ascii="Angsana New" w:hAnsi="Angsana New"/>
          <w:i/>
          <w:iCs/>
          <w:sz w:val="30"/>
          <w:szCs w:val="30"/>
          <w:cs/>
        </w:rPr>
        <w:t>ล้านบาท ตามลำดับ</w:t>
      </w:r>
      <w:r w:rsidRPr="00C20284">
        <w:rPr>
          <w:rFonts w:ascii="Angsana New" w:hAnsi="Angsana New"/>
          <w:sz w:val="30"/>
          <w:szCs w:val="30"/>
          <w:cs/>
        </w:rPr>
        <w:t>) ได้บันทึกเป็นส่วนหนึ่งของต้นทุนสินทรัพย์</w:t>
      </w:r>
    </w:p>
    <w:p w14:paraId="1CDEA5F8" w14:textId="77777777" w:rsidR="00595822" w:rsidRPr="00C20284" w:rsidRDefault="00595822" w:rsidP="007271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47"/>
        <w:jc w:val="thaiDistribute"/>
        <w:rPr>
          <w:rFonts w:ascii="Angsana New" w:hAnsi="Angsana New"/>
          <w:sz w:val="30"/>
          <w:szCs w:val="30"/>
          <w:cs/>
        </w:rPr>
      </w:pPr>
    </w:p>
    <w:p w14:paraId="2491CF19" w14:textId="77777777" w:rsidR="00595822" w:rsidRPr="00C20284" w:rsidRDefault="00595822" w:rsidP="007271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47"/>
        <w:jc w:val="both"/>
        <w:rPr>
          <w:szCs w:val="22"/>
        </w:rPr>
      </w:pPr>
      <w:r w:rsidRPr="00C20284">
        <w:rPr>
          <w:b/>
          <w:bCs/>
          <w:sz w:val="30"/>
          <w:szCs w:val="30"/>
          <w:cs/>
        </w:rPr>
        <w:t>การวัดมูลค่ายุติธรรม</w:t>
      </w:r>
      <w:r w:rsidRPr="00C20284">
        <w:rPr>
          <w:szCs w:val="22"/>
          <w:cs/>
        </w:rPr>
        <w:t xml:space="preserve"> </w:t>
      </w:r>
    </w:p>
    <w:p w14:paraId="08C2A7CF" w14:textId="77777777" w:rsidR="00595822" w:rsidRPr="00C20284" w:rsidRDefault="00595822" w:rsidP="007271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47"/>
        <w:jc w:val="both"/>
        <w:rPr>
          <w:rFonts w:ascii="Angsana New" w:hAnsi="Angsana New"/>
          <w:b/>
          <w:bCs/>
          <w:sz w:val="28"/>
          <w:szCs w:val="28"/>
        </w:rPr>
      </w:pPr>
    </w:p>
    <w:p w14:paraId="2EAC6CBE" w14:textId="3F333448" w:rsidR="00595822" w:rsidRPr="00C20284" w:rsidRDefault="00595822" w:rsidP="007271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47"/>
        <w:jc w:val="thaiDistribute"/>
        <w:rPr>
          <w:rFonts w:ascii="Angsana New" w:eastAsia="Angsana New" w:hAnsi="Angsana New"/>
          <w:i/>
          <w:iCs/>
          <w:sz w:val="30"/>
          <w:szCs w:val="30"/>
        </w:rPr>
      </w:pPr>
      <w:r w:rsidRPr="00C20284">
        <w:rPr>
          <w:rFonts w:ascii="Angsana New" w:eastAsia="Angsana New" w:hAnsi="Angsana New"/>
          <w:sz w:val="30"/>
          <w:szCs w:val="30"/>
          <w:cs/>
        </w:rPr>
        <w:t>ราคาประเมินของที่ดินของกลุ่มบริษัท</w:t>
      </w:r>
      <w:r w:rsidR="00327B94">
        <w:rPr>
          <w:rFonts w:ascii="Angsana New" w:eastAsia="Angsana New" w:hAnsi="Angsana New" w:hint="cs"/>
          <w:sz w:val="30"/>
          <w:szCs w:val="30"/>
          <w:cs/>
        </w:rPr>
        <w:t>และบริษัท</w:t>
      </w:r>
      <w:r w:rsidRPr="00C20284">
        <w:rPr>
          <w:rFonts w:ascii="Angsana New" w:eastAsia="Angsana New" w:hAnsi="Angsana New"/>
          <w:sz w:val="30"/>
          <w:szCs w:val="30"/>
          <w:cs/>
        </w:rPr>
        <w:t xml:space="preserve">ซึ่งประเมินราคาโดยผู้ประเมินราคาอิสระ </w:t>
      </w:r>
      <w:r w:rsidRPr="00C20284">
        <w:rPr>
          <w:rFonts w:ascii="Angsana New" w:eastAsia="Angsana New" w:hAnsi="Angsana New"/>
          <w:spacing w:val="-4"/>
          <w:sz w:val="30"/>
          <w:szCs w:val="30"/>
          <w:cs/>
        </w:rPr>
        <w:t>โดยพิจารณาตามเกณฑ์มูลค่ายุติธรรม</w:t>
      </w:r>
      <w:r w:rsidRPr="00C20284">
        <w:rPr>
          <w:rFonts w:ascii="Angsana New" w:eastAsia="Angsana New" w:hAnsi="Angsana New"/>
          <w:spacing w:val="-6"/>
          <w:sz w:val="30"/>
          <w:szCs w:val="30"/>
          <w:cs/>
        </w:rPr>
        <w:t xml:space="preserve">ด้วยวิธีเปรียบเทียบข้อมูลตลาด มีจำนวนเงินรวม </w:t>
      </w:r>
      <w:r w:rsidR="00C541D4">
        <w:rPr>
          <w:rFonts w:ascii="Angsana New" w:eastAsia="Angsana New" w:hAnsi="Angsana New"/>
          <w:spacing w:val="-6"/>
          <w:sz w:val="30"/>
          <w:szCs w:val="30"/>
        </w:rPr>
        <w:t xml:space="preserve">53,820 </w:t>
      </w:r>
      <w:r w:rsidRPr="00C20284">
        <w:rPr>
          <w:rFonts w:ascii="Angsana New" w:eastAsia="Angsana New" w:hAnsi="Angsana New"/>
          <w:spacing w:val="-6"/>
          <w:sz w:val="30"/>
          <w:szCs w:val="30"/>
          <w:cs/>
        </w:rPr>
        <w:t xml:space="preserve">ล้านบาท </w:t>
      </w:r>
      <w:r w:rsidR="00231E1B">
        <w:rPr>
          <w:rFonts w:ascii="Angsana New" w:eastAsia="Angsana New" w:hAnsi="Angsana New" w:hint="cs"/>
          <w:spacing w:val="-6"/>
          <w:sz w:val="30"/>
          <w:szCs w:val="30"/>
          <w:cs/>
        </w:rPr>
        <w:t xml:space="preserve">และ </w:t>
      </w:r>
      <w:r w:rsidR="00E53A9F">
        <w:rPr>
          <w:rFonts w:ascii="Angsana New" w:eastAsia="Angsana New" w:hAnsi="Angsana New"/>
          <w:spacing w:val="-6"/>
          <w:sz w:val="30"/>
          <w:szCs w:val="30"/>
        </w:rPr>
        <w:t>9,221</w:t>
      </w:r>
      <w:r w:rsidR="00231E1B">
        <w:rPr>
          <w:rFonts w:ascii="Angsana New" w:eastAsia="Angsana New" w:hAnsi="Angsana New"/>
          <w:spacing w:val="-6"/>
          <w:sz w:val="30"/>
          <w:szCs w:val="30"/>
        </w:rPr>
        <w:t xml:space="preserve"> </w:t>
      </w:r>
      <w:r w:rsidR="00231E1B">
        <w:rPr>
          <w:rFonts w:ascii="Angsana New" w:eastAsia="Angsana New" w:hAnsi="Angsana New" w:hint="cs"/>
          <w:spacing w:val="-6"/>
          <w:sz w:val="30"/>
          <w:szCs w:val="30"/>
          <w:cs/>
        </w:rPr>
        <w:t>ล้านบาท ตามลำดับ</w:t>
      </w:r>
      <w:r w:rsidRPr="00C20284">
        <w:rPr>
          <w:rFonts w:ascii="Angsana New" w:eastAsia="Angsana New" w:hAnsi="Angsana New"/>
          <w:spacing w:val="-6"/>
          <w:sz w:val="30"/>
          <w:szCs w:val="30"/>
          <w:cs/>
        </w:rPr>
        <w:t xml:space="preserve"> </w:t>
      </w:r>
      <w:r w:rsidRPr="00C20284">
        <w:rPr>
          <w:rFonts w:ascii="Angsana New" w:eastAsia="Angsana New" w:hAnsi="Angsana New"/>
          <w:i/>
          <w:iCs/>
          <w:spacing w:val="-6"/>
          <w:sz w:val="30"/>
          <w:szCs w:val="30"/>
          <w:cs/>
        </w:rPr>
        <w:t>(</w:t>
      </w:r>
      <w:r w:rsidR="00436C75">
        <w:rPr>
          <w:rFonts w:ascii="Angsana New" w:eastAsia="Angsana New" w:hAnsi="Angsana New"/>
          <w:i/>
          <w:iCs/>
          <w:spacing w:val="-6"/>
          <w:sz w:val="30"/>
          <w:szCs w:val="30"/>
        </w:rPr>
        <w:t>2563</w:t>
      </w:r>
      <w:r w:rsidRPr="00C20284">
        <w:rPr>
          <w:rFonts w:ascii="Angsana New" w:eastAsia="Angsana New" w:hAnsi="Angsana New"/>
          <w:i/>
          <w:iCs/>
          <w:spacing w:val="-6"/>
          <w:sz w:val="30"/>
          <w:szCs w:val="30"/>
          <w:cs/>
        </w:rPr>
        <w:t xml:space="preserve">: </w:t>
      </w:r>
      <w:r w:rsidR="00941180" w:rsidRPr="00574BA5">
        <w:rPr>
          <w:rFonts w:ascii="Angsana New" w:eastAsia="Angsana New" w:hAnsi="Angsana New"/>
          <w:i/>
          <w:iCs/>
          <w:spacing w:val="-6"/>
          <w:sz w:val="30"/>
          <w:szCs w:val="30"/>
        </w:rPr>
        <w:t>4</w:t>
      </w:r>
      <w:r w:rsidR="00574BA5" w:rsidRPr="00574BA5">
        <w:rPr>
          <w:rFonts w:ascii="Angsana New" w:eastAsia="Angsana New" w:hAnsi="Angsana New"/>
          <w:i/>
          <w:iCs/>
          <w:spacing w:val="-6"/>
          <w:sz w:val="30"/>
          <w:szCs w:val="30"/>
        </w:rPr>
        <w:t>9,102</w:t>
      </w:r>
      <w:r w:rsidR="00574BA5">
        <w:rPr>
          <w:rFonts w:ascii="Angsana New" w:eastAsia="Angsana New" w:hAnsi="Angsana New"/>
          <w:spacing w:val="-6"/>
          <w:sz w:val="30"/>
          <w:szCs w:val="30"/>
        </w:rPr>
        <w:t xml:space="preserve"> </w:t>
      </w:r>
      <w:r w:rsidRPr="00C20284">
        <w:rPr>
          <w:rFonts w:ascii="Angsana New" w:eastAsia="Angsana New" w:hAnsi="Angsana New"/>
          <w:i/>
          <w:iCs/>
          <w:spacing w:val="-6"/>
          <w:sz w:val="30"/>
          <w:szCs w:val="30"/>
          <w:cs/>
        </w:rPr>
        <w:t xml:space="preserve">ล้านบาท และ </w:t>
      </w:r>
      <w:r w:rsidR="00F04934">
        <w:rPr>
          <w:rFonts w:ascii="Angsana New" w:eastAsia="Angsana New" w:hAnsi="Angsana New"/>
          <w:i/>
          <w:iCs/>
          <w:spacing w:val="-6"/>
          <w:sz w:val="30"/>
          <w:szCs w:val="30"/>
        </w:rPr>
        <w:t xml:space="preserve">9,221 </w:t>
      </w:r>
      <w:r w:rsidRPr="00C20284">
        <w:rPr>
          <w:rFonts w:ascii="Angsana New" w:eastAsia="Angsana New" w:hAnsi="Angsana New"/>
          <w:i/>
          <w:iCs/>
          <w:sz w:val="30"/>
          <w:szCs w:val="30"/>
          <w:cs/>
        </w:rPr>
        <w:t>ล้านบาท ตามลำดับ)</w:t>
      </w:r>
    </w:p>
    <w:p w14:paraId="27D485DF" w14:textId="77777777" w:rsidR="00595822" w:rsidRPr="00C20284" w:rsidRDefault="00595822" w:rsidP="007271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47"/>
        <w:jc w:val="thaiDistribute"/>
        <w:rPr>
          <w:rFonts w:ascii="Angsana New" w:eastAsia="Angsana New" w:hAnsi="Angsana New"/>
          <w:i/>
          <w:iCs/>
          <w:sz w:val="28"/>
          <w:szCs w:val="28"/>
        </w:rPr>
      </w:pPr>
    </w:p>
    <w:p w14:paraId="1F20957A" w14:textId="3494A8D6" w:rsidR="00595822" w:rsidRPr="0018298A" w:rsidRDefault="00595822" w:rsidP="007271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47"/>
        <w:jc w:val="thaiDistribute"/>
        <w:rPr>
          <w:rFonts w:ascii="Angsana New" w:hAnsi="Angsana New"/>
          <w:i/>
          <w:iCs/>
          <w:sz w:val="30"/>
          <w:szCs w:val="30"/>
        </w:rPr>
      </w:pPr>
      <w:r w:rsidRPr="00C20284">
        <w:rPr>
          <w:rFonts w:ascii="Angsana New" w:hAnsi="Angsana New"/>
          <w:sz w:val="30"/>
          <w:szCs w:val="30"/>
          <w:cs/>
        </w:rPr>
        <w:t xml:space="preserve">การวัดมูลค่ายุติธรรมของที่ดินดังกล่าวถูกจัดลำดับชั้นการวัดมูลค่ายุติธรรมอยู่ในระดับที่ </w:t>
      </w:r>
      <w:r w:rsidR="00B51E53">
        <w:rPr>
          <w:rFonts w:ascii="Angsana New" w:hAnsi="Angsana New"/>
          <w:sz w:val="30"/>
          <w:szCs w:val="30"/>
        </w:rPr>
        <w:t>2</w:t>
      </w:r>
      <w:r w:rsidRPr="00C20284">
        <w:rPr>
          <w:rFonts w:ascii="Angsana New" w:hAnsi="Angsana New"/>
          <w:sz w:val="30"/>
          <w:szCs w:val="30"/>
          <w:cs/>
        </w:rPr>
        <w:t xml:space="preserve"> </w:t>
      </w:r>
      <w:r w:rsidR="00B51E53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="0018298A">
        <w:rPr>
          <w:rFonts w:ascii="Angsana New" w:hAnsi="Angsana New" w:hint="cs"/>
          <w:sz w:val="30"/>
          <w:szCs w:val="30"/>
          <w:cs/>
        </w:rPr>
        <w:t xml:space="preserve"> </w:t>
      </w:r>
      <w:r w:rsidR="004F5246">
        <w:rPr>
          <w:rFonts w:ascii="Angsana New" w:hAnsi="Angsana New"/>
          <w:sz w:val="30"/>
          <w:szCs w:val="30"/>
        </w:rPr>
        <w:t>254</w:t>
      </w:r>
      <w:r w:rsidR="0018298A">
        <w:rPr>
          <w:rFonts w:ascii="Angsana New" w:hAnsi="Angsana New"/>
          <w:sz w:val="30"/>
          <w:szCs w:val="30"/>
        </w:rPr>
        <w:t xml:space="preserve"> </w:t>
      </w:r>
      <w:r w:rsidR="006B72BF">
        <w:rPr>
          <w:rFonts w:ascii="Angsana New" w:hAnsi="Angsana New" w:hint="cs"/>
          <w:sz w:val="30"/>
          <w:szCs w:val="30"/>
          <w:cs/>
        </w:rPr>
        <w:t>ล้าน</w:t>
      </w:r>
      <w:r w:rsidR="0018298A">
        <w:rPr>
          <w:rFonts w:ascii="Angsana New" w:hAnsi="Angsana New" w:hint="cs"/>
          <w:sz w:val="30"/>
          <w:szCs w:val="30"/>
          <w:cs/>
        </w:rPr>
        <w:t xml:space="preserve">บาท และระดับ </w:t>
      </w:r>
      <w:r w:rsidR="00941180">
        <w:rPr>
          <w:rFonts w:ascii="Angsana New" w:hAnsi="Angsana New"/>
          <w:sz w:val="30"/>
          <w:szCs w:val="30"/>
        </w:rPr>
        <w:t>3</w:t>
      </w:r>
      <w:r w:rsidR="0018298A">
        <w:rPr>
          <w:rFonts w:ascii="Angsana New" w:hAnsi="Angsana New" w:hint="cs"/>
          <w:sz w:val="30"/>
          <w:szCs w:val="30"/>
          <w:cs/>
        </w:rPr>
        <w:t xml:space="preserve"> เป็นจำนวนเงิน </w:t>
      </w:r>
      <w:r w:rsidR="00574749">
        <w:rPr>
          <w:rFonts w:ascii="Angsana New" w:hAnsi="Angsana New"/>
          <w:sz w:val="30"/>
          <w:szCs w:val="30"/>
        </w:rPr>
        <w:t>53,566</w:t>
      </w:r>
      <w:r w:rsidR="0018298A">
        <w:rPr>
          <w:rFonts w:ascii="Angsana New" w:hAnsi="Angsana New"/>
          <w:sz w:val="30"/>
          <w:szCs w:val="30"/>
        </w:rPr>
        <w:t xml:space="preserve"> </w:t>
      </w:r>
      <w:r w:rsidR="006B72BF">
        <w:rPr>
          <w:rFonts w:ascii="Angsana New" w:hAnsi="Angsana New" w:hint="cs"/>
          <w:sz w:val="30"/>
          <w:szCs w:val="30"/>
          <w:cs/>
        </w:rPr>
        <w:t>ล้าน</w:t>
      </w:r>
      <w:r w:rsidR="0018298A">
        <w:rPr>
          <w:rFonts w:ascii="Angsana New" w:hAnsi="Angsana New" w:hint="cs"/>
          <w:sz w:val="30"/>
          <w:szCs w:val="30"/>
          <w:cs/>
        </w:rPr>
        <w:t>บาท</w:t>
      </w:r>
      <w:r w:rsidR="00941180">
        <w:rPr>
          <w:rFonts w:ascii="Angsana New" w:hAnsi="Angsana New"/>
          <w:sz w:val="30"/>
          <w:szCs w:val="30"/>
        </w:rPr>
        <w:t xml:space="preserve"> </w:t>
      </w:r>
      <w:r w:rsidRPr="00C20284">
        <w:rPr>
          <w:rFonts w:ascii="Angsana New" w:hAnsi="Angsana New"/>
          <w:sz w:val="30"/>
          <w:szCs w:val="30"/>
          <w:cs/>
        </w:rPr>
        <w:t xml:space="preserve">จากเกณฑ์ข้อมูลที่นำมาใช้ในเทคนิคการประเมินมูลค่ายุติธรรม </w:t>
      </w:r>
      <w:r w:rsidR="0018298A" w:rsidRPr="0018298A">
        <w:rPr>
          <w:rFonts w:ascii="Angsana New" w:hAnsi="Angsana New"/>
          <w:i/>
          <w:iCs/>
          <w:sz w:val="30"/>
          <w:szCs w:val="30"/>
        </w:rPr>
        <w:t xml:space="preserve">(2563: </w:t>
      </w:r>
      <w:r w:rsidR="0018298A" w:rsidRPr="0018298A">
        <w:rPr>
          <w:rFonts w:ascii="Angsana New" w:hAnsi="Angsana New" w:hint="cs"/>
          <w:i/>
          <w:iCs/>
          <w:sz w:val="30"/>
          <w:szCs w:val="30"/>
          <w:cs/>
        </w:rPr>
        <w:t xml:space="preserve">ระดับที่ </w:t>
      </w:r>
      <w:r w:rsidR="0018298A" w:rsidRPr="0018298A">
        <w:rPr>
          <w:rFonts w:ascii="Angsana New" w:hAnsi="Angsana New"/>
          <w:i/>
          <w:iCs/>
          <w:sz w:val="30"/>
          <w:szCs w:val="30"/>
        </w:rPr>
        <w:t xml:space="preserve">2 </w:t>
      </w:r>
      <w:r w:rsidR="0018298A" w:rsidRPr="0018298A">
        <w:rPr>
          <w:rFonts w:ascii="Angsana New" w:hAnsi="Angsana New" w:hint="cs"/>
          <w:i/>
          <w:iCs/>
          <w:sz w:val="30"/>
          <w:szCs w:val="30"/>
          <w:cs/>
        </w:rPr>
        <w:t xml:space="preserve">เป็นจำนวน </w:t>
      </w:r>
      <w:r w:rsidR="004F5246">
        <w:rPr>
          <w:rFonts w:ascii="Angsana New" w:hAnsi="Angsana New"/>
          <w:i/>
          <w:iCs/>
          <w:sz w:val="30"/>
          <w:szCs w:val="30"/>
        </w:rPr>
        <w:t>254</w:t>
      </w:r>
      <w:r w:rsidR="0018298A" w:rsidRPr="0018298A">
        <w:rPr>
          <w:rFonts w:ascii="Angsana New" w:hAnsi="Angsana New"/>
          <w:i/>
          <w:iCs/>
          <w:sz w:val="30"/>
          <w:szCs w:val="30"/>
        </w:rPr>
        <w:t xml:space="preserve"> </w:t>
      </w:r>
      <w:r w:rsidR="006B72BF">
        <w:rPr>
          <w:rFonts w:ascii="Angsana New" w:hAnsi="Angsana New" w:hint="cs"/>
          <w:i/>
          <w:iCs/>
          <w:sz w:val="30"/>
          <w:szCs w:val="30"/>
          <w:cs/>
        </w:rPr>
        <w:t>ล้าน</w:t>
      </w:r>
      <w:r w:rsidR="0018298A" w:rsidRPr="0018298A">
        <w:rPr>
          <w:rFonts w:ascii="Angsana New" w:hAnsi="Angsana New" w:hint="cs"/>
          <w:i/>
          <w:iCs/>
          <w:sz w:val="30"/>
          <w:szCs w:val="30"/>
          <w:cs/>
        </w:rPr>
        <w:t xml:space="preserve">บาท และระดับที่ </w:t>
      </w:r>
      <w:r w:rsidR="0018298A" w:rsidRPr="0018298A">
        <w:rPr>
          <w:rFonts w:ascii="Angsana New" w:hAnsi="Angsana New"/>
          <w:i/>
          <w:iCs/>
          <w:sz w:val="30"/>
          <w:szCs w:val="30"/>
        </w:rPr>
        <w:t xml:space="preserve">3 </w:t>
      </w:r>
      <w:r w:rsidR="0018298A" w:rsidRPr="0018298A">
        <w:rPr>
          <w:rFonts w:ascii="Angsana New" w:hAnsi="Angsana New" w:hint="cs"/>
          <w:i/>
          <w:iCs/>
          <w:sz w:val="30"/>
          <w:szCs w:val="30"/>
          <w:cs/>
        </w:rPr>
        <w:t xml:space="preserve">เป็นจำนวนเงิน </w:t>
      </w:r>
      <w:r w:rsidR="00574749">
        <w:rPr>
          <w:rFonts w:ascii="Angsana New" w:hAnsi="Angsana New"/>
          <w:i/>
          <w:iCs/>
          <w:sz w:val="30"/>
          <w:szCs w:val="30"/>
        </w:rPr>
        <w:t>48,848</w:t>
      </w:r>
      <w:r w:rsidR="0018298A" w:rsidRPr="0018298A">
        <w:rPr>
          <w:rFonts w:ascii="Angsana New" w:hAnsi="Angsana New"/>
          <w:i/>
          <w:iCs/>
          <w:sz w:val="30"/>
          <w:szCs w:val="30"/>
        </w:rPr>
        <w:t xml:space="preserve"> </w:t>
      </w:r>
      <w:r w:rsidR="006B72BF">
        <w:rPr>
          <w:rFonts w:ascii="Angsana New" w:hAnsi="Angsana New" w:hint="cs"/>
          <w:i/>
          <w:iCs/>
          <w:sz w:val="30"/>
          <w:szCs w:val="30"/>
          <w:cs/>
        </w:rPr>
        <w:t>ล้าน</w:t>
      </w:r>
      <w:r w:rsidR="0018298A" w:rsidRPr="0018298A">
        <w:rPr>
          <w:rFonts w:ascii="Angsana New" w:hAnsi="Angsana New" w:hint="cs"/>
          <w:i/>
          <w:iCs/>
          <w:sz w:val="30"/>
          <w:szCs w:val="30"/>
          <w:cs/>
        </w:rPr>
        <w:t>บาท)</w:t>
      </w:r>
    </w:p>
    <w:p w14:paraId="7E75F6C1" w14:textId="77777777" w:rsidR="00574B7F" w:rsidRDefault="00574B7F" w:rsidP="00384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97"/>
        <w:jc w:val="thaiDistribute"/>
        <w:rPr>
          <w:rFonts w:ascii="Angsana New" w:eastAsia="Angsana New" w:hAnsi="Angsana New"/>
          <w:spacing w:val="-4"/>
          <w:sz w:val="30"/>
          <w:szCs w:val="30"/>
        </w:rPr>
      </w:pPr>
    </w:p>
    <w:p w14:paraId="4E277BAC" w14:textId="77777777" w:rsidR="00574B7F" w:rsidRDefault="00574B7F" w:rsidP="00384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97"/>
        <w:jc w:val="thaiDistribute"/>
        <w:rPr>
          <w:rFonts w:ascii="Angsana New" w:eastAsia="Angsana New" w:hAnsi="Angsana New"/>
          <w:spacing w:val="-4"/>
          <w:sz w:val="30"/>
          <w:szCs w:val="30"/>
        </w:rPr>
      </w:pPr>
    </w:p>
    <w:p w14:paraId="79B32BB6" w14:textId="77777777" w:rsidR="00574B7F" w:rsidRDefault="00574B7F" w:rsidP="00384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97"/>
        <w:jc w:val="thaiDistribute"/>
        <w:rPr>
          <w:rFonts w:ascii="Angsana New" w:eastAsia="Angsana New" w:hAnsi="Angsana New"/>
          <w:spacing w:val="-4"/>
          <w:sz w:val="30"/>
          <w:szCs w:val="30"/>
        </w:rPr>
      </w:pPr>
    </w:p>
    <w:p w14:paraId="679B3EB8" w14:textId="77777777" w:rsidR="009B0482" w:rsidRDefault="009B04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Angsana New" w:hAnsi="Angsana New"/>
          <w:spacing w:val="-4"/>
          <w:sz w:val="30"/>
          <w:szCs w:val="30"/>
          <w:cs/>
        </w:rPr>
      </w:pPr>
      <w:r>
        <w:rPr>
          <w:rFonts w:ascii="Angsana New" w:eastAsia="Angsana New" w:hAnsi="Angsana New"/>
          <w:spacing w:val="-4"/>
          <w:sz w:val="30"/>
          <w:szCs w:val="30"/>
          <w:cs/>
        </w:rPr>
        <w:br w:type="page"/>
      </w:r>
    </w:p>
    <w:p w14:paraId="1112E7D9" w14:textId="5BC0420F" w:rsidR="00595822" w:rsidRPr="00C20284" w:rsidRDefault="00595822" w:rsidP="00384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97"/>
        <w:jc w:val="thaiDistribute"/>
        <w:rPr>
          <w:rFonts w:ascii="Angsana New" w:eastAsia="Angsana New" w:hAnsi="Angsana New"/>
          <w:sz w:val="30"/>
          <w:szCs w:val="30"/>
        </w:rPr>
      </w:pPr>
      <w:r w:rsidRPr="00C20284">
        <w:rPr>
          <w:rFonts w:ascii="Angsana New" w:eastAsia="Angsana New" w:hAnsi="Angsana New"/>
          <w:spacing w:val="-4"/>
          <w:sz w:val="30"/>
          <w:szCs w:val="30"/>
          <w:cs/>
        </w:rPr>
        <w:lastRenderedPageBreak/>
        <w:t>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ของที่ดินแสดงในตาราง</w:t>
      </w:r>
      <w:r w:rsidRPr="00C20284">
        <w:rPr>
          <w:rFonts w:ascii="Angsana New" w:eastAsia="Angsana New" w:hAnsi="Angsana New"/>
          <w:sz w:val="30"/>
          <w:szCs w:val="30"/>
          <w:cs/>
        </w:rPr>
        <w:t>ดังต่อไปนี้</w:t>
      </w:r>
    </w:p>
    <w:p w14:paraId="1D5526D5" w14:textId="77777777" w:rsidR="00595822" w:rsidRPr="00C20284" w:rsidRDefault="00595822" w:rsidP="005958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20"/>
        <w:rPr>
          <w:rFonts w:ascii="Angsana New" w:eastAsia="Angsana New" w:hAnsi="Angsana New"/>
          <w:spacing w:val="-4"/>
          <w:sz w:val="16"/>
          <w:szCs w:val="16"/>
        </w:rPr>
      </w:pPr>
    </w:p>
    <w:tbl>
      <w:tblPr>
        <w:tblW w:w="9992" w:type="dxa"/>
        <w:tblLook w:val="04A0" w:firstRow="1" w:lastRow="0" w:firstColumn="1" w:lastColumn="0" w:noHBand="0" w:noVBand="1"/>
      </w:tblPr>
      <w:tblGrid>
        <w:gridCol w:w="2880"/>
        <w:gridCol w:w="283"/>
        <w:gridCol w:w="3192"/>
        <w:gridCol w:w="247"/>
        <w:gridCol w:w="3390"/>
      </w:tblGrid>
      <w:tr w:rsidR="00595822" w:rsidRPr="00C20284" w14:paraId="1AADF239" w14:textId="77777777" w:rsidTr="001A5E70">
        <w:trPr>
          <w:trHeight w:val="1303"/>
        </w:trPr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BF794A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  <w:tc>
          <w:tcPr>
            <w:tcW w:w="283" w:type="dxa"/>
            <w:shd w:val="clear" w:color="auto" w:fill="auto"/>
          </w:tcPr>
          <w:p w14:paraId="5A9D09C3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8C5DAC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ข้อมูลที่ไม่สามารถสังเกตได้        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ที่มีนัยสำคัญ</w:t>
            </w:r>
          </w:p>
        </w:tc>
        <w:tc>
          <w:tcPr>
            <w:tcW w:w="247" w:type="dxa"/>
            <w:shd w:val="clear" w:color="auto" w:fill="auto"/>
          </w:tcPr>
          <w:p w14:paraId="04F2758A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3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A95A7B" w14:textId="77777777" w:rsidR="00233F27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ความสัมพันธ์ระหว่างข้อมูลที่ไม่สามารถสังเกตได้ที่มีนัยสำคัญและ</w:t>
            </w:r>
          </w:p>
          <w:p w14:paraId="6493F1BE" w14:textId="49594B44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การวัดมูลค่ายุติธรรม</w:t>
            </w:r>
          </w:p>
        </w:tc>
      </w:tr>
      <w:tr w:rsidR="00595822" w:rsidRPr="00C20284" w14:paraId="415E5AAB" w14:textId="77777777" w:rsidTr="001A5E70">
        <w:trPr>
          <w:trHeight w:val="171"/>
        </w:trPr>
        <w:tc>
          <w:tcPr>
            <w:tcW w:w="2880" w:type="dxa"/>
            <w:tcBorders>
              <w:top w:val="single" w:sz="4" w:space="0" w:color="auto"/>
            </w:tcBorders>
            <w:shd w:val="clear" w:color="auto" w:fill="auto"/>
          </w:tcPr>
          <w:p w14:paraId="1E323346" w14:textId="77777777" w:rsidR="00595822" w:rsidRPr="00C20284" w:rsidRDefault="00595822" w:rsidP="00F0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06E5D19C" w14:textId="77777777" w:rsidR="00595822" w:rsidRPr="00C20284" w:rsidRDefault="00595822" w:rsidP="00F03164">
            <w:pPr>
              <w:tabs>
                <w:tab w:val="left" w:pos="540"/>
              </w:tabs>
              <w:contextualSpacing/>
              <w:rPr>
                <w:rFonts w:ascii="Angsana New" w:hAnsi="Angsana New"/>
                <w:cs/>
              </w:rPr>
            </w:pPr>
          </w:p>
        </w:tc>
        <w:tc>
          <w:tcPr>
            <w:tcW w:w="3192" w:type="dxa"/>
            <w:tcBorders>
              <w:top w:val="single" w:sz="4" w:space="0" w:color="auto"/>
            </w:tcBorders>
            <w:shd w:val="clear" w:color="auto" w:fill="auto"/>
          </w:tcPr>
          <w:p w14:paraId="39A70498" w14:textId="77777777" w:rsidR="00595822" w:rsidRPr="00C20284" w:rsidRDefault="00595822" w:rsidP="00F03164">
            <w:pPr>
              <w:tabs>
                <w:tab w:val="left" w:pos="540"/>
              </w:tabs>
              <w:contextualSpacing/>
              <w:rPr>
                <w:rFonts w:ascii="Angsana New" w:hAnsi="Angsana New"/>
                <w:cs/>
              </w:rPr>
            </w:pPr>
          </w:p>
        </w:tc>
        <w:tc>
          <w:tcPr>
            <w:tcW w:w="247" w:type="dxa"/>
            <w:shd w:val="clear" w:color="auto" w:fill="auto"/>
          </w:tcPr>
          <w:p w14:paraId="57681A87" w14:textId="77777777" w:rsidR="00595822" w:rsidRPr="00C20284" w:rsidRDefault="00595822" w:rsidP="00F03164">
            <w:pPr>
              <w:pStyle w:val="ListParagraph"/>
              <w:tabs>
                <w:tab w:val="left" w:pos="540"/>
              </w:tabs>
              <w:ind w:left="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3390" w:type="dxa"/>
            <w:tcBorders>
              <w:top w:val="single" w:sz="4" w:space="0" w:color="auto"/>
            </w:tcBorders>
            <w:shd w:val="clear" w:color="auto" w:fill="auto"/>
          </w:tcPr>
          <w:p w14:paraId="4FCE88AE" w14:textId="77777777" w:rsidR="00595822" w:rsidRPr="00C20284" w:rsidRDefault="00595822" w:rsidP="00F03164">
            <w:pPr>
              <w:pStyle w:val="ListParagraph"/>
              <w:tabs>
                <w:tab w:val="left" w:pos="540"/>
              </w:tabs>
              <w:ind w:left="0"/>
              <w:rPr>
                <w:rFonts w:ascii="Angsana New" w:hAnsi="Angsana New"/>
                <w:sz w:val="18"/>
                <w:szCs w:val="18"/>
                <w:cs/>
              </w:rPr>
            </w:pPr>
          </w:p>
        </w:tc>
      </w:tr>
      <w:tr w:rsidR="00595822" w:rsidRPr="00C20284" w14:paraId="4DFEF1D7" w14:textId="77777777" w:rsidTr="001A5E70">
        <w:trPr>
          <w:trHeight w:val="1303"/>
        </w:trPr>
        <w:tc>
          <w:tcPr>
            <w:tcW w:w="2880" w:type="dxa"/>
            <w:shd w:val="clear" w:color="auto" w:fill="auto"/>
          </w:tcPr>
          <w:p w14:paraId="5BC93BB2" w14:textId="77777777" w:rsidR="00595822" w:rsidRPr="00C20284" w:rsidRDefault="00595822" w:rsidP="001A5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113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 xml:space="preserve">วิธีเปรียบเทียบข้อมูลตลาด </w:t>
            </w:r>
          </w:p>
        </w:tc>
        <w:tc>
          <w:tcPr>
            <w:tcW w:w="283" w:type="dxa"/>
            <w:shd w:val="clear" w:color="auto" w:fill="auto"/>
          </w:tcPr>
          <w:p w14:paraId="5203F2E1" w14:textId="77777777" w:rsidR="00595822" w:rsidRPr="00C20284" w:rsidRDefault="00595822" w:rsidP="00F03164">
            <w:pPr>
              <w:tabs>
                <w:tab w:val="left" w:pos="540"/>
              </w:tabs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92" w:type="dxa"/>
            <w:shd w:val="clear" w:color="auto" w:fill="auto"/>
          </w:tcPr>
          <w:p w14:paraId="7C898C0F" w14:textId="77777777" w:rsidR="00595822" w:rsidRPr="00C20284" w:rsidRDefault="00595822" w:rsidP="00F03164">
            <w:pPr>
              <w:tabs>
                <w:tab w:val="left" w:pos="540"/>
              </w:tabs>
              <w:contextualSpacing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ราคาเสนอขายและราคาซื้อขายจริงของที่ดินเปรียบเทียบที่คล้ายคลึงกัน ปรับด้วยปัจจัยความต่างอื่นๆ</w:t>
            </w:r>
          </w:p>
        </w:tc>
        <w:tc>
          <w:tcPr>
            <w:tcW w:w="247" w:type="dxa"/>
            <w:shd w:val="clear" w:color="auto" w:fill="auto"/>
          </w:tcPr>
          <w:p w14:paraId="43CF11FC" w14:textId="77777777" w:rsidR="00595822" w:rsidRPr="00C20284" w:rsidRDefault="00595822" w:rsidP="00F03164">
            <w:pPr>
              <w:pStyle w:val="ListParagraph"/>
              <w:tabs>
                <w:tab w:val="left" w:pos="540"/>
              </w:tabs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90" w:type="dxa"/>
            <w:shd w:val="clear" w:color="auto" w:fill="auto"/>
          </w:tcPr>
          <w:p w14:paraId="79F1D82B" w14:textId="77777777" w:rsidR="00595822" w:rsidRPr="00C20284" w:rsidRDefault="00595822" w:rsidP="00F03164">
            <w:pPr>
              <w:pStyle w:val="ListParagraph"/>
              <w:tabs>
                <w:tab w:val="left" w:pos="540"/>
              </w:tabs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</w:t>
            </w:r>
            <w:r w:rsidRPr="00C20284">
              <w:rPr>
                <w:sz w:val="32"/>
                <w:szCs w:val="32"/>
                <w:cs/>
              </w:rPr>
              <w:t>ราคาต่อพื้นที่</w:t>
            </w:r>
            <w:r w:rsidRPr="00C20284">
              <w:rPr>
                <w:rFonts w:ascii="Angsana New" w:hAnsi="Angsana New"/>
                <w:sz w:val="30"/>
                <w:szCs w:val="30"/>
                <w:cs/>
              </w:rPr>
              <w:t>สูงขึ้น (ลดลง)</w:t>
            </w:r>
          </w:p>
        </w:tc>
      </w:tr>
    </w:tbl>
    <w:p w14:paraId="4890A7A3" w14:textId="77777777" w:rsidR="00595822" w:rsidRPr="00C20284" w:rsidRDefault="00595822" w:rsidP="005958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2"/>
          <w:szCs w:val="2"/>
          <w:lang w:val="en-GB"/>
        </w:rPr>
      </w:pPr>
    </w:p>
    <w:p w14:paraId="707BEC95" w14:textId="77777777" w:rsidR="00595822" w:rsidRPr="00C20284" w:rsidRDefault="00595822" w:rsidP="00595822">
      <w:pPr>
        <w:pStyle w:val="acctmergecolhdg"/>
        <w:spacing w:line="240" w:lineRule="auto"/>
        <w:ind w:left="540" w:hanging="540"/>
        <w:jc w:val="both"/>
        <w:rPr>
          <w:rFonts w:ascii="Angsana New" w:hAnsi="Angsana New"/>
          <w:szCs w:val="22"/>
          <w:lang w:bidi="th-TH"/>
        </w:rPr>
      </w:pPr>
    </w:p>
    <w:p w14:paraId="4E6AB84D" w14:textId="77777777" w:rsidR="0045573F" w:rsidRPr="00C20284" w:rsidRDefault="0045573F" w:rsidP="0045573F">
      <w:pPr>
        <w:pStyle w:val="Heading1"/>
        <w:shd w:val="clear" w:color="auto" w:fill="auto"/>
        <w:tabs>
          <w:tab w:val="clear" w:pos="283"/>
          <w:tab w:val="num" w:pos="540"/>
        </w:tabs>
        <w:ind w:left="540" w:hanging="540"/>
        <w:rPr>
          <w:rFonts w:ascii="Angsana New" w:hAnsi="Angsana New"/>
          <w:bCs w:val="0"/>
          <w:szCs w:val="30"/>
        </w:rPr>
      </w:pPr>
      <w:r w:rsidRPr="00C20284">
        <w:rPr>
          <w:rFonts w:ascii="Angsana New" w:hAnsi="Angsana New" w:cs="Angsana New"/>
          <w:szCs w:val="30"/>
          <w:cs/>
        </w:rPr>
        <w:t>สัญญาเช่า</w:t>
      </w:r>
    </w:p>
    <w:p w14:paraId="6F2D42C7" w14:textId="77777777" w:rsidR="0045573F" w:rsidRPr="00367ADF" w:rsidRDefault="0045573F" w:rsidP="0045573F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24"/>
          <w:szCs w:val="24"/>
          <w:lang w:val="en-US" w:bidi="th-TH"/>
        </w:rPr>
      </w:pPr>
    </w:p>
    <w:p w14:paraId="3667C035" w14:textId="77777777" w:rsidR="0045573F" w:rsidRPr="00C20284" w:rsidRDefault="0045573F" w:rsidP="0045573F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C20284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ในฐานะผู้เช่า</w:t>
      </w:r>
    </w:p>
    <w:p w14:paraId="45458B18" w14:textId="77777777" w:rsidR="0045573F" w:rsidRPr="00C20284" w:rsidRDefault="0045573F" w:rsidP="0045573F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20"/>
          <w:lang w:val="en-US" w:bidi="th-TH"/>
        </w:rPr>
      </w:pPr>
    </w:p>
    <w:tbl>
      <w:tblPr>
        <w:tblW w:w="9206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91"/>
        <w:gridCol w:w="956"/>
        <w:gridCol w:w="956"/>
        <w:gridCol w:w="184"/>
        <w:gridCol w:w="906"/>
        <w:gridCol w:w="184"/>
        <w:gridCol w:w="956"/>
        <w:gridCol w:w="184"/>
        <w:gridCol w:w="989"/>
      </w:tblGrid>
      <w:tr w:rsidR="0045573F" w:rsidRPr="00C20284" w14:paraId="5811854A" w14:textId="77777777" w:rsidTr="00C952CF">
        <w:trPr>
          <w:cantSplit/>
          <w:trHeight w:val="468"/>
          <w:tblHeader/>
        </w:trPr>
        <w:tc>
          <w:tcPr>
            <w:tcW w:w="6892" w:type="dxa"/>
            <w:gridSpan w:val="5"/>
            <w:vAlign w:val="bottom"/>
          </w:tcPr>
          <w:p w14:paraId="17F5E965" w14:textId="77777777" w:rsidR="0045573F" w:rsidRPr="00C20284" w:rsidRDefault="0045573F" w:rsidP="00C95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84" w:type="dxa"/>
          </w:tcPr>
          <w:p w14:paraId="50077AB8" w14:textId="77777777" w:rsidR="0045573F" w:rsidRPr="00C20284" w:rsidRDefault="0045573F" w:rsidP="00C95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129" w:type="dxa"/>
            <w:gridSpan w:val="3"/>
          </w:tcPr>
          <w:p w14:paraId="49FBB312" w14:textId="77777777" w:rsidR="0045573F" w:rsidRPr="00C20284" w:rsidRDefault="0045573F" w:rsidP="00C95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  <w:t>(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หน่วย: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  <w:t xml:space="preserve"> 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ล้านบาท)</w:t>
            </w:r>
          </w:p>
        </w:tc>
      </w:tr>
      <w:tr w:rsidR="0045573F" w:rsidRPr="00C20284" w14:paraId="07711FD5" w14:textId="77777777" w:rsidTr="00C952CF">
        <w:trPr>
          <w:cantSplit/>
          <w:trHeight w:val="383"/>
          <w:tblHeader/>
        </w:trPr>
        <w:tc>
          <w:tcPr>
            <w:tcW w:w="3890" w:type="dxa"/>
            <w:vAlign w:val="bottom"/>
            <w:hideMark/>
          </w:tcPr>
          <w:p w14:paraId="33335A39" w14:textId="77777777" w:rsidR="0045573F" w:rsidRPr="00C20284" w:rsidRDefault="0045573F" w:rsidP="00C952CF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56" w:type="dxa"/>
          </w:tcPr>
          <w:p w14:paraId="54191D97" w14:textId="77777777" w:rsidR="0045573F" w:rsidRPr="00C20284" w:rsidRDefault="0045573F" w:rsidP="00C952CF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044" w:type="dxa"/>
            <w:gridSpan w:val="3"/>
            <w:tcBorders>
              <w:bottom w:val="single" w:sz="4" w:space="0" w:color="auto"/>
            </w:tcBorders>
            <w:vAlign w:val="bottom"/>
          </w:tcPr>
          <w:p w14:paraId="6290FE5F" w14:textId="77777777" w:rsidR="0045573F" w:rsidRPr="00C20284" w:rsidRDefault="0045573F" w:rsidP="00C952CF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2028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4" w:type="dxa"/>
          </w:tcPr>
          <w:p w14:paraId="6F7B7E84" w14:textId="77777777" w:rsidR="0045573F" w:rsidRPr="00C20284" w:rsidRDefault="0045573F" w:rsidP="00C952CF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129" w:type="dxa"/>
            <w:gridSpan w:val="3"/>
            <w:tcBorders>
              <w:bottom w:val="single" w:sz="4" w:space="0" w:color="auto"/>
            </w:tcBorders>
            <w:hideMark/>
          </w:tcPr>
          <w:p w14:paraId="6FB17F64" w14:textId="77777777" w:rsidR="0045573F" w:rsidRPr="00C20284" w:rsidRDefault="0045573F" w:rsidP="00C952CF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20284" w:rsidDel="005C14B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C2028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เฉพาะกิจการ </w:t>
            </w:r>
          </w:p>
        </w:tc>
      </w:tr>
      <w:tr w:rsidR="0045573F" w:rsidRPr="00C20284" w14:paraId="02F92287" w14:textId="77777777" w:rsidTr="00401BE2">
        <w:trPr>
          <w:cantSplit/>
          <w:trHeight w:val="468"/>
        </w:trPr>
        <w:tc>
          <w:tcPr>
            <w:tcW w:w="3890" w:type="dxa"/>
            <w:hideMark/>
          </w:tcPr>
          <w:p w14:paraId="19DEF5A3" w14:textId="695C5ACA" w:rsidR="0045573F" w:rsidRPr="00C20284" w:rsidRDefault="0045573F" w:rsidP="00C952C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211E1F"/>
                <w:sz w:val="30"/>
                <w:szCs w:val="30"/>
              </w:rPr>
            </w:pPr>
          </w:p>
        </w:tc>
        <w:tc>
          <w:tcPr>
            <w:tcW w:w="956" w:type="dxa"/>
          </w:tcPr>
          <w:p w14:paraId="19823E17" w14:textId="77777777" w:rsidR="0045573F" w:rsidRPr="00367ADF" w:rsidRDefault="0045573F" w:rsidP="00C95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vAlign w:val="center"/>
          </w:tcPr>
          <w:p w14:paraId="3494C3F6" w14:textId="77777777" w:rsidR="0045573F" w:rsidRPr="00287176" w:rsidRDefault="0045573F" w:rsidP="00C95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8717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4" w:type="dxa"/>
            <w:vAlign w:val="center"/>
          </w:tcPr>
          <w:p w14:paraId="4A2E7268" w14:textId="77777777" w:rsidR="0045573F" w:rsidRPr="00287176" w:rsidRDefault="0045573F" w:rsidP="00C95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  <w:vAlign w:val="center"/>
          </w:tcPr>
          <w:p w14:paraId="72E7E8E7" w14:textId="77777777" w:rsidR="0045573F" w:rsidRPr="00287176" w:rsidRDefault="0045573F" w:rsidP="00C95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8717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4" w:type="dxa"/>
            <w:vAlign w:val="center"/>
          </w:tcPr>
          <w:p w14:paraId="45DEE00D" w14:textId="77777777" w:rsidR="0045573F" w:rsidRPr="00287176" w:rsidRDefault="0045573F" w:rsidP="00C95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vAlign w:val="center"/>
          </w:tcPr>
          <w:p w14:paraId="12462F90" w14:textId="77777777" w:rsidR="0045573F" w:rsidRPr="00287176" w:rsidRDefault="0045573F" w:rsidP="00C95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8717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4" w:type="dxa"/>
            <w:vAlign w:val="center"/>
          </w:tcPr>
          <w:p w14:paraId="299B5CD0" w14:textId="77777777" w:rsidR="0045573F" w:rsidRPr="00287176" w:rsidRDefault="0045573F" w:rsidP="00C952C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vAlign w:val="center"/>
          </w:tcPr>
          <w:p w14:paraId="48446590" w14:textId="77777777" w:rsidR="0045573F" w:rsidRPr="00287176" w:rsidRDefault="0045573F" w:rsidP="00C952CF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717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45573F" w:rsidRPr="00C20284" w14:paraId="7AE76A93" w14:textId="77777777" w:rsidTr="00C952CF">
        <w:trPr>
          <w:gridAfter w:val="6"/>
          <w:wAfter w:w="16" w:type="dxa"/>
          <w:cantSplit/>
          <w:trHeight w:hRule="exact" w:val="202"/>
        </w:trPr>
        <w:tc>
          <w:tcPr>
            <w:tcW w:w="5528" w:type="dxa"/>
            <w:gridSpan w:val="3"/>
            <w:vAlign w:val="center"/>
          </w:tcPr>
          <w:p w14:paraId="2AAE4706" w14:textId="77777777" w:rsidR="0045573F" w:rsidRPr="00030D83" w:rsidRDefault="0045573F" w:rsidP="00C952CF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573F" w:rsidRPr="00C20284" w14:paraId="62920961" w14:textId="77777777" w:rsidTr="00C952CF">
        <w:trPr>
          <w:cantSplit/>
          <w:trHeight w:val="451"/>
        </w:trPr>
        <w:tc>
          <w:tcPr>
            <w:tcW w:w="3890" w:type="dxa"/>
          </w:tcPr>
          <w:p w14:paraId="1AF07F7E" w14:textId="77777777" w:rsidR="0045573F" w:rsidRPr="00C20284" w:rsidRDefault="0045573F" w:rsidP="00C952C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956" w:type="dxa"/>
          </w:tcPr>
          <w:p w14:paraId="1757C271" w14:textId="77777777" w:rsidR="0045573F" w:rsidRPr="00367ADF" w:rsidRDefault="0045573F" w:rsidP="00C95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6" w:type="dxa"/>
          </w:tcPr>
          <w:p w14:paraId="1CCB2F56" w14:textId="77777777" w:rsidR="0045573F" w:rsidRPr="00367ADF" w:rsidRDefault="0045573F" w:rsidP="00C95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14:paraId="39E3B841" w14:textId="77777777" w:rsidR="0045573F" w:rsidRPr="00367ADF" w:rsidRDefault="0045573F" w:rsidP="00C95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3" w:type="dxa"/>
          </w:tcPr>
          <w:p w14:paraId="7020706C" w14:textId="77777777" w:rsidR="0045573F" w:rsidRPr="00367ADF" w:rsidRDefault="0045573F" w:rsidP="00C95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14:paraId="2785E522" w14:textId="77777777" w:rsidR="0045573F" w:rsidRPr="00367ADF" w:rsidRDefault="0045573F" w:rsidP="00C95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14:paraId="56B4139B" w14:textId="77777777" w:rsidR="0045573F" w:rsidRPr="00367ADF" w:rsidRDefault="0045573F" w:rsidP="00C95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14:paraId="5560FB5F" w14:textId="77777777" w:rsidR="0045573F" w:rsidRPr="00C20284" w:rsidRDefault="0045573F" w:rsidP="00C952C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</w:tcPr>
          <w:p w14:paraId="04985218" w14:textId="77777777" w:rsidR="0045573F" w:rsidRPr="00C20284" w:rsidRDefault="0045573F" w:rsidP="00C952C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573F" w:rsidRPr="00C20284" w14:paraId="219C55B3" w14:textId="77777777" w:rsidTr="00C952CF">
        <w:trPr>
          <w:cantSplit/>
          <w:trHeight w:val="451"/>
        </w:trPr>
        <w:tc>
          <w:tcPr>
            <w:tcW w:w="3890" w:type="dxa"/>
          </w:tcPr>
          <w:p w14:paraId="177EC3F4" w14:textId="77777777" w:rsidR="0045573F" w:rsidRDefault="0045573F" w:rsidP="00C952C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ที่ดินและ</w:t>
            </w: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956" w:type="dxa"/>
          </w:tcPr>
          <w:p w14:paraId="753028D3" w14:textId="77777777" w:rsidR="0045573F" w:rsidRPr="00367ADF" w:rsidRDefault="0045573F" w:rsidP="00C95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6" w:type="dxa"/>
          </w:tcPr>
          <w:p w14:paraId="539B27E7" w14:textId="77777777" w:rsidR="0045573F" w:rsidRPr="00367ADF" w:rsidRDefault="0045573F" w:rsidP="00C95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27,459</w:t>
            </w:r>
          </w:p>
        </w:tc>
        <w:tc>
          <w:tcPr>
            <w:tcW w:w="184" w:type="dxa"/>
          </w:tcPr>
          <w:p w14:paraId="0256AF80" w14:textId="77777777" w:rsidR="0045573F" w:rsidRPr="00367ADF" w:rsidRDefault="0045573F" w:rsidP="00C95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3" w:type="dxa"/>
          </w:tcPr>
          <w:p w14:paraId="5297682A" w14:textId="77777777" w:rsidR="0045573F" w:rsidRDefault="0045573F" w:rsidP="00C95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25,70</w:t>
            </w:r>
            <w:r w:rsidRPr="00474D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84" w:type="dxa"/>
          </w:tcPr>
          <w:p w14:paraId="1583E29D" w14:textId="77777777" w:rsidR="0045573F" w:rsidRPr="00367ADF" w:rsidRDefault="0045573F" w:rsidP="00C95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14:paraId="7F9952DC" w14:textId="77777777" w:rsidR="0045573F" w:rsidRPr="00367ADF" w:rsidRDefault="0045573F" w:rsidP="00C95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4D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74D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84" w:type="dxa"/>
          </w:tcPr>
          <w:p w14:paraId="380CBA1C" w14:textId="77777777" w:rsidR="0045573F" w:rsidRPr="00C20284" w:rsidRDefault="0045573F" w:rsidP="00C952C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</w:tcPr>
          <w:p w14:paraId="5B4C8522" w14:textId="77777777" w:rsidR="0045573F" w:rsidRDefault="0045573F" w:rsidP="00C952C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474D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</w:tr>
      <w:tr w:rsidR="0045573F" w:rsidRPr="00C20284" w14:paraId="4F929AA2" w14:textId="77777777" w:rsidTr="00C952CF">
        <w:trPr>
          <w:cantSplit/>
          <w:trHeight w:val="451"/>
        </w:trPr>
        <w:tc>
          <w:tcPr>
            <w:tcW w:w="3890" w:type="dxa"/>
          </w:tcPr>
          <w:p w14:paraId="05908088" w14:textId="77777777" w:rsidR="0045573F" w:rsidRPr="00C20284" w:rsidRDefault="0045573F" w:rsidP="00C952C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956" w:type="dxa"/>
          </w:tcPr>
          <w:p w14:paraId="139FA658" w14:textId="77777777" w:rsidR="0045573F" w:rsidRPr="00367ADF" w:rsidRDefault="0045573F" w:rsidP="00C95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6" w:type="dxa"/>
          </w:tcPr>
          <w:p w14:paraId="6EBD35A3" w14:textId="77777777" w:rsidR="0045573F" w:rsidRPr="00367ADF" w:rsidRDefault="0045573F" w:rsidP="00C95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2,002</w:t>
            </w:r>
          </w:p>
        </w:tc>
        <w:tc>
          <w:tcPr>
            <w:tcW w:w="184" w:type="dxa"/>
          </w:tcPr>
          <w:p w14:paraId="6BBFACD7" w14:textId="77777777" w:rsidR="0045573F" w:rsidRPr="00367ADF" w:rsidRDefault="0045573F" w:rsidP="00C95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3" w:type="dxa"/>
          </w:tcPr>
          <w:p w14:paraId="3356B369" w14:textId="77777777" w:rsidR="0045573F" w:rsidRPr="00367ADF" w:rsidRDefault="0045573F" w:rsidP="00C95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4D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,987</w:t>
            </w:r>
          </w:p>
        </w:tc>
        <w:tc>
          <w:tcPr>
            <w:tcW w:w="184" w:type="dxa"/>
          </w:tcPr>
          <w:p w14:paraId="202D8E00" w14:textId="77777777" w:rsidR="0045573F" w:rsidRPr="00367ADF" w:rsidRDefault="0045573F" w:rsidP="00C95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14:paraId="0EAD5B16" w14:textId="77777777" w:rsidR="0045573F" w:rsidRPr="00367ADF" w:rsidRDefault="0045573F" w:rsidP="00C95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  <w:tc>
          <w:tcPr>
            <w:tcW w:w="184" w:type="dxa"/>
          </w:tcPr>
          <w:p w14:paraId="2B8C209A" w14:textId="77777777" w:rsidR="0045573F" w:rsidRPr="00C20284" w:rsidRDefault="0045573F" w:rsidP="00C952C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</w:tcPr>
          <w:p w14:paraId="39CB83F8" w14:textId="77777777" w:rsidR="0045573F" w:rsidRPr="00C20284" w:rsidRDefault="0045573F" w:rsidP="00C952C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74D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45573F" w:rsidRPr="00C20284" w14:paraId="62F04FD6" w14:textId="77777777" w:rsidTr="00C952CF">
        <w:trPr>
          <w:cantSplit/>
          <w:trHeight w:val="451"/>
        </w:trPr>
        <w:tc>
          <w:tcPr>
            <w:tcW w:w="3890" w:type="dxa"/>
          </w:tcPr>
          <w:p w14:paraId="46431503" w14:textId="77777777" w:rsidR="0045573F" w:rsidRPr="00C20284" w:rsidRDefault="0045573F" w:rsidP="00C952C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56" w:type="dxa"/>
          </w:tcPr>
          <w:p w14:paraId="1689FDF7" w14:textId="77777777" w:rsidR="0045573F" w:rsidRPr="00367ADF" w:rsidRDefault="0045573F" w:rsidP="00C95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6" w:type="dxa"/>
          </w:tcPr>
          <w:p w14:paraId="46E0B975" w14:textId="77777777" w:rsidR="0045573F" w:rsidRPr="00367ADF" w:rsidRDefault="0045573F" w:rsidP="00C95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4D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,440</w:t>
            </w:r>
          </w:p>
        </w:tc>
        <w:tc>
          <w:tcPr>
            <w:tcW w:w="184" w:type="dxa"/>
          </w:tcPr>
          <w:p w14:paraId="36379758" w14:textId="77777777" w:rsidR="0045573F" w:rsidRPr="00367ADF" w:rsidRDefault="0045573F" w:rsidP="00C95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3" w:type="dxa"/>
          </w:tcPr>
          <w:p w14:paraId="0DB5DCA5" w14:textId="77777777" w:rsidR="0045573F" w:rsidRPr="00367ADF" w:rsidRDefault="0045573F" w:rsidP="00C95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4D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,357</w:t>
            </w:r>
          </w:p>
        </w:tc>
        <w:tc>
          <w:tcPr>
            <w:tcW w:w="184" w:type="dxa"/>
          </w:tcPr>
          <w:p w14:paraId="14DE58F8" w14:textId="77777777" w:rsidR="0045573F" w:rsidRPr="00367ADF" w:rsidRDefault="0045573F" w:rsidP="00C95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14:paraId="3107F052" w14:textId="77777777" w:rsidR="0045573F" w:rsidRPr="00367ADF" w:rsidRDefault="0045573F" w:rsidP="00C95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4D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184" w:type="dxa"/>
          </w:tcPr>
          <w:p w14:paraId="189B458B" w14:textId="77777777" w:rsidR="0045573F" w:rsidRPr="00C20284" w:rsidRDefault="0045573F" w:rsidP="00C952C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</w:tcPr>
          <w:p w14:paraId="17C7B17A" w14:textId="77777777" w:rsidR="0045573F" w:rsidRPr="00C20284" w:rsidRDefault="0045573F" w:rsidP="00C952C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74D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45573F" w:rsidRPr="00C20284" w14:paraId="78457915" w14:textId="77777777" w:rsidTr="00C952CF">
        <w:trPr>
          <w:cantSplit/>
          <w:trHeight w:val="451"/>
        </w:trPr>
        <w:tc>
          <w:tcPr>
            <w:tcW w:w="3890" w:type="dxa"/>
          </w:tcPr>
          <w:p w14:paraId="3833BFA0" w14:textId="77777777" w:rsidR="0045573F" w:rsidRPr="00C20284" w:rsidRDefault="0045573F" w:rsidP="00C952C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956" w:type="dxa"/>
          </w:tcPr>
          <w:p w14:paraId="344B32C5" w14:textId="77777777" w:rsidR="0045573F" w:rsidRPr="00367ADF" w:rsidRDefault="0045573F" w:rsidP="00C95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14:paraId="43E77AA5" w14:textId="77777777" w:rsidR="0045573F" w:rsidRPr="00367ADF" w:rsidRDefault="0045573F" w:rsidP="00C95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3,763</w:t>
            </w:r>
          </w:p>
        </w:tc>
        <w:tc>
          <w:tcPr>
            <w:tcW w:w="184" w:type="dxa"/>
          </w:tcPr>
          <w:p w14:paraId="2258E5EF" w14:textId="77777777" w:rsidR="0045573F" w:rsidRPr="00367ADF" w:rsidRDefault="0045573F" w:rsidP="00C95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</w:tcPr>
          <w:p w14:paraId="4779BB12" w14:textId="77777777" w:rsidR="0045573F" w:rsidRPr="00367ADF" w:rsidRDefault="0045573F" w:rsidP="00C95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3,328</w:t>
            </w:r>
          </w:p>
        </w:tc>
        <w:tc>
          <w:tcPr>
            <w:tcW w:w="184" w:type="dxa"/>
          </w:tcPr>
          <w:p w14:paraId="240A72B0" w14:textId="77777777" w:rsidR="0045573F" w:rsidRPr="00367ADF" w:rsidRDefault="0045573F" w:rsidP="00C95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</w:tcPr>
          <w:p w14:paraId="3FDE98EA" w14:textId="77777777" w:rsidR="0045573F" w:rsidRPr="00367ADF" w:rsidRDefault="0045573F" w:rsidP="00C95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599D0DB7" w14:textId="77777777" w:rsidR="0045573F" w:rsidRPr="00C20284" w:rsidRDefault="0045573F" w:rsidP="00C952C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</w:tcPr>
          <w:p w14:paraId="792414F8" w14:textId="77777777" w:rsidR="0045573F" w:rsidRPr="00C20284" w:rsidRDefault="0045573F" w:rsidP="00C952C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5573F" w:rsidRPr="00C20284" w14:paraId="330D4F0A" w14:textId="77777777" w:rsidTr="00C952CF">
        <w:trPr>
          <w:cantSplit/>
          <w:trHeight w:val="451"/>
        </w:trPr>
        <w:tc>
          <w:tcPr>
            <w:tcW w:w="3890" w:type="dxa"/>
            <w:hideMark/>
          </w:tcPr>
          <w:p w14:paraId="1C4318BC" w14:textId="77777777" w:rsidR="0045573F" w:rsidRPr="00C20284" w:rsidRDefault="0045573F" w:rsidP="00C952C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6" w:type="dxa"/>
          </w:tcPr>
          <w:p w14:paraId="5518B2BF" w14:textId="77777777" w:rsidR="0045573F" w:rsidRPr="00C20284" w:rsidRDefault="0045573F" w:rsidP="00C95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</w:tcPr>
          <w:p w14:paraId="2F8E2A0C" w14:textId="77777777" w:rsidR="0045573F" w:rsidRPr="00C20284" w:rsidRDefault="0045573F" w:rsidP="00C95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34,664</w:t>
            </w:r>
          </w:p>
        </w:tc>
        <w:tc>
          <w:tcPr>
            <w:tcW w:w="184" w:type="dxa"/>
          </w:tcPr>
          <w:p w14:paraId="7BEFCDF8" w14:textId="77777777" w:rsidR="0045573F" w:rsidRPr="00C20284" w:rsidRDefault="0045573F" w:rsidP="00C95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</w:tcPr>
          <w:p w14:paraId="39BDAB77" w14:textId="77777777" w:rsidR="0045573F" w:rsidRPr="00C20284" w:rsidRDefault="0045573F" w:rsidP="00C95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32,373</w:t>
            </w:r>
          </w:p>
        </w:tc>
        <w:tc>
          <w:tcPr>
            <w:tcW w:w="184" w:type="dxa"/>
          </w:tcPr>
          <w:p w14:paraId="3C67BE2F" w14:textId="77777777" w:rsidR="0045573F" w:rsidRPr="00C20284" w:rsidRDefault="0045573F" w:rsidP="00C95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F7F5A0" w14:textId="77777777" w:rsidR="0045573F" w:rsidRPr="00C20284" w:rsidRDefault="0045573F" w:rsidP="00C95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373</w:t>
            </w:r>
          </w:p>
        </w:tc>
        <w:tc>
          <w:tcPr>
            <w:tcW w:w="184" w:type="dxa"/>
          </w:tcPr>
          <w:p w14:paraId="2D96F230" w14:textId="77777777" w:rsidR="0045573F" w:rsidRPr="00C20284" w:rsidRDefault="0045573F" w:rsidP="00C952C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D5E70B" w14:textId="77777777" w:rsidR="0045573F" w:rsidRPr="00C20284" w:rsidRDefault="0045573F" w:rsidP="00C952C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423</w:t>
            </w:r>
          </w:p>
        </w:tc>
      </w:tr>
    </w:tbl>
    <w:p w14:paraId="209DF565" w14:textId="77777777" w:rsidR="0045573F" w:rsidRPr="00367ADF" w:rsidRDefault="0045573F" w:rsidP="0045573F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6DBF776" w14:textId="085C565F" w:rsidR="0045573F" w:rsidRPr="00367ADF" w:rsidRDefault="0045573F" w:rsidP="0045573F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20284">
        <w:rPr>
          <w:rFonts w:asciiTheme="majorBidi" w:hAnsiTheme="majorBidi" w:cstheme="majorBidi"/>
          <w:sz w:val="30"/>
          <w:szCs w:val="30"/>
          <w:cs/>
        </w:rPr>
        <w:t>ในปี</w:t>
      </w:r>
      <w:r w:rsidRPr="00C20284">
        <w:rPr>
          <w:rFonts w:asciiTheme="majorBidi" w:hAnsiTheme="majorBidi" w:cstheme="majorBidi"/>
          <w:sz w:val="30"/>
          <w:szCs w:val="30"/>
        </w:rPr>
        <w:t xml:space="preserve"> </w:t>
      </w:r>
      <w:r w:rsidRPr="009711B9">
        <w:rPr>
          <w:rFonts w:asciiTheme="majorBidi" w:hAnsi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 xml:space="preserve">4 </w:t>
      </w:r>
      <w:r w:rsidRPr="00C20284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สินทรัพย์สิทธิการใช้ของกลุ่มบริษัท</w:t>
      </w:r>
      <w:r w:rsidR="00352027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C20284">
        <w:rPr>
          <w:rFonts w:asciiTheme="majorBidi" w:hAnsiTheme="majorBidi" w:cstheme="majorBidi"/>
          <w:sz w:val="30"/>
          <w:szCs w:val="30"/>
          <w:cs/>
        </w:rPr>
        <w:t>เพิ่มขึ้นเป็นจำนวน</w:t>
      </w:r>
      <w:r w:rsidRPr="00C20284">
        <w:rPr>
          <w:rFonts w:asciiTheme="majorBidi" w:hAnsiTheme="majorBidi" w:cstheme="majorBidi"/>
          <w:sz w:val="30"/>
          <w:szCs w:val="30"/>
        </w:rPr>
        <w:t xml:space="preserve"> </w:t>
      </w:r>
      <w:r w:rsidR="00352027">
        <w:rPr>
          <w:rFonts w:asciiTheme="majorBidi" w:hAnsiTheme="majorBidi"/>
          <w:sz w:val="30"/>
          <w:szCs w:val="30"/>
        </w:rPr>
        <w:t>5,915</w:t>
      </w:r>
      <w:r>
        <w:rPr>
          <w:rFonts w:asciiTheme="majorBidi" w:hAnsiTheme="majorBidi"/>
          <w:sz w:val="30"/>
          <w:szCs w:val="30"/>
        </w:rPr>
        <w:t xml:space="preserve"> </w:t>
      </w:r>
      <w:r w:rsidRPr="00C20284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="0035202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52027">
        <w:rPr>
          <w:rFonts w:asciiTheme="majorBidi" w:hAnsiTheme="majorBidi" w:cstheme="majorBidi"/>
          <w:sz w:val="30"/>
          <w:szCs w:val="30"/>
        </w:rPr>
        <w:t xml:space="preserve">215 </w:t>
      </w:r>
      <w:r w:rsidR="00352027">
        <w:rPr>
          <w:rFonts w:asciiTheme="majorBidi" w:hAnsiTheme="majorBidi" w:cstheme="majorBidi" w:hint="cs"/>
          <w:sz w:val="30"/>
          <w:szCs w:val="30"/>
          <w:cs/>
        </w:rPr>
        <w:t>ล้านบาท ตามลำดับ</w:t>
      </w:r>
      <w:r w:rsidRPr="00C20284">
        <w:rPr>
          <w:rFonts w:asciiTheme="majorBidi" w:hAnsiTheme="majorBidi" w:cstheme="majorBidi"/>
          <w:sz w:val="30"/>
          <w:szCs w:val="30"/>
        </w:rPr>
        <w:t xml:space="preserve"> </w:t>
      </w:r>
      <w:r w:rsidRPr="00287176">
        <w:rPr>
          <w:rFonts w:asciiTheme="majorBidi" w:hAnsiTheme="majorBidi" w:cstheme="majorBidi"/>
          <w:i/>
          <w:iCs/>
          <w:sz w:val="30"/>
          <w:szCs w:val="30"/>
        </w:rPr>
        <w:t xml:space="preserve">(2563: </w:t>
      </w:r>
      <w:r w:rsidR="0068376E">
        <w:rPr>
          <w:rFonts w:asciiTheme="majorBidi" w:hAnsiTheme="majorBidi" w:cstheme="majorBidi"/>
          <w:i/>
          <w:iCs/>
          <w:sz w:val="30"/>
          <w:szCs w:val="30"/>
        </w:rPr>
        <w:t>6,590</w:t>
      </w:r>
      <w:r w:rsidRPr="0028717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28717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ล้านบาทและ </w:t>
      </w:r>
      <w:r w:rsidR="00D82861">
        <w:rPr>
          <w:rFonts w:asciiTheme="majorBidi" w:hAnsiTheme="majorBidi" w:cstheme="majorBidi"/>
          <w:i/>
          <w:iCs/>
          <w:sz w:val="30"/>
          <w:szCs w:val="30"/>
        </w:rPr>
        <w:t>316</w:t>
      </w:r>
      <w:r w:rsidRPr="0028717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287176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28717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287176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ตามลำดับ)</w:t>
      </w:r>
    </w:p>
    <w:p w14:paraId="1FB1468E" w14:textId="77777777" w:rsidR="0045573F" w:rsidRPr="00C20284" w:rsidRDefault="0045573F" w:rsidP="0045573F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6EEC8382" w14:textId="6526FF77" w:rsidR="0045573F" w:rsidRPr="00C20284" w:rsidRDefault="0045573F" w:rsidP="0045573F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20284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กลุ่มบริษัทมีสัญญาเช่าหลายฉบับกับบริษัทและบุคคลอื่นๆ </w:t>
      </w:r>
      <w:r w:rsidRPr="005C6C4B">
        <w:rPr>
          <w:rFonts w:asciiTheme="majorBidi" w:hAnsiTheme="majorBidi" w:cstheme="majorBidi"/>
          <w:sz w:val="30"/>
          <w:szCs w:val="30"/>
          <w:cs/>
        </w:rPr>
        <w:t xml:space="preserve">ซึ่งครอบคลุมการเช่าอาคารสำนักงานพร้อมสิ่งอำนวยความสะดวกต่างๆ ที่ดิน ฟาร์มเลี้ยงสัตว์ ยานพาหนะและอื่นๆ โดยมีระยะเวลา </w:t>
      </w:r>
      <w:r w:rsidRPr="005C6C4B">
        <w:rPr>
          <w:rFonts w:asciiTheme="majorBidi" w:hAnsiTheme="majorBidi"/>
          <w:sz w:val="30"/>
          <w:szCs w:val="30"/>
        </w:rPr>
        <w:t>1</w:t>
      </w:r>
      <w:r w:rsidRPr="005C6C4B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="005C6C4B" w:rsidRPr="005C6C4B">
        <w:rPr>
          <w:rFonts w:asciiTheme="majorBidi" w:hAnsiTheme="majorBidi"/>
          <w:sz w:val="30"/>
          <w:szCs w:val="30"/>
        </w:rPr>
        <w:t>57</w:t>
      </w:r>
      <w:r w:rsidRPr="005C6C4B">
        <w:rPr>
          <w:rFonts w:asciiTheme="majorBidi" w:hAnsiTheme="majorBidi" w:cstheme="majorBidi"/>
          <w:sz w:val="30"/>
          <w:szCs w:val="30"/>
          <w:cs/>
        </w:rPr>
        <w:t xml:space="preserve"> ปี ซึ่งจะสิ้นสุดในปี </w:t>
      </w:r>
      <w:r w:rsidRPr="005C6C4B">
        <w:rPr>
          <w:rFonts w:asciiTheme="majorBidi" w:hAnsiTheme="majorBidi"/>
          <w:sz w:val="30"/>
          <w:szCs w:val="30"/>
        </w:rPr>
        <w:t>256</w:t>
      </w:r>
      <w:r w:rsidR="005C6C4B" w:rsidRPr="005C6C4B">
        <w:rPr>
          <w:rFonts w:asciiTheme="majorBidi" w:hAnsiTheme="majorBidi"/>
          <w:sz w:val="30"/>
          <w:szCs w:val="30"/>
        </w:rPr>
        <w:t>5</w:t>
      </w:r>
      <w:r w:rsidRPr="005C6C4B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Pr="005C6C4B">
        <w:rPr>
          <w:rFonts w:asciiTheme="majorBidi" w:hAnsiTheme="majorBidi"/>
          <w:sz w:val="30"/>
          <w:szCs w:val="30"/>
        </w:rPr>
        <w:t>2</w:t>
      </w:r>
      <w:r w:rsidR="005C6C4B" w:rsidRPr="005C6C4B">
        <w:rPr>
          <w:rFonts w:asciiTheme="majorBidi" w:hAnsiTheme="majorBidi"/>
          <w:sz w:val="30"/>
          <w:szCs w:val="30"/>
        </w:rPr>
        <w:t>6</w:t>
      </w:r>
      <w:r w:rsidR="00AB3D4F">
        <w:rPr>
          <w:rFonts w:asciiTheme="majorBidi" w:hAnsiTheme="majorBidi"/>
          <w:sz w:val="30"/>
          <w:szCs w:val="30"/>
        </w:rPr>
        <w:t>21</w:t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08"/>
        <w:gridCol w:w="1080"/>
        <w:gridCol w:w="180"/>
        <w:gridCol w:w="990"/>
        <w:gridCol w:w="180"/>
        <w:gridCol w:w="1080"/>
        <w:gridCol w:w="182"/>
        <w:gridCol w:w="1080"/>
      </w:tblGrid>
      <w:tr w:rsidR="0045573F" w:rsidRPr="00C20284" w14:paraId="68451522" w14:textId="77777777" w:rsidTr="003D6B85">
        <w:trPr>
          <w:cantSplit/>
          <w:tblHeader/>
        </w:trPr>
        <w:tc>
          <w:tcPr>
            <w:tcW w:w="4408" w:type="dxa"/>
            <w:shd w:val="clear" w:color="auto" w:fill="auto"/>
            <w:vAlign w:val="bottom"/>
          </w:tcPr>
          <w:p w14:paraId="390BDDEB" w14:textId="77777777" w:rsidR="0045573F" w:rsidRPr="00367ADF" w:rsidRDefault="0045573F" w:rsidP="00C952C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174D405D" w14:textId="77777777" w:rsidR="0045573F" w:rsidRPr="00C20284" w:rsidRDefault="0045573F" w:rsidP="00C952C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09AAFEEA" w14:textId="77777777" w:rsidR="0045573F" w:rsidRPr="00C20284" w:rsidRDefault="0045573F" w:rsidP="00C952C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2" w:type="dxa"/>
            <w:gridSpan w:val="3"/>
          </w:tcPr>
          <w:p w14:paraId="0002034B" w14:textId="77777777" w:rsidR="0045573F" w:rsidRPr="00C20284" w:rsidRDefault="0045573F" w:rsidP="00C952CF">
            <w:pPr>
              <w:pStyle w:val="acctmergecolhdg"/>
              <w:spacing w:line="240" w:lineRule="atLeast"/>
              <w:ind w:left="-85" w:right="-85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b w:val="0"/>
                <w:i/>
                <w:iCs/>
                <w:sz w:val="30"/>
                <w:szCs w:val="30"/>
                <w:lang w:bidi="th-TH"/>
              </w:rPr>
              <w:t>(</w:t>
            </w:r>
            <w:r w:rsidRPr="00C20284">
              <w:rPr>
                <w:rFonts w:ascii="Angsana New" w:hAnsi="Angsana New"/>
                <w:b w:val="0"/>
                <w:i/>
                <w:iCs/>
                <w:sz w:val="30"/>
                <w:szCs w:val="30"/>
                <w:cs/>
                <w:lang w:bidi="th-TH"/>
              </w:rPr>
              <w:t>หน่วย: ล้านบาท)</w:t>
            </w:r>
          </w:p>
        </w:tc>
      </w:tr>
      <w:tr w:rsidR="0045573F" w:rsidRPr="00C20284" w14:paraId="5154B50A" w14:textId="77777777" w:rsidTr="003D6B85">
        <w:trPr>
          <w:cantSplit/>
          <w:tblHeader/>
        </w:trPr>
        <w:tc>
          <w:tcPr>
            <w:tcW w:w="4408" w:type="dxa"/>
            <w:shd w:val="clear" w:color="auto" w:fill="auto"/>
            <w:vAlign w:val="bottom"/>
          </w:tcPr>
          <w:p w14:paraId="3D489EBB" w14:textId="77777777" w:rsidR="0045573F" w:rsidRPr="00367ADF" w:rsidRDefault="0045573F" w:rsidP="00C952C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25FE4A6C" w14:textId="77777777" w:rsidR="0045573F" w:rsidRPr="00C20284" w:rsidRDefault="0045573F" w:rsidP="00C952C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2779C696" w14:textId="77777777" w:rsidR="0045573F" w:rsidRPr="00C20284" w:rsidRDefault="0045573F" w:rsidP="00C952C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2" w:type="dxa"/>
            <w:gridSpan w:val="3"/>
            <w:tcBorders>
              <w:bottom w:val="single" w:sz="4" w:space="0" w:color="auto"/>
            </w:tcBorders>
          </w:tcPr>
          <w:p w14:paraId="05C4288F" w14:textId="77777777" w:rsidR="0045573F" w:rsidRPr="00C20284" w:rsidRDefault="0045573F" w:rsidP="00C952CF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5573F" w:rsidRPr="00C20284" w14:paraId="785B02C0" w14:textId="77777777" w:rsidTr="003D6B85">
        <w:trPr>
          <w:cantSplit/>
          <w:tblHeader/>
        </w:trPr>
        <w:tc>
          <w:tcPr>
            <w:tcW w:w="4408" w:type="dxa"/>
          </w:tcPr>
          <w:p w14:paraId="39B2183A" w14:textId="77777777" w:rsidR="0045573F" w:rsidRPr="00C20284" w:rsidRDefault="0045573F" w:rsidP="00C952C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9711B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0582983" w14:textId="77777777" w:rsidR="0045573F" w:rsidRPr="00C20284" w:rsidRDefault="0045573F" w:rsidP="00C952C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9711B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13D4228" w14:textId="77777777" w:rsidR="0045573F" w:rsidRPr="00C20284" w:rsidRDefault="0045573F" w:rsidP="00C952C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61FE1E2" w14:textId="77777777" w:rsidR="0045573F" w:rsidRPr="00C20284" w:rsidRDefault="0045573F" w:rsidP="00C952C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711B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0" w:type="dxa"/>
          </w:tcPr>
          <w:p w14:paraId="00296BCE" w14:textId="77777777" w:rsidR="0045573F" w:rsidRPr="00C20284" w:rsidRDefault="0045573F" w:rsidP="00C952C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0196300" w14:textId="77777777" w:rsidR="0045573F" w:rsidRPr="00C20284" w:rsidRDefault="0045573F" w:rsidP="00C952C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711B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82" w:type="dxa"/>
            <w:tcBorders>
              <w:top w:val="single" w:sz="4" w:space="0" w:color="auto"/>
            </w:tcBorders>
          </w:tcPr>
          <w:p w14:paraId="78F7D46F" w14:textId="77777777" w:rsidR="0045573F" w:rsidRPr="00C20284" w:rsidRDefault="0045573F" w:rsidP="00C952C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69DA1F4" w14:textId="77777777" w:rsidR="0045573F" w:rsidRPr="00C20284" w:rsidRDefault="0045573F" w:rsidP="00C952C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711B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</w:tr>
      <w:tr w:rsidR="0045573F" w:rsidRPr="00C20284" w14:paraId="73B4A28C" w14:textId="77777777" w:rsidTr="003D6B85">
        <w:trPr>
          <w:cantSplit/>
          <w:trHeight w:hRule="exact" w:val="207"/>
          <w:tblHeader/>
        </w:trPr>
        <w:tc>
          <w:tcPr>
            <w:tcW w:w="4408" w:type="dxa"/>
          </w:tcPr>
          <w:p w14:paraId="56857C48" w14:textId="77777777" w:rsidR="0045573F" w:rsidRPr="00C20284" w:rsidRDefault="0045573F" w:rsidP="00C952C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2" w:type="dxa"/>
            <w:gridSpan w:val="7"/>
          </w:tcPr>
          <w:p w14:paraId="59FDABCC" w14:textId="77777777" w:rsidR="0045573F" w:rsidRPr="00C20284" w:rsidRDefault="0045573F" w:rsidP="00C952C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45573F" w:rsidRPr="00C20284" w14:paraId="12628C1B" w14:textId="77777777" w:rsidTr="003D6B85">
        <w:trPr>
          <w:cantSplit/>
        </w:trPr>
        <w:tc>
          <w:tcPr>
            <w:tcW w:w="4408" w:type="dxa"/>
          </w:tcPr>
          <w:p w14:paraId="73CCD535" w14:textId="77777777" w:rsidR="0045573F" w:rsidRPr="00C20284" w:rsidRDefault="0045573F" w:rsidP="00C952CF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141C584E" w14:textId="77777777" w:rsidR="0045573F" w:rsidRPr="00C20284" w:rsidRDefault="0045573F" w:rsidP="00C952C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E745A2A" w14:textId="77777777" w:rsidR="0045573F" w:rsidRPr="00C20284" w:rsidRDefault="0045573F" w:rsidP="00C952CF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0B3CF14" w14:textId="77777777" w:rsidR="0045573F" w:rsidRPr="00C20284" w:rsidRDefault="0045573F" w:rsidP="00C952C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D1C1998" w14:textId="77777777" w:rsidR="0045573F" w:rsidRPr="00C20284" w:rsidRDefault="0045573F" w:rsidP="00C952CF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0EA246" w14:textId="77777777" w:rsidR="0045573F" w:rsidRPr="00C20284" w:rsidRDefault="0045573F" w:rsidP="00C952C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1E745144" w14:textId="77777777" w:rsidR="0045573F" w:rsidRPr="00C20284" w:rsidRDefault="0045573F" w:rsidP="00C952CF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5E5EAA" w14:textId="77777777" w:rsidR="0045573F" w:rsidRPr="00C20284" w:rsidRDefault="0045573F" w:rsidP="00C952C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573F" w:rsidRPr="00C20284" w14:paraId="6785A167" w14:textId="77777777" w:rsidTr="003D6B85">
        <w:trPr>
          <w:cantSplit/>
        </w:trPr>
        <w:tc>
          <w:tcPr>
            <w:tcW w:w="4408" w:type="dxa"/>
          </w:tcPr>
          <w:p w14:paraId="69A5B475" w14:textId="77777777" w:rsidR="0045573F" w:rsidRPr="00C20284" w:rsidRDefault="0045573F" w:rsidP="00C952CF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1508E5BE" w14:textId="77777777" w:rsidR="0045573F" w:rsidRPr="00C20284" w:rsidRDefault="0045573F" w:rsidP="00C952C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1625975" w14:textId="77777777" w:rsidR="0045573F" w:rsidRPr="00C20284" w:rsidRDefault="0045573F" w:rsidP="00C952C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50E9029" w14:textId="77777777" w:rsidR="0045573F" w:rsidRPr="00C20284" w:rsidRDefault="0045573F" w:rsidP="00C952C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ABD2048" w14:textId="77777777" w:rsidR="0045573F" w:rsidRPr="00C20284" w:rsidRDefault="0045573F" w:rsidP="00C952C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48C2426" w14:textId="77777777" w:rsidR="0045573F" w:rsidRPr="00C20284" w:rsidRDefault="0045573F" w:rsidP="00C952C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6F53B645" w14:textId="77777777" w:rsidR="0045573F" w:rsidRPr="00C20284" w:rsidRDefault="0045573F" w:rsidP="00C952C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84678E" w14:textId="77777777" w:rsidR="0045573F" w:rsidRPr="00C20284" w:rsidRDefault="0045573F" w:rsidP="00C952C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5573F" w:rsidRPr="00C20284" w14:paraId="75E83FD0" w14:textId="77777777" w:rsidTr="003D6B85">
        <w:trPr>
          <w:cantSplit/>
        </w:trPr>
        <w:tc>
          <w:tcPr>
            <w:tcW w:w="4408" w:type="dxa"/>
          </w:tcPr>
          <w:p w14:paraId="0C8DDF23" w14:textId="77777777" w:rsidR="0045573F" w:rsidRPr="00C20284" w:rsidRDefault="0045573F" w:rsidP="001B3149">
            <w:pPr>
              <w:pStyle w:val="ListParagraph"/>
              <w:numPr>
                <w:ilvl w:val="0"/>
                <w:numId w:val="14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hanging="149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ที่ดินและ</w:t>
            </w: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080" w:type="dxa"/>
            <w:vAlign w:val="bottom"/>
          </w:tcPr>
          <w:p w14:paraId="39B5F8B7" w14:textId="77777777" w:rsidR="0045573F" w:rsidRPr="00C20284" w:rsidRDefault="0045573F" w:rsidP="00C952C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3,955</w:t>
            </w:r>
          </w:p>
        </w:tc>
        <w:tc>
          <w:tcPr>
            <w:tcW w:w="180" w:type="dxa"/>
            <w:vAlign w:val="bottom"/>
          </w:tcPr>
          <w:p w14:paraId="15134466" w14:textId="77777777" w:rsidR="0045573F" w:rsidRPr="00C20284" w:rsidRDefault="0045573F" w:rsidP="00C952C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F33AE36" w14:textId="77777777" w:rsidR="0045573F" w:rsidRPr="00C20284" w:rsidRDefault="0045573F" w:rsidP="00C952C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11B9">
              <w:rPr>
                <w:rFonts w:asciiTheme="majorBidi" w:hAnsiTheme="majorBidi"/>
                <w:sz w:val="30"/>
                <w:szCs w:val="30"/>
                <w:lang w:val="en-US"/>
              </w:rPr>
              <w:t>3</w:t>
            </w:r>
            <w:r w:rsidRPr="00C202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711B9">
              <w:rPr>
                <w:rFonts w:asciiTheme="majorBidi" w:hAnsiTheme="majorBidi"/>
                <w:sz w:val="30"/>
                <w:szCs w:val="30"/>
                <w:lang w:val="en-US"/>
              </w:rPr>
              <w:t>810</w:t>
            </w:r>
          </w:p>
        </w:tc>
        <w:tc>
          <w:tcPr>
            <w:tcW w:w="180" w:type="dxa"/>
            <w:vAlign w:val="bottom"/>
          </w:tcPr>
          <w:p w14:paraId="1CAF0717" w14:textId="77777777" w:rsidR="0045573F" w:rsidRPr="00C20284" w:rsidRDefault="0045573F" w:rsidP="00C952C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AFBD0C" w14:textId="43640C83" w:rsidR="0045573F" w:rsidRPr="00C20284" w:rsidRDefault="0045573F" w:rsidP="00C952C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6A4A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2" w:type="dxa"/>
            <w:vAlign w:val="bottom"/>
          </w:tcPr>
          <w:p w14:paraId="4DF437F8" w14:textId="77777777" w:rsidR="0045573F" w:rsidRPr="00C20284" w:rsidRDefault="0045573F" w:rsidP="00C952C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14114B" w14:textId="77777777" w:rsidR="0045573F" w:rsidRPr="00C20284" w:rsidRDefault="0045573F" w:rsidP="00C952C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11B9">
              <w:rPr>
                <w:rFonts w:asciiTheme="majorBidi" w:hAnsiTheme="majorBidi"/>
                <w:sz w:val="30"/>
                <w:szCs w:val="30"/>
                <w:lang w:val="en-US"/>
              </w:rPr>
              <w:t>133</w:t>
            </w:r>
          </w:p>
        </w:tc>
      </w:tr>
      <w:tr w:rsidR="0045573F" w:rsidRPr="00C20284" w14:paraId="500CD75D" w14:textId="77777777" w:rsidTr="003D6B85">
        <w:trPr>
          <w:cantSplit/>
        </w:trPr>
        <w:tc>
          <w:tcPr>
            <w:tcW w:w="4408" w:type="dxa"/>
          </w:tcPr>
          <w:p w14:paraId="69E4F909" w14:textId="77777777" w:rsidR="0045573F" w:rsidRPr="00C20284" w:rsidRDefault="0045573F" w:rsidP="001B3149">
            <w:pPr>
              <w:pStyle w:val="ListParagraph"/>
              <w:numPr>
                <w:ilvl w:val="0"/>
                <w:numId w:val="14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hanging="149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080" w:type="dxa"/>
            <w:vAlign w:val="bottom"/>
          </w:tcPr>
          <w:p w14:paraId="1032AC75" w14:textId="77777777" w:rsidR="0045573F" w:rsidRPr="00C20284" w:rsidRDefault="0045573F" w:rsidP="00C952C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425</w:t>
            </w:r>
          </w:p>
        </w:tc>
        <w:tc>
          <w:tcPr>
            <w:tcW w:w="180" w:type="dxa"/>
            <w:vAlign w:val="bottom"/>
          </w:tcPr>
          <w:p w14:paraId="030EC459" w14:textId="77777777" w:rsidR="0045573F" w:rsidRPr="00C20284" w:rsidRDefault="0045573F" w:rsidP="00C952C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88F3484" w14:textId="77777777" w:rsidR="0045573F" w:rsidRPr="00C20284" w:rsidRDefault="0045573F" w:rsidP="00C952C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11B9">
              <w:rPr>
                <w:rFonts w:asciiTheme="majorBidi" w:hAnsiTheme="majorBidi"/>
                <w:sz w:val="30"/>
                <w:szCs w:val="30"/>
                <w:lang w:val="en-US"/>
              </w:rPr>
              <w:t>283</w:t>
            </w:r>
          </w:p>
        </w:tc>
        <w:tc>
          <w:tcPr>
            <w:tcW w:w="180" w:type="dxa"/>
            <w:vAlign w:val="bottom"/>
          </w:tcPr>
          <w:p w14:paraId="58DE8FE9" w14:textId="77777777" w:rsidR="0045573F" w:rsidRPr="00C20284" w:rsidRDefault="0045573F" w:rsidP="00C952C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43B3F6" w14:textId="77777777" w:rsidR="0045573F" w:rsidRPr="00C20284" w:rsidRDefault="0045573F" w:rsidP="00C952C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182" w:type="dxa"/>
            <w:vAlign w:val="bottom"/>
          </w:tcPr>
          <w:p w14:paraId="595BC7CC" w14:textId="77777777" w:rsidR="0045573F" w:rsidRPr="00C20284" w:rsidRDefault="0045573F" w:rsidP="00C952C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10CB873" w14:textId="77777777" w:rsidR="0045573F" w:rsidRPr="00C20284" w:rsidRDefault="0045573F" w:rsidP="00C952C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11B9">
              <w:rPr>
                <w:rFonts w:asciiTheme="majorBidi" w:hAnsiTheme="majorBidi"/>
                <w:sz w:val="30"/>
                <w:szCs w:val="30"/>
                <w:lang w:val="en-US"/>
              </w:rPr>
              <w:t>11</w:t>
            </w:r>
          </w:p>
        </w:tc>
      </w:tr>
      <w:tr w:rsidR="0045573F" w:rsidRPr="00C20284" w14:paraId="7F0FA05D" w14:textId="77777777" w:rsidTr="003D6B85">
        <w:trPr>
          <w:cantSplit/>
        </w:trPr>
        <w:tc>
          <w:tcPr>
            <w:tcW w:w="4408" w:type="dxa"/>
          </w:tcPr>
          <w:p w14:paraId="17AEDE7C" w14:textId="77777777" w:rsidR="0045573F" w:rsidRPr="00C20284" w:rsidRDefault="0045573F" w:rsidP="001B3149">
            <w:pPr>
              <w:pStyle w:val="ListParagraph"/>
              <w:numPr>
                <w:ilvl w:val="0"/>
                <w:numId w:val="14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hanging="149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2A99EA67" w14:textId="77777777" w:rsidR="0045573F" w:rsidRPr="00C20284" w:rsidRDefault="0045573F" w:rsidP="00C952C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609</w:t>
            </w:r>
          </w:p>
        </w:tc>
        <w:tc>
          <w:tcPr>
            <w:tcW w:w="180" w:type="dxa"/>
            <w:vAlign w:val="bottom"/>
          </w:tcPr>
          <w:p w14:paraId="6DC24376" w14:textId="77777777" w:rsidR="0045573F" w:rsidRPr="00C20284" w:rsidRDefault="0045573F" w:rsidP="00C952C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0A30219" w14:textId="77777777" w:rsidR="0045573F" w:rsidRPr="00C20284" w:rsidRDefault="0045573F" w:rsidP="00C952C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11B9">
              <w:rPr>
                <w:rFonts w:asciiTheme="majorBidi" w:hAnsiTheme="majorBidi"/>
                <w:sz w:val="30"/>
                <w:szCs w:val="30"/>
                <w:lang w:val="en-US"/>
              </w:rPr>
              <w:t>559</w:t>
            </w:r>
          </w:p>
        </w:tc>
        <w:tc>
          <w:tcPr>
            <w:tcW w:w="180" w:type="dxa"/>
            <w:vAlign w:val="bottom"/>
          </w:tcPr>
          <w:p w14:paraId="18945938" w14:textId="77777777" w:rsidR="0045573F" w:rsidRPr="00C20284" w:rsidRDefault="0045573F" w:rsidP="00C952C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E2F6E8C" w14:textId="77777777" w:rsidR="0045573F" w:rsidRPr="00C20284" w:rsidRDefault="0045573F" w:rsidP="00C952C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106</w:t>
            </w:r>
          </w:p>
        </w:tc>
        <w:tc>
          <w:tcPr>
            <w:tcW w:w="182" w:type="dxa"/>
            <w:vAlign w:val="bottom"/>
          </w:tcPr>
          <w:p w14:paraId="4CB0A2FC" w14:textId="77777777" w:rsidR="0045573F" w:rsidRPr="00C20284" w:rsidRDefault="0045573F" w:rsidP="00C952C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F698B3E" w14:textId="77777777" w:rsidR="0045573F" w:rsidRPr="00C20284" w:rsidRDefault="0045573F" w:rsidP="00C952C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11B9">
              <w:rPr>
                <w:rFonts w:asciiTheme="majorBidi" w:hAnsiTheme="majorBidi"/>
                <w:sz w:val="30"/>
                <w:szCs w:val="30"/>
                <w:lang w:val="en-US"/>
              </w:rPr>
              <w:t>82</w:t>
            </w:r>
          </w:p>
        </w:tc>
      </w:tr>
      <w:tr w:rsidR="0045573F" w:rsidRPr="00C20284" w14:paraId="3D46B7EB" w14:textId="77777777" w:rsidTr="003D6B85">
        <w:trPr>
          <w:cantSplit/>
        </w:trPr>
        <w:tc>
          <w:tcPr>
            <w:tcW w:w="4408" w:type="dxa"/>
          </w:tcPr>
          <w:p w14:paraId="1587FDA2" w14:textId="77777777" w:rsidR="0045573F" w:rsidRPr="00C20284" w:rsidRDefault="0045573F" w:rsidP="00C952CF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</w:tcPr>
          <w:p w14:paraId="1D19EE6B" w14:textId="77777777" w:rsidR="0045573F" w:rsidRPr="00C20284" w:rsidRDefault="0045573F" w:rsidP="00C952C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2,703</w:t>
            </w:r>
          </w:p>
        </w:tc>
        <w:tc>
          <w:tcPr>
            <w:tcW w:w="180" w:type="dxa"/>
            <w:vAlign w:val="bottom"/>
          </w:tcPr>
          <w:p w14:paraId="06DC4C0D" w14:textId="77777777" w:rsidR="0045573F" w:rsidRPr="00C20284" w:rsidRDefault="0045573F" w:rsidP="00C952C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5E45A5" w14:textId="77777777" w:rsidR="0045573F" w:rsidRPr="00C20284" w:rsidRDefault="0045573F" w:rsidP="00C952C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  <w:lang w:val="en-US"/>
              </w:rPr>
              <w:t>2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/>
                <w:sz w:val="30"/>
                <w:szCs w:val="30"/>
                <w:lang w:val="en-US"/>
              </w:rPr>
              <w:t>4</w:t>
            </w:r>
            <w:r w:rsidRPr="009711B9">
              <w:rPr>
                <w:rFonts w:asciiTheme="majorBidi" w:hAnsiTheme="majorBidi"/>
                <w:sz w:val="30"/>
                <w:szCs w:val="30"/>
                <w:lang w:val="en-US"/>
              </w:rPr>
              <w:t>69</w:t>
            </w:r>
          </w:p>
        </w:tc>
        <w:tc>
          <w:tcPr>
            <w:tcW w:w="180" w:type="dxa"/>
            <w:vAlign w:val="bottom"/>
          </w:tcPr>
          <w:p w14:paraId="57A2AA40" w14:textId="77777777" w:rsidR="0045573F" w:rsidRPr="00C20284" w:rsidRDefault="0045573F" w:rsidP="00C952C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6A34E4" w14:textId="77777777" w:rsidR="0045573F" w:rsidRPr="00C20284" w:rsidRDefault="0045573F" w:rsidP="00C952C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4D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  <w:tc>
          <w:tcPr>
            <w:tcW w:w="182" w:type="dxa"/>
            <w:vAlign w:val="bottom"/>
          </w:tcPr>
          <w:p w14:paraId="037BC7ED" w14:textId="77777777" w:rsidR="0045573F" w:rsidRPr="00C20284" w:rsidRDefault="0045573F" w:rsidP="00C952C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B1924F" w14:textId="77777777" w:rsidR="0045573F" w:rsidRPr="00C20284" w:rsidRDefault="0045573F" w:rsidP="00C952C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  <w:lang w:val="en-US"/>
              </w:rPr>
              <w:t>12</w:t>
            </w:r>
          </w:p>
        </w:tc>
      </w:tr>
      <w:tr w:rsidR="002076E7" w:rsidRPr="00C20284" w14:paraId="12B15826" w14:textId="77777777" w:rsidTr="003D6B85">
        <w:trPr>
          <w:cantSplit/>
          <w:trHeight w:hRule="exact" w:val="173"/>
        </w:trPr>
        <w:tc>
          <w:tcPr>
            <w:tcW w:w="4408" w:type="dxa"/>
          </w:tcPr>
          <w:p w14:paraId="10150965" w14:textId="77777777" w:rsidR="002076E7" w:rsidRPr="00C20284" w:rsidRDefault="002076E7" w:rsidP="00C952CF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2161F5E" w14:textId="77777777" w:rsidR="002076E7" w:rsidRDefault="002076E7" w:rsidP="00C952C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5BE0B0C" w14:textId="77777777" w:rsidR="002076E7" w:rsidRPr="00C20284" w:rsidRDefault="002076E7" w:rsidP="00C952C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BACA84" w14:textId="77777777" w:rsidR="002076E7" w:rsidRPr="009711B9" w:rsidRDefault="002076E7" w:rsidP="00C952C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6F7E6DF" w14:textId="77777777" w:rsidR="002076E7" w:rsidRPr="00C20284" w:rsidRDefault="002076E7" w:rsidP="00C952C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60C657" w14:textId="77777777" w:rsidR="002076E7" w:rsidRPr="00474DD1" w:rsidRDefault="002076E7" w:rsidP="00C952C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7EA5BC76" w14:textId="77777777" w:rsidR="002076E7" w:rsidRPr="00C20284" w:rsidRDefault="002076E7" w:rsidP="00C952C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3BF84C" w14:textId="77777777" w:rsidR="002076E7" w:rsidRPr="009711B9" w:rsidRDefault="002076E7" w:rsidP="00C952C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</w:tr>
      <w:tr w:rsidR="0045573F" w:rsidRPr="00C20284" w14:paraId="0D771238" w14:textId="77777777" w:rsidTr="003D6B85">
        <w:trPr>
          <w:cantSplit/>
        </w:trPr>
        <w:tc>
          <w:tcPr>
            <w:tcW w:w="4408" w:type="dxa"/>
          </w:tcPr>
          <w:p w14:paraId="5D0A7654" w14:textId="77777777" w:rsidR="0045573F" w:rsidRPr="00C20284" w:rsidRDefault="0045573F" w:rsidP="00C952CF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080" w:type="dxa"/>
          </w:tcPr>
          <w:p w14:paraId="756A6B0D" w14:textId="6240B1AC" w:rsidR="0045573F" w:rsidRPr="00C20284" w:rsidRDefault="0045573F" w:rsidP="00C952C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771F9C">
              <w:rPr>
                <w:rFonts w:asciiTheme="majorBidi" w:hAnsiTheme="majorBidi" w:cstheme="majorBidi"/>
                <w:sz w:val="30"/>
                <w:szCs w:val="30"/>
              </w:rPr>
              <w:t>718</w:t>
            </w:r>
          </w:p>
        </w:tc>
        <w:tc>
          <w:tcPr>
            <w:tcW w:w="180" w:type="dxa"/>
            <w:vAlign w:val="bottom"/>
          </w:tcPr>
          <w:p w14:paraId="0E99B934" w14:textId="77777777" w:rsidR="0045573F" w:rsidRPr="00C20284" w:rsidRDefault="0045573F" w:rsidP="00C952C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A62AD86" w14:textId="77777777" w:rsidR="0045573F" w:rsidRPr="00C20284" w:rsidRDefault="0045573F" w:rsidP="00C952C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  <w:lang w:val="en-US"/>
              </w:rPr>
              <w:t>1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711B9">
              <w:rPr>
                <w:rFonts w:asciiTheme="majorBidi" w:hAnsiTheme="majorBidi"/>
                <w:sz w:val="30"/>
                <w:szCs w:val="30"/>
                <w:lang w:val="en-US"/>
              </w:rPr>
              <w:t>633</w:t>
            </w:r>
          </w:p>
        </w:tc>
        <w:tc>
          <w:tcPr>
            <w:tcW w:w="180" w:type="dxa"/>
            <w:vAlign w:val="bottom"/>
          </w:tcPr>
          <w:p w14:paraId="76A7B8E8" w14:textId="77777777" w:rsidR="0045573F" w:rsidRPr="00C20284" w:rsidRDefault="0045573F" w:rsidP="00C952C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6D8436" w14:textId="77777777" w:rsidR="0045573F" w:rsidRPr="00C20284" w:rsidRDefault="0045573F" w:rsidP="00C952C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182" w:type="dxa"/>
            <w:vAlign w:val="bottom"/>
          </w:tcPr>
          <w:p w14:paraId="5375BCB2" w14:textId="77777777" w:rsidR="0045573F" w:rsidRPr="00C20284" w:rsidRDefault="0045573F" w:rsidP="00C952C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D4D187" w14:textId="77777777" w:rsidR="0045573F" w:rsidRPr="00C20284" w:rsidRDefault="0045573F" w:rsidP="00C952C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  <w:lang w:val="en-US"/>
              </w:rPr>
              <w:t>91</w:t>
            </w:r>
          </w:p>
        </w:tc>
      </w:tr>
      <w:tr w:rsidR="0045573F" w:rsidRPr="00C20284" w14:paraId="0531109A" w14:textId="77777777" w:rsidTr="003D6B85">
        <w:trPr>
          <w:cantSplit/>
        </w:trPr>
        <w:tc>
          <w:tcPr>
            <w:tcW w:w="4408" w:type="dxa"/>
          </w:tcPr>
          <w:p w14:paraId="2C02B095" w14:textId="77777777" w:rsidR="0045573F" w:rsidRPr="00C20284" w:rsidRDefault="0045573F" w:rsidP="00C952CF">
            <w:pPr>
              <w:tabs>
                <w:tab w:val="clear" w:pos="680"/>
                <w:tab w:val="clear" w:pos="907"/>
              </w:tabs>
              <w:ind w:left="7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ค่าใช้จ่ายที่เกี่ยวข้องกับสัญญาเช่าสินทรัพย์ที่มี</w:t>
            </w:r>
          </w:p>
        </w:tc>
        <w:tc>
          <w:tcPr>
            <w:tcW w:w="1080" w:type="dxa"/>
          </w:tcPr>
          <w:p w14:paraId="7E3D0D7B" w14:textId="77777777" w:rsidR="0045573F" w:rsidRPr="00C20284" w:rsidRDefault="0045573F" w:rsidP="00C952C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73B2139" w14:textId="77777777" w:rsidR="0045573F" w:rsidRPr="00C20284" w:rsidRDefault="0045573F" w:rsidP="00C952C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2762CCD" w14:textId="77777777" w:rsidR="0045573F" w:rsidRPr="00C20284" w:rsidRDefault="0045573F" w:rsidP="00C952C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AA16495" w14:textId="77777777" w:rsidR="0045573F" w:rsidRPr="00C20284" w:rsidRDefault="0045573F" w:rsidP="00C952C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C9C4CC5" w14:textId="77777777" w:rsidR="0045573F" w:rsidRPr="00C20284" w:rsidRDefault="0045573F" w:rsidP="00C952C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433A0B95" w14:textId="77777777" w:rsidR="0045573F" w:rsidRPr="00C20284" w:rsidRDefault="0045573F" w:rsidP="00C952C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DB1E95" w14:textId="77777777" w:rsidR="0045573F" w:rsidRPr="00C20284" w:rsidRDefault="0045573F" w:rsidP="00C952C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573F" w:rsidRPr="00C20284" w14:paraId="11161AD6" w14:textId="77777777" w:rsidTr="003D6B85">
        <w:trPr>
          <w:cantSplit/>
        </w:trPr>
        <w:tc>
          <w:tcPr>
            <w:tcW w:w="4408" w:type="dxa"/>
          </w:tcPr>
          <w:p w14:paraId="46568896" w14:textId="46277007" w:rsidR="0045573F" w:rsidRPr="00C20284" w:rsidRDefault="0045573F" w:rsidP="00C952CF">
            <w:pPr>
              <w:tabs>
                <w:tab w:val="clear" w:pos="680"/>
                <w:tab w:val="clear" w:pos="907"/>
              </w:tabs>
              <w:ind w:left="155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06A5">
              <w:rPr>
                <w:rFonts w:ascii="Angsana New" w:hAnsi="Angsana New"/>
                <w:sz w:val="30"/>
                <w:szCs w:val="30"/>
                <w:cs/>
              </w:rPr>
              <w:t>มูลค่าต่ำ</w:t>
            </w:r>
          </w:p>
        </w:tc>
        <w:tc>
          <w:tcPr>
            <w:tcW w:w="1080" w:type="dxa"/>
            <w:vAlign w:val="bottom"/>
          </w:tcPr>
          <w:p w14:paraId="00C2B584" w14:textId="1A1D7725" w:rsidR="0045573F" w:rsidRPr="00C20284" w:rsidRDefault="00771F9C" w:rsidP="00C952C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180" w:type="dxa"/>
            <w:vAlign w:val="bottom"/>
          </w:tcPr>
          <w:p w14:paraId="48BA4652" w14:textId="77777777" w:rsidR="0045573F" w:rsidRPr="00C20284" w:rsidRDefault="0045573F" w:rsidP="00C952C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D288890" w14:textId="77777777" w:rsidR="0045573F" w:rsidRPr="00C20284" w:rsidRDefault="0045573F" w:rsidP="00C952C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80" w:type="dxa"/>
            <w:vAlign w:val="bottom"/>
          </w:tcPr>
          <w:p w14:paraId="070BDA47" w14:textId="77777777" w:rsidR="0045573F" w:rsidRPr="00C20284" w:rsidRDefault="0045573F" w:rsidP="00C952C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CC180B9" w14:textId="77777777" w:rsidR="0045573F" w:rsidRPr="00C20284" w:rsidRDefault="0045573F" w:rsidP="00C952C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4D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82" w:type="dxa"/>
            <w:vAlign w:val="bottom"/>
          </w:tcPr>
          <w:p w14:paraId="56743C7B" w14:textId="77777777" w:rsidR="0045573F" w:rsidRPr="00C20284" w:rsidRDefault="0045573F" w:rsidP="00C952C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4411D84" w14:textId="77777777" w:rsidR="0045573F" w:rsidRPr="00C20284" w:rsidRDefault="0045573F" w:rsidP="00C952C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  <w:lang w:val="en-US"/>
              </w:rPr>
              <w:t>1</w:t>
            </w:r>
          </w:p>
        </w:tc>
      </w:tr>
      <w:tr w:rsidR="0045573F" w:rsidRPr="00C20284" w14:paraId="7B748067" w14:textId="77777777" w:rsidTr="00301BB2">
        <w:trPr>
          <w:cantSplit/>
        </w:trPr>
        <w:tc>
          <w:tcPr>
            <w:tcW w:w="4408" w:type="dxa"/>
          </w:tcPr>
          <w:p w14:paraId="18103AF8" w14:textId="77777777" w:rsidR="0045573F" w:rsidRPr="00C20284" w:rsidRDefault="0045573F" w:rsidP="00C952CF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ค่าเช่าจ่ายที่ผันแปรตามยอดขาย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1B2EA8D" w14:textId="77777777" w:rsidR="0045573F" w:rsidRPr="00C20284" w:rsidRDefault="0045573F" w:rsidP="00C952C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180" w:type="dxa"/>
            <w:vAlign w:val="bottom"/>
          </w:tcPr>
          <w:p w14:paraId="07DCEE61" w14:textId="77777777" w:rsidR="0045573F" w:rsidRPr="00C20284" w:rsidRDefault="0045573F" w:rsidP="00C952C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1B1B9D5" w14:textId="77777777" w:rsidR="0045573F" w:rsidRPr="00C20284" w:rsidRDefault="0045573F" w:rsidP="00C952C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  <w:lang w:val="en-US"/>
              </w:rPr>
              <w:t>55</w:t>
            </w:r>
          </w:p>
        </w:tc>
        <w:tc>
          <w:tcPr>
            <w:tcW w:w="180" w:type="dxa"/>
            <w:vAlign w:val="bottom"/>
          </w:tcPr>
          <w:p w14:paraId="5A32FBDD" w14:textId="77777777" w:rsidR="0045573F" w:rsidRPr="00C20284" w:rsidRDefault="0045573F" w:rsidP="00C952C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0F5452B" w14:textId="77777777" w:rsidR="0045573F" w:rsidRPr="002063AE" w:rsidRDefault="0045573F" w:rsidP="00C952C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2063AE">
              <w:rPr>
                <w:rFonts w:asciiTheme="majorBidi" w:hAnsi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82" w:type="dxa"/>
            <w:vAlign w:val="bottom"/>
          </w:tcPr>
          <w:p w14:paraId="0C6B7471" w14:textId="77777777" w:rsidR="0045573F" w:rsidRPr="00C20284" w:rsidRDefault="0045573F" w:rsidP="00C952C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15EC33C" w14:textId="77777777" w:rsidR="0045573F" w:rsidRPr="00C20284" w:rsidRDefault="0045573F" w:rsidP="00C952C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5573F" w:rsidRPr="00C20284" w14:paraId="509FA7C0" w14:textId="77777777" w:rsidTr="00301BB2">
        <w:trPr>
          <w:cantSplit/>
        </w:trPr>
        <w:tc>
          <w:tcPr>
            <w:tcW w:w="4408" w:type="dxa"/>
            <w:shd w:val="clear" w:color="auto" w:fill="auto"/>
          </w:tcPr>
          <w:p w14:paraId="3F6EE4AE" w14:textId="77777777" w:rsidR="0045573F" w:rsidRPr="0023367A" w:rsidRDefault="0045573F" w:rsidP="00C952CF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36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รวมค่าเช่าจ่าย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C47CB64" w14:textId="27995D9E" w:rsidR="0045573F" w:rsidRPr="0023367A" w:rsidRDefault="0045573F" w:rsidP="00C952C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36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942185" w:rsidRPr="002336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814</w:t>
            </w:r>
          </w:p>
        </w:tc>
        <w:tc>
          <w:tcPr>
            <w:tcW w:w="180" w:type="dxa"/>
            <w:vAlign w:val="bottom"/>
          </w:tcPr>
          <w:p w14:paraId="09528F8D" w14:textId="77777777" w:rsidR="0045573F" w:rsidRPr="0023367A" w:rsidRDefault="0045573F" w:rsidP="00C952C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F59CDFE" w14:textId="77777777" w:rsidR="0045573F" w:rsidRPr="0023367A" w:rsidRDefault="0045573F" w:rsidP="00C952C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367A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</w:t>
            </w:r>
            <w:r w:rsidRPr="002336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3367A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722</w:t>
            </w:r>
          </w:p>
        </w:tc>
        <w:tc>
          <w:tcPr>
            <w:tcW w:w="180" w:type="dxa"/>
            <w:vAlign w:val="bottom"/>
          </w:tcPr>
          <w:p w14:paraId="734064D5" w14:textId="77777777" w:rsidR="0045573F" w:rsidRPr="0023367A" w:rsidRDefault="0045573F" w:rsidP="00C952C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693E3C" w14:textId="77777777" w:rsidR="0045573F" w:rsidRPr="0023367A" w:rsidRDefault="0045573F" w:rsidP="00C952C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36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</w:p>
        </w:tc>
        <w:tc>
          <w:tcPr>
            <w:tcW w:w="182" w:type="dxa"/>
            <w:vAlign w:val="bottom"/>
          </w:tcPr>
          <w:p w14:paraId="48854B34" w14:textId="77777777" w:rsidR="0045573F" w:rsidRPr="0023367A" w:rsidRDefault="0045573F" w:rsidP="00C952C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CA2E7B4" w14:textId="77777777" w:rsidR="0045573F" w:rsidRPr="0023367A" w:rsidRDefault="0045573F" w:rsidP="00C952C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367A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92</w:t>
            </w:r>
          </w:p>
        </w:tc>
      </w:tr>
      <w:tr w:rsidR="002076E7" w:rsidRPr="00C20284" w14:paraId="36DF3646" w14:textId="77777777" w:rsidTr="003D6B85">
        <w:trPr>
          <w:cantSplit/>
          <w:trHeight w:hRule="exact" w:val="173"/>
        </w:trPr>
        <w:tc>
          <w:tcPr>
            <w:tcW w:w="4408" w:type="dxa"/>
            <w:shd w:val="clear" w:color="auto" w:fill="auto"/>
          </w:tcPr>
          <w:p w14:paraId="018B16F2" w14:textId="77777777" w:rsidR="002076E7" w:rsidRPr="0023367A" w:rsidRDefault="002076E7" w:rsidP="00C952CF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FFC043A" w14:textId="77777777" w:rsidR="002076E7" w:rsidRPr="0023367A" w:rsidRDefault="002076E7" w:rsidP="00C952C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23AF566" w14:textId="77777777" w:rsidR="002076E7" w:rsidRPr="0023367A" w:rsidRDefault="002076E7" w:rsidP="00C952C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AE4FE34" w14:textId="77777777" w:rsidR="002076E7" w:rsidRPr="0023367A" w:rsidRDefault="002076E7" w:rsidP="00C952C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DF8FAEA" w14:textId="77777777" w:rsidR="002076E7" w:rsidRPr="0023367A" w:rsidRDefault="002076E7" w:rsidP="00C952C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BEBDC0" w14:textId="77777777" w:rsidR="002076E7" w:rsidRPr="0023367A" w:rsidRDefault="002076E7" w:rsidP="00C952C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178220F4" w14:textId="77777777" w:rsidR="002076E7" w:rsidRPr="0023367A" w:rsidRDefault="002076E7" w:rsidP="00C952C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636FEF0" w14:textId="77777777" w:rsidR="002076E7" w:rsidRPr="0023367A" w:rsidRDefault="002076E7" w:rsidP="00C952C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45573F" w:rsidRPr="00C20284" w14:paraId="5B46A0DC" w14:textId="77777777" w:rsidTr="003D6B85">
        <w:trPr>
          <w:cantSplit/>
        </w:trPr>
        <w:tc>
          <w:tcPr>
            <w:tcW w:w="4408" w:type="dxa"/>
            <w:shd w:val="clear" w:color="auto" w:fill="auto"/>
          </w:tcPr>
          <w:p w14:paraId="17F355E8" w14:textId="77777777" w:rsidR="0045573F" w:rsidRPr="00C20284" w:rsidRDefault="0045573F" w:rsidP="00C952CF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ค่าเช่าที่อาจเกิดขึ้น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3360FF" w14:textId="027A1CCE" w:rsidR="0045573F" w:rsidRPr="00C20284" w:rsidRDefault="001371BA" w:rsidP="00C952C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1D0DEC" w14:textId="77777777" w:rsidR="0045573F" w:rsidRPr="00C20284" w:rsidRDefault="0045573F" w:rsidP="00C952C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ABF72A" w14:textId="082519ED" w:rsidR="0045573F" w:rsidRPr="00C20284" w:rsidRDefault="00913808" w:rsidP="00C952C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2,155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35FDB2" w14:textId="77777777" w:rsidR="0045573F" w:rsidRPr="00C20284" w:rsidRDefault="0045573F" w:rsidP="00C952C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525DAB" w14:textId="5E8C3291" w:rsidR="0045573F" w:rsidRPr="00C20284" w:rsidRDefault="00913808" w:rsidP="00C952C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2" w:type="dxa"/>
            <w:vAlign w:val="bottom"/>
          </w:tcPr>
          <w:p w14:paraId="5CE05850" w14:textId="77777777" w:rsidR="0045573F" w:rsidRPr="00C20284" w:rsidRDefault="0045573F" w:rsidP="00C952C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5A8E42F" w14:textId="01CD2ED2" w:rsidR="0045573F" w:rsidRPr="00C20284" w:rsidRDefault="00913808" w:rsidP="00C952C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4</w:t>
            </w:r>
          </w:p>
        </w:tc>
      </w:tr>
    </w:tbl>
    <w:p w14:paraId="3F960432" w14:textId="77777777" w:rsidR="0045573F" w:rsidRPr="00C20284" w:rsidRDefault="0045573F" w:rsidP="0045573F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92BB7B2" w14:textId="70EC6BBB" w:rsidR="0045573F" w:rsidRPr="00C20284" w:rsidRDefault="0045573F" w:rsidP="004557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val="en-GB" w:bidi="ar-SA"/>
        </w:rPr>
      </w:pPr>
      <w:r w:rsidRPr="00C20284">
        <w:rPr>
          <w:rFonts w:ascii="Angsana New" w:hAnsi="Angsana New"/>
          <w:sz w:val="30"/>
          <w:szCs w:val="30"/>
          <w:cs/>
        </w:rPr>
        <w:t xml:space="preserve">ในปี </w:t>
      </w:r>
      <w:r w:rsidRPr="009711B9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4</w:t>
      </w:r>
      <w:r w:rsidRPr="00C20284">
        <w:rPr>
          <w:rFonts w:ascii="Angsana New" w:hAnsi="Angsana New"/>
          <w:sz w:val="30"/>
          <w:szCs w:val="30"/>
        </w:rPr>
        <w:t xml:space="preserve"> </w:t>
      </w:r>
      <w:r w:rsidRPr="00C20284">
        <w:rPr>
          <w:rFonts w:ascii="Angsana New" w:hAnsi="Angsana New"/>
          <w:sz w:val="30"/>
          <w:szCs w:val="30"/>
          <w:cs/>
        </w:rPr>
        <w:t>กระแสเงินสดจ่ายทั้งหมดของสัญญาเช่าของ</w:t>
      </w:r>
      <w:r w:rsidRPr="00C20284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  <w:r w:rsidRPr="00C20284">
        <w:rPr>
          <w:rFonts w:ascii="Angsana New" w:hAnsi="Angsana New"/>
          <w:sz w:val="30"/>
          <w:szCs w:val="30"/>
          <w:cs/>
        </w:rPr>
        <w:t xml:space="preserve"> มีจำนวน</w:t>
      </w:r>
      <w:r w:rsidRPr="00C20284">
        <w:rPr>
          <w:rFonts w:ascii="Angsana New" w:hAnsi="Angsana New"/>
          <w:sz w:val="30"/>
          <w:szCs w:val="30"/>
        </w:rPr>
        <w:t xml:space="preserve"> </w:t>
      </w:r>
      <w:r w:rsidR="00C84CEA">
        <w:rPr>
          <w:rFonts w:ascii="Angsana New" w:hAnsi="Angsana New"/>
          <w:sz w:val="30"/>
          <w:szCs w:val="30"/>
        </w:rPr>
        <w:t>6</w:t>
      </w:r>
      <w:r w:rsidR="00D24FFD">
        <w:rPr>
          <w:rFonts w:ascii="Angsana New" w:hAnsi="Angsana New"/>
          <w:sz w:val="30"/>
          <w:szCs w:val="30"/>
        </w:rPr>
        <w:t>,</w:t>
      </w:r>
      <w:r w:rsidR="00C84CEA">
        <w:rPr>
          <w:rFonts w:ascii="Angsana New" w:hAnsi="Angsana New"/>
          <w:sz w:val="30"/>
          <w:szCs w:val="30"/>
        </w:rPr>
        <w:t>860</w:t>
      </w:r>
      <w:r w:rsidRPr="00C20284">
        <w:rPr>
          <w:rFonts w:ascii="Angsana New" w:hAnsi="Angsana New"/>
          <w:sz w:val="30"/>
          <w:szCs w:val="30"/>
        </w:rPr>
        <w:t xml:space="preserve"> </w:t>
      </w:r>
      <w:r w:rsidRPr="00C20284">
        <w:rPr>
          <w:rFonts w:ascii="Angsana New" w:hAnsi="Angsana New"/>
          <w:sz w:val="30"/>
          <w:szCs w:val="30"/>
          <w:cs/>
        </w:rPr>
        <w:t>ล้านบา</w:t>
      </w:r>
      <w:r w:rsidRPr="00C40834">
        <w:rPr>
          <w:rFonts w:ascii="Angsana New" w:hAnsi="Angsana New"/>
          <w:sz w:val="30"/>
          <w:szCs w:val="30"/>
          <w:cs/>
        </w:rPr>
        <w:t>ท</w:t>
      </w:r>
      <w:r w:rsidRPr="00C40834">
        <w:rPr>
          <w:rFonts w:ascii="Angsana New" w:hAnsi="Angsana New"/>
          <w:sz w:val="30"/>
          <w:szCs w:val="30"/>
        </w:rPr>
        <w:t xml:space="preserve"> </w:t>
      </w:r>
      <w:r w:rsidRPr="00C40834">
        <w:rPr>
          <w:rFonts w:ascii="Angsana New" w:hAnsi="Angsana New"/>
          <w:sz w:val="30"/>
          <w:szCs w:val="30"/>
          <w:cs/>
        </w:rPr>
        <w:t xml:space="preserve">และ </w:t>
      </w:r>
      <w:r w:rsidR="00C84CEA">
        <w:rPr>
          <w:rFonts w:ascii="Angsana New" w:hAnsi="Angsana New"/>
          <w:sz w:val="30"/>
          <w:szCs w:val="30"/>
        </w:rPr>
        <w:t>316</w:t>
      </w:r>
      <w:r w:rsidRPr="00C20284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 w:rsidRPr="00C20284">
        <w:rPr>
          <w:rFonts w:ascii="Angsana New" w:hAnsi="Angsana New"/>
          <w:sz w:val="30"/>
          <w:szCs w:val="30"/>
          <w:cs/>
        </w:rPr>
        <w:t>ล้านบาท ตามลำดับ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287176">
        <w:rPr>
          <w:rFonts w:ascii="Angsana New" w:hAnsi="Angsana New"/>
          <w:sz w:val="30"/>
          <w:szCs w:val="30"/>
        </w:rPr>
        <w:t xml:space="preserve"> </w:t>
      </w:r>
      <w:r w:rsidRPr="00287176">
        <w:rPr>
          <w:rFonts w:ascii="Angsana New" w:hAnsi="Angsana New"/>
          <w:i/>
          <w:iCs/>
          <w:sz w:val="30"/>
          <w:szCs w:val="30"/>
        </w:rPr>
        <w:t xml:space="preserve">(2563: </w:t>
      </w:r>
      <w:r w:rsidR="007E2CA7">
        <w:rPr>
          <w:rFonts w:ascii="Angsana New" w:hAnsi="Angsana New"/>
          <w:i/>
          <w:iCs/>
          <w:sz w:val="30"/>
          <w:szCs w:val="30"/>
        </w:rPr>
        <w:t>6</w:t>
      </w:r>
      <w:r w:rsidRPr="00287176">
        <w:rPr>
          <w:rFonts w:ascii="Angsana New" w:hAnsi="Angsana New"/>
          <w:i/>
          <w:iCs/>
          <w:sz w:val="30"/>
          <w:szCs w:val="30"/>
        </w:rPr>
        <w:t>,</w:t>
      </w:r>
      <w:r w:rsidR="007E2CA7">
        <w:rPr>
          <w:rFonts w:ascii="Angsana New" w:hAnsi="Angsana New"/>
          <w:i/>
          <w:iCs/>
          <w:sz w:val="30"/>
          <w:szCs w:val="30"/>
        </w:rPr>
        <w:t>704</w:t>
      </w:r>
      <w:r w:rsidRPr="00287176">
        <w:rPr>
          <w:rFonts w:ascii="Angsana New" w:hAnsi="Angsana New"/>
          <w:i/>
          <w:iCs/>
          <w:sz w:val="30"/>
          <w:szCs w:val="30"/>
        </w:rPr>
        <w:t xml:space="preserve"> </w:t>
      </w:r>
      <w:r w:rsidRPr="00287176">
        <w:rPr>
          <w:rFonts w:ascii="Angsana New" w:hAnsi="Angsana New"/>
          <w:i/>
          <w:iCs/>
          <w:sz w:val="30"/>
          <w:szCs w:val="30"/>
          <w:cs/>
        </w:rPr>
        <w:t>ล้านบาทและ</w:t>
      </w:r>
      <w:r w:rsidRPr="00287176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7E2CA7">
        <w:rPr>
          <w:rFonts w:ascii="Angsana New" w:hAnsi="Angsana New"/>
          <w:i/>
          <w:iCs/>
          <w:sz w:val="30"/>
          <w:szCs w:val="30"/>
        </w:rPr>
        <w:t>322</w:t>
      </w:r>
      <w:r w:rsidRPr="00287176">
        <w:rPr>
          <w:rFonts w:ascii="Angsana New" w:hAnsi="Angsana New"/>
          <w:i/>
          <w:iCs/>
          <w:sz w:val="30"/>
          <w:szCs w:val="30"/>
        </w:rPr>
        <w:t xml:space="preserve"> </w:t>
      </w:r>
      <w:r w:rsidRPr="00287176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3D2D59">
        <w:rPr>
          <w:rFonts w:ascii="Angsana New" w:hAnsi="Angsana New"/>
          <w:i/>
          <w:iCs/>
          <w:sz w:val="30"/>
          <w:szCs w:val="30"/>
        </w:rPr>
        <w:t xml:space="preserve"> </w:t>
      </w:r>
      <w:r w:rsidRPr="00287176">
        <w:rPr>
          <w:rFonts w:ascii="Angsana New" w:hAnsi="Angsana New"/>
          <w:i/>
          <w:iCs/>
          <w:sz w:val="30"/>
          <w:szCs w:val="30"/>
          <w:cs/>
        </w:rPr>
        <w:t>ตามลำดับ)</w:t>
      </w:r>
    </w:p>
    <w:p w14:paraId="1D331716" w14:textId="77777777" w:rsidR="0045573F" w:rsidRPr="00C20284" w:rsidRDefault="0045573F" w:rsidP="0045573F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C095E5D" w14:textId="77777777" w:rsidR="0045573F" w:rsidRPr="00C20284" w:rsidRDefault="0045573F" w:rsidP="004557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24"/>
          <w:szCs w:val="24"/>
          <w:cs/>
        </w:rPr>
      </w:pPr>
      <w:r w:rsidRPr="00C20284">
        <w:rPr>
          <w:rFonts w:asciiTheme="majorBidi" w:hAnsiTheme="majorBidi" w:cstheme="majorBidi"/>
          <w:b/>
          <w:bCs/>
          <w:color w:val="0000FF"/>
          <w:sz w:val="24"/>
          <w:szCs w:val="24"/>
          <w:cs/>
        </w:rPr>
        <w:br w:type="page"/>
      </w:r>
    </w:p>
    <w:p w14:paraId="63FDBBBF" w14:textId="77777777" w:rsidR="00703FEA" w:rsidRPr="00C20284" w:rsidRDefault="00703FEA" w:rsidP="00703FEA">
      <w:pPr>
        <w:pStyle w:val="Heading1"/>
        <w:shd w:val="clear" w:color="auto" w:fill="auto"/>
        <w:tabs>
          <w:tab w:val="clear" w:pos="283"/>
          <w:tab w:val="num" w:pos="630"/>
        </w:tabs>
        <w:ind w:left="540" w:hanging="540"/>
        <w:rPr>
          <w:rFonts w:ascii="Angsana New" w:hAnsi="Angsana New"/>
          <w:bCs w:val="0"/>
          <w:szCs w:val="30"/>
        </w:rPr>
      </w:pPr>
      <w:r w:rsidRPr="00C20284">
        <w:rPr>
          <w:rFonts w:ascii="Angsana New" w:hAnsi="Angsana New" w:cs="Angsana New"/>
          <w:szCs w:val="30"/>
          <w:cs/>
        </w:rPr>
        <w:lastRenderedPageBreak/>
        <w:t>ค่าความนิยม</w:t>
      </w:r>
    </w:p>
    <w:p w14:paraId="181869F4" w14:textId="77777777" w:rsidR="00703FEA" w:rsidRPr="00C20284" w:rsidRDefault="00703FEA" w:rsidP="00703FEA">
      <w:pPr>
        <w:pStyle w:val="acctmergecolhdg"/>
        <w:tabs>
          <w:tab w:val="left" w:pos="540"/>
        </w:tabs>
        <w:spacing w:line="240" w:lineRule="auto"/>
        <w:jc w:val="both"/>
        <w:rPr>
          <w:rFonts w:ascii="Angsana New" w:hAnsi="Angsana New"/>
          <w:b w:val="0"/>
          <w:bCs/>
          <w:sz w:val="20"/>
          <w:lang w:bidi="th-TH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19"/>
        <w:gridCol w:w="1262"/>
        <w:gridCol w:w="1171"/>
        <w:gridCol w:w="271"/>
        <w:gridCol w:w="1167"/>
      </w:tblGrid>
      <w:tr w:rsidR="00703FEA" w:rsidRPr="00C20284" w14:paraId="4AE41589" w14:textId="77777777" w:rsidTr="00D0309F">
        <w:tc>
          <w:tcPr>
            <w:tcW w:w="2871" w:type="pct"/>
          </w:tcPr>
          <w:p w14:paraId="7BA567C4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4" w:type="pct"/>
          </w:tcPr>
          <w:p w14:paraId="138AB7E7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35" w:type="pct"/>
            <w:gridSpan w:val="3"/>
          </w:tcPr>
          <w:p w14:paraId="4BBDC965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4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หน่วย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03FEA" w:rsidRPr="00C20284" w14:paraId="1FD7E641" w14:textId="77777777" w:rsidTr="00D0309F">
        <w:tc>
          <w:tcPr>
            <w:tcW w:w="2871" w:type="pct"/>
          </w:tcPr>
          <w:p w14:paraId="2B1B0D8D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4" w:type="pct"/>
          </w:tcPr>
          <w:p w14:paraId="47E39976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5" w:type="pct"/>
            <w:gridSpan w:val="3"/>
            <w:tcBorders>
              <w:bottom w:val="single" w:sz="4" w:space="0" w:color="auto"/>
            </w:tcBorders>
          </w:tcPr>
          <w:p w14:paraId="01832966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11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03FEA" w:rsidRPr="00C20284" w14:paraId="3CB4D34C" w14:textId="77777777" w:rsidTr="00D0309F">
        <w:tc>
          <w:tcPr>
            <w:tcW w:w="2871" w:type="pct"/>
          </w:tcPr>
          <w:p w14:paraId="38A907EF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94" w:type="pct"/>
            <w:shd w:val="clear" w:color="auto" w:fill="auto"/>
          </w:tcPr>
          <w:p w14:paraId="47A22345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6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2FDC25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6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9" w:type="pct"/>
            <w:tcBorders>
              <w:top w:val="single" w:sz="4" w:space="0" w:color="auto"/>
            </w:tcBorders>
            <w:shd w:val="clear" w:color="auto" w:fill="auto"/>
          </w:tcPr>
          <w:p w14:paraId="711D3541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90F933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6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703FEA" w:rsidRPr="00C20284" w14:paraId="652F5553" w14:textId="77777777" w:rsidTr="00D0309F">
        <w:tc>
          <w:tcPr>
            <w:tcW w:w="2871" w:type="pct"/>
          </w:tcPr>
          <w:p w14:paraId="001AE62D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694" w:type="pct"/>
          </w:tcPr>
          <w:p w14:paraId="22FCFE7A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</w:tcPr>
          <w:p w14:paraId="5EBB55A7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53D1CCE5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</w:tcPr>
          <w:p w14:paraId="32AE563E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03FEA" w:rsidRPr="00C20284" w14:paraId="1B959874" w14:textId="77777777" w:rsidTr="00D0309F">
        <w:tc>
          <w:tcPr>
            <w:tcW w:w="2871" w:type="pct"/>
          </w:tcPr>
          <w:p w14:paraId="63E931F5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711B9">
              <w:rPr>
                <w:rFonts w:ascii="Angsana New" w:hAnsi="Angsana New"/>
                <w:sz w:val="30"/>
                <w:szCs w:val="30"/>
              </w:rPr>
              <w:t>1</w:t>
            </w:r>
            <w:r w:rsidRPr="00C202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20284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94" w:type="pct"/>
            <w:vAlign w:val="bottom"/>
          </w:tcPr>
          <w:p w14:paraId="042E77EC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vAlign w:val="bottom"/>
          </w:tcPr>
          <w:p w14:paraId="05BB4C24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6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60,666</w:t>
            </w:r>
          </w:p>
        </w:tc>
        <w:tc>
          <w:tcPr>
            <w:tcW w:w="149" w:type="pct"/>
            <w:vAlign w:val="bottom"/>
          </w:tcPr>
          <w:p w14:paraId="7D64A56A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6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14:paraId="192AD762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67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89</w:t>
            </w:r>
            <w:r w:rsidRPr="00C20284">
              <w:rPr>
                <w:rFonts w:ascii="Angsana New" w:hAnsi="Angsana New"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9711B9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703FEA" w:rsidRPr="00C20284" w14:paraId="00C8CE92" w14:textId="77777777" w:rsidTr="00D0309F">
        <w:tc>
          <w:tcPr>
            <w:tcW w:w="2871" w:type="pct"/>
          </w:tcPr>
          <w:p w14:paraId="5506696A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ได้มาจากการซื้อธุรกิจ</w:t>
            </w:r>
          </w:p>
        </w:tc>
        <w:tc>
          <w:tcPr>
            <w:tcW w:w="694" w:type="pct"/>
            <w:vAlign w:val="bottom"/>
          </w:tcPr>
          <w:p w14:paraId="7206E816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vAlign w:val="bottom"/>
          </w:tcPr>
          <w:p w14:paraId="0E02995E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6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656</w:t>
            </w:r>
          </w:p>
        </w:tc>
        <w:tc>
          <w:tcPr>
            <w:tcW w:w="149" w:type="pct"/>
            <w:vAlign w:val="bottom"/>
          </w:tcPr>
          <w:p w14:paraId="14C26AEA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6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14:paraId="018C5C97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67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38</w:t>
            </w:r>
          </w:p>
        </w:tc>
      </w:tr>
      <w:tr w:rsidR="00703FEA" w:rsidRPr="00C20284" w14:paraId="622F72D2" w14:textId="77777777" w:rsidTr="00D0309F">
        <w:tc>
          <w:tcPr>
            <w:tcW w:w="2871" w:type="pct"/>
          </w:tcPr>
          <w:p w14:paraId="32A975FB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694" w:type="pct"/>
            <w:vAlign w:val="bottom"/>
          </w:tcPr>
          <w:p w14:paraId="2A1FF357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vAlign w:val="bottom"/>
          </w:tcPr>
          <w:p w14:paraId="26C710EF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6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vAlign w:val="bottom"/>
          </w:tcPr>
          <w:p w14:paraId="3DE1651F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6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14:paraId="0AF1329D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67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>(</w:t>
            </w:r>
            <w:r w:rsidRPr="009711B9">
              <w:rPr>
                <w:rFonts w:ascii="Angsana New" w:hAnsi="Angsana New"/>
                <w:sz w:val="30"/>
                <w:szCs w:val="30"/>
              </w:rPr>
              <w:t>1</w:t>
            </w:r>
            <w:r w:rsidRPr="00C2028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03FEA" w:rsidRPr="00C20284" w14:paraId="70CA0B2A" w14:textId="77777777" w:rsidTr="00D0309F">
        <w:tc>
          <w:tcPr>
            <w:tcW w:w="2871" w:type="pct"/>
            <w:shd w:val="clear" w:color="auto" w:fill="auto"/>
            <w:vAlign w:val="center"/>
          </w:tcPr>
          <w:p w14:paraId="4509DD77" w14:textId="3173F0C7" w:rsidR="00703FEA" w:rsidRPr="00C20284" w:rsidRDefault="00D31BE7" w:rsidP="00D31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="Angsana New" w:hAnsi="Angsana New"/>
                <w:sz w:val="30"/>
                <w:szCs w:val="30"/>
                <w:cs/>
              </w:rPr>
            </w:pPr>
            <w:r w:rsidRPr="00D31BE7">
              <w:rPr>
                <w:rFonts w:ascii="Angsana New" w:hAnsi="Angsana New" w:hint="cs"/>
                <w:sz w:val="30"/>
                <w:szCs w:val="30"/>
                <w:cs/>
              </w:rPr>
              <w:t>จำหน่ายบริษัทย่อยที่</w:t>
            </w:r>
            <w:r w:rsidR="00703FEA" w:rsidRPr="00D31BE7">
              <w:rPr>
                <w:rFonts w:ascii="Angsana New" w:hAnsi="Angsana New" w:hint="cs"/>
                <w:sz w:val="30"/>
                <w:szCs w:val="30"/>
                <w:cs/>
              </w:rPr>
              <w:t>สูญเสียการควบคุม</w:t>
            </w:r>
          </w:p>
        </w:tc>
        <w:tc>
          <w:tcPr>
            <w:tcW w:w="694" w:type="pct"/>
            <w:vAlign w:val="bottom"/>
          </w:tcPr>
          <w:p w14:paraId="2681F633" w14:textId="77777777" w:rsidR="00703FEA" w:rsidRPr="00367ADF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44" w:type="pct"/>
            <w:vAlign w:val="bottom"/>
          </w:tcPr>
          <w:p w14:paraId="62CEBF71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6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vAlign w:val="bottom"/>
          </w:tcPr>
          <w:p w14:paraId="309345BE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6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14:paraId="1CE74EE3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67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>(</w:t>
            </w:r>
            <w:r w:rsidRPr="009711B9">
              <w:rPr>
                <w:rFonts w:ascii="Angsana New" w:hAnsi="Angsana New"/>
                <w:sz w:val="30"/>
                <w:szCs w:val="30"/>
              </w:rPr>
              <w:t>28</w:t>
            </w:r>
            <w:r w:rsidRPr="00C20284">
              <w:rPr>
                <w:rFonts w:ascii="Angsana New" w:hAnsi="Angsana New"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9711B9">
              <w:rPr>
                <w:rFonts w:ascii="Angsana New" w:hAnsi="Angsana New"/>
                <w:sz w:val="30"/>
                <w:szCs w:val="30"/>
              </w:rPr>
              <w:t>7</w:t>
            </w:r>
            <w:r w:rsidRPr="00C2028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03FEA" w:rsidRPr="00C20284" w14:paraId="61B8466F" w14:textId="77777777" w:rsidTr="00D0309F">
        <w:tc>
          <w:tcPr>
            <w:tcW w:w="2871" w:type="pct"/>
          </w:tcPr>
          <w:p w14:paraId="121B4D03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ผลกระทบจากการแปลงค่างบการเงิน</w:t>
            </w:r>
          </w:p>
        </w:tc>
        <w:tc>
          <w:tcPr>
            <w:tcW w:w="694" w:type="pct"/>
            <w:vAlign w:val="bottom"/>
          </w:tcPr>
          <w:p w14:paraId="3C661E38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  <w:vAlign w:val="bottom"/>
          </w:tcPr>
          <w:p w14:paraId="34A211AD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6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5,596</w:t>
            </w:r>
          </w:p>
        </w:tc>
        <w:tc>
          <w:tcPr>
            <w:tcW w:w="149" w:type="pct"/>
            <w:vAlign w:val="bottom"/>
          </w:tcPr>
          <w:p w14:paraId="488CF0B0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6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  <w:vAlign w:val="bottom"/>
          </w:tcPr>
          <w:p w14:paraId="61FA7DC8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67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>(</w:t>
            </w:r>
            <w:r w:rsidRPr="009711B9">
              <w:rPr>
                <w:rFonts w:ascii="Angsana New" w:hAnsi="Angsana New"/>
                <w:sz w:val="30"/>
                <w:szCs w:val="30"/>
              </w:rPr>
              <w:t>766</w:t>
            </w:r>
            <w:r w:rsidRPr="00C2028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03FEA" w:rsidRPr="00C20284" w14:paraId="3944EE67" w14:textId="77777777" w:rsidTr="00D0309F">
        <w:tc>
          <w:tcPr>
            <w:tcW w:w="2871" w:type="pct"/>
          </w:tcPr>
          <w:p w14:paraId="7572F5ED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94" w:type="pct"/>
            <w:vAlign w:val="bottom"/>
          </w:tcPr>
          <w:p w14:paraId="56516AA0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745AC3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67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66,918</w:t>
            </w:r>
          </w:p>
        </w:tc>
        <w:tc>
          <w:tcPr>
            <w:tcW w:w="149" w:type="pct"/>
            <w:vAlign w:val="bottom"/>
          </w:tcPr>
          <w:p w14:paraId="66CAAE20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67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86DFD0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67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666</w:t>
            </w:r>
          </w:p>
        </w:tc>
      </w:tr>
      <w:tr w:rsidR="00703FEA" w:rsidRPr="00C20284" w14:paraId="76C714B4" w14:textId="77777777" w:rsidTr="00D0309F">
        <w:tc>
          <w:tcPr>
            <w:tcW w:w="2871" w:type="pct"/>
          </w:tcPr>
          <w:p w14:paraId="247AB5F8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694" w:type="pct"/>
            <w:vAlign w:val="bottom"/>
          </w:tcPr>
          <w:p w14:paraId="12A3A8B0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644" w:type="pct"/>
            <w:vAlign w:val="bottom"/>
          </w:tcPr>
          <w:p w14:paraId="2B8B2741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672" w:hanging="180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49" w:type="pct"/>
            <w:vAlign w:val="bottom"/>
          </w:tcPr>
          <w:p w14:paraId="146DAEC0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672" w:hanging="180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642" w:type="pct"/>
            <w:vAlign w:val="bottom"/>
          </w:tcPr>
          <w:p w14:paraId="4ED5AFD3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672" w:hanging="180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</w:tr>
      <w:tr w:rsidR="00703FEA" w:rsidRPr="00C20284" w14:paraId="08A8B1EC" w14:textId="77777777" w:rsidTr="00D0309F">
        <w:tc>
          <w:tcPr>
            <w:tcW w:w="2871" w:type="pct"/>
          </w:tcPr>
          <w:p w14:paraId="4E72428A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694" w:type="pct"/>
            <w:vAlign w:val="bottom"/>
          </w:tcPr>
          <w:p w14:paraId="106F796F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vAlign w:val="bottom"/>
          </w:tcPr>
          <w:p w14:paraId="1F924DE0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67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vAlign w:val="bottom"/>
          </w:tcPr>
          <w:p w14:paraId="4AC246D8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67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14:paraId="1A24965A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67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03FEA" w:rsidRPr="00C20284" w14:paraId="28B95244" w14:textId="77777777" w:rsidTr="00D0309F">
        <w:tc>
          <w:tcPr>
            <w:tcW w:w="2871" w:type="pct"/>
          </w:tcPr>
          <w:p w14:paraId="4ABE5931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711B9">
              <w:rPr>
                <w:rFonts w:ascii="Angsana New" w:hAnsi="Angsana New"/>
                <w:sz w:val="30"/>
                <w:szCs w:val="30"/>
              </w:rPr>
              <w:t>1</w:t>
            </w:r>
            <w:r w:rsidRPr="00C202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20284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94" w:type="pct"/>
            <w:vAlign w:val="bottom"/>
          </w:tcPr>
          <w:p w14:paraId="037077F5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vAlign w:val="bottom"/>
          </w:tcPr>
          <w:p w14:paraId="0CB6AC9A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6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(6,101)</w:t>
            </w:r>
          </w:p>
        </w:tc>
        <w:tc>
          <w:tcPr>
            <w:tcW w:w="149" w:type="pct"/>
            <w:vAlign w:val="bottom"/>
          </w:tcPr>
          <w:p w14:paraId="57084512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6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14:paraId="734E950F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672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>(</w:t>
            </w:r>
            <w:r w:rsidRPr="009711B9">
              <w:rPr>
                <w:rFonts w:ascii="Angsana New" w:hAnsi="Angsana New"/>
                <w:sz w:val="30"/>
                <w:szCs w:val="30"/>
              </w:rPr>
              <w:t>2</w:t>
            </w:r>
            <w:r w:rsidRPr="00C20284">
              <w:rPr>
                <w:rFonts w:ascii="Angsana New" w:hAnsi="Angsana New"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</w:rPr>
              <w:t>180</w:t>
            </w:r>
            <w:r w:rsidRPr="00C2028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03FEA" w:rsidRPr="00C20284" w14:paraId="080E4DCF" w14:textId="77777777" w:rsidTr="00D0309F">
        <w:tc>
          <w:tcPr>
            <w:tcW w:w="2871" w:type="pct"/>
          </w:tcPr>
          <w:p w14:paraId="6895D13E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694" w:type="pct"/>
            <w:vAlign w:val="bottom"/>
          </w:tcPr>
          <w:p w14:paraId="56892FDB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vAlign w:val="bottom"/>
          </w:tcPr>
          <w:p w14:paraId="67FDD9D2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6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vAlign w:val="bottom"/>
          </w:tcPr>
          <w:p w14:paraId="109A3165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6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14:paraId="0665BCF2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672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>(</w:t>
            </w:r>
            <w:r w:rsidRPr="009711B9">
              <w:rPr>
                <w:rFonts w:ascii="Angsana New" w:hAnsi="Angsana New"/>
                <w:sz w:val="30"/>
                <w:szCs w:val="30"/>
              </w:rPr>
              <w:t>3</w:t>
            </w:r>
            <w:r w:rsidRPr="00C20284">
              <w:rPr>
                <w:rFonts w:ascii="Angsana New" w:hAnsi="Angsana New"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</w:rPr>
              <w:t>921</w:t>
            </w:r>
            <w:r w:rsidRPr="00C2028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03FEA" w:rsidRPr="00C20284" w14:paraId="1331327C" w14:textId="77777777" w:rsidTr="00D0309F">
        <w:tc>
          <w:tcPr>
            <w:tcW w:w="2871" w:type="pct"/>
          </w:tcPr>
          <w:p w14:paraId="27CBB307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694" w:type="pct"/>
            <w:vAlign w:val="bottom"/>
          </w:tcPr>
          <w:p w14:paraId="4C9FC931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F638BD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67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(6,101)</w:t>
            </w:r>
          </w:p>
        </w:tc>
        <w:tc>
          <w:tcPr>
            <w:tcW w:w="149" w:type="pct"/>
            <w:vAlign w:val="bottom"/>
          </w:tcPr>
          <w:p w14:paraId="08EB7FA2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67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8C1C94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67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101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703FEA" w:rsidRPr="00C20284" w14:paraId="22DEC024" w14:textId="77777777" w:rsidTr="00D0309F">
        <w:tc>
          <w:tcPr>
            <w:tcW w:w="2871" w:type="pct"/>
          </w:tcPr>
          <w:p w14:paraId="616A74EB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694" w:type="pct"/>
            <w:vAlign w:val="bottom"/>
          </w:tcPr>
          <w:p w14:paraId="4C144C36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644" w:type="pct"/>
            <w:vAlign w:val="bottom"/>
          </w:tcPr>
          <w:p w14:paraId="41BCA296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672" w:hanging="180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49" w:type="pct"/>
            <w:vAlign w:val="bottom"/>
          </w:tcPr>
          <w:p w14:paraId="7CB62EB4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672" w:hanging="180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642" w:type="pct"/>
            <w:vAlign w:val="bottom"/>
          </w:tcPr>
          <w:p w14:paraId="742AA3E7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672" w:hanging="180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</w:tr>
      <w:tr w:rsidR="00703FEA" w:rsidRPr="00C20284" w14:paraId="378E1FEF" w14:textId="77777777" w:rsidTr="00D0309F">
        <w:tc>
          <w:tcPr>
            <w:tcW w:w="2871" w:type="pct"/>
          </w:tcPr>
          <w:p w14:paraId="567DFC38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694" w:type="pct"/>
            <w:vAlign w:val="bottom"/>
          </w:tcPr>
          <w:p w14:paraId="3A41D3B3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vAlign w:val="bottom"/>
          </w:tcPr>
          <w:p w14:paraId="0A634E53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67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vAlign w:val="bottom"/>
          </w:tcPr>
          <w:p w14:paraId="1EC086E5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67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14:paraId="5B03B045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67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03FEA" w:rsidRPr="00C20284" w14:paraId="4BEAFCE5" w14:textId="77777777" w:rsidTr="00D0309F">
        <w:tc>
          <w:tcPr>
            <w:tcW w:w="2871" w:type="pct"/>
          </w:tcPr>
          <w:p w14:paraId="626BD7A2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694" w:type="pct"/>
            <w:vAlign w:val="bottom"/>
          </w:tcPr>
          <w:p w14:paraId="5E3C4A73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double" w:sz="4" w:space="0" w:color="auto"/>
            </w:tcBorders>
            <w:vAlign w:val="bottom"/>
          </w:tcPr>
          <w:p w14:paraId="4A010D7F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6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54,565</w:t>
            </w:r>
          </w:p>
        </w:tc>
        <w:tc>
          <w:tcPr>
            <w:tcW w:w="149" w:type="pct"/>
            <w:vAlign w:val="bottom"/>
          </w:tcPr>
          <w:p w14:paraId="256F944F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67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double" w:sz="4" w:space="0" w:color="auto"/>
            </w:tcBorders>
            <w:vAlign w:val="bottom"/>
          </w:tcPr>
          <w:p w14:paraId="44996601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6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87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762</w:t>
            </w:r>
          </w:p>
        </w:tc>
      </w:tr>
      <w:tr w:rsidR="00703FEA" w:rsidRPr="00C20284" w14:paraId="529C47B8" w14:textId="77777777" w:rsidTr="00D0309F">
        <w:tc>
          <w:tcPr>
            <w:tcW w:w="2871" w:type="pct"/>
          </w:tcPr>
          <w:p w14:paraId="10F4B071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694" w:type="pct"/>
            <w:vAlign w:val="bottom"/>
          </w:tcPr>
          <w:p w14:paraId="16218AF6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FDCC3C7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67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60,817</w:t>
            </w:r>
          </w:p>
        </w:tc>
        <w:tc>
          <w:tcPr>
            <w:tcW w:w="149" w:type="pct"/>
            <w:vAlign w:val="bottom"/>
          </w:tcPr>
          <w:p w14:paraId="734F7CE9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67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B77EBC2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67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565</w:t>
            </w:r>
          </w:p>
        </w:tc>
      </w:tr>
    </w:tbl>
    <w:p w14:paraId="50783A4E" w14:textId="77777777" w:rsidR="00703FEA" w:rsidRPr="00C20284" w:rsidRDefault="00703FEA" w:rsidP="00703FEA">
      <w:pPr>
        <w:pStyle w:val="BodyText2"/>
        <w:tabs>
          <w:tab w:val="left" w:pos="480"/>
        </w:tabs>
        <w:ind w:left="540" w:right="63" w:firstLine="0"/>
        <w:jc w:val="thaiDistribute"/>
        <w:rPr>
          <w:rFonts w:ascii="Angsana New" w:hAnsi="Angsana New"/>
          <w:sz w:val="30"/>
          <w:szCs w:val="30"/>
        </w:rPr>
      </w:pPr>
    </w:p>
    <w:p w14:paraId="2F61A1B9" w14:textId="77777777" w:rsidR="00703FEA" w:rsidRPr="00C20284" w:rsidRDefault="00703FEA" w:rsidP="00703FEA">
      <w:pPr>
        <w:pStyle w:val="BodyText2"/>
        <w:ind w:left="540" w:right="63" w:firstLine="0"/>
        <w:jc w:val="thaiDistribute"/>
        <w:rPr>
          <w:rFonts w:ascii="Angsana New" w:hAnsi="Angsana New"/>
          <w:sz w:val="30"/>
          <w:szCs w:val="30"/>
        </w:rPr>
      </w:pPr>
      <w:r w:rsidRPr="00C20284">
        <w:rPr>
          <w:rFonts w:ascii="Angsana New" w:hAnsi="Angsana New"/>
          <w:sz w:val="30"/>
          <w:szCs w:val="30"/>
          <w:cs/>
        </w:rPr>
        <w:t>ค่าความนิยมถูกปันส่วนให้กับหน่วยสินทรัพย์ที่ก่อให้เกิดเงินสดตามส่วนงาน</w:t>
      </w:r>
      <w:r w:rsidRPr="00C20284">
        <w:rPr>
          <w:rFonts w:ascii="Angsana New" w:hAnsi="Angsana New"/>
          <w:sz w:val="30"/>
          <w:szCs w:val="30"/>
        </w:rPr>
        <w:t xml:space="preserve"> </w:t>
      </w:r>
      <w:r w:rsidRPr="00C20284">
        <w:rPr>
          <w:rFonts w:ascii="Angsana New" w:hAnsi="Angsana New"/>
          <w:sz w:val="30"/>
          <w:szCs w:val="30"/>
          <w:cs/>
        </w:rPr>
        <w:t xml:space="preserve">และประเทศที่ดำเนินธุรกิจ </w:t>
      </w:r>
      <w:r w:rsidRPr="00C20284">
        <w:rPr>
          <w:rFonts w:ascii="Angsana New" w:hAnsi="Angsana New"/>
          <w:sz w:val="30"/>
          <w:szCs w:val="30"/>
          <w:cs/>
        </w:rPr>
        <w:br/>
        <w:t>ค่าความนิยมส่วนใหญ่เกิดจากการที่บริษัทซื้อหุ้นใน</w:t>
      </w:r>
      <w:r w:rsidRPr="00C20284">
        <w:rPr>
          <w:rFonts w:ascii="Angsana New" w:hAnsi="Angsana New"/>
          <w:sz w:val="30"/>
          <w:szCs w:val="30"/>
        </w:rPr>
        <w:t xml:space="preserve"> C.P. Pokphand Co., Ltd., JSC Poultry Production Severnaya </w:t>
      </w:r>
      <w:r w:rsidRPr="00C20284">
        <w:rPr>
          <w:rFonts w:ascii="Angsana New" w:hAnsi="Angsana New"/>
          <w:sz w:val="30"/>
          <w:szCs w:val="30"/>
          <w:cs/>
        </w:rPr>
        <w:t xml:space="preserve">และ </w:t>
      </w:r>
      <w:r w:rsidRPr="00C20284">
        <w:rPr>
          <w:rFonts w:ascii="Angsana New" w:hAnsi="Angsana New"/>
          <w:sz w:val="30"/>
          <w:szCs w:val="30"/>
        </w:rPr>
        <w:t xml:space="preserve">Bellisio </w:t>
      </w:r>
      <w:r>
        <w:rPr>
          <w:rFonts w:ascii="Angsana New" w:hAnsi="Angsana New"/>
          <w:sz w:val="30"/>
          <w:szCs w:val="30"/>
        </w:rPr>
        <w:t>Investment</w:t>
      </w:r>
      <w:r w:rsidRPr="00C20284">
        <w:rPr>
          <w:rFonts w:ascii="Angsana New" w:hAnsi="Angsana New"/>
          <w:sz w:val="30"/>
          <w:szCs w:val="30"/>
        </w:rPr>
        <w:t>, LLC</w:t>
      </w:r>
    </w:p>
    <w:p w14:paraId="4F85F273" w14:textId="77777777" w:rsidR="00703FEA" w:rsidRDefault="00703FEA" w:rsidP="00703FEA">
      <w:pPr>
        <w:pStyle w:val="BodyText2"/>
        <w:tabs>
          <w:tab w:val="left" w:pos="480"/>
        </w:tabs>
        <w:ind w:left="540" w:right="63" w:firstLine="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0B3011D" w14:textId="77777777" w:rsidR="00703FEA" w:rsidRDefault="00703FEA" w:rsidP="00703FEA">
      <w:pPr>
        <w:pStyle w:val="BodyText2"/>
        <w:tabs>
          <w:tab w:val="left" w:pos="480"/>
        </w:tabs>
        <w:ind w:left="540" w:right="63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4E3E9F7C" w14:textId="77777777" w:rsidR="00703FEA" w:rsidRPr="00C20284" w:rsidRDefault="00703FEA" w:rsidP="00703FEA">
      <w:pPr>
        <w:pStyle w:val="BodyText2"/>
        <w:tabs>
          <w:tab w:val="left" w:pos="480"/>
        </w:tabs>
        <w:ind w:left="540" w:right="43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20284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การทดสอบการด้อยค่า</w:t>
      </w:r>
    </w:p>
    <w:p w14:paraId="53792BBE" w14:textId="77777777" w:rsidR="00703FEA" w:rsidRPr="00C20284" w:rsidRDefault="00703FEA" w:rsidP="00703FEA">
      <w:pPr>
        <w:pStyle w:val="BodyText2"/>
        <w:tabs>
          <w:tab w:val="left" w:pos="480"/>
        </w:tabs>
        <w:ind w:left="540" w:right="43" w:firstLine="0"/>
        <w:jc w:val="thaiDistribute"/>
        <w:rPr>
          <w:rFonts w:ascii="Angsana New" w:hAnsi="Angsana New"/>
          <w:sz w:val="24"/>
          <w:szCs w:val="24"/>
        </w:rPr>
      </w:pPr>
    </w:p>
    <w:p w14:paraId="6A8FEDBD" w14:textId="77777777" w:rsidR="00703FEA" w:rsidRPr="00DF24A1" w:rsidRDefault="00703FEA" w:rsidP="00703FEA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DF24A1">
        <w:rPr>
          <w:rFonts w:ascii="Angsana New" w:hAnsi="Angsana New"/>
          <w:sz w:val="30"/>
          <w:szCs w:val="30"/>
          <w:cs/>
        </w:rPr>
        <w:t>ในการประเมินและทดสอบการด้อยค่า</w:t>
      </w:r>
      <w:r w:rsidRPr="00DF24A1">
        <w:rPr>
          <w:rFonts w:ascii="Angsana New" w:hAnsi="Angsana New"/>
          <w:sz w:val="30"/>
          <w:szCs w:val="30"/>
        </w:rPr>
        <w:t xml:space="preserve"> </w:t>
      </w:r>
      <w:r w:rsidRPr="00DF24A1">
        <w:rPr>
          <w:rFonts w:ascii="Angsana New" w:hAnsi="Angsana New"/>
          <w:sz w:val="30"/>
          <w:szCs w:val="30"/>
          <w:cs/>
        </w:rPr>
        <w:t>กลุ่มบริษัทกำหนดมูลค่าที่จะได้รับคืนจากมูลค่าที่สูงกว่า</w:t>
      </w:r>
      <w:r w:rsidRPr="00DF24A1">
        <w:rPr>
          <w:rFonts w:ascii="Angsana New" w:hAnsi="Angsana New"/>
          <w:sz w:val="30"/>
          <w:szCs w:val="30"/>
        </w:rPr>
        <w:t xml:space="preserve"> </w:t>
      </w:r>
      <w:r w:rsidRPr="00DF24A1">
        <w:rPr>
          <w:rFonts w:ascii="Angsana New" w:hAnsi="Angsana New"/>
          <w:sz w:val="30"/>
          <w:szCs w:val="30"/>
          <w:cs/>
        </w:rPr>
        <w:t>ระหว่างมูลค่า</w:t>
      </w:r>
      <w:r>
        <w:rPr>
          <w:rFonts w:ascii="Angsana New" w:hAnsi="Angsana New"/>
          <w:sz w:val="30"/>
          <w:szCs w:val="30"/>
        </w:rPr>
        <w:br/>
      </w:r>
      <w:r w:rsidRPr="00DF24A1">
        <w:rPr>
          <w:rFonts w:ascii="Angsana New" w:hAnsi="Angsana New"/>
          <w:sz w:val="30"/>
          <w:szCs w:val="30"/>
          <w:cs/>
        </w:rPr>
        <w:t>จากการใช้ซึ่งประมาณจากการคิดลดกระแสเงินสดที่คาดว่าจะได้รับในอนาคต</w:t>
      </w:r>
      <w:r w:rsidRPr="00DF24A1">
        <w:rPr>
          <w:rFonts w:ascii="Angsana New" w:hAnsi="Angsana New"/>
          <w:sz w:val="30"/>
          <w:szCs w:val="30"/>
        </w:rPr>
        <w:t xml:space="preserve"> </w:t>
      </w:r>
      <w:r w:rsidRPr="00DF24A1">
        <w:rPr>
          <w:rFonts w:ascii="Angsana New" w:hAnsi="Angsana New"/>
          <w:sz w:val="30"/>
          <w:szCs w:val="30"/>
          <w:cs/>
        </w:rPr>
        <w:t>และมูลค่ายุติธรรมหักด้วย</w:t>
      </w:r>
      <w:r>
        <w:rPr>
          <w:rFonts w:ascii="Angsana New" w:hAnsi="Angsana New"/>
          <w:sz w:val="30"/>
          <w:szCs w:val="30"/>
        </w:rPr>
        <w:br/>
      </w:r>
      <w:r w:rsidRPr="00DF24A1">
        <w:rPr>
          <w:rFonts w:ascii="Angsana New" w:hAnsi="Angsana New"/>
          <w:sz w:val="30"/>
          <w:szCs w:val="30"/>
          <w:cs/>
        </w:rPr>
        <w:t xml:space="preserve">ค่าใช้จ่ายที่เกี่ยวข้องหากมีการขายธุรกิจ </w:t>
      </w:r>
    </w:p>
    <w:p w14:paraId="2EA06412" w14:textId="77777777" w:rsidR="00703FEA" w:rsidRPr="00C20284" w:rsidRDefault="00703FEA" w:rsidP="00703FEA">
      <w:pPr>
        <w:pStyle w:val="BodyText2"/>
        <w:tabs>
          <w:tab w:val="left" w:pos="48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5A2BDC68" w14:textId="77777777" w:rsidR="00703FEA" w:rsidRPr="00367ADF" w:rsidRDefault="00703FEA" w:rsidP="00703FEA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spacing w:val="6"/>
          <w:sz w:val="30"/>
          <w:szCs w:val="30"/>
        </w:rPr>
      </w:pPr>
      <w:r w:rsidRPr="00DF24A1">
        <w:rPr>
          <w:rFonts w:ascii="Angsana New" w:hAnsi="Angsana New"/>
          <w:sz w:val="30"/>
          <w:szCs w:val="30"/>
          <w:cs/>
        </w:rPr>
        <w:t>ทั้งนี้ในการจัดทำประมาณการกระแสเงินสดในอนาคตที่กลุ่มบริษัทคาดว่าจะได้รับนั้น</w:t>
      </w:r>
      <w:r w:rsidRPr="00DF24A1">
        <w:rPr>
          <w:rFonts w:ascii="Angsana New" w:hAnsi="Angsana New"/>
          <w:sz w:val="30"/>
          <w:szCs w:val="30"/>
        </w:rPr>
        <w:t xml:space="preserve"> </w:t>
      </w:r>
      <w:r w:rsidRPr="00DF24A1">
        <w:rPr>
          <w:rFonts w:ascii="Angsana New" w:hAnsi="Angsana New"/>
          <w:sz w:val="30"/>
          <w:szCs w:val="30"/>
          <w:cs/>
        </w:rPr>
        <w:t>มาจากการกำหนด</w:t>
      </w:r>
      <w:r w:rsidRPr="00DF24A1">
        <w:rPr>
          <w:rFonts w:ascii="Angsana New" w:hAnsi="Angsana New"/>
          <w:sz w:val="30"/>
          <w:szCs w:val="30"/>
          <w:cs/>
        </w:rPr>
        <w:br/>
        <w:t>ข้อสมมติทางการเงินจากการประเมินในระยะยาวของผู้บริหารโดยพิจารณาจากปัจจัยต่างๆ ที่เกี่ยวข้อง</w:t>
      </w:r>
      <w:r w:rsidRPr="00DF24A1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 w:rsidRPr="00DF24A1">
        <w:rPr>
          <w:rFonts w:ascii="Angsana New" w:hAnsi="Angsana New"/>
          <w:sz w:val="30"/>
          <w:szCs w:val="30"/>
          <w:cs/>
        </w:rPr>
        <w:t>แนวโน้มการเติบโตในอนาคตของอุตสาหกรรมที่เกี่ยวข้อง</w:t>
      </w:r>
      <w:r w:rsidRPr="00DF24A1">
        <w:rPr>
          <w:rFonts w:ascii="Angsana New" w:hAnsi="Angsana New"/>
          <w:sz w:val="30"/>
          <w:szCs w:val="30"/>
        </w:rPr>
        <w:t xml:space="preserve"> </w:t>
      </w:r>
      <w:r w:rsidRPr="00DF24A1">
        <w:rPr>
          <w:rFonts w:ascii="Angsana New" w:hAnsi="Angsana New"/>
          <w:sz w:val="30"/>
          <w:szCs w:val="30"/>
          <w:cs/>
        </w:rPr>
        <w:t>และข้อมูลทางการเงินในอดีตจากแหล่งข้อมูล</w:t>
      </w:r>
      <w:r>
        <w:rPr>
          <w:rFonts w:ascii="Angsana New" w:hAnsi="Angsana New"/>
          <w:sz w:val="30"/>
          <w:szCs w:val="30"/>
        </w:rPr>
        <w:br/>
      </w:r>
      <w:r w:rsidRPr="00DF24A1">
        <w:rPr>
          <w:rFonts w:ascii="Angsana New" w:hAnsi="Angsana New"/>
          <w:sz w:val="30"/>
          <w:szCs w:val="30"/>
          <w:cs/>
        </w:rPr>
        <w:t>ภายนอกและภายใน</w:t>
      </w:r>
      <w:r w:rsidRPr="00C20284">
        <w:rPr>
          <w:rFonts w:ascii="Angsana New" w:hAnsi="Angsana New"/>
          <w:spacing w:val="6"/>
          <w:sz w:val="30"/>
          <w:szCs w:val="30"/>
        </w:rPr>
        <w:t xml:space="preserve"> </w:t>
      </w:r>
    </w:p>
    <w:p w14:paraId="5FB361C3" w14:textId="77777777" w:rsidR="00703FEA" w:rsidRPr="00C20284" w:rsidRDefault="00703FEA" w:rsidP="00703F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720"/>
        </w:tabs>
        <w:autoSpaceDE w:val="0"/>
        <w:autoSpaceDN w:val="0"/>
        <w:adjustRightInd w:val="0"/>
        <w:spacing w:line="240" w:lineRule="auto"/>
        <w:ind w:left="540" w:right="43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7FBA69D3" w14:textId="77777777" w:rsidR="00703FEA" w:rsidRPr="00C20284" w:rsidRDefault="00703FEA" w:rsidP="00703F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720"/>
        </w:tabs>
        <w:autoSpaceDE w:val="0"/>
        <w:autoSpaceDN w:val="0"/>
        <w:adjustRightInd w:val="0"/>
        <w:spacing w:line="240" w:lineRule="auto"/>
        <w:ind w:left="540" w:right="43"/>
        <w:jc w:val="thaiDistribute"/>
        <w:rPr>
          <w:rFonts w:ascii="Angsana New" w:hAnsi="Angsana New"/>
          <w:spacing w:val="6"/>
          <w:sz w:val="30"/>
          <w:szCs w:val="30"/>
        </w:rPr>
      </w:pPr>
      <w:r w:rsidRPr="00C20284">
        <w:rPr>
          <w:rFonts w:ascii="Angsana New" w:hAnsi="Angsana New"/>
          <w:spacing w:val="6"/>
          <w:sz w:val="30"/>
          <w:szCs w:val="30"/>
          <w:cs/>
        </w:rPr>
        <w:t>ข้อสมมติหลักที่ใช้ในการประมาณการมูลค่าที่จะได้รับคืนมีดังนี้</w:t>
      </w:r>
    </w:p>
    <w:p w14:paraId="2D7ACAC0" w14:textId="77777777" w:rsidR="00703FEA" w:rsidRPr="00C20284" w:rsidRDefault="00703FEA" w:rsidP="00703FEA">
      <w:pPr>
        <w:pStyle w:val="BodyText2"/>
        <w:tabs>
          <w:tab w:val="left" w:pos="48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5AC0EE68" w14:textId="77777777" w:rsidR="00703FEA" w:rsidRPr="000864E1" w:rsidRDefault="00703FEA" w:rsidP="00703F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720"/>
        </w:tabs>
        <w:autoSpaceDE w:val="0"/>
        <w:autoSpaceDN w:val="0"/>
        <w:adjustRightInd w:val="0"/>
        <w:spacing w:line="240" w:lineRule="auto"/>
        <w:ind w:left="540" w:right="43"/>
        <w:jc w:val="thaiDistribute"/>
        <w:rPr>
          <w:rFonts w:ascii="Angsana New" w:hAnsi="Angsana New"/>
          <w:i/>
          <w:iCs/>
          <w:sz w:val="30"/>
          <w:szCs w:val="30"/>
        </w:rPr>
      </w:pPr>
      <w:r w:rsidRPr="000864E1">
        <w:rPr>
          <w:rFonts w:ascii="Angsana New" w:hAnsi="Angsana New"/>
          <w:i/>
          <w:iCs/>
          <w:sz w:val="30"/>
          <w:szCs w:val="30"/>
          <w:cs/>
        </w:rPr>
        <w:t>อัตราคิดลด</w:t>
      </w:r>
    </w:p>
    <w:p w14:paraId="3686F0A3" w14:textId="77777777" w:rsidR="00703FEA" w:rsidRPr="00C20284" w:rsidRDefault="00703FEA" w:rsidP="00703F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720"/>
        </w:tabs>
        <w:autoSpaceDE w:val="0"/>
        <w:autoSpaceDN w:val="0"/>
        <w:adjustRightInd w:val="0"/>
        <w:spacing w:line="240" w:lineRule="auto"/>
        <w:ind w:left="540" w:right="43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71CA636C" w14:textId="3A31FC7B" w:rsidR="00703FEA" w:rsidRPr="00DF24A1" w:rsidRDefault="00703FEA" w:rsidP="00703FEA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DF24A1">
        <w:rPr>
          <w:rFonts w:ascii="Angsana New" w:hAnsi="Angsana New"/>
          <w:sz w:val="30"/>
          <w:szCs w:val="30"/>
          <w:cs/>
        </w:rPr>
        <w:t>อัตราคิดลดที่ใช้มาจากต้นทุนถัวเฉลี่ยถ่วงน้ำหนักของเงินทุน</w:t>
      </w:r>
      <w:r w:rsidRPr="00DF24A1">
        <w:rPr>
          <w:rFonts w:ascii="Angsana New" w:hAnsi="Angsana New"/>
          <w:sz w:val="30"/>
          <w:szCs w:val="30"/>
        </w:rPr>
        <w:t xml:space="preserve"> (Weighted Average Cost of Capital) </w:t>
      </w:r>
      <w:r w:rsidRPr="00DF24A1">
        <w:rPr>
          <w:rFonts w:ascii="Angsana New" w:hAnsi="Angsana New"/>
          <w:sz w:val="30"/>
          <w:szCs w:val="30"/>
          <w:cs/>
        </w:rPr>
        <w:t>ซึ่ง</w:t>
      </w:r>
      <w:r>
        <w:rPr>
          <w:rFonts w:ascii="Angsana New" w:hAnsi="Angsana New"/>
          <w:sz w:val="30"/>
          <w:szCs w:val="30"/>
        </w:rPr>
        <w:br/>
      </w:r>
      <w:r w:rsidRPr="00DF24A1">
        <w:rPr>
          <w:rFonts w:ascii="Angsana New" w:hAnsi="Angsana New"/>
          <w:sz w:val="30"/>
          <w:szCs w:val="30"/>
          <w:cs/>
        </w:rPr>
        <w:t>ประกอบด้วยข้อสมมติทางการเงินที่สำคัญ</w:t>
      </w:r>
      <w:r w:rsidRPr="00DF24A1">
        <w:rPr>
          <w:rFonts w:ascii="Angsana New" w:hAnsi="Angsana New"/>
          <w:sz w:val="30"/>
          <w:szCs w:val="30"/>
        </w:rPr>
        <w:t xml:space="preserve"> </w:t>
      </w:r>
      <w:r w:rsidRPr="00DF24A1">
        <w:rPr>
          <w:rFonts w:ascii="Angsana New" w:hAnsi="Angsana New"/>
          <w:sz w:val="30"/>
          <w:szCs w:val="30"/>
          <w:cs/>
        </w:rPr>
        <w:t>ได้แก่</w:t>
      </w:r>
      <w:r w:rsidRPr="00DF24A1">
        <w:rPr>
          <w:rFonts w:ascii="Angsana New" w:hAnsi="Angsana New"/>
          <w:sz w:val="30"/>
          <w:szCs w:val="30"/>
        </w:rPr>
        <w:t xml:space="preserve"> </w:t>
      </w:r>
      <w:r w:rsidRPr="00DF24A1">
        <w:rPr>
          <w:rFonts w:ascii="Angsana New" w:hAnsi="Angsana New"/>
          <w:sz w:val="30"/>
          <w:szCs w:val="30"/>
          <w:cs/>
        </w:rPr>
        <w:t>สัดส่วนโครงสร้างทางการเงินเป้าหมาย</w:t>
      </w:r>
      <w:r w:rsidRPr="00DF24A1">
        <w:rPr>
          <w:rFonts w:ascii="Angsana New" w:hAnsi="Angsana New"/>
          <w:sz w:val="30"/>
          <w:szCs w:val="30"/>
        </w:rPr>
        <w:t xml:space="preserve"> </w:t>
      </w:r>
      <w:r w:rsidRPr="00DF24A1">
        <w:rPr>
          <w:rFonts w:ascii="Angsana New" w:hAnsi="Angsana New"/>
          <w:sz w:val="30"/>
          <w:szCs w:val="30"/>
          <w:cs/>
        </w:rPr>
        <w:t>ต้นทุนของหนี้สิน</w:t>
      </w:r>
      <w:r>
        <w:rPr>
          <w:rFonts w:ascii="Angsana New" w:hAnsi="Angsana New"/>
          <w:sz w:val="30"/>
          <w:szCs w:val="30"/>
        </w:rPr>
        <w:br/>
      </w:r>
      <w:r w:rsidRPr="00DF24A1">
        <w:rPr>
          <w:rFonts w:ascii="Angsana New" w:hAnsi="Angsana New"/>
          <w:sz w:val="30"/>
          <w:szCs w:val="30"/>
          <w:cs/>
        </w:rPr>
        <w:t>และต้นทุนของส่วนของผู้ถือหุ้น</w:t>
      </w:r>
    </w:p>
    <w:p w14:paraId="7C5507A3" w14:textId="77777777" w:rsidR="00703FEA" w:rsidRPr="00C20284" w:rsidRDefault="00703FEA" w:rsidP="00703F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720"/>
        </w:tabs>
        <w:autoSpaceDE w:val="0"/>
        <w:autoSpaceDN w:val="0"/>
        <w:adjustRightInd w:val="0"/>
        <w:spacing w:line="240" w:lineRule="auto"/>
        <w:ind w:left="540" w:right="43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6512FD83" w14:textId="77777777" w:rsidR="00703FEA" w:rsidRPr="00C20284" w:rsidRDefault="00703FEA" w:rsidP="00703F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720"/>
        </w:tabs>
        <w:autoSpaceDE w:val="0"/>
        <w:autoSpaceDN w:val="0"/>
        <w:adjustRightInd w:val="0"/>
        <w:spacing w:line="240" w:lineRule="auto"/>
        <w:ind w:left="540" w:right="43"/>
        <w:jc w:val="thaiDistribute"/>
        <w:rPr>
          <w:rFonts w:ascii="Angsana New" w:hAnsi="Angsana New"/>
          <w:i/>
          <w:iCs/>
          <w:spacing w:val="6"/>
          <w:sz w:val="30"/>
          <w:szCs w:val="30"/>
        </w:rPr>
      </w:pPr>
      <w:r w:rsidRPr="00DF24A1">
        <w:rPr>
          <w:rFonts w:ascii="Angsana New" w:hAnsi="Angsana New"/>
          <w:i/>
          <w:iCs/>
          <w:sz w:val="30"/>
          <w:szCs w:val="30"/>
          <w:cs/>
        </w:rPr>
        <w:t>อัตราการเติบโตสุดท้าย</w:t>
      </w:r>
    </w:p>
    <w:p w14:paraId="249469D3" w14:textId="77777777" w:rsidR="00703FEA" w:rsidRPr="00C20284" w:rsidRDefault="00703FEA" w:rsidP="00703F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43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6CAC9852" w14:textId="77777777" w:rsidR="00703FEA" w:rsidRPr="00DF24A1" w:rsidRDefault="00703FEA" w:rsidP="00703FEA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DF24A1">
        <w:rPr>
          <w:rFonts w:ascii="Angsana New" w:hAnsi="Angsana New"/>
          <w:sz w:val="30"/>
          <w:szCs w:val="30"/>
          <w:cs/>
        </w:rPr>
        <w:t>อัตราการเติบโตสุดท้ายพิจารณาจากค่าเฉลี่ยการเติบโตระยะยาวของดัชนีผู้บริโภค อัตราเงินเฟ้อ อัตราการเติบโตระยะยาวของอุตสาหกรรมที่เกี่ยวข้องในประเทศที่ดำเนินธุรกิจ</w:t>
      </w:r>
      <w:r w:rsidRPr="00DF24A1">
        <w:rPr>
          <w:rFonts w:ascii="Angsana New" w:hAnsi="Angsana New"/>
          <w:sz w:val="30"/>
          <w:szCs w:val="30"/>
        </w:rPr>
        <w:t xml:space="preserve"> </w:t>
      </w:r>
      <w:r w:rsidRPr="00DF24A1">
        <w:rPr>
          <w:rFonts w:ascii="Angsana New" w:hAnsi="Angsana New"/>
          <w:sz w:val="30"/>
          <w:szCs w:val="30"/>
          <w:cs/>
        </w:rPr>
        <w:t>และแผนการเติบโตในระยะยาว รวมถึง</w:t>
      </w:r>
      <w:r>
        <w:rPr>
          <w:rFonts w:ascii="Angsana New" w:hAnsi="Angsana New"/>
          <w:sz w:val="30"/>
          <w:szCs w:val="30"/>
        </w:rPr>
        <w:br/>
      </w:r>
      <w:r w:rsidRPr="00DF24A1">
        <w:rPr>
          <w:rFonts w:ascii="Angsana New" w:hAnsi="Angsana New"/>
          <w:sz w:val="30"/>
          <w:szCs w:val="30"/>
          <w:cs/>
        </w:rPr>
        <w:t>การเปรียบเทียบกับธุรกิจในอุตสาหกรรมเดียวกัน</w:t>
      </w:r>
    </w:p>
    <w:p w14:paraId="345C655F" w14:textId="77777777" w:rsidR="00703FEA" w:rsidRPr="00C20284" w:rsidRDefault="00703FEA" w:rsidP="00703F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jc w:val="thaiDistribute"/>
        <w:rPr>
          <w:rFonts w:ascii="Angsana New" w:hAnsi="Angsana New"/>
          <w:i/>
          <w:iCs/>
          <w:spacing w:val="6"/>
          <w:sz w:val="30"/>
          <w:szCs w:val="30"/>
          <w:cs/>
        </w:rPr>
      </w:pPr>
    </w:p>
    <w:p w14:paraId="57A9B06C" w14:textId="77777777" w:rsidR="00703FEA" w:rsidRPr="00DF24A1" w:rsidRDefault="00703FEA" w:rsidP="00703F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720"/>
        </w:tabs>
        <w:autoSpaceDE w:val="0"/>
        <w:autoSpaceDN w:val="0"/>
        <w:adjustRightInd w:val="0"/>
        <w:spacing w:line="240" w:lineRule="auto"/>
        <w:ind w:left="540" w:right="43"/>
        <w:jc w:val="thaiDistribute"/>
        <w:rPr>
          <w:rFonts w:ascii="Angsana New" w:hAnsi="Angsana New"/>
          <w:i/>
          <w:iCs/>
          <w:sz w:val="30"/>
          <w:szCs w:val="30"/>
        </w:rPr>
      </w:pPr>
      <w:r w:rsidRPr="00DF24A1">
        <w:rPr>
          <w:rFonts w:ascii="Angsana New" w:hAnsi="Angsana New"/>
          <w:i/>
          <w:iCs/>
          <w:sz w:val="30"/>
          <w:szCs w:val="30"/>
          <w:cs/>
        </w:rPr>
        <w:t>ประมาณการกระแสเงินสดที่กลุ่มบริษัทคาดว่าจะได้รับในอนาคต</w:t>
      </w:r>
    </w:p>
    <w:p w14:paraId="23E200F1" w14:textId="77777777" w:rsidR="00703FEA" w:rsidRPr="00C20284" w:rsidRDefault="00703FEA" w:rsidP="00703F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43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304AF1FF" w14:textId="77777777" w:rsidR="00703FEA" w:rsidRPr="00DF24A1" w:rsidRDefault="00703FEA" w:rsidP="00703FEA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DF24A1">
        <w:rPr>
          <w:rFonts w:ascii="Angsana New" w:hAnsi="Angsana New"/>
          <w:sz w:val="30"/>
          <w:szCs w:val="30"/>
          <w:cs/>
        </w:rPr>
        <w:t>ประมาณการกระแสเงินสดที่กลุ่มบริษัทคาดว่าจะได้รับในอนาคต</w:t>
      </w:r>
      <w:r w:rsidRPr="00DF24A1">
        <w:rPr>
          <w:rFonts w:ascii="Angsana New" w:hAnsi="Angsana New"/>
          <w:sz w:val="30"/>
          <w:szCs w:val="30"/>
        </w:rPr>
        <w:t xml:space="preserve"> </w:t>
      </w:r>
      <w:r w:rsidRPr="00DF24A1">
        <w:rPr>
          <w:rFonts w:ascii="Angsana New" w:hAnsi="Angsana New"/>
          <w:sz w:val="30"/>
          <w:szCs w:val="30"/>
          <w:cs/>
        </w:rPr>
        <w:t>โดยหลักประกอบด้วยการประมาณการ</w:t>
      </w:r>
      <w:r>
        <w:rPr>
          <w:rFonts w:ascii="Angsana New" w:hAnsi="Angsana New"/>
          <w:sz w:val="30"/>
          <w:szCs w:val="30"/>
        </w:rPr>
        <w:br/>
      </w:r>
      <w:r w:rsidRPr="00DF24A1">
        <w:rPr>
          <w:rFonts w:ascii="Angsana New" w:hAnsi="Angsana New"/>
          <w:sz w:val="30"/>
          <w:szCs w:val="30"/>
          <w:cs/>
        </w:rPr>
        <w:t>เติบโตของรายได้</w:t>
      </w:r>
      <w:r w:rsidRPr="00DF24A1">
        <w:rPr>
          <w:rFonts w:ascii="Angsana New" w:hAnsi="Angsana New"/>
          <w:sz w:val="30"/>
          <w:szCs w:val="30"/>
        </w:rPr>
        <w:t xml:space="preserve"> </w:t>
      </w:r>
      <w:r w:rsidRPr="00DF24A1">
        <w:rPr>
          <w:rFonts w:ascii="Angsana New" w:hAnsi="Angsana New"/>
          <w:sz w:val="30"/>
          <w:szCs w:val="30"/>
          <w:cs/>
        </w:rPr>
        <w:t>รวมทั้งต้นทุนและค่าใช้จ่ายที่เกี่ยวข้อง</w:t>
      </w:r>
      <w:r w:rsidRPr="00DF24A1">
        <w:rPr>
          <w:rFonts w:ascii="Angsana New" w:hAnsi="Angsana New"/>
          <w:sz w:val="30"/>
          <w:szCs w:val="30"/>
        </w:rPr>
        <w:t xml:space="preserve"> </w:t>
      </w:r>
      <w:r w:rsidRPr="00DF24A1">
        <w:rPr>
          <w:rFonts w:ascii="Angsana New" w:hAnsi="Angsana New"/>
          <w:sz w:val="30"/>
          <w:szCs w:val="30"/>
          <w:cs/>
        </w:rPr>
        <w:t>โดยพิจารณาจากอัตราเติบโตถัวเฉลี่ยในอดีตที่ผ่านมา</w:t>
      </w:r>
      <w:r w:rsidRPr="00DF24A1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 w:rsidRPr="00DF24A1">
        <w:rPr>
          <w:rFonts w:ascii="Angsana New" w:hAnsi="Angsana New"/>
          <w:sz w:val="30"/>
          <w:szCs w:val="30"/>
          <w:cs/>
        </w:rPr>
        <w:t>และประมาณการปริมาณขาย</w:t>
      </w:r>
      <w:r w:rsidRPr="00DF24A1">
        <w:rPr>
          <w:rFonts w:ascii="Angsana New" w:hAnsi="Angsana New"/>
          <w:sz w:val="30"/>
          <w:szCs w:val="30"/>
        </w:rPr>
        <w:t xml:space="preserve"> </w:t>
      </w:r>
      <w:r w:rsidRPr="00DF24A1">
        <w:rPr>
          <w:rFonts w:ascii="Angsana New" w:hAnsi="Angsana New"/>
          <w:sz w:val="30"/>
          <w:szCs w:val="30"/>
          <w:cs/>
        </w:rPr>
        <w:t>ราคาขาย</w:t>
      </w:r>
      <w:r w:rsidRPr="00DF24A1">
        <w:rPr>
          <w:rFonts w:ascii="Angsana New" w:hAnsi="Angsana New"/>
          <w:sz w:val="30"/>
          <w:szCs w:val="30"/>
        </w:rPr>
        <w:t xml:space="preserve"> </w:t>
      </w:r>
      <w:r w:rsidRPr="00DF24A1">
        <w:rPr>
          <w:rFonts w:ascii="Angsana New" w:hAnsi="Angsana New"/>
          <w:sz w:val="30"/>
          <w:szCs w:val="30"/>
          <w:cs/>
        </w:rPr>
        <w:t>และค่าใช้จ่าย</w:t>
      </w:r>
      <w:r w:rsidRPr="00DF24A1">
        <w:rPr>
          <w:rFonts w:ascii="Angsana New" w:hAnsi="Angsana New"/>
          <w:sz w:val="30"/>
          <w:szCs w:val="30"/>
        </w:rPr>
        <w:t xml:space="preserve"> </w:t>
      </w:r>
      <w:r w:rsidRPr="00DF24A1">
        <w:rPr>
          <w:rFonts w:ascii="Angsana New" w:hAnsi="Angsana New"/>
          <w:sz w:val="30"/>
          <w:szCs w:val="30"/>
          <w:cs/>
        </w:rPr>
        <w:t>โดยอ้างอิงถึงแนวโน้มการเติบโตของตลาด ประกอบ</w:t>
      </w:r>
      <w:r>
        <w:rPr>
          <w:rFonts w:ascii="Angsana New" w:hAnsi="Angsana New"/>
          <w:sz w:val="30"/>
          <w:szCs w:val="30"/>
        </w:rPr>
        <w:br/>
      </w:r>
      <w:r w:rsidRPr="00DF24A1">
        <w:rPr>
          <w:rFonts w:ascii="Angsana New" w:hAnsi="Angsana New"/>
          <w:sz w:val="30"/>
          <w:szCs w:val="30"/>
          <w:cs/>
        </w:rPr>
        <w:t>กับแผนกลยุทธ์และการดำเนินธุรกิจในอนาคต</w:t>
      </w:r>
    </w:p>
    <w:p w14:paraId="21A6F1C2" w14:textId="77777777" w:rsidR="00703FEA" w:rsidRPr="00C20284" w:rsidRDefault="00703FEA" w:rsidP="00703FEA">
      <w:pPr>
        <w:pStyle w:val="Heading1"/>
        <w:shd w:val="clear" w:color="auto" w:fill="auto"/>
        <w:tabs>
          <w:tab w:val="clear" w:pos="283"/>
          <w:tab w:val="num" w:pos="540"/>
        </w:tabs>
        <w:ind w:left="540" w:hanging="540"/>
        <w:rPr>
          <w:rFonts w:ascii="Angsana New" w:hAnsi="Angsana New"/>
          <w:bCs w:val="0"/>
          <w:szCs w:val="30"/>
        </w:rPr>
      </w:pPr>
      <w:r w:rsidRPr="00C20284">
        <w:rPr>
          <w:rFonts w:ascii="Angsana New" w:hAnsi="Angsana New" w:cs="Angsana New"/>
          <w:szCs w:val="30"/>
          <w:cs/>
        </w:rPr>
        <w:lastRenderedPageBreak/>
        <w:t>สินทรัพย์ไม่มีตัวตนอื่น</w:t>
      </w:r>
    </w:p>
    <w:p w14:paraId="1C955C22" w14:textId="77777777" w:rsidR="00703FEA" w:rsidRPr="00C20284" w:rsidRDefault="00703FEA" w:rsidP="00703FEA">
      <w:pPr>
        <w:pStyle w:val="acctmergecolhdg"/>
        <w:spacing w:line="240" w:lineRule="auto"/>
        <w:ind w:left="540" w:hanging="540"/>
        <w:jc w:val="both"/>
        <w:rPr>
          <w:rFonts w:ascii="Angsana New" w:hAnsi="Angsana New"/>
          <w:b w:val="0"/>
          <w:bCs/>
          <w:sz w:val="30"/>
          <w:szCs w:val="30"/>
          <w:lang w:val="en-US" w:bidi="th-TH"/>
        </w:rPr>
      </w:pPr>
    </w:p>
    <w:tbl>
      <w:tblPr>
        <w:tblW w:w="97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64"/>
        <w:gridCol w:w="16"/>
        <w:gridCol w:w="1154"/>
        <w:gridCol w:w="252"/>
        <w:gridCol w:w="1096"/>
        <w:gridCol w:w="266"/>
        <w:gridCol w:w="1174"/>
        <w:gridCol w:w="266"/>
        <w:gridCol w:w="1386"/>
        <w:gridCol w:w="236"/>
        <w:gridCol w:w="992"/>
        <w:gridCol w:w="14"/>
      </w:tblGrid>
      <w:tr w:rsidR="00703FEA" w:rsidRPr="00C20284" w14:paraId="3106DB35" w14:textId="77777777" w:rsidTr="00D0309F">
        <w:trPr>
          <w:trHeight w:hRule="exact" w:val="374"/>
        </w:trPr>
        <w:tc>
          <w:tcPr>
            <w:tcW w:w="2880" w:type="dxa"/>
            <w:gridSpan w:val="2"/>
          </w:tcPr>
          <w:p w14:paraId="28FC4C79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36" w:type="dxa"/>
            <w:gridSpan w:val="10"/>
          </w:tcPr>
          <w:p w14:paraId="720E7E0E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03FEA" w:rsidRPr="00C20284" w14:paraId="5D69F3FB" w14:textId="77777777" w:rsidTr="00D0309F">
        <w:trPr>
          <w:trHeight w:hRule="exact" w:val="374"/>
        </w:trPr>
        <w:tc>
          <w:tcPr>
            <w:tcW w:w="2880" w:type="dxa"/>
            <w:gridSpan w:val="2"/>
          </w:tcPr>
          <w:p w14:paraId="6F1442B6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36" w:type="dxa"/>
            <w:gridSpan w:val="10"/>
          </w:tcPr>
          <w:p w14:paraId="775044BD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03FEA" w:rsidRPr="00C20284" w14:paraId="4EA4B559" w14:textId="77777777" w:rsidTr="00D0309F">
        <w:trPr>
          <w:gridAfter w:val="1"/>
          <w:wAfter w:w="14" w:type="dxa"/>
          <w:trHeight w:hRule="exact" w:val="374"/>
        </w:trPr>
        <w:tc>
          <w:tcPr>
            <w:tcW w:w="2864" w:type="dxa"/>
          </w:tcPr>
          <w:p w14:paraId="44C1BE9F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57BABCD1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31EA7CB6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0BBF2358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ต้นทุน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3EBB968C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3D8B5FD0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26E77812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18F60549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เครื่องหมาย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1358495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D2C1168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3FEA" w:rsidRPr="00C20284" w14:paraId="6879FF09" w14:textId="77777777" w:rsidTr="00D0309F">
        <w:trPr>
          <w:gridAfter w:val="1"/>
          <w:wAfter w:w="14" w:type="dxa"/>
          <w:trHeight w:hRule="exact" w:val="374"/>
        </w:trPr>
        <w:tc>
          <w:tcPr>
            <w:tcW w:w="2864" w:type="dxa"/>
          </w:tcPr>
          <w:p w14:paraId="1FCDE6D5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391D4881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ค่าพัฒนา</w:t>
            </w:r>
          </w:p>
        </w:tc>
        <w:tc>
          <w:tcPr>
            <w:tcW w:w="252" w:type="dxa"/>
          </w:tcPr>
          <w:p w14:paraId="33734F83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6" w:type="dxa"/>
          </w:tcPr>
          <w:p w14:paraId="69BE157A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การพัฒนา</w:t>
            </w:r>
          </w:p>
        </w:tc>
        <w:tc>
          <w:tcPr>
            <w:tcW w:w="266" w:type="dxa"/>
          </w:tcPr>
          <w:p w14:paraId="3C4ACEB3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4" w:type="dxa"/>
          </w:tcPr>
          <w:p w14:paraId="1CE879A7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ความสัมพันธ์</w:t>
            </w:r>
          </w:p>
        </w:tc>
        <w:tc>
          <w:tcPr>
            <w:tcW w:w="266" w:type="dxa"/>
          </w:tcPr>
          <w:p w14:paraId="1D8FC03B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14:paraId="2ECE52A1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การค้า</w:t>
            </w:r>
          </w:p>
        </w:tc>
        <w:tc>
          <w:tcPr>
            <w:tcW w:w="236" w:type="dxa"/>
          </w:tcPr>
          <w:p w14:paraId="3C44B0FF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3246FD8E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3FEA" w:rsidRPr="00C20284" w14:paraId="19D2A2A5" w14:textId="77777777" w:rsidTr="00D0309F">
        <w:trPr>
          <w:gridAfter w:val="1"/>
          <w:wAfter w:w="14" w:type="dxa"/>
          <w:trHeight w:hRule="exact" w:val="374"/>
        </w:trPr>
        <w:tc>
          <w:tcPr>
            <w:tcW w:w="2864" w:type="dxa"/>
          </w:tcPr>
          <w:p w14:paraId="2B39DCEE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65DD5613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ระบบงาน</w:t>
            </w:r>
          </w:p>
        </w:tc>
        <w:tc>
          <w:tcPr>
            <w:tcW w:w="252" w:type="dxa"/>
          </w:tcPr>
          <w:p w14:paraId="773BF8E8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52C8CC99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ผลิตภัณฑ์</w:t>
            </w:r>
          </w:p>
        </w:tc>
        <w:tc>
          <w:tcPr>
            <w:tcW w:w="266" w:type="dxa"/>
          </w:tcPr>
          <w:p w14:paraId="7C5DEE35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3A886549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กับลูกค้า</w:t>
            </w:r>
          </w:p>
        </w:tc>
        <w:tc>
          <w:tcPr>
            <w:tcW w:w="266" w:type="dxa"/>
          </w:tcPr>
          <w:p w14:paraId="1DA26914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7AA5E9A5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ค่าสิทธิและอื่นๆ</w:t>
            </w:r>
          </w:p>
        </w:tc>
        <w:tc>
          <w:tcPr>
            <w:tcW w:w="236" w:type="dxa"/>
          </w:tcPr>
          <w:p w14:paraId="4A0166C9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2D11300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703FEA" w:rsidRPr="00C20284" w14:paraId="41E57491" w14:textId="77777777" w:rsidTr="00D0309F">
        <w:trPr>
          <w:gridAfter w:val="1"/>
          <w:wAfter w:w="14" w:type="dxa"/>
          <w:trHeight w:hRule="exact" w:val="374"/>
        </w:trPr>
        <w:tc>
          <w:tcPr>
            <w:tcW w:w="2864" w:type="dxa"/>
          </w:tcPr>
          <w:p w14:paraId="40B65DE5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position w:val="8"/>
                <w:sz w:val="30"/>
                <w:szCs w:val="30"/>
              </w:rPr>
            </w:pPr>
            <w:r w:rsidRPr="00C20284">
              <w:rPr>
                <w:rFonts w:ascii="Angsana New" w:hAnsi="Angsana New"/>
                <w:b/>
                <w:bCs/>
                <w:i/>
                <w:iCs/>
                <w:position w:val="8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2F3CFEBF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ind w:left="-115"/>
              <w:rPr>
                <w:rFonts w:ascii="Angsana New" w:hAnsi="Angsana New"/>
                <w:position w:val="8"/>
                <w:sz w:val="30"/>
                <w:szCs w:val="30"/>
              </w:rPr>
            </w:pPr>
          </w:p>
        </w:tc>
        <w:tc>
          <w:tcPr>
            <w:tcW w:w="252" w:type="dxa"/>
          </w:tcPr>
          <w:p w14:paraId="5205B615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ind w:left="-115"/>
              <w:rPr>
                <w:rFonts w:ascii="Angsana New" w:hAnsi="Angsana New"/>
                <w:position w:val="8"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40273585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ind w:left="-115"/>
              <w:rPr>
                <w:rFonts w:ascii="Angsana New" w:hAnsi="Angsana New"/>
                <w:position w:val="8"/>
                <w:sz w:val="30"/>
                <w:szCs w:val="30"/>
              </w:rPr>
            </w:pPr>
          </w:p>
        </w:tc>
        <w:tc>
          <w:tcPr>
            <w:tcW w:w="266" w:type="dxa"/>
          </w:tcPr>
          <w:p w14:paraId="3B3D0CC1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ind w:left="-115"/>
              <w:rPr>
                <w:rFonts w:ascii="Angsana New" w:hAnsi="Angsana New"/>
                <w:position w:val="8"/>
                <w:sz w:val="30"/>
                <w:szCs w:val="30"/>
              </w:rPr>
            </w:pPr>
          </w:p>
        </w:tc>
        <w:tc>
          <w:tcPr>
            <w:tcW w:w="1174" w:type="dxa"/>
          </w:tcPr>
          <w:p w14:paraId="301F0EFF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328F2008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ind w:left="-115"/>
              <w:rPr>
                <w:rFonts w:ascii="Angsana New" w:hAnsi="Angsana New"/>
                <w:position w:val="8"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37CCB31D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ind w:left="-115"/>
              <w:rPr>
                <w:rFonts w:ascii="Angsana New" w:hAnsi="Angsana New"/>
                <w:position w:val="8"/>
                <w:sz w:val="30"/>
                <w:szCs w:val="30"/>
              </w:rPr>
            </w:pPr>
          </w:p>
        </w:tc>
        <w:tc>
          <w:tcPr>
            <w:tcW w:w="236" w:type="dxa"/>
          </w:tcPr>
          <w:p w14:paraId="43004211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ind w:left="-115"/>
              <w:rPr>
                <w:rFonts w:ascii="Angsana New" w:hAnsi="Angsana New"/>
                <w:position w:val="8"/>
                <w:sz w:val="30"/>
                <w:szCs w:val="30"/>
              </w:rPr>
            </w:pPr>
          </w:p>
        </w:tc>
        <w:tc>
          <w:tcPr>
            <w:tcW w:w="992" w:type="dxa"/>
          </w:tcPr>
          <w:p w14:paraId="7BF35A8B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ind w:left="-115"/>
              <w:rPr>
                <w:rFonts w:ascii="Angsana New" w:hAnsi="Angsana New"/>
                <w:position w:val="8"/>
                <w:sz w:val="30"/>
                <w:szCs w:val="30"/>
              </w:rPr>
            </w:pPr>
          </w:p>
        </w:tc>
      </w:tr>
      <w:tr w:rsidR="00703FEA" w:rsidRPr="00C20284" w14:paraId="56D7A15B" w14:textId="77777777" w:rsidTr="00D0309F">
        <w:trPr>
          <w:gridAfter w:val="1"/>
          <w:wAfter w:w="14" w:type="dxa"/>
          <w:trHeight w:hRule="exact" w:val="374"/>
        </w:trPr>
        <w:tc>
          <w:tcPr>
            <w:tcW w:w="2864" w:type="dxa"/>
          </w:tcPr>
          <w:p w14:paraId="1AB5B213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711B9">
              <w:rPr>
                <w:rFonts w:ascii="Angsana New" w:hAnsi="Angsana New"/>
                <w:sz w:val="30"/>
                <w:szCs w:val="30"/>
              </w:rPr>
              <w:t>1</w:t>
            </w:r>
            <w:r w:rsidRPr="00C202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20284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9711B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170" w:type="dxa"/>
            <w:gridSpan w:val="2"/>
            <w:vAlign w:val="bottom"/>
          </w:tcPr>
          <w:p w14:paraId="477D3CBF" w14:textId="77777777" w:rsidR="00703FEA" w:rsidRPr="0021183E" w:rsidRDefault="00703FEA" w:rsidP="00D0309F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760</w:t>
            </w:r>
          </w:p>
        </w:tc>
        <w:tc>
          <w:tcPr>
            <w:tcW w:w="252" w:type="dxa"/>
          </w:tcPr>
          <w:p w14:paraId="2A904DEB" w14:textId="77777777" w:rsidR="00703FEA" w:rsidRPr="0021183E" w:rsidRDefault="00703FEA" w:rsidP="00D0309F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</w:tcPr>
          <w:p w14:paraId="7D0A04BD" w14:textId="77777777" w:rsidR="00703FEA" w:rsidRPr="0021183E" w:rsidRDefault="00703FEA" w:rsidP="00D0309F">
            <w:pPr>
              <w:pStyle w:val="block"/>
              <w:tabs>
                <w:tab w:val="decimal" w:pos="797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367AD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82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6" w:type="dxa"/>
          </w:tcPr>
          <w:p w14:paraId="0464B4BC" w14:textId="77777777" w:rsidR="00703FEA" w:rsidRPr="0021183E" w:rsidRDefault="00703FEA" w:rsidP="00D0309F">
            <w:pPr>
              <w:pStyle w:val="block"/>
              <w:tabs>
                <w:tab w:val="decimal" w:pos="115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4" w:type="dxa"/>
            <w:vAlign w:val="bottom"/>
          </w:tcPr>
          <w:p w14:paraId="26763D55" w14:textId="77777777" w:rsidR="00703FEA" w:rsidRPr="0021183E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6</w:t>
            </w:r>
            <w:r w:rsidRPr="00367ADF">
              <w:rPr>
                <w:rFonts w:ascii="Angsana New" w:hAnsi="Angsana New"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</w:rPr>
              <w:t>721</w:t>
            </w:r>
          </w:p>
        </w:tc>
        <w:tc>
          <w:tcPr>
            <w:tcW w:w="266" w:type="dxa"/>
          </w:tcPr>
          <w:p w14:paraId="211B9FBA" w14:textId="77777777" w:rsidR="00703FEA" w:rsidRPr="0021183E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02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14:paraId="3BCB5EBD" w14:textId="77777777" w:rsidR="00703FEA" w:rsidRPr="0021183E" w:rsidRDefault="00703FEA" w:rsidP="00D0309F">
            <w:pPr>
              <w:pStyle w:val="block"/>
              <w:tabs>
                <w:tab w:val="decimal" w:pos="1014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Pr="00367AD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862</w:t>
            </w:r>
          </w:p>
        </w:tc>
        <w:tc>
          <w:tcPr>
            <w:tcW w:w="236" w:type="dxa"/>
          </w:tcPr>
          <w:p w14:paraId="03FE4D09" w14:textId="77777777" w:rsidR="00703FEA" w:rsidRPr="0021183E" w:rsidRDefault="00703FEA" w:rsidP="00D0309F">
            <w:pPr>
              <w:pStyle w:val="block"/>
              <w:tabs>
                <w:tab w:val="decimal" w:pos="736"/>
                <w:tab w:val="decimal" w:pos="918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4DDDF39D" w14:textId="77777777" w:rsidR="00703FEA" w:rsidRPr="0021183E" w:rsidRDefault="00703FEA" w:rsidP="00D0309F">
            <w:pPr>
              <w:pStyle w:val="block"/>
              <w:tabs>
                <w:tab w:val="decimal" w:pos="739"/>
              </w:tabs>
              <w:spacing w:after="0" w:line="240" w:lineRule="auto"/>
              <w:ind w:left="-115" w:right="-12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21</w:t>
            </w:r>
            <w:r w:rsidRPr="00367AD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167</w:t>
            </w:r>
          </w:p>
        </w:tc>
      </w:tr>
      <w:tr w:rsidR="00703FEA" w:rsidRPr="00C20284" w14:paraId="3AFBC56E" w14:textId="77777777" w:rsidTr="00D0309F">
        <w:trPr>
          <w:gridAfter w:val="1"/>
          <w:wAfter w:w="14" w:type="dxa"/>
          <w:trHeight w:hRule="exact" w:val="374"/>
        </w:trPr>
        <w:tc>
          <w:tcPr>
            <w:tcW w:w="2864" w:type="dxa"/>
          </w:tcPr>
          <w:p w14:paraId="2955F94D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gridSpan w:val="2"/>
            <w:vAlign w:val="bottom"/>
          </w:tcPr>
          <w:p w14:paraId="6249BF42" w14:textId="77777777" w:rsidR="00703FEA" w:rsidRPr="00C20284" w:rsidRDefault="00703FEA" w:rsidP="00D0309F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63</w:t>
            </w:r>
          </w:p>
        </w:tc>
        <w:tc>
          <w:tcPr>
            <w:tcW w:w="252" w:type="dxa"/>
          </w:tcPr>
          <w:p w14:paraId="423B4156" w14:textId="77777777" w:rsidR="00703FEA" w:rsidRPr="00C20284" w:rsidRDefault="00703FEA" w:rsidP="00D0309F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</w:tcPr>
          <w:p w14:paraId="76464B78" w14:textId="77777777" w:rsidR="00703FEA" w:rsidRPr="00C20284" w:rsidRDefault="00703FEA" w:rsidP="00D0309F">
            <w:pPr>
              <w:pStyle w:val="block"/>
              <w:tabs>
                <w:tab w:val="decimal" w:pos="797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88</w:t>
            </w:r>
          </w:p>
        </w:tc>
        <w:tc>
          <w:tcPr>
            <w:tcW w:w="266" w:type="dxa"/>
          </w:tcPr>
          <w:p w14:paraId="01CA2286" w14:textId="77777777" w:rsidR="00703FEA" w:rsidRPr="00C20284" w:rsidRDefault="00703FEA" w:rsidP="00D0309F">
            <w:pPr>
              <w:pStyle w:val="block"/>
              <w:tabs>
                <w:tab w:val="decimal" w:pos="906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4" w:type="dxa"/>
            <w:vAlign w:val="bottom"/>
          </w:tcPr>
          <w:p w14:paraId="429B1FC2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541E2E58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687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14:paraId="24E4C0C9" w14:textId="77777777" w:rsidR="00703FEA" w:rsidRPr="00C20284" w:rsidRDefault="00703FEA" w:rsidP="00D0309F">
            <w:pPr>
              <w:pStyle w:val="block"/>
              <w:tabs>
                <w:tab w:val="decimal" w:pos="1014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36" w:type="dxa"/>
          </w:tcPr>
          <w:p w14:paraId="76C49830" w14:textId="77777777" w:rsidR="00703FEA" w:rsidRPr="00C20284" w:rsidRDefault="00703FEA" w:rsidP="00D0309F">
            <w:pPr>
              <w:pStyle w:val="block"/>
              <w:tabs>
                <w:tab w:val="decimal" w:pos="736"/>
                <w:tab w:val="decimal" w:pos="918"/>
              </w:tabs>
              <w:spacing w:after="0" w:line="240" w:lineRule="auto"/>
              <w:ind w:left="0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6F0F59FA" w14:textId="77777777" w:rsidR="00703FEA" w:rsidRPr="00C20284" w:rsidRDefault="00703FEA" w:rsidP="00D0309F">
            <w:pPr>
              <w:pStyle w:val="block"/>
              <w:tabs>
                <w:tab w:val="decimal" w:pos="739"/>
              </w:tabs>
              <w:spacing w:after="0" w:line="240" w:lineRule="auto"/>
              <w:ind w:left="-115" w:right="-12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611</w:t>
            </w:r>
          </w:p>
        </w:tc>
      </w:tr>
      <w:tr w:rsidR="00703FEA" w:rsidRPr="00C20284" w14:paraId="172A082B" w14:textId="77777777" w:rsidTr="00D0309F">
        <w:trPr>
          <w:gridAfter w:val="1"/>
          <w:wAfter w:w="14" w:type="dxa"/>
          <w:trHeight w:hRule="exact" w:val="374"/>
        </w:trPr>
        <w:tc>
          <w:tcPr>
            <w:tcW w:w="2864" w:type="dxa"/>
          </w:tcPr>
          <w:p w14:paraId="67D1DF4E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ได้มาจากการซื้อธุรกิจ</w:t>
            </w:r>
          </w:p>
        </w:tc>
        <w:tc>
          <w:tcPr>
            <w:tcW w:w="1170" w:type="dxa"/>
            <w:gridSpan w:val="2"/>
            <w:vAlign w:val="bottom"/>
          </w:tcPr>
          <w:p w14:paraId="7970A513" w14:textId="77777777" w:rsidR="00703FEA" w:rsidRPr="00C20284" w:rsidRDefault="00703FEA" w:rsidP="00D0309F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52" w:type="dxa"/>
          </w:tcPr>
          <w:p w14:paraId="7179BFC3" w14:textId="77777777" w:rsidR="00703FEA" w:rsidRPr="00C20284" w:rsidRDefault="00703FEA" w:rsidP="00D0309F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</w:tcPr>
          <w:p w14:paraId="66BE9166" w14:textId="77777777" w:rsidR="00703FEA" w:rsidRPr="00C20284" w:rsidRDefault="00703FEA" w:rsidP="00D0309F">
            <w:pPr>
              <w:pStyle w:val="block"/>
              <w:tabs>
                <w:tab w:val="decimal" w:pos="797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6" w:type="dxa"/>
          </w:tcPr>
          <w:p w14:paraId="37DCF61C" w14:textId="77777777" w:rsidR="00703FEA" w:rsidRPr="00C20284" w:rsidRDefault="00703FEA" w:rsidP="00D0309F">
            <w:pPr>
              <w:pStyle w:val="block"/>
              <w:tabs>
                <w:tab w:val="decimal" w:pos="115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4" w:type="dxa"/>
            <w:vAlign w:val="bottom"/>
          </w:tcPr>
          <w:p w14:paraId="32DA53E8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7CD1CCE9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02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14:paraId="17AEFA7D" w14:textId="77777777" w:rsidR="00703FEA" w:rsidRPr="00C20284" w:rsidRDefault="00703FEA" w:rsidP="00D0309F">
            <w:pPr>
              <w:pStyle w:val="block"/>
              <w:tabs>
                <w:tab w:val="decimal" w:pos="1014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6" w:type="dxa"/>
          </w:tcPr>
          <w:p w14:paraId="2ECC39FE" w14:textId="77777777" w:rsidR="00703FEA" w:rsidRPr="00C20284" w:rsidRDefault="00703FEA" w:rsidP="00D0309F">
            <w:pPr>
              <w:pStyle w:val="block"/>
              <w:tabs>
                <w:tab w:val="decimal" w:pos="736"/>
                <w:tab w:val="decimal" w:pos="918"/>
              </w:tabs>
              <w:spacing w:after="0" w:line="240" w:lineRule="auto"/>
              <w:ind w:left="0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6BD9A208" w14:textId="77777777" w:rsidR="00703FEA" w:rsidRPr="00C20284" w:rsidRDefault="00703FEA" w:rsidP="00D0309F">
            <w:pPr>
              <w:pStyle w:val="block"/>
              <w:tabs>
                <w:tab w:val="decimal" w:pos="739"/>
              </w:tabs>
              <w:spacing w:after="0" w:line="240" w:lineRule="auto"/>
              <w:ind w:left="-115" w:right="-12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703FEA" w:rsidRPr="00C20284" w14:paraId="1D575B22" w14:textId="77777777" w:rsidTr="00D0309F">
        <w:trPr>
          <w:gridAfter w:val="1"/>
          <w:wAfter w:w="14" w:type="dxa"/>
          <w:trHeight w:hRule="exact" w:val="374"/>
        </w:trPr>
        <w:tc>
          <w:tcPr>
            <w:tcW w:w="2864" w:type="dxa"/>
          </w:tcPr>
          <w:p w14:paraId="42880574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1170" w:type="dxa"/>
            <w:gridSpan w:val="2"/>
            <w:vAlign w:val="bottom"/>
          </w:tcPr>
          <w:p w14:paraId="774616F1" w14:textId="77777777" w:rsidR="00703FEA" w:rsidRPr="00C20284" w:rsidRDefault="00703FEA" w:rsidP="00D0309F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52" w:type="dxa"/>
          </w:tcPr>
          <w:p w14:paraId="56EB19A7" w14:textId="77777777" w:rsidR="00703FEA" w:rsidRPr="00C20284" w:rsidRDefault="00703FEA" w:rsidP="00D0309F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</w:tcPr>
          <w:p w14:paraId="1444107C" w14:textId="77777777" w:rsidR="00703FEA" w:rsidRPr="00C20284" w:rsidRDefault="00703FEA" w:rsidP="00D0309F">
            <w:pPr>
              <w:pStyle w:val="block"/>
              <w:tabs>
                <w:tab w:val="decimal" w:pos="797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6" w:type="dxa"/>
          </w:tcPr>
          <w:p w14:paraId="12391F58" w14:textId="77777777" w:rsidR="00703FEA" w:rsidRPr="00C20284" w:rsidRDefault="00703FEA" w:rsidP="00D0309F">
            <w:pPr>
              <w:pStyle w:val="block"/>
              <w:tabs>
                <w:tab w:val="decimal" w:pos="906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4" w:type="dxa"/>
            <w:vAlign w:val="bottom"/>
          </w:tcPr>
          <w:p w14:paraId="34743295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68C56022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14:paraId="7705E8AB" w14:textId="77777777" w:rsidR="00703FEA" w:rsidRPr="00C20284" w:rsidRDefault="00703FEA" w:rsidP="00D0309F">
            <w:pPr>
              <w:pStyle w:val="block"/>
              <w:tabs>
                <w:tab w:val="decimal" w:pos="1014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6" w:type="dxa"/>
          </w:tcPr>
          <w:p w14:paraId="38BBCCAD" w14:textId="77777777" w:rsidR="00703FEA" w:rsidRPr="00C20284" w:rsidRDefault="00703FEA" w:rsidP="00D0309F">
            <w:pPr>
              <w:pStyle w:val="block"/>
              <w:tabs>
                <w:tab w:val="decimal" w:pos="736"/>
                <w:tab w:val="decimal" w:pos="918"/>
              </w:tabs>
              <w:spacing w:after="0" w:line="240" w:lineRule="auto"/>
              <w:ind w:left="0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17A7D9B3" w14:textId="77777777" w:rsidR="00703FEA" w:rsidRPr="00C20284" w:rsidRDefault="00703FEA" w:rsidP="00D0309F">
            <w:pPr>
              <w:pStyle w:val="block"/>
              <w:tabs>
                <w:tab w:val="decimal" w:pos="739"/>
              </w:tabs>
              <w:spacing w:after="0" w:line="240" w:lineRule="auto"/>
              <w:ind w:left="-115" w:right="-12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53</w:t>
            </w:r>
          </w:p>
        </w:tc>
      </w:tr>
      <w:tr w:rsidR="00703FEA" w:rsidRPr="00C20284" w14:paraId="6D022283" w14:textId="77777777" w:rsidTr="00D0309F">
        <w:trPr>
          <w:gridAfter w:val="1"/>
          <w:wAfter w:w="14" w:type="dxa"/>
          <w:trHeight w:hRule="exact" w:val="374"/>
        </w:trPr>
        <w:tc>
          <w:tcPr>
            <w:tcW w:w="2864" w:type="dxa"/>
            <w:vAlign w:val="center"/>
          </w:tcPr>
          <w:p w14:paraId="3B4FD62F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จำหน่ายบริษัทย่อยที่</w:t>
            </w:r>
          </w:p>
        </w:tc>
        <w:tc>
          <w:tcPr>
            <w:tcW w:w="1170" w:type="dxa"/>
            <w:gridSpan w:val="2"/>
            <w:vAlign w:val="bottom"/>
          </w:tcPr>
          <w:p w14:paraId="00D890B6" w14:textId="77777777" w:rsidR="00703FEA" w:rsidRPr="00C20284" w:rsidDel="0021183E" w:rsidRDefault="00703FEA" w:rsidP="00D0309F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0F343C1C" w14:textId="77777777" w:rsidR="00703FEA" w:rsidRPr="00C20284" w:rsidRDefault="00703FEA" w:rsidP="00D0309F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</w:tcPr>
          <w:p w14:paraId="61F2B52B" w14:textId="77777777" w:rsidR="00703FEA" w:rsidRPr="00C20284" w:rsidDel="0021183E" w:rsidRDefault="00703FEA" w:rsidP="00D0309F">
            <w:pPr>
              <w:pStyle w:val="block"/>
              <w:tabs>
                <w:tab w:val="decimal" w:pos="797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371D2467" w14:textId="77777777" w:rsidR="00703FEA" w:rsidRPr="00C20284" w:rsidRDefault="00703FEA" w:rsidP="00D0309F">
            <w:pPr>
              <w:pStyle w:val="block"/>
              <w:tabs>
                <w:tab w:val="decimal" w:pos="906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4" w:type="dxa"/>
            <w:vAlign w:val="bottom"/>
          </w:tcPr>
          <w:p w14:paraId="740A4341" w14:textId="77777777" w:rsidR="00703FEA" w:rsidRPr="00C20284" w:rsidDel="0021183E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48C30B86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14:paraId="7D9DF7B5" w14:textId="77777777" w:rsidR="00703FEA" w:rsidRPr="00C20284" w:rsidDel="0021183E" w:rsidRDefault="00703FEA" w:rsidP="00D0309F">
            <w:pPr>
              <w:pStyle w:val="block"/>
              <w:tabs>
                <w:tab w:val="decimal" w:pos="1014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3034C767" w14:textId="77777777" w:rsidR="00703FEA" w:rsidRPr="00C20284" w:rsidRDefault="00703FEA" w:rsidP="00D0309F">
            <w:pPr>
              <w:pStyle w:val="block"/>
              <w:tabs>
                <w:tab w:val="decimal" w:pos="736"/>
                <w:tab w:val="decimal" w:pos="918"/>
              </w:tabs>
              <w:spacing w:after="0" w:line="240" w:lineRule="auto"/>
              <w:ind w:left="0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73D27C94" w14:textId="77777777" w:rsidR="00703FEA" w:rsidRPr="00C20284" w:rsidDel="0021183E" w:rsidRDefault="00703FEA" w:rsidP="00D0309F">
            <w:pPr>
              <w:pStyle w:val="block"/>
              <w:tabs>
                <w:tab w:val="decimal" w:pos="739"/>
              </w:tabs>
              <w:spacing w:after="0" w:line="240" w:lineRule="auto"/>
              <w:ind w:left="-115" w:right="-12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03FEA" w:rsidRPr="00C20284" w14:paraId="4BA7FEBC" w14:textId="77777777" w:rsidTr="00D0309F">
        <w:trPr>
          <w:gridAfter w:val="1"/>
          <w:wAfter w:w="14" w:type="dxa"/>
          <w:trHeight w:hRule="exact" w:val="374"/>
        </w:trPr>
        <w:tc>
          <w:tcPr>
            <w:tcW w:w="2864" w:type="dxa"/>
            <w:vAlign w:val="center"/>
          </w:tcPr>
          <w:p w14:paraId="05F2F966" w14:textId="77777777" w:rsidR="00703FEA" w:rsidRPr="00EA24FB" w:rsidRDefault="00703FEA" w:rsidP="00833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 w:firstLine="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สูญเสียการควบคุม</w:t>
            </w:r>
          </w:p>
        </w:tc>
        <w:tc>
          <w:tcPr>
            <w:tcW w:w="1170" w:type="dxa"/>
            <w:gridSpan w:val="2"/>
            <w:vAlign w:val="bottom"/>
          </w:tcPr>
          <w:p w14:paraId="555670A1" w14:textId="77777777" w:rsidR="00703FEA" w:rsidRPr="00C20284" w:rsidDel="0021183E" w:rsidRDefault="00703FEA" w:rsidP="00D0309F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52" w:type="dxa"/>
          </w:tcPr>
          <w:p w14:paraId="702BC1A1" w14:textId="77777777" w:rsidR="00703FEA" w:rsidRPr="00C20284" w:rsidRDefault="00703FEA" w:rsidP="00D0309F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</w:tcPr>
          <w:p w14:paraId="59B021F7" w14:textId="77777777" w:rsidR="00703FEA" w:rsidRPr="00C20284" w:rsidDel="0021183E" w:rsidRDefault="00703FEA" w:rsidP="00D0309F">
            <w:pPr>
              <w:pStyle w:val="block"/>
              <w:tabs>
                <w:tab w:val="decimal" w:pos="797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6" w:type="dxa"/>
          </w:tcPr>
          <w:p w14:paraId="5513F0E6" w14:textId="77777777" w:rsidR="00703FEA" w:rsidRPr="00C20284" w:rsidRDefault="00703FEA" w:rsidP="00D0309F">
            <w:pPr>
              <w:pStyle w:val="block"/>
              <w:tabs>
                <w:tab w:val="decimal" w:pos="906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4" w:type="dxa"/>
            <w:vAlign w:val="bottom"/>
          </w:tcPr>
          <w:p w14:paraId="790D7E2B" w14:textId="77777777" w:rsidR="00703FEA" w:rsidRPr="00C20284" w:rsidDel="0021183E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>(</w:t>
            </w:r>
            <w:r w:rsidRPr="009711B9">
              <w:rPr>
                <w:rFonts w:ascii="Angsana New" w:hAnsi="Angsana New"/>
                <w:sz w:val="30"/>
                <w:szCs w:val="30"/>
              </w:rPr>
              <w:t>1</w:t>
            </w:r>
            <w:r w:rsidRPr="00C20284">
              <w:rPr>
                <w:rFonts w:ascii="Angsana New" w:hAnsi="Angsana New"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</w:rPr>
              <w:t>516</w:t>
            </w:r>
            <w:r w:rsidRPr="00C2028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6" w:type="dxa"/>
          </w:tcPr>
          <w:p w14:paraId="15AE36ED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14:paraId="577DECF3" w14:textId="77777777" w:rsidR="00703FEA" w:rsidRPr="00C20284" w:rsidDel="0021183E" w:rsidRDefault="00703FEA" w:rsidP="00D0309F">
            <w:pPr>
              <w:pStyle w:val="block"/>
              <w:tabs>
                <w:tab w:val="decimal" w:pos="1014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696</w:t>
            </w: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</w:tcPr>
          <w:p w14:paraId="14F811BA" w14:textId="77777777" w:rsidR="00703FEA" w:rsidRPr="00C20284" w:rsidRDefault="00703FEA" w:rsidP="00D0309F">
            <w:pPr>
              <w:pStyle w:val="block"/>
              <w:tabs>
                <w:tab w:val="decimal" w:pos="736"/>
                <w:tab w:val="decimal" w:pos="918"/>
              </w:tabs>
              <w:spacing w:after="0" w:line="240" w:lineRule="auto"/>
              <w:ind w:left="0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0BCCD22F" w14:textId="77777777" w:rsidR="00703FEA" w:rsidRPr="00C20284" w:rsidDel="0021183E" w:rsidRDefault="00703FEA" w:rsidP="00D0309F">
            <w:pPr>
              <w:pStyle w:val="block"/>
              <w:tabs>
                <w:tab w:val="decimal" w:pos="739"/>
              </w:tabs>
              <w:spacing w:after="0" w:line="240" w:lineRule="auto"/>
              <w:ind w:left="-115" w:right="-12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212</w:t>
            </w: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703FEA" w:rsidRPr="00C20284" w14:paraId="4C96072A" w14:textId="77777777" w:rsidTr="00D0309F">
        <w:trPr>
          <w:gridAfter w:val="1"/>
          <w:wAfter w:w="14" w:type="dxa"/>
          <w:trHeight w:hRule="exact" w:val="374"/>
        </w:trPr>
        <w:tc>
          <w:tcPr>
            <w:tcW w:w="2864" w:type="dxa"/>
          </w:tcPr>
          <w:p w14:paraId="06E44BD7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170" w:type="dxa"/>
            <w:gridSpan w:val="2"/>
            <w:vAlign w:val="bottom"/>
          </w:tcPr>
          <w:p w14:paraId="7F3E2CE7" w14:textId="77777777" w:rsidR="00703FEA" w:rsidRPr="00C20284" w:rsidRDefault="00703FEA" w:rsidP="00D0309F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52" w:type="dxa"/>
          </w:tcPr>
          <w:p w14:paraId="0F4D83CC" w14:textId="77777777" w:rsidR="00703FEA" w:rsidRPr="00C20284" w:rsidRDefault="00703FEA" w:rsidP="00D0309F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</w:tcPr>
          <w:p w14:paraId="2BC5CF8D" w14:textId="77777777" w:rsidR="00703FEA" w:rsidRPr="00C20284" w:rsidRDefault="00703FEA" w:rsidP="00D0309F">
            <w:pPr>
              <w:pStyle w:val="block"/>
              <w:tabs>
                <w:tab w:val="decimal" w:pos="797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6" w:type="dxa"/>
          </w:tcPr>
          <w:p w14:paraId="5EB80EAA" w14:textId="77777777" w:rsidR="00703FEA" w:rsidRPr="00C20284" w:rsidRDefault="00703FEA" w:rsidP="00D0309F">
            <w:pPr>
              <w:pStyle w:val="block"/>
              <w:tabs>
                <w:tab w:val="decimal" w:pos="906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4" w:type="dxa"/>
            <w:vAlign w:val="bottom"/>
          </w:tcPr>
          <w:p w14:paraId="561783AC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5F23373F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14:paraId="650B5CF4" w14:textId="77777777" w:rsidR="00703FEA" w:rsidRPr="00C20284" w:rsidRDefault="00703FEA" w:rsidP="00D0309F">
            <w:pPr>
              <w:pStyle w:val="block"/>
              <w:tabs>
                <w:tab w:val="decimal" w:pos="1014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37</w:t>
            </w: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</w:tcPr>
          <w:p w14:paraId="7FF9DA26" w14:textId="77777777" w:rsidR="00703FEA" w:rsidRPr="00C20284" w:rsidRDefault="00703FEA" w:rsidP="00D0309F">
            <w:pPr>
              <w:pStyle w:val="block"/>
              <w:tabs>
                <w:tab w:val="decimal" w:pos="736"/>
                <w:tab w:val="decimal" w:pos="918"/>
              </w:tabs>
              <w:spacing w:after="0" w:line="240" w:lineRule="auto"/>
              <w:ind w:left="0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2F32D805" w14:textId="77777777" w:rsidR="00703FEA" w:rsidRPr="00C20284" w:rsidRDefault="00703FEA" w:rsidP="00D0309F">
            <w:pPr>
              <w:pStyle w:val="block"/>
              <w:tabs>
                <w:tab w:val="decimal" w:pos="739"/>
              </w:tabs>
              <w:spacing w:after="0" w:line="240" w:lineRule="auto"/>
              <w:ind w:left="-115" w:right="-12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37</w:t>
            </w: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703FEA" w:rsidRPr="00C20284" w14:paraId="4104E04A" w14:textId="77777777" w:rsidTr="00D0309F">
        <w:trPr>
          <w:gridAfter w:val="1"/>
          <w:wAfter w:w="14" w:type="dxa"/>
          <w:trHeight w:hRule="exact" w:val="374"/>
        </w:trPr>
        <w:tc>
          <w:tcPr>
            <w:tcW w:w="2864" w:type="dxa"/>
          </w:tcPr>
          <w:p w14:paraId="329DBDCF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bottom"/>
          </w:tcPr>
          <w:p w14:paraId="68878916" w14:textId="77777777" w:rsidR="00703FEA" w:rsidRPr="00C20284" w:rsidRDefault="00703FEA" w:rsidP="00D0309F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52" w:type="dxa"/>
          </w:tcPr>
          <w:p w14:paraId="32A2F77F" w14:textId="77777777" w:rsidR="00703FEA" w:rsidRPr="00C20284" w:rsidRDefault="00703FEA" w:rsidP="00D0309F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30FD8932" w14:textId="77777777" w:rsidR="00703FEA" w:rsidRPr="00C20284" w:rsidRDefault="00703FEA" w:rsidP="00D0309F">
            <w:pPr>
              <w:pStyle w:val="block"/>
              <w:tabs>
                <w:tab w:val="decimal" w:pos="797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266" w:type="dxa"/>
          </w:tcPr>
          <w:p w14:paraId="098516A3" w14:textId="77777777" w:rsidR="00703FEA" w:rsidRPr="00C20284" w:rsidRDefault="00703FEA" w:rsidP="00D0309F">
            <w:pPr>
              <w:pStyle w:val="block"/>
              <w:tabs>
                <w:tab w:val="decimal" w:pos="115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51C22C07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188</w:t>
            </w:r>
          </w:p>
        </w:tc>
        <w:tc>
          <w:tcPr>
            <w:tcW w:w="266" w:type="dxa"/>
          </w:tcPr>
          <w:p w14:paraId="211FE6F4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02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5FEBF362" w14:textId="77777777" w:rsidR="00703FEA" w:rsidRPr="00C20284" w:rsidRDefault="00703FEA" w:rsidP="00D0309F">
            <w:pPr>
              <w:pStyle w:val="block"/>
              <w:tabs>
                <w:tab w:val="decimal" w:pos="1014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325</w:t>
            </w:r>
          </w:p>
        </w:tc>
        <w:tc>
          <w:tcPr>
            <w:tcW w:w="236" w:type="dxa"/>
          </w:tcPr>
          <w:p w14:paraId="79E4E125" w14:textId="77777777" w:rsidR="00703FEA" w:rsidRPr="00C20284" w:rsidRDefault="00703FEA" w:rsidP="00D0309F">
            <w:pPr>
              <w:pStyle w:val="block"/>
              <w:tabs>
                <w:tab w:val="decimal" w:pos="736"/>
                <w:tab w:val="decimal" w:pos="918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C9E53E2" w14:textId="77777777" w:rsidR="00703FEA" w:rsidRPr="00C20284" w:rsidRDefault="00703FEA" w:rsidP="00D0309F">
            <w:pPr>
              <w:pStyle w:val="block"/>
              <w:tabs>
                <w:tab w:val="decimal" w:pos="739"/>
              </w:tabs>
              <w:spacing w:after="0" w:line="240" w:lineRule="auto"/>
              <w:ind w:left="-115" w:right="-12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530</w:t>
            </w:r>
          </w:p>
        </w:tc>
      </w:tr>
      <w:tr w:rsidR="00703FEA" w:rsidRPr="00C20284" w14:paraId="1D4EFCB2" w14:textId="77777777" w:rsidTr="00D0309F">
        <w:trPr>
          <w:gridAfter w:val="1"/>
          <w:wAfter w:w="14" w:type="dxa"/>
          <w:trHeight w:hRule="exact" w:val="374"/>
        </w:trPr>
        <w:tc>
          <w:tcPr>
            <w:tcW w:w="2864" w:type="dxa"/>
          </w:tcPr>
          <w:p w14:paraId="731D52E4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bottom"/>
          </w:tcPr>
          <w:p w14:paraId="4701F721" w14:textId="77777777" w:rsidR="00703FEA" w:rsidRPr="00C20284" w:rsidRDefault="00703FEA" w:rsidP="00D0309F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</w:tcPr>
          <w:p w14:paraId="31728208" w14:textId="77777777" w:rsidR="00703FEA" w:rsidRPr="00C20284" w:rsidRDefault="00703FEA" w:rsidP="00D0309F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10F34CF8" w14:textId="77777777" w:rsidR="00703FEA" w:rsidRPr="00C20284" w:rsidRDefault="00703FEA" w:rsidP="00D0309F">
            <w:pPr>
              <w:pStyle w:val="block"/>
              <w:tabs>
                <w:tab w:val="decimal" w:pos="797"/>
              </w:tabs>
              <w:spacing w:after="0"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60DC7453" w14:textId="77777777" w:rsidR="00703FEA" w:rsidRPr="00C20284" w:rsidRDefault="00703FEA" w:rsidP="00D0309F">
            <w:pPr>
              <w:pStyle w:val="block"/>
              <w:tabs>
                <w:tab w:val="decimal" w:pos="115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046770C5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0F5DD62A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02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1DEDBD43" w14:textId="77777777" w:rsidR="00703FEA" w:rsidRPr="00C20284" w:rsidRDefault="00703FEA" w:rsidP="00D0309F">
            <w:pPr>
              <w:pStyle w:val="block"/>
              <w:tabs>
                <w:tab w:val="decimal" w:pos="1014"/>
              </w:tabs>
              <w:spacing w:after="0"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44826910" w14:textId="77777777" w:rsidR="00703FEA" w:rsidRPr="00C20284" w:rsidRDefault="00703FEA" w:rsidP="00D0309F">
            <w:pPr>
              <w:pStyle w:val="block"/>
              <w:tabs>
                <w:tab w:val="decimal" w:pos="736"/>
                <w:tab w:val="decimal" w:pos="918"/>
              </w:tabs>
              <w:spacing w:after="0"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A056DB7" w14:textId="77777777" w:rsidR="00703FEA" w:rsidRPr="00C20284" w:rsidRDefault="00703FEA" w:rsidP="00D0309F">
            <w:pPr>
              <w:pStyle w:val="block"/>
              <w:tabs>
                <w:tab w:val="decimal" w:pos="739"/>
              </w:tabs>
              <w:spacing w:after="0" w:line="240" w:lineRule="auto"/>
              <w:ind w:left="-115" w:right="-12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703FEA" w:rsidRPr="00C20284" w14:paraId="6A72CA92" w14:textId="77777777" w:rsidTr="00D0309F">
        <w:trPr>
          <w:gridAfter w:val="1"/>
          <w:wAfter w:w="14" w:type="dxa"/>
          <w:trHeight w:hRule="exact" w:val="374"/>
        </w:trPr>
        <w:tc>
          <w:tcPr>
            <w:tcW w:w="2864" w:type="dxa"/>
          </w:tcPr>
          <w:p w14:paraId="7A40EBC3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170" w:type="dxa"/>
            <w:gridSpan w:val="2"/>
            <w:vAlign w:val="bottom"/>
          </w:tcPr>
          <w:p w14:paraId="27A19366" w14:textId="77777777" w:rsidR="00703FEA" w:rsidRPr="00C20284" w:rsidRDefault="00703FEA" w:rsidP="00D0309F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869</w:t>
            </w:r>
          </w:p>
        </w:tc>
        <w:tc>
          <w:tcPr>
            <w:tcW w:w="252" w:type="dxa"/>
          </w:tcPr>
          <w:p w14:paraId="7CA077C2" w14:textId="77777777" w:rsidR="00703FEA" w:rsidRPr="00C20284" w:rsidRDefault="00703FEA" w:rsidP="00D0309F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</w:tcPr>
          <w:p w14:paraId="331F4729" w14:textId="77777777" w:rsidR="00703FEA" w:rsidRPr="00C20284" w:rsidRDefault="00703FEA" w:rsidP="00D0309F">
            <w:pPr>
              <w:pStyle w:val="block"/>
              <w:tabs>
                <w:tab w:val="decimal" w:pos="797"/>
              </w:tabs>
              <w:spacing w:after="0"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929</w:t>
            </w:r>
          </w:p>
        </w:tc>
        <w:tc>
          <w:tcPr>
            <w:tcW w:w="266" w:type="dxa"/>
          </w:tcPr>
          <w:p w14:paraId="51F9C922" w14:textId="77777777" w:rsidR="00703FEA" w:rsidRPr="00C20284" w:rsidRDefault="00703FEA" w:rsidP="00D0309F">
            <w:pPr>
              <w:pStyle w:val="block"/>
              <w:tabs>
                <w:tab w:val="decimal" w:pos="115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4" w:type="dxa"/>
            <w:vAlign w:val="bottom"/>
          </w:tcPr>
          <w:p w14:paraId="76A60400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393</w:t>
            </w:r>
          </w:p>
        </w:tc>
        <w:tc>
          <w:tcPr>
            <w:tcW w:w="266" w:type="dxa"/>
          </w:tcPr>
          <w:p w14:paraId="59F46E5B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02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14:paraId="113A8ABA" w14:textId="77777777" w:rsidR="00703FEA" w:rsidRPr="00C20284" w:rsidRDefault="00703FEA" w:rsidP="00D0309F">
            <w:pPr>
              <w:pStyle w:val="block"/>
              <w:tabs>
                <w:tab w:val="decimal" w:pos="1014"/>
              </w:tabs>
              <w:spacing w:after="0"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925</w:t>
            </w:r>
          </w:p>
        </w:tc>
        <w:tc>
          <w:tcPr>
            <w:tcW w:w="236" w:type="dxa"/>
          </w:tcPr>
          <w:p w14:paraId="0DE8CA1B" w14:textId="77777777" w:rsidR="00703FEA" w:rsidRPr="00C20284" w:rsidRDefault="00703FEA" w:rsidP="00D0309F">
            <w:pPr>
              <w:pStyle w:val="block"/>
              <w:tabs>
                <w:tab w:val="decimal" w:pos="736"/>
                <w:tab w:val="decimal" w:pos="918"/>
              </w:tabs>
              <w:spacing w:after="0"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369E1AB1" w14:textId="77777777" w:rsidR="00703FEA" w:rsidRPr="00C20284" w:rsidRDefault="00703FEA" w:rsidP="00D0309F">
            <w:pPr>
              <w:pStyle w:val="block"/>
              <w:tabs>
                <w:tab w:val="decimal" w:pos="739"/>
              </w:tabs>
              <w:spacing w:after="0" w:line="240" w:lineRule="auto"/>
              <w:ind w:left="-115" w:right="-12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116</w:t>
            </w:r>
          </w:p>
        </w:tc>
      </w:tr>
      <w:tr w:rsidR="00703FEA" w:rsidRPr="00C20284" w14:paraId="0C274983" w14:textId="77777777" w:rsidTr="00D0309F">
        <w:trPr>
          <w:gridAfter w:val="1"/>
          <w:wAfter w:w="14" w:type="dxa"/>
          <w:trHeight w:hRule="exact" w:val="374"/>
        </w:trPr>
        <w:tc>
          <w:tcPr>
            <w:tcW w:w="2864" w:type="dxa"/>
          </w:tcPr>
          <w:p w14:paraId="50D22DD0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gridSpan w:val="2"/>
            <w:vAlign w:val="bottom"/>
          </w:tcPr>
          <w:p w14:paraId="2A34582F" w14:textId="7A791A89" w:rsidR="00703FEA" w:rsidRPr="00C20284" w:rsidRDefault="00FF7F9E" w:rsidP="00D0309F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168</w:t>
            </w:r>
          </w:p>
        </w:tc>
        <w:tc>
          <w:tcPr>
            <w:tcW w:w="252" w:type="dxa"/>
          </w:tcPr>
          <w:p w14:paraId="3527D1D3" w14:textId="77777777" w:rsidR="00703FEA" w:rsidRPr="00C20284" w:rsidRDefault="00703FEA" w:rsidP="00D0309F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</w:tcPr>
          <w:p w14:paraId="53A961D2" w14:textId="610D5725" w:rsidR="00703FEA" w:rsidRPr="00C20284" w:rsidRDefault="00FF7F9E" w:rsidP="00D0309F">
            <w:pPr>
              <w:pStyle w:val="block"/>
              <w:tabs>
                <w:tab w:val="decimal" w:pos="797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66" w:type="dxa"/>
          </w:tcPr>
          <w:p w14:paraId="241A8AC9" w14:textId="77777777" w:rsidR="00703FEA" w:rsidRPr="00C20284" w:rsidRDefault="00703FEA" w:rsidP="00D0309F">
            <w:pPr>
              <w:pStyle w:val="block"/>
              <w:tabs>
                <w:tab w:val="decimal" w:pos="906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4" w:type="dxa"/>
            <w:vAlign w:val="bottom"/>
          </w:tcPr>
          <w:p w14:paraId="294AFE2A" w14:textId="7CFC9969" w:rsidR="00703FEA" w:rsidRPr="00C20284" w:rsidRDefault="00FF7F9E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3D054D20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687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14:paraId="0F6CA37D" w14:textId="3F507831" w:rsidR="00703FEA" w:rsidRPr="00C20284" w:rsidRDefault="00FF7F9E" w:rsidP="00D0309F">
            <w:pPr>
              <w:pStyle w:val="block"/>
              <w:tabs>
                <w:tab w:val="decimal" w:pos="1014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  <w:r w:rsidR="00E60113">
              <w:rPr>
                <w:rFonts w:ascii="Angsana New" w:hAnsi="Angsana New"/>
                <w:sz w:val="30"/>
                <w:szCs w:val="30"/>
                <w:lang w:bidi="th-TH"/>
              </w:rPr>
              <w:t>24</w:t>
            </w:r>
          </w:p>
        </w:tc>
        <w:tc>
          <w:tcPr>
            <w:tcW w:w="236" w:type="dxa"/>
          </w:tcPr>
          <w:p w14:paraId="55C8A43D" w14:textId="77777777" w:rsidR="00703FEA" w:rsidRPr="00C20284" w:rsidRDefault="00703FEA" w:rsidP="00D0309F">
            <w:pPr>
              <w:pStyle w:val="block"/>
              <w:tabs>
                <w:tab w:val="decimal" w:pos="736"/>
                <w:tab w:val="decimal" w:pos="918"/>
              </w:tabs>
              <w:spacing w:after="0" w:line="240" w:lineRule="auto"/>
              <w:ind w:left="0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0D5189FC" w14:textId="1972F423" w:rsidR="00703FEA" w:rsidRPr="00C20284" w:rsidRDefault="00C51FCE" w:rsidP="00D0309F">
            <w:pPr>
              <w:pStyle w:val="block"/>
              <w:tabs>
                <w:tab w:val="decimal" w:pos="739"/>
              </w:tabs>
              <w:spacing w:after="0" w:line="240" w:lineRule="auto"/>
              <w:ind w:left="-115" w:right="-12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  <w:r w:rsidR="00F61577">
              <w:rPr>
                <w:rFonts w:ascii="Angsana New" w:hAnsi="Angsana New"/>
                <w:sz w:val="30"/>
                <w:szCs w:val="30"/>
                <w:lang w:bidi="th-TH"/>
              </w:rPr>
              <w:t>9</w:t>
            </w:r>
            <w:r w:rsidR="00E60113">
              <w:rPr>
                <w:rFonts w:ascii="Angsana New" w:hAnsi="Angsana New"/>
                <w:sz w:val="30"/>
                <w:szCs w:val="30"/>
                <w:lang w:bidi="th-TH"/>
              </w:rPr>
              <w:t>7</w:t>
            </w:r>
          </w:p>
        </w:tc>
      </w:tr>
      <w:tr w:rsidR="00703FEA" w:rsidRPr="00C20284" w14:paraId="22D0BF54" w14:textId="77777777" w:rsidTr="00D0309F">
        <w:trPr>
          <w:gridAfter w:val="1"/>
          <w:wAfter w:w="14" w:type="dxa"/>
          <w:trHeight w:hRule="exact" w:val="374"/>
        </w:trPr>
        <w:tc>
          <w:tcPr>
            <w:tcW w:w="2864" w:type="dxa"/>
          </w:tcPr>
          <w:p w14:paraId="5A3BEC92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ได้มาจากการซื้อธุรกิจ</w:t>
            </w:r>
          </w:p>
        </w:tc>
        <w:tc>
          <w:tcPr>
            <w:tcW w:w="1170" w:type="dxa"/>
            <w:gridSpan w:val="2"/>
            <w:vAlign w:val="bottom"/>
          </w:tcPr>
          <w:p w14:paraId="47EF8FE7" w14:textId="7D27BACF" w:rsidR="00703FEA" w:rsidRPr="00C20284" w:rsidRDefault="00FF7F9E" w:rsidP="00D0309F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252" w:type="dxa"/>
          </w:tcPr>
          <w:p w14:paraId="4C707C37" w14:textId="77777777" w:rsidR="00703FEA" w:rsidRPr="00C20284" w:rsidRDefault="00703FEA" w:rsidP="00D0309F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</w:tcPr>
          <w:p w14:paraId="125A2805" w14:textId="327399FE" w:rsidR="00703FEA" w:rsidRPr="00C20284" w:rsidRDefault="00FF7F9E" w:rsidP="00D0309F">
            <w:pPr>
              <w:pStyle w:val="block"/>
              <w:tabs>
                <w:tab w:val="decimal" w:pos="797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6" w:type="dxa"/>
          </w:tcPr>
          <w:p w14:paraId="27BDF9B8" w14:textId="77777777" w:rsidR="00703FEA" w:rsidRPr="00C20284" w:rsidRDefault="00703FEA" w:rsidP="00D0309F">
            <w:pPr>
              <w:pStyle w:val="block"/>
              <w:tabs>
                <w:tab w:val="decimal" w:pos="115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4" w:type="dxa"/>
            <w:vAlign w:val="bottom"/>
          </w:tcPr>
          <w:p w14:paraId="3E21E0A2" w14:textId="5E826E38" w:rsidR="00703FEA" w:rsidRPr="00C20284" w:rsidRDefault="00FF7F9E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34B38A0F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02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14:paraId="66C427CE" w14:textId="7F2CF045" w:rsidR="00703FEA" w:rsidRPr="00C20284" w:rsidRDefault="00FF7F9E" w:rsidP="00D0309F">
            <w:pPr>
              <w:pStyle w:val="block"/>
              <w:tabs>
                <w:tab w:val="decimal" w:pos="1014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0E37F92F" w14:textId="77777777" w:rsidR="00703FEA" w:rsidRPr="00C20284" w:rsidRDefault="00703FEA" w:rsidP="00D0309F">
            <w:pPr>
              <w:pStyle w:val="block"/>
              <w:tabs>
                <w:tab w:val="decimal" w:pos="736"/>
                <w:tab w:val="decimal" w:pos="918"/>
              </w:tabs>
              <w:spacing w:after="0" w:line="240" w:lineRule="auto"/>
              <w:ind w:left="0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145F3068" w14:textId="46F15A6B" w:rsidR="00703FEA" w:rsidRPr="00C20284" w:rsidRDefault="00C51FCE" w:rsidP="00D0309F">
            <w:pPr>
              <w:pStyle w:val="block"/>
              <w:tabs>
                <w:tab w:val="decimal" w:pos="739"/>
              </w:tabs>
              <w:spacing w:after="0" w:line="240" w:lineRule="auto"/>
              <w:ind w:left="-115" w:right="-12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</w:p>
        </w:tc>
      </w:tr>
      <w:tr w:rsidR="00703FEA" w:rsidRPr="00C20284" w14:paraId="085E5988" w14:textId="77777777" w:rsidTr="00D0309F">
        <w:trPr>
          <w:gridAfter w:val="1"/>
          <w:wAfter w:w="14" w:type="dxa"/>
          <w:trHeight w:hRule="exact" w:val="374"/>
        </w:trPr>
        <w:tc>
          <w:tcPr>
            <w:tcW w:w="2864" w:type="dxa"/>
          </w:tcPr>
          <w:p w14:paraId="3D48C02C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1170" w:type="dxa"/>
            <w:gridSpan w:val="2"/>
            <w:vAlign w:val="bottom"/>
          </w:tcPr>
          <w:p w14:paraId="2B013CD7" w14:textId="2B1D662F" w:rsidR="00703FEA" w:rsidRPr="00C20284" w:rsidRDefault="00FF7F9E" w:rsidP="00D0309F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17</w:t>
            </w:r>
          </w:p>
        </w:tc>
        <w:tc>
          <w:tcPr>
            <w:tcW w:w="252" w:type="dxa"/>
          </w:tcPr>
          <w:p w14:paraId="6987CA50" w14:textId="77777777" w:rsidR="00703FEA" w:rsidRPr="00C20284" w:rsidRDefault="00703FEA" w:rsidP="00D0309F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</w:tcPr>
          <w:p w14:paraId="19694079" w14:textId="3466C819" w:rsidR="00703FEA" w:rsidRPr="00C20284" w:rsidRDefault="00F61577" w:rsidP="00D0309F">
            <w:pPr>
              <w:pStyle w:val="block"/>
              <w:tabs>
                <w:tab w:val="decimal" w:pos="797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71</w:t>
            </w:r>
          </w:p>
        </w:tc>
        <w:tc>
          <w:tcPr>
            <w:tcW w:w="266" w:type="dxa"/>
          </w:tcPr>
          <w:p w14:paraId="75DB1A86" w14:textId="77777777" w:rsidR="00703FEA" w:rsidRPr="00C20284" w:rsidRDefault="00703FEA" w:rsidP="00D0309F">
            <w:pPr>
              <w:pStyle w:val="block"/>
              <w:tabs>
                <w:tab w:val="decimal" w:pos="906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4" w:type="dxa"/>
            <w:vAlign w:val="bottom"/>
          </w:tcPr>
          <w:p w14:paraId="71958C33" w14:textId="4CCB4DE3" w:rsidR="00703FEA" w:rsidRPr="00C20284" w:rsidRDefault="00FF7F9E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113074BF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14:paraId="0AFB6C60" w14:textId="5B15BE88" w:rsidR="00703FEA" w:rsidRPr="00C20284" w:rsidRDefault="00FF7F9E" w:rsidP="00D0309F">
            <w:pPr>
              <w:pStyle w:val="block"/>
              <w:tabs>
                <w:tab w:val="decimal" w:pos="1014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(5)</w:t>
            </w:r>
          </w:p>
        </w:tc>
        <w:tc>
          <w:tcPr>
            <w:tcW w:w="236" w:type="dxa"/>
          </w:tcPr>
          <w:p w14:paraId="6A79600F" w14:textId="77777777" w:rsidR="00703FEA" w:rsidRPr="00C20284" w:rsidRDefault="00703FEA" w:rsidP="00D0309F">
            <w:pPr>
              <w:pStyle w:val="block"/>
              <w:tabs>
                <w:tab w:val="decimal" w:pos="736"/>
                <w:tab w:val="decimal" w:pos="918"/>
              </w:tabs>
              <w:spacing w:after="0" w:line="240" w:lineRule="auto"/>
              <w:ind w:left="0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4D6720B3" w14:textId="0EC63B50" w:rsidR="00703FEA" w:rsidRPr="00C20284" w:rsidRDefault="00F61577" w:rsidP="00D0309F">
            <w:pPr>
              <w:pStyle w:val="block"/>
              <w:tabs>
                <w:tab w:val="decimal" w:pos="739"/>
              </w:tabs>
              <w:spacing w:after="0" w:line="240" w:lineRule="auto"/>
              <w:ind w:left="-115" w:right="-12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83</w:t>
            </w:r>
          </w:p>
        </w:tc>
      </w:tr>
      <w:tr w:rsidR="00703FEA" w:rsidRPr="00C20284" w14:paraId="6F57CFCC" w14:textId="77777777" w:rsidTr="00D0309F">
        <w:trPr>
          <w:gridAfter w:val="1"/>
          <w:wAfter w:w="14" w:type="dxa"/>
          <w:trHeight w:hRule="exact" w:val="374"/>
        </w:trPr>
        <w:tc>
          <w:tcPr>
            <w:tcW w:w="2864" w:type="dxa"/>
          </w:tcPr>
          <w:p w14:paraId="61C63486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170" w:type="dxa"/>
            <w:gridSpan w:val="2"/>
            <w:vAlign w:val="bottom"/>
          </w:tcPr>
          <w:p w14:paraId="0BD9EEEC" w14:textId="69B08C87" w:rsidR="00703FEA" w:rsidRPr="00C20284" w:rsidRDefault="00FF7F9E" w:rsidP="00D0309F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(38)</w:t>
            </w:r>
          </w:p>
        </w:tc>
        <w:tc>
          <w:tcPr>
            <w:tcW w:w="252" w:type="dxa"/>
          </w:tcPr>
          <w:p w14:paraId="42AF78F9" w14:textId="77777777" w:rsidR="00703FEA" w:rsidRPr="00C20284" w:rsidRDefault="00703FEA" w:rsidP="00D0309F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</w:tcPr>
          <w:p w14:paraId="60C0CCDC" w14:textId="3E5ECEA9" w:rsidR="00703FEA" w:rsidRPr="00C20284" w:rsidRDefault="00FF7F9E" w:rsidP="00D0309F">
            <w:pPr>
              <w:pStyle w:val="block"/>
              <w:tabs>
                <w:tab w:val="decimal" w:pos="797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6" w:type="dxa"/>
          </w:tcPr>
          <w:p w14:paraId="5F7FFD0B" w14:textId="77777777" w:rsidR="00703FEA" w:rsidRPr="00C20284" w:rsidRDefault="00703FEA" w:rsidP="00D0309F">
            <w:pPr>
              <w:pStyle w:val="block"/>
              <w:tabs>
                <w:tab w:val="decimal" w:pos="906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4" w:type="dxa"/>
            <w:vAlign w:val="bottom"/>
          </w:tcPr>
          <w:p w14:paraId="4C1B8921" w14:textId="2E77CB64" w:rsidR="00703FEA" w:rsidRPr="00C20284" w:rsidRDefault="00FF7F9E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576893AC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14:paraId="61F621C5" w14:textId="6938E7CD" w:rsidR="00703FEA" w:rsidRPr="00C20284" w:rsidRDefault="00FF7F9E" w:rsidP="00D0309F">
            <w:pPr>
              <w:pStyle w:val="block"/>
              <w:tabs>
                <w:tab w:val="decimal" w:pos="1014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(17)</w:t>
            </w:r>
          </w:p>
        </w:tc>
        <w:tc>
          <w:tcPr>
            <w:tcW w:w="236" w:type="dxa"/>
          </w:tcPr>
          <w:p w14:paraId="3A7A7F2C" w14:textId="77777777" w:rsidR="00703FEA" w:rsidRPr="00C20284" w:rsidRDefault="00703FEA" w:rsidP="00D0309F">
            <w:pPr>
              <w:pStyle w:val="block"/>
              <w:tabs>
                <w:tab w:val="decimal" w:pos="736"/>
                <w:tab w:val="decimal" w:pos="918"/>
              </w:tabs>
              <w:spacing w:after="0" w:line="240" w:lineRule="auto"/>
              <w:ind w:left="0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086D9773" w14:textId="509DE9DA" w:rsidR="00703FEA" w:rsidRPr="00C20284" w:rsidRDefault="00C51FCE" w:rsidP="00D0309F">
            <w:pPr>
              <w:pStyle w:val="block"/>
              <w:tabs>
                <w:tab w:val="decimal" w:pos="739"/>
              </w:tabs>
              <w:spacing w:after="0" w:line="240" w:lineRule="auto"/>
              <w:ind w:left="-115" w:right="-12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(55)</w:t>
            </w:r>
          </w:p>
        </w:tc>
      </w:tr>
      <w:tr w:rsidR="00703FEA" w:rsidRPr="00C20284" w14:paraId="7DC7D338" w14:textId="77777777" w:rsidTr="00D0309F">
        <w:trPr>
          <w:gridAfter w:val="1"/>
          <w:wAfter w:w="14" w:type="dxa"/>
          <w:trHeight w:hRule="exact" w:val="374"/>
        </w:trPr>
        <w:tc>
          <w:tcPr>
            <w:tcW w:w="2864" w:type="dxa"/>
          </w:tcPr>
          <w:p w14:paraId="16CBA7B8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bottom"/>
          </w:tcPr>
          <w:p w14:paraId="1DEDF2D2" w14:textId="293E3C15" w:rsidR="00703FEA" w:rsidRPr="00C20284" w:rsidRDefault="00FF7F9E" w:rsidP="00D0309F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44</w:t>
            </w:r>
          </w:p>
        </w:tc>
        <w:tc>
          <w:tcPr>
            <w:tcW w:w="252" w:type="dxa"/>
          </w:tcPr>
          <w:p w14:paraId="4C8925E0" w14:textId="77777777" w:rsidR="00703FEA" w:rsidRPr="00C20284" w:rsidRDefault="00703FEA" w:rsidP="00D0309F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447ED612" w14:textId="3419720E" w:rsidR="00703FEA" w:rsidRPr="00C20284" w:rsidRDefault="00F61577" w:rsidP="00D0309F">
            <w:pPr>
              <w:pStyle w:val="block"/>
              <w:tabs>
                <w:tab w:val="decimal" w:pos="797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189</w:t>
            </w:r>
          </w:p>
        </w:tc>
        <w:tc>
          <w:tcPr>
            <w:tcW w:w="266" w:type="dxa"/>
          </w:tcPr>
          <w:p w14:paraId="50E74642" w14:textId="77777777" w:rsidR="00703FEA" w:rsidRPr="00C20284" w:rsidRDefault="00703FEA" w:rsidP="00D0309F">
            <w:pPr>
              <w:pStyle w:val="block"/>
              <w:tabs>
                <w:tab w:val="decimal" w:pos="115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4" w:type="dxa"/>
            <w:vAlign w:val="bottom"/>
          </w:tcPr>
          <w:p w14:paraId="537F2406" w14:textId="6F9D8FE2" w:rsidR="00703FEA" w:rsidRPr="00C20284" w:rsidRDefault="00FF7F9E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560</w:t>
            </w:r>
          </w:p>
        </w:tc>
        <w:tc>
          <w:tcPr>
            <w:tcW w:w="266" w:type="dxa"/>
          </w:tcPr>
          <w:p w14:paraId="4F95D00C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02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415B3C58" w14:textId="3AF6DACE" w:rsidR="00703FEA" w:rsidRPr="00C20284" w:rsidRDefault="00F61577" w:rsidP="00D0309F">
            <w:pPr>
              <w:pStyle w:val="block"/>
              <w:tabs>
                <w:tab w:val="decimal" w:pos="1014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</w:t>
            </w:r>
            <w:r w:rsidR="00A12448">
              <w:rPr>
                <w:rFonts w:ascii="Angsana New" w:hAnsi="Angsana New"/>
                <w:sz w:val="30"/>
                <w:szCs w:val="30"/>
                <w:lang w:bidi="th-TH"/>
              </w:rPr>
              <w:t>72</w:t>
            </w:r>
          </w:p>
        </w:tc>
        <w:tc>
          <w:tcPr>
            <w:tcW w:w="236" w:type="dxa"/>
          </w:tcPr>
          <w:p w14:paraId="6426C998" w14:textId="77777777" w:rsidR="00703FEA" w:rsidRPr="00C20284" w:rsidRDefault="00703FEA" w:rsidP="00D0309F">
            <w:pPr>
              <w:pStyle w:val="block"/>
              <w:tabs>
                <w:tab w:val="decimal" w:pos="736"/>
                <w:tab w:val="decimal" w:pos="918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3F10ACF4" w14:textId="68212F8F" w:rsidR="00703FEA" w:rsidRPr="00C20284" w:rsidRDefault="00C51FCE" w:rsidP="00D0309F">
            <w:pPr>
              <w:pStyle w:val="block"/>
              <w:tabs>
                <w:tab w:val="decimal" w:pos="739"/>
              </w:tabs>
              <w:spacing w:after="0" w:line="240" w:lineRule="auto"/>
              <w:ind w:left="-115" w:right="-12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</w:t>
            </w:r>
            <w:r w:rsidR="00F61577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  <w:r w:rsidR="00A12448">
              <w:rPr>
                <w:rFonts w:ascii="Angsana New" w:hAnsi="Angsana New"/>
                <w:sz w:val="30"/>
                <w:szCs w:val="30"/>
                <w:lang w:bidi="th-TH"/>
              </w:rPr>
              <w:t>65</w:t>
            </w:r>
          </w:p>
        </w:tc>
      </w:tr>
      <w:tr w:rsidR="00703FEA" w:rsidRPr="00C20284" w14:paraId="4A6263DD" w14:textId="77777777" w:rsidTr="00D0309F">
        <w:trPr>
          <w:gridAfter w:val="1"/>
          <w:wAfter w:w="14" w:type="dxa"/>
          <w:trHeight w:hRule="exact" w:val="374"/>
        </w:trPr>
        <w:tc>
          <w:tcPr>
            <w:tcW w:w="2864" w:type="dxa"/>
          </w:tcPr>
          <w:p w14:paraId="75FF0F97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06049F" w14:textId="799AFF15" w:rsidR="00703FEA" w:rsidRPr="00C20284" w:rsidRDefault="00FF7F9E" w:rsidP="00D0309F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1,0</w:t>
            </w:r>
            <w:r w:rsidR="00F6157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63</w:t>
            </w:r>
          </w:p>
        </w:tc>
        <w:tc>
          <w:tcPr>
            <w:tcW w:w="252" w:type="dxa"/>
          </w:tcPr>
          <w:p w14:paraId="62EC2FD6" w14:textId="77777777" w:rsidR="00703FEA" w:rsidRPr="00C20284" w:rsidRDefault="00703FEA" w:rsidP="00D0309F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14:paraId="19F40A0C" w14:textId="670CEABC" w:rsidR="00703FEA" w:rsidRPr="00C20284" w:rsidRDefault="00FF7F9E" w:rsidP="00D0309F">
            <w:pPr>
              <w:pStyle w:val="block"/>
              <w:tabs>
                <w:tab w:val="decimal" w:pos="797"/>
              </w:tabs>
              <w:spacing w:after="0"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2,</w:t>
            </w:r>
            <w:r w:rsidR="00F6157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194</w:t>
            </w:r>
          </w:p>
        </w:tc>
        <w:tc>
          <w:tcPr>
            <w:tcW w:w="266" w:type="dxa"/>
          </w:tcPr>
          <w:p w14:paraId="42323804" w14:textId="77777777" w:rsidR="00703FEA" w:rsidRPr="00C20284" w:rsidRDefault="00703FEA" w:rsidP="00D0309F">
            <w:pPr>
              <w:pStyle w:val="block"/>
              <w:tabs>
                <w:tab w:val="decimal" w:pos="115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9BBA23" w14:textId="7967A0F2" w:rsidR="00703FEA" w:rsidRPr="00C20284" w:rsidRDefault="00FF7F9E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5,953</w:t>
            </w:r>
          </w:p>
        </w:tc>
        <w:tc>
          <w:tcPr>
            <w:tcW w:w="266" w:type="dxa"/>
          </w:tcPr>
          <w:p w14:paraId="40408B89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02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</w:tcPr>
          <w:p w14:paraId="0735D0CD" w14:textId="45032AF2" w:rsidR="00703FEA" w:rsidRPr="00C20284" w:rsidRDefault="00C51FCE" w:rsidP="00D0309F">
            <w:pPr>
              <w:pStyle w:val="block"/>
              <w:tabs>
                <w:tab w:val="decimal" w:pos="1014"/>
              </w:tabs>
              <w:spacing w:after="0"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10,8</w:t>
            </w:r>
            <w:r w:rsidR="00F6157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</w:t>
            </w:r>
            <w:r w:rsidR="0084580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</w:t>
            </w:r>
          </w:p>
        </w:tc>
        <w:tc>
          <w:tcPr>
            <w:tcW w:w="236" w:type="dxa"/>
          </w:tcPr>
          <w:p w14:paraId="36980DA2" w14:textId="77777777" w:rsidR="00703FEA" w:rsidRPr="00C20284" w:rsidRDefault="00703FEA" w:rsidP="00D0309F">
            <w:pPr>
              <w:pStyle w:val="block"/>
              <w:tabs>
                <w:tab w:val="decimal" w:pos="736"/>
                <w:tab w:val="decimal" w:pos="918"/>
              </w:tabs>
              <w:spacing w:after="0"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4FCC6F" w14:textId="39428D97" w:rsidR="00703FEA" w:rsidRPr="00C20284" w:rsidRDefault="00F61577" w:rsidP="00D0309F">
            <w:pPr>
              <w:pStyle w:val="block"/>
              <w:tabs>
                <w:tab w:val="decimal" w:pos="739"/>
              </w:tabs>
              <w:spacing w:after="0" w:line="240" w:lineRule="auto"/>
              <w:ind w:left="-115" w:right="-12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20,10</w:t>
            </w:r>
            <w:r w:rsidR="0084580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</w:t>
            </w:r>
          </w:p>
        </w:tc>
      </w:tr>
    </w:tbl>
    <w:p w14:paraId="3B9DEF34" w14:textId="77777777" w:rsidR="00703FEA" w:rsidRPr="00C20284" w:rsidRDefault="00703FEA" w:rsidP="00703FEA">
      <w:pPr>
        <w:pStyle w:val="acctmergecolhdg"/>
        <w:spacing w:line="240" w:lineRule="auto"/>
        <w:ind w:left="540" w:hanging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34EE672C" w14:textId="77777777" w:rsidR="00703FEA" w:rsidRPr="00C20284" w:rsidRDefault="00703FEA" w:rsidP="00703F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  <w:r w:rsidRPr="00C20284">
        <w:rPr>
          <w:rFonts w:ascii="Angsana New" w:hAnsi="Angsana New"/>
          <w:sz w:val="30"/>
          <w:szCs w:val="30"/>
        </w:rPr>
        <w:br w:type="page"/>
      </w:r>
    </w:p>
    <w:p w14:paraId="38F8CF30" w14:textId="77777777" w:rsidR="00703FEA" w:rsidRPr="00C20284" w:rsidRDefault="00703FEA" w:rsidP="00703FEA">
      <w:pPr>
        <w:pStyle w:val="acctmergecolhdg"/>
        <w:spacing w:line="240" w:lineRule="auto"/>
        <w:ind w:left="540" w:hanging="540"/>
        <w:jc w:val="both"/>
        <w:rPr>
          <w:rFonts w:ascii="Angsana New" w:hAnsi="Angsana New"/>
          <w:b w:val="0"/>
          <w:bCs/>
          <w:sz w:val="30"/>
          <w:szCs w:val="30"/>
          <w:lang w:val="en-US" w:bidi="th-TH"/>
        </w:rPr>
      </w:pPr>
      <w:r w:rsidRPr="009711B9">
        <w:rPr>
          <w:rFonts w:ascii="Angsana New" w:hAnsi="Angsana New"/>
          <w:sz w:val="30"/>
          <w:szCs w:val="30"/>
          <w:lang w:val="en-US" w:bidi="th-TH"/>
        </w:rPr>
        <w:lastRenderedPageBreak/>
        <w:t>1</w:t>
      </w:r>
      <w:r>
        <w:rPr>
          <w:rFonts w:ascii="Angsana New" w:hAnsi="Angsana New"/>
          <w:sz w:val="30"/>
          <w:szCs w:val="30"/>
          <w:lang w:val="en-US" w:bidi="th-TH"/>
        </w:rPr>
        <w:t>7</w:t>
      </w:r>
      <w:r w:rsidRPr="00C20284">
        <w:rPr>
          <w:rFonts w:ascii="Angsana New" w:hAnsi="Angsana New"/>
          <w:b w:val="0"/>
          <w:bCs/>
          <w:sz w:val="30"/>
          <w:szCs w:val="30"/>
          <w:lang w:val="en-US" w:bidi="th-TH"/>
        </w:rPr>
        <w:tab/>
      </w:r>
      <w:r w:rsidRPr="00C20284"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  <w:t>สินทรัพย์ไม่มีตัวตนอื่น (ต่อ)</w:t>
      </w:r>
    </w:p>
    <w:p w14:paraId="3C3133DD" w14:textId="77777777" w:rsidR="00703FEA" w:rsidRPr="000D3EDB" w:rsidRDefault="00703FEA" w:rsidP="00703FEA">
      <w:pPr>
        <w:rPr>
          <w:sz w:val="30"/>
          <w:szCs w:val="30"/>
        </w:rPr>
      </w:pPr>
    </w:p>
    <w:tbl>
      <w:tblPr>
        <w:tblW w:w="9810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2864"/>
        <w:gridCol w:w="16"/>
        <w:gridCol w:w="1154"/>
        <w:gridCol w:w="266"/>
        <w:gridCol w:w="1084"/>
        <w:gridCol w:w="266"/>
        <w:gridCol w:w="1174"/>
        <w:gridCol w:w="266"/>
        <w:gridCol w:w="1386"/>
        <w:gridCol w:w="236"/>
        <w:gridCol w:w="1082"/>
        <w:gridCol w:w="16"/>
      </w:tblGrid>
      <w:tr w:rsidR="00703FEA" w:rsidRPr="00C20284" w14:paraId="59E05ECD" w14:textId="77777777" w:rsidTr="00D0309F">
        <w:trPr>
          <w:trHeight w:hRule="exact" w:val="374"/>
        </w:trPr>
        <w:tc>
          <w:tcPr>
            <w:tcW w:w="2880" w:type="dxa"/>
            <w:gridSpan w:val="2"/>
          </w:tcPr>
          <w:p w14:paraId="469F6D71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930" w:type="dxa"/>
            <w:gridSpan w:val="10"/>
          </w:tcPr>
          <w:p w14:paraId="6D365ED1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03FEA" w:rsidRPr="00C20284" w14:paraId="1820E19A" w14:textId="77777777" w:rsidTr="00D0309F">
        <w:trPr>
          <w:trHeight w:hRule="exact" w:val="374"/>
        </w:trPr>
        <w:tc>
          <w:tcPr>
            <w:tcW w:w="2880" w:type="dxa"/>
            <w:gridSpan w:val="2"/>
          </w:tcPr>
          <w:p w14:paraId="0FA1C773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930" w:type="dxa"/>
            <w:gridSpan w:val="10"/>
          </w:tcPr>
          <w:p w14:paraId="4C6D4C9C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03FEA" w:rsidRPr="00C20284" w14:paraId="67EB6050" w14:textId="77777777" w:rsidTr="00D0309F">
        <w:trPr>
          <w:gridAfter w:val="1"/>
          <w:wAfter w:w="16" w:type="dxa"/>
          <w:trHeight w:hRule="exact" w:val="374"/>
        </w:trPr>
        <w:tc>
          <w:tcPr>
            <w:tcW w:w="2864" w:type="dxa"/>
          </w:tcPr>
          <w:p w14:paraId="407B9E1F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616DE88C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507F222B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384EA742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ต้นทุน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3C736E70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336081E6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18642BC6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55F00EE3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เครื่องหมาย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5781100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1A31147B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3FEA" w:rsidRPr="00C20284" w14:paraId="59B2CB87" w14:textId="77777777" w:rsidTr="00D0309F">
        <w:trPr>
          <w:gridAfter w:val="1"/>
          <w:wAfter w:w="16" w:type="dxa"/>
          <w:trHeight w:hRule="exact" w:val="374"/>
        </w:trPr>
        <w:tc>
          <w:tcPr>
            <w:tcW w:w="2864" w:type="dxa"/>
          </w:tcPr>
          <w:p w14:paraId="4BDACEA7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2436C498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ค่าพัฒนา</w:t>
            </w:r>
          </w:p>
        </w:tc>
        <w:tc>
          <w:tcPr>
            <w:tcW w:w="266" w:type="dxa"/>
          </w:tcPr>
          <w:p w14:paraId="6420D295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4" w:type="dxa"/>
          </w:tcPr>
          <w:p w14:paraId="5A3B9663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การพัฒนา</w:t>
            </w:r>
          </w:p>
        </w:tc>
        <w:tc>
          <w:tcPr>
            <w:tcW w:w="266" w:type="dxa"/>
          </w:tcPr>
          <w:p w14:paraId="3B054243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4" w:type="dxa"/>
          </w:tcPr>
          <w:p w14:paraId="53CBC633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ความสัมพันธ์</w:t>
            </w:r>
          </w:p>
        </w:tc>
        <w:tc>
          <w:tcPr>
            <w:tcW w:w="266" w:type="dxa"/>
          </w:tcPr>
          <w:p w14:paraId="4B7F85C4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14:paraId="763B97FA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การค้า</w:t>
            </w:r>
          </w:p>
        </w:tc>
        <w:tc>
          <w:tcPr>
            <w:tcW w:w="236" w:type="dxa"/>
          </w:tcPr>
          <w:p w14:paraId="6742419C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3DBFE2C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3FEA" w:rsidRPr="00C20284" w14:paraId="2733DA4D" w14:textId="77777777" w:rsidTr="00D0309F">
        <w:trPr>
          <w:gridAfter w:val="1"/>
          <w:wAfter w:w="16" w:type="dxa"/>
          <w:trHeight w:hRule="exact" w:val="374"/>
        </w:trPr>
        <w:tc>
          <w:tcPr>
            <w:tcW w:w="2864" w:type="dxa"/>
          </w:tcPr>
          <w:p w14:paraId="3B36E976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44A73187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ระบบงาน</w:t>
            </w:r>
          </w:p>
        </w:tc>
        <w:tc>
          <w:tcPr>
            <w:tcW w:w="266" w:type="dxa"/>
          </w:tcPr>
          <w:p w14:paraId="5D23E3D4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44E82969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ผลิตภัณฑ์</w:t>
            </w:r>
          </w:p>
        </w:tc>
        <w:tc>
          <w:tcPr>
            <w:tcW w:w="266" w:type="dxa"/>
          </w:tcPr>
          <w:p w14:paraId="1989827B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4B5F5A49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กับลูกค้า</w:t>
            </w:r>
          </w:p>
        </w:tc>
        <w:tc>
          <w:tcPr>
            <w:tcW w:w="266" w:type="dxa"/>
          </w:tcPr>
          <w:p w14:paraId="241785CD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3574D6CD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ค่าสิทธิและอื่นๆ</w:t>
            </w:r>
          </w:p>
        </w:tc>
        <w:tc>
          <w:tcPr>
            <w:tcW w:w="236" w:type="dxa"/>
          </w:tcPr>
          <w:p w14:paraId="5E613B55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532E02F2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703FEA" w:rsidRPr="00C20284" w14:paraId="00373223" w14:textId="77777777" w:rsidTr="00D0309F">
        <w:trPr>
          <w:gridAfter w:val="1"/>
          <w:wAfter w:w="16" w:type="dxa"/>
          <w:trHeight w:hRule="exact" w:val="374"/>
        </w:trPr>
        <w:tc>
          <w:tcPr>
            <w:tcW w:w="2864" w:type="dxa"/>
          </w:tcPr>
          <w:p w14:paraId="0B4A9464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170" w:type="dxa"/>
            <w:gridSpan w:val="2"/>
          </w:tcPr>
          <w:p w14:paraId="472B80B1" w14:textId="77777777" w:rsidR="00703FEA" w:rsidRPr="00C20284" w:rsidRDefault="00703FEA" w:rsidP="00D0309F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6AF4E143" w14:textId="77777777" w:rsidR="00703FEA" w:rsidRPr="00C20284" w:rsidRDefault="00703FEA" w:rsidP="00D0309F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</w:tcPr>
          <w:p w14:paraId="4F72B4CF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680"/>
                <w:tab w:val="decimal" w:pos="868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7E8F5192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</w:tcPr>
          <w:p w14:paraId="5B394F37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40A0D084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02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14:paraId="746C2221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  <w:tab w:val="decimal" w:pos="976"/>
                <w:tab w:val="decimal" w:pos="1062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3664572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5831130" w14:textId="77777777" w:rsidR="00703FEA" w:rsidRPr="00C20284" w:rsidRDefault="00703FEA" w:rsidP="00D0309F">
            <w:pPr>
              <w:pStyle w:val="block"/>
              <w:tabs>
                <w:tab w:val="decimal" w:pos="794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703FEA" w:rsidRPr="00C20284" w14:paraId="25C93830" w14:textId="77777777" w:rsidTr="00D0309F">
        <w:trPr>
          <w:gridAfter w:val="1"/>
          <w:wAfter w:w="16" w:type="dxa"/>
          <w:trHeight w:hRule="exact" w:val="374"/>
        </w:trPr>
        <w:tc>
          <w:tcPr>
            <w:tcW w:w="2864" w:type="dxa"/>
            <w:shd w:val="clear" w:color="auto" w:fill="auto"/>
          </w:tcPr>
          <w:p w14:paraId="608B1811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711B9">
              <w:rPr>
                <w:rFonts w:ascii="Angsana New" w:hAnsi="Angsana New"/>
                <w:sz w:val="30"/>
                <w:szCs w:val="30"/>
              </w:rPr>
              <w:t>1</w:t>
            </w:r>
            <w:r w:rsidRPr="00C202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20284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9711B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3273C96" w14:textId="77777777" w:rsidR="00703FEA" w:rsidRPr="009F4B21" w:rsidRDefault="00703FEA" w:rsidP="00D0309F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67ADF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93</w:t>
            </w:r>
            <w:r w:rsidRPr="00367ADF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234C2AC0" w14:textId="77777777" w:rsidR="00703FEA" w:rsidRPr="009F4B21" w:rsidRDefault="00703FEA" w:rsidP="00D0309F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  <w:shd w:val="clear" w:color="auto" w:fill="auto"/>
          </w:tcPr>
          <w:p w14:paraId="3C10BC93" w14:textId="77777777" w:rsidR="00703FEA" w:rsidRPr="009F4B21" w:rsidRDefault="00703FEA" w:rsidP="00D0309F">
            <w:pPr>
              <w:pStyle w:val="block"/>
              <w:tabs>
                <w:tab w:val="decimal" w:pos="680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67ADF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359</w:t>
            </w:r>
            <w:r w:rsidRPr="00367ADF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691F2F69" w14:textId="77777777" w:rsidR="00703FEA" w:rsidRPr="009F4B21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6C6AD171" w14:textId="77777777" w:rsidR="00703FEA" w:rsidRPr="009F4B21" w:rsidRDefault="00703FEA" w:rsidP="00D0309F">
            <w:pPr>
              <w:pStyle w:val="block"/>
              <w:tabs>
                <w:tab w:val="decimal" w:pos="863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67ADF">
              <w:rPr>
                <w:rFonts w:ascii="Angsana New" w:hAnsi="Angsana New"/>
                <w:sz w:val="30"/>
                <w:szCs w:val="30"/>
              </w:rPr>
              <w:t>(</w:t>
            </w: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367ADF">
              <w:rPr>
                <w:rFonts w:ascii="Angsana New" w:hAnsi="Angsana New"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586</w:t>
            </w:r>
            <w:r w:rsidRPr="00367AD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58F1D762" w14:textId="77777777" w:rsidR="00703FEA" w:rsidRPr="009F4B21" w:rsidRDefault="00703FEA" w:rsidP="00D0309F">
            <w:pPr>
              <w:tabs>
                <w:tab w:val="clear" w:pos="227"/>
                <w:tab w:val="clear" w:pos="454"/>
                <w:tab w:val="clear" w:pos="680"/>
                <w:tab w:val="decimal" w:pos="616"/>
                <w:tab w:val="decimal" w:pos="702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  <w:shd w:val="clear" w:color="auto" w:fill="auto"/>
          </w:tcPr>
          <w:p w14:paraId="50E0A3D7" w14:textId="77777777" w:rsidR="00703FEA" w:rsidRPr="009F4B21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  <w:r w:rsidRPr="00367ADF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367ADF">
              <w:rPr>
                <w:rFonts w:ascii="Angsana New" w:hAnsi="Angsana New"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</w:rPr>
              <w:t>32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367AD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4FA55C2" w14:textId="77777777" w:rsidR="00703FEA" w:rsidRPr="009F4B21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36"/>
                <w:tab w:val="decimal" w:pos="918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22B8C779" w14:textId="77777777" w:rsidR="00703FEA" w:rsidRPr="009F4B21" w:rsidRDefault="00703FEA" w:rsidP="00D0309F">
            <w:pPr>
              <w:pStyle w:val="block"/>
              <w:tabs>
                <w:tab w:val="decimal" w:pos="794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67ADF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367AD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762</w:t>
            </w:r>
            <w:r w:rsidRPr="00367ADF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703FEA" w:rsidRPr="00C20284" w14:paraId="154D2ACD" w14:textId="77777777" w:rsidTr="00D0309F">
        <w:trPr>
          <w:gridAfter w:val="1"/>
          <w:wAfter w:w="16" w:type="dxa"/>
          <w:trHeight w:hRule="exact" w:val="374"/>
        </w:trPr>
        <w:tc>
          <w:tcPr>
            <w:tcW w:w="2864" w:type="dxa"/>
            <w:shd w:val="clear" w:color="auto" w:fill="auto"/>
          </w:tcPr>
          <w:p w14:paraId="337D4B00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8B3165D" w14:textId="77777777" w:rsidR="00703FEA" w:rsidRPr="00C20284" w:rsidRDefault="00703FEA" w:rsidP="00D0309F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67</w:t>
            </w:r>
            <w:r w:rsidRPr="00C20284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396DE60C" w14:textId="77777777" w:rsidR="00703FEA" w:rsidRPr="00C20284" w:rsidRDefault="00703FEA" w:rsidP="00D0309F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  <w:shd w:val="clear" w:color="auto" w:fill="auto"/>
          </w:tcPr>
          <w:p w14:paraId="481F224A" w14:textId="77777777" w:rsidR="00703FEA" w:rsidRPr="00C20284" w:rsidRDefault="00703FEA" w:rsidP="00D0309F">
            <w:pPr>
              <w:pStyle w:val="block"/>
              <w:tabs>
                <w:tab w:val="decimal" w:pos="680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121</w:t>
            </w: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6D73591B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7D2E540B" w14:textId="77777777" w:rsidR="00703FEA" w:rsidRPr="00C20284" w:rsidRDefault="00703FEA" w:rsidP="00D0309F">
            <w:pPr>
              <w:pStyle w:val="block"/>
              <w:tabs>
                <w:tab w:val="decimal" w:pos="863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90</w:t>
            </w:r>
            <w:r w:rsidRPr="00C2028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755B3848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decimal" w:pos="616"/>
                <w:tab w:val="decimal" w:pos="702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  <w:shd w:val="clear" w:color="auto" w:fill="auto"/>
          </w:tcPr>
          <w:p w14:paraId="478B1FF6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9711B9">
              <w:rPr>
                <w:rFonts w:ascii="Angsana New" w:hAnsi="Angsana New"/>
                <w:sz w:val="30"/>
                <w:szCs w:val="30"/>
              </w:rPr>
              <w:t>81</w:t>
            </w:r>
            <w:r w:rsidRPr="00C2028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F55F94F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36"/>
                <w:tab w:val="decimal" w:pos="918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604A167A" w14:textId="77777777" w:rsidR="00703FEA" w:rsidRPr="00C20284" w:rsidRDefault="00703FEA" w:rsidP="00D0309F">
            <w:pPr>
              <w:pStyle w:val="block"/>
              <w:tabs>
                <w:tab w:val="decimal" w:pos="794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159</w:t>
            </w: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703FEA" w:rsidRPr="00C20284" w14:paraId="4688E940" w14:textId="77777777" w:rsidTr="00D0309F">
        <w:trPr>
          <w:gridAfter w:val="1"/>
          <w:wAfter w:w="16" w:type="dxa"/>
          <w:trHeight w:hRule="exact" w:val="374"/>
        </w:trPr>
        <w:tc>
          <w:tcPr>
            <w:tcW w:w="2864" w:type="dxa"/>
            <w:shd w:val="clear" w:color="auto" w:fill="auto"/>
          </w:tcPr>
          <w:p w14:paraId="4C6FC434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6C6CE89" w14:textId="77777777" w:rsidR="00703FEA" w:rsidRPr="00C20284" w:rsidRDefault="00703FEA" w:rsidP="00D0309F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43EE6132" w14:textId="77777777" w:rsidR="00703FEA" w:rsidRPr="00C20284" w:rsidRDefault="00703FEA" w:rsidP="00D0309F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  <w:shd w:val="clear" w:color="auto" w:fill="auto"/>
          </w:tcPr>
          <w:p w14:paraId="2B1385B8" w14:textId="77777777" w:rsidR="00703FEA" w:rsidRPr="00C20284" w:rsidRDefault="00703FEA" w:rsidP="00D0309F">
            <w:pPr>
              <w:pStyle w:val="block"/>
              <w:tabs>
                <w:tab w:val="decimal" w:pos="680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26FDB36B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6DD8E5F6" w14:textId="77777777" w:rsidR="00703FEA" w:rsidRPr="00C20284" w:rsidRDefault="00703FEA" w:rsidP="00D0309F">
            <w:pPr>
              <w:pStyle w:val="block"/>
              <w:tabs>
                <w:tab w:val="decimal" w:pos="863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34FB0342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decimal" w:pos="616"/>
                <w:tab w:val="decimal" w:pos="702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  <w:shd w:val="clear" w:color="auto" w:fill="auto"/>
          </w:tcPr>
          <w:p w14:paraId="1CB8BC3E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761A5203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36"/>
                <w:tab w:val="decimal" w:pos="918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6AC945D5" w14:textId="77777777" w:rsidR="00703FEA" w:rsidRPr="00C20284" w:rsidRDefault="00703FEA" w:rsidP="00D0309F">
            <w:pPr>
              <w:pStyle w:val="block"/>
              <w:tabs>
                <w:tab w:val="decimal" w:pos="794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703FEA" w:rsidRPr="00C20284" w14:paraId="2C603551" w14:textId="77777777" w:rsidTr="00D0309F">
        <w:trPr>
          <w:gridAfter w:val="1"/>
          <w:wAfter w:w="16" w:type="dxa"/>
          <w:trHeight w:hRule="exact" w:val="374"/>
        </w:trPr>
        <w:tc>
          <w:tcPr>
            <w:tcW w:w="2864" w:type="dxa"/>
            <w:shd w:val="clear" w:color="auto" w:fill="auto"/>
            <w:vAlign w:val="center"/>
          </w:tcPr>
          <w:p w14:paraId="0D69133F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จำหน่ายบริษัทย่อยที่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31406F2" w14:textId="77777777" w:rsidR="00703FEA" w:rsidRPr="00C20284" w:rsidRDefault="00703FEA" w:rsidP="00D0309F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</w:tcPr>
          <w:p w14:paraId="025B2817" w14:textId="77777777" w:rsidR="00703FEA" w:rsidRPr="00C20284" w:rsidRDefault="00703FEA" w:rsidP="00D0309F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  <w:shd w:val="clear" w:color="auto" w:fill="auto"/>
          </w:tcPr>
          <w:p w14:paraId="7E1DBA57" w14:textId="77777777" w:rsidR="00703FEA" w:rsidRPr="00C20284" w:rsidRDefault="00703FEA" w:rsidP="00D0309F">
            <w:pPr>
              <w:pStyle w:val="block"/>
              <w:tabs>
                <w:tab w:val="decimal" w:pos="680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  <w:shd w:val="clear" w:color="auto" w:fill="auto"/>
          </w:tcPr>
          <w:p w14:paraId="5582A074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0F5274DC" w14:textId="77777777" w:rsidR="00703FEA" w:rsidRPr="00C20284" w:rsidRDefault="00703FEA" w:rsidP="00D0309F">
            <w:pPr>
              <w:pStyle w:val="block"/>
              <w:tabs>
                <w:tab w:val="decimal" w:pos="863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  <w:shd w:val="clear" w:color="auto" w:fill="auto"/>
          </w:tcPr>
          <w:p w14:paraId="6959D2EB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decimal" w:pos="616"/>
                <w:tab w:val="decimal" w:pos="702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  <w:shd w:val="clear" w:color="auto" w:fill="auto"/>
          </w:tcPr>
          <w:p w14:paraId="35FD67A6" w14:textId="77777777" w:rsidR="00703FEA" w:rsidRPr="00C20284" w:rsidDel="006A4B3A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57E22D2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36"/>
                <w:tab w:val="decimal" w:pos="918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630AB21F" w14:textId="77777777" w:rsidR="00703FEA" w:rsidRPr="00C20284" w:rsidDel="006A4B3A" w:rsidRDefault="00703FEA" w:rsidP="00D0309F">
            <w:pPr>
              <w:pStyle w:val="block"/>
              <w:tabs>
                <w:tab w:val="decimal" w:pos="794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03FEA" w:rsidRPr="00C20284" w14:paraId="1ECFF84B" w14:textId="77777777" w:rsidTr="00D0309F">
        <w:trPr>
          <w:gridAfter w:val="1"/>
          <w:wAfter w:w="16" w:type="dxa"/>
          <w:trHeight w:hRule="exact" w:val="374"/>
        </w:trPr>
        <w:tc>
          <w:tcPr>
            <w:tcW w:w="2864" w:type="dxa"/>
            <w:shd w:val="clear" w:color="auto" w:fill="auto"/>
            <w:vAlign w:val="center"/>
          </w:tcPr>
          <w:p w14:paraId="01EA270B" w14:textId="77777777" w:rsidR="00703FEA" w:rsidRPr="00C20284" w:rsidRDefault="00703FEA" w:rsidP="00A64C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55" w:right="-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สูญเสียการควบคุม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EE87078" w14:textId="77777777" w:rsidR="00703FEA" w:rsidRPr="00C20284" w:rsidRDefault="00703FEA" w:rsidP="00D0309F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062F6A2A" w14:textId="77777777" w:rsidR="00703FEA" w:rsidRPr="00C20284" w:rsidRDefault="00703FEA" w:rsidP="00D0309F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  <w:shd w:val="clear" w:color="auto" w:fill="auto"/>
          </w:tcPr>
          <w:p w14:paraId="64088B12" w14:textId="77777777" w:rsidR="00703FEA" w:rsidRPr="00C20284" w:rsidRDefault="00703FEA" w:rsidP="00D0309F">
            <w:pPr>
              <w:pStyle w:val="block"/>
              <w:tabs>
                <w:tab w:val="decimal" w:pos="680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36CC2C1F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51C58165" w14:textId="77777777" w:rsidR="00703FEA" w:rsidRPr="00C20284" w:rsidRDefault="00703FEA" w:rsidP="00D0309F">
            <w:pPr>
              <w:pStyle w:val="block"/>
              <w:tabs>
                <w:tab w:val="decimal" w:pos="863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536</w:t>
            </w:r>
          </w:p>
        </w:tc>
        <w:tc>
          <w:tcPr>
            <w:tcW w:w="266" w:type="dxa"/>
            <w:shd w:val="clear" w:color="auto" w:fill="auto"/>
          </w:tcPr>
          <w:p w14:paraId="2101DB42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decimal" w:pos="616"/>
                <w:tab w:val="decimal" w:pos="702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  <w:shd w:val="clear" w:color="auto" w:fill="auto"/>
          </w:tcPr>
          <w:p w14:paraId="5F45251A" w14:textId="77777777" w:rsidR="00703FEA" w:rsidRPr="00C20284" w:rsidDel="006A4B3A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</w:t>
            </w:r>
            <w:r w:rsidRPr="00C20284">
              <w:rPr>
                <w:rFonts w:ascii="Angsana New" w:hAnsi="Angsana New"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9711B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7AAD4423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36"/>
                <w:tab w:val="decimal" w:pos="918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641BEFEB" w14:textId="77777777" w:rsidR="00703FEA" w:rsidRPr="00C20284" w:rsidDel="006A4B3A" w:rsidRDefault="00703FEA" w:rsidP="00D0309F">
            <w:pPr>
              <w:pStyle w:val="block"/>
              <w:tabs>
                <w:tab w:val="decimal" w:pos="794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182</w:t>
            </w:r>
          </w:p>
        </w:tc>
      </w:tr>
      <w:tr w:rsidR="00703FEA" w:rsidRPr="00C20284" w14:paraId="47C85256" w14:textId="77777777" w:rsidTr="00D0309F">
        <w:trPr>
          <w:gridAfter w:val="1"/>
          <w:wAfter w:w="16" w:type="dxa"/>
          <w:trHeight w:hRule="exact" w:val="374"/>
        </w:trPr>
        <w:tc>
          <w:tcPr>
            <w:tcW w:w="2864" w:type="dxa"/>
            <w:shd w:val="clear" w:color="auto" w:fill="auto"/>
          </w:tcPr>
          <w:p w14:paraId="2B751AA2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68B73F8" w14:textId="77777777" w:rsidR="00703FEA" w:rsidRPr="00C20284" w:rsidRDefault="00703FEA" w:rsidP="00D0309F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6EECD6FE" w14:textId="77777777" w:rsidR="00703FEA" w:rsidRPr="00C20284" w:rsidRDefault="00703FEA" w:rsidP="00D0309F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  <w:shd w:val="clear" w:color="auto" w:fill="auto"/>
          </w:tcPr>
          <w:p w14:paraId="0F00CFAE" w14:textId="77777777" w:rsidR="00703FEA" w:rsidRPr="00C20284" w:rsidRDefault="00703FEA" w:rsidP="00D0309F">
            <w:pPr>
              <w:pStyle w:val="block"/>
              <w:tabs>
                <w:tab w:val="decimal" w:pos="680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2D2BEE00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09563ACA" w14:textId="77777777" w:rsidR="00703FEA" w:rsidRPr="00C20284" w:rsidRDefault="00703FEA" w:rsidP="00D0309F">
            <w:pPr>
              <w:pStyle w:val="block"/>
              <w:tabs>
                <w:tab w:val="decimal" w:pos="863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4C1A011E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decimal" w:pos="616"/>
                <w:tab w:val="decimal" w:pos="702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  <w:shd w:val="clear" w:color="auto" w:fill="auto"/>
          </w:tcPr>
          <w:p w14:paraId="1CA9BC69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36" w:type="dxa"/>
            <w:shd w:val="clear" w:color="auto" w:fill="auto"/>
          </w:tcPr>
          <w:p w14:paraId="36ADB9D3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36"/>
                <w:tab w:val="decimal" w:pos="918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41BE978A" w14:textId="77777777" w:rsidR="00703FEA" w:rsidRPr="00C20284" w:rsidRDefault="00703FEA" w:rsidP="00D0309F">
            <w:pPr>
              <w:pStyle w:val="block"/>
              <w:tabs>
                <w:tab w:val="decimal" w:pos="794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</w:p>
        </w:tc>
      </w:tr>
      <w:tr w:rsidR="00703FEA" w:rsidRPr="00C20284" w14:paraId="4FF4EDB4" w14:textId="77777777" w:rsidTr="00D0309F">
        <w:trPr>
          <w:gridAfter w:val="1"/>
          <w:wAfter w:w="16" w:type="dxa"/>
          <w:trHeight w:hRule="exact" w:val="374"/>
        </w:trPr>
        <w:tc>
          <w:tcPr>
            <w:tcW w:w="2864" w:type="dxa"/>
            <w:shd w:val="clear" w:color="auto" w:fill="auto"/>
          </w:tcPr>
          <w:p w14:paraId="6B0B98D6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F343A7" w14:textId="77777777" w:rsidR="00703FEA" w:rsidRPr="00C20284" w:rsidRDefault="00703FEA" w:rsidP="00D0309F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2D772587" w14:textId="77777777" w:rsidR="00703FEA" w:rsidRPr="00C20284" w:rsidRDefault="00703FEA" w:rsidP="00D0309F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4EE766F0" w14:textId="77777777" w:rsidR="00703FEA" w:rsidRPr="00C20284" w:rsidRDefault="00703FEA" w:rsidP="00D0309F">
            <w:pPr>
              <w:pStyle w:val="block"/>
              <w:tabs>
                <w:tab w:val="decimal" w:pos="680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6" w:type="dxa"/>
            <w:shd w:val="clear" w:color="auto" w:fill="auto"/>
          </w:tcPr>
          <w:p w14:paraId="1E64D630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79B07A" w14:textId="77777777" w:rsidR="00703FEA" w:rsidRPr="00C20284" w:rsidRDefault="00703FEA" w:rsidP="00D0309F">
            <w:pPr>
              <w:pStyle w:val="block"/>
              <w:tabs>
                <w:tab w:val="decimal" w:pos="863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44</w:t>
            </w: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60740545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decimal" w:pos="616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</w:tcPr>
          <w:p w14:paraId="5DFB16CF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>(</w:t>
            </w:r>
            <w:r w:rsidRPr="009711B9">
              <w:rPr>
                <w:rFonts w:ascii="Angsana New" w:hAnsi="Angsana New"/>
                <w:sz w:val="30"/>
                <w:szCs w:val="30"/>
              </w:rPr>
              <w:t>202</w:t>
            </w:r>
            <w:r w:rsidRPr="00C2028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4A6EEE0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36"/>
                <w:tab w:val="decimal" w:pos="918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26BB87" w14:textId="77777777" w:rsidR="00703FEA" w:rsidRPr="00C20284" w:rsidRDefault="00703FEA" w:rsidP="00D0309F">
            <w:pPr>
              <w:pStyle w:val="block"/>
              <w:tabs>
                <w:tab w:val="decimal" w:pos="794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703FEA" w:rsidRPr="00C20284" w14:paraId="1816A57B" w14:textId="77777777" w:rsidTr="00D0309F">
        <w:trPr>
          <w:gridAfter w:val="1"/>
          <w:wAfter w:w="16" w:type="dxa"/>
          <w:trHeight w:hRule="exact" w:val="374"/>
        </w:trPr>
        <w:tc>
          <w:tcPr>
            <w:tcW w:w="2864" w:type="dxa"/>
          </w:tcPr>
          <w:p w14:paraId="024FED0F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bottom"/>
          </w:tcPr>
          <w:p w14:paraId="4F4603AF" w14:textId="77777777" w:rsidR="00703FEA" w:rsidRPr="00C20284" w:rsidRDefault="00703FEA" w:rsidP="00D0309F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4C0822FF" w14:textId="77777777" w:rsidR="00703FEA" w:rsidRPr="00C20284" w:rsidRDefault="00703FEA" w:rsidP="00D0309F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6F3379FC" w14:textId="77777777" w:rsidR="00703FEA" w:rsidRPr="00C20284" w:rsidRDefault="00703FEA" w:rsidP="00D0309F">
            <w:pPr>
              <w:pStyle w:val="block"/>
              <w:tabs>
                <w:tab w:val="decimal" w:pos="680"/>
              </w:tabs>
              <w:spacing w:after="0"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24DBA139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18C4D81C" w14:textId="77777777" w:rsidR="00703FEA" w:rsidRPr="00C20284" w:rsidRDefault="00703FEA" w:rsidP="00D0309F">
            <w:pPr>
              <w:pStyle w:val="block"/>
              <w:tabs>
                <w:tab w:val="decimal" w:pos="863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52A359D3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02"/>
              </w:tabs>
              <w:spacing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5FB9E192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90F89C8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  <w:tab w:val="decimal" w:pos="918"/>
              </w:tabs>
              <w:spacing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6425C580" w14:textId="77777777" w:rsidR="00703FEA" w:rsidRPr="00C20284" w:rsidRDefault="00703FEA" w:rsidP="00D0309F">
            <w:pPr>
              <w:pStyle w:val="block"/>
              <w:tabs>
                <w:tab w:val="decimal" w:pos="794"/>
              </w:tabs>
              <w:spacing w:after="0"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703FEA" w:rsidRPr="00C20284" w14:paraId="4B3EF752" w14:textId="77777777" w:rsidTr="00D0309F">
        <w:trPr>
          <w:gridAfter w:val="1"/>
          <w:wAfter w:w="16" w:type="dxa"/>
          <w:trHeight w:hRule="exact" w:val="374"/>
        </w:trPr>
        <w:tc>
          <w:tcPr>
            <w:tcW w:w="2864" w:type="dxa"/>
          </w:tcPr>
          <w:p w14:paraId="37D71B54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170" w:type="dxa"/>
            <w:gridSpan w:val="2"/>
            <w:vAlign w:val="bottom"/>
          </w:tcPr>
          <w:p w14:paraId="52402F78" w14:textId="77777777" w:rsidR="00703FEA" w:rsidRPr="00C20284" w:rsidRDefault="00703FEA" w:rsidP="00D0309F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561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66" w:type="dxa"/>
          </w:tcPr>
          <w:p w14:paraId="0369F327" w14:textId="77777777" w:rsidR="00703FEA" w:rsidRPr="00C20284" w:rsidRDefault="00703FEA" w:rsidP="00D0309F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</w:tcPr>
          <w:p w14:paraId="12A1C981" w14:textId="77777777" w:rsidR="00703FEA" w:rsidRPr="00C20284" w:rsidRDefault="00703FEA" w:rsidP="00D0309F">
            <w:pPr>
              <w:pStyle w:val="block"/>
              <w:tabs>
                <w:tab w:val="decimal" w:pos="680"/>
              </w:tabs>
              <w:spacing w:after="0"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79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66" w:type="dxa"/>
          </w:tcPr>
          <w:p w14:paraId="63BC2564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vAlign w:val="bottom"/>
          </w:tcPr>
          <w:p w14:paraId="43F34AC4" w14:textId="77777777" w:rsidR="00703FEA" w:rsidRPr="00C20284" w:rsidRDefault="00703FEA" w:rsidP="00D0309F">
            <w:pPr>
              <w:pStyle w:val="block"/>
              <w:tabs>
                <w:tab w:val="decimal" w:pos="863"/>
              </w:tabs>
              <w:spacing w:after="0"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6" w:type="dxa"/>
          </w:tcPr>
          <w:p w14:paraId="67880815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decimal" w:pos="616"/>
                <w:tab w:val="decimal" w:pos="702"/>
              </w:tabs>
              <w:spacing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</w:tcPr>
          <w:p w14:paraId="68AB0763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447412D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36"/>
                <w:tab w:val="decimal" w:pos="918"/>
              </w:tabs>
              <w:spacing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3C9C1784" w14:textId="77777777" w:rsidR="00703FEA" w:rsidRPr="00C20284" w:rsidRDefault="00703FEA" w:rsidP="00D0309F">
            <w:pPr>
              <w:pStyle w:val="block"/>
              <w:tabs>
                <w:tab w:val="decimal" w:pos="794"/>
              </w:tabs>
              <w:spacing w:after="0"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973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703FEA" w:rsidRPr="00C20284" w14:paraId="37EBD4A4" w14:textId="77777777" w:rsidTr="00D0309F">
        <w:trPr>
          <w:gridAfter w:val="1"/>
          <w:wAfter w:w="16" w:type="dxa"/>
          <w:trHeight w:hRule="exact" w:val="374"/>
        </w:trPr>
        <w:tc>
          <w:tcPr>
            <w:tcW w:w="2864" w:type="dxa"/>
          </w:tcPr>
          <w:p w14:paraId="49A2F2DC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170" w:type="dxa"/>
            <w:gridSpan w:val="2"/>
            <w:vAlign w:val="bottom"/>
          </w:tcPr>
          <w:p w14:paraId="0B4BB53F" w14:textId="36D6D43F" w:rsidR="00703FEA" w:rsidRPr="00C20284" w:rsidRDefault="00944976" w:rsidP="00D0309F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(73)</w:t>
            </w:r>
          </w:p>
        </w:tc>
        <w:tc>
          <w:tcPr>
            <w:tcW w:w="266" w:type="dxa"/>
          </w:tcPr>
          <w:p w14:paraId="7274E4C3" w14:textId="77777777" w:rsidR="00703FEA" w:rsidRPr="00C20284" w:rsidRDefault="00703FEA" w:rsidP="00D0309F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</w:tcPr>
          <w:p w14:paraId="0978F37F" w14:textId="07AD6C15" w:rsidR="00703FEA" w:rsidRPr="00C20284" w:rsidRDefault="00944976" w:rsidP="00D0309F">
            <w:pPr>
              <w:pStyle w:val="block"/>
              <w:tabs>
                <w:tab w:val="decimal" w:pos="680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</w:t>
            </w:r>
            <w:r w:rsidR="006D27A0">
              <w:rPr>
                <w:rFonts w:ascii="Angsana New" w:hAnsi="Angsana New"/>
                <w:sz w:val="30"/>
                <w:szCs w:val="30"/>
                <w:lang w:bidi="th-TH"/>
              </w:rPr>
              <w:t>48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6" w:type="dxa"/>
          </w:tcPr>
          <w:p w14:paraId="0021FCEC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vAlign w:val="bottom"/>
          </w:tcPr>
          <w:p w14:paraId="32F09C89" w14:textId="412E7431" w:rsidR="00703FEA" w:rsidRPr="00C20284" w:rsidRDefault="00944976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(420)</w:t>
            </w:r>
          </w:p>
        </w:tc>
        <w:tc>
          <w:tcPr>
            <w:tcW w:w="266" w:type="dxa"/>
          </w:tcPr>
          <w:p w14:paraId="53B21374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02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14:paraId="71A12FA4" w14:textId="5E70C6A7" w:rsidR="00703FEA" w:rsidRPr="00C20284" w:rsidRDefault="00944976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12448">
              <w:rPr>
                <w:rFonts w:ascii="Angsana New" w:hAnsi="Angsana New"/>
                <w:sz w:val="30"/>
                <w:szCs w:val="30"/>
              </w:rPr>
              <w:t>440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FAD9300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  <w:tab w:val="decimal" w:pos="918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50ED3A8B" w14:textId="7712EDC5" w:rsidR="00703FEA" w:rsidRPr="00C20284" w:rsidRDefault="00944976" w:rsidP="00D0309F">
            <w:pPr>
              <w:pStyle w:val="block"/>
              <w:tabs>
                <w:tab w:val="decimal" w:pos="794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(1,</w:t>
            </w:r>
            <w:r w:rsidR="00A12448">
              <w:rPr>
                <w:rFonts w:ascii="Angsana New" w:hAnsi="Angsana New"/>
                <w:sz w:val="30"/>
                <w:szCs w:val="30"/>
                <w:lang w:bidi="th-TH"/>
              </w:rPr>
              <w:t>081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703FEA" w:rsidRPr="00C20284" w14:paraId="04868F66" w14:textId="77777777" w:rsidTr="00D0309F">
        <w:trPr>
          <w:gridAfter w:val="1"/>
          <w:wAfter w:w="16" w:type="dxa"/>
          <w:trHeight w:hRule="exact" w:val="374"/>
        </w:trPr>
        <w:tc>
          <w:tcPr>
            <w:tcW w:w="2864" w:type="dxa"/>
          </w:tcPr>
          <w:p w14:paraId="654CA0FA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170" w:type="dxa"/>
            <w:gridSpan w:val="2"/>
            <w:vAlign w:val="bottom"/>
          </w:tcPr>
          <w:p w14:paraId="47C88E55" w14:textId="13D04561" w:rsidR="00703FEA" w:rsidRPr="00C20284" w:rsidRDefault="00944976" w:rsidP="00D0309F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66" w:type="dxa"/>
          </w:tcPr>
          <w:p w14:paraId="740921DA" w14:textId="77777777" w:rsidR="00703FEA" w:rsidRPr="00C20284" w:rsidRDefault="00703FEA" w:rsidP="00D0309F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</w:tcPr>
          <w:p w14:paraId="1D649345" w14:textId="3E70610B" w:rsidR="00703FEA" w:rsidRPr="00C20284" w:rsidRDefault="00944976" w:rsidP="00D0309F">
            <w:pPr>
              <w:pStyle w:val="block"/>
              <w:tabs>
                <w:tab w:val="decimal" w:pos="680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6" w:type="dxa"/>
          </w:tcPr>
          <w:p w14:paraId="36728746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vAlign w:val="bottom"/>
          </w:tcPr>
          <w:p w14:paraId="62BC4DA9" w14:textId="73436440" w:rsidR="00703FEA" w:rsidRPr="00C20284" w:rsidRDefault="00944976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6CFC464D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02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14:paraId="2521E61F" w14:textId="47BB7865" w:rsidR="00703FEA" w:rsidRPr="00C20284" w:rsidRDefault="00944976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36" w:type="dxa"/>
          </w:tcPr>
          <w:p w14:paraId="2085E757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  <w:tab w:val="decimal" w:pos="918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4C08B14C" w14:textId="16A9CE8F" w:rsidR="00703FEA" w:rsidRPr="00C20284" w:rsidRDefault="00944976" w:rsidP="00D0309F">
            <w:pPr>
              <w:pStyle w:val="block"/>
              <w:tabs>
                <w:tab w:val="decimal" w:pos="794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18</w:t>
            </w:r>
          </w:p>
        </w:tc>
      </w:tr>
      <w:tr w:rsidR="00703FEA" w:rsidRPr="00C20284" w14:paraId="41A1A5E9" w14:textId="77777777" w:rsidTr="00D0309F">
        <w:trPr>
          <w:gridAfter w:val="1"/>
          <w:wAfter w:w="16" w:type="dxa"/>
          <w:trHeight w:hRule="exact" w:val="374"/>
        </w:trPr>
        <w:tc>
          <w:tcPr>
            <w:tcW w:w="2864" w:type="dxa"/>
          </w:tcPr>
          <w:p w14:paraId="3937E6EA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bottom"/>
          </w:tcPr>
          <w:p w14:paraId="30A274F4" w14:textId="7A7389FF" w:rsidR="00703FEA" w:rsidRPr="00C20284" w:rsidRDefault="00944976" w:rsidP="00D0309F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(34)</w:t>
            </w:r>
          </w:p>
        </w:tc>
        <w:tc>
          <w:tcPr>
            <w:tcW w:w="266" w:type="dxa"/>
          </w:tcPr>
          <w:p w14:paraId="636D753A" w14:textId="77777777" w:rsidR="00703FEA" w:rsidRPr="00C20284" w:rsidRDefault="00703FEA" w:rsidP="00D0309F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793721EF" w14:textId="082959B0" w:rsidR="00703FEA" w:rsidRPr="00C20284" w:rsidRDefault="006D27A0" w:rsidP="00D0309F">
            <w:pPr>
              <w:pStyle w:val="block"/>
              <w:tabs>
                <w:tab w:val="decimal" w:pos="680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(55)</w:t>
            </w:r>
          </w:p>
        </w:tc>
        <w:tc>
          <w:tcPr>
            <w:tcW w:w="266" w:type="dxa"/>
          </w:tcPr>
          <w:p w14:paraId="531DD54B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3A8C87AC" w14:textId="48B53B85" w:rsidR="00703FEA" w:rsidRPr="00C20284" w:rsidRDefault="00944976" w:rsidP="00D0309F">
            <w:pPr>
              <w:pStyle w:val="block"/>
              <w:tabs>
                <w:tab w:val="decimal" w:pos="863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(177)</w:t>
            </w:r>
          </w:p>
        </w:tc>
        <w:tc>
          <w:tcPr>
            <w:tcW w:w="266" w:type="dxa"/>
          </w:tcPr>
          <w:p w14:paraId="3C3D9AC4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22671D68" w14:textId="6C3F4DE8" w:rsidR="00703FEA" w:rsidRPr="00C20284" w:rsidRDefault="00944976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</w:t>
            </w:r>
            <w:r w:rsidR="0088624C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8DFEE34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  <w:tab w:val="decimal" w:pos="918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71C22F68" w14:textId="1FC6209E" w:rsidR="00703FEA" w:rsidRPr="00C20284" w:rsidRDefault="00944976" w:rsidP="00D0309F">
            <w:pPr>
              <w:pStyle w:val="block"/>
              <w:tabs>
                <w:tab w:val="decimal" w:pos="794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6D27A0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  <w:r w:rsidR="00C75CC4">
              <w:rPr>
                <w:rFonts w:ascii="Angsana New" w:hAnsi="Angsana New"/>
                <w:sz w:val="30"/>
                <w:szCs w:val="30"/>
                <w:lang w:bidi="th-TH"/>
              </w:rPr>
              <w:t>24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703FEA" w:rsidRPr="00C20284" w14:paraId="28B19D4E" w14:textId="77777777" w:rsidTr="00D0309F">
        <w:trPr>
          <w:gridAfter w:val="1"/>
          <w:wAfter w:w="16" w:type="dxa"/>
          <w:trHeight w:hRule="exact" w:val="374"/>
        </w:trPr>
        <w:tc>
          <w:tcPr>
            <w:tcW w:w="2864" w:type="dxa"/>
          </w:tcPr>
          <w:p w14:paraId="7166C2AB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4710F6" w14:textId="2BE04858" w:rsidR="00703FEA" w:rsidRPr="00C20284" w:rsidRDefault="00944976" w:rsidP="00D0309F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(663)</w:t>
            </w:r>
          </w:p>
        </w:tc>
        <w:tc>
          <w:tcPr>
            <w:tcW w:w="266" w:type="dxa"/>
          </w:tcPr>
          <w:p w14:paraId="57626423" w14:textId="77777777" w:rsidR="00703FEA" w:rsidRPr="00C20284" w:rsidRDefault="00703FEA" w:rsidP="00D0309F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74A88A73" w14:textId="2DC00237" w:rsidR="00703FEA" w:rsidRPr="00C20284" w:rsidRDefault="00944976" w:rsidP="00D0309F">
            <w:pPr>
              <w:pStyle w:val="block"/>
              <w:tabs>
                <w:tab w:val="decimal" w:pos="680"/>
              </w:tabs>
              <w:spacing w:after="0"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="006D27A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682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66" w:type="dxa"/>
          </w:tcPr>
          <w:p w14:paraId="00D441A9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E7A8D0" w14:textId="24141760" w:rsidR="00703FEA" w:rsidRPr="00C20284" w:rsidRDefault="00944976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(2,181)</w:t>
            </w:r>
          </w:p>
        </w:tc>
        <w:tc>
          <w:tcPr>
            <w:tcW w:w="266" w:type="dxa"/>
          </w:tcPr>
          <w:p w14:paraId="77442B25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02"/>
              </w:tabs>
              <w:spacing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</w:tcPr>
          <w:p w14:paraId="0D383237" w14:textId="6EE5824A" w:rsidR="00703FEA" w:rsidRPr="00C20284" w:rsidRDefault="00944976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A12448">
              <w:rPr>
                <w:rFonts w:ascii="Angsana New" w:hAnsi="Angsana New"/>
                <w:b/>
                <w:bCs/>
                <w:sz w:val="30"/>
                <w:szCs w:val="30"/>
              </w:rPr>
              <w:t>2,9</w:t>
            </w:r>
            <w:r w:rsidR="00C75CC4"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FEB208D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  <w:tab w:val="decimal" w:pos="918"/>
              </w:tabs>
              <w:spacing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4CA062" w14:textId="6FCF2157" w:rsidR="00703FEA" w:rsidRPr="00C20284" w:rsidRDefault="00944976" w:rsidP="00D0309F">
            <w:pPr>
              <w:pStyle w:val="block"/>
              <w:tabs>
                <w:tab w:val="decimal" w:pos="794"/>
              </w:tabs>
              <w:spacing w:after="0"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(6,</w:t>
            </w:r>
            <w:r w:rsidR="00A1244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</w:t>
            </w:r>
            <w:r w:rsidR="00C75CC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703FEA" w:rsidRPr="00C20284" w14:paraId="5DBFE403" w14:textId="77777777" w:rsidTr="00D0309F">
        <w:trPr>
          <w:gridAfter w:val="1"/>
          <w:wAfter w:w="16" w:type="dxa"/>
          <w:trHeight w:hRule="exact" w:val="374"/>
        </w:trPr>
        <w:tc>
          <w:tcPr>
            <w:tcW w:w="2864" w:type="dxa"/>
          </w:tcPr>
          <w:p w14:paraId="40EC7AAC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B2B014F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BDE11F5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163D12D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bottom"/>
          </w:tcPr>
          <w:p w14:paraId="0D5C77C7" w14:textId="77777777" w:rsidR="00703FEA" w:rsidRPr="00C20284" w:rsidRDefault="00703FEA" w:rsidP="00D0309F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2F6BCB43" w14:textId="77777777" w:rsidR="00703FEA" w:rsidRPr="00C20284" w:rsidRDefault="00703FEA" w:rsidP="00D0309F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55618522" w14:textId="77777777" w:rsidR="00703FEA" w:rsidRPr="00C20284" w:rsidRDefault="00703FEA" w:rsidP="00D0309F">
            <w:pPr>
              <w:pStyle w:val="block"/>
              <w:tabs>
                <w:tab w:val="decimal" w:pos="436"/>
                <w:tab w:val="decimal" w:pos="680"/>
                <w:tab w:val="decimal" w:pos="906"/>
              </w:tabs>
              <w:spacing w:after="0"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193D413F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5DFCC3D5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44F1BA30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02"/>
              </w:tabs>
              <w:spacing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0880AE4A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BAB011C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  <w:tab w:val="decimal" w:pos="918"/>
              </w:tabs>
              <w:spacing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7A5659CC" w14:textId="77777777" w:rsidR="00703FEA" w:rsidRPr="00C20284" w:rsidRDefault="00703FEA" w:rsidP="00D0309F">
            <w:pPr>
              <w:pStyle w:val="block"/>
              <w:tabs>
                <w:tab w:val="decimal" w:pos="614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703FEA" w:rsidRPr="00C20284" w14:paraId="32AB90F6" w14:textId="77777777" w:rsidTr="00D0309F">
        <w:trPr>
          <w:gridAfter w:val="1"/>
          <w:wAfter w:w="16" w:type="dxa"/>
          <w:trHeight w:hRule="exact" w:val="374"/>
        </w:trPr>
        <w:tc>
          <w:tcPr>
            <w:tcW w:w="2864" w:type="dxa"/>
          </w:tcPr>
          <w:p w14:paraId="259B3F80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gridSpan w:val="2"/>
            <w:vAlign w:val="bottom"/>
          </w:tcPr>
          <w:p w14:paraId="4FDFE75E" w14:textId="77777777" w:rsidR="00703FEA" w:rsidRPr="00C20284" w:rsidRDefault="00703FEA" w:rsidP="00D0309F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5BBBE121" w14:textId="77777777" w:rsidR="00703FEA" w:rsidRPr="00C20284" w:rsidRDefault="00703FEA" w:rsidP="00D0309F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</w:tcPr>
          <w:p w14:paraId="51B8A2FA" w14:textId="77777777" w:rsidR="00703FEA" w:rsidRPr="00C20284" w:rsidRDefault="00703FEA" w:rsidP="00D0309F">
            <w:pPr>
              <w:pStyle w:val="block"/>
              <w:tabs>
                <w:tab w:val="decimal" w:pos="436"/>
                <w:tab w:val="decimal" w:pos="680"/>
                <w:tab w:val="decimal" w:pos="906"/>
              </w:tabs>
              <w:spacing w:after="0"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3351318E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4CE6DB2B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4F72DE81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02"/>
              </w:tabs>
              <w:spacing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</w:tcPr>
          <w:p w14:paraId="04CEEB8F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12F879F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  <w:tab w:val="decimal" w:pos="918"/>
              </w:tabs>
              <w:spacing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67729ADA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03FEA" w:rsidRPr="00C20284" w14:paraId="4ABD7039" w14:textId="77777777" w:rsidTr="00D0309F">
        <w:trPr>
          <w:gridAfter w:val="1"/>
          <w:wAfter w:w="16" w:type="dxa"/>
          <w:trHeight w:hRule="exact" w:val="374"/>
        </w:trPr>
        <w:tc>
          <w:tcPr>
            <w:tcW w:w="2864" w:type="dxa"/>
          </w:tcPr>
          <w:p w14:paraId="7AE4F931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  <w:vAlign w:val="bottom"/>
          </w:tcPr>
          <w:p w14:paraId="3D38C61C" w14:textId="77777777" w:rsidR="00703FEA" w:rsidRPr="00C20284" w:rsidRDefault="00703FEA" w:rsidP="00D0309F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308</w:t>
            </w:r>
          </w:p>
        </w:tc>
        <w:tc>
          <w:tcPr>
            <w:tcW w:w="266" w:type="dxa"/>
          </w:tcPr>
          <w:p w14:paraId="4614FD02" w14:textId="77777777" w:rsidR="00703FEA" w:rsidRPr="00C20284" w:rsidRDefault="00703FEA" w:rsidP="00D0309F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</w:tcPr>
          <w:p w14:paraId="2E3B1197" w14:textId="77777777" w:rsidR="00703FEA" w:rsidRPr="00C20284" w:rsidRDefault="00703FEA" w:rsidP="00D0309F">
            <w:pPr>
              <w:pStyle w:val="block"/>
              <w:tabs>
                <w:tab w:val="decimal" w:pos="680"/>
              </w:tabs>
              <w:spacing w:after="0"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66" w:type="dxa"/>
          </w:tcPr>
          <w:p w14:paraId="2B1E9BDC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bottom w:val="double" w:sz="4" w:space="0" w:color="auto"/>
            </w:tcBorders>
            <w:vAlign w:val="bottom"/>
          </w:tcPr>
          <w:p w14:paraId="504DFDC5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809</w:t>
            </w:r>
          </w:p>
        </w:tc>
        <w:tc>
          <w:tcPr>
            <w:tcW w:w="266" w:type="dxa"/>
          </w:tcPr>
          <w:p w14:paraId="5B0D46E8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02"/>
              </w:tabs>
              <w:spacing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bottom w:val="double" w:sz="4" w:space="0" w:color="auto"/>
            </w:tcBorders>
          </w:tcPr>
          <w:p w14:paraId="2766120B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576</w:t>
            </w:r>
          </w:p>
        </w:tc>
        <w:tc>
          <w:tcPr>
            <w:tcW w:w="236" w:type="dxa"/>
          </w:tcPr>
          <w:p w14:paraId="11CEE8B8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  <w:tab w:val="decimal" w:pos="918"/>
              </w:tabs>
              <w:spacing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vAlign w:val="bottom"/>
          </w:tcPr>
          <w:p w14:paraId="49C2A193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  <w:tr w:rsidR="00703FEA" w:rsidRPr="00C20284" w14:paraId="4FC86875" w14:textId="77777777" w:rsidTr="00D0309F">
        <w:trPr>
          <w:gridAfter w:val="1"/>
          <w:wAfter w:w="16" w:type="dxa"/>
          <w:trHeight w:hRule="exact" w:val="374"/>
        </w:trPr>
        <w:tc>
          <w:tcPr>
            <w:tcW w:w="2864" w:type="dxa"/>
          </w:tcPr>
          <w:p w14:paraId="60872328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170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B5C9750" w14:textId="69D7F7C7" w:rsidR="00703FEA" w:rsidRPr="00C20284" w:rsidRDefault="00944976" w:rsidP="00D0309F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</w:t>
            </w:r>
            <w:r w:rsidR="00A5505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00</w:t>
            </w:r>
          </w:p>
        </w:tc>
        <w:tc>
          <w:tcPr>
            <w:tcW w:w="266" w:type="dxa"/>
          </w:tcPr>
          <w:p w14:paraId="6A25B379" w14:textId="77777777" w:rsidR="00703FEA" w:rsidRPr="00C20284" w:rsidRDefault="00703FEA" w:rsidP="00D0309F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  <w:tcBorders>
              <w:top w:val="double" w:sz="4" w:space="0" w:color="auto"/>
              <w:bottom w:val="double" w:sz="4" w:space="0" w:color="auto"/>
            </w:tcBorders>
          </w:tcPr>
          <w:p w14:paraId="436319E0" w14:textId="59DD2C8D" w:rsidR="00703FEA" w:rsidRPr="00C20284" w:rsidRDefault="00944976" w:rsidP="00D0309F">
            <w:pPr>
              <w:pStyle w:val="block"/>
              <w:tabs>
                <w:tab w:val="decimal" w:pos="680"/>
              </w:tabs>
              <w:spacing w:after="0"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1,5</w:t>
            </w:r>
            <w:r w:rsidR="00A5505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12</w:t>
            </w:r>
          </w:p>
        </w:tc>
        <w:tc>
          <w:tcPr>
            <w:tcW w:w="266" w:type="dxa"/>
          </w:tcPr>
          <w:p w14:paraId="4BE475F3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68DC15F" w14:textId="150C863A" w:rsidR="00703FEA" w:rsidRPr="00C20284" w:rsidRDefault="00944976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3,772</w:t>
            </w:r>
          </w:p>
        </w:tc>
        <w:tc>
          <w:tcPr>
            <w:tcW w:w="266" w:type="dxa"/>
          </w:tcPr>
          <w:p w14:paraId="57402809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02"/>
              </w:tabs>
              <w:spacing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double" w:sz="4" w:space="0" w:color="auto"/>
              <w:bottom w:val="double" w:sz="4" w:space="0" w:color="auto"/>
            </w:tcBorders>
          </w:tcPr>
          <w:p w14:paraId="534CC8E5" w14:textId="51369C29" w:rsidR="00703FEA" w:rsidRPr="00C20284" w:rsidRDefault="00944976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</w:t>
            </w:r>
            <w:r w:rsidR="00A12448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E564CB">
              <w:rPr>
                <w:rFonts w:ascii="Angsana New" w:hAnsi="Angsana New"/>
                <w:b/>
                <w:bCs/>
                <w:sz w:val="30"/>
                <w:szCs w:val="30"/>
              </w:rPr>
              <w:t>65</w:t>
            </w:r>
          </w:p>
        </w:tc>
        <w:tc>
          <w:tcPr>
            <w:tcW w:w="236" w:type="dxa"/>
          </w:tcPr>
          <w:p w14:paraId="43C3DB0C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  <w:tab w:val="decimal" w:pos="918"/>
              </w:tabs>
              <w:spacing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BB73DBD" w14:textId="1D325C43" w:rsidR="00703FEA" w:rsidRPr="00C20284" w:rsidRDefault="00944976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</w:t>
            </w:r>
            <w:r w:rsidR="00A12448">
              <w:rPr>
                <w:rFonts w:ascii="Angsana New" w:hAnsi="Angsana New"/>
                <w:b/>
                <w:bCs/>
                <w:sz w:val="30"/>
                <w:szCs w:val="30"/>
              </w:rPr>
              <w:t>649</w:t>
            </w:r>
          </w:p>
        </w:tc>
      </w:tr>
      <w:tr w:rsidR="00703FEA" w:rsidRPr="00C20284" w14:paraId="0EF23A1D" w14:textId="77777777" w:rsidTr="00D0309F">
        <w:trPr>
          <w:gridAfter w:val="1"/>
          <w:wAfter w:w="16" w:type="dxa"/>
          <w:trHeight w:hRule="exact" w:val="374"/>
        </w:trPr>
        <w:tc>
          <w:tcPr>
            <w:tcW w:w="2864" w:type="dxa"/>
          </w:tcPr>
          <w:p w14:paraId="565C2074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  <w:vAlign w:val="bottom"/>
          </w:tcPr>
          <w:p w14:paraId="2755D4B7" w14:textId="77777777" w:rsidR="00703FEA" w:rsidRPr="00C20284" w:rsidRDefault="00703FEA" w:rsidP="00D0309F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22CE2A67" w14:textId="77777777" w:rsidR="00703FEA" w:rsidRPr="00C20284" w:rsidRDefault="00703FEA" w:rsidP="00D0309F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</w:tcPr>
          <w:p w14:paraId="5A3D748D" w14:textId="77777777" w:rsidR="00703FEA" w:rsidRPr="00C20284" w:rsidRDefault="00703FEA" w:rsidP="00D0309F">
            <w:pPr>
              <w:pStyle w:val="block"/>
              <w:tabs>
                <w:tab w:val="decimal" w:pos="906"/>
              </w:tabs>
              <w:spacing w:after="0"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02AD3BD7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vAlign w:val="bottom"/>
          </w:tcPr>
          <w:p w14:paraId="4ADD48D3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263F9675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</w:tcPr>
          <w:p w14:paraId="707BBBC6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5DFA0C0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  <w:tab w:val="decimal" w:pos="918"/>
              </w:tabs>
              <w:spacing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bottom"/>
          </w:tcPr>
          <w:p w14:paraId="7F26CF78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7DAC2666" w14:textId="77777777" w:rsidR="00703FEA" w:rsidRPr="00C20284" w:rsidRDefault="00703FEA" w:rsidP="00703FEA">
      <w:pPr>
        <w:spacing w:line="240" w:lineRule="auto"/>
        <w:rPr>
          <w:sz w:val="10"/>
          <w:szCs w:val="10"/>
        </w:rPr>
      </w:pPr>
    </w:p>
    <w:p w14:paraId="504A1C47" w14:textId="77777777" w:rsidR="00703FEA" w:rsidRPr="00C20284" w:rsidRDefault="00703FEA" w:rsidP="00703FEA">
      <w:pPr>
        <w:pStyle w:val="acctmergecolhdg"/>
        <w:spacing w:line="240" w:lineRule="auto"/>
        <w:ind w:left="540" w:hanging="540"/>
        <w:jc w:val="both"/>
        <w:rPr>
          <w:rFonts w:ascii="Angsana New" w:hAnsi="Angsana New"/>
          <w:b w:val="0"/>
          <w:bCs/>
          <w:sz w:val="30"/>
          <w:szCs w:val="30"/>
        </w:rPr>
      </w:pPr>
      <w:r w:rsidRPr="00C20284">
        <w:rPr>
          <w:sz w:val="10"/>
          <w:szCs w:val="10"/>
        </w:rPr>
        <w:br w:type="page"/>
      </w:r>
      <w:r w:rsidRPr="009711B9">
        <w:rPr>
          <w:rFonts w:ascii="Angsana New" w:hAnsi="Angsana New"/>
          <w:sz w:val="30"/>
          <w:szCs w:val="30"/>
          <w:lang w:val="en-US" w:bidi="th-TH"/>
        </w:rPr>
        <w:lastRenderedPageBreak/>
        <w:t>1</w:t>
      </w:r>
      <w:r>
        <w:rPr>
          <w:rFonts w:ascii="Angsana New" w:hAnsi="Angsana New"/>
          <w:sz w:val="30"/>
          <w:szCs w:val="30"/>
          <w:lang w:val="en-US" w:bidi="th-TH"/>
        </w:rPr>
        <w:t>7</w:t>
      </w:r>
      <w:r w:rsidRPr="00C20284">
        <w:rPr>
          <w:rFonts w:ascii="Angsana New" w:hAnsi="Angsana New"/>
          <w:sz w:val="30"/>
          <w:szCs w:val="30"/>
          <w:lang w:val="en-US" w:bidi="th-TH"/>
        </w:rPr>
        <w:tab/>
      </w:r>
      <w:r w:rsidRPr="00C20284">
        <w:rPr>
          <w:rFonts w:ascii="Angsana New" w:hAnsi="Angsana New"/>
          <w:bCs/>
          <w:sz w:val="30"/>
          <w:szCs w:val="30"/>
          <w:cs/>
          <w:lang w:val="en-US" w:bidi="th-TH"/>
        </w:rPr>
        <w:t xml:space="preserve">สินทรัพย์ไม่มีตัวตนอื่น </w:t>
      </w:r>
      <w:r w:rsidRPr="00C20284">
        <w:rPr>
          <w:rFonts w:ascii="Angsana New" w:hAnsi="Angsana New"/>
          <w:b w:val="0"/>
          <w:bCs/>
          <w:sz w:val="30"/>
          <w:szCs w:val="30"/>
          <w:cs/>
          <w:lang w:bidi="th-TH"/>
        </w:rPr>
        <w:t>(ต่อ)</w:t>
      </w:r>
      <w:r w:rsidRPr="00C20284" w:rsidDel="008860A2">
        <w:rPr>
          <w:rFonts w:ascii="Angsana New" w:hAnsi="Angsana New" w:cs="Times New Roman"/>
          <w:bCs/>
          <w:sz w:val="30"/>
          <w:szCs w:val="30"/>
          <w:rtl/>
          <w:lang w:val="en-US"/>
        </w:rPr>
        <w:t xml:space="preserve"> </w:t>
      </w:r>
    </w:p>
    <w:p w14:paraId="462BA822" w14:textId="77777777" w:rsidR="00703FEA" w:rsidRPr="00C20284" w:rsidRDefault="00703FEA" w:rsidP="00703F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</w:rPr>
      </w:pPr>
    </w:p>
    <w:tbl>
      <w:tblPr>
        <w:tblW w:w="910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16"/>
        <w:gridCol w:w="522"/>
        <w:gridCol w:w="1294"/>
        <w:gridCol w:w="360"/>
        <w:gridCol w:w="1296"/>
        <w:gridCol w:w="360"/>
        <w:gridCol w:w="1260"/>
      </w:tblGrid>
      <w:tr w:rsidR="00703FEA" w:rsidRPr="00C20284" w14:paraId="781DD7B5" w14:textId="77777777" w:rsidTr="00D0309F">
        <w:trPr>
          <w:tblHeader/>
        </w:trPr>
        <w:tc>
          <w:tcPr>
            <w:tcW w:w="4016" w:type="dxa"/>
          </w:tcPr>
          <w:p w14:paraId="13DE001D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92" w:type="dxa"/>
            <w:gridSpan w:val="6"/>
          </w:tcPr>
          <w:p w14:paraId="46B71141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03FEA" w:rsidRPr="00C20284" w14:paraId="1B7815DA" w14:textId="77777777" w:rsidTr="00D0309F">
        <w:trPr>
          <w:tblHeader/>
        </w:trPr>
        <w:tc>
          <w:tcPr>
            <w:tcW w:w="4016" w:type="dxa"/>
          </w:tcPr>
          <w:p w14:paraId="2BE92694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092" w:type="dxa"/>
            <w:gridSpan w:val="6"/>
          </w:tcPr>
          <w:p w14:paraId="2A79BDEE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firstLine="55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3FEA" w:rsidRPr="00C20284" w14:paraId="64084321" w14:textId="77777777" w:rsidTr="00D0309F">
        <w:trPr>
          <w:tblHeader/>
        </w:trPr>
        <w:tc>
          <w:tcPr>
            <w:tcW w:w="4016" w:type="dxa"/>
          </w:tcPr>
          <w:p w14:paraId="68EAFD1F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22" w:type="dxa"/>
          </w:tcPr>
          <w:p w14:paraId="19FD7F8E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2D1336A4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ค่าพัฒนา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14:paraId="5523F311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F30A392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14:paraId="6800146B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61C3ACA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3FEA" w:rsidRPr="00C20284" w14:paraId="41B66E77" w14:textId="77777777" w:rsidTr="00D0309F">
        <w:trPr>
          <w:tblHeader/>
        </w:trPr>
        <w:tc>
          <w:tcPr>
            <w:tcW w:w="4016" w:type="dxa"/>
          </w:tcPr>
          <w:p w14:paraId="2C042A79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22" w:type="dxa"/>
          </w:tcPr>
          <w:p w14:paraId="36DE237F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03049A2E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ระบบงาน</w:t>
            </w:r>
          </w:p>
        </w:tc>
        <w:tc>
          <w:tcPr>
            <w:tcW w:w="360" w:type="dxa"/>
          </w:tcPr>
          <w:p w14:paraId="629B7E6C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4DD96C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360" w:type="dxa"/>
          </w:tcPr>
          <w:p w14:paraId="7F9AA2BA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A61B700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703FEA" w:rsidRPr="00C20284" w14:paraId="3071D6B3" w14:textId="77777777" w:rsidTr="00D0309F">
        <w:tc>
          <w:tcPr>
            <w:tcW w:w="4016" w:type="dxa"/>
          </w:tcPr>
          <w:p w14:paraId="0EB8A18D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202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522" w:type="dxa"/>
          </w:tcPr>
          <w:p w14:paraId="5C1A5B4A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A2D0124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2B91CB6C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1335C621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10FE95F1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CAE9A3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3FEA" w:rsidRPr="00C20284" w14:paraId="16949EBE" w14:textId="77777777" w:rsidTr="00D0309F">
        <w:tc>
          <w:tcPr>
            <w:tcW w:w="4016" w:type="dxa"/>
          </w:tcPr>
          <w:p w14:paraId="1A466B9E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711B9">
              <w:rPr>
                <w:rFonts w:ascii="Angsana New" w:hAnsi="Angsana New"/>
                <w:sz w:val="30"/>
                <w:szCs w:val="30"/>
              </w:rPr>
              <w:t>1</w:t>
            </w:r>
            <w:r w:rsidRPr="00C202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20284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9711B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522" w:type="dxa"/>
          </w:tcPr>
          <w:p w14:paraId="1A9B5708" w14:textId="77777777" w:rsidR="00703FEA" w:rsidRPr="00C20284" w:rsidRDefault="00703FEA" w:rsidP="00D0309F">
            <w:pPr>
              <w:pStyle w:val="block"/>
              <w:tabs>
                <w:tab w:val="decimal" w:pos="837"/>
              </w:tabs>
              <w:spacing w:after="0" w:line="380" w:lineRule="exact"/>
              <w:ind w:left="-108" w:right="-14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54667E16" w14:textId="77777777" w:rsidR="00703FEA" w:rsidRPr="00C20284" w:rsidRDefault="00703FEA" w:rsidP="00D0309F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14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96323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360" w:type="dxa"/>
          </w:tcPr>
          <w:p w14:paraId="7AFFE3F6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45D949A1" w14:textId="77777777" w:rsidR="00703FEA" w:rsidRPr="00903872" w:rsidRDefault="00703FEA" w:rsidP="00D0309F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9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106</w:t>
            </w:r>
          </w:p>
        </w:tc>
        <w:tc>
          <w:tcPr>
            <w:tcW w:w="360" w:type="dxa"/>
          </w:tcPr>
          <w:p w14:paraId="3BEA89AB" w14:textId="77777777" w:rsidR="00703FEA" w:rsidRPr="00903872" w:rsidRDefault="00703FEA" w:rsidP="00D0309F">
            <w:pPr>
              <w:pStyle w:val="block"/>
              <w:tabs>
                <w:tab w:val="decimal" w:pos="1010"/>
              </w:tabs>
              <w:spacing w:after="0"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FB03958" w14:textId="77777777" w:rsidR="00703FEA" w:rsidRPr="00903872" w:rsidRDefault="00703FEA" w:rsidP="00D0309F">
            <w:pPr>
              <w:pStyle w:val="block"/>
              <w:tabs>
                <w:tab w:val="decimal" w:pos="1010"/>
              </w:tabs>
              <w:spacing w:after="0" w:line="380" w:lineRule="exact"/>
              <w:ind w:left="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113</w:t>
            </w:r>
          </w:p>
        </w:tc>
      </w:tr>
      <w:tr w:rsidR="00703FEA" w:rsidRPr="00C20284" w14:paraId="3FCEF53B" w14:textId="77777777" w:rsidTr="00D0309F">
        <w:tc>
          <w:tcPr>
            <w:tcW w:w="4016" w:type="dxa"/>
          </w:tcPr>
          <w:p w14:paraId="5E9A9439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522" w:type="dxa"/>
          </w:tcPr>
          <w:p w14:paraId="6B352732" w14:textId="77777777" w:rsidR="00703FEA" w:rsidRPr="00C20284" w:rsidRDefault="00703FEA" w:rsidP="00D0309F">
            <w:pPr>
              <w:pStyle w:val="block"/>
              <w:tabs>
                <w:tab w:val="decimal" w:pos="837"/>
              </w:tabs>
              <w:spacing w:after="0" w:line="380" w:lineRule="exact"/>
              <w:ind w:left="-108" w:right="-14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712D96DB" w14:textId="77777777" w:rsidR="00703FEA" w:rsidRPr="00C20284" w:rsidRDefault="00703FEA" w:rsidP="00D0309F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14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0" w:type="dxa"/>
          </w:tcPr>
          <w:p w14:paraId="7D014CC3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35EAC2C3" w14:textId="77777777" w:rsidR="00703FEA" w:rsidRPr="00C20284" w:rsidRDefault="00703FEA" w:rsidP="00D0309F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9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360" w:type="dxa"/>
          </w:tcPr>
          <w:p w14:paraId="0A3E784D" w14:textId="77777777" w:rsidR="00703FEA" w:rsidRPr="00C20284" w:rsidRDefault="00703FEA" w:rsidP="00D0309F">
            <w:pPr>
              <w:pStyle w:val="block"/>
              <w:tabs>
                <w:tab w:val="decimal" w:pos="1010"/>
              </w:tabs>
              <w:spacing w:after="0"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999E410" w14:textId="77777777" w:rsidR="00703FEA" w:rsidRPr="00C20284" w:rsidRDefault="00703FEA" w:rsidP="00D0309F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703FEA" w:rsidRPr="00C20284" w14:paraId="16FF97C1" w14:textId="77777777" w:rsidTr="009B0482">
        <w:tc>
          <w:tcPr>
            <w:tcW w:w="4016" w:type="dxa"/>
          </w:tcPr>
          <w:p w14:paraId="01A2B3DA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522" w:type="dxa"/>
          </w:tcPr>
          <w:p w14:paraId="59DA5662" w14:textId="77777777" w:rsidR="00703FEA" w:rsidRPr="00C20284" w:rsidRDefault="00703FEA" w:rsidP="00D0309F">
            <w:pPr>
              <w:pStyle w:val="block"/>
              <w:tabs>
                <w:tab w:val="decimal" w:pos="837"/>
              </w:tabs>
              <w:spacing w:after="0" w:line="380" w:lineRule="exact"/>
              <w:ind w:left="-108" w:right="-14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2830E38B" w14:textId="77777777" w:rsidR="00703FEA" w:rsidRPr="00C20284" w:rsidRDefault="00703FEA" w:rsidP="00D0309F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14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360" w:type="dxa"/>
          </w:tcPr>
          <w:p w14:paraId="769606B0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8B7ACE" w14:textId="77777777" w:rsidR="00703FEA" w:rsidRPr="00C20284" w:rsidRDefault="00703FEA" w:rsidP="00D0309F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108</w:t>
            </w:r>
          </w:p>
        </w:tc>
        <w:tc>
          <w:tcPr>
            <w:tcW w:w="360" w:type="dxa"/>
          </w:tcPr>
          <w:p w14:paraId="25F32E31" w14:textId="77777777" w:rsidR="00703FEA" w:rsidRPr="00C20284" w:rsidRDefault="00703FEA" w:rsidP="00D0309F">
            <w:pPr>
              <w:pStyle w:val="block"/>
              <w:tabs>
                <w:tab w:val="decimal" w:pos="1010"/>
              </w:tabs>
              <w:spacing w:after="0"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D3FE34A" w14:textId="77777777" w:rsidR="00703FEA" w:rsidRPr="00C20284" w:rsidRDefault="00703FEA" w:rsidP="00D0309F">
            <w:pPr>
              <w:pStyle w:val="block"/>
              <w:tabs>
                <w:tab w:val="decimal" w:pos="1010"/>
              </w:tabs>
              <w:spacing w:after="0" w:line="380" w:lineRule="exact"/>
              <w:ind w:left="0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115</w:t>
            </w:r>
          </w:p>
        </w:tc>
      </w:tr>
      <w:tr w:rsidR="00703FEA" w:rsidRPr="00C20284" w14:paraId="4964C604" w14:textId="77777777" w:rsidTr="009B0482">
        <w:tc>
          <w:tcPr>
            <w:tcW w:w="4016" w:type="dxa"/>
          </w:tcPr>
          <w:p w14:paraId="666D82FB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22" w:type="dxa"/>
          </w:tcPr>
          <w:p w14:paraId="1246B60C" w14:textId="77777777" w:rsidR="00703FEA" w:rsidRPr="00C20284" w:rsidRDefault="00703FEA" w:rsidP="00D0309F">
            <w:pPr>
              <w:pStyle w:val="block"/>
              <w:tabs>
                <w:tab w:val="decimal" w:pos="837"/>
              </w:tabs>
              <w:spacing w:after="0" w:line="380" w:lineRule="exact"/>
              <w:ind w:left="-108" w:right="-14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3DC29C30" w14:textId="77777777" w:rsidR="00703FEA" w:rsidRPr="002B676F" w:rsidRDefault="00703FEA" w:rsidP="00D0309F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14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0" w:type="dxa"/>
          </w:tcPr>
          <w:p w14:paraId="6DEEAF42" w14:textId="77777777" w:rsidR="00703FEA" w:rsidRPr="002B676F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78C65E4D" w14:textId="77777777" w:rsidR="00703FEA" w:rsidRPr="002B676F" w:rsidRDefault="00703FEA" w:rsidP="00D0309F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9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360" w:type="dxa"/>
          </w:tcPr>
          <w:p w14:paraId="6D1C9C64" w14:textId="77777777" w:rsidR="00703FEA" w:rsidRPr="002B676F" w:rsidRDefault="00703FEA" w:rsidP="00D0309F">
            <w:pPr>
              <w:pStyle w:val="block"/>
              <w:tabs>
                <w:tab w:val="decimal" w:pos="1010"/>
              </w:tabs>
              <w:spacing w:after="0"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DA8A23C" w14:textId="77777777" w:rsidR="00703FEA" w:rsidRPr="002B676F" w:rsidRDefault="00703FEA" w:rsidP="00D0309F">
            <w:pPr>
              <w:pStyle w:val="block"/>
              <w:tabs>
                <w:tab w:val="decimal" w:pos="1010"/>
              </w:tabs>
              <w:spacing w:after="0" w:line="380" w:lineRule="exact"/>
              <w:ind w:left="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703FEA" w:rsidRPr="00C20284" w14:paraId="26F543C3" w14:textId="77777777" w:rsidTr="00D0309F">
        <w:tc>
          <w:tcPr>
            <w:tcW w:w="4016" w:type="dxa"/>
          </w:tcPr>
          <w:p w14:paraId="3A0D68C9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522" w:type="dxa"/>
          </w:tcPr>
          <w:p w14:paraId="2F79BEFD" w14:textId="77777777" w:rsidR="00703FEA" w:rsidRPr="00C20284" w:rsidRDefault="00703FEA" w:rsidP="00D0309F">
            <w:pPr>
              <w:pStyle w:val="block"/>
              <w:tabs>
                <w:tab w:val="decimal" w:pos="837"/>
              </w:tabs>
              <w:spacing w:after="0" w:line="380" w:lineRule="exact"/>
              <w:ind w:left="-108" w:right="-14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6CA0ACD3" w14:textId="77777777" w:rsidR="00703FEA" w:rsidRPr="00C20284" w:rsidRDefault="00703FEA" w:rsidP="00D0309F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14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0" w:type="dxa"/>
          </w:tcPr>
          <w:p w14:paraId="6B130E57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551A0AD4" w14:textId="77777777" w:rsidR="00703FEA" w:rsidRPr="00C20284" w:rsidRDefault="00703FEA" w:rsidP="00D0309F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9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(5)</w:t>
            </w:r>
          </w:p>
        </w:tc>
        <w:tc>
          <w:tcPr>
            <w:tcW w:w="360" w:type="dxa"/>
          </w:tcPr>
          <w:p w14:paraId="631E3E28" w14:textId="77777777" w:rsidR="00703FEA" w:rsidRPr="00C20284" w:rsidRDefault="00703FEA" w:rsidP="00D0309F">
            <w:pPr>
              <w:pStyle w:val="block"/>
              <w:tabs>
                <w:tab w:val="decimal" w:pos="1010"/>
              </w:tabs>
              <w:spacing w:after="0"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A4367E4" w14:textId="77777777" w:rsidR="00703FEA" w:rsidRPr="00C20284" w:rsidRDefault="00703FEA" w:rsidP="00D0309F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(5)</w:t>
            </w:r>
          </w:p>
        </w:tc>
      </w:tr>
      <w:tr w:rsidR="00703FEA" w:rsidRPr="00C20284" w14:paraId="476B4197" w14:textId="77777777" w:rsidTr="00D0309F">
        <w:tc>
          <w:tcPr>
            <w:tcW w:w="4016" w:type="dxa"/>
          </w:tcPr>
          <w:p w14:paraId="2A355094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522" w:type="dxa"/>
          </w:tcPr>
          <w:p w14:paraId="5A611535" w14:textId="77777777" w:rsidR="00703FEA" w:rsidRPr="00C20284" w:rsidRDefault="00703FEA" w:rsidP="00D0309F">
            <w:pPr>
              <w:pStyle w:val="block"/>
              <w:tabs>
                <w:tab w:val="decimal" w:pos="837"/>
              </w:tabs>
              <w:spacing w:after="0" w:line="380" w:lineRule="exact"/>
              <w:ind w:left="-108" w:right="-14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776B1E" w14:textId="77777777" w:rsidR="00703FEA" w:rsidRPr="00C20284" w:rsidRDefault="00703FEA" w:rsidP="00D0309F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14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360" w:type="dxa"/>
          </w:tcPr>
          <w:p w14:paraId="55554812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BAC324" w14:textId="77777777" w:rsidR="00703FEA" w:rsidRPr="00C20284" w:rsidRDefault="00703FEA" w:rsidP="00D0309F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104</w:t>
            </w:r>
          </w:p>
        </w:tc>
        <w:tc>
          <w:tcPr>
            <w:tcW w:w="360" w:type="dxa"/>
          </w:tcPr>
          <w:p w14:paraId="6EDD056E" w14:textId="77777777" w:rsidR="00703FEA" w:rsidRPr="00C20284" w:rsidRDefault="00703FEA" w:rsidP="00D0309F">
            <w:pPr>
              <w:pStyle w:val="block"/>
              <w:tabs>
                <w:tab w:val="decimal" w:pos="1010"/>
              </w:tabs>
              <w:spacing w:after="0"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26467F" w14:textId="77777777" w:rsidR="00703FEA" w:rsidRPr="00C20284" w:rsidRDefault="00703FEA" w:rsidP="00D0309F">
            <w:pPr>
              <w:pStyle w:val="block"/>
              <w:tabs>
                <w:tab w:val="decimal" w:pos="1010"/>
              </w:tabs>
              <w:spacing w:after="0" w:line="380" w:lineRule="exact"/>
              <w:ind w:left="0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74DD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111</w:t>
            </w:r>
          </w:p>
        </w:tc>
      </w:tr>
      <w:tr w:rsidR="00703FEA" w:rsidRPr="00C20284" w14:paraId="0147C1BF" w14:textId="77777777" w:rsidTr="00D0309F">
        <w:trPr>
          <w:trHeight w:hRule="exact" w:val="245"/>
        </w:trPr>
        <w:tc>
          <w:tcPr>
            <w:tcW w:w="4016" w:type="dxa"/>
          </w:tcPr>
          <w:p w14:paraId="78C01452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2" w:type="dxa"/>
          </w:tcPr>
          <w:p w14:paraId="7BD87F27" w14:textId="77777777" w:rsidR="00703FEA" w:rsidRPr="00C20284" w:rsidRDefault="00703FEA" w:rsidP="00D0309F">
            <w:pPr>
              <w:pStyle w:val="block"/>
              <w:tabs>
                <w:tab w:val="decimal" w:pos="837"/>
              </w:tabs>
              <w:spacing w:after="0" w:line="380" w:lineRule="exact"/>
              <w:ind w:left="-108" w:right="-14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3B92F4A1" w14:textId="77777777" w:rsidR="00703FEA" w:rsidRPr="00C20284" w:rsidRDefault="00703FEA" w:rsidP="00D0309F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14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0FBF88E7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1F3B32D" w14:textId="77777777" w:rsidR="00703FEA" w:rsidRPr="00C20284" w:rsidRDefault="00703FEA" w:rsidP="00D0309F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14:paraId="3D2D9419" w14:textId="77777777" w:rsidR="00703FEA" w:rsidRPr="00C20284" w:rsidRDefault="00703FEA" w:rsidP="00D0309F">
            <w:pPr>
              <w:pStyle w:val="block"/>
              <w:tabs>
                <w:tab w:val="decimal" w:pos="1010"/>
              </w:tabs>
              <w:spacing w:after="0"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8975941" w14:textId="77777777" w:rsidR="00703FEA" w:rsidRPr="00C20284" w:rsidRDefault="00703FEA" w:rsidP="00D0309F">
            <w:pPr>
              <w:pStyle w:val="block"/>
              <w:tabs>
                <w:tab w:val="decimal" w:pos="1010"/>
              </w:tabs>
              <w:spacing w:after="0" w:line="380" w:lineRule="exact"/>
              <w:ind w:left="0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703FEA" w:rsidRPr="00C20284" w14:paraId="3262AD60" w14:textId="77777777" w:rsidTr="00D0309F">
        <w:tc>
          <w:tcPr>
            <w:tcW w:w="4016" w:type="dxa"/>
          </w:tcPr>
          <w:p w14:paraId="38E07987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522" w:type="dxa"/>
          </w:tcPr>
          <w:p w14:paraId="16A31247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80" w:lineRule="exact"/>
              <w:ind w:left="-108" w:right="-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0900F1C2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 w:right="-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0447494A" w14:textId="77777777" w:rsidR="00703FEA" w:rsidRPr="00C20284" w:rsidRDefault="00703FEA" w:rsidP="00D0309F">
            <w:pPr>
              <w:pStyle w:val="block"/>
              <w:tabs>
                <w:tab w:val="decimal" w:pos="1010"/>
              </w:tabs>
              <w:spacing w:after="0"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3DD35CFF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70A3768E" w14:textId="77777777" w:rsidR="00703FEA" w:rsidRPr="00C20284" w:rsidRDefault="00703FEA" w:rsidP="00D0309F">
            <w:pPr>
              <w:pStyle w:val="block"/>
              <w:tabs>
                <w:tab w:val="decimal" w:pos="1010"/>
              </w:tabs>
              <w:spacing w:after="0"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A081035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3FEA" w:rsidRPr="00C20284" w14:paraId="4E632F27" w14:textId="77777777" w:rsidTr="00D0309F">
        <w:tc>
          <w:tcPr>
            <w:tcW w:w="4016" w:type="dxa"/>
          </w:tcPr>
          <w:p w14:paraId="0EA219D7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711B9">
              <w:rPr>
                <w:rFonts w:ascii="Angsana New" w:hAnsi="Angsana New"/>
                <w:sz w:val="30"/>
                <w:szCs w:val="30"/>
              </w:rPr>
              <w:t>1</w:t>
            </w:r>
            <w:r w:rsidRPr="00C202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20284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9711B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522" w:type="dxa"/>
          </w:tcPr>
          <w:p w14:paraId="7BC5F809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80" w:lineRule="exact"/>
              <w:ind w:left="-108" w:right="-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74C9748A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 w:right="-140"/>
              <w:rPr>
                <w:rFonts w:ascii="Angsana New" w:hAnsi="Angsana New"/>
                <w:sz w:val="30"/>
                <w:szCs w:val="30"/>
              </w:rPr>
            </w:pPr>
            <w:r w:rsidRPr="00396323">
              <w:rPr>
                <w:rFonts w:ascii="Angsana New" w:hAnsi="Angsana New"/>
                <w:sz w:val="30"/>
                <w:szCs w:val="30"/>
              </w:rPr>
              <w:t>(6)</w:t>
            </w:r>
          </w:p>
        </w:tc>
        <w:tc>
          <w:tcPr>
            <w:tcW w:w="360" w:type="dxa"/>
            <w:vAlign w:val="bottom"/>
          </w:tcPr>
          <w:p w14:paraId="6F88DB53" w14:textId="77777777" w:rsidR="00703FEA" w:rsidRPr="00C20284" w:rsidRDefault="00703FEA" w:rsidP="00D0309F">
            <w:pPr>
              <w:pStyle w:val="block"/>
              <w:tabs>
                <w:tab w:val="decimal" w:pos="1010"/>
              </w:tabs>
              <w:spacing w:after="0"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7052EF78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396323">
              <w:rPr>
                <w:rFonts w:ascii="Angsana New" w:hAnsi="Angsana New"/>
                <w:sz w:val="30"/>
                <w:szCs w:val="30"/>
              </w:rPr>
              <w:t>(79)</w:t>
            </w:r>
          </w:p>
        </w:tc>
        <w:tc>
          <w:tcPr>
            <w:tcW w:w="360" w:type="dxa"/>
            <w:vAlign w:val="bottom"/>
          </w:tcPr>
          <w:p w14:paraId="38B9B339" w14:textId="77777777" w:rsidR="00703FEA" w:rsidRPr="00C20284" w:rsidRDefault="00703FEA" w:rsidP="00D0309F">
            <w:pPr>
              <w:pStyle w:val="block"/>
              <w:tabs>
                <w:tab w:val="decimal" w:pos="1010"/>
              </w:tabs>
              <w:spacing w:after="0"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71D6973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396323">
              <w:rPr>
                <w:rFonts w:ascii="Angsana New" w:hAnsi="Angsana New"/>
                <w:sz w:val="30"/>
                <w:szCs w:val="30"/>
              </w:rPr>
              <w:t>(85)</w:t>
            </w:r>
          </w:p>
        </w:tc>
      </w:tr>
      <w:tr w:rsidR="00703FEA" w:rsidRPr="00C20284" w14:paraId="67509AB9" w14:textId="77777777" w:rsidTr="00D0309F">
        <w:tc>
          <w:tcPr>
            <w:tcW w:w="4016" w:type="dxa"/>
          </w:tcPr>
          <w:p w14:paraId="4E14C4DB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522" w:type="dxa"/>
          </w:tcPr>
          <w:p w14:paraId="0DD0EFA9" w14:textId="77777777" w:rsidR="00703FEA" w:rsidRPr="00C20284" w:rsidRDefault="00703FEA" w:rsidP="00D0309F">
            <w:pPr>
              <w:pStyle w:val="block"/>
              <w:tabs>
                <w:tab w:val="decimal" w:pos="837"/>
              </w:tabs>
              <w:spacing w:after="0" w:line="380" w:lineRule="exact"/>
              <w:ind w:left="-108" w:right="-14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2386E1AA" w14:textId="77777777" w:rsidR="00703FEA" w:rsidRPr="00C20284" w:rsidRDefault="00703FEA" w:rsidP="00D0309F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14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0" w:type="dxa"/>
            <w:vAlign w:val="bottom"/>
          </w:tcPr>
          <w:p w14:paraId="088C043D" w14:textId="77777777" w:rsidR="00703FEA" w:rsidRPr="00C20284" w:rsidRDefault="00703FEA" w:rsidP="00D0309F">
            <w:pPr>
              <w:pStyle w:val="block"/>
              <w:tabs>
                <w:tab w:val="decimal" w:pos="1010"/>
              </w:tabs>
              <w:spacing w:after="0"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7E8B4497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>(</w:t>
            </w:r>
            <w:r w:rsidRPr="009711B9">
              <w:rPr>
                <w:rFonts w:ascii="Angsana New" w:hAnsi="Angsana New"/>
                <w:sz w:val="30"/>
                <w:szCs w:val="30"/>
              </w:rPr>
              <w:t>6</w:t>
            </w:r>
            <w:r w:rsidRPr="00C2028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60" w:type="dxa"/>
            <w:vAlign w:val="bottom"/>
          </w:tcPr>
          <w:p w14:paraId="3FD34A0B" w14:textId="77777777" w:rsidR="00703FEA" w:rsidRPr="00C20284" w:rsidRDefault="00703FEA" w:rsidP="00D0309F">
            <w:pPr>
              <w:pStyle w:val="block"/>
              <w:tabs>
                <w:tab w:val="decimal" w:pos="1010"/>
              </w:tabs>
              <w:spacing w:after="0"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7CC6522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>(</w:t>
            </w:r>
            <w:r w:rsidRPr="009711B9">
              <w:rPr>
                <w:rFonts w:ascii="Angsana New" w:hAnsi="Angsana New"/>
                <w:sz w:val="30"/>
                <w:szCs w:val="30"/>
              </w:rPr>
              <w:t>6</w:t>
            </w:r>
            <w:r w:rsidRPr="00C2028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03FEA" w:rsidRPr="00C20284" w14:paraId="5B7A4F16" w14:textId="77777777" w:rsidTr="00D0309F">
        <w:tc>
          <w:tcPr>
            <w:tcW w:w="4016" w:type="dxa"/>
          </w:tcPr>
          <w:p w14:paraId="1A4C8F17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522" w:type="dxa"/>
          </w:tcPr>
          <w:p w14:paraId="061A1DB5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80" w:lineRule="exact"/>
              <w:ind w:left="-108" w:right="-1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32F24CA5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 w:right="-1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360" w:type="dxa"/>
            <w:vAlign w:val="bottom"/>
          </w:tcPr>
          <w:p w14:paraId="14733002" w14:textId="77777777" w:rsidR="00703FEA" w:rsidRPr="00C20284" w:rsidRDefault="00703FEA" w:rsidP="00D0309F">
            <w:pPr>
              <w:pStyle w:val="block"/>
              <w:tabs>
                <w:tab w:val="decimal" w:pos="1010"/>
              </w:tabs>
              <w:spacing w:after="0"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057CF1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85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360" w:type="dxa"/>
            <w:vAlign w:val="bottom"/>
          </w:tcPr>
          <w:p w14:paraId="4796F694" w14:textId="77777777" w:rsidR="00703FEA" w:rsidRPr="00C20284" w:rsidRDefault="00703FEA" w:rsidP="00D0309F">
            <w:pPr>
              <w:pStyle w:val="block"/>
              <w:tabs>
                <w:tab w:val="decimal" w:pos="1010"/>
              </w:tabs>
              <w:spacing w:after="0"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57E5B1E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91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703FEA" w:rsidRPr="00C20284" w14:paraId="61DF26CD" w14:textId="77777777" w:rsidTr="00D0309F">
        <w:tc>
          <w:tcPr>
            <w:tcW w:w="4016" w:type="dxa"/>
          </w:tcPr>
          <w:p w14:paraId="7E38D9E0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522" w:type="dxa"/>
          </w:tcPr>
          <w:p w14:paraId="660B733D" w14:textId="77777777" w:rsidR="00703FEA" w:rsidRPr="00C20284" w:rsidRDefault="00703FEA" w:rsidP="00D0309F">
            <w:pPr>
              <w:pStyle w:val="block"/>
              <w:tabs>
                <w:tab w:val="decimal" w:pos="837"/>
              </w:tabs>
              <w:spacing w:after="0" w:line="380" w:lineRule="exact"/>
              <w:ind w:left="-108" w:right="-14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6050D794" w14:textId="77777777" w:rsidR="00703FEA" w:rsidRPr="00C20284" w:rsidRDefault="00703FEA" w:rsidP="00D0309F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14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0" w:type="dxa"/>
            <w:vAlign w:val="bottom"/>
          </w:tcPr>
          <w:p w14:paraId="186B429A" w14:textId="77777777" w:rsidR="00703FEA" w:rsidRPr="00C20284" w:rsidRDefault="00703FEA" w:rsidP="00D0309F">
            <w:pPr>
              <w:pStyle w:val="block"/>
              <w:tabs>
                <w:tab w:val="decimal" w:pos="1010"/>
              </w:tabs>
              <w:spacing w:after="0"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65E6CEC2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(6)</w:t>
            </w:r>
          </w:p>
        </w:tc>
        <w:tc>
          <w:tcPr>
            <w:tcW w:w="360" w:type="dxa"/>
            <w:vAlign w:val="bottom"/>
          </w:tcPr>
          <w:p w14:paraId="6296C6E2" w14:textId="77777777" w:rsidR="00703FEA" w:rsidRPr="00C20284" w:rsidRDefault="00703FEA" w:rsidP="00D0309F">
            <w:pPr>
              <w:pStyle w:val="block"/>
              <w:tabs>
                <w:tab w:val="decimal" w:pos="1010"/>
              </w:tabs>
              <w:spacing w:after="0"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D58C735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(6)</w:t>
            </w:r>
          </w:p>
        </w:tc>
      </w:tr>
      <w:tr w:rsidR="00703FEA" w:rsidRPr="00C20284" w14:paraId="05401670" w14:textId="77777777" w:rsidTr="00D0309F">
        <w:tc>
          <w:tcPr>
            <w:tcW w:w="4016" w:type="dxa"/>
          </w:tcPr>
          <w:p w14:paraId="48E06B8D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522" w:type="dxa"/>
          </w:tcPr>
          <w:p w14:paraId="648ADB55" w14:textId="77777777" w:rsidR="00703FEA" w:rsidRPr="00C20284" w:rsidRDefault="00703FEA" w:rsidP="00D0309F">
            <w:pPr>
              <w:pStyle w:val="block"/>
              <w:tabs>
                <w:tab w:val="decimal" w:pos="837"/>
              </w:tabs>
              <w:spacing w:after="0" w:line="380" w:lineRule="exact"/>
              <w:ind w:left="-108" w:right="-14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3E0D4749" w14:textId="77777777" w:rsidR="00703FEA" w:rsidRDefault="00703FEA" w:rsidP="00D0309F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14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0" w:type="dxa"/>
            <w:vAlign w:val="bottom"/>
          </w:tcPr>
          <w:p w14:paraId="1E749B94" w14:textId="77777777" w:rsidR="00703FEA" w:rsidRPr="00C20284" w:rsidRDefault="00703FEA" w:rsidP="00D0309F">
            <w:pPr>
              <w:pStyle w:val="block"/>
              <w:tabs>
                <w:tab w:val="decimal" w:pos="1010"/>
              </w:tabs>
              <w:spacing w:after="0"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7A81515B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60" w:type="dxa"/>
            <w:vAlign w:val="bottom"/>
          </w:tcPr>
          <w:p w14:paraId="4E1B1308" w14:textId="77777777" w:rsidR="00703FEA" w:rsidRPr="00C20284" w:rsidRDefault="00703FEA" w:rsidP="00D0309F">
            <w:pPr>
              <w:pStyle w:val="block"/>
              <w:tabs>
                <w:tab w:val="decimal" w:pos="1010"/>
              </w:tabs>
              <w:spacing w:after="0"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FB60739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703FEA" w:rsidRPr="00C20284" w14:paraId="51C63048" w14:textId="77777777" w:rsidTr="00D0309F">
        <w:tc>
          <w:tcPr>
            <w:tcW w:w="4016" w:type="dxa"/>
          </w:tcPr>
          <w:p w14:paraId="06A97C91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522" w:type="dxa"/>
          </w:tcPr>
          <w:p w14:paraId="2F1C6ACB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80" w:lineRule="exact"/>
              <w:ind w:left="-108" w:right="-1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39B659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 w:right="-1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(6)</w:t>
            </w:r>
          </w:p>
        </w:tc>
        <w:tc>
          <w:tcPr>
            <w:tcW w:w="360" w:type="dxa"/>
            <w:vAlign w:val="bottom"/>
          </w:tcPr>
          <w:p w14:paraId="711574E8" w14:textId="77777777" w:rsidR="00703FEA" w:rsidRPr="00C20284" w:rsidRDefault="00703FEA" w:rsidP="00D0309F">
            <w:pPr>
              <w:pStyle w:val="block"/>
              <w:tabs>
                <w:tab w:val="decimal" w:pos="1010"/>
              </w:tabs>
              <w:spacing w:after="0"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32DCCB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(86)</w:t>
            </w:r>
          </w:p>
        </w:tc>
        <w:tc>
          <w:tcPr>
            <w:tcW w:w="360" w:type="dxa"/>
            <w:vAlign w:val="bottom"/>
          </w:tcPr>
          <w:p w14:paraId="3D4D42F8" w14:textId="77777777" w:rsidR="00703FEA" w:rsidRPr="00C20284" w:rsidRDefault="00703FEA" w:rsidP="00D0309F">
            <w:pPr>
              <w:pStyle w:val="block"/>
              <w:tabs>
                <w:tab w:val="decimal" w:pos="1010"/>
              </w:tabs>
              <w:spacing w:after="0"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0EFB29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(92)</w:t>
            </w:r>
          </w:p>
        </w:tc>
      </w:tr>
      <w:tr w:rsidR="00703FEA" w:rsidRPr="00C20284" w14:paraId="78F6ACC8" w14:textId="77777777" w:rsidTr="00D0309F">
        <w:trPr>
          <w:trHeight w:hRule="exact" w:val="228"/>
        </w:trPr>
        <w:tc>
          <w:tcPr>
            <w:tcW w:w="4016" w:type="dxa"/>
          </w:tcPr>
          <w:p w14:paraId="3B371292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2" w:type="dxa"/>
          </w:tcPr>
          <w:p w14:paraId="4AD051C4" w14:textId="77777777" w:rsidR="00703FEA" w:rsidRPr="00C20284" w:rsidRDefault="00703FEA" w:rsidP="00D0309F">
            <w:pPr>
              <w:pStyle w:val="block"/>
              <w:tabs>
                <w:tab w:val="decimal" w:pos="837"/>
              </w:tabs>
              <w:spacing w:after="0" w:line="380" w:lineRule="exact"/>
              <w:ind w:left="-108" w:right="-14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34DDA72B" w14:textId="77777777" w:rsidR="00703FEA" w:rsidRPr="00C20284" w:rsidRDefault="00703FEA" w:rsidP="00D0309F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14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3662E3BB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C73EE0" w14:textId="77777777" w:rsidR="00703FEA" w:rsidRPr="00C20284" w:rsidRDefault="00703FEA" w:rsidP="00D0309F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14:paraId="18C3C4DC" w14:textId="77777777" w:rsidR="00703FEA" w:rsidRPr="00C20284" w:rsidRDefault="00703FEA" w:rsidP="00D0309F">
            <w:pPr>
              <w:pStyle w:val="block"/>
              <w:tabs>
                <w:tab w:val="decimal" w:pos="1010"/>
              </w:tabs>
              <w:spacing w:after="0"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963E937" w14:textId="77777777" w:rsidR="00703FEA" w:rsidRPr="00C20284" w:rsidRDefault="00703FEA" w:rsidP="00D0309F">
            <w:pPr>
              <w:pStyle w:val="block"/>
              <w:tabs>
                <w:tab w:val="decimal" w:pos="1010"/>
              </w:tabs>
              <w:spacing w:after="0" w:line="380" w:lineRule="exact"/>
              <w:ind w:left="0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703FEA" w:rsidRPr="00C20284" w14:paraId="65E29BC2" w14:textId="77777777" w:rsidTr="00D0309F">
        <w:tc>
          <w:tcPr>
            <w:tcW w:w="4016" w:type="dxa"/>
          </w:tcPr>
          <w:p w14:paraId="2A4F71A3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522" w:type="dxa"/>
          </w:tcPr>
          <w:p w14:paraId="44C75328" w14:textId="77777777" w:rsidR="00703FEA" w:rsidRPr="00C20284" w:rsidRDefault="00703FEA" w:rsidP="00D0309F">
            <w:pPr>
              <w:pStyle w:val="block"/>
              <w:tabs>
                <w:tab w:val="decimal" w:pos="837"/>
              </w:tabs>
              <w:spacing w:after="0" w:line="380" w:lineRule="exact"/>
              <w:ind w:left="-108" w:right="-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2DCDF050" w14:textId="77777777" w:rsidR="00703FEA" w:rsidRPr="00C20284" w:rsidRDefault="00703FEA" w:rsidP="00D0309F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5088EB2D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2FB30D71" w14:textId="77777777" w:rsidR="00703FEA" w:rsidRPr="00C20284" w:rsidRDefault="00703FEA" w:rsidP="00D0309F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031777B4" w14:textId="77777777" w:rsidR="00703FEA" w:rsidRPr="00C20284" w:rsidRDefault="00703FEA" w:rsidP="00D0309F">
            <w:pPr>
              <w:pStyle w:val="block"/>
              <w:tabs>
                <w:tab w:val="decimal" w:pos="1010"/>
              </w:tabs>
              <w:spacing w:after="0"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657EB17" w14:textId="77777777" w:rsidR="00703FEA" w:rsidRPr="00C20284" w:rsidRDefault="00703FEA" w:rsidP="00D0309F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03FEA" w:rsidRPr="00C20284" w14:paraId="3D7813E9" w14:textId="77777777" w:rsidTr="00D0309F">
        <w:trPr>
          <w:trHeight w:hRule="exact" w:val="401"/>
        </w:trPr>
        <w:tc>
          <w:tcPr>
            <w:tcW w:w="4016" w:type="dxa"/>
          </w:tcPr>
          <w:p w14:paraId="417E607B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22" w:type="dxa"/>
          </w:tcPr>
          <w:p w14:paraId="284823F4" w14:textId="77777777" w:rsidR="00703FEA" w:rsidRPr="00C20284" w:rsidRDefault="00703FEA" w:rsidP="00D0309F">
            <w:pPr>
              <w:pStyle w:val="block"/>
              <w:tabs>
                <w:tab w:val="decimal" w:pos="837"/>
              </w:tabs>
              <w:spacing w:after="0" w:line="380" w:lineRule="exact"/>
              <w:ind w:left="-108" w:right="-14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14:paraId="7298163D" w14:textId="77777777" w:rsidR="00703FEA" w:rsidRPr="00C20284" w:rsidRDefault="00703FEA" w:rsidP="00D0309F">
            <w:pPr>
              <w:pStyle w:val="block"/>
              <w:tabs>
                <w:tab w:val="decimal" w:pos="1010"/>
              </w:tabs>
              <w:spacing w:after="0" w:line="380" w:lineRule="exact"/>
              <w:ind w:left="0" w:right="-14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360" w:type="dxa"/>
            <w:vAlign w:val="bottom"/>
          </w:tcPr>
          <w:p w14:paraId="4F9A10C1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vAlign w:val="bottom"/>
          </w:tcPr>
          <w:p w14:paraId="648199D9" w14:textId="77777777" w:rsidR="00703FEA" w:rsidRPr="00C20284" w:rsidRDefault="00703FEA" w:rsidP="00D0309F">
            <w:pPr>
              <w:pStyle w:val="block"/>
              <w:tabs>
                <w:tab w:val="decimal" w:pos="1010"/>
              </w:tabs>
              <w:spacing w:after="0" w:line="380" w:lineRule="exact"/>
              <w:ind w:left="0" w:right="-9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</w:t>
            </w:r>
          </w:p>
        </w:tc>
        <w:tc>
          <w:tcPr>
            <w:tcW w:w="360" w:type="dxa"/>
            <w:vAlign w:val="bottom"/>
          </w:tcPr>
          <w:p w14:paraId="5AF7FC96" w14:textId="77777777" w:rsidR="00703FEA" w:rsidRPr="00C20284" w:rsidRDefault="00703FEA" w:rsidP="00D0309F">
            <w:pPr>
              <w:pStyle w:val="block"/>
              <w:tabs>
                <w:tab w:val="decimal" w:pos="1010"/>
              </w:tabs>
              <w:spacing w:after="0"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76A1EFC3" w14:textId="77777777" w:rsidR="00703FEA" w:rsidRPr="00C20284" w:rsidRDefault="00703FEA" w:rsidP="00D0309F">
            <w:pPr>
              <w:pStyle w:val="block"/>
              <w:tabs>
                <w:tab w:val="decimal" w:pos="1010"/>
              </w:tabs>
              <w:spacing w:after="0" w:line="380" w:lineRule="exact"/>
              <w:ind w:left="0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</w:tr>
      <w:tr w:rsidR="00703FEA" w:rsidRPr="00C20284" w14:paraId="63A0E01D" w14:textId="77777777" w:rsidTr="00D0309F">
        <w:trPr>
          <w:trHeight w:hRule="exact" w:val="410"/>
        </w:trPr>
        <w:tc>
          <w:tcPr>
            <w:tcW w:w="4016" w:type="dxa"/>
            <w:vAlign w:val="bottom"/>
          </w:tcPr>
          <w:p w14:paraId="42A0A617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522" w:type="dxa"/>
          </w:tcPr>
          <w:p w14:paraId="28108F08" w14:textId="77777777" w:rsidR="00703FEA" w:rsidRPr="00C20284" w:rsidRDefault="00703FEA" w:rsidP="00D0309F">
            <w:pPr>
              <w:pStyle w:val="block"/>
              <w:tabs>
                <w:tab w:val="decimal" w:pos="837"/>
              </w:tabs>
              <w:spacing w:after="0" w:line="380" w:lineRule="exact"/>
              <w:ind w:left="-108" w:right="-14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E4BF51C" w14:textId="77777777" w:rsidR="00703FEA" w:rsidRPr="00C20284" w:rsidRDefault="00703FEA" w:rsidP="00D0309F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14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360" w:type="dxa"/>
            <w:vAlign w:val="bottom"/>
          </w:tcPr>
          <w:p w14:paraId="6306E66C" w14:textId="77777777" w:rsidR="00703FEA" w:rsidRPr="00C20284" w:rsidRDefault="00703FEA" w:rsidP="00D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AC2A05E" w14:textId="77777777" w:rsidR="00703FEA" w:rsidRPr="00C20284" w:rsidRDefault="00703FEA" w:rsidP="00D0309F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360" w:type="dxa"/>
            <w:vAlign w:val="bottom"/>
          </w:tcPr>
          <w:p w14:paraId="378EF58A" w14:textId="77777777" w:rsidR="00703FEA" w:rsidRPr="00C20284" w:rsidRDefault="00703FEA" w:rsidP="00D0309F">
            <w:pPr>
              <w:pStyle w:val="block"/>
              <w:tabs>
                <w:tab w:val="decimal" w:pos="1010"/>
              </w:tabs>
              <w:spacing w:after="0"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26E7C3D" w14:textId="77777777" w:rsidR="00703FEA" w:rsidRPr="00C20284" w:rsidRDefault="00703FEA" w:rsidP="00D0309F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</w:t>
            </w:r>
          </w:p>
        </w:tc>
      </w:tr>
    </w:tbl>
    <w:p w14:paraId="2DC29BF8" w14:textId="77777777" w:rsidR="00703FEA" w:rsidRPr="00C20284" w:rsidRDefault="00703FEA" w:rsidP="00703F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25F1C48D" w14:textId="77777777" w:rsidR="00703FEA" w:rsidRPr="00C20284" w:rsidRDefault="00703FEA" w:rsidP="00703F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  <w:lang w:val="en-GB"/>
        </w:rPr>
      </w:pPr>
      <w:r w:rsidRPr="00C20284">
        <w:rPr>
          <w:rFonts w:ascii="Angsana New" w:hAnsi="Angsana New"/>
          <w:bCs/>
          <w:sz w:val="30"/>
          <w:szCs w:val="30"/>
          <w:lang w:val="en-GB"/>
        </w:rPr>
        <w:br w:type="page"/>
      </w:r>
    </w:p>
    <w:p w14:paraId="13622F36" w14:textId="3375A778" w:rsidR="00D63C40" w:rsidRPr="00C20284" w:rsidRDefault="009F574D" w:rsidP="00367ADF">
      <w:pPr>
        <w:pStyle w:val="Heading1"/>
        <w:shd w:val="clear" w:color="auto" w:fill="auto"/>
        <w:tabs>
          <w:tab w:val="clear" w:pos="283"/>
          <w:tab w:val="num" w:pos="540"/>
        </w:tabs>
        <w:ind w:left="540" w:hanging="540"/>
        <w:rPr>
          <w:rFonts w:ascii="Angsana New" w:hAnsi="Angsana New" w:cs="Angsana New"/>
          <w:szCs w:val="30"/>
        </w:rPr>
      </w:pPr>
      <w:r w:rsidRPr="00C20284">
        <w:rPr>
          <w:rFonts w:ascii="Angsana New" w:hAnsi="Angsana New" w:cs="Angsana New"/>
          <w:szCs w:val="30"/>
          <w:cs/>
        </w:rPr>
        <w:lastRenderedPageBreak/>
        <w:t>ห</w:t>
      </w:r>
      <w:r w:rsidR="00715D6A" w:rsidRPr="00C20284">
        <w:rPr>
          <w:rFonts w:ascii="Angsana New" w:hAnsi="Angsana New" w:cs="Angsana New"/>
          <w:szCs w:val="30"/>
          <w:cs/>
        </w:rPr>
        <w:t>นี้สินที่มีภาระดอกเบี้</w:t>
      </w:r>
      <w:r w:rsidR="00FC0EF8" w:rsidRPr="00C20284">
        <w:rPr>
          <w:rFonts w:ascii="Angsana New" w:hAnsi="Angsana New" w:cs="Angsana New"/>
          <w:szCs w:val="30"/>
          <w:cs/>
        </w:rPr>
        <w:t>ย</w:t>
      </w:r>
    </w:p>
    <w:p w14:paraId="2B9F31EE" w14:textId="77777777" w:rsidR="00F41383" w:rsidRPr="00367ADF" w:rsidRDefault="00F41383">
      <w:pPr>
        <w:rPr>
          <w:b/>
          <w:sz w:val="32"/>
          <w:szCs w:val="32"/>
          <w:rtl/>
          <w:cs/>
        </w:rPr>
      </w:pPr>
    </w:p>
    <w:tbl>
      <w:tblPr>
        <w:tblW w:w="938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18"/>
        <w:gridCol w:w="819"/>
        <w:gridCol w:w="1026"/>
        <w:gridCol w:w="270"/>
        <w:gridCol w:w="1017"/>
        <w:gridCol w:w="270"/>
        <w:gridCol w:w="1053"/>
        <w:gridCol w:w="288"/>
        <w:gridCol w:w="1026"/>
      </w:tblGrid>
      <w:tr w:rsidR="00344E62" w:rsidRPr="00C20284" w14:paraId="2A145956" w14:textId="77777777" w:rsidTr="00367ADF">
        <w:trPr>
          <w:trHeight w:hRule="exact" w:val="389"/>
          <w:tblHeader/>
        </w:trPr>
        <w:tc>
          <w:tcPr>
            <w:tcW w:w="3618" w:type="dxa"/>
            <w:shd w:val="clear" w:color="auto" w:fill="auto"/>
          </w:tcPr>
          <w:p w14:paraId="4FEB74F9" w14:textId="77777777" w:rsidR="00344E62" w:rsidRPr="00C20284" w:rsidRDefault="00344E62" w:rsidP="001B1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firstLine="706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9" w:type="dxa"/>
          </w:tcPr>
          <w:p w14:paraId="16F3568A" w14:textId="77777777" w:rsidR="00344E62" w:rsidRPr="00C20284" w:rsidRDefault="00344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313" w:type="dxa"/>
            <w:gridSpan w:val="3"/>
            <w:shd w:val="clear" w:color="auto" w:fill="auto"/>
          </w:tcPr>
          <w:p w14:paraId="104BBD0F" w14:textId="77777777" w:rsidR="00344E62" w:rsidRPr="00C20284" w:rsidRDefault="0034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4A0A285" w14:textId="77777777" w:rsidR="00344E62" w:rsidRPr="00C20284" w:rsidRDefault="0034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67" w:type="dxa"/>
            <w:gridSpan w:val="3"/>
            <w:shd w:val="clear" w:color="auto" w:fill="auto"/>
          </w:tcPr>
          <w:p w14:paraId="61879963" w14:textId="77777777" w:rsidR="00344E62" w:rsidRPr="00C20284" w:rsidRDefault="0034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344E62" w:rsidRPr="00C20284" w14:paraId="62F0CAAF" w14:textId="77777777" w:rsidTr="00367ADF">
        <w:trPr>
          <w:trHeight w:hRule="exact" w:val="389"/>
          <w:tblHeader/>
        </w:trPr>
        <w:tc>
          <w:tcPr>
            <w:tcW w:w="3618" w:type="dxa"/>
            <w:shd w:val="clear" w:color="auto" w:fill="auto"/>
          </w:tcPr>
          <w:p w14:paraId="69B40112" w14:textId="77777777" w:rsidR="00344E62" w:rsidRPr="00C20284" w:rsidRDefault="00344E62" w:rsidP="001B1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firstLine="706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9" w:type="dxa"/>
          </w:tcPr>
          <w:p w14:paraId="3999FEA9" w14:textId="77777777" w:rsidR="00344E62" w:rsidRPr="00C20284" w:rsidRDefault="00344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1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3CB5B2E" w14:textId="77777777" w:rsidR="00344E62" w:rsidRPr="00C20284" w:rsidRDefault="0034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0B75DFFC" w14:textId="77777777" w:rsidR="00344E62" w:rsidRPr="00C20284" w:rsidRDefault="0034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6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41E8C15" w14:textId="77777777" w:rsidR="00344E62" w:rsidRPr="00C20284" w:rsidRDefault="0034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4333" w:rsidRPr="00C20284" w14:paraId="45E0D833" w14:textId="77777777" w:rsidTr="00367ADF">
        <w:trPr>
          <w:trHeight w:hRule="exact" w:val="389"/>
          <w:tblHeader/>
        </w:trPr>
        <w:tc>
          <w:tcPr>
            <w:tcW w:w="3618" w:type="dxa"/>
            <w:shd w:val="clear" w:color="auto" w:fill="auto"/>
          </w:tcPr>
          <w:p w14:paraId="4A9C793C" w14:textId="77777777" w:rsidR="00D04333" w:rsidRPr="00C20284" w:rsidRDefault="00D04333" w:rsidP="001B1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819" w:type="dxa"/>
          </w:tcPr>
          <w:p w14:paraId="6FE3CE95" w14:textId="77777777" w:rsidR="00D04333" w:rsidRPr="00C20284" w:rsidRDefault="00987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14:paraId="11791787" w14:textId="33CEDBC6" w:rsidR="00D04333" w:rsidRPr="00C20284" w:rsidRDefault="009711B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256</w:t>
            </w:r>
            <w:r w:rsidR="003C661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D885102" w14:textId="77777777" w:rsidR="00D04333" w:rsidRPr="00C20284" w:rsidRDefault="00D0433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</w:tcPr>
          <w:p w14:paraId="2198B80F" w14:textId="1185317C" w:rsidR="00D04333" w:rsidRPr="00C20284" w:rsidRDefault="009711B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AD9D483" w14:textId="77777777" w:rsidR="00D04333" w:rsidRPr="00C20284" w:rsidRDefault="00D0433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</w:tcPr>
          <w:p w14:paraId="11BAA738" w14:textId="429AA892" w:rsidR="00D04333" w:rsidRPr="00C20284" w:rsidRDefault="009711B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256</w:t>
            </w:r>
            <w:r w:rsidR="003C661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8" w:type="dxa"/>
            <w:tcBorders>
              <w:top w:val="single" w:sz="4" w:space="0" w:color="auto"/>
            </w:tcBorders>
          </w:tcPr>
          <w:p w14:paraId="40ADCC1C" w14:textId="77777777" w:rsidR="00D04333" w:rsidRPr="00C20284" w:rsidRDefault="00D0433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14:paraId="667C33EC" w14:textId="724AE779" w:rsidR="00D04333" w:rsidRPr="00C20284" w:rsidRDefault="009711B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D04333" w:rsidRPr="00C20284" w14:paraId="5B9898AF" w14:textId="77777777" w:rsidTr="00367ADF">
        <w:trPr>
          <w:trHeight w:hRule="exact" w:val="389"/>
        </w:trPr>
        <w:tc>
          <w:tcPr>
            <w:tcW w:w="3618" w:type="dxa"/>
            <w:shd w:val="clear" w:color="auto" w:fill="auto"/>
          </w:tcPr>
          <w:p w14:paraId="5DD2F2D8" w14:textId="77777777" w:rsidR="00D04333" w:rsidRPr="00C20284" w:rsidRDefault="00D04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819" w:type="dxa"/>
          </w:tcPr>
          <w:p w14:paraId="00BB2BE7" w14:textId="77777777" w:rsidR="00D04333" w:rsidRPr="00C20284" w:rsidRDefault="00D04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278FF1D2" w14:textId="77777777" w:rsidR="00D04333" w:rsidRPr="00C20284" w:rsidRDefault="00D04333">
            <w:pPr>
              <w:pStyle w:val="block"/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83CC1E8" w14:textId="77777777" w:rsidR="00D04333" w:rsidRPr="00C20284" w:rsidRDefault="00D04333" w:rsidP="001B1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</w:tcPr>
          <w:p w14:paraId="2DE7C49A" w14:textId="77777777" w:rsidR="00D04333" w:rsidRPr="00C20284" w:rsidRDefault="00D04333">
            <w:pPr>
              <w:pStyle w:val="block"/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F6E058A" w14:textId="77777777" w:rsidR="00D04333" w:rsidRPr="00C20284" w:rsidRDefault="00D04333" w:rsidP="001B1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2AD73E73" w14:textId="77777777" w:rsidR="00D04333" w:rsidRPr="00C20284" w:rsidRDefault="00D04333">
            <w:pPr>
              <w:pStyle w:val="block"/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</w:tcPr>
          <w:p w14:paraId="1E8387EA" w14:textId="77777777" w:rsidR="00D04333" w:rsidRPr="00C20284" w:rsidRDefault="00D04333" w:rsidP="001B1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3701D015" w14:textId="77777777" w:rsidR="00D04333" w:rsidRPr="00C20284" w:rsidRDefault="00D04333">
            <w:pPr>
              <w:pStyle w:val="block"/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17A1" w:rsidRPr="00C20284" w14:paraId="0B568E8E" w14:textId="77777777" w:rsidTr="00367ADF">
        <w:trPr>
          <w:trHeight w:hRule="exact" w:val="389"/>
        </w:trPr>
        <w:tc>
          <w:tcPr>
            <w:tcW w:w="3618" w:type="dxa"/>
            <w:shd w:val="clear" w:color="auto" w:fill="auto"/>
          </w:tcPr>
          <w:p w14:paraId="0826505D" w14:textId="3849E89F" w:rsidR="00D517A1" w:rsidRPr="00C20284" w:rsidRDefault="00D51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  <w:r w:rsidR="009C55BC">
              <w:rPr>
                <w:rFonts w:ascii="Angsana New" w:hAnsi="Angsana New" w:hint="cs"/>
                <w:sz w:val="30"/>
                <w:szCs w:val="30"/>
                <w:cs/>
              </w:rPr>
              <w:t>และเงินกู้ยืมระยะสั้น</w:t>
            </w:r>
          </w:p>
        </w:tc>
        <w:tc>
          <w:tcPr>
            <w:tcW w:w="819" w:type="dxa"/>
          </w:tcPr>
          <w:p w14:paraId="40E5AAA5" w14:textId="77777777" w:rsidR="00D517A1" w:rsidRPr="00C20284" w:rsidRDefault="00D51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45D051E2" w14:textId="35274DC1" w:rsidR="00D517A1" w:rsidRPr="00C20284" w:rsidRDefault="00D517A1">
            <w:pPr>
              <w:pStyle w:val="block"/>
              <w:tabs>
                <w:tab w:val="decimal" w:pos="74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3E2320D" w14:textId="77777777" w:rsidR="00D517A1" w:rsidRPr="00C20284" w:rsidRDefault="00D51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</w:tcPr>
          <w:p w14:paraId="77A70C96" w14:textId="406519CC" w:rsidR="00D517A1" w:rsidRPr="00C20284" w:rsidRDefault="00D517A1">
            <w:pPr>
              <w:pStyle w:val="block"/>
              <w:tabs>
                <w:tab w:val="decimal" w:pos="74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E9ADDF6" w14:textId="77777777" w:rsidR="00D517A1" w:rsidRPr="00C20284" w:rsidRDefault="00D51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76420FCA" w14:textId="019B7796" w:rsidR="00D517A1" w:rsidRPr="00C20284" w:rsidRDefault="00D517A1">
            <w:pPr>
              <w:pStyle w:val="block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8" w:type="dxa"/>
            <w:shd w:val="clear" w:color="auto" w:fill="auto"/>
          </w:tcPr>
          <w:p w14:paraId="5F64A806" w14:textId="77777777" w:rsidR="00D517A1" w:rsidRPr="00C20284" w:rsidRDefault="00D51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338EE0E5" w14:textId="44476C1D" w:rsidR="00D517A1" w:rsidRPr="00C20284" w:rsidRDefault="00D517A1">
            <w:pPr>
              <w:pStyle w:val="block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14F7B" w:rsidRPr="00C20284" w14:paraId="29F97EC0" w14:textId="77777777" w:rsidTr="00367ADF">
        <w:trPr>
          <w:trHeight w:hRule="exact" w:val="389"/>
        </w:trPr>
        <w:tc>
          <w:tcPr>
            <w:tcW w:w="3618" w:type="dxa"/>
            <w:shd w:val="clear" w:color="auto" w:fill="auto"/>
          </w:tcPr>
          <w:p w14:paraId="250AEE39" w14:textId="030B7E57" w:rsidR="00B14F7B" w:rsidRPr="00C20284" w:rsidRDefault="00B14F7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819" w:type="dxa"/>
          </w:tcPr>
          <w:p w14:paraId="2F61C677" w14:textId="1786B9E2" w:rsidR="00B14F7B" w:rsidRPr="009C19A4" w:rsidRDefault="00B14F7B" w:rsidP="00B14F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5507A131" w14:textId="35352710" w:rsidR="00B14F7B" w:rsidRPr="00D66C4E" w:rsidRDefault="004D2644" w:rsidP="00367ADF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66C4E">
              <w:rPr>
                <w:rFonts w:ascii="Angsana New" w:hAnsi="Angsana New"/>
                <w:sz w:val="30"/>
                <w:szCs w:val="30"/>
                <w:lang w:val="en-US" w:bidi="th-TH"/>
              </w:rPr>
              <w:t>70,9</w:t>
            </w:r>
            <w:r w:rsidR="009E6020" w:rsidRPr="00D66C4E">
              <w:rPr>
                <w:rFonts w:ascii="Angsana New" w:hAnsi="Angsana New"/>
                <w:sz w:val="30"/>
                <w:szCs w:val="30"/>
                <w:lang w:val="en-US" w:bidi="th-TH"/>
              </w:rPr>
              <w:t>92</w:t>
            </w:r>
          </w:p>
        </w:tc>
        <w:tc>
          <w:tcPr>
            <w:tcW w:w="270" w:type="dxa"/>
            <w:shd w:val="clear" w:color="auto" w:fill="auto"/>
          </w:tcPr>
          <w:p w14:paraId="20BFA61A" w14:textId="77777777" w:rsidR="00B14F7B" w:rsidRPr="00C20284" w:rsidRDefault="00B14F7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</w:tcPr>
          <w:p w14:paraId="7353E9FE" w14:textId="41442286" w:rsidR="00B14F7B" w:rsidRPr="00C20284" w:rsidRDefault="009711B9" w:rsidP="00367ADF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63</w:t>
            </w:r>
            <w:r w:rsidR="00B14F7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3C6613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544981A" w14:textId="77777777" w:rsidR="00B14F7B" w:rsidRPr="00C20284" w:rsidRDefault="00B14F7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638C0DC3" w14:textId="56264F59" w:rsidR="00B14F7B" w:rsidRPr="00C20284" w:rsidRDefault="00476E4A">
            <w:pPr>
              <w:pStyle w:val="block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14:paraId="0EF8D679" w14:textId="77777777" w:rsidR="00B14F7B" w:rsidRPr="00C20284" w:rsidRDefault="00B14F7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7B489142" w14:textId="4EDFBA70" w:rsidR="00B14F7B" w:rsidRPr="00C20284" w:rsidRDefault="009711B9">
            <w:pPr>
              <w:pStyle w:val="block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B14F7B" w:rsidRPr="00C2028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3C6613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00</w:t>
            </w:r>
          </w:p>
        </w:tc>
      </w:tr>
      <w:tr w:rsidR="00B14F7B" w:rsidRPr="00C20284" w14:paraId="20484069" w14:textId="77777777" w:rsidTr="00367ADF">
        <w:trPr>
          <w:trHeight w:hRule="exact" w:val="389"/>
        </w:trPr>
        <w:tc>
          <w:tcPr>
            <w:tcW w:w="3618" w:type="dxa"/>
            <w:shd w:val="clear" w:color="auto" w:fill="auto"/>
          </w:tcPr>
          <w:p w14:paraId="12A79D81" w14:textId="77777777" w:rsidR="00B14F7B" w:rsidRPr="00C20284" w:rsidRDefault="00B14F7B" w:rsidP="00B1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819" w:type="dxa"/>
          </w:tcPr>
          <w:p w14:paraId="43520F04" w14:textId="2695C083" w:rsidR="00B14F7B" w:rsidRPr="009C19A4" w:rsidRDefault="00B14F7B" w:rsidP="00B14F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3E16EC49" w14:textId="4C7449AC" w:rsidR="00B14F7B" w:rsidRPr="00C20284" w:rsidRDefault="004D2644" w:rsidP="00367ADF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17,96</w:t>
            </w:r>
            <w:r w:rsidR="003C6613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0739293" w14:textId="77777777" w:rsidR="00B14F7B" w:rsidRPr="00C20284" w:rsidRDefault="00B14F7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</w:tcPr>
          <w:p w14:paraId="3CCAD404" w14:textId="44EF71E0" w:rsidR="00B14F7B" w:rsidRPr="00C20284" w:rsidRDefault="009711B9" w:rsidP="00367ADF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38</w:t>
            </w:r>
            <w:r w:rsidR="00B14F7B" w:rsidRPr="00C2028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75</w:t>
            </w:r>
            <w:r w:rsidR="003C6613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C346349" w14:textId="77777777" w:rsidR="00B14F7B" w:rsidRPr="00C20284" w:rsidRDefault="00B14F7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10D1CC73" w14:textId="670FBD31" w:rsidR="00B14F7B" w:rsidRPr="00C20284" w:rsidRDefault="00431FA2">
            <w:pPr>
              <w:pStyle w:val="block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</w:t>
            </w:r>
            <w:r w:rsidR="003C6613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88</w:t>
            </w:r>
          </w:p>
        </w:tc>
        <w:tc>
          <w:tcPr>
            <w:tcW w:w="288" w:type="dxa"/>
            <w:shd w:val="clear" w:color="auto" w:fill="auto"/>
          </w:tcPr>
          <w:p w14:paraId="5B9D24F4" w14:textId="77777777" w:rsidR="00B14F7B" w:rsidRPr="00C20284" w:rsidRDefault="00B14F7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369F81ED" w14:textId="524AC556" w:rsidR="00B14F7B" w:rsidRPr="00C20284" w:rsidRDefault="009711B9">
            <w:pPr>
              <w:pStyle w:val="block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18</w:t>
            </w:r>
            <w:r w:rsidR="00B14F7B" w:rsidRPr="00C2028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158</w:t>
            </w:r>
          </w:p>
        </w:tc>
      </w:tr>
      <w:tr w:rsidR="00B14F7B" w:rsidRPr="00C20284" w14:paraId="3F4462A8" w14:textId="77777777" w:rsidTr="00367ADF">
        <w:trPr>
          <w:trHeight w:hRule="exact" w:val="389"/>
        </w:trPr>
        <w:tc>
          <w:tcPr>
            <w:tcW w:w="3618" w:type="dxa"/>
            <w:shd w:val="clear" w:color="auto" w:fill="auto"/>
          </w:tcPr>
          <w:p w14:paraId="555E6867" w14:textId="4E27D979" w:rsidR="00B14F7B" w:rsidRPr="00C20284" w:rsidRDefault="00B14F7B" w:rsidP="00B1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819" w:type="dxa"/>
          </w:tcPr>
          <w:p w14:paraId="21D82903" w14:textId="6A8B4440" w:rsidR="00B14F7B" w:rsidRPr="00C20284" w:rsidRDefault="000531A8" w:rsidP="00B14F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C19A4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7CAA19A6" w14:textId="2A8ABBC9" w:rsidR="00B14F7B" w:rsidRPr="00C20284" w:rsidRDefault="00A12BAC" w:rsidP="00367ADF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A6F309" w14:textId="77777777" w:rsidR="00B14F7B" w:rsidRPr="00C20284" w:rsidRDefault="00B14F7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33C67251" w14:textId="6FAF5938" w:rsidR="00B14F7B" w:rsidRPr="00C20284" w:rsidDel="009722DA" w:rsidRDefault="00B14F7B" w:rsidP="00367ADF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1C634B" w14:textId="77777777" w:rsidR="00B14F7B" w:rsidRPr="00C20284" w:rsidRDefault="00B14F7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5F1A143A" w14:textId="61D9F17E" w:rsidR="00B14F7B" w:rsidRPr="00C20284" w:rsidRDefault="00431FA2">
            <w:pPr>
              <w:pStyle w:val="block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14:paraId="0686E910" w14:textId="77777777" w:rsidR="00B14F7B" w:rsidRPr="00C20284" w:rsidRDefault="00B14F7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00A7C530" w14:textId="5D598E70" w:rsidR="00B14F7B" w:rsidRPr="00C20284" w:rsidDel="009722DA" w:rsidRDefault="009711B9">
            <w:pPr>
              <w:pStyle w:val="block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  <w:r w:rsidR="00B14F7B" w:rsidRPr="00C2028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251</w:t>
            </w:r>
          </w:p>
        </w:tc>
      </w:tr>
      <w:tr w:rsidR="00B14F7B" w:rsidRPr="00C20284" w14:paraId="70BAB7E2" w14:textId="77777777" w:rsidTr="00367ADF">
        <w:trPr>
          <w:trHeight w:hRule="exact" w:val="389"/>
        </w:trPr>
        <w:tc>
          <w:tcPr>
            <w:tcW w:w="3618" w:type="dxa"/>
            <w:shd w:val="clear" w:color="auto" w:fill="auto"/>
          </w:tcPr>
          <w:p w14:paraId="09A61C7D" w14:textId="19390E99" w:rsidR="00B14F7B" w:rsidRPr="00C20284" w:rsidRDefault="00B14F7B" w:rsidP="00B1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9" w:type="dxa"/>
          </w:tcPr>
          <w:p w14:paraId="449F8B13" w14:textId="7BC63A11" w:rsidR="00B14F7B" w:rsidRPr="00C20284" w:rsidRDefault="000531A8" w:rsidP="00B14F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9C19A4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026" w:type="dxa"/>
            <w:shd w:val="clear" w:color="auto" w:fill="auto"/>
          </w:tcPr>
          <w:p w14:paraId="37A7436D" w14:textId="0A054E5F" w:rsidR="00B14F7B" w:rsidRPr="00C20284" w:rsidRDefault="00A86B64" w:rsidP="00367ADF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</w:t>
            </w:r>
            <w:r w:rsidR="003C6613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2671A5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26D2792D" w14:textId="77777777" w:rsidR="00B14F7B" w:rsidRPr="00C20284" w:rsidRDefault="00B14F7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</w:tcPr>
          <w:p w14:paraId="737F7F3F" w14:textId="772610D2" w:rsidR="00B14F7B" w:rsidRPr="00C20284" w:rsidRDefault="003C6613" w:rsidP="00367ADF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9711B9"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23</w:t>
            </w:r>
          </w:p>
        </w:tc>
        <w:tc>
          <w:tcPr>
            <w:tcW w:w="270" w:type="dxa"/>
            <w:shd w:val="clear" w:color="auto" w:fill="auto"/>
          </w:tcPr>
          <w:p w14:paraId="7D419429" w14:textId="77777777" w:rsidR="00B14F7B" w:rsidRPr="00C20284" w:rsidRDefault="00B14F7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57DDE7E6" w14:textId="01124FCF" w:rsidR="00B14F7B" w:rsidRPr="00C20284" w:rsidRDefault="00431FA2">
            <w:pPr>
              <w:pStyle w:val="block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14:paraId="771637E5" w14:textId="77777777" w:rsidR="00B14F7B" w:rsidRPr="00C20284" w:rsidRDefault="00B14F7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2A6B4820" w14:textId="1A6AB2E2" w:rsidR="00B14F7B" w:rsidRPr="00C20284" w:rsidRDefault="00B14F7B">
            <w:pPr>
              <w:pStyle w:val="block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14F7B" w:rsidRPr="00C20284" w14:paraId="13F7CAB5" w14:textId="77777777" w:rsidTr="00367ADF">
        <w:trPr>
          <w:trHeight w:hRule="exact" w:val="389"/>
        </w:trPr>
        <w:tc>
          <w:tcPr>
            <w:tcW w:w="3618" w:type="dxa"/>
            <w:shd w:val="clear" w:color="auto" w:fill="auto"/>
          </w:tcPr>
          <w:p w14:paraId="58615A99" w14:textId="77777777" w:rsidR="00B14F7B" w:rsidRPr="00C20284" w:rsidRDefault="00B14F7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9" w:type="dxa"/>
          </w:tcPr>
          <w:p w14:paraId="29DD81D1" w14:textId="77777777" w:rsidR="00B14F7B" w:rsidRPr="00C20284" w:rsidRDefault="00B14F7B" w:rsidP="00B14F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C9E76C" w14:textId="0A377EA9" w:rsidR="00B14F7B" w:rsidRPr="00C20284" w:rsidRDefault="00426F96" w:rsidP="00367ADF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90,</w:t>
            </w:r>
            <w:r w:rsidR="003C661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9E602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29BFF26D" w14:textId="77777777" w:rsidR="00B14F7B" w:rsidRPr="00C20284" w:rsidRDefault="00B14F7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C4116B" w14:textId="282385D0" w:rsidR="00B14F7B" w:rsidRPr="00C20284" w:rsidRDefault="009711B9" w:rsidP="00367ADF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103</w:t>
            </w:r>
            <w:r w:rsidR="00A0281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023</w:t>
            </w:r>
          </w:p>
        </w:tc>
        <w:tc>
          <w:tcPr>
            <w:tcW w:w="270" w:type="dxa"/>
            <w:shd w:val="clear" w:color="auto" w:fill="auto"/>
          </w:tcPr>
          <w:p w14:paraId="53DD1D32" w14:textId="77777777" w:rsidR="00B14F7B" w:rsidRPr="00C20284" w:rsidRDefault="00B14F7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B5F382" w14:textId="245D053B" w:rsidR="00B14F7B" w:rsidRPr="00C20284" w:rsidRDefault="00431FA2">
            <w:pPr>
              <w:pStyle w:val="block"/>
              <w:tabs>
                <w:tab w:val="decimal" w:pos="783"/>
              </w:tabs>
              <w:spacing w:after="0" w:line="240" w:lineRule="auto"/>
              <w:ind w:left="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</w:t>
            </w:r>
            <w:r w:rsidR="003C661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88</w:t>
            </w:r>
          </w:p>
        </w:tc>
        <w:tc>
          <w:tcPr>
            <w:tcW w:w="288" w:type="dxa"/>
            <w:shd w:val="clear" w:color="auto" w:fill="auto"/>
          </w:tcPr>
          <w:p w14:paraId="334BB518" w14:textId="77777777" w:rsidR="00B14F7B" w:rsidRPr="00C20284" w:rsidRDefault="00B14F7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6F1EA6" w14:textId="7AB301AC" w:rsidR="00B14F7B" w:rsidRPr="00C20284" w:rsidRDefault="009711B9">
            <w:pPr>
              <w:pStyle w:val="block"/>
              <w:tabs>
                <w:tab w:val="decimal" w:pos="783"/>
              </w:tabs>
              <w:spacing w:after="0" w:line="240" w:lineRule="auto"/>
              <w:ind w:left="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</w:t>
            </w:r>
            <w:r w:rsidR="003F580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809</w:t>
            </w:r>
          </w:p>
        </w:tc>
      </w:tr>
      <w:tr w:rsidR="00B14F7B" w:rsidRPr="00C20284" w14:paraId="40F8610D" w14:textId="77777777" w:rsidTr="00367ADF">
        <w:trPr>
          <w:trHeight w:hRule="exact" w:val="172"/>
        </w:trPr>
        <w:tc>
          <w:tcPr>
            <w:tcW w:w="3618" w:type="dxa"/>
            <w:shd w:val="clear" w:color="auto" w:fill="auto"/>
          </w:tcPr>
          <w:p w14:paraId="242833BC" w14:textId="77777777" w:rsidR="00B14F7B" w:rsidRPr="00C20284" w:rsidRDefault="00B14F7B" w:rsidP="00B1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9" w:type="dxa"/>
          </w:tcPr>
          <w:p w14:paraId="35556CB1" w14:textId="77777777" w:rsidR="00B14F7B" w:rsidRPr="00C20284" w:rsidRDefault="00B14F7B" w:rsidP="00B14F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37A163" w14:textId="77777777" w:rsidR="00B14F7B" w:rsidRPr="00367ADF" w:rsidRDefault="00B14F7B" w:rsidP="00367ADF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63719B2" w14:textId="77777777" w:rsidR="00B14F7B" w:rsidRPr="00C20284" w:rsidRDefault="00B14F7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E1AD7D" w14:textId="77777777" w:rsidR="00B14F7B" w:rsidRPr="00C20284" w:rsidRDefault="00B14F7B" w:rsidP="00367ADF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EC9567F" w14:textId="77777777" w:rsidR="00B14F7B" w:rsidRPr="00C20284" w:rsidRDefault="00B14F7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0827EA" w14:textId="77777777" w:rsidR="00B14F7B" w:rsidRPr="00C20284" w:rsidRDefault="00B14F7B">
            <w:pPr>
              <w:pStyle w:val="block"/>
              <w:tabs>
                <w:tab w:val="decimal" w:pos="783"/>
              </w:tabs>
              <w:spacing w:after="0" w:line="240" w:lineRule="auto"/>
              <w:ind w:left="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</w:tcPr>
          <w:p w14:paraId="6CF03DC8" w14:textId="77777777" w:rsidR="00B14F7B" w:rsidRPr="00C20284" w:rsidRDefault="00B14F7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7F1292" w14:textId="77777777" w:rsidR="00B14F7B" w:rsidRPr="00C20284" w:rsidRDefault="00B14F7B">
            <w:pPr>
              <w:pStyle w:val="block"/>
              <w:tabs>
                <w:tab w:val="decimal" w:pos="783"/>
              </w:tabs>
              <w:spacing w:after="0" w:line="240" w:lineRule="auto"/>
              <w:ind w:left="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14F7B" w:rsidRPr="00C20284" w14:paraId="091D872C" w14:textId="77777777" w:rsidTr="00367ADF">
        <w:trPr>
          <w:trHeight w:hRule="exact" w:val="389"/>
        </w:trPr>
        <w:tc>
          <w:tcPr>
            <w:tcW w:w="3618" w:type="dxa"/>
            <w:shd w:val="clear" w:color="auto" w:fill="auto"/>
          </w:tcPr>
          <w:p w14:paraId="13B00CC9" w14:textId="77777777" w:rsidR="00B14F7B" w:rsidRPr="00C20284" w:rsidRDefault="00B14F7B" w:rsidP="00B1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ส่วนของหนี้สินระยะยาวที่ถึงกำหนด</w:t>
            </w:r>
          </w:p>
        </w:tc>
        <w:tc>
          <w:tcPr>
            <w:tcW w:w="819" w:type="dxa"/>
          </w:tcPr>
          <w:p w14:paraId="63E7456C" w14:textId="77777777" w:rsidR="00B14F7B" w:rsidRPr="00C20284" w:rsidRDefault="00B14F7B" w:rsidP="00B14F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3A5F283C" w14:textId="77777777" w:rsidR="00B14F7B" w:rsidRPr="00367ADF" w:rsidRDefault="00B14F7B" w:rsidP="00367ADF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F976421" w14:textId="77777777" w:rsidR="00B14F7B" w:rsidRPr="00C20284" w:rsidRDefault="00B14F7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1DE93A21" w14:textId="77777777" w:rsidR="00B14F7B" w:rsidRPr="00C20284" w:rsidRDefault="00B14F7B" w:rsidP="00367ADF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767CC72" w14:textId="77777777" w:rsidR="00B14F7B" w:rsidRPr="00C20284" w:rsidRDefault="00B14F7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041AFDB2" w14:textId="77777777" w:rsidR="00B14F7B" w:rsidRPr="00C20284" w:rsidRDefault="00B14F7B">
            <w:pPr>
              <w:pStyle w:val="block"/>
              <w:tabs>
                <w:tab w:val="decimal" w:pos="783"/>
              </w:tabs>
              <w:spacing w:after="0" w:line="240" w:lineRule="auto"/>
              <w:ind w:left="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</w:tcPr>
          <w:p w14:paraId="1A8345B2" w14:textId="77777777" w:rsidR="00B14F7B" w:rsidRPr="00C20284" w:rsidRDefault="00B14F7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391581B3" w14:textId="77777777" w:rsidR="00B14F7B" w:rsidRPr="00C20284" w:rsidRDefault="00B14F7B">
            <w:pPr>
              <w:pStyle w:val="block"/>
              <w:tabs>
                <w:tab w:val="decimal" w:pos="783"/>
              </w:tabs>
              <w:spacing w:after="0" w:line="240" w:lineRule="auto"/>
              <w:ind w:left="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14F7B" w:rsidRPr="00C20284" w14:paraId="06771194" w14:textId="77777777" w:rsidTr="00367ADF">
        <w:trPr>
          <w:trHeight w:hRule="exact" w:val="389"/>
        </w:trPr>
        <w:tc>
          <w:tcPr>
            <w:tcW w:w="3618" w:type="dxa"/>
            <w:shd w:val="clear" w:color="auto" w:fill="auto"/>
          </w:tcPr>
          <w:p w14:paraId="4CD75FFA" w14:textId="045E0960" w:rsidR="00B14F7B" w:rsidRPr="009C19A4" w:rsidRDefault="00B14F7B" w:rsidP="001D0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19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ชำระภายในหนึ่งปี</w:t>
            </w:r>
          </w:p>
        </w:tc>
        <w:tc>
          <w:tcPr>
            <w:tcW w:w="819" w:type="dxa"/>
          </w:tcPr>
          <w:p w14:paraId="7D89CE1C" w14:textId="77777777" w:rsidR="00B14F7B" w:rsidRPr="00C20284" w:rsidRDefault="00B14F7B" w:rsidP="00B14F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2AB515A3" w14:textId="77777777" w:rsidR="00B14F7B" w:rsidRPr="00367ADF" w:rsidRDefault="00B14F7B" w:rsidP="00367ADF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00BE5A9" w14:textId="77777777" w:rsidR="00B14F7B" w:rsidRPr="00C20284" w:rsidRDefault="00B14F7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637636E5" w14:textId="77777777" w:rsidR="00B14F7B" w:rsidRPr="00C20284" w:rsidRDefault="00B14F7B" w:rsidP="00367ADF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924D95E" w14:textId="77777777" w:rsidR="00B14F7B" w:rsidRPr="00C20284" w:rsidRDefault="00B14F7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25B3BB06" w14:textId="77777777" w:rsidR="00B14F7B" w:rsidRPr="00C20284" w:rsidRDefault="00B14F7B">
            <w:pPr>
              <w:pStyle w:val="block"/>
              <w:tabs>
                <w:tab w:val="decimal" w:pos="783"/>
              </w:tabs>
              <w:spacing w:after="0" w:line="240" w:lineRule="auto"/>
              <w:ind w:left="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</w:tcPr>
          <w:p w14:paraId="7B1AA0C7" w14:textId="77777777" w:rsidR="00B14F7B" w:rsidRPr="00C20284" w:rsidRDefault="00B14F7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4796FD0F" w14:textId="77777777" w:rsidR="00B14F7B" w:rsidRPr="00C20284" w:rsidRDefault="00B14F7B">
            <w:pPr>
              <w:pStyle w:val="block"/>
              <w:tabs>
                <w:tab w:val="decimal" w:pos="783"/>
              </w:tabs>
              <w:spacing w:after="0" w:line="240" w:lineRule="auto"/>
              <w:ind w:left="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14F7B" w:rsidRPr="00C20284" w14:paraId="488180B7" w14:textId="77777777" w:rsidTr="00367ADF">
        <w:trPr>
          <w:trHeight w:hRule="exact" w:val="389"/>
        </w:trPr>
        <w:tc>
          <w:tcPr>
            <w:tcW w:w="3618" w:type="dxa"/>
            <w:shd w:val="clear" w:color="auto" w:fill="auto"/>
          </w:tcPr>
          <w:p w14:paraId="20EA082D" w14:textId="77777777" w:rsidR="00B14F7B" w:rsidRPr="00C20284" w:rsidRDefault="00B14F7B" w:rsidP="00B1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19" w:type="dxa"/>
          </w:tcPr>
          <w:p w14:paraId="4D485CAC" w14:textId="77777777" w:rsidR="00B14F7B" w:rsidRPr="00C20284" w:rsidRDefault="00B14F7B" w:rsidP="00B14F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6C180068" w14:textId="5DBA2050" w:rsidR="00B14F7B" w:rsidRPr="00C20284" w:rsidRDefault="00284A6B" w:rsidP="00367ADF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66C4E">
              <w:rPr>
                <w:rFonts w:ascii="Angsana New" w:hAnsi="Angsana New"/>
                <w:sz w:val="30"/>
                <w:szCs w:val="30"/>
                <w:lang w:bidi="th-TH"/>
              </w:rPr>
              <w:t>27,</w:t>
            </w:r>
            <w:r w:rsidR="003C6613" w:rsidRPr="00D66C4E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  <w:r w:rsidR="009E6020" w:rsidRPr="00D66C4E">
              <w:rPr>
                <w:rFonts w:ascii="Angsana New" w:hAnsi="Angsana New"/>
                <w:sz w:val="30"/>
                <w:szCs w:val="30"/>
                <w:lang w:bidi="th-TH"/>
              </w:rPr>
              <w:t>65</w:t>
            </w:r>
          </w:p>
        </w:tc>
        <w:tc>
          <w:tcPr>
            <w:tcW w:w="270" w:type="dxa"/>
            <w:shd w:val="clear" w:color="auto" w:fill="auto"/>
          </w:tcPr>
          <w:p w14:paraId="6FD49262" w14:textId="77777777" w:rsidR="00B14F7B" w:rsidRPr="00C20284" w:rsidRDefault="00B14F7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4900BC80" w14:textId="1F084064" w:rsidR="00B14F7B" w:rsidRPr="00C20284" w:rsidRDefault="009711B9" w:rsidP="00367ADF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  <w:r w:rsidR="00B14F7B" w:rsidRPr="00C20284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692</w:t>
            </w:r>
          </w:p>
        </w:tc>
        <w:tc>
          <w:tcPr>
            <w:tcW w:w="270" w:type="dxa"/>
            <w:shd w:val="clear" w:color="auto" w:fill="auto"/>
          </w:tcPr>
          <w:p w14:paraId="3C4C60ED" w14:textId="77777777" w:rsidR="00B14F7B" w:rsidRPr="00C20284" w:rsidRDefault="00B14F7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592F498D" w14:textId="3B603714" w:rsidR="00B14F7B" w:rsidRPr="00C20284" w:rsidRDefault="00D40DD2" w:rsidP="00367ADF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683</w:t>
            </w:r>
          </w:p>
        </w:tc>
        <w:tc>
          <w:tcPr>
            <w:tcW w:w="288" w:type="dxa"/>
            <w:shd w:val="clear" w:color="auto" w:fill="auto"/>
          </w:tcPr>
          <w:p w14:paraId="06257DD1" w14:textId="77777777" w:rsidR="00B14F7B" w:rsidRPr="00C20284" w:rsidRDefault="00B14F7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67587B5D" w14:textId="09B37EC1" w:rsidR="00B14F7B" w:rsidRPr="00C20284" w:rsidRDefault="00B14F7B" w:rsidP="00367ADF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14F7B" w:rsidRPr="00C20284" w14:paraId="07E73121" w14:textId="77777777" w:rsidTr="00367ADF">
        <w:trPr>
          <w:trHeight w:hRule="exact" w:val="389"/>
        </w:trPr>
        <w:tc>
          <w:tcPr>
            <w:tcW w:w="3618" w:type="dxa"/>
            <w:shd w:val="clear" w:color="auto" w:fill="auto"/>
          </w:tcPr>
          <w:p w14:paraId="2B33D5D5" w14:textId="77777777" w:rsidR="00B14F7B" w:rsidRPr="00C20284" w:rsidRDefault="00B14F7B" w:rsidP="00B1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819" w:type="dxa"/>
          </w:tcPr>
          <w:p w14:paraId="7E9F0EB0" w14:textId="77777777" w:rsidR="00B14F7B" w:rsidRPr="00C20284" w:rsidRDefault="00B14F7B" w:rsidP="00B14F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37036CA0" w14:textId="6AFEE43B" w:rsidR="00B14F7B" w:rsidRPr="00C20284" w:rsidRDefault="00284A6B" w:rsidP="00367ADF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474DD1">
              <w:rPr>
                <w:rFonts w:ascii="Angsana New" w:hAnsi="Angsana New"/>
                <w:bCs/>
                <w:sz w:val="30"/>
                <w:szCs w:val="30"/>
                <w:lang w:val="en-US"/>
              </w:rPr>
              <w:t>11</w:t>
            </w:r>
            <w:r>
              <w:rPr>
                <w:rFonts w:ascii="Angsana New" w:hAnsi="Angsana New"/>
                <w:bCs/>
                <w:sz w:val="30"/>
                <w:szCs w:val="30"/>
              </w:rPr>
              <w:t>,600</w:t>
            </w:r>
          </w:p>
        </w:tc>
        <w:tc>
          <w:tcPr>
            <w:tcW w:w="270" w:type="dxa"/>
            <w:shd w:val="clear" w:color="auto" w:fill="auto"/>
          </w:tcPr>
          <w:p w14:paraId="196B052D" w14:textId="77777777" w:rsidR="00B14F7B" w:rsidRPr="00C20284" w:rsidRDefault="00B14F7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39B25B07" w14:textId="598066AD" w:rsidR="00B14F7B" w:rsidRPr="00C20284" w:rsidRDefault="009711B9" w:rsidP="00367ADF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Cs/>
                <w:sz w:val="30"/>
                <w:szCs w:val="30"/>
                <w:lang w:val="en-US"/>
              </w:rPr>
              <w:t>20</w:t>
            </w:r>
            <w:r w:rsidR="00B14F7B" w:rsidRPr="00C20284">
              <w:rPr>
                <w:rFonts w:ascii="Angsana New" w:hAnsi="Angsana New"/>
                <w:bCs/>
                <w:sz w:val="30"/>
                <w:szCs w:val="30"/>
                <w:lang w:val="en-US"/>
              </w:rPr>
              <w:t>,</w:t>
            </w:r>
            <w:r w:rsidR="003C6613">
              <w:rPr>
                <w:rFonts w:ascii="Angsana New" w:hAnsi="Angsana New"/>
                <w:bCs/>
                <w:sz w:val="30"/>
                <w:szCs w:val="30"/>
                <w:lang w:val="en-US"/>
              </w:rPr>
              <w:t>4</w:t>
            </w:r>
            <w:r w:rsidRPr="009711B9">
              <w:rPr>
                <w:rFonts w:ascii="Angsana New" w:hAnsi="Angsana New"/>
                <w:bCs/>
                <w:sz w:val="30"/>
                <w:szCs w:val="30"/>
                <w:lang w:val="en-US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0A5AE08E" w14:textId="77777777" w:rsidR="00B14F7B" w:rsidRPr="00C20284" w:rsidRDefault="00B14F7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5B65663A" w14:textId="617F88A3" w:rsidR="00B14F7B" w:rsidRPr="00C20284" w:rsidRDefault="00A75CF4" w:rsidP="00367ADF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474DD1">
              <w:rPr>
                <w:rFonts w:ascii="Angsana New" w:hAnsi="Angsana New"/>
                <w:bCs/>
                <w:sz w:val="30"/>
                <w:szCs w:val="30"/>
                <w:lang w:val="en-US"/>
              </w:rPr>
              <w:t>11</w:t>
            </w:r>
            <w:r>
              <w:rPr>
                <w:rFonts w:ascii="Angsana New" w:hAnsi="Angsana New"/>
                <w:bCs/>
                <w:sz w:val="30"/>
                <w:szCs w:val="30"/>
              </w:rPr>
              <w:t>,600</w:t>
            </w:r>
          </w:p>
        </w:tc>
        <w:tc>
          <w:tcPr>
            <w:tcW w:w="288" w:type="dxa"/>
            <w:shd w:val="clear" w:color="auto" w:fill="auto"/>
          </w:tcPr>
          <w:p w14:paraId="5C0F9337" w14:textId="77777777" w:rsidR="00B14F7B" w:rsidRPr="00C20284" w:rsidRDefault="00B14F7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5C8F7E25" w14:textId="44997C33" w:rsidR="00B14F7B" w:rsidRPr="00C20284" w:rsidRDefault="009711B9" w:rsidP="00367ADF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Cs/>
                <w:sz w:val="30"/>
                <w:szCs w:val="30"/>
                <w:lang w:val="en-US"/>
              </w:rPr>
              <w:t>8</w:t>
            </w:r>
            <w:r w:rsidR="00B14F7B" w:rsidRPr="00C2028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bCs/>
                <w:sz w:val="30"/>
                <w:szCs w:val="30"/>
                <w:lang w:val="en-US"/>
              </w:rPr>
              <w:t>500</w:t>
            </w:r>
          </w:p>
        </w:tc>
      </w:tr>
      <w:tr w:rsidR="00B14F7B" w:rsidRPr="00C20284" w14:paraId="5E196CF0" w14:textId="77777777" w:rsidTr="00367ADF">
        <w:trPr>
          <w:trHeight w:hRule="exact" w:val="389"/>
        </w:trPr>
        <w:tc>
          <w:tcPr>
            <w:tcW w:w="3618" w:type="dxa"/>
            <w:shd w:val="clear" w:color="auto" w:fill="auto"/>
          </w:tcPr>
          <w:p w14:paraId="66215AA8" w14:textId="39ED88EB" w:rsidR="00B14F7B" w:rsidRPr="00C20284" w:rsidRDefault="00B14F7B" w:rsidP="00B1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หุ้นกู้อนุพันธ์</w:t>
            </w:r>
          </w:p>
        </w:tc>
        <w:tc>
          <w:tcPr>
            <w:tcW w:w="819" w:type="dxa"/>
          </w:tcPr>
          <w:p w14:paraId="289FD336" w14:textId="77777777" w:rsidR="00B14F7B" w:rsidRPr="00C20284" w:rsidRDefault="00B14F7B" w:rsidP="00B14F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16767744" w14:textId="4BFCEFEC" w:rsidR="00B14F7B" w:rsidRPr="00C20284" w:rsidRDefault="007D1B40" w:rsidP="00367ADF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CA2B77" w14:textId="77777777" w:rsidR="00B14F7B" w:rsidRPr="00C20284" w:rsidRDefault="00B14F7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3BF2642D" w14:textId="1A1A1299" w:rsidR="00B14F7B" w:rsidRPr="00C20284" w:rsidRDefault="009711B9" w:rsidP="00367ADF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 w:rsidRPr="009711B9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2</w:t>
            </w:r>
            <w:r w:rsidR="00B14F7B" w:rsidRPr="00C20284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,</w:t>
            </w:r>
            <w:r w:rsidRPr="009711B9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885</w:t>
            </w:r>
          </w:p>
        </w:tc>
        <w:tc>
          <w:tcPr>
            <w:tcW w:w="270" w:type="dxa"/>
            <w:shd w:val="clear" w:color="auto" w:fill="auto"/>
          </w:tcPr>
          <w:p w14:paraId="5CF9D40F" w14:textId="77777777" w:rsidR="00B14F7B" w:rsidRPr="00C20284" w:rsidRDefault="00B14F7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774928C0" w14:textId="55C5186E" w:rsidR="00B14F7B" w:rsidRPr="00C20284" w:rsidRDefault="009952BD" w:rsidP="00367ADF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14:paraId="4CAD3DC4" w14:textId="77777777" w:rsidR="00B14F7B" w:rsidRPr="00C20284" w:rsidRDefault="00B14F7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2D277753" w14:textId="76EF1BCA" w:rsidR="00B14F7B" w:rsidRPr="00C20284" w:rsidRDefault="00B14F7B" w:rsidP="00367ADF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 w:rsidRPr="00C20284">
              <w:rPr>
                <w:rFonts w:ascii="Angsana New" w:hAnsi="Angsana New"/>
                <w:bCs/>
                <w:sz w:val="30"/>
                <w:szCs w:val="30"/>
                <w:lang w:val="en-US"/>
              </w:rPr>
              <w:t>-</w:t>
            </w:r>
          </w:p>
        </w:tc>
      </w:tr>
      <w:tr w:rsidR="00B14F7B" w:rsidRPr="00C20284" w14:paraId="0AEF42B1" w14:textId="77777777" w:rsidTr="00367ADF">
        <w:trPr>
          <w:trHeight w:hRule="exact" w:val="389"/>
        </w:trPr>
        <w:tc>
          <w:tcPr>
            <w:tcW w:w="3618" w:type="dxa"/>
            <w:shd w:val="clear" w:color="auto" w:fill="auto"/>
          </w:tcPr>
          <w:p w14:paraId="4B5470BE" w14:textId="726155EB" w:rsidR="00B14F7B" w:rsidRPr="00C20284" w:rsidRDefault="00B14F7B" w:rsidP="00B1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819" w:type="dxa"/>
          </w:tcPr>
          <w:p w14:paraId="0175F3E2" w14:textId="77777777" w:rsidR="00B14F7B" w:rsidRPr="00C20284" w:rsidRDefault="00B14F7B" w:rsidP="00B14F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19C3D3" w14:textId="2DBF8AED" w:rsidR="00B14F7B" w:rsidRPr="00C20284" w:rsidRDefault="003C6613" w:rsidP="00367ADF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66C4E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  <w:r w:rsidR="00284A6B" w:rsidRPr="00D66C4E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D66C4E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  <w:r w:rsidR="00284A6B" w:rsidRPr="00D66C4E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  <w:r w:rsidR="00593AED" w:rsidRPr="00D66C4E">
              <w:rPr>
                <w:rFonts w:ascii="Angsana New" w:hAnsi="Angsana New"/>
                <w:sz w:val="30"/>
                <w:szCs w:val="30"/>
                <w:lang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687A3B42" w14:textId="77777777" w:rsidR="00B14F7B" w:rsidRPr="00C20284" w:rsidRDefault="00B14F7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4054DE" w14:textId="606316BA" w:rsidR="00B14F7B" w:rsidRPr="00C20284" w:rsidRDefault="003C6613" w:rsidP="00367ADF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B14F7B" w:rsidRPr="00C20284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9711B9"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173</w:t>
            </w:r>
          </w:p>
        </w:tc>
        <w:tc>
          <w:tcPr>
            <w:tcW w:w="270" w:type="dxa"/>
            <w:shd w:val="clear" w:color="auto" w:fill="auto"/>
          </w:tcPr>
          <w:p w14:paraId="23048A70" w14:textId="77777777" w:rsidR="00B14F7B" w:rsidRPr="00C20284" w:rsidRDefault="00B14F7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3FB09A" w14:textId="33010D4C" w:rsidR="00B14F7B" w:rsidRPr="00C20284" w:rsidRDefault="009952BD" w:rsidP="00367ADF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74DD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3C6613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8" w:type="dxa"/>
            <w:shd w:val="clear" w:color="auto" w:fill="auto"/>
          </w:tcPr>
          <w:p w14:paraId="2666A31E" w14:textId="77777777" w:rsidR="00B14F7B" w:rsidRPr="00C20284" w:rsidRDefault="00B14F7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8C7EF4" w14:textId="44CF58A7" w:rsidR="00B14F7B" w:rsidRPr="00C20284" w:rsidRDefault="009711B9" w:rsidP="00367ADF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217</w:t>
            </w:r>
          </w:p>
        </w:tc>
      </w:tr>
      <w:tr w:rsidR="00B14F7B" w:rsidRPr="00C20284" w14:paraId="4F886ADA" w14:textId="77777777" w:rsidTr="00367ADF">
        <w:trPr>
          <w:trHeight w:hRule="exact" w:val="389"/>
        </w:trPr>
        <w:tc>
          <w:tcPr>
            <w:tcW w:w="3618" w:type="dxa"/>
            <w:shd w:val="clear" w:color="auto" w:fill="auto"/>
          </w:tcPr>
          <w:p w14:paraId="17DE30EF" w14:textId="77777777" w:rsidR="00B14F7B" w:rsidRPr="00C20284" w:rsidRDefault="00B14F7B" w:rsidP="00B1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9" w:type="dxa"/>
          </w:tcPr>
          <w:p w14:paraId="4207EFE1" w14:textId="77777777" w:rsidR="00B14F7B" w:rsidRPr="00C20284" w:rsidRDefault="00B14F7B" w:rsidP="00B14F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8A6746" w14:textId="0A837015" w:rsidR="00B14F7B" w:rsidRPr="00C20284" w:rsidRDefault="003C6613" w:rsidP="00367ADF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7D1B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</w:t>
            </w:r>
            <w:r w:rsidR="00593AE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69A8CEC8" w14:textId="77777777" w:rsidR="00B14F7B" w:rsidRPr="00C20284" w:rsidRDefault="00B14F7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11AD25" w14:textId="2EAD0F3C" w:rsidR="00B14F7B" w:rsidRPr="00C20284" w:rsidRDefault="003C6613" w:rsidP="00367ADF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9711B9" w:rsidRPr="009711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B14F7B" w:rsidRPr="00C2028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9711B9" w:rsidRPr="009711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200</w:t>
            </w:r>
          </w:p>
        </w:tc>
        <w:tc>
          <w:tcPr>
            <w:tcW w:w="270" w:type="dxa"/>
            <w:shd w:val="clear" w:color="auto" w:fill="auto"/>
          </w:tcPr>
          <w:p w14:paraId="1D2C19CB" w14:textId="77777777" w:rsidR="00B14F7B" w:rsidRPr="00C20284" w:rsidRDefault="00B14F7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E640CF" w14:textId="0E3DE16C" w:rsidR="00B14F7B" w:rsidRPr="00C20284" w:rsidRDefault="00DD6DD0" w:rsidP="00367ADF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12,</w:t>
            </w:r>
            <w:r w:rsidR="003C661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288" w:type="dxa"/>
            <w:shd w:val="clear" w:color="auto" w:fill="auto"/>
          </w:tcPr>
          <w:p w14:paraId="7F512AA6" w14:textId="77777777" w:rsidR="00B14F7B" w:rsidRPr="00C20284" w:rsidRDefault="00B14F7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DE2042" w14:textId="70070952" w:rsidR="00B14F7B" w:rsidRPr="00C20284" w:rsidRDefault="009711B9" w:rsidP="00367ADF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B14F7B" w:rsidRPr="00C2028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717</w:t>
            </w:r>
          </w:p>
        </w:tc>
      </w:tr>
      <w:tr w:rsidR="00475150" w:rsidRPr="00C20284" w14:paraId="3056DA35" w14:textId="77777777" w:rsidTr="002A0405">
        <w:trPr>
          <w:trHeight w:hRule="exact" w:val="172"/>
        </w:trPr>
        <w:tc>
          <w:tcPr>
            <w:tcW w:w="3618" w:type="dxa"/>
            <w:shd w:val="clear" w:color="auto" w:fill="auto"/>
          </w:tcPr>
          <w:p w14:paraId="3FA906C2" w14:textId="77777777" w:rsidR="00475150" w:rsidRPr="00C20284" w:rsidRDefault="00475150" w:rsidP="002A0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9" w:type="dxa"/>
          </w:tcPr>
          <w:p w14:paraId="52751C90" w14:textId="77777777" w:rsidR="00475150" w:rsidRPr="00C20284" w:rsidRDefault="00475150" w:rsidP="002A04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D5A337" w14:textId="77777777" w:rsidR="00475150" w:rsidRPr="00367ADF" w:rsidRDefault="00475150" w:rsidP="002A0405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BE36C31" w14:textId="77777777" w:rsidR="00475150" w:rsidRPr="00C20284" w:rsidRDefault="00475150" w:rsidP="002A0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BA6D57" w14:textId="77777777" w:rsidR="00475150" w:rsidRPr="00C20284" w:rsidRDefault="00475150" w:rsidP="002A0405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1017EC4" w14:textId="77777777" w:rsidR="00475150" w:rsidRPr="00C20284" w:rsidRDefault="00475150" w:rsidP="002A0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690F14" w14:textId="77777777" w:rsidR="00475150" w:rsidRPr="00C20284" w:rsidRDefault="00475150" w:rsidP="002A0405">
            <w:pPr>
              <w:pStyle w:val="block"/>
              <w:tabs>
                <w:tab w:val="decimal" w:pos="783"/>
              </w:tabs>
              <w:spacing w:after="0" w:line="240" w:lineRule="auto"/>
              <w:ind w:left="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</w:tcPr>
          <w:p w14:paraId="06743EFF" w14:textId="77777777" w:rsidR="00475150" w:rsidRPr="00C20284" w:rsidRDefault="00475150" w:rsidP="002A0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A1701D" w14:textId="77777777" w:rsidR="00475150" w:rsidRPr="00C20284" w:rsidRDefault="00475150" w:rsidP="002A0405">
            <w:pPr>
              <w:pStyle w:val="block"/>
              <w:tabs>
                <w:tab w:val="decimal" w:pos="783"/>
              </w:tabs>
              <w:spacing w:after="0" w:line="240" w:lineRule="auto"/>
              <w:ind w:left="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14F7B" w:rsidRPr="00C20284" w14:paraId="58517907" w14:textId="77777777" w:rsidTr="00ED496F">
        <w:trPr>
          <w:trHeight w:hRule="exact" w:val="459"/>
        </w:trPr>
        <w:tc>
          <w:tcPr>
            <w:tcW w:w="3618" w:type="dxa"/>
            <w:shd w:val="clear" w:color="auto" w:fill="auto"/>
          </w:tcPr>
          <w:p w14:paraId="4D53F49C" w14:textId="77777777" w:rsidR="00B14F7B" w:rsidRPr="00C20284" w:rsidRDefault="00B14F7B" w:rsidP="00B1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รวมส่วนที่หมุนเวียน</w:t>
            </w:r>
          </w:p>
        </w:tc>
        <w:tc>
          <w:tcPr>
            <w:tcW w:w="819" w:type="dxa"/>
          </w:tcPr>
          <w:p w14:paraId="28DBD705" w14:textId="77777777" w:rsidR="00B14F7B" w:rsidRPr="00C20284" w:rsidRDefault="00B14F7B" w:rsidP="00B14F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D4A632" w14:textId="6D6C94BB" w:rsidR="00B14F7B" w:rsidRPr="00C20284" w:rsidRDefault="005E6EB0" w:rsidP="00367ADF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133,</w:t>
            </w:r>
            <w:r w:rsidR="00DF606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916</w:t>
            </w:r>
          </w:p>
        </w:tc>
        <w:tc>
          <w:tcPr>
            <w:tcW w:w="270" w:type="dxa"/>
            <w:shd w:val="clear" w:color="auto" w:fill="auto"/>
          </w:tcPr>
          <w:p w14:paraId="3CF89BAA" w14:textId="77777777" w:rsidR="00B14F7B" w:rsidRPr="00C20284" w:rsidRDefault="00B14F7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7897E2" w14:textId="4FFBCF76" w:rsidR="00B14F7B" w:rsidRPr="00C20284" w:rsidRDefault="009711B9" w:rsidP="00367ADF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3C661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44</w:t>
            </w:r>
            <w:r w:rsidR="00B14F7B" w:rsidRPr="00C2028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223</w:t>
            </w:r>
          </w:p>
        </w:tc>
        <w:tc>
          <w:tcPr>
            <w:tcW w:w="270" w:type="dxa"/>
            <w:shd w:val="clear" w:color="auto" w:fill="auto"/>
          </w:tcPr>
          <w:p w14:paraId="35678BC0" w14:textId="77777777" w:rsidR="00B14F7B" w:rsidRPr="00C20284" w:rsidRDefault="00B14F7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6905A3" w14:textId="369CD2A0" w:rsidR="00B14F7B" w:rsidRPr="00C20284" w:rsidRDefault="001E434F" w:rsidP="00367ADF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20,917</w:t>
            </w:r>
          </w:p>
        </w:tc>
        <w:tc>
          <w:tcPr>
            <w:tcW w:w="288" w:type="dxa"/>
            <w:shd w:val="clear" w:color="auto" w:fill="auto"/>
          </w:tcPr>
          <w:p w14:paraId="380A2398" w14:textId="77777777" w:rsidR="00B14F7B" w:rsidRPr="00C20284" w:rsidRDefault="00B14F7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044ED7" w14:textId="75527379" w:rsidR="00B14F7B" w:rsidRPr="00C20284" w:rsidRDefault="003C6613" w:rsidP="00367ADF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9711B9" w:rsidRPr="009711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B14F7B" w:rsidRPr="00C2028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9711B9" w:rsidRPr="009711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526</w:t>
            </w:r>
          </w:p>
        </w:tc>
      </w:tr>
      <w:tr w:rsidR="00A8099F" w:rsidRPr="00C20284" w14:paraId="5487E848" w14:textId="77777777" w:rsidTr="002A0405">
        <w:trPr>
          <w:trHeight w:hRule="exact" w:val="172"/>
        </w:trPr>
        <w:tc>
          <w:tcPr>
            <w:tcW w:w="3618" w:type="dxa"/>
            <w:shd w:val="clear" w:color="auto" w:fill="auto"/>
          </w:tcPr>
          <w:p w14:paraId="3BA41222" w14:textId="77777777" w:rsidR="00A8099F" w:rsidRPr="00C20284" w:rsidRDefault="00A8099F" w:rsidP="002A0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9" w:type="dxa"/>
          </w:tcPr>
          <w:p w14:paraId="2058747A" w14:textId="77777777" w:rsidR="00A8099F" w:rsidRPr="00C20284" w:rsidRDefault="00A8099F" w:rsidP="002A04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7922CA" w14:textId="77777777" w:rsidR="00A8099F" w:rsidRPr="00367ADF" w:rsidRDefault="00A8099F" w:rsidP="002A0405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E38A19C" w14:textId="77777777" w:rsidR="00A8099F" w:rsidRPr="00C20284" w:rsidRDefault="00A8099F" w:rsidP="002A0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9CABD2" w14:textId="77777777" w:rsidR="00A8099F" w:rsidRPr="00C20284" w:rsidRDefault="00A8099F" w:rsidP="002A0405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E788270" w14:textId="77777777" w:rsidR="00A8099F" w:rsidRPr="00C20284" w:rsidRDefault="00A8099F" w:rsidP="002A0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30D2EF" w14:textId="77777777" w:rsidR="00A8099F" w:rsidRPr="00C20284" w:rsidRDefault="00A8099F" w:rsidP="002A0405">
            <w:pPr>
              <w:pStyle w:val="block"/>
              <w:tabs>
                <w:tab w:val="decimal" w:pos="783"/>
              </w:tabs>
              <w:spacing w:after="0" w:line="240" w:lineRule="auto"/>
              <w:ind w:left="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</w:tcPr>
          <w:p w14:paraId="4C190945" w14:textId="77777777" w:rsidR="00A8099F" w:rsidRPr="00C20284" w:rsidRDefault="00A8099F" w:rsidP="002A0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856BDD" w14:textId="77777777" w:rsidR="00A8099F" w:rsidRPr="00C20284" w:rsidRDefault="00A8099F" w:rsidP="002A0405">
            <w:pPr>
              <w:pStyle w:val="block"/>
              <w:tabs>
                <w:tab w:val="decimal" w:pos="783"/>
              </w:tabs>
              <w:spacing w:after="0" w:line="240" w:lineRule="auto"/>
              <w:ind w:left="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14F7B" w:rsidRPr="00C20284" w14:paraId="227AD1F1" w14:textId="77777777" w:rsidTr="00367ADF">
        <w:trPr>
          <w:trHeight w:hRule="exact" w:val="389"/>
        </w:trPr>
        <w:tc>
          <w:tcPr>
            <w:tcW w:w="3618" w:type="dxa"/>
            <w:shd w:val="clear" w:color="auto" w:fill="auto"/>
          </w:tcPr>
          <w:p w14:paraId="3AC7A2FF" w14:textId="77777777" w:rsidR="00B14F7B" w:rsidRPr="00C20284" w:rsidRDefault="00B14F7B" w:rsidP="00B1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819" w:type="dxa"/>
          </w:tcPr>
          <w:p w14:paraId="17C4DDAA" w14:textId="77777777" w:rsidR="00B14F7B" w:rsidRPr="00C20284" w:rsidRDefault="00B14F7B" w:rsidP="00B14F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7678921B" w14:textId="77777777" w:rsidR="00B14F7B" w:rsidRPr="00367ADF" w:rsidRDefault="00B14F7B" w:rsidP="00367ADF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A89FD5D" w14:textId="77777777" w:rsidR="00B14F7B" w:rsidRPr="00C20284" w:rsidRDefault="00B14F7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6AC98D75" w14:textId="77777777" w:rsidR="00B14F7B" w:rsidRPr="00C20284" w:rsidRDefault="00B14F7B" w:rsidP="00367ADF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144B5F1" w14:textId="77777777" w:rsidR="00B14F7B" w:rsidRPr="00C20284" w:rsidRDefault="00B14F7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5404C2E1" w14:textId="77777777" w:rsidR="00B14F7B" w:rsidRPr="00C20284" w:rsidRDefault="00B14F7B" w:rsidP="00367ADF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8" w:type="dxa"/>
            <w:shd w:val="clear" w:color="auto" w:fill="auto"/>
          </w:tcPr>
          <w:p w14:paraId="55B513E5" w14:textId="77777777" w:rsidR="00B14F7B" w:rsidRPr="00C20284" w:rsidRDefault="00B14F7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1EC91016" w14:textId="77777777" w:rsidR="00B14F7B" w:rsidRPr="00C20284" w:rsidRDefault="00B14F7B" w:rsidP="00367ADF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B14F7B" w:rsidRPr="00C20284" w14:paraId="7742B2D3" w14:textId="77777777" w:rsidTr="00367ADF">
        <w:trPr>
          <w:trHeight w:hRule="exact" w:val="389"/>
        </w:trPr>
        <w:tc>
          <w:tcPr>
            <w:tcW w:w="3618" w:type="dxa"/>
            <w:shd w:val="clear" w:color="auto" w:fill="auto"/>
          </w:tcPr>
          <w:p w14:paraId="4E3CDFAE" w14:textId="77777777" w:rsidR="00B14F7B" w:rsidRPr="00C20284" w:rsidRDefault="00B14F7B" w:rsidP="00B1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19" w:type="dxa"/>
          </w:tcPr>
          <w:p w14:paraId="105DEBDB" w14:textId="77777777" w:rsidR="00B14F7B" w:rsidRPr="00C20284" w:rsidRDefault="00B14F7B" w:rsidP="00B14F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7E2DFBA2" w14:textId="6950A4F8" w:rsidR="00B14F7B" w:rsidRPr="00BA2B3D" w:rsidRDefault="003201E1" w:rsidP="00367ADF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74DD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BA2B3D">
              <w:rPr>
                <w:rFonts w:ascii="Angsana New" w:hAnsi="Angsana New"/>
                <w:sz w:val="30"/>
                <w:szCs w:val="30"/>
              </w:rPr>
              <w:t>0</w:t>
            </w:r>
            <w:r w:rsidRPr="00474DD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1375AB" w:rsidRPr="00BA2B3D">
              <w:rPr>
                <w:rFonts w:ascii="Angsana New" w:hAnsi="Angsana New"/>
                <w:sz w:val="30"/>
                <w:szCs w:val="30"/>
              </w:rPr>
              <w:t>,</w:t>
            </w:r>
            <w:r w:rsidR="00DF6067" w:rsidRPr="00BA2B3D">
              <w:rPr>
                <w:rFonts w:ascii="Angsana New" w:hAnsi="Angsana New"/>
                <w:sz w:val="30"/>
                <w:szCs w:val="30"/>
              </w:rPr>
              <w:t>733</w:t>
            </w:r>
          </w:p>
        </w:tc>
        <w:tc>
          <w:tcPr>
            <w:tcW w:w="270" w:type="dxa"/>
            <w:shd w:val="clear" w:color="auto" w:fill="auto"/>
          </w:tcPr>
          <w:p w14:paraId="451B7634" w14:textId="77777777" w:rsidR="00B14F7B" w:rsidRPr="00C20284" w:rsidRDefault="00B14F7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49928893" w14:textId="47D14245" w:rsidR="00B14F7B" w:rsidRPr="00C20284" w:rsidRDefault="009711B9" w:rsidP="00367ADF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79</w:t>
            </w:r>
            <w:r w:rsidR="00B14F7B" w:rsidRPr="00C20284">
              <w:rPr>
                <w:rFonts w:ascii="Angsana New" w:hAnsi="Angsana New"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178</w:t>
            </w:r>
          </w:p>
        </w:tc>
        <w:tc>
          <w:tcPr>
            <w:tcW w:w="270" w:type="dxa"/>
            <w:shd w:val="clear" w:color="auto" w:fill="auto"/>
          </w:tcPr>
          <w:p w14:paraId="158E4785" w14:textId="77777777" w:rsidR="00B14F7B" w:rsidRPr="00C20284" w:rsidRDefault="00B14F7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0E5A842C" w14:textId="58856090" w:rsidR="00B14F7B" w:rsidRPr="00C20284" w:rsidRDefault="00FC7198" w:rsidP="00367ADF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3C6613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288" w:type="dxa"/>
            <w:shd w:val="clear" w:color="auto" w:fill="auto"/>
          </w:tcPr>
          <w:p w14:paraId="418D5112" w14:textId="77777777" w:rsidR="00B14F7B" w:rsidRPr="00C20284" w:rsidRDefault="00B14F7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656BE525" w14:textId="3A7158C0" w:rsidR="00B14F7B" w:rsidRPr="00C20284" w:rsidRDefault="009711B9" w:rsidP="00367ADF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B14F7B" w:rsidRPr="00C20284">
              <w:rPr>
                <w:rFonts w:ascii="Angsana New" w:hAnsi="Angsana New"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858</w:t>
            </w:r>
          </w:p>
        </w:tc>
      </w:tr>
      <w:tr w:rsidR="00B14F7B" w:rsidRPr="00C20284" w14:paraId="1E21A382" w14:textId="77777777" w:rsidTr="00367ADF">
        <w:trPr>
          <w:trHeight w:hRule="exact" w:val="389"/>
        </w:trPr>
        <w:tc>
          <w:tcPr>
            <w:tcW w:w="3618" w:type="dxa"/>
            <w:shd w:val="clear" w:color="auto" w:fill="auto"/>
          </w:tcPr>
          <w:p w14:paraId="54D3488E" w14:textId="77777777" w:rsidR="00B14F7B" w:rsidRPr="00C20284" w:rsidRDefault="00B14F7B" w:rsidP="00B1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819" w:type="dxa"/>
          </w:tcPr>
          <w:p w14:paraId="48934BD3" w14:textId="77777777" w:rsidR="00B14F7B" w:rsidRPr="00C20284" w:rsidRDefault="00B14F7B" w:rsidP="00B14F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55D0A821" w14:textId="4A564FD8" w:rsidR="00B14F7B" w:rsidRPr="00BA2B3D" w:rsidRDefault="00E13DB2" w:rsidP="00367ADF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74DD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BA2B3D">
              <w:rPr>
                <w:rFonts w:ascii="Angsana New" w:hAnsi="Angsana New"/>
                <w:sz w:val="30"/>
                <w:szCs w:val="30"/>
              </w:rPr>
              <w:t>9</w:t>
            </w:r>
            <w:r w:rsidR="00424BF5" w:rsidRPr="00BA2B3D">
              <w:rPr>
                <w:rFonts w:ascii="Angsana New" w:hAnsi="Angsana New"/>
                <w:sz w:val="30"/>
                <w:szCs w:val="30"/>
              </w:rPr>
              <w:t>0,</w:t>
            </w:r>
            <w:r w:rsidR="00424BF5" w:rsidRPr="00474DD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424BF5" w:rsidRPr="00BA2B3D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270" w:type="dxa"/>
            <w:shd w:val="clear" w:color="auto" w:fill="auto"/>
          </w:tcPr>
          <w:p w14:paraId="40CEE8F5" w14:textId="77777777" w:rsidR="00B14F7B" w:rsidRPr="00C20284" w:rsidRDefault="00B14F7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5CCBD937" w14:textId="495CD31F" w:rsidR="00B14F7B" w:rsidRPr="00C20284" w:rsidRDefault="009711B9" w:rsidP="00367ADF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156</w:t>
            </w:r>
            <w:r w:rsidR="00B14F7B" w:rsidRPr="00C2028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790</w:t>
            </w:r>
          </w:p>
        </w:tc>
        <w:tc>
          <w:tcPr>
            <w:tcW w:w="270" w:type="dxa"/>
            <w:shd w:val="clear" w:color="auto" w:fill="auto"/>
          </w:tcPr>
          <w:p w14:paraId="1359077F" w14:textId="77777777" w:rsidR="00B14F7B" w:rsidRPr="00C20284" w:rsidRDefault="00B14F7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598157EB" w14:textId="69383230" w:rsidR="00B14F7B" w:rsidRPr="00C20284" w:rsidRDefault="001B1743" w:rsidP="00367ADF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74DD1">
              <w:rPr>
                <w:rFonts w:ascii="Angsana New" w:hAnsi="Angsana New"/>
                <w:sz w:val="30"/>
                <w:szCs w:val="30"/>
                <w:lang w:val="en-US"/>
              </w:rPr>
              <w:t>111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74DD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3C6613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88" w:type="dxa"/>
            <w:shd w:val="clear" w:color="auto" w:fill="auto"/>
          </w:tcPr>
          <w:p w14:paraId="5216C8D5" w14:textId="77777777" w:rsidR="00B14F7B" w:rsidRPr="00C20284" w:rsidRDefault="00B14F7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4F2373E3" w14:textId="18B4DC32" w:rsidR="00B14F7B" w:rsidRPr="00C20284" w:rsidRDefault="009711B9" w:rsidP="00367ADF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92</w:t>
            </w:r>
            <w:r w:rsidR="00B14F7B" w:rsidRPr="00C20284">
              <w:rPr>
                <w:rFonts w:ascii="Angsana New" w:hAnsi="Angsana New"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3C6613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</w:tr>
      <w:tr w:rsidR="00B14F7B" w:rsidRPr="00C20284" w14:paraId="63D8C9AE" w14:textId="77777777" w:rsidTr="00367ADF">
        <w:trPr>
          <w:trHeight w:hRule="exact" w:val="389"/>
        </w:trPr>
        <w:tc>
          <w:tcPr>
            <w:tcW w:w="3618" w:type="dxa"/>
            <w:shd w:val="clear" w:color="auto" w:fill="auto"/>
          </w:tcPr>
          <w:p w14:paraId="0B8A761D" w14:textId="77777777" w:rsidR="00B14F7B" w:rsidRPr="00C20284" w:rsidRDefault="00B14F7B" w:rsidP="00B1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หุ้นกู้อนุพันธ์</w:t>
            </w:r>
          </w:p>
        </w:tc>
        <w:tc>
          <w:tcPr>
            <w:tcW w:w="819" w:type="dxa"/>
          </w:tcPr>
          <w:p w14:paraId="59E1FFBD" w14:textId="77777777" w:rsidR="00B14F7B" w:rsidRPr="00C20284" w:rsidRDefault="00B14F7B" w:rsidP="00B14F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4E1CE142" w14:textId="68A36F94" w:rsidR="00B14F7B" w:rsidRPr="00BA2B3D" w:rsidRDefault="00B81766" w:rsidP="00367ADF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2B3D">
              <w:rPr>
                <w:rFonts w:ascii="Angsana New" w:hAnsi="Angsana New"/>
                <w:sz w:val="30"/>
                <w:szCs w:val="30"/>
                <w:lang w:val="en-US"/>
              </w:rPr>
              <w:t>9,317</w:t>
            </w:r>
          </w:p>
        </w:tc>
        <w:tc>
          <w:tcPr>
            <w:tcW w:w="270" w:type="dxa"/>
            <w:shd w:val="clear" w:color="auto" w:fill="auto"/>
          </w:tcPr>
          <w:p w14:paraId="44FA7486" w14:textId="77777777" w:rsidR="00B14F7B" w:rsidRPr="00C20284" w:rsidRDefault="00B14F7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57550076" w14:textId="69930372" w:rsidR="00B14F7B" w:rsidRPr="00C20284" w:rsidRDefault="009711B9" w:rsidP="00367ADF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B14F7B" w:rsidRPr="00C2028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228</w:t>
            </w:r>
          </w:p>
        </w:tc>
        <w:tc>
          <w:tcPr>
            <w:tcW w:w="270" w:type="dxa"/>
            <w:shd w:val="clear" w:color="auto" w:fill="auto"/>
          </w:tcPr>
          <w:p w14:paraId="72FF8927" w14:textId="77777777" w:rsidR="00B14F7B" w:rsidRPr="00C20284" w:rsidRDefault="00B14F7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503D98A6" w14:textId="5A4B2E51" w:rsidR="00B14F7B" w:rsidRPr="00C20284" w:rsidRDefault="00BC3AEE" w:rsidP="00367ADF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14:paraId="6615FF54" w14:textId="77777777" w:rsidR="00B14F7B" w:rsidRPr="00C20284" w:rsidRDefault="00B14F7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74F13059" w14:textId="7F85C478" w:rsidR="00B14F7B" w:rsidRPr="00C20284" w:rsidRDefault="00B14F7B" w:rsidP="00367ADF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14F7B" w:rsidRPr="00C20284" w14:paraId="77A6EA80" w14:textId="77777777" w:rsidTr="00367ADF">
        <w:trPr>
          <w:trHeight w:hRule="exact" w:val="389"/>
        </w:trPr>
        <w:tc>
          <w:tcPr>
            <w:tcW w:w="3618" w:type="dxa"/>
            <w:shd w:val="clear" w:color="auto" w:fill="auto"/>
          </w:tcPr>
          <w:p w14:paraId="0EBE0217" w14:textId="3588388E" w:rsidR="00B14F7B" w:rsidRPr="00C20284" w:rsidRDefault="00B14F7B" w:rsidP="00B1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819" w:type="dxa"/>
          </w:tcPr>
          <w:p w14:paraId="2A62D2B8" w14:textId="77777777" w:rsidR="00B14F7B" w:rsidRPr="00C20284" w:rsidRDefault="00B14F7B" w:rsidP="00B14F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3AB6AF" w14:textId="186C9712" w:rsidR="00B14F7B" w:rsidRPr="00BA2B3D" w:rsidRDefault="00B85A48" w:rsidP="00367ADF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A2B3D">
              <w:rPr>
                <w:rFonts w:ascii="Angsana New" w:hAnsi="Angsana New"/>
                <w:sz w:val="30"/>
                <w:szCs w:val="30"/>
                <w:lang w:val="en-US" w:bidi="th-TH"/>
              </w:rPr>
              <w:t>29,</w:t>
            </w:r>
            <w:r w:rsidR="003C6613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DF6067" w:rsidRPr="00BA2B3D">
              <w:rPr>
                <w:rFonts w:ascii="Angsana New" w:hAnsi="Angsana New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270" w:type="dxa"/>
            <w:shd w:val="clear" w:color="auto" w:fill="auto"/>
          </w:tcPr>
          <w:p w14:paraId="637F293F" w14:textId="77777777" w:rsidR="00B14F7B" w:rsidRPr="00C20284" w:rsidRDefault="00B14F7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5E2F47" w14:textId="1863048B" w:rsidR="00B14F7B" w:rsidRPr="00C20284" w:rsidRDefault="009711B9" w:rsidP="00367ADF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27</w:t>
            </w:r>
            <w:r w:rsidR="00B14F7B" w:rsidRPr="00C2028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692</w:t>
            </w:r>
          </w:p>
        </w:tc>
        <w:tc>
          <w:tcPr>
            <w:tcW w:w="270" w:type="dxa"/>
            <w:shd w:val="clear" w:color="auto" w:fill="auto"/>
          </w:tcPr>
          <w:p w14:paraId="58488504" w14:textId="77777777" w:rsidR="00B14F7B" w:rsidRPr="00C20284" w:rsidRDefault="00B14F7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23DC91" w14:textId="546B347B" w:rsidR="00B14F7B" w:rsidRPr="00C20284" w:rsidRDefault="00BC3AEE" w:rsidP="00367ADF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225</w:t>
            </w:r>
          </w:p>
        </w:tc>
        <w:tc>
          <w:tcPr>
            <w:tcW w:w="288" w:type="dxa"/>
            <w:shd w:val="clear" w:color="auto" w:fill="auto"/>
          </w:tcPr>
          <w:p w14:paraId="07D19905" w14:textId="77777777" w:rsidR="00B14F7B" w:rsidRPr="00C20284" w:rsidRDefault="00B14F7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E80F7D" w14:textId="14C0B300" w:rsidR="00B14F7B" w:rsidRPr="00C20284" w:rsidRDefault="009711B9" w:rsidP="00367ADF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186</w:t>
            </w:r>
          </w:p>
        </w:tc>
      </w:tr>
      <w:tr w:rsidR="00B14F7B" w:rsidRPr="00C20284" w14:paraId="695AFDBD" w14:textId="77777777" w:rsidTr="00367ADF">
        <w:trPr>
          <w:trHeight w:hRule="exact" w:val="153"/>
        </w:trPr>
        <w:tc>
          <w:tcPr>
            <w:tcW w:w="3618" w:type="dxa"/>
            <w:shd w:val="clear" w:color="auto" w:fill="auto"/>
          </w:tcPr>
          <w:p w14:paraId="5AED126C" w14:textId="77777777" w:rsidR="00B14F7B" w:rsidRPr="00C20284" w:rsidRDefault="00B14F7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9" w:type="dxa"/>
          </w:tcPr>
          <w:p w14:paraId="53E8AFD8" w14:textId="77777777" w:rsidR="00B14F7B" w:rsidRPr="00C20284" w:rsidRDefault="00B14F7B" w:rsidP="00B14F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AEDFEA" w14:textId="77777777" w:rsidR="00B14F7B" w:rsidRPr="00C20284" w:rsidRDefault="00B14F7B" w:rsidP="00367ADF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FD0E3CE" w14:textId="77777777" w:rsidR="00B14F7B" w:rsidRPr="00C20284" w:rsidRDefault="00B14F7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C040D6" w14:textId="12497561" w:rsidR="00B14F7B" w:rsidRPr="00C20284" w:rsidRDefault="009711B9" w:rsidP="00367ADF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271</w:t>
            </w:r>
            <w:r w:rsidR="00B14F7B" w:rsidRPr="00C2028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888</w:t>
            </w:r>
          </w:p>
        </w:tc>
        <w:tc>
          <w:tcPr>
            <w:tcW w:w="270" w:type="dxa"/>
            <w:shd w:val="clear" w:color="auto" w:fill="auto"/>
          </w:tcPr>
          <w:p w14:paraId="598413E7" w14:textId="77777777" w:rsidR="00B14F7B" w:rsidRPr="00C20284" w:rsidRDefault="00B14F7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FC6DAB" w14:textId="77777777" w:rsidR="00B14F7B" w:rsidRPr="00C20284" w:rsidRDefault="00B14F7B" w:rsidP="00367ADF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</w:tcPr>
          <w:p w14:paraId="0108106B" w14:textId="77777777" w:rsidR="00B14F7B" w:rsidRPr="00C20284" w:rsidRDefault="00B14F7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6A7D70" w14:textId="302CE250" w:rsidR="00B14F7B" w:rsidRPr="00C20284" w:rsidRDefault="009711B9" w:rsidP="00367ADF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</w:t>
            </w:r>
            <w:r w:rsidR="00B14F7B" w:rsidRPr="00C202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</w:t>
            </w:r>
            <w:r w:rsidR="003C66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</w:tr>
      <w:tr w:rsidR="00B14F7B" w:rsidRPr="00C20284" w14:paraId="4D8F430B" w14:textId="77777777" w:rsidTr="00367ADF">
        <w:trPr>
          <w:trHeight w:hRule="exact" w:val="389"/>
        </w:trPr>
        <w:tc>
          <w:tcPr>
            <w:tcW w:w="3618" w:type="dxa"/>
            <w:shd w:val="clear" w:color="auto" w:fill="auto"/>
          </w:tcPr>
          <w:p w14:paraId="62C52F03" w14:textId="77777777" w:rsidR="00B14F7B" w:rsidRPr="00C20284" w:rsidRDefault="00B14F7B" w:rsidP="00B1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</w:p>
        </w:tc>
        <w:tc>
          <w:tcPr>
            <w:tcW w:w="819" w:type="dxa"/>
          </w:tcPr>
          <w:p w14:paraId="41A96519" w14:textId="77777777" w:rsidR="00B14F7B" w:rsidRPr="00C20284" w:rsidRDefault="00B14F7B" w:rsidP="00B14F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985636" w14:textId="6B9B5416" w:rsidR="00B14F7B" w:rsidRPr="00C20284" w:rsidRDefault="00B81766" w:rsidP="00367ADF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33</w:t>
            </w:r>
            <w:r w:rsidR="00424BF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BA2B3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701</w:t>
            </w:r>
          </w:p>
        </w:tc>
        <w:tc>
          <w:tcPr>
            <w:tcW w:w="270" w:type="dxa"/>
            <w:shd w:val="clear" w:color="auto" w:fill="auto"/>
          </w:tcPr>
          <w:p w14:paraId="61301F32" w14:textId="77777777" w:rsidR="00B14F7B" w:rsidRPr="00C20284" w:rsidRDefault="00B14F7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29A93E" w14:textId="031EB2BA" w:rsidR="00B14F7B" w:rsidRPr="00C20284" w:rsidRDefault="009711B9" w:rsidP="00367ADF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271</w:t>
            </w:r>
            <w:r w:rsidR="00B14F7B" w:rsidRPr="00C2028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888</w:t>
            </w:r>
          </w:p>
        </w:tc>
        <w:tc>
          <w:tcPr>
            <w:tcW w:w="270" w:type="dxa"/>
            <w:shd w:val="clear" w:color="auto" w:fill="auto"/>
          </w:tcPr>
          <w:p w14:paraId="6F4E6E76" w14:textId="77777777" w:rsidR="00B14F7B" w:rsidRPr="00C20284" w:rsidRDefault="00B14F7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F094E3" w14:textId="73806363" w:rsidR="00B14F7B" w:rsidRPr="00C20284" w:rsidRDefault="001B1743" w:rsidP="00367ADF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4D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3,832</w:t>
            </w:r>
          </w:p>
        </w:tc>
        <w:tc>
          <w:tcPr>
            <w:tcW w:w="288" w:type="dxa"/>
            <w:shd w:val="clear" w:color="auto" w:fill="auto"/>
          </w:tcPr>
          <w:p w14:paraId="5E8C9138" w14:textId="77777777" w:rsidR="00B14F7B" w:rsidRPr="00C20284" w:rsidRDefault="00B14F7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ABF97E" w14:textId="37A618DE" w:rsidR="00B14F7B" w:rsidRPr="00C20284" w:rsidRDefault="009711B9" w:rsidP="00367ADF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</w:t>
            </w:r>
            <w:r w:rsidR="00B14F7B" w:rsidRPr="00C202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</w:t>
            </w:r>
            <w:r w:rsidR="003C66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</w:tr>
      <w:tr w:rsidR="00B14F7B" w:rsidRPr="00C20284" w14:paraId="5B15A99C" w14:textId="77777777" w:rsidTr="00367ADF">
        <w:trPr>
          <w:trHeight w:hRule="exact" w:val="389"/>
        </w:trPr>
        <w:tc>
          <w:tcPr>
            <w:tcW w:w="3618" w:type="dxa"/>
            <w:shd w:val="clear" w:color="auto" w:fill="auto"/>
          </w:tcPr>
          <w:p w14:paraId="0C0BE8E5" w14:textId="77777777" w:rsidR="00B14F7B" w:rsidRPr="00C20284" w:rsidRDefault="00B14F7B" w:rsidP="00B14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819" w:type="dxa"/>
          </w:tcPr>
          <w:p w14:paraId="3FF2623F" w14:textId="77777777" w:rsidR="00B14F7B" w:rsidRPr="00C20284" w:rsidRDefault="00B14F7B" w:rsidP="00B14F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AFE88C" w14:textId="423FC3B6" w:rsidR="00B14F7B" w:rsidRPr="00C20284" w:rsidRDefault="003C6613" w:rsidP="00367ADF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424BF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424BF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BA2B3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617</w:t>
            </w:r>
          </w:p>
        </w:tc>
        <w:tc>
          <w:tcPr>
            <w:tcW w:w="270" w:type="dxa"/>
            <w:shd w:val="clear" w:color="auto" w:fill="auto"/>
          </w:tcPr>
          <w:p w14:paraId="07791EA6" w14:textId="77777777" w:rsidR="00B14F7B" w:rsidRPr="00C20284" w:rsidRDefault="00B14F7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998D56" w14:textId="47C72FE3" w:rsidR="00B14F7B" w:rsidRPr="00C20284" w:rsidRDefault="003C6613" w:rsidP="00367ADF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9711B9" w:rsidRPr="009711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</w:t>
            </w:r>
            <w:r w:rsidR="00FE2223" w:rsidRPr="00C2028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9711B9" w:rsidRPr="009711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111</w:t>
            </w:r>
          </w:p>
        </w:tc>
        <w:tc>
          <w:tcPr>
            <w:tcW w:w="270" w:type="dxa"/>
            <w:shd w:val="clear" w:color="auto" w:fill="auto"/>
          </w:tcPr>
          <w:p w14:paraId="39CFFD93" w14:textId="77777777" w:rsidR="00B14F7B" w:rsidRPr="00C20284" w:rsidRDefault="00B14F7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3FC85D" w14:textId="549857DA" w:rsidR="00B14F7B" w:rsidRPr="00C20284" w:rsidRDefault="001B1743" w:rsidP="00367ADF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4D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3C661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,7</w:t>
            </w:r>
            <w:r w:rsidR="003C661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88" w:type="dxa"/>
            <w:shd w:val="clear" w:color="auto" w:fill="auto"/>
          </w:tcPr>
          <w:p w14:paraId="58F6A16D" w14:textId="77777777" w:rsidR="00B14F7B" w:rsidRPr="00C20284" w:rsidRDefault="00B14F7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9BC65E" w14:textId="047DE81A" w:rsidR="00B14F7B" w:rsidRPr="00C20284" w:rsidRDefault="009711B9" w:rsidP="00367ADF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3C66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7703F0" w:rsidRPr="00C202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310</w:t>
            </w:r>
          </w:p>
        </w:tc>
      </w:tr>
    </w:tbl>
    <w:p w14:paraId="61906AC8" w14:textId="77777777" w:rsidR="00ED496F" w:rsidRDefault="00ED496F" w:rsidP="00367ADF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b/>
          <w:bCs/>
          <w:i/>
          <w:iCs/>
          <w:sz w:val="30"/>
          <w:szCs w:val="30"/>
          <w:lang w:val="en-GB"/>
        </w:rPr>
      </w:pPr>
    </w:p>
    <w:p w14:paraId="3304526B" w14:textId="77777777" w:rsidR="003D74AB" w:rsidRDefault="003D7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i/>
          <w:iCs/>
          <w:sz w:val="30"/>
          <w:szCs w:val="30"/>
          <w:cs/>
        </w:rPr>
      </w:pPr>
      <w:r>
        <w:rPr>
          <w:b/>
          <w:bCs/>
          <w:i/>
          <w:iCs/>
          <w:sz w:val="30"/>
          <w:szCs w:val="30"/>
          <w:cs/>
        </w:rPr>
        <w:br w:type="page"/>
      </w:r>
    </w:p>
    <w:p w14:paraId="5D15B5C1" w14:textId="067AE087" w:rsidR="001C00C8" w:rsidRDefault="001C00C8" w:rsidP="00367ADF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b/>
          <w:bCs/>
          <w:i/>
          <w:iCs/>
          <w:sz w:val="30"/>
          <w:szCs w:val="30"/>
        </w:rPr>
      </w:pPr>
      <w:r w:rsidRPr="00367ADF">
        <w:rPr>
          <w:b/>
          <w:bCs/>
          <w:i/>
          <w:iCs/>
          <w:sz w:val="30"/>
          <w:szCs w:val="30"/>
          <w:cs/>
        </w:rPr>
        <w:lastRenderedPageBreak/>
        <w:t>เงินกู้ยืมระยะยาวจากสถาบันการเงิน</w:t>
      </w:r>
    </w:p>
    <w:p w14:paraId="0ECF80BA" w14:textId="77777777" w:rsidR="009F1EEB" w:rsidRPr="00367ADF" w:rsidRDefault="009F1EEB" w:rsidP="002B1F72">
      <w:pPr>
        <w:tabs>
          <w:tab w:val="clear" w:pos="454"/>
          <w:tab w:val="left" w:pos="540"/>
        </w:tabs>
        <w:ind w:left="540"/>
        <w:jc w:val="thaiDistribute"/>
        <w:rPr>
          <w:b/>
          <w:bCs/>
          <w:i/>
          <w:iCs/>
          <w:sz w:val="30"/>
          <w:szCs w:val="30"/>
          <w:cs/>
        </w:rPr>
      </w:pPr>
    </w:p>
    <w:p w14:paraId="24EA9065" w14:textId="0DA9FE6A" w:rsidR="001C00C8" w:rsidRDefault="009F1EEB" w:rsidP="002B1F72">
      <w:pPr>
        <w:pStyle w:val="block"/>
        <w:spacing w:after="0" w:line="240" w:lineRule="auto"/>
        <w:ind w:left="540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C20284">
        <w:rPr>
          <w:rFonts w:ascii="Angsana New" w:hAnsi="Angsana New"/>
          <w:b/>
          <w:sz w:val="30"/>
          <w:szCs w:val="30"/>
          <w:cs/>
        </w:rPr>
        <w:t xml:space="preserve">ณ วันที่ </w:t>
      </w:r>
      <w:r w:rsidR="009711B9" w:rsidRPr="009711B9">
        <w:rPr>
          <w:rFonts w:ascii="Angsana New" w:hAnsi="Angsana New"/>
          <w:bCs/>
          <w:sz w:val="30"/>
          <w:szCs w:val="30"/>
          <w:lang w:val="en-US"/>
        </w:rPr>
        <w:t>31</w:t>
      </w:r>
      <w:r w:rsidRPr="00C20284">
        <w:rPr>
          <w:rFonts w:ascii="Angsana New" w:hAnsi="Angsana New"/>
          <w:b/>
          <w:sz w:val="30"/>
          <w:szCs w:val="30"/>
          <w:cs/>
        </w:rPr>
        <w:t xml:space="preserve"> ธันวาคม </w:t>
      </w:r>
      <w:r w:rsidR="009711B9" w:rsidRPr="009711B9">
        <w:rPr>
          <w:rFonts w:ascii="Angsana New" w:hAnsi="Angsana New"/>
          <w:bCs/>
          <w:sz w:val="30"/>
          <w:szCs w:val="30"/>
          <w:lang w:val="en-US"/>
        </w:rPr>
        <w:t>256</w:t>
      </w:r>
      <w:r w:rsidR="003C6613">
        <w:rPr>
          <w:rFonts w:ascii="Angsana New" w:hAnsi="Angsana New"/>
          <w:bCs/>
          <w:sz w:val="30"/>
          <w:szCs w:val="30"/>
          <w:lang w:val="en-US"/>
        </w:rPr>
        <w:t>4</w:t>
      </w:r>
      <w:r w:rsidRPr="00C20284">
        <w:rPr>
          <w:rFonts w:ascii="Angsana New" w:hAnsi="Angsana New"/>
          <w:b/>
          <w:sz w:val="30"/>
          <w:szCs w:val="30"/>
          <w:cs/>
        </w:rPr>
        <w:t xml:space="preserve"> บริษัทย่อยในต่างประเทศบางแห่งมีเงินกู้ยืมระยะยาวส่วนที่มีหลักประกันเป็นจำนวนเงิน</w:t>
      </w:r>
      <w:r w:rsidRPr="00C20284">
        <w:rPr>
          <w:rFonts w:asciiTheme="majorBidi" w:hAnsiTheme="majorBidi" w:cstheme="majorBidi"/>
          <w:b/>
          <w:sz w:val="30"/>
          <w:szCs w:val="30"/>
          <w:cs/>
        </w:rPr>
        <w:t xml:space="preserve">รวม </w:t>
      </w:r>
      <w:r w:rsidR="001937BE">
        <w:rPr>
          <w:rFonts w:asciiTheme="majorBidi" w:hAnsiTheme="majorBidi"/>
          <w:bCs/>
          <w:sz w:val="30"/>
          <w:szCs w:val="30"/>
          <w:lang w:val="en-US"/>
        </w:rPr>
        <w:t>25,783</w:t>
      </w:r>
      <w:r w:rsidRPr="00C20284">
        <w:rPr>
          <w:rFonts w:asciiTheme="majorBidi" w:hAnsiTheme="majorBidi" w:cstheme="majorBidi"/>
          <w:b/>
          <w:sz w:val="30"/>
          <w:szCs w:val="30"/>
          <w:cs/>
        </w:rPr>
        <w:t xml:space="preserve"> ล้านบาท</w:t>
      </w:r>
      <w:r w:rsidRPr="00C20284">
        <w:rPr>
          <w:rFonts w:ascii="Angsana New" w:hAnsi="Angsana New"/>
          <w:b/>
          <w:sz w:val="30"/>
          <w:szCs w:val="30"/>
          <w:cs/>
        </w:rPr>
        <w:t xml:space="preserve"> </w:t>
      </w:r>
      <w:r w:rsidRPr="00C20284">
        <w:rPr>
          <w:rFonts w:ascii="Angsana New" w:hAnsi="Angsana New"/>
          <w:b/>
          <w:i/>
          <w:iCs/>
          <w:sz w:val="30"/>
          <w:szCs w:val="30"/>
          <w:cs/>
        </w:rPr>
        <w:t>(</w:t>
      </w:r>
      <w:r w:rsidR="009711B9" w:rsidRPr="009711B9">
        <w:rPr>
          <w:rFonts w:ascii="Angsana New" w:hAnsi="Angsana New"/>
          <w:bCs/>
          <w:i/>
          <w:iCs/>
          <w:sz w:val="30"/>
          <w:szCs w:val="30"/>
          <w:lang w:val="en-US"/>
        </w:rPr>
        <w:t>2563</w:t>
      </w:r>
      <w:r w:rsidRPr="00C20284">
        <w:rPr>
          <w:rFonts w:ascii="Angsana New" w:hAnsi="Angsana New"/>
          <w:b/>
          <w:i/>
          <w:iCs/>
          <w:sz w:val="30"/>
          <w:szCs w:val="30"/>
          <w:cs/>
        </w:rPr>
        <w:t xml:space="preserve">: </w:t>
      </w:r>
      <w:r w:rsidR="009711B9" w:rsidRPr="009711B9">
        <w:rPr>
          <w:rFonts w:ascii="Angsana New" w:hAnsi="Angsana New"/>
          <w:bCs/>
          <w:i/>
          <w:iCs/>
          <w:sz w:val="30"/>
          <w:szCs w:val="30"/>
          <w:lang w:val="en-US"/>
        </w:rPr>
        <w:t>15</w:t>
      </w:r>
      <w:r w:rsidR="00DF30DC">
        <w:rPr>
          <w:rFonts w:ascii="Angsana New" w:hAnsi="Angsana New"/>
          <w:bCs/>
          <w:i/>
          <w:iCs/>
          <w:sz w:val="30"/>
          <w:szCs w:val="30"/>
          <w:lang w:val="en-US"/>
        </w:rPr>
        <w:t>,</w:t>
      </w:r>
      <w:r w:rsidR="009711B9" w:rsidRPr="009711B9">
        <w:rPr>
          <w:rFonts w:ascii="Angsana New" w:hAnsi="Angsana New"/>
          <w:bCs/>
          <w:i/>
          <w:iCs/>
          <w:sz w:val="30"/>
          <w:szCs w:val="30"/>
          <w:lang w:val="en-US"/>
        </w:rPr>
        <w:t>857</w:t>
      </w:r>
      <w:r w:rsidR="00DF30DC">
        <w:rPr>
          <w:rFonts w:ascii="Angsana New" w:hAnsi="Angsana New"/>
          <w:bCs/>
          <w:i/>
          <w:iCs/>
          <w:sz w:val="30"/>
          <w:szCs w:val="30"/>
          <w:lang w:val="en-US"/>
        </w:rPr>
        <w:t xml:space="preserve"> </w:t>
      </w:r>
      <w:r w:rsidRPr="00C20284">
        <w:rPr>
          <w:rFonts w:ascii="Angsana New" w:hAnsi="Angsana New"/>
          <w:b/>
          <w:i/>
          <w:iCs/>
          <w:sz w:val="30"/>
          <w:szCs w:val="30"/>
          <w:cs/>
        </w:rPr>
        <w:t>ล้านบาท)</w:t>
      </w:r>
      <w:r w:rsidRPr="00C20284">
        <w:rPr>
          <w:rFonts w:ascii="Angsana New" w:hAnsi="Angsana New"/>
          <w:b/>
          <w:sz w:val="30"/>
          <w:szCs w:val="30"/>
          <w:cs/>
        </w:rPr>
        <w:t xml:space="preserve"> ซึ่งค้ำประกันโดยสินทรัพย์ต่างๆ คือ ที่ดิน อาคาร และอุปกรณ์ซึ่งมีมูลค่าสุทธิทางบัญชีเป็นจำนวนเงิน </w:t>
      </w:r>
      <w:r w:rsidR="009277BA">
        <w:rPr>
          <w:rFonts w:ascii="Angsana New" w:hAnsi="Angsana New"/>
          <w:bCs/>
          <w:sz w:val="30"/>
          <w:szCs w:val="30"/>
          <w:lang w:val="en-US"/>
        </w:rPr>
        <w:t>13,731</w:t>
      </w:r>
      <w:r w:rsidRPr="00C20284">
        <w:rPr>
          <w:rFonts w:ascii="Angsana New" w:hAnsi="Angsana New"/>
          <w:b/>
          <w:sz w:val="30"/>
          <w:szCs w:val="30"/>
          <w:cs/>
        </w:rPr>
        <w:t xml:space="preserve"> ล้านบาท </w:t>
      </w:r>
      <w:r w:rsidRPr="00C20284">
        <w:rPr>
          <w:rFonts w:ascii="Angsana New" w:hAnsi="Angsana New"/>
          <w:b/>
          <w:i/>
          <w:iCs/>
          <w:sz w:val="30"/>
          <w:szCs w:val="30"/>
          <w:cs/>
        </w:rPr>
        <w:t>(</w:t>
      </w:r>
      <w:r w:rsidR="009711B9" w:rsidRPr="009711B9">
        <w:rPr>
          <w:rFonts w:ascii="Angsana New" w:hAnsi="Angsana New"/>
          <w:bCs/>
          <w:i/>
          <w:iCs/>
          <w:sz w:val="30"/>
          <w:szCs w:val="30"/>
          <w:lang w:val="en-US"/>
        </w:rPr>
        <w:t>2563</w:t>
      </w:r>
      <w:r w:rsidRPr="00C20284">
        <w:rPr>
          <w:rFonts w:ascii="Angsana New" w:hAnsi="Angsana New"/>
          <w:b/>
          <w:i/>
          <w:iCs/>
          <w:sz w:val="30"/>
          <w:szCs w:val="30"/>
          <w:cs/>
        </w:rPr>
        <w:t xml:space="preserve">: </w:t>
      </w:r>
      <w:r w:rsidR="009711B9" w:rsidRPr="009711B9">
        <w:rPr>
          <w:rFonts w:ascii="Angsana New" w:hAnsi="Angsana New"/>
          <w:bCs/>
          <w:i/>
          <w:iCs/>
          <w:sz w:val="30"/>
          <w:szCs w:val="30"/>
          <w:lang w:val="en-US"/>
        </w:rPr>
        <w:t>11</w:t>
      </w:r>
      <w:r w:rsidR="00DF30DC">
        <w:rPr>
          <w:rFonts w:ascii="Angsana New" w:hAnsi="Angsana New"/>
          <w:bCs/>
          <w:i/>
          <w:iCs/>
          <w:sz w:val="30"/>
          <w:szCs w:val="30"/>
          <w:lang w:val="en-US"/>
        </w:rPr>
        <w:t>,</w:t>
      </w:r>
      <w:r w:rsidR="009711B9" w:rsidRPr="009711B9">
        <w:rPr>
          <w:rFonts w:ascii="Angsana New" w:hAnsi="Angsana New"/>
          <w:bCs/>
          <w:i/>
          <w:iCs/>
          <w:sz w:val="30"/>
          <w:szCs w:val="30"/>
          <w:lang w:val="en-US"/>
        </w:rPr>
        <w:t>156</w:t>
      </w:r>
      <w:r w:rsidRPr="00C20284">
        <w:rPr>
          <w:rFonts w:ascii="Angsana New" w:hAnsi="Angsana New"/>
          <w:b/>
          <w:i/>
          <w:iCs/>
          <w:sz w:val="30"/>
          <w:szCs w:val="30"/>
          <w:cs/>
        </w:rPr>
        <w:t xml:space="preserve"> ล้านบาท)</w:t>
      </w:r>
      <w:r w:rsidRPr="00C20284">
        <w:rPr>
          <w:rFonts w:ascii="Angsana New" w:hAnsi="Angsana New"/>
          <w:b/>
          <w:sz w:val="30"/>
          <w:szCs w:val="30"/>
          <w:cs/>
        </w:rPr>
        <w:t xml:space="preserve"> สินทรัพย์หมุนเวียนและไม่หมุนเวียนซึ่งส่วนใหญ่ประกอบด้วย สินทรัพย์สิทธิการเช่า สินค้าคงเหลือ และลูกหนี้สุทธิเจ้าหนี้ ซึ่งมีมูลค่าตามบัญชีจำนวน </w:t>
      </w:r>
      <w:r w:rsidR="00516ACE">
        <w:rPr>
          <w:rFonts w:ascii="Angsana New" w:hAnsi="Angsana New"/>
          <w:bCs/>
          <w:sz w:val="30"/>
          <w:szCs w:val="30"/>
          <w:lang w:val="en-US"/>
        </w:rPr>
        <w:t>7,252</w:t>
      </w:r>
      <w:r w:rsidRPr="00C34E07">
        <w:rPr>
          <w:rFonts w:ascii="Angsana New" w:hAnsi="Angsana New"/>
          <w:b/>
          <w:sz w:val="30"/>
          <w:szCs w:val="30"/>
          <w:cs/>
        </w:rPr>
        <w:t xml:space="preserve"> </w:t>
      </w:r>
      <w:r w:rsidRPr="00ED2471">
        <w:rPr>
          <w:rFonts w:ascii="Angsana New" w:hAnsi="Angsana New"/>
          <w:b/>
          <w:sz w:val="30"/>
          <w:szCs w:val="30"/>
          <w:cs/>
        </w:rPr>
        <w:t>ล้</w:t>
      </w:r>
      <w:r w:rsidRPr="00C20284">
        <w:rPr>
          <w:rFonts w:ascii="Angsana New" w:hAnsi="Angsana New"/>
          <w:b/>
          <w:sz w:val="30"/>
          <w:szCs w:val="30"/>
          <w:cs/>
        </w:rPr>
        <w:t xml:space="preserve">านบาท </w:t>
      </w:r>
      <w:r w:rsidRPr="00C20284">
        <w:rPr>
          <w:rFonts w:ascii="Angsana New" w:hAnsi="Angsana New"/>
          <w:b/>
          <w:i/>
          <w:iCs/>
          <w:sz w:val="30"/>
          <w:szCs w:val="30"/>
          <w:cs/>
        </w:rPr>
        <w:t>(</w:t>
      </w:r>
      <w:r w:rsidR="009711B9" w:rsidRPr="009711B9">
        <w:rPr>
          <w:rFonts w:ascii="Angsana New" w:hAnsi="Angsana New"/>
          <w:bCs/>
          <w:i/>
          <w:iCs/>
          <w:sz w:val="30"/>
          <w:szCs w:val="30"/>
          <w:lang w:val="en-US"/>
        </w:rPr>
        <w:t>2563</w:t>
      </w:r>
      <w:r w:rsidRPr="00C20284">
        <w:rPr>
          <w:rFonts w:ascii="Angsana New" w:hAnsi="Angsana New"/>
          <w:b/>
          <w:i/>
          <w:iCs/>
          <w:sz w:val="30"/>
          <w:szCs w:val="30"/>
          <w:cs/>
        </w:rPr>
        <w:t xml:space="preserve">: </w:t>
      </w:r>
      <w:r w:rsidR="009711B9" w:rsidRPr="009711B9">
        <w:rPr>
          <w:rFonts w:ascii="Angsana New" w:hAnsi="Angsana New"/>
          <w:bCs/>
          <w:i/>
          <w:iCs/>
          <w:sz w:val="30"/>
          <w:szCs w:val="30"/>
          <w:lang w:val="en-US"/>
        </w:rPr>
        <w:t>6</w:t>
      </w:r>
      <w:r w:rsidR="00DF30DC">
        <w:rPr>
          <w:rFonts w:ascii="Angsana New" w:hAnsi="Angsana New"/>
          <w:bCs/>
          <w:i/>
          <w:iCs/>
          <w:sz w:val="30"/>
          <w:szCs w:val="30"/>
          <w:lang w:val="en-US"/>
        </w:rPr>
        <w:t>,</w:t>
      </w:r>
      <w:r w:rsidR="009711B9" w:rsidRPr="009711B9">
        <w:rPr>
          <w:rFonts w:ascii="Angsana New" w:hAnsi="Angsana New"/>
          <w:bCs/>
          <w:i/>
          <w:iCs/>
          <w:sz w:val="30"/>
          <w:szCs w:val="30"/>
          <w:lang w:val="en-US"/>
        </w:rPr>
        <w:t>339</w:t>
      </w:r>
      <w:r w:rsidRPr="00C20284">
        <w:rPr>
          <w:rFonts w:ascii="Angsana New" w:hAnsi="Angsana New"/>
          <w:b/>
          <w:i/>
          <w:iCs/>
          <w:sz w:val="30"/>
          <w:szCs w:val="30"/>
          <w:cs/>
        </w:rPr>
        <w:t xml:space="preserve"> ล้านบาท)</w:t>
      </w:r>
      <w:r w:rsidRPr="00C20284">
        <w:rPr>
          <w:rFonts w:ascii="Angsana New" w:hAnsi="Angsana New"/>
          <w:b/>
          <w:sz w:val="30"/>
          <w:szCs w:val="30"/>
          <w:cs/>
        </w:rPr>
        <w:t xml:space="preserve"> หุ้นสามัญของบริษัทย่อยในต่างประเทศซึ่งมีมูลค่ารวม</w:t>
      </w:r>
      <w:r>
        <w:rPr>
          <w:rFonts w:ascii="Angsana New" w:hAnsi="Angsana New" w:hint="cs"/>
          <w:b/>
          <w:sz w:val="30"/>
          <w:szCs w:val="30"/>
          <w:cs/>
        </w:rPr>
        <w:t>ประมาณ</w:t>
      </w:r>
      <w:r w:rsidRPr="00C20284">
        <w:rPr>
          <w:rFonts w:ascii="Angsana New" w:hAnsi="Angsana New"/>
          <w:b/>
          <w:sz w:val="30"/>
          <w:szCs w:val="30"/>
          <w:cs/>
        </w:rPr>
        <w:t xml:space="preserve"> </w:t>
      </w:r>
      <w:r w:rsidR="0006723F">
        <w:rPr>
          <w:rFonts w:ascii="Angsana New" w:hAnsi="Angsana New"/>
          <w:bCs/>
          <w:sz w:val="30"/>
          <w:szCs w:val="30"/>
          <w:lang w:val="en-US"/>
        </w:rPr>
        <w:t>1,102</w:t>
      </w:r>
      <w:r w:rsidRPr="00C20284">
        <w:rPr>
          <w:rFonts w:ascii="Angsana New" w:hAnsi="Angsana New"/>
          <w:b/>
          <w:sz w:val="30"/>
          <w:szCs w:val="30"/>
          <w:cs/>
        </w:rPr>
        <w:t xml:space="preserve"> ล้านบาท </w:t>
      </w:r>
      <w:r w:rsidRPr="00C20284">
        <w:rPr>
          <w:rFonts w:ascii="Angsana New" w:hAnsi="Angsana New"/>
          <w:b/>
          <w:i/>
          <w:iCs/>
          <w:sz w:val="30"/>
          <w:szCs w:val="30"/>
          <w:cs/>
        </w:rPr>
        <w:t>(</w:t>
      </w:r>
      <w:r w:rsidR="009711B9" w:rsidRPr="009711B9">
        <w:rPr>
          <w:rFonts w:ascii="Angsana New" w:hAnsi="Angsana New"/>
          <w:bCs/>
          <w:i/>
          <w:iCs/>
          <w:sz w:val="30"/>
          <w:szCs w:val="30"/>
          <w:lang w:val="en-US"/>
        </w:rPr>
        <w:t>2563</w:t>
      </w:r>
      <w:r w:rsidRPr="00C20284">
        <w:rPr>
          <w:rFonts w:ascii="Angsana New" w:hAnsi="Angsana New"/>
          <w:b/>
          <w:i/>
          <w:iCs/>
          <w:sz w:val="30"/>
          <w:szCs w:val="30"/>
          <w:cs/>
        </w:rPr>
        <w:t xml:space="preserve">: </w:t>
      </w:r>
      <w:r w:rsidR="003C6613">
        <w:rPr>
          <w:rFonts w:ascii="Angsana New" w:hAnsi="Angsana New"/>
          <w:bCs/>
          <w:i/>
          <w:iCs/>
          <w:sz w:val="30"/>
          <w:szCs w:val="30"/>
          <w:lang w:val="en-US"/>
        </w:rPr>
        <w:t>4</w:t>
      </w:r>
      <w:r w:rsidR="00DF30DC">
        <w:rPr>
          <w:rFonts w:ascii="Angsana New" w:hAnsi="Angsana New"/>
          <w:bCs/>
          <w:i/>
          <w:iCs/>
          <w:sz w:val="30"/>
          <w:szCs w:val="30"/>
          <w:lang w:val="en-US"/>
        </w:rPr>
        <w:t>,</w:t>
      </w:r>
      <w:r w:rsidR="009711B9" w:rsidRPr="009711B9">
        <w:rPr>
          <w:rFonts w:ascii="Angsana New" w:hAnsi="Angsana New"/>
          <w:bCs/>
          <w:i/>
          <w:iCs/>
          <w:sz w:val="30"/>
          <w:szCs w:val="30"/>
          <w:lang w:val="en-US"/>
        </w:rPr>
        <w:t>5</w:t>
      </w:r>
      <w:r w:rsidR="003C6613">
        <w:rPr>
          <w:rFonts w:ascii="Angsana New" w:hAnsi="Angsana New"/>
          <w:bCs/>
          <w:i/>
          <w:iCs/>
          <w:sz w:val="30"/>
          <w:szCs w:val="30"/>
          <w:lang w:val="en-US"/>
        </w:rPr>
        <w:t>4</w:t>
      </w:r>
      <w:r w:rsidR="009711B9" w:rsidRPr="009711B9">
        <w:rPr>
          <w:rFonts w:ascii="Angsana New" w:hAnsi="Angsana New"/>
          <w:bCs/>
          <w:i/>
          <w:iCs/>
          <w:sz w:val="30"/>
          <w:szCs w:val="30"/>
          <w:lang w:val="en-US"/>
        </w:rPr>
        <w:t>8</w:t>
      </w:r>
      <w:r w:rsidRPr="00C20284">
        <w:rPr>
          <w:rFonts w:ascii="Angsana New" w:hAnsi="Angsana New"/>
          <w:b/>
          <w:i/>
          <w:iCs/>
          <w:sz w:val="30"/>
          <w:szCs w:val="30"/>
          <w:cs/>
        </w:rPr>
        <w:t xml:space="preserve"> ล้านบาท)</w:t>
      </w:r>
    </w:p>
    <w:p w14:paraId="7221EA25" w14:textId="77777777" w:rsidR="009F1EEB" w:rsidRPr="00367ADF" w:rsidRDefault="009F1EEB" w:rsidP="002B1F72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55B24004" w14:textId="026B52F3" w:rsidR="001C00C8" w:rsidRPr="00C20284" w:rsidRDefault="009F1EEB" w:rsidP="002B1F72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ทั้งนี้</w:t>
      </w:r>
      <w:r w:rsidR="001C00C8" w:rsidRPr="00367ADF">
        <w:rPr>
          <w:rFonts w:ascii="Angsana New" w:hAnsi="Angsana New"/>
          <w:sz w:val="30"/>
          <w:szCs w:val="30"/>
          <w:cs/>
          <w:lang w:val="en-US" w:bidi="th-TH"/>
        </w:rPr>
        <w:t>กลุ่มบริษัทมีสัญญาเงินกู้</w:t>
      </w:r>
      <w:r w:rsidR="00B25A2E" w:rsidRPr="00367ADF">
        <w:rPr>
          <w:rFonts w:ascii="Angsana New" w:hAnsi="Angsana New"/>
          <w:sz w:val="30"/>
          <w:szCs w:val="30"/>
          <w:cs/>
          <w:lang w:val="en-US" w:bidi="th-TH"/>
        </w:rPr>
        <w:t>ที่</w:t>
      </w:r>
      <w:r w:rsidR="00C54CE1" w:rsidRPr="00367ADF">
        <w:rPr>
          <w:rFonts w:ascii="Angsana New" w:hAnsi="Angsana New"/>
          <w:sz w:val="30"/>
          <w:szCs w:val="30"/>
          <w:cs/>
          <w:lang w:val="en-US" w:bidi="th-TH"/>
        </w:rPr>
        <w:t>สำคัญ</w:t>
      </w:r>
      <w:r w:rsidR="001C00C8" w:rsidRPr="00367ADF">
        <w:rPr>
          <w:rFonts w:ascii="Angsana New" w:hAnsi="Angsana New"/>
          <w:sz w:val="30"/>
          <w:szCs w:val="30"/>
          <w:cs/>
          <w:lang w:val="en-US" w:bidi="th-TH"/>
        </w:rPr>
        <w:t>กับสถาบันการเงินดังนี้</w:t>
      </w:r>
    </w:p>
    <w:p w14:paraId="324EC4AD" w14:textId="77777777" w:rsidR="001C00C8" w:rsidRPr="00C20284" w:rsidRDefault="001C00C8" w:rsidP="002B1F72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</w:p>
    <w:p w14:paraId="12DBF7EB" w14:textId="77777777" w:rsidR="00E25626" w:rsidRPr="00C20284" w:rsidRDefault="00E25626" w:rsidP="002B1F72">
      <w:pPr>
        <w:pStyle w:val="block"/>
        <w:spacing w:after="0"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lang w:val="en-US" w:bidi="th-TH"/>
        </w:rPr>
      </w:pPr>
      <w:r w:rsidRPr="00367ADF">
        <w:rPr>
          <w:rFonts w:ascii="Angsana New" w:hAnsi="Angsana New"/>
          <w:b/>
          <w:bCs/>
          <w:sz w:val="30"/>
          <w:szCs w:val="30"/>
          <w:lang w:bidi="th-TH"/>
        </w:rPr>
        <w:t>CPF Investment Limited (“</w:t>
      </w:r>
      <w:r w:rsidRPr="00367ADF">
        <w:rPr>
          <w:rFonts w:ascii="Angsana New" w:hAnsi="Angsana New"/>
          <w:b/>
          <w:bCs/>
          <w:sz w:val="30"/>
          <w:szCs w:val="30"/>
          <w:lang w:val="en-US" w:bidi="th-TH"/>
        </w:rPr>
        <w:t>CPFI”)</w:t>
      </w:r>
    </w:p>
    <w:p w14:paraId="1BC2A866" w14:textId="77777777" w:rsidR="00E25626" w:rsidRPr="00C20284" w:rsidRDefault="00E25626" w:rsidP="002B1F72">
      <w:pPr>
        <w:pStyle w:val="block"/>
        <w:spacing w:after="0"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lang w:bidi="th-TH"/>
        </w:rPr>
      </w:pPr>
    </w:p>
    <w:p w14:paraId="64607EA2" w14:textId="4B6A6E8D" w:rsidR="00F7264C" w:rsidRPr="00367ADF" w:rsidRDefault="00E25626" w:rsidP="00367ADF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  <w:r w:rsidRPr="00C20284">
        <w:rPr>
          <w:rFonts w:ascii="Angsana New" w:hAnsi="Angsana New"/>
          <w:sz w:val="30"/>
          <w:szCs w:val="30"/>
          <w:lang w:bidi="th-TH"/>
        </w:rPr>
        <w:t xml:space="preserve">CPFI </w:t>
      </w:r>
      <w:r w:rsidRPr="00C20284">
        <w:rPr>
          <w:rFonts w:ascii="Angsana New" w:hAnsi="Angsana New"/>
          <w:sz w:val="30"/>
          <w:szCs w:val="30"/>
          <w:cs/>
          <w:lang w:val="en-US" w:bidi="th-TH"/>
        </w:rPr>
        <w:t>ซึ่งเป็นบริษัทย่อยที่บริษัทถือหุ้นในอัตราร้อยละ</w:t>
      </w:r>
      <w:r w:rsidRPr="00C20284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9711B9" w:rsidRPr="009711B9">
        <w:rPr>
          <w:rFonts w:ascii="Angsana New" w:hAnsi="Angsana New"/>
          <w:sz w:val="30"/>
          <w:szCs w:val="30"/>
          <w:lang w:val="en-US" w:bidi="th-TH"/>
        </w:rPr>
        <w:t>100</w:t>
      </w:r>
      <w:r w:rsidRPr="00C20284">
        <w:rPr>
          <w:rFonts w:ascii="Angsana New" w:hAnsi="Angsana New"/>
          <w:sz w:val="30"/>
          <w:szCs w:val="30"/>
          <w:lang w:val="en-US" w:bidi="th-TH"/>
        </w:rPr>
        <w:t>.</w:t>
      </w:r>
      <w:r w:rsidR="009711B9" w:rsidRPr="009711B9">
        <w:rPr>
          <w:rFonts w:ascii="Angsana New" w:hAnsi="Angsana New"/>
          <w:sz w:val="30"/>
          <w:szCs w:val="30"/>
          <w:lang w:val="en-US" w:bidi="th-TH"/>
        </w:rPr>
        <w:t>00</w:t>
      </w:r>
      <w:r w:rsidRPr="00C20284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C20284">
        <w:rPr>
          <w:rFonts w:ascii="Angsana New" w:hAnsi="Angsana New"/>
          <w:sz w:val="30"/>
          <w:szCs w:val="30"/>
          <w:cs/>
          <w:lang w:val="en-US" w:bidi="th-TH"/>
        </w:rPr>
        <w:t>ของหุ้นที่ออก</w:t>
      </w:r>
      <w:r w:rsidR="005949DE" w:rsidRPr="00C20284">
        <w:rPr>
          <w:rFonts w:ascii="Angsana New" w:hAnsi="Angsana New"/>
          <w:sz w:val="30"/>
          <w:szCs w:val="30"/>
          <w:cs/>
          <w:lang w:val="en-US" w:bidi="th-TH"/>
        </w:rPr>
        <w:t>และ</w:t>
      </w:r>
      <w:r w:rsidRPr="00C20284">
        <w:rPr>
          <w:rFonts w:ascii="Angsana New" w:hAnsi="Angsana New"/>
          <w:sz w:val="30"/>
          <w:szCs w:val="30"/>
          <w:cs/>
          <w:lang w:val="en-US" w:bidi="th-TH"/>
        </w:rPr>
        <w:t>ชำระแล้ว</w:t>
      </w:r>
      <w:r w:rsidR="00D944D1" w:rsidRPr="00C20284">
        <w:rPr>
          <w:rFonts w:ascii="Angsana New" w:hAnsi="Angsana New"/>
          <w:sz w:val="30"/>
          <w:szCs w:val="30"/>
          <w:cs/>
          <w:lang w:val="en-US" w:bidi="th-TH"/>
        </w:rPr>
        <w:t>มี</w:t>
      </w:r>
      <w:r w:rsidR="007A0ACB" w:rsidRPr="00C20284">
        <w:rPr>
          <w:rFonts w:ascii="Angsana New" w:hAnsi="Angsana New"/>
          <w:sz w:val="30"/>
          <w:szCs w:val="30"/>
          <w:cs/>
          <w:lang w:bidi="th-TH"/>
        </w:rPr>
        <w:t>สัญญาเงินกู้ยืมระยะยาวกับสถาบันการเงิน</w:t>
      </w:r>
      <w:r w:rsidR="006C3D76" w:rsidRPr="00C20284">
        <w:rPr>
          <w:rFonts w:ascii="Angsana New" w:hAnsi="Angsana New"/>
          <w:sz w:val="30"/>
          <w:szCs w:val="30"/>
          <w:cs/>
          <w:lang w:bidi="th-TH"/>
        </w:rPr>
        <w:t>หลาย</w:t>
      </w:r>
      <w:r w:rsidR="007A0ACB" w:rsidRPr="00C20284">
        <w:rPr>
          <w:rFonts w:ascii="Angsana New" w:hAnsi="Angsana New"/>
          <w:sz w:val="30"/>
          <w:szCs w:val="30"/>
          <w:cs/>
          <w:lang w:bidi="th-TH"/>
        </w:rPr>
        <w:t>แห่ง</w:t>
      </w:r>
      <w:r w:rsidR="007A0ACB" w:rsidRPr="00C20284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F7264C">
        <w:rPr>
          <w:rFonts w:ascii="Angsana New" w:hAnsi="Angsana New" w:hint="cs"/>
          <w:sz w:val="30"/>
          <w:szCs w:val="30"/>
          <w:cs/>
          <w:lang w:bidi="th-TH"/>
        </w:rPr>
        <w:t xml:space="preserve">ในวงเงินกู้ตามสัญญารวม </w:t>
      </w:r>
      <w:r w:rsidR="009711B9" w:rsidRPr="00731944">
        <w:rPr>
          <w:rFonts w:ascii="Angsana New" w:hAnsi="Angsana New"/>
          <w:sz w:val="30"/>
          <w:szCs w:val="30"/>
          <w:lang w:val="en-US" w:bidi="th-TH"/>
        </w:rPr>
        <w:t>2</w:t>
      </w:r>
      <w:r w:rsidR="00F7264C" w:rsidRPr="00731944">
        <w:rPr>
          <w:rFonts w:ascii="Angsana New" w:hAnsi="Angsana New"/>
          <w:sz w:val="30"/>
          <w:szCs w:val="30"/>
          <w:lang w:val="en-US" w:bidi="th-TH"/>
        </w:rPr>
        <w:t>,</w:t>
      </w:r>
      <w:r w:rsidR="00BA7C4F">
        <w:rPr>
          <w:rFonts w:ascii="Angsana New" w:hAnsi="Angsana New"/>
          <w:sz w:val="30"/>
          <w:szCs w:val="30"/>
          <w:lang w:val="en-US" w:bidi="th-TH"/>
        </w:rPr>
        <w:t>468</w:t>
      </w:r>
      <w:r w:rsidR="00F7264C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F7264C">
        <w:rPr>
          <w:rFonts w:ascii="Angsana New" w:hAnsi="Angsana New" w:hint="cs"/>
          <w:sz w:val="30"/>
          <w:szCs w:val="30"/>
          <w:cs/>
          <w:lang w:val="en-US" w:bidi="th-TH"/>
        </w:rPr>
        <w:t xml:space="preserve">ล้านเหรียญสหรัฐ ในอัตราดอกเบี้ย </w:t>
      </w:r>
      <w:r w:rsidR="00F7264C">
        <w:rPr>
          <w:rFonts w:ascii="Angsana New" w:hAnsi="Angsana New"/>
          <w:sz w:val="30"/>
          <w:szCs w:val="30"/>
          <w:lang w:val="en-US" w:bidi="th-TH"/>
        </w:rPr>
        <w:t xml:space="preserve">LIBOR </w:t>
      </w:r>
      <w:r w:rsidR="00F7264C">
        <w:rPr>
          <w:rFonts w:ascii="Angsana New" w:hAnsi="Angsana New" w:hint="cs"/>
          <w:sz w:val="30"/>
          <w:szCs w:val="30"/>
          <w:cs/>
          <w:lang w:val="en-US" w:bidi="th-TH"/>
        </w:rPr>
        <w:t xml:space="preserve">บวกอัตราที่กำหนด โดยจะครบกำหนดภายในปี </w:t>
      </w:r>
      <w:r w:rsidR="009711B9" w:rsidRPr="009711B9">
        <w:rPr>
          <w:rFonts w:ascii="Angsana New" w:hAnsi="Angsana New"/>
          <w:sz w:val="30"/>
          <w:szCs w:val="30"/>
          <w:lang w:val="en-US" w:bidi="th-TH"/>
        </w:rPr>
        <w:t>25</w:t>
      </w:r>
      <w:r w:rsidR="000E4BB5">
        <w:rPr>
          <w:rFonts w:ascii="Angsana New" w:hAnsi="Angsana New"/>
          <w:sz w:val="30"/>
          <w:szCs w:val="30"/>
          <w:lang w:val="en-US" w:bidi="th-TH"/>
        </w:rPr>
        <w:t>70</w:t>
      </w:r>
      <w:r w:rsidR="00F7264C">
        <w:rPr>
          <w:rFonts w:ascii="Angsana New" w:hAnsi="Angsana New"/>
          <w:sz w:val="30"/>
          <w:szCs w:val="30"/>
          <w:lang w:val="en-US" w:bidi="th-TH"/>
        </w:rPr>
        <w:t xml:space="preserve"> </w:t>
      </w:r>
    </w:p>
    <w:p w14:paraId="242F31FE" w14:textId="77777777" w:rsidR="007A0ACB" w:rsidRPr="00C20284" w:rsidRDefault="007A0ACB" w:rsidP="001B16F3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35935CAE" w14:textId="6A845FB9" w:rsidR="00726B01" w:rsidRPr="00C20284" w:rsidRDefault="0052763C" w:rsidP="00EB0635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C20284">
        <w:rPr>
          <w:rFonts w:ascii="Angsana New" w:hAnsi="Angsana New"/>
          <w:spacing w:val="-4"/>
          <w:sz w:val="30"/>
          <w:szCs w:val="30"/>
          <w:lang w:val="en-US" w:bidi="th-TH"/>
        </w:rPr>
        <w:t>CPF</w:t>
      </w:r>
      <w:r w:rsidR="00EB2BF1" w:rsidRPr="00C20284">
        <w:rPr>
          <w:rFonts w:ascii="Angsana New" w:hAnsi="Angsana New"/>
          <w:spacing w:val="-4"/>
          <w:sz w:val="30"/>
          <w:szCs w:val="30"/>
          <w:lang w:val="en-US" w:bidi="th-TH"/>
        </w:rPr>
        <w:t>I</w:t>
      </w:r>
      <w:r w:rsidRPr="00C20284">
        <w:rPr>
          <w:rFonts w:ascii="Angsana New" w:hAnsi="Angsana New"/>
          <w:spacing w:val="-4"/>
          <w:sz w:val="30"/>
          <w:szCs w:val="30"/>
          <w:lang w:val="en-US" w:bidi="th-TH"/>
        </w:rPr>
        <w:t xml:space="preserve"> </w:t>
      </w:r>
      <w:r w:rsidRPr="00C20284">
        <w:rPr>
          <w:rFonts w:ascii="Angsana New" w:hAnsi="Angsana New"/>
          <w:spacing w:val="-4"/>
          <w:sz w:val="30"/>
          <w:szCs w:val="30"/>
          <w:cs/>
          <w:lang w:val="en-US" w:bidi="th-TH"/>
        </w:rPr>
        <w:t>ได้ใช้</w:t>
      </w:r>
      <w:r w:rsidR="007A0ACB" w:rsidRPr="00C20284">
        <w:rPr>
          <w:rFonts w:ascii="Angsana New" w:hAnsi="Angsana New"/>
          <w:spacing w:val="-4"/>
          <w:sz w:val="30"/>
          <w:szCs w:val="30"/>
          <w:cs/>
          <w:lang w:val="en-US" w:bidi="th-TH"/>
        </w:rPr>
        <w:t>เ</w:t>
      </w:r>
      <w:r w:rsidRPr="00C20284">
        <w:rPr>
          <w:rFonts w:ascii="Angsana New" w:hAnsi="Angsana New"/>
          <w:spacing w:val="-4"/>
          <w:sz w:val="30"/>
          <w:szCs w:val="30"/>
          <w:cs/>
          <w:lang w:val="en-US" w:bidi="th-TH"/>
        </w:rPr>
        <w:t>งินกู้ยืมระยะยาวดังกล่าวข้างต้น</w:t>
      </w:r>
      <w:r w:rsidR="007A0ACB" w:rsidRPr="00C20284">
        <w:rPr>
          <w:rFonts w:ascii="Angsana New" w:hAnsi="Angsana New"/>
          <w:spacing w:val="-4"/>
          <w:sz w:val="30"/>
          <w:szCs w:val="30"/>
          <w:cs/>
          <w:lang w:val="en-US" w:bidi="th-TH"/>
        </w:rPr>
        <w:t xml:space="preserve">ในการลงทุนและการดำเนินงานทั่วไป </w:t>
      </w:r>
      <w:r w:rsidR="007A0ACB" w:rsidRPr="00C20284">
        <w:rPr>
          <w:rFonts w:ascii="Angsana New" w:hAnsi="Angsana New"/>
          <w:sz w:val="30"/>
          <w:szCs w:val="30"/>
          <w:cs/>
          <w:lang w:val="en-US" w:bidi="th-TH"/>
        </w:rPr>
        <w:t>และต้อง</w:t>
      </w:r>
      <w:r w:rsidR="007A0ACB" w:rsidRPr="00C20284">
        <w:rPr>
          <w:rFonts w:ascii="Angsana New" w:hAnsi="Angsana New"/>
          <w:sz w:val="30"/>
          <w:szCs w:val="30"/>
          <w:cs/>
          <w:lang w:bidi="th-TH"/>
        </w:rPr>
        <w:t>ปฏิบัติตามเงื่อนไขต่างๆ</w:t>
      </w:r>
      <w:r w:rsidR="007A0ACB" w:rsidRPr="00C20284">
        <w:rPr>
          <w:rFonts w:ascii="Angsana New" w:hAnsi="Angsana New"/>
          <w:sz w:val="30"/>
          <w:szCs w:val="30"/>
          <w:lang w:bidi="th-TH"/>
        </w:rPr>
        <w:t xml:space="preserve"> </w:t>
      </w:r>
      <w:r w:rsidR="007A0ACB" w:rsidRPr="00C20284">
        <w:rPr>
          <w:rFonts w:ascii="Angsana New" w:hAnsi="Angsana New"/>
          <w:sz w:val="30"/>
          <w:szCs w:val="30"/>
          <w:cs/>
          <w:lang w:bidi="th-TH"/>
        </w:rPr>
        <w:t>ที่กำหนดไว้ในสัญญา</w:t>
      </w:r>
    </w:p>
    <w:p w14:paraId="0BB41490" w14:textId="168594A2" w:rsidR="002675E2" w:rsidRPr="00C20284" w:rsidRDefault="002675E2" w:rsidP="00367ADF">
      <w:pPr>
        <w:pStyle w:val="block"/>
        <w:spacing w:after="0" w:line="240" w:lineRule="auto"/>
        <w:ind w:left="0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23D40DDB" w14:textId="170789C2" w:rsidR="00E25626" w:rsidRPr="00C20284" w:rsidRDefault="00E25626" w:rsidP="002B1F72">
      <w:pPr>
        <w:pStyle w:val="block"/>
        <w:spacing w:after="0"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C20284">
        <w:rPr>
          <w:rFonts w:ascii="Angsana New" w:hAnsi="Angsana New"/>
          <w:b/>
          <w:bCs/>
          <w:sz w:val="30"/>
          <w:szCs w:val="30"/>
        </w:rPr>
        <w:t>C.P. Pokphand Co., Ltd. (“CPP”)</w:t>
      </w:r>
    </w:p>
    <w:p w14:paraId="19245557" w14:textId="77777777" w:rsidR="00E25626" w:rsidRPr="00C20284" w:rsidRDefault="00E25626" w:rsidP="002B1F72">
      <w:pPr>
        <w:pStyle w:val="block"/>
        <w:spacing w:after="0" w:line="240" w:lineRule="auto"/>
        <w:ind w:left="540"/>
        <w:jc w:val="thaiDistribute"/>
        <w:rPr>
          <w:rFonts w:ascii="Angsana New" w:hAnsi="Angsana New"/>
          <w:b/>
          <w:bCs/>
          <w:sz w:val="20"/>
          <w:lang w:bidi="th-TH"/>
        </w:rPr>
      </w:pPr>
    </w:p>
    <w:p w14:paraId="201EFC60" w14:textId="4B4D2CD9" w:rsidR="00F7264C" w:rsidRPr="0004725B" w:rsidRDefault="00E25626" w:rsidP="00F7264C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  <w:r w:rsidRPr="00C20284">
        <w:rPr>
          <w:rFonts w:ascii="Angsana New" w:hAnsi="Angsana New"/>
          <w:sz w:val="30"/>
          <w:szCs w:val="30"/>
        </w:rPr>
        <w:t>CPP</w:t>
      </w:r>
      <w:r w:rsidR="00F43377" w:rsidRPr="00C20284">
        <w:rPr>
          <w:rFonts w:ascii="Angsana New" w:hAnsi="Angsana New"/>
          <w:sz w:val="30"/>
          <w:szCs w:val="30"/>
        </w:rPr>
        <w:t xml:space="preserve"> </w:t>
      </w:r>
      <w:r w:rsidR="00F43377" w:rsidRPr="00C20284">
        <w:rPr>
          <w:rFonts w:ascii="Angsana New" w:hAnsi="Angsana New"/>
          <w:sz w:val="30"/>
          <w:szCs w:val="30"/>
          <w:cs/>
          <w:lang w:bidi="th-TH"/>
        </w:rPr>
        <w:t>ซึ่งเป็นบริษัทย่อยที่กลุ่มบริษัทถือหุ้นในอัตรา</w:t>
      </w:r>
      <w:r w:rsidR="00F43377" w:rsidRPr="00C20284">
        <w:rPr>
          <w:rFonts w:ascii="Angsana New" w:eastAsia="Calibri" w:hAnsi="Angsana New"/>
          <w:sz w:val="30"/>
          <w:szCs w:val="30"/>
          <w:cs/>
          <w:lang w:bidi="th-TH"/>
        </w:rPr>
        <w:t xml:space="preserve">ร้อยละ </w:t>
      </w:r>
      <w:r w:rsidR="009711B9" w:rsidRPr="009711B9">
        <w:rPr>
          <w:rFonts w:ascii="Angsana New" w:eastAsia="Calibri" w:hAnsi="Angsana New"/>
          <w:sz w:val="30"/>
          <w:szCs w:val="30"/>
          <w:lang w:val="en-US"/>
        </w:rPr>
        <w:t>5</w:t>
      </w:r>
      <w:r w:rsidR="009711B9" w:rsidRPr="009711B9">
        <w:rPr>
          <w:rFonts w:ascii="Angsana New" w:eastAsia="Calibri" w:hAnsi="Angsana New"/>
          <w:sz w:val="30"/>
          <w:szCs w:val="30"/>
          <w:lang w:val="en-US" w:bidi="th-TH"/>
        </w:rPr>
        <w:t>2</w:t>
      </w:r>
      <w:r w:rsidR="00F43377" w:rsidRPr="00C20284">
        <w:rPr>
          <w:rFonts w:ascii="Angsana New" w:eastAsia="Calibri" w:hAnsi="Angsana New"/>
          <w:sz w:val="30"/>
          <w:szCs w:val="30"/>
        </w:rPr>
        <w:t>.</w:t>
      </w:r>
      <w:r w:rsidR="009711B9" w:rsidRPr="009711B9">
        <w:rPr>
          <w:rFonts w:ascii="Angsana New" w:eastAsia="Calibri" w:hAnsi="Angsana New"/>
          <w:sz w:val="30"/>
          <w:szCs w:val="30"/>
          <w:lang w:val="en-US"/>
        </w:rPr>
        <w:t>2</w:t>
      </w:r>
      <w:r w:rsidR="007951C4">
        <w:rPr>
          <w:rFonts w:ascii="Angsana New" w:eastAsia="Calibri" w:hAnsi="Angsana New"/>
          <w:sz w:val="30"/>
          <w:szCs w:val="30"/>
          <w:lang w:val="en-US"/>
        </w:rPr>
        <w:t>5</w:t>
      </w:r>
      <w:r w:rsidR="00F43377" w:rsidRPr="00C20284">
        <w:rPr>
          <w:rFonts w:ascii="Angsana New" w:eastAsia="Calibri" w:hAnsi="Angsana New"/>
          <w:sz w:val="30"/>
          <w:szCs w:val="30"/>
        </w:rPr>
        <w:t xml:space="preserve"> </w:t>
      </w:r>
      <w:r w:rsidR="00F43377" w:rsidRPr="00C20284">
        <w:rPr>
          <w:rFonts w:ascii="Angsana New" w:eastAsia="Calibri" w:hAnsi="Angsana New"/>
          <w:sz w:val="30"/>
          <w:szCs w:val="30"/>
          <w:cs/>
          <w:lang w:bidi="th-TH"/>
        </w:rPr>
        <w:t>ของหุ้นที่ออกและชำระแล้ว</w:t>
      </w:r>
      <w:r w:rsidR="00F43377" w:rsidRPr="00C20284">
        <w:rPr>
          <w:rFonts w:ascii="Angsana New" w:eastAsia="Calibri" w:hAnsi="Angsana New"/>
          <w:sz w:val="30"/>
          <w:szCs w:val="30"/>
        </w:rPr>
        <w:t xml:space="preserve"> </w:t>
      </w:r>
      <w:r w:rsidR="00D944D1" w:rsidRPr="00C20284">
        <w:rPr>
          <w:rFonts w:ascii="Angsana New" w:eastAsia="Calibri" w:hAnsi="Angsana New"/>
          <w:sz w:val="30"/>
          <w:szCs w:val="30"/>
          <w:cs/>
          <w:lang w:bidi="th-TH"/>
        </w:rPr>
        <w:t>มี</w:t>
      </w:r>
      <w:r w:rsidR="00F43377" w:rsidRPr="00C20284">
        <w:rPr>
          <w:rFonts w:ascii="Angsana New" w:eastAsia="Calibri" w:hAnsi="Angsana New"/>
          <w:sz w:val="30"/>
          <w:szCs w:val="30"/>
          <w:cs/>
          <w:lang w:bidi="th-TH"/>
        </w:rPr>
        <w:t>สัญญาเงินกู้ยืมระยะยาวกับสถาบันการเงินหลายแห่ง</w:t>
      </w:r>
      <w:r w:rsidR="00F43377" w:rsidRPr="00C20284">
        <w:rPr>
          <w:rFonts w:ascii="Angsana New" w:eastAsia="Calibri" w:hAnsi="Angsana New"/>
          <w:sz w:val="30"/>
          <w:szCs w:val="30"/>
        </w:rPr>
        <w:t xml:space="preserve"> </w:t>
      </w:r>
      <w:r w:rsidR="00F43377" w:rsidRPr="00C20284">
        <w:rPr>
          <w:rFonts w:ascii="Angsana New" w:eastAsia="Calibri" w:hAnsi="Angsana New"/>
          <w:sz w:val="30"/>
          <w:szCs w:val="30"/>
          <w:cs/>
          <w:lang w:bidi="th-TH"/>
        </w:rPr>
        <w:t xml:space="preserve">(“สัญญา”) เป็นจำนวนเงิน </w:t>
      </w:r>
      <w:r w:rsidR="00A63AA6">
        <w:rPr>
          <w:rFonts w:ascii="Angsana New" w:eastAsia="Calibri" w:hAnsi="Angsana New"/>
          <w:sz w:val="30"/>
          <w:szCs w:val="30"/>
          <w:lang w:val="en-US"/>
        </w:rPr>
        <w:t>595</w:t>
      </w:r>
      <w:r w:rsidR="00F43377" w:rsidRPr="00C20284">
        <w:rPr>
          <w:rFonts w:ascii="Angsana New" w:eastAsia="Calibri" w:hAnsi="Angsana New"/>
          <w:sz w:val="30"/>
          <w:szCs w:val="30"/>
        </w:rPr>
        <w:t xml:space="preserve"> </w:t>
      </w:r>
      <w:r w:rsidR="00F43377" w:rsidRPr="00C20284">
        <w:rPr>
          <w:rFonts w:ascii="Angsana New" w:eastAsia="Calibri" w:hAnsi="Angsana New"/>
          <w:sz w:val="30"/>
          <w:szCs w:val="30"/>
          <w:cs/>
          <w:lang w:bidi="th-TH"/>
        </w:rPr>
        <w:t>ล้านเหรียญสหรัฐ</w:t>
      </w:r>
      <w:r w:rsidR="00F7264C">
        <w:rPr>
          <w:rFonts w:ascii="Angsana New" w:eastAsia="Calibri" w:hAnsi="Angsana New" w:hint="cs"/>
          <w:sz w:val="30"/>
          <w:szCs w:val="30"/>
          <w:cs/>
          <w:lang w:bidi="th-TH"/>
        </w:rPr>
        <w:t xml:space="preserve"> </w:t>
      </w:r>
      <w:r w:rsidR="00F7264C">
        <w:rPr>
          <w:rFonts w:ascii="Angsana New" w:hAnsi="Angsana New" w:hint="cs"/>
          <w:sz w:val="30"/>
          <w:szCs w:val="30"/>
          <w:cs/>
          <w:lang w:val="en-US" w:bidi="th-TH"/>
        </w:rPr>
        <w:t xml:space="preserve">ในอัตราดอกเบี้ย </w:t>
      </w:r>
      <w:r w:rsidR="00F7264C">
        <w:rPr>
          <w:rFonts w:ascii="Angsana New" w:hAnsi="Angsana New"/>
          <w:sz w:val="30"/>
          <w:szCs w:val="30"/>
          <w:lang w:val="en-US" w:bidi="th-TH"/>
        </w:rPr>
        <w:t xml:space="preserve">LIBOR </w:t>
      </w:r>
      <w:r w:rsidR="00F7264C">
        <w:rPr>
          <w:rFonts w:ascii="Angsana New" w:hAnsi="Angsana New" w:hint="cs"/>
          <w:sz w:val="30"/>
          <w:szCs w:val="30"/>
          <w:cs/>
          <w:lang w:val="en-US" w:bidi="th-TH"/>
        </w:rPr>
        <w:t xml:space="preserve">บวกอัตราที่กำหนด โดยจะครบกำหนดภายในปี </w:t>
      </w:r>
      <w:r w:rsidR="009711B9" w:rsidRPr="00B37580">
        <w:rPr>
          <w:rFonts w:ascii="Angsana New" w:hAnsi="Angsana New"/>
          <w:sz w:val="30"/>
          <w:szCs w:val="30"/>
          <w:lang w:val="en-US" w:bidi="th-TH"/>
        </w:rPr>
        <w:t>256</w:t>
      </w:r>
      <w:r w:rsidR="00A63AA6">
        <w:rPr>
          <w:rFonts w:ascii="Angsana New" w:hAnsi="Angsana New"/>
          <w:sz w:val="30"/>
          <w:szCs w:val="30"/>
          <w:lang w:val="en-US" w:bidi="th-TH"/>
        </w:rPr>
        <w:t>8</w:t>
      </w:r>
    </w:p>
    <w:p w14:paraId="42578AF0" w14:textId="77777777" w:rsidR="00F43377" w:rsidRPr="00367ADF" w:rsidRDefault="00F43377" w:rsidP="00367ADF">
      <w:pPr>
        <w:pStyle w:val="block"/>
        <w:spacing w:after="0" w:line="240" w:lineRule="auto"/>
        <w:ind w:left="0"/>
        <w:jc w:val="thaiDistribute"/>
        <w:rPr>
          <w:rFonts w:ascii="Angsana New" w:eastAsia="Calibri" w:hAnsi="Angsana New"/>
          <w:sz w:val="30"/>
          <w:szCs w:val="30"/>
          <w:lang w:val="en-US"/>
        </w:rPr>
      </w:pPr>
    </w:p>
    <w:p w14:paraId="5156E8A6" w14:textId="10FDCA6E" w:rsidR="00422599" w:rsidRPr="00367ADF" w:rsidRDefault="00F43377" w:rsidP="00367ADF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  <w:sectPr w:rsidR="00422599" w:rsidRPr="00367ADF" w:rsidSect="00367ADF">
          <w:headerReference w:type="default" r:id="rId24"/>
          <w:pgSz w:w="11907" w:h="16840" w:code="9"/>
          <w:pgMar w:top="1890" w:right="1152" w:bottom="1350" w:left="1152" w:header="720" w:footer="576" w:gutter="0"/>
          <w:cols w:space="708"/>
          <w:docGrid w:linePitch="360"/>
        </w:sectPr>
      </w:pPr>
      <w:r w:rsidRPr="00C20284">
        <w:rPr>
          <w:rFonts w:ascii="Angsana New" w:hAnsi="Angsana New"/>
          <w:sz w:val="30"/>
          <w:szCs w:val="30"/>
          <w:lang w:val="en-US" w:bidi="th-TH"/>
        </w:rPr>
        <w:t xml:space="preserve">CPP </w:t>
      </w:r>
      <w:r w:rsidRPr="00C20284">
        <w:rPr>
          <w:rFonts w:ascii="Angsana New" w:hAnsi="Angsana New"/>
          <w:sz w:val="30"/>
          <w:szCs w:val="30"/>
          <w:cs/>
          <w:lang w:val="en-US" w:bidi="th-TH"/>
        </w:rPr>
        <w:t>ได้เบิกเงินกู้ยืมระยะยาวดังกล่าวข้างต้นทั้งจำนวนแล้ว เพื่อนำไปชำระคืนเงินกู้และใช้ในการลงทุน และ</w:t>
      </w:r>
      <w:r w:rsidRPr="00C20284">
        <w:rPr>
          <w:rFonts w:ascii="Angsana New" w:hAnsi="Angsana New"/>
          <w:sz w:val="30"/>
          <w:szCs w:val="30"/>
          <w:lang w:val="en-US" w:bidi="th-TH"/>
        </w:rPr>
        <w:t>/</w:t>
      </w:r>
      <w:r w:rsidRPr="00C20284">
        <w:rPr>
          <w:rFonts w:ascii="Angsana New" w:hAnsi="Angsana New"/>
          <w:sz w:val="30"/>
          <w:szCs w:val="30"/>
          <w:cs/>
          <w:lang w:val="en-US" w:bidi="th-TH"/>
        </w:rPr>
        <w:t>หรือการดำเนินงานทั่วไปของ</w:t>
      </w:r>
      <w:r w:rsidRPr="00C20284">
        <w:rPr>
          <w:rFonts w:ascii="Angsana New" w:hAnsi="Angsana New"/>
          <w:sz w:val="30"/>
          <w:szCs w:val="30"/>
          <w:lang w:val="en-US" w:bidi="th-TH"/>
        </w:rPr>
        <w:t xml:space="preserve"> CPP </w:t>
      </w:r>
      <w:r w:rsidRPr="00C20284">
        <w:rPr>
          <w:rFonts w:ascii="Angsana New" w:hAnsi="Angsana New"/>
          <w:sz w:val="30"/>
          <w:szCs w:val="30"/>
          <w:cs/>
          <w:lang w:val="en-US" w:bidi="th-TH"/>
        </w:rPr>
        <w:t xml:space="preserve">ทั้งนี้ </w:t>
      </w:r>
      <w:r w:rsidRPr="00C20284">
        <w:rPr>
          <w:rFonts w:ascii="Angsana New" w:hAnsi="Angsana New"/>
          <w:sz w:val="30"/>
          <w:szCs w:val="30"/>
          <w:lang w:val="en-US" w:bidi="th-TH"/>
        </w:rPr>
        <w:t xml:space="preserve">CPP </w:t>
      </w:r>
      <w:r w:rsidRPr="00C20284">
        <w:rPr>
          <w:rFonts w:ascii="Angsana New" w:hAnsi="Angsana New"/>
          <w:sz w:val="30"/>
          <w:szCs w:val="30"/>
          <w:cs/>
          <w:lang w:val="en-US" w:bidi="th-TH"/>
        </w:rPr>
        <w:t>ต้องปฏิบัติตามเงื่อนไขต่างๆ ที่กำหนดไว้ในสัญญา</w:t>
      </w:r>
    </w:p>
    <w:p w14:paraId="004BFBAD" w14:textId="77777777" w:rsidR="009920F8" w:rsidRPr="00C20284" w:rsidRDefault="009920F8" w:rsidP="00AC5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7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C2028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หุ้นกู้</w:t>
      </w:r>
    </w:p>
    <w:p w14:paraId="7E02BFE2" w14:textId="77777777" w:rsidR="009920F8" w:rsidRPr="00D857C5" w:rsidRDefault="009920F8" w:rsidP="00AC5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"/>
        <w:jc w:val="thaiDistribute"/>
        <w:rPr>
          <w:rFonts w:asciiTheme="majorBidi" w:hAnsiTheme="majorBidi" w:cstheme="majorBidi"/>
          <w:b/>
          <w:bCs/>
          <w:i/>
          <w:iCs/>
          <w:cs/>
        </w:rPr>
      </w:pPr>
    </w:p>
    <w:p w14:paraId="4A884F77" w14:textId="3E196649" w:rsidR="009920F8" w:rsidRPr="00C20284" w:rsidRDefault="009920F8" w:rsidP="00AC5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"/>
        <w:jc w:val="thaiDistribute"/>
        <w:rPr>
          <w:rFonts w:asciiTheme="majorBidi" w:hAnsiTheme="majorBidi" w:cstheme="majorBidi"/>
          <w:sz w:val="30"/>
          <w:szCs w:val="30"/>
        </w:rPr>
      </w:pPr>
      <w:r w:rsidRPr="00C2028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9711B9" w:rsidRPr="009711B9">
        <w:rPr>
          <w:rFonts w:asciiTheme="majorBidi" w:hAnsiTheme="majorBidi"/>
          <w:sz w:val="30"/>
          <w:szCs w:val="30"/>
        </w:rPr>
        <w:t>31</w:t>
      </w:r>
      <w:r w:rsidRPr="00C20284">
        <w:rPr>
          <w:rFonts w:asciiTheme="majorBidi" w:hAnsiTheme="majorBidi" w:cstheme="majorBidi"/>
          <w:sz w:val="30"/>
          <w:szCs w:val="30"/>
        </w:rPr>
        <w:t xml:space="preserve"> </w:t>
      </w:r>
      <w:r w:rsidRPr="00C20284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C20284">
        <w:rPr>
          <w:rFonts w:asciiTheme="majorBidi" w:hAnsiTheme="majorBidi" w:cstheme="majorBidi"/>
          <w:sz w:val="30"/>
          <w:szCs w:val="30"/>
        </w:rPr>
        <w:t xml:space="preserve"> </w:t>
      </w:r>
      <w:r w:rsidRPr="00C20284">
        <w:rPr>
          <w:rFonts w:asciiTheme="majorBidi" w:hAnsiTheme="majorBidi" w:cstheme="majorBidi"/>
          <w:sz w:val="30"/>
          <w:szCs w:val="30"/>
          <w:cs/>
        </w:rPr>
        <w:t>บริษัทและบริษัทย่อยบางแห่งมีหุ้นกู้ไม่ด้อยสิทธิและไม่มีหลักประกัน ดังนี้</w:t>
      </w:r>
    </w:p>
    <w:tbl>
      <w:tblPr>
        <w:tblW w:w="13045" w:type="dxa"/>
        <w:tblInd w:w="693" w:type="dxa"/>
        <w:tblLayout w:type="fixed"/>
        <w:tblLook w:val="01E0" w:firstRow="1" w:lastRow="1" w:firstColumn="1" w:lastColumn="1" w:noHBand="0" w:noVBand="0"/>
      </w:tblPr>
      <w:tblGrid>
        <w:gridCol w:w="1922"/>
        <w:gridCol w:w="261"/>
        <w:gridCol w:w="1765"/>
        <w:gridCol w:w="266"/>
        <w:gridCol w:w="1320"/>
        <w:gridCol w:w="236"/>
        <w:gridCol w:w="1613"/>
        <w:gridCol w:w="236"/>
        <w:gridCol w:w="1093"/>
        <w:gridCol w:w="264"/>
        <w:gridCol w:w="1057"/>
        <w:gridCol w:w="259"/>
        <w:gridCol w:w="1165"/>
        <w:gridCol w:w="259"/>
        <w:gridCol w:w="1329"/>
      </w:tblGrid>
      <w:tr w:rsidR="000015DB" w:rsidRPr="00C20284" w14:paraId="507F9BAF" w14:textId="77777777" w:rsidTr="00AC5AD5">
        <w:trPr>
          <w:trHeight w:hRule="exact" w:val="358"/>
        </w:trPr>
        <w:tc>
          <w:tcPr>
            <w:tcW w:w="1922" w:type="dxa"/>
            <w:shd w:val="clear" w:color="auto" w:fill="auto"/>
          </w:tcPr>
          <w:p w14:paraId="1E5C7DA0" w14:textId="77777777" w:rsidR="000015DB" w:rsidRPr="00C20284" w:rsidRDefault="000015DB">
            <w:pPr>
              <w:pStyle w:val="a0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cs/>
              </w:rPr>
            </w:pPr>
          </w:p>
        </w:tc>
        <w:tc>
          <w:tcPr>
            <w:tcW w:w="261" w:type="dxa"/>
          </w:tcPr>
          <w:p w14:paraId="5D4C1374" w14:textId="77777777" w:rsidR="000015DB" w:rsidRPr="00C20284" w:rsidRDefault="0000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5" w:type="dxa"/>
          </w:tcPr>
          <w:p w14:paraId="4A93290C" w14:textId="77777777" w:rsidR="000015DB" w:rsidRPr="00C20284" w:rsidRDefault="0000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0A9A9E62" w14:textId="77777777" w:rsidR="000015DB" w:rsidRPr="00C20284" w:rsidRDefault="0000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68BAD417" w14:textId="77777777" w:rsidR="000015DB" w:rsidRPr="00C20284" w:rsidRDefault="0000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26762ED" w14:textId="77777777" w:rsidR="000015DB" w:rsidRPr="00C20284" w:rsidRDefault="0000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</w:tcPr>
          <w:p w14:paraId="334AFF81" w14:textId="77777777" w:rsidR="000015DB" w:rsidRPr="00C20284" w:rsidRDefault="000015D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F38D6CC" w14:textId="77777777" w:rsidR="000015DB" w:rsidRPr="00C20284" w:rsidRDefault="0000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</w:tcPr>
          <w:p w14:paraId="22952F45" w14:textId="77777777" w:rsidR="000015DB" w:rsidRPr="00C20284" w:rsidRDefault="0000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504337C4" w14:textId="77777777" w:rsidR="000015DB" w:rsidRPr="00C20284" w:rsidRDefault="0000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shd w:val="clear" w:color="auto" w:fill="auto"/>
          </w:tcPr>
          <w:p w14:paraId="3DBF41E8" w14:textId="77777777" w:rsidR="000015DB" w:rsidRPr="00C20284" w:rsidRDefault="0000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6D5023BD" w14:textId="77777777" w:rsidR="000015DB" w:rsidRPr="00C20284" w:rsidRDefault="0000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3" w:type="dxa"/>
            <w:gridSpan w:val="3"/>
            <w:shd w:val="clear" w:color="auto" w:fill="auto"/>
          </w:tcPr>
          <w:p w14:paraId="36780E49" w14:textId="77777777" w:rsidR="000015DB" w:rsidRPr="00C20284" w:rsidRDefault="000015DB" w:rsidP="00AC5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104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C2028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C202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0015DB" w:rsidRPr="00C20284" w14:paraId="39943051" w14:textId="77777777" w:rsidTr="00AC5AD5">
        <w:trPr>
          <w:trHeight w:hRule="exact" w:val="430"/>
        </w:trPr>
        <w:tc>
          <w:tcPr>
            <w:tcW w:w="1922" w:type="dxa"/>
            <w:shd w:val="clear" w:color="auto" w:fill="auto"/>
          </w:tcPr>
          <w:p w14:paraId="4A8464A9" w14:textId="77777777" w:rsidR="000015DB" w:rsidRPr="00C20284" w:rsidRDefault="000015DB">
            <w:pPr>
              <w:pStyle w:val="a0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cs/>
              </w:rPr>
            </w:pPr>
          </w:p>
        </w:tc>
        <w:tc>
          <w:tcPr>
            <w:tcW w:w="261" w:type="dxa"/>
          </w:tcPr>
          <w:p w14:paraId="54168A4D" w14:textId="77777777" w:rsidR="000015DB" w:rsidRPr="00C20284" w:rsidRDefault="0000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5" w:type="dxa"/>
          </w:tcPr>
          <w:p w14:paraId="7FC47CD1" w14:textId="77777777" w:rsidR="000015DB" w:rsidRPr="00C20284" w:rsidRDefault="0000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66" w:type="dxa"/>
          </w:tcPr>
          <w:p w14:paraId="2FF55DC1" w14:textId="77777777" w:rsidR="000015DB" w:rsidRPr="00C20284" w:rsidRDefault="0000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731A8A74" w14:textId="77777777" w:rsidR="000015DB" w:rsidRPr="00C20284" w:rsidRDefault="0000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อายุหุ้นกู้</w:t>
            </w:r>
          </w:p>
        </w:tc>
        <w:tc>
          <w:tcPr>
            <w:tcW w:w="236" w:type="dxa"/>
          </w:tcPr>
          <w:p w14:paraId="5C3E8012" w14:textId="77777777" w:rsidR="000015DB" w:rsidRPr="00C20284" w:rsidRDefault="0000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</w:tcPr>
          <w:p w14:paraId="64C41D29" w14:textId="77777777" w:rsidR="000015DB" w:rsidRPr="00C20284" w:rsidRDefault="0000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</w:t>
            </w:r>
          </w:p>
        </w:tc>
        <w:tc>
          <w:tcPr>
            <w:tcW w:w="236" w:type="dxa"/>
          </w:tcPr>
          <w:p w14:paraId="529F99F1" w14:textId="77777777" w:rsidR="000015DB" w:rsidRPr="00C20284" w:rsidRDefault="0000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FE1898B" w14:textId="77777777" w:rsidR="000015DB" w:rsidRPr="00C20284" w:rsidRDefault="0000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9" w:type="dxa"/>
            <w:shd w:val="clear" w:color="auto" w:fill="auto"/>
          </w:tcPr>
          <w:p w14:paraId="1A666EEB" w14:textId="77777777" w:rsidR="000015DB" w:rsidRPr="00C20284" w:rsidRDefault="0000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6B9E38B" w14:textId="77777777" w:rsidR="000015DB" w:rsidRPr="00C20284" w:rsidRDefault="0000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33BD" w:rsidRPr="00C20284" w14:paraId="5AE17131" w14:textId="77777777" w:rsidTr="00AC5AD5">
        <w:trPr>
          <w:trHeight w:hRule="exact" w:val="430"/>
        </w:trPr>
        <w:tc>
          <w:tcPr>
            <w:tcW w:w="1922" w:type="dxa"/>
            <w:tcBorders>
              <w:bottom w:val="single" w:sz="4" w:space="0" w:color="auto"/>
            </w:tcBorders>
            <w:shd w:val="clear" w:color="auto" w:fill="auto"/>
          </w:tcPr>
          <w:p w14:paraId="050E6F24" w14:textId="77777777" w:rsidR="000015DB" w:rsidRPr="00C20284" w:rsidRDefault="000015DB">
            <w:pPr>
              <w:pStyle w:val="a0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C20284">
              <w:rPr>
                <w:rFonts w:asciiTheme="majorBidi" w:hAnsiTheme="majorBidi" w:cstheme="majorBidi"/>
                <w:b/>
                <w:cs/>
              </w:rPr>
              <w:t>หุ้นกู้</w:t>
            </w:r>
          </w:p>
        </w:tc>
        <w:tc>
          <w:tcPr>
            <w:tcW w:w="261" w:type="dxa"/>
          </w:tcPr>
          <w:p w14:paraId="15CA7825" w14:textId="77777777" w:rsidR="000015DB" w:rsidRPr="00C20284" w:rsidRDefault="0000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</w:tcPr>
          <w:p w14:paraId="136FE289" w14:textId="77777777" w:rsidR="000015DB" w:rsidRPr="00C20284" w:rsidRDefault="0000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66" w:type="dxa"/>
          </w:tcPr>
          <w:p w14:paraId="465252FF" w14:textId="77777777" w:rsidR="000015DB" w:rsidRPr="00C20284" w:rsidRDefault="0000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5F46E770" w14:textId="77777777" w:rsidR="000015DB" w:rsidRPr="00C20284" w:rsidRDefault="0000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54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202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(ปี)</w:t>
            </w:r>
          </w:p>
        </w:tc>
        <w:tc>
          <w:tcPr>
            <w:tcW w:w="236" w:type="dxa"/>
          </w:tcPr>
          <w:p w14:paraId="3E29959F" w14:textId="77777777" w:rsidR="000015DB" w:rsidRPr="00C20284" w:rsidRDefault="0000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</w:tcPr>
          <w:p w14:paraId="5C5DB7BF" w14:textId="77777777" w:rsidR="000015DB" w:rsidRPr="00C20284" w:rsidRDefault="0000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ไถ่ถอน</w:t>
            </w:r>
          </w:p>
        </w:tc>
        <w:tc>
          <w:tcPr>
            <w:tcW w:w="236" w:type="dxa"/>
          </w:tcPr>
          <w:p w14:paraId="125F0311" w14:textId="77777777" w:rsidR="000015DB" w:rsidRPr="00C20284" w:rsidRDefault="0000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054D22" w14:textId="67AEC618" w:rsidR="000015DB" w:rsidRPr="00C20284" w:rsidRDefault="0097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711B9">
              <w:rPr>
                <w:rFonts w:asciiTheme="majorBidi" w:hAnsiTheme="majorBidi"/>
                <w:bCs/>
                <w:sz w:val="30"/>
                <w:szCs w:val="30"/>
              </w:rPr>
              <w:t>256</w:t>
            </w:r>
            <w:r w:rsidR="003C6613">
              <w:rPr>
                <w:rFonts w:asciiTheme="majorBidi" w:hAnsiTheme="majorBidi"/>
                <w:bCs/>
                <w:sz w:val="30"/>
                <w:szCs w:val="30"/>
              </w:rPr>
              <w:t>4</w:t>
            </w:r>
          </w:p>
        </w:tc>
        <w:tc>
          <w:tcPr>
            <w:tcW w:w="264" w:type="dxa"/>
            <w:tcBorders>
              <w:top w:val="single" w:sz="4" w:space="0" w:color="auto"/>
            </w:tcBorders>
            <w:shd w:val="clear" w:color="auto" w:fill="auto"/>
          </w:tcPr>
          <w:p w14:paraId="006D06C5" w14:textId="77777777" w:rsidR="000015DB" w:rsidRPr="00C20284" w:rsidRDefault="0000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A958E1" w14:textId="10D2E18C" w:rsidR="000015DB" w:rsidRPr="00C20284" w:rsidRDefault="0097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711B9">
              <w:rPr>
                <w:rFonts w:asciiTheme="majorBidi" w:hAnsi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259" w:type="dxa"/>
            <w:shd w:val="clear" w:color="auto" w:fill="auto"/>
          </w:tcPr>
          <w:p w14:paraId="08C39B1E" w14:textId="77777777" w:rsidR="000015DB" w:rsidRPr="00C20284" w:rsidRDefault="0000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2271CA" w14:textId="3D4C37B9" w:rsidR="000015DB" w:rsidRPr="00C20284" w:rsidRDefault="0097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711B9">
              <w:rPr>
                <w:rFonts w:asciiTheme="majorBidi" w:hAnsiTheme="majorBidi"/>
                <w:bCs/>
                <w:sz w:val="30"/>
                <w:szCs w:val="30"/>
              </w:rPr>
              <w:t>256</w:t>
            </w:r>
            <w:r w:rsidR="003C6613">
              <w:rPr>
                <w:rFonts w:asciiTheme="majorBidi" w:hAnsiTheme="majorBidi"/>
                <w:bCs/>
                <w:sz w:val="30"/>
                <w:szCs w:val="30"/>
              </w:rPr>
              <w:t>4</w:t>
            </w:r>
          </w:p>
        </w:tc>
        <w:tc>
          <w:tcPr>
            <w:tcW w:w="259" w:type="dxa"/>
            <w:tcBorders>
              <w:top w:val="single" w:sz="4" w:space="0" w:color="auto"/>
            </w:tcBorders>
            <w:shd w:val="clear" w:color="auto" w:fill="auto"/>
          </w:tcPr>
          <w:p w14:paraId="6B742C72" w14:textId="77777777" w:rsidR="000015DB" w:rsidRPr="00C20284" w:rsidRDefault="0000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D9F7FD" w14:textId="6A97D07B" w:rsidR="000015DB" w:rsidRPr="00C20284" w:rsidRDefault="0097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711B9">
              <w:rPr>
                <w:rFonts w:asciiTheme="majorBidi" w:hAnsiTheme="majorBidi"/>
                <w:bCs/>
                <w:sz w:val="30"/>
                <w:szCs w:val="30"/>
              </w:rPr>
              <w:t>2563</w:t>
            </w:r>
          </w:p>
        </w:tc>
      </w:tr>
      <w:tr w:rsidR="000015DB" w:rsidRPr="00C20284" w14:paraId="3857AE1E" w14:textId="77777777" w:rsidTr="00AC5AD5">
        <w:trPr>
          <w:trHeight w:hRule="exact" w:val="108"/>
        </w:trPr>
        <w:tc>
          <w:tcPr>
            <w:tcW w:w="5770" w:type="dxa"/>
            <w:gridSpan w:val="6"/>
            <w:shd w:val="clear" w:color="auto" w:fill="auto"/>
          </w:tcPr>
          <w:p w14:paraId="15C0483C" w14:textId="77777777" w:rsidR="000015DB" w:rsidRPr="00C20284" w:rsidRDefault="0000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5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14:paraId="0C9FDAB3" w14:textId="77777777" w:rsidR="000015DB" w:rsidRPr="00C20284" w:rsidRDefault="0000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B95C1A4" w14:textId="77777777" w:rsidR="000015DB" w:rsidRPr="00C20284" w:rsidRDefault="0000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</w:tcPr>
          <w:p w14:paraId="6B32AEC1" w14:textId="77777777" w:rsidR="000015DB" w:rsidRPr="00C20284" w:rsidRDefault="0000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12671DD3" w14:textId="77777777" w:rsidR="000015DB" w:rsidRPr="00C20284" w:rsidRDefault="0000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auto"/>
          </w:tcPr>
          <w:p w14:paraId="18EFD6EF" w14:textId="77777777" w:rsidR="000015DB" w:rsidRPr="00C20284" w:rsidRDefault="0000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441559E7" w14:textId="77777777" w:rsidR="000015DB" w:rsidRPr="00C20284" w:rsidRDefault="0000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</w:tcPr>
          <w:p w14:paraId="0226CCE9" w14:textId="77777777" w:rsidR="000015DB" w:rsidRPr="00C20284" w:rsidRDefault="0000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258FBFE4" w14:textId="77777777" w:rsidR="000015DB" w:rsidRPr="00C20284" w:rsidRDefault="0000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</w:tcPr>
          <w:p w14:paraId="16C15EFB" w14:textId="77777777" w:rsidR="000015DB" w:rsidRPr="00C20284" w:rsidRDefault="0000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15DB" w:rsidRPr="00C20284" w14:paraId="2DC45468" w14:textId="77777777" w:rsidTr="00AC5AD5">
        <w:trPr>
          <w:trHeight w:hRule="exact" w:val="387"/>
        </w:trPr>
        <w:tc>
          <w:tcPr>
            <w:tcW w:w="5770" w:type="dxa"/>
            <w:gridSpan w:val="6"/>
            <w:shd w:val="clear" w:color="auto" w:fill="auto"/>
          </w:tcPr>
          <w:p w14:paraId="16BF7EDB" w14:textId="77777777" w:rsidR="000015DB" w:rsidRPr="00C20284" w:rsidRDefault="000015DB" w:rsidP="00AC5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2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28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บริษัท เจริญโภคภัณฑ์อาหาร จำกัด (มหาชน) (“บริษัท”)</w:t>
            </w:r>
          </w:p>
        </w:tc>
        <w:tc>
          <w:tcPr>
            <w:tcW w:w="1613" w:type="dxa"/>
          </w:tcPr>
          <w:p w14:paraId="4B7255C0" w14:textId="77777777" w:rsidR="000015DB" w:rsidRPr="00C20284" w:rsidRDefault="0000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C507772" w14:textId="77777777" w:rsidR="000015DB" w:rsidRPr="00C20284" w:rsidRDefault="0000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</w:tcPr>
          <w:p w14:paraId="3603424E" w14:textId="77777777" w:rsidR="000015DB" w:rsidRPr="00C20284" w:rsidRDefault="0000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361387C6" w14:textId="77777777" w:rsidR="000015DB" w:rsidRPr="00C20284" w:rsidRDefault="0000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shd w:val="clear" w:color="auto" w:fill="auto"/>
          </w:tcPr>
          <w:p w14:paraId="264C7DD0" w14:textId="77777777" w:rsidR="000015DB" w:rsidRPr="00C20284" w:rsidRDefault="0000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5F8367F5" w14:textId="77777777" w:rsidR="000015DB" w:rsidRPr="00C20284" w:rsidRDefault="0000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4F380236" w14:textId="77777777" w:rsidR="000015DB" w:rsidRPr="00C20284" w:rsidRDefault="0000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32B9B426" w14:textId="77777777" w:rsidR="000015DB" w:rsidRPr="00C20284" w:rsidRDefault="0000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7" w:type="dxa"/>
            <w:shd w:val="clear" w:color="auto" w:fill="auto"/>
          </w:tcPr>
          <w:p w14:paraId="1940EA2D" w14:textId="77777777" w:rsidR="000015DB" w:rsidRPr="00C20284" w:rsidRDefault="0000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1A9B" w:rsidRPr="00C20284" w14:paraId="5A6CA0DA" w14:textId="77777777" w:rsidTr="00AC5AD5">
        <w:trPr>
          <w:trHeight w:hRule="exact" w:val="430"/>
        </w:trPr>
        <w:tc>
          <w:tcPr>
            <w:tcW w:w="1922" w:type="dxa"/>
            <w:shd w:val="clear" w:color="auto" w:fill="auto"/>
          </w:tcPr>
          <w:p w14:paraId="5FE6F305" w14:textId="13EE2E49" w:rsidR="00B41A9B" w:rsidRPr="00C20284" w:rsidRDefault="009711B9" w:rsidP="00AC5AD5">
            <w:pPr>
              <w:pStyle w:val="a0"/>
              <w:tabs>
                <w:tab w:val="clear" w:pos="1080"/>
              </w:tabs>
              <w:ind w:left="-98"/>
              <w:rPr>
                <w:rFonts w:asciiTheme="majorBidi" w:hAnsiTheme="majorBidi" w:cstheme="majorBidi"/>
                <w:lang w:val="en-US"/>
              </w:rPr>
            </w:pPr>
            <w:r w:rsidRPr="009711B9">
              <w:rPr>
                <w:rFonts w:asciiTheme="majorBidi" w:hAnsiTheme="majorBidi" w:cs="Angsana New"/>
                <w:lang w:val="en-US"/>
              </w:rPr>
              <w:t>1</w:t>
            </w:r>
            <w:r w:rsidR="00B41A9B" w:rsidRPr="00C20284">
              <w:rPr>
                <w:rFonts w:asciiTheme="majorBidi" w:hAnsiTheme="majorBidi" w:cstheme="majorBidi"/>
                <w:lang w:val="en-US"/>
              </w:rPr>
              <w:t>/</w:t>
            </w:r>
            <w:r w:rsidRPr="009711B9">
              <w:rPr>
                <w:rFonts w:asciiTheme="majorBidi" w:hAnsiTheme="majorBidi" w:cs="Angsana New"/>
                <w:lang w:val="en-US"/>
              </w:rPr>
              <w:t>255</w:t>
            </w:r>
            <w:r w:rsidR="003C6613">
              <w:rPr>
                <w:rFonts w:asciiTheme="majorBidi" w:hAnsiTheme="majorBidi" w:cs="Angsana New"/>
                <w:lang w:val="en-US"/>
              </w:rPr>
              <w:t>4</w:t>
            </w:r>
            <w:r w:rsidR="00B41A9B" w:rsidRPr="00C20284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="00B41A9B" w:rsidRPr="00C20284">
              <w:rPr>
                <w:rFonts w:asciiTheme="majorBidi" w:hAnsiTheme="majorBidi" w:cstheme="majorBidi"/>
                <w:vertAlign w:val="superscript"/>
                <w:lang w:val="en-US"/>
              </w:rPr>
              <w:t>(</w:t>
            </w:r>
            <w:r w:rsidRPr="009711B9">
              <w:rPr>
                <w:rFonts w:asciiTheme="majorBidi" w:hAnsiTheme="majorBidi" w:cs="Angsana New"/>
                <w:vertAlign w:val="superscript"/>
                <w:lang w:val="en-US"/>
              </w:rPr>
              <w:t>1</w:t>
            </w:r>
            <w:r w:rsidR="00B41A9B" w:rsidRPr="00C20284">
              <w:rPr>
                <w:rFonts w:asciiTheme="majorBidi" w:hAnsiTheme="majorBidi" w:cstheme="majorBidi"/>
                <w:vertAlign w:val="superscript"/>
                <w:lang w:val="en-US"/>
              </w:rPr>
              <w:t>)</w:t>
            </w:r>
          </w:p>
        </w:tc>
        <w:tc>
          <w:tcPr>
            <w:tcW w:w="261" w:type="dxa"/>
          </w:tcPr>
          <w:p w14:paraId="3A05ED78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5" w:type="dxa"/>
          </w:tcPr>
          <w:p w14:paraId="1073E897" w14:textId="2B0E035C" w:rsidR="00B41A9B" w:rsidRPr="00C20284" w:rsidRDefault="003C6613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4</w:t>
            </w:r>
            <w:r w:rsidR="00B41A9B" w:rsidRPr="00C2028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9711B9" w:rsidRPr="009711B9">
              <w:rPr>
                <w:rFonts w:asciiTheme="majorBidi" w:hAnsiTheme="majorBidi"/>
                <w:sz w:val="30"/>
                <w:szCs w:val="30"/>
              </w:rPr>
              <w:t>87</w:t>
            </w:r>
            <w:r w:rsidR="00B41A9B" w:rsidRPr="00C2028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9711B9" w:rsidRPr="009711B9">
              <w:rPr>
                <w:rFonts w:asciiTheme="majorBidi" w:hAnsiTheme="majorBidi"/>
                <w:sz w:val="30"/>
                <w:szCs w:val="30"/>
              </w:rPr>
              <w:t>5</w:t>
            </w:r>
            <w:r w:rsidR="00B41A9B" w:rsidRPr="00C2028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/>
                <w:sz w:val="30"/>
                <w:szCs w:val="30"/>
              </w:rPr>
              <w:t>4</w:t>
            </w:r>
            <w:r w:rsidR="009711B9" w:rsidRPr="009711B9">
              <w:rPr>
                <w:rFonts w:asciiTheme="majorBidi" w:hAnsiTheme="majorBidi"/>
                <w:sz w:val="30"/>
                <w:szCs w:val="30"/>
              </w:rPr>
              <w:t>2</w:t>
            </w:r>
          </w:p>
        </w:tc>
        <w:tc>
          <w:tcPr>
            <w:tcW w:w="266" w:type="dxa"/>
          </w:tcPr>
          <w:p w14:paraId="49AEB415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4E3F718E" w14:textId="206E0AB3" w:rsidR="00B41A9B" w:rsidRPr="00C20284" w:rsidRDefault="009711B9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10</w:t>
            </w:r>
            <w:r w:rsidR="00B41A9B" w:rsidRPr="00C2028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711B9">
              <w:rPr>
                <w:rFonts w:asciiTheme="majorBidi" w:hAnsiTheme="majorBidi"/>
                <w:sz w:val="30"/>
                <w:szCs w:val="30"/>
              </w:rPr>
              <w:t>30</w:t>
            </w:r>
          </w:p>
        </w:tc>
        <w:tc>
          <w:tcPr>
            <w:tcW w:w="236" w:type="dxa"/>
          </w:tcPr>
          <w:p w14:paraId="72F42BF3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</w:tcPr>
          <w:p w14:paraId="1C47018A" w14:textId="46EBFF07" w:rsidR="00B41A9B" w:rsidRPr="00C20284" w:rsidRDefault="009711B9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256</w:t>
            </w:r>
            <w:r w:rsidR="003C6613">
              <w:rPr>
                <w:rFonts w:asciiTheme="majorBidi" w:hAnsiTheme="majorBidi"/>
                <w:sz w:val="30"/>
                <w:szCs w:val="30"/>
              </w:rPr>
              <w:t>4</w:t>
            </w:r>
            <w:r w:rsidR="00B41A9B" w:rsidRPr="00C2028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711B9">
              <w:rPr>
                <w:rFonts w:asciiTheme="majorBidi" w:hAnsiTheme="majorBidi"/>
                <w:sz w:val="30"/>
                <w:szCs w:val="30"/>
              </w:rPr>
              <w:t>258</w:t>
            </w:r>
            <w:r w:rsidR="003C6613">
              <w:rPr>
                <w:rFonts w:asciiTheme="majorBidi" w:hAnsi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6B12D323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</w:tcPr>
          <w:p w14:paraId="4C3AD4E8" w14:textId="03C51C87" w:rsidR="00B41A9B" w:rsidRPr="00C20284" w:rsidRDefault="003C6613" w:rsidP="00200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240505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264" w:type="dxa"/>
            <w:shd w:val="clear" w:color="auto" w:fill="auto"/>
          </w:tcPr>
          <w:p w14:paraId="0806B767" w14:textId="77777777" w:rsidR="00B41A9B" w:rsidRPr="00C20284" w:rsidRDefault="00B41A9B" w:rsidP="00200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shd w:val="clear" w:color="auto" w:fill="auto"/>
          </w:tcPr>
          <w:p w14:paraId="04B6AC35" w14:textId="483BD3EA" w:rsidR="00B41A9B" w:rsidRPr="00C20284" w:rsidRDefault="009711B9" w:rsidP="00200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7</w:t>
            </w:r>
            <w:r w:rsidR="00B41A9B" w:rsidRPr="00C202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711B9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  <w:tc>
          <w:tcPr>
            <w:tcW w:w="259" w:type="dxa"/>
            <w:shd w:val="clear" w:color="auto" w:fill="auto"/>
          </w:tcPr>
          <w:p w14:paraId="6EF93329" w14:textId="77777777" w:rsidR="00B41A9B" w:rsidRPr="00C20284" w:rsidRDefault="00B41A9B" w:rsidP="00200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692C97CA" w14:textId="7D3BAB0D" w:rsidR="00B41A9B" w:rsidRPr="00C20284" w:rsidRDefault="003C6613" w:rsidP="00200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3D5AFC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259" w:type="dxa"/>
            <w:shd w:val="clear" w:color="auto" w:fill="auto"/>
          </w:tcPr>
          <w:p w14:paraId="6EC80FCC" w14:textId="77777777" w:rsidR="00B41A9B" w:rsidRPr="00C20284" w:rsidRDefault="00B41A9B" w:rsidP="00200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jc w:val="right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7" w:type="dxa"/>
            <w:shd w:val="clear" w:color="auto" w:fill="auto"/>
          </w:tcPr>
          <w:p w14:paraId="0C130923" w14:textId="676E7F14" w:rsidR="00B41A9B" w:rsidRPr="00C20284" w:rsidRDefault="009711B9" w:rsidP="00200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1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7</w:t>
            </w:r>
            <w:r w:rsidR="00B41A9B" w:rsidRPr="00C202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711B9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</w:tr>
      <w:tr w:rsidR="00B41A9B" w:rsidRPr="00C20284" w14:paraId="4E4DA92E" w14:textId="77777777" w:rsidTr="00AC5AD5">
        <w:trPr>
          <w:trHeight w:hRule="exact" w:val="430"/>
        </w:trPr>
        <w:tc>
          <w:tcPr>
            <w:tcW w:w="1922" w:type="dxa"/>
            <w:shd w:val="clear" w:color="auto" w:fill="auto"/>
          </w:tcPr>
          <w:p w14:paraId="1463A44A" w14:textId="39FB0066" w:rsidR="00B41A9B" w:rsidRPr="00C20284" w:rsidRDefault="009711B9" w:rsidP="00AC5AD5">
            <w:pPr>
              <w:pStyle w:val="a0"/>
              <w:tabs>
                <w:tab w:val="clear" w:pos="1080"/>
              </w:tabs>
              <w:ind w:left="-98"/>
              <w:rPr>
                <w:rFonts w:asciiTheme="majorBidi" w:hAnsiTheme="majorBidi" w:cstheme="majorBidi"/>
                <w:cs/>
                <w:lang w:val="en-US"/>
              </w:rPr>
            </w:pPr>
            <w:r w:rsidRPr="009711B9">
              <w:rPr>
                <w:rFonts w:asciiTheme="majorBidi" w:hAnsiTheme="majorBidi" w:cs="Angsana New"/>
                <w:lang w:val="en-US"/>
              </w:rPr>
              <w:t>2</w:t>
            </w:r>
            <w:r w:rsidR="00B41A9B" w:rsidRPr="00C20284">
              <w:rPr>
                <w:rFonts w:asciiTheme="majorBidi" w:hAnsiTheme="majorBidi" w:cstheme="majorBidi"/>
                <w:lang w:val="en-US"/>
              </w:rPr>
              <w:t>/</w:t>
            </w:r>
            <w:r w:rsidRPr="009711B9">
              <w:rPr>
                <w:rFonts w:asciiTheme="majorBidi" w:hAnsiTheme="majorBidi" w:cs="Angsana New"/>
                <w:lang w:val="en-US"/>
              </w:rPr>
              <w:t>255</w:t>
            </w:r>
            <w:r w:rsidR="003C6613">
              <w:rPr>
                <w:rFonts w:asciiTheme="majorBidi" w:hAnsiTheme="majorBidi" w:cs="Angsana New"/>
                <w:lang w:val="en-US"/>
              </w:rPr>
              <w:t>4</w:t>
            </w:r>
            <w:r w:rsidR="00B41A9B" w:rsidRPr="00C20284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B41A9B" w:rsidRPr="00C20284">
              <w:rPr>
                <w:rFonts w:asciiTheme="majorBidi" w:hAnsiTheme="majorBidi" w:cstheme="majorBidi"/>
                <w:vertAlign w:val="superscript"/>
                <w:lang w:val="en-US"/>
              </w:rPr>
              <w:t>(</w:t>
            </w:r>
            <w:r w:rsidRPr="009711B9">
              <w:rPr>
                <w:rFonts w:asciiTheme="majorBidi" w:hAnsiTheme="majorBidi" w:cs="Angsana New"/>
                <w:vertAlign w:val="superscript"/>
                <w:lang w:val="en-US"/>
              </w:rPr>
              <w:t>1</w:t>
            </w:r>
            <w:r w:rsidR="00B41A9B" w:rsidRPr="00C20284">
              <w:rPr>
                <w:rFonts w:asciiTheme="majorBidi" w:hAnsiTheme="majorBidi" w:cstheme="majorBidi"/>
                <w:vertAlign w:val="superscript"/>
                <w:lang w:val="en-US"/>
              </w:rPr>
              <w:t>)</w:t>
            </w:r>
          </w:p>
        </w:tc>
        <w:tc>
          <w:tcPr>
            <w:tcW w:w="261" w:type="dxa"/>
          </w:tcPr>
          <w:p w14:paraId="4DA25D3C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5" w:type="dxa"/>
          </w:tcPr>
          <w:p w14:paraId="68DFA308" w14:textId="78246A3D" w:rsidR="00B41A9B" w:rsidRPr="00C20284" w:rsidRDefault="009711B9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5</w:t>
            </w:r>
            <w:r w:rsidR="00B41A9B" w:rsidRPr="00C2028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3C6613">
              <w:rPr>
                <w:rFonts w:asciiTheme="majorBidi" w:hAnsiTheme="majorBidi"/>
                <w:sz w:val="30"/>
                <w:szCs w:val="30"/>
              </w:rPr>
              <w:t>4</w:t>
            </w:r>
            <w:r w:rsidRPr="009711B9">
              <w:rPr>
                <w:rFonts w:asciiTheme="majorBidi" w:hAnsiTheme="majorBidi"/>
                <w:sz w:val="30"/>
                <w:szCs w:val="30"/>
              </w:rPr>
              <w:t>2</w:t>
            </w:r>
          </w:p>
        </w:tc>
        <w:tc>
          <w:tcPr>
            <w:tcW w:w="266" w:type="dxa"/>
          </w:tcPr>
          <w:p w14:paraId="667E5ABF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186C405C" w14:textId="5919A091" w:rsidR="00B41A9B" w:rsidRPr="00C20284" w:rsidRDefault="009711B9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30</w:t>
            </w:r>
          </w:p>
        </w:tc>
        <w:tc>
          <w:tcPr>
            <w:tcW w:w="236" w:type="dxa"/>
          </w:tcPr>
          <w:p w14:paraId="0BEDBD47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</w:tcPr>
          <w:p w14:paraId="3A82F495" w14:textId="29227A10" w:rsidR="00B41A9B" w:rsidRPr="00C20284" w:rsidRDefault="009711B9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258</w:t>
            </w:r>
            <w:r w:rsidR="003C6613">
              <w:rPr>
                <w:rFonts w:asciiTheme="majorBidi" w:hAnsi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4CEDBCEA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</w:tcPr>
          <w:p w14:paraId="57752D1B" w14:textId="617EEC8E" w:rsidR="00B41A9B" w:rsidRPr="00C20284" w:rsidRDefault="00D4590F" w:rsidP="00200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590F">
              <w:rPr>
                <w:rFonts w:asciiTheme="majorBidi" w:hAnsiTheme="majorBidi" w:cstheme="majorBidi"/>
                <w:sz w:val="30"/>
                <w:szCs w:val="30"/>
              </w:rPr>
              <w:t>6,000</w:t>
            </w:r>
          </w:p>
        </w:tc>
        <w:tc>
          <w:tcPr>
            <w:tcW w:w="264" w:type="dxa"/>
            <w:shd w:val="clear" w:color="auto" w:fill="auto"/>
          </w:tcPr>
          <w:p w14:paraId="45504551" w14:textId="77777777" w:rsidR="00B41A9B" w:rsidRPr="00C20284" w:rsidRDefault="00B41A9B" w:rsidP="00200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shd w:val="clear" w:color="auto" w:fill="auto"/>
          </w:tcPr>
          <w:p w14:paraId="33800C78" w14:textId="14959A1D" w:rsidR="00B41A9B" w:rsidRPr="00C20284" w:rsidRDefault="009711B9" w:rsidP="00200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6</w:t>
            </w:r>
            <w:r w:rsidR="00B41A9B" w:rsidRPr="00C202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711B9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  <w:tc>
          <w:tcPr>
            <w:tcW w:w="259" w:type="dxa"/>
            <w:shd w:val="clear" w:color="auto" w:fill="auto"/>
          </w:tcPr>
          <w:p w14:paraId="526B1B7A" w14:textId="77777777" w:rsidR="00B41A9B" w:rsidRPr="00C20284" w:rsidRDefault="00B41A9B" w:rsidP="00200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720A06E3" w14:textId="39C9A7F8" w:rsidR="00B41A9B" w:rsidRPr="00C20284" w:rsidRDefault="00D4590F" w:rsidP="00200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590F">
              <w:rPr>
                <w:rFonts w:asciiTheme="majorBidi" w:hAnsiTheme="majorBidi" w:cstheme="majorBidi"/>
                <w:sz w:val="30"/>
                <w:szCs w:val="30"/>
              </w:rPr>
              <w:t>6,000</w:t>
            </w:r>
          </w:p>
        </w:tc>
        <w:tc>
          <w:tcPr>
            <w:tcW w:w="259" w:type="dxa"/>
            <w:shd w:val="clear" w:color="auto" w:fill="auto"/>
          </w:tcPr>
          <w:p w14:paraId="05B71E11" w14:textId="77777777" w:rsidR="00B41A9B" w:rsidRPr="00C20284" w:rsidRDefault="00B41A9B" w:rsidP="00200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jc w:val="right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7" w:type="dxa"/>
            <w:shd w:val="clear" w:color="auto" w:fill="auto"/>
          </w:tcPr>
          <w:p w14:paraId="5D091F5B" w14:textId="320158BD" w:rsidR="00B41A9B" w:rsidRPr="00C20284" w:rsidRDefault="009711B9" w:rsidP="00200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1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6</w:t>
            </w:r>
            <w:r w:rsidR="00B41A9B" w:rsidRPr="00C202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711B9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</w:tr>
      <w:tr w:rsidR="00B41A9B" w:rsidRPr="00C20284" w14:paraId="302B75DA" w14:textId="77777777" w:rsidTr="00AC5AD5">
        <w:trPr>
          <w:trHeight w:hRule="exact" w:val="430"/>
        </w:trPr>
        <w:tc>
          <w:tcPr>
            <w:tcW w:w="1922" w:type="dxa"/>
            <w:shd w:val="clear" w:color="auto" w:fill="auto"/>
          </w:tcPr>
          <w:p w14:paraId="14601ED5" w14:textId="1140C53C" w:rsidR="00B41A9B" w:rsidRPr="00C20284" w:rsidRDefault="009711B9" w:rsidP="00AC5AD5">
            <w:pPr>
              <w:pStyle w:val="a0"/>
              <w:tabs>
                <w:tab w:val="clear" w:pos="1080"/>
              </w:tabs>
              <w:ind w:left="-98"/>
              <w:rPr>
                <w:rFonts w:asciiTheme="majorBidi" w:hAnsiTheme="majorBidi" w:cstheme="majorBidi"/>
                <w:lang w:val="en-US"/>
              </w:rPr>
            </w:pPr>
            <w:r w:rsidRPr="009711B9">
              <w:rPr>
                <w:rFonts w:asciiTheme="majorBidi" w:hAnsiTheme="majorBidi" w:cs="Angsana New"/>
                <w:lang w:val="en-US"/>
              </w:rPr>
              <w:t>2</w:t>
            </w:r>
            <w:r w:rsidR="00B41A9B" w:rsidRPr="00C20284">
              <w:rPr>
                <w:rFonts w:asciiTheme="majorBidi" w:hAnsiTheme="majorBidi" w:cstheme="majorBidi"/>
                <w:lang w:val="en-US"/>
              </w:rPr>
              <w:t>/</w:t>
            </w:r>
            <w:r w:rsidRPr="009711B9">
              <w:rPr>
                <w:rFonts w:asciiTheme="majorBidi" w:hAnsiTheme="majorBidi" w:cs="Angsana New"/>
                <w:lang w:val="en-US"/>
              </w:rPr>
              <w:t>2555</w:t>
            </w:r>
            <w:r w:rsidR="00B41A9B" w:rsidRPr="00C20284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  <w:tc>
          <w:tcPr>
            <w:tcW w:w="261" w:type="dxa"/>
          </w:tcPr>
          <w:p w14:paraId="468B920B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5" w:type="dxa"/>
          </w:tcPr>
          <w:p w14:paraId="736E8077" w14:textId="083FE000" w:rsidR="00B41A9B" w:rsidRPr="00C20284" w:rsidRDefault="003C6613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4</w:t>
            </w:r>
            <w:r w:rsidR="00B41A9B" w:rsidRPr="00C2028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/>
                <w:sz w:val="30"/>
                <w:szCs w:val="30"/>
              </w:rPr>
              <w:t>4</w:t>
            </w:r>
            <w:r w:rsidR="009711B9" w:rsidRPr="009711B9">
              <w:rPr>
                <w:rFonts w:asciiTheme="majorBidi" w:hAnsiTheme="majorBidi"/>
                <w:sz w:val="30"/>
                <w:szCs w:val="30"/>
              </w:rPr>
              <w:t>0</w:t>
            </w:r>
            <w:r w:rsidR="00B41A9B" w:rsidRPr="00C2028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41A9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B41A9B" w:rsidRPr="00C2028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711B9" w:rsidRPr="009711B9">
              <w:rPr>
                <w:rFonts w:asciiTheme="majorBidi" w:hAnsiTheme="majorBidi"/>
                <w:sz w:val="30"/>
                <w:szCs w:val="30"/>
              </w:rPr>
              <w:t>6</w:t>
            </w:r>
            <w:r w:rsidR="00B41A9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9711B9" w:rsidRPr="009711B9">
              <w:rPr>
                <w:rFonts w:asciiTheme="majorBidi" w:hAnsiTheme="majorBidi"/>
                <w:sz w:val="30"/>
                <w:szCs w:val="30"/>
              </w:rPr>
              <w:t>00</w:t>
            </w:r>
          </w:p>
        </w:tc>
        <w:tc>
          <w:tcPr>
            <w:tcW w:w="266" w:type="dxa"/>
          </w:tcPr>
          <w:p w14:paraId="71435894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3FAA0FA4" w14:textId="37F961B4" w:rsidR="00B41A9B" w:rsidRPr="00C20284" w:rsidRDefault="009711B9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10</w:t>
            </w:r>
            <w:r w:rsidR="00B41A9B" w:rsidRPr="00C2028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711B9">
              <w:rPr>
                <w:rFonts w:asciiTheme="majorBidi" w:hAnsi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</w:tcPr>
          <w:p w14:paraId="7A26D360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</w:tcPr>
          <w:p w14:paraId="3E88110C" w14:textId="5D253FD6" w:rsidR="00B41A9B" w:rsidRPr="00C20284" w:rsidRDefault="009711B9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2565</w:t>
            </w:r>
            <w:r w:rsidR="00B41A9B" w:rsidRPr="00C2028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711B9">
              <w:rPr>
                <w:rFonts w:asciiTheme="majorBidi" w:hAnsiTheme="majorBidi"/>
                <w:sz w:val="30"/>
                <w:szCs w:val="30"/>
              </w:rPr>
              <w:t>2575</w:t>
            </w:r>
          </w:p>
        </w:tc>
        <w:tc>
          <w:tcPr>
            <w:tcW w:w="236" w:type="dxa"/>
          </w:tcPr>
          <w:p w14:paraId="0502C6EA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3" w:type="dxa"/>
            <w:shd w:val="clear" w:color="auto" w:fill="auto"/>
          </w:tcPr>
          <w:p w14:paraId="5695B268" w14:textId="4258B43C" w:rsidR="00B41A9B" w:rsidRPr="00C20284" w:rsidRDefault="006A4331" w:rsidP="00200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9,000</w:t>
            </w:r>
          </w:p>
        </w:tc>
        <w:tc>
          <w:tcPr>
            <w:tcW w:w="264" w:type="dxa"/>
            <w:shd w:val="clear" w:color="auto" w:fill="auto"/>
          </w:tcPr>
          <w:p w14:paraId="47EA30D9" w14:textId="77777777" w:rsidR="00B41A9B" w:rsidRPr="00C20284" w:rsidRDefault="00B41A9B" w:rsidP="00200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shd w:val="clear" w:color="auto" w:fill="auto"/>
          </w:tcPr>
          <w:p w14:paraId="7E60D257" w14:textId="5F4D5313" w:rsidR="00B41A9B" w:rsidRPr="00C20284" w:rsidRDefault="009711B9" w:rsidP="00200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9</w:t>
            </w:r>
            <w:r w:rsidR="00B41A9B" w:rsidRPr="00C202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711B9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  <w:tc>
          <w:tcPr>
            <w:tcW w:w="259" w:type="dxa"/>
            <w:shd w:val="clear" w:color="auto" w:fill="auto"/>
          </w:tcPr>
          <w:p w14:paraId="637247D1" w14:textId="77777777" w:rsidR="00B41A9B" w:rsidRPr="00C20284" w:rsidRDefault="00B41A9B" w:rsidP="00200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323A12A4" w14:textId="48F56FA0" w:rsidR="00B41A9B" w:rsidRPr="00C20284" w:rsidRDefault="006A4331" w:rsidP="00200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9,000</w:t>
            </w:r>
          </w:p>
        </w:tc>
        <w:tc>
          <w:tcPr>
            <w:tcW w:w="259" w:type="dxa"/>
            <w:shd w:val="clear" w:color="auto" w:fill="auto"/>
          </w:tcPr>
          <w:p w14:paraId="78E9DEC3" w14:textId="77777777" w:rsidR="00B41A9B" w:rsidRPr="00C20284" w:rsidRDefault="00B41A9B" w:rsidP="00200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jc w:val="right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7" w:type="dxa"/>
            <w:shd w:val="clear" w:color="auto" w:fill="auto"/>
          </w:tcPr>
          <w:p w14:paraId="3F13E017" w14:textId="6F23B809" w:rsidR="00B41A9B" w:rsidRPr="00C20284" w:rsidRDefault="009711B9" w:rsidP="00200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1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9</w:t>
            </w:r>
            <w:r w:rsidR="00B41A9B" w:rsidRPr="00C202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711B9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</w:tr>
      <w:tr w:rsidR="00B41A9B" w:rsidRPr="00C20284" w14:paraId="3BB33FE2" w14:textId="77777777" w:rsidTr="00AC5AD5">
        <w:trPr>
          <w:trHeight w:hRule="exact" w:val="430"/>
        </w:trPr>
        <w:tc>
          <w:tcPr>
            <w:tcW w:w="1922" w:type="dxa"/>
            <w:shd w:val="clear" w:color="auto" w:fill="auto"/>
          </w:tcPr>
          <w:p w14:paraId="0E54FB8C" w14:textId="33E3339C" w:rsidR="00B41A9B" w:rsidRPr="00C20284" w:rsidRDefault="009711B9" w:rsidP="00AC5AD5">
            <w:pPr>
              <w:pStyle w:val="a0"/>
              <w:tabs>
                <w:tab w:val="clear" w:pos="1080"/>
              </w:tabs>
              <w:ind w:left="-98"/>
              <w:rPr>
                <w:rFonts w:asciiTheme="majorBidi" w:hAnsiTheme="majorBidi" w:cstheme="majorBidi"/>
                <w:lang w:val="en-US"/>
              </w:rPr>
            </w:pPr>
            <w:r w:rsidRPr="009711B9">
              <w:rPr>
                <w:rFonts w:asciiTheme="majorBidi" w:hAnsiTheme="majorBidi" w:cs="Angsana New"/>
                <w:lang w:val="en-US"/>
              </w:rPr>
              <w:t>2</w:t>
            </w:r>
            <w:r w:rsidR="00B41A9B" w:rsidRPr="00C20284">
              <w:rPr>
                <w:rFonts w:asciiTheme="majorBidi" w:hAnsiTheme="majorBidi" w:cstheme="majorBidi"/>
                <w:lang w:val="en-US"/>
              </w:rPr>
              <w:t>/</w:t>
            </w:r>
            <w:r w:rsidRPr="009711B9">
              <w:rPr>
                <w:rFonts w:asciiTheme="majorBidi" w:hAnsiTheme="majorBidi" w:cs="Angsana New"/>
                <w:lang w:val="en-US"/>
              </w:rPr>
              <w:t>2556</w:t>
            </w:r>
            <w:r w:rsidR="00B41A9B" w:rsidRPr="00C20284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  <w:tc>
          <w:tcPr>
            <w:tcW w:w="261" w:type="dxa"/>
          </w:tcPr>
          <w:p w14:paraId="6D42EB0B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5" w:type="dxa"/>
          </w:tcPr>
          <w:p w14:paraId="3B40063F" w14:textId="7A4C4241" w:rsidR="00B41A9B" w:rsidRPr="00C20284" w:rsidRDefault="003C6613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4</w:t>
            </w:r>
            <w:r w:rsidR="00B41A9B" w:rsidRPr="00C2028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9711B9" w:rsidRPr="009711B9">
              <w:rPr>
                <w:rFonts w:asciiTheme="majorBidi" w:hAnsiTheme="majorBidi"/>
                <w:sz w:val="30"/>
                <w:szCs w:val="30"/>
              </w:rPr>
              <w:t>90</w:t>
            </w:r>
          </w:p>
        </w:tc>
        <w:tc>
          <w:tcPr>
            <w:tcW w:w="266" w:type="dxa"/>
          </w:tcPr>
          <w:p w14:paraId="223C8577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06D8F343" w14:textId="75DD8B7D" w:rsidR="00B41A9B" w:rsidRPr="00C20284" w:rsidRDefault="009711B9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4BF8FA53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</w:tcPr>
          <w:p w14:paraId="29A829B4" w14:textId="5EB0531B" w:rsidR="00B41A9B" w:rsidRPr="00C20284" w:rsidRDefault="009711B9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256</w:t>
            </w:r>
            <w:r w:rsidR="003C6613">
              <w:rPr>
                <w:rFonts w:asciiTheme="majorBidi" w:hAnsi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3354B948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</w:tcPr>
          <w:p w14:paraId="5454BF4B" w14:textId="381A2838" w:rsidR="00B41A9B" w:rsidRPr="00C20284" w:rsidRDefault="006A4331" w:rsidP="00200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523B8CAB" w14:textId="77777777" w:rsidR="00B41A9B" w:rsidRPr="00C20284" w:rsidRDefault="00B41A9B" w:rsidP="00200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shd w:val="clear" w:color="auto" w:fill="auto"/>
          </w:tcPr>
          <w:p w14:paraId="51904F97" w14:textId="72F7264B" w:rsidR="00B41A9B" w:rsidRPr="00C20284" w:rsidRDefault="009711B9" w:rsidP="00200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5</w:t>
            </w:r>
            <w:r w:rsidR="00B41A9B" w:rsidRPr="00C202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711B9">
              <w:rPr>
                <w:rFonts w:asciiTheme="majorBidi" w:hAnsiTheme="majorBidi"/>
                <w:sz w:val="30"/>
                <w:szCs w:val="30"/>
              </w:rPr>
              <w:t>500</w:t>
            </w:r>
          </w:p>
        </w:tc>
        <w:tc>
          <w:tcPr>
            <w:tcW w:w="259" w:type="dxa"/>
            <w:shd w:val="clear" w:color="auto" w:fill="auto"/>
          </w:tcPr>
          <w:p w14:paraId="284A3B09" w14:textId="77777777" w:rsidR="00B41A9B" w:rsidRPr="00C20284" w:rsidRDefault="00B41A9B" w:rsidP="00200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42C78051" w14:textId="7174C300" w:rsidR="00B41A9B" w:rsidRPr="00C20284" w:rsidRDefault="006A4331" w:rsidP="00200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  <w:shd w:val="clear" w:color="auto" w:fill="auto"/>
          </w:tcPr>
          <w:p w14:paraId="7A92782B" w14:textId="77777777" w:rsidR="00B41A9B" w:rsidRPr="00C20284" w:rsidRDefault="00B41A9B" w:rsidP="00200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jc w:val="right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7" w:type="dxa"/>
            <w:shd w:val="clear" w:color="auto" w:fill="auto"/>
          </w:tcPr>
          <w:p w14:paraId="6018F42B" w14:textId="6ABA2528" w:rsidR="00B41A9B" w:rsidRPr="00C20284" w:rsidRDefault="009711B9" w:rsidP="00200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1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5</w:t>
            </w:r>
            <w:r w:rsidR="00B41A9B" w:rsidRPr="00C202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711B9">
              <w:rPr>
                <w:rFonts w:asciiTheme="majorBidi" w:hAnsiTheme="majorBidi"/>
                <w:sz w:val="30"/>
                <w:szCs w:val="30"/>
              </w:rPr>
              <w:t>500</w:t>
            </w:r>
          </w:p>
        </w:tc>
      </w:tr>
      <w:tr w:rsidR="00B41A9B" w:rsidRPr="00C20284" w14:paraId="3738BC52" w14:textId="77777777" w:rsidTr="00AC5AD5">
        <w:trPr>
          <w:trHeight w:hRule="exact" w:val="430"/>
        </w:trPr>
        <w:tc>
          <w:tcPr>
            <w:tcW w:w="1922" w:type="dxa"/>
            <w:shd w:val="clear" w:color="auto" w:fill="auto"/>
          </w:tcPr>
          <w:p w14:paraId="66A68DE7" w14:textId="79242031" w:rsidR="00B41A9B" w:rsidRPr="00C20284" w:rsidRDefault="009711B9" w:rsidP="00AC5AD5">
            <w:pPr>
              <w:pStyle w:val="a0"/>
              <w:tabs>
                <w:tab w:val="clear" w:pos="1080"/>
              </w:tabs>
              <w:ind w:left="-98"/>
              <w:rPr>
                <w:rFonts w:asciiTheme="majorBidi" w:hAnsiTheme="majorBidi" w:cstheme="majorBidi"/>
                <w:lang w:val="en-US"/>
              </w:rPr>
            </w:pPr>
            <w:r w:rsidRPr="009711B9">
              <w:rPr>
                <w:rFonts w:asciiTheme="majorBidi" w:hAnsiTheme="majorBidi" w:cs="Angsana New"/>
                <w:lang w:val="en-US"/>
              </w:rPr>
              <w:t>1</w:t>
            </w:r>
            <w:r w:rsidR="00B41A9B" w:rsidRPr="00C20284">
              <w:rPr>
                <w:rFonts w:asciiTheme="majorBidi" w:hAnsiTheme="majorBidi" w:cstheme="majorBidi"/>
                <w:lang w:val="en-US"/>
              </w:rPr>
              <w:t>/</w:t>
            </w:r>
            <w:r w:rsidRPr="009711B9">
              <w:rPr>
                <w:rFonts w:asciiTheme="majorBidi" w:hAnsiTheme="majorBidi" w:cs="Angsana New"/>
                <w:lang w:val="en-US"/>
              </w:rPr>
              <w:t>2558</w:t>
            </w:r>
          </w:p>
        </w:tc>
        <w:tc>
          <w:tcPr>
            <w:tcW w:w="261" w:type="dxa"/>
          </w:tcPr>
          <w:p w14:paraId="1E9EB7BA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5" w:type="dxa"/>
          </w:tcPr>
          <w:p w14:paraId="49FB281F" w14:textId="59AC37BD" w:rsidR="00B41A9B" w:rsidRPr="00C20284" w:rsidRDefault="009711B9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3</w:t>
            </w:r>
            <w:r w:rsidR="00B41A9B" w:rsidRPr="00C2028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711B9">
              <w:rPr>
                <w:rFonts w:asciiTheme="majorBidi" w:hAnsiTheme="majorBidi"/>
                <w:sz w:val="30"/>
                <w:szCs w:val="30"/>
              </w:rPr>
              <w:t>21</w:t>
            </w:r>
            <w:r w:rsidR="00B41A9B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711B9">
              <w:rPr>
                <w:rFonts w:asciiTheme="majorBidi" w:hAnsiTheme="majorBidi"/>
                <w:sz w:val="30"/>
                <w:szCs w:val="30"/>
              </w:rPr>
              <w:t>3</w:t>
            </w:r>
            <w:r w:rsidR="00B41A9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711B9">
              <w:rPr>
                <w:rFonts w:asciiTheme="majorBidi" w:hAnsiTheme="majorBidi"/>
                <w:sz w:val="30"/>
                <w:szCs w:val="30"/>
              </w:rPr>
              <w:t>98</w:t>
            </w:r>
          </w:p>
        </w:tc>
        <w:tc>
          <w:tcPr>
            <w:tcW w:w="266" w:type="dxa"/>
          </w:tcPr>
          <w:p w14:paraId="433F0707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63FD623F" w14:textId="23B4C72E" w:rsidR="00B41A9B" w:rsidRPr="00C20284" w:rsidRDefault="009711B9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5</w:t>
            </w:r>
            <w:r w:rsidR="00B41A9B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711B9">
              <w:rPr>
                <w:rFonts w:asciiTheme="majorBidi" w:hAnsi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0AAEE867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</w:tcPr>
          <w:p w14:paraId="73165EE7" w14:textId="1B099DD9" w:rsidR="00B41A9B" w:rsidRPr="00C20284" w:rsidRDefault="009711B9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2563</w:t>
            </w:r>
            <w:r w:rsidR="00B41A9B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711B9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3C43B98E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</w:tcPr>
          <w:p w14:paraId="0D325D52" w14:textId="46FBF3B1" w:rsidR="00B41A9B" w:rsidRPr="00C20284" w:rsidRDefault="00381403" w:rsidP="00200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81403">
              <w:rPr>
                <w:rFonts w:asciiTheme="majorBidi" w:hAnsiTheme="majorBidi" w:cstheme="majorBidi"/>
                <w:sz w:val="30"/>
                <w:szCs w:val="30"/>
              </w:rPr>
              <w:t>5,500</w:t>
            </w:r>
          </w:p>
        </w:tc>
        <w:tc>
          <w:tcPr>
            <w:tcW w:w="264" w:type="dxa"/>
            <w:shd w:val="clear" w:color="auto" w:fill="auto"/>
          </w:tcPr>
          <w:p w14:paraId="6032D95F" w14:textId="77777777" w:rsidR="00B41A9B" w:rsidRPr="00C20284" w:rsidRDefault="00B41A9B" w:rsidP="00200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shd w:val="clear" w:color="auto" w:fill="auto"/>
          </w:tcPr>
          <w:p w14:paraId="19C9EF66" w14:textId="436563B1" w:rsidR="00B41A9B" w:rsidRPr="00C20284" w:rsidRDefault="009711B9" w:rsidP="00200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5</w:t>
            </w:r>
            <w:r w:rsidR="00B41A9B" w:rsidRPr="00C202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711B9">
              <w:rPr>
                <w:rFonts w:asciiTheme="majorBidi" w:hAnsiTheme="majorBidi"/>
                <w:sz w:val="30"/>
                <w:szCs w:val="30"/>
              </w:rPr>
              <w:t>500</w:t>
            </w:r>
          </w:p>
        </w:tc>
        <w:tc>
          <w:tcPr>
            <w:tcW w:w="259" w:type="dxa"/>
            <w:shd w:val="clear" w:color="auto" w:fill="auto"/>
          </w:tcPr>
          <w:p w14:paraId="72F1E661" w14:textId="77777777" w:rsidR="00B41A9B" w:rsidRPr="00C20284" w:rsidRDefault="00B41A9B" w:rsidP="00200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45201EA2" w14:textId="2DDB0D9F" w:rsidR="00B41A9B" w:rsidRPr="00C20284" w:rsidRDefault="00381403" w:rsidP="00200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5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711B9">
              <w:rPr>
                <w:rFonts w:asciiTheme="majorBidi" w:hAnsiTheme="majorBidi"/>
                <w:sz w:val="30"/>
                <w:szCs w:val="30"/>
              </w:rPr>
              <w:t>500</w:t>
            </w:r>
          </w:p>
        </w:tc>
        <w:tc>
          <w:tcPr>
            <w:tcW w:w="259" w:type="dxa"/>
            <w:shd w:val="clear" w:color="auto" w:fill="auto"/>
          </w:tcPr>
          <w:p w14:paraId="7C440F61" w14:textId="77777777" w:rsidR="00B41A9B" w:rsidRPr="00C20284" w:rsidRDefault="00B41A9B" w:rsidP="00200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jc w:val="right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7" w:type="dxa"/>
            <w:shd w:val="clear" w:color="auto" w:fill="auto"/>
          </w:tcPr>
          <w:p w14:paraId="5A0EF6F8" w14:textId="422C6056" w:rsidR="00B41A9B" w:rsidRPr="00C20284" w:rsidRDefault="009711B9" w:rsidP="00200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1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5</w:t>
            </w:r>
            <w:r w:rsidR="00B41A9B" w:rsidRPr="00C202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711B9">
              <w:rPr>
                <w:rFonts w:asciiTheme="majorBidi" w:hAnsiTheme="majorBidi"/>
                <w:sz w:val="30"/>
                <w:szCs w:val="30"/>
              </w:rPr>
              <w:t>500</w:t>
            </w:r>
          </w:p>
        </w:tc>
      </w:tr>
      <w:tr w:rsidR="00B41A9B" w:rsidRPr="00C20284" w14:paraId="17AF899B" w14:textId="77777777" w:rsidTr="00AC5AD5">
        <w:trPr>
          <w:trHeight w:hRule="exact" w:val="430"/>
        </w:trPr>
        <w:tc>
          <w:tcPr>
            <w:tcW w:w="1922" w:type="dxa"/>
            <w:shd w:val="clear" w:color="auto" w:fill="auto"/>
          </w:tcPr>
          <w:p w14:paraId="169D66CA" w14:textId="58297A39" w:rsidR="00B41A9B" w:rsidRPr="00C20284" w:rsidRDefault="009711B9" w:rsidP="00AC5AD5">
            <w:pPr>
              <w:pStyle w:val="a0"/>
              <w:tabs>
                <w:tab w:val="clear" w:pos="1080"/>
              </w:tabs>
              <w:ind w:left="-98"/>
              <w:rPr>
                <w:rFonts w:asciiTheme="majorBidi" w:hAnsiTheme="majorBidi" w:cstheme="majorBidi"/>
                <w:lang w:val="en-US"/>
              </w:rPr>
            </w:pPr>
            <w:r w:rsidRPr="009711B9">
              <w:rPr>
                <w:rFonts w:asciiTheme="majorBidi" w:hAnsiTheme="majorBidi" w:cs="Angsana New"/>
                <w:lang w:val="en-US"/>
              </w:rPr>
              <w:t>2</w:t>
            </w:r>
            <w:r w:rsidR="00B41A9B" w:rsidRPr="00C20284">
              <w:rPr>
                <w:rFonts w:asciiTheme="majorBidi" w:hAnsiTheme="majorBidi" w:cstheme="majorBidi"/>
                <w:lang w:val="en-US"/>
              </w:rPr>
              <w:t>/</w:t>
            </w:r>
            <w:r w:rsidRPr="009711B9">
              <w:rPr>
                <w:rFonts w:asciiTheme="majorBidi" w:hAnsiTheme="majorBidi" w:cs="Angsana New"/>
                <w:lang w:val="en-US"/>
              </w:rPr>
              <w:t>2558</w:t>
            </w:r>
          </w:p>
        </w:tc>
        <w:tc>
          <w:tcPr>
            <w:tcW w:w="261" w:type="dxa"/>
          </w:tcPr>
          <w:p w14:paraId="2F7D146C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5" w:type="dxa"/>
          </w:tcPr>
          <w:p w14:paraId="6C85402F" w14:textId="2BBFA78D" w:rsidR="00B41A9B" w:rsidRPr="00C20284" w:rsidRDefault="009711B9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3</w:t>
            </w:r>
            <w:r w:rsidR="00B41A9B" w:rsidRPr="00C2028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711B9">
              <w:rPr>
                <w:rFonts w:asciiTheme="majorBidi" w:hAnsiTheme="majorBidi"/>
                <w:sz w:val="30"/>
                <w:szCs w:val="30"/>
              </w:rPr>
              <w:t>97</w:t>
            </w:r>
            <w:r w:rsidR="00B41A9B" w:rsidRPr="00C2028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3C6613">
              <w:rPr>
                <w:rFonts w:asciiTheme="majorBidi" w:hAnsiTheme="majorBidi"/>
                <w:sz w:val="30"/>
                <w:szCs w:val="30"/>
              </w:rPr>
              <w:t>4</w:t>
            </w:r>
            <w:r w:rsidR="00B41A9B" w:rsidRPr="00C2028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711B9">
              <w:rPr>
                <w:rFonts w:asciiTheme="majorBidi" w:hAnsiTheme="majorBidi"/>
                <w:sz w:val="30"/>
                <w:szCs w:val="30"/>
              </w:rPr>
              <w:t>51</w:t>
            </w:r>
          </w:p>
        </w:tc>
        <w:tc>
          <w:tcPr>
            <w:tcW w:w="266" w:type="dxa"/>
          </w:tcPr>
          <w:p w14:paraId="4EFC39D1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3D42F2C0" w14:textId="7BEEEFB3" w:rsidR="00B41A9B" w:rsidRPr="00C20284" w:rsidRDefault="009711B9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8</w:t>
            </w:r>
            <w:r w:rsidR="00B41A9B" w:rsidRPr="00C2028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711B9">
              <w:rPr>
                <w:rFonts w:asciiTheme="majorBidi" w:hAnsiTheme="majorBidi"/>
                <w:sz w:val="30"/>
                <w:szCs w:val="30"/>
              </w:rPr>
              <w:t>12</w:t>
            </w:r>
          </w:p>
        </w:tc>
        <w:tc>
          <w:tcPr>
            <w:tcW w:w="236" w:type="dxa"/>
          </w:tcPr>
          <w:p w14:paraId="4C6771D6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</w:tcPr>
          <w:p w14:paraId="37870086" w14:textId="1DD2D8EE" w:rsidR="00B41A9B" w:rsidRPr="00C20284" w:rsidRDefault="009711B9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2566</w:t>
            </w:r>
            <w:r w:rsidR="00B41A9B"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B41A9B" w:rsidRPr="00C20284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9711B9">
              <w:rPr>
                <w:rFonts w:asciiTheme="majorBidi" w:hAnsiTheme="majorBidi"/>
                <w:sz w:val="30"/>
                <w:szCs w:val="30"/>
              </w:rPr>
              <w:t>2570</w:t>
            </w:r>
          </w:p>
        </w:tc>
        <w:tc>
          <w:tcPr>
            <w:tcW w:w="236" w:type="dxa"/>
          </w:tcPr>
          <w:p w14:paraId="512BF017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</w:tcPr>
          <w:p w14:paraId="1DA69346" w14:textId="4AC0B766" w:rsidR="00B41A9B" w:rsidRPr="00C20284" w:rsidRDefault="00381403" w:rsidP="00200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81403">
              <w:rPr>
                <w:rFonts w:asciiTheme="majorBidi" w:hAnsiTheme="majorBidi" w:cstheme="majorBidi"/>
                <w:sz w:val="30"/>
                <w:szCs w:val="30"/>
              </w:rPr>
              <w:t>6,9</w:t>
            </w:r>
            <w:r w:rsidR="003C661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381403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64" w:type="dxa"/>
            <w:shd w:val="clear" w:color="auto" w:fill="auto"/>
          </w:tcPr>
          <w:p w14:paraId="1A6CB402" w14:textId="77777777" w:rsidR="00B41A9B" w:rsidRPr="00C20284" w:rsidRDefault="00B41A9B" w:rsidP="00200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shd w:val="clear" w:color="auto" w:fill="auto"/>
          </w:tcPr>
          <w:p w14:paraId="57426074" w14:textId="6A8D9091" w:rsidR="00B41A9B" w:rsidRPr="00C20284" w:rsidRDefault="009711B9" w:rsidP="00200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6</w:t>
            </w:r>
            <w:r w:rsidR="00B41A9B" w:rsidRPr="00C202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711B9">
              <w:rPr>
                <w:rFonts w:asciiTheme="majorBidi" w:hAnsiTheme="majorBidi"/>
                <w:sz w:val="30"/>
                <w:szCs w:val="30"/>
              </w:rPr>
              <w:t>9</w:t>
            </w:r>
            <w:r w:rsidR="003C6613">
              <w:rPr>
                <w:rFonts w:asciiTheme="majorBidi" w:hAnsiTheme="majorBidi"/>
                <w:sz w:val="30"/>
                <w:szCs w:val="30"/>
              </w:rPr>
              <w:t>4</w:t>
            </w:r>
            <w:r w:rsidRPr="009711B9">
              <w:rPr>
                <w:rFonts w:asciiTheme="majorBidi" w:hAnsiTheme="majorBidi"/>
                <w:sz w:val="30"/>
                <w:szCs w:val="30"/>
              </w:rPr>
              <w:t>0</w:t>
            </w:r>
          </w:p>
        </w:tc>
        <w:tc>
          <w:tcPr>
            <w:tcW w:w="259" w:type="dxa"/>
            <w:shd w:val="clear" w:color="auto" w:fill="auto"/>
          </w:tcPr>
          <w:p w14:paraId="287B3708" w14:textId="77777777" w:rsidR="00B41A9B" w:rsidRPr="00C20284" w:rsidRDefault="00B41A9B" w:rsidP="00200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19FAEF2C" w14:textId="47A6622E" w:rsidR="00B41A9B" w:rsidRPr="00C20284" w:rsidRDefault="00381403" w:rsidP="00200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6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711B9">
              <w:rPr>
                <w:rFonts w:asciiTheme="majorBidi" w:hAnsiTheme="majorBidi"/>
                <w:sz w:val="30"/>
                <w:szCs w:val="30"/>
              </w:rPr>
              <w:t>9</w:t>
            </w:r>
            <w:r w:rsidR="003C6613">
              <w:rPr>
                <w:rFonts w:asciiTheme="majorBidi" w:hAnsiTheme="majorBidi"/>
                <w:sz w:val="30"/>
                <w:szCs w:val="30"/>
              </w:rPr>
              <w:t>4</w:t>
            </w:r>
            <w:r w:rsidRPr="009711B9">
              <w:rPr>
                <w:rFonts w:asciiTheme="majorBidi" w:hAnsiTheme="majorBidi"/>
                <w:sz w:val="30"/>
                <w:szCs w:val="30"/>
              </w:rPr>
              <w:t>0</w:t>
            </w:r>
          </w:p>
        </w:tc>
        <w:tc>
          <w:tcPr>
            <w:tcW w:w="259" w:type="dxa"/>
            <w:shd w:val="clear" w:color="auto" w:fill="auto"/>
          </w:tcPr>
          <w:p w14:paraId="4AB6267A" w14:textId="77777777" w:rsidR="00B41A9B" w:rsidRPr="00C20284" w:rsidRDefault="00B41A9B" w:rsidP="00200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jc w:val="right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7" w:type="dxa"/>
            <w:shd w:val="clear" w:color="auto" w:fill="auto"/>
          </w:tcPr>
          <w:p w14:paraId="48EEF8B3" w14:textId="376BB31D" w:rsidR="00B41A9B" w:rsidRPr="00C20284" w:rsidRDefault="009711B9" w:rsidP="00200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1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6</w:t>
            </w:r>
            <w:r w:rsidR="00B41A9B" w:rsidRPr="00C202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711B9">
              <w:rPr>
                <w:rFonts w:asciiTheme="majorBidi" w:hAnsiTheme="majorBidi"/>
                <w:sz w:val="30"/>
                <w:szCs w:val="30"/>
              </w:rPr>
              <w:t>9</w:t>
            </w:r>
            <w:r w:rsidR="003C6613">
              <w:rPr>
                <w:rFonts w:asciiTheme="majorBidi" w:hAnsiTheme="majorBidi"/>
                <w:sz w:val="30"/>
                <w:szCs w:val="30"/>
              </w:rPr>
              <w:t>4</w:t>
            </w:r>
            <w:r w:rsidRPr="009711B9">
              <w:rPr>
                <w:rFonts w:asciiTheme="majorBidi" w:hAnsiTheme="majorBidi"/>
                <w:sz w:val="30"/>
                <w:szCs w:val="30"/>
              </w:rPr>
              <w:t>0</w:t>
            </w:r>
          </w:p>
        </w:tc>
      </w:tr>
      <w:tr w:rsidR="00B41A9B" w:rsidRPr="00C20284" w14:paraId="43293933" w14:textId="77777777" w:rsidTr="00AC5AD5">
        <w:trPr>
          <w:trHeight w:hRule="exact" w:val="430"/>
        </w:trPr>
        <w:tc>
          <w:tcPr>
            <w:tcW w:w="1922" w:type="dxa"/>
            <w:shd w:val="clear" w:color="auto" w:fill="auto"/>
          </w:tcPr>
          <w:p w14:paraId="443EAB84" w14:textId="7FC03EA4" w:rsidR="00B41A9B" w:rsidRPr="00C20284" w:rsidRDefault="009711B9" w:rsidP="00AC5AD5">
            <w:pPr>
              <w:pStyle w:val="a0"/>
              <w:tabs>
                <w:tab w:val="clear" w:pos="1080"/>
              </w:tabs>
              <w:ind w:left="-98"/>
              <w:rPr>
                <w:rFonts w:asciiTheme="majorBidi" w:hAnsiTheme="majorBidi" w:cstheme="majorBidi"/>
                <w:lang w:val="en-US"/>
              </w:rPr>
            </w:pPr>
            <w:r w:rsidRPr="009711B9">
              <w:rPr>
                <w:rFonts w:asciiTheme="majorBidi" w:hAnsiTheme="majorBidi" w:cs="Angsana New"/>
                <w:lang w:val="en-US"/>
              </w:rPr>
              <w:t>1</w:t>
            </w:r>
            <w:r w:rsidR="00B41A9B" w:rsidRPr="00C20284">
              <w:rPr>
                <w:rFonts w:asciiTheme="majorBidi" w:hAnsiTheme="majorBidi" w:cstheme="majorBidi"/>
                <w:lang w:val="en-US"/>
              </w:rPr>
              <w:t>/</w:t>
            </w:r>
            <w:r w:rsidRPr="009711B9">
              <w:rPr>
                <w:rFonts w:asciiTheme="majorBidi" w:hAnsiTheme="majorBidi" w:cs="Angsana New"/>
                <w:lang w:val="en-US"/>
              </w:rPr>
              <w:t>2559</w:t>
            </w:r>
          </w:p>
        </w:tc>
        <w:tc>
          <w:tcPr>
            <w:tcW w:w="261" w:type="dxa"/>
          </w:tcPr>
          <w:p w14:paraId="3346C73D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5" w:type="dxa"/>
          </w:tcPr>
          <w:p w14:paraId="3D56324C" w14:textId="698FA44C" w:rsidR="00B41A9B" w:rsidRPr="00C20284" w:rsidRDefault="009711B9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2</w:t>
            </w:r>
            <w:r w:rsidR="00B41A9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711B9">
              <w:rPr>
                <w:rFonts w:asciiTheme="majorBidi" w:hAnsiTheme="majorBidi"/>
                <w:sz w:val="30"/>
                <w:szCs w:val="30"/>
              </w:rPr>
              <w:t>28</w:t>
            </w:r>
            <w:r w:rsidR="00B41A9B" w:rsidRPr="00C2028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711B9">
              <w:rPr>
                <w:rFonts w:asciiTheme="majorBidi" w:hAnsiTheme="majorBidi"/>
                <w:sz w:val="30"/>
                <w:szCs w:val="30"/>
              </w:rPr>
              <w:t>3</w:t>
            </w:r>
            <w:r w:rsidR="00B41A9B" w:rsidRPr="00C2028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711B9">
              <w:rPr>
                <w:rFonts w:asciiTheme="majorBidi" w:hAnsiTheme="majorBidi"/>
                <w:sz w:val="30"/>
                <w:szCs w:val="30"/>
              </w:rPr>
              <w:t>73</w:t>
            </w:r>
          </w:p>
        </w:tc>
        <w:tc>
          <w:tcPr>
            <w:tcW w:w="266" w:type="dxa"/>
          </w:tcPr>
          <w:p w14:paraId="2ED45DDC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24218901" w14:textId="2F5FB57A" w:rsidR="00B41A9B" w:rsidRPr="00C20284" w:rsidRDefault="003C6613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4</w:t>
            </w:r>
            <w:r w:rsidR="00B41A9B" w:rsidRPr="00C2028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9711B9" w:rsidRPr="009711B9">
              <w:rPr>
                <w:rFonts w:asciiTheme="majorBidi" w:hAnsiTheme="majorBidi"/>
                <w:sz w:val="30"/>
                <w:szCs w:val="30"/>
              </w:rPr>
              <w:t>15</w:t>
            </w:r>
          </w:p>
        </w:tc>
        <w:tc>
          <w:tcPr>
            <w:tcW w:w="236" w:type="dxa"/>
          </w:tcPr>
          <w:p w14:paraId="3591BB2A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</w:tcPr>
          <w:p w14:paraId="32C5FEE5" w14:textId="5CEA4AB6" w:rsidR="00B41A9B" w:rsidRPr="00C20284" w:rsidRDefault="009711B9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2563</w:t>
            </w:r>
            <w:r w:rsidR="00B41A9B" w:rsidRPr="00C2028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711B9">
              <w:rPr>
                <w:rFonts w:asciiTheme="majorBidi" w:hAnsiTheme="majorBidi"/>
                <w:sz w:val="30"/>
                <w:szCs w:val="30"/>
              </w:rPr>
              <w:t>257</w:t>
            </w:r>
            <w:r w:rsidR="003C6613">
              <w:rPr>
                <w:rFonts w:asciiTheme="majorBidi" w:hAnsi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70D0595A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</w:tcPr>
          <w:p w14:paraId="0400BA73" w14:textId="5E48A5AF" w:rsidR="00B41A9B" w:rsidRPr="00C20284" w:rsidRDefault="00381403" w:rsidP="00200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81403">
              <w:rPr>
                <w:rFonts w:asciiTheme="majorBidi" w:hAnsiTheme="majorBidi" w:cstheme="majorBidi"/>
                <w:sz w:val="30"/>
                <w:szCs w:val="30"/>
              </w:rPr>
              <w:t>6,000</w:t>
            </w:r>
          </w:p>
        </w:tc>
        <w:tc>
          <w:tcPr>
            <w:tcW w:w="264" w:type="dxa"/>
            <w:shd w:val="clear" w:color="auto" w:fill="auto"/>
          </w:tcPr>
          <w:p w14:paraId="2AFD7EDB" w14:textId="77777777" w:rsidR="00B41A9B" w:rsidRPr="00C20284" w:rsidRDefault="00B41A9B" w:rsidP="00200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shd w:val="clear" w:color="auto" w:fill="auto"/>
          </w:tcPr>
          <w:p w14:paraId="59F8706C" w14:textId="45B02178" w:rsidR="00B41A9B" w:rsidRPr="00C20284" w:rsidRDefault="009711B9" w:rsidP="00200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6</w:t>
            </w:r>
            <w:r w:rsidR="00B41A9B" w:rsidRPr="00C202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711B9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  <w:tc>
          <w:tcPr>
            <w:tcW w:w="259" w:type="dxa"/>
            <w:shd w:val="clear" w:color="auto" w:fill="auto"/>
          </w:tcPr>
          <w:p w14:paraId="2AFDC969" w14:textId="77777777" w:rsidR="00B41A9B" w:rsidRPr="00C20284" w:rsidRDefault="00B41A9B" w:rsidP="00200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65248361" w14:textId="55115B3F" w:rsidR="00B41A9B" w:rsidRPr="00C20284" w:rsidRDefault="00381403" w:rsidP="00200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6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711B9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  <w:tc>
          <w:tcPr>
            <w:tcW w:w="259" w:type="dxa"/>
            <w:shd w:val="clear" w:color="auto" w:fill="auto"/>
          </w:tcPr>
          <w:p w14:paraId="44D10FF5" w14:textId="77777777" w:rsidR="00B41A9B" w:rsidRPr="00C20284" w:rsidRDefault="00B41A9B" w:rsidP="00200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shd w:val="clear" w:color="auto" w:fill="auto"/>
          </w:tcPr>
          <w:p w14:paraId="235DFD2D" w14:textId="1C6A77B5" w:rsidR="00B41A9B" w:rsidRPr="00C20284" w:rsidRDefault="009711B9" w:rsidP="00200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1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6</w:t>
            </w:r>
            <w:r w:rsidR="00B41A9B" w:rsidRPr="00C202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711B9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</w:tr>
      <w:tr w:rsidR="00B41A9B" w:rsidRPr="00C20284" w14:paraId="36AA7859" w14:textId="77777777" w:rsidTr="00AC5AD5">
        <w:trPr>
          <w:trHeight w:hRule="exact" w:val="430"/>
        </w:trPr>
        <w:tc>
          <w:tcPr>
            <w:tcW w:w="1922" w:type="dxa"/>
            <w:shd w:val="clear" w:color="auto" w:fill="auto"/>
          </w:tcPr>
          <w:p w14:paraId="1F842CC6" w14:textId="330C50EF" w:rsidR="00B41A9B" w:rsidRPr="00C20284" w:rsidRDefault="009711B9" w:rsidP="00AC5AD5">
            <w:pPr>
              <w:pStyle w:val="a0"/>
              <w:tabs>
                <w:tab w:val="clear" w:pos="1080"/>
              </w:tabs>
              <w:ind w:left="-98"/>
              <w:rPr>
                <w:rFonts w:asciiTheme="majorBidi" w:hAnsiTheme="majorBidi" w:cstheme="majorBidi"/>
                <w:lang w:val="en-US"/>
              </w:rPr>
            </w:pPr>
            <w:r w:rsidRPr="009711B9">
              <w:rPr>
                <w:rFonts w:asciiTheme="majorBidi" w:hAnsiTheme="majorBidi" w:cs="Angsana New"/>
                <w:lang w:val="en-US"/>
              </w:rPr>
              <w:t>1</w:t>
            </w:r>
            <w:r w:rsidR="00B41A9B" w:rsidRPr="00C20284">
              <w:rPr>
                <w:rFonts w:asciiTheme="majorBidi" w:hAnsiTheme="majorBidi" w:cstheme="majorBidi"/>
                <w:lang w:val="en-US"/>
              </w:rPr>
              <w:t>/</w:t>
            </w:r>
            <w:r w:rsidRPr="009711B9">
              <w:rPr>
                <w:rFonts w:asciiTheme="majorBidi" w:hAnsiTheme="majorBidi" w:cs="Angsana New"/>
                <w:lang w:val="en-US"/>
              </w:rPr>
              <w:t>2561</w:t>
            </w:r>
          </w:p>
        </w:tc>
        <w:tc>
          <w:tcPr>
            <w:tcW w:w="261" w:type="dxa"/>
          </w:tcPr>
          <w:p w14:paraId="2CB67A34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5" w:type="dxa"/>
          </w:tcPr>
          <w:p w14:paraId="6F7AE14C" w14:textId="3049D1D5" w:rsidR="00B41A9B" w:rsidRPr="00C20284" w:rsidRDefault="009711B9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3</w:t>
            </w:r>
            <w:r w:rsidR="00B41A9B" w:rsidRPr="00C2028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711B9">
              <w:rPr>
                <w:rFonts w:asciiTheme="majorBidi" w:hAnsiTheme="majorBidi"/>
                <w:sz w:val="30"/>
                <w:szCs w:val="30"/>
              </w:rPr>
              <w:t>05</w:t>
            </w:r>
            <w:r w:rsidR="00B41A9B" w:rsidRPr="00C2028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711B9">
              <w:rPr>
                <w:rFonts w:asciiTheme="majorBidi" w:hAnsiTheme="majorBidi"/>
                <w:sz w:val="30"/>
                <w:szCs w:val="30"/>
              </w:rPr>
              <w:t>3</w:t>
            </w:r>
            <w:r w:rsidR="00B41A9B" w:rsidRPr="00C2028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711B9">
              <w:rPr>
                <w:rFonts w:asciiTheme="majorBidi" w:hAnsiTheme="majorBidi"/>
                <w:sz w:val="30"/>
                <w:szCs w:val="30"/>
              </w:rPr>
              <w:t>60</w:t>
            </w:r>
          </w:p>
        </w:tc>
        <w:tc>
          <w:tcPr>
            <w:tcW w:w="266" w:type="dxa"/>
          </w:tcPr>
          <w:p w14:paraId="58221A97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2F6307F8" w14:textId="75F5F5BD" w:rsidR="00B41A9B" w:rsidRPr="00C20284" w:rsidRDefault="009711B9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7</w:t>
            </w:r>
            <w:r w:rsidR="00B41A9B" w:rsidRPr="00C2028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711B9">
              <w:rPr>
                <w:rFonts w:asciiTheme="majorBidi" w:hAnsiTheme="majorBidi"/>
                <w:sz w:val="30"/>
                <w:szCs w:val="30"/>
              </w:rPr>
              <w:t>10</w:t>
            </w:r>
          </w:p>
        </w:tc>
        <w:tc>
          <w:tcPr>
            <w:tcW w:w="236" w:type="dxa"/>
          </w:tcPr>
          <w:p w14:paraId="05358B44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</w:tcPr>
          <w:p w14:paraId="722C5ED5" w14:textId="58A1BA3F" w:rsidR="00B41A9B" w:rsidRPr="00C20284" w:rsidRDefault="009711B9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2568</w:t>
            </w:r>
            <w:r w:rsidR="00B41A9B" w:rsidRPr="00C2028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711B9">
              <w:rPr>
                <w:rFonts w:asciiTheme="majorBidi" w:hAnsiTheme="majorBidi"/>
                <w:sz w:val="30"/>
                <w:szCs w:val="30"/>
              </w:rPr>
              <w:t>2571</w:t>
            </w:r>
          </w:p>
        </w:tc>
        <w:tc>
          <w:tcPr>
            <w:tcW w:w="236" w:type="dxa"/>
          </w:tcPr>
          <w:p w14:paraId="2B3EF4E3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</w:tcPr>
          <w:p w14:paraId="29456456" w14:textId="24091E6A" w:rsidR="00B41A9B" w:rsidRPr="00C20284" w:rsidRDefault="00381403" w:rsidP="00200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81403">
              <w:rPr>
                <w:rFonts w:asciiTheme="majorBidi" w:hAnsiTheme="majorBidi" w:cstheme="majorBidi"/>
                <w:sz w:val="30"/>
                <w:szCs w:val="30"/>
              </w:rPr>
              <w:t>12,000</w:t>
            </w:r>
          </w:p>
        </w:tc>
        <w:tc>
          <w:tcPr>
            <w:tcW w:w="264" w:type="dxa"/>
            <w:shd w:val="clear" w:color="auto" w:fill="auto"/>
          </w:tcPr>
          <w:p w14:paraId="6626EFBC" w14:textId="77777777" w:rsidR="00B41A9B" w:rsidRPr="00C20284" w:rsidRDefault="00B41A9B" w:rsidP="00200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shd w:val="clear" w:color="auto" w:fill="auto"/>
          </w:tcPr>
          <w:p w14:paraId="7EC7FDD9" w14:textId="10E0C07E" w:rsidR="00B41A9B" w:rsidRPr="00C20284" w:rsidRDefault="009711B9" w:rsidP="00200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12</w:t>
            </w:r>
            <w:r w:rsidR="00B41A9B" w:rsidRPr="00C202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711B9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  <w:tc>
          <w:tcPr>
            <w:tcW w:w="259" w:type="dxa"/>
            <w:shd w:val="clear" w:color="auto" w:fill="auto"/>
          </w:tcPr>
          <w:p w14:paraId="59626604" w14:textId="77777777" w:rsidR="00B41A9B" w:rsidRPr="00C20284" w:rsidRDefault="00B41A9B" w:rsidP="00200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2EF08EC8" w14:textId="15E6663E" w:rsidR="00B41A9B" w:rsidRPr="00C20284" w:rsidRDefault="00381403" w:rsidP="00200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12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711B9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  <w:tc>
          <w:tcPr>
            <w:tcW w:w="259" w:type="dxa"/>
            <w:shd w:val="clear" w:color="auto" w:fill="auto"/>
          </w:tcPr>
          <w:p w14:paraId="5DA254A3" w14:textId="77777777" w:rsidR="00B41A9B" w:rsidRPr="00C20284" w:rsidRDefault="00B41A9B" w:rsidP="00200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jc w:val="right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7" w:type="dxa"/>
            <w:shd w:val="clear" w:color="auto" w:fill="auto"/>
          </w:tcPr>
          <w:p w14:paraId="3795E415" w14:textId="2754E67C" w:rsidR="00B41A9B" w:rsidRPr="00C20284" w:rsidRDefault="009711B9" w:rsidP="00200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1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12</w:t>
            </w:r>
            <w:r w:rsidR="00B41A9B" w:rsidRPr="00C202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711B9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</w:tr>
      <w:tr w:rsidR="00B41A9B" w:rsidRPr="00C20284" w14:paraId="5496E84D" w14:textId="77777777" w:rsidTr="00AC5AD5">
        <w:trPr>
          <w:trHeight w:hRule="exact" w:val="430"/>
        </w:trPr>
        <w:tc>
          <w:tcPr>
            <w:tcW w:w="1922" w:type="dxa"/>
            <w:shd w:val="clear" w:color="auto" w:fill="auto"/>
          </w:tcPr>
          <w:p w14:paraId="44D7C699" w14:textId="318850F0" w:rsidR="00B41A9B" w:rsidRPr="00C20284" w:rsidRDefault="009711B9" w:rsidP="00AC5AD5">
            <w:pPr>
              <w:pStyle w:val="a0"/>
              <w:tabs>
                <w:tab w:val="clear" w:pos="1080"/>
              </w:tabs>
              <w:ind w:left="-98"/>
              <w:rPr>
                <w:rFonts w:asciiTheme="majorBidi" w:hAnsiTheme="majorBidi" w:cstheme="majorBidi"/>
                <w:lang w:val="en-US"/>
              </w:rPr>
            </w:pPr>
            <w:r w:rsidRPr="009711B9">
              <w:rPr>
                <w:rFonts w:asciiTheme="majorBidi" w:hAnsiTheme="majorBidi" w:cs="Angsana New"/>
                <w:lang w:val="en-US"/>
              </w:rPr>
              <w:t>2</w:t>
            </w:r>
            <w:r w:rsidR="00B41A9B" w:rsidRPr="00C20284">
              <w:rPr>
                <w:rFonts w:asciiTheme="majorBidi" w:hAnsiTheme="majorBidi" w:cstheme="majorBidi"/>
                <w:lang w:val="en-US"/>
              </w:rPr>
              <w:t>/</w:t>
            </w:r>
            <w:r w:rsidRPr="009711B9">
              <w:rPr>
                <w:rFonts w:asciiTheme="majorBidi" w:hAnsiTheme="majorBidi" w:cs="Angsana New"/>
                <w:lang w:val="en-US"/>
              </w:rPr>
              <w:t>2561</w:t>
            </w:r>
            <w:r w:rsidR="00B41A9B" w:rsidRPr="00C20284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  <w:tc>
          <w:tcPr>
            <w:tcW w:w="261" w:type="dxa"/>
          </w:tcPr>
          <w:p w14:paraId="24EAB460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5" w:type="dxa"/>
          </w:tcPr>
          <w:p w14:paraId="5B1683B7" w14:textId="20B379B1" w:rsidR="00B41A9B" w:rsidRPr="00C20284" w:rsidRDefault="009711B9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2</w:t>
            </w:r>
            <w:r w:rsidR="00B41A9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711B9">
              <w:rPr>
                <w:rFonts w:asciiTheme="majorBidi" w:hAnsiTheme="majorBidi"/>
                <w:sz w:val="30"/>
                <w:szCs w:val="30"/>
              </w:rPr>
              <w:t>7</w:t>
            </w:r>
            <w:r w:rsidR="003C6613">
              <w:rPr>
                <w:rFonts w:asciiTheme="majorBidi" w:hAnsiTheme="majorBidi"/>
                <w:sz w:val="30"/>
                <w:szCs w:val="30"/>
              </w:rPr>
              <w:t>4</w:t>
            </w:r>
            <w:r w:rsidR="00B41A9B" w:rsidRPr="00C2028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3C6613">
              <w:rPr>
                <w:rFonts w:asciiTheme="majorBidi" w:hAnsiTheme="majorBidi"/>
                <w:sz w:val="30"/>
                <w:szCs w:val="30"/>
              </w:rPr>
              <w:t>4</w:t>
            </w:r>
            <w:r w:rsidR="00B41A9B" w:rsidRPr="00C2028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711B9">
              <w:rPr>
                <w:rFonts w:asciiTheme="majorBidi" w:hAnsiTheme="majorBidi"/>
                <w:sz w:val="30"/>
                <w:szCs w:val="30"/>
              </w:rPr>
              <w:t>66</w:t>
            </w:r>
          </w:p>
        </w:tc>
        <w:tc>
          <w:tcPr>
            <w:tcW w:w="266" w:type="dxa"/>
          </w:tcPr>
          <w:p w14:paraId="09C7F034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5656C3DF" w14:textId="0ABA9204" w:rsidR="00B41A9B" w:rsidRPr="00C20284" w:rsidRDefault="009711B9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2</w:t>
            </w:r>
            <w:r w:rsidR="00B41A9B" w:rsidRPr="00C2028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711B9">
              <w:rPr>
                <w:rFonts w:asciiTheme="majorBidi" w:hAnsiTheme="majorBidi"/>
                <w:sz w:val="30"/>
                <w:szCs w:val="30"/>
              </w:rPr>
              <w:t>12</w:t>
            </w:r>
          </w:p>
        </w:tc>
        <w:tc>
          <w:tcPr>
            <w:tcW w:w="236" w:type="dxa"/>
          </w:tcPr>
          <w:p w14:paraId="59A518B4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</w:tcPr>
          <w:p w14:paraId="2DB1914D" w14:textId="431BCC0E" w:rsidR="00B41A9B" w:rsidRPr="00C20284" w:rsidRDefault="009711B9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2563</w:t>
            </w:r>
            <w:r w:rsidR="00B41A9B" w:rsidRPr="00C2028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711B9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101FFDA2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</w:tcPr>
          <w:p w14:paraId="3651EE58" w14:textId="0CE09B4F" w:rsidR="00B41A9B" w:rsidRPr="00C20284" w:rsidRDefault="00381403" w:rsidP="00200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81403">
              <w:rPr>
                <w:rFonts w:asciiTheme="majorBidi" w:hAnsiTheme="majorBidi" w:cstheme="majorBidi"/>
                <w:sz w:val="30"/>
                <w:szCs w:val="30"/>
              </w:rPr>
              <w:t>18,300</w:t>
            </w:r>
          </w:p>
        </w:tc>
        <w:tc>
          <w:tcPr>
            <w:tcW w:w="264" w:type="dxa"/>
            <w:shd w:val="clear" w:color="auto" w:fill="auto"/>
          </w:tcPr>
          <w:p w14:paraId="00316C2E" w14:textId="77777777" w:rsidR="00B41A9B" w:rsidRPr="00C20284" w:rsidRDefault="00B41A9B" w:rsidP="00200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shd w:val="clear" w:color="auto" w:fill="auto"/>
          </w:tcPr>
          <w:p w14:paraId="030FDBC2" w14:textId="21F80636" w:rsidR="00B41A9B" w:rsidRPr="00C20284" w:rsidRDefault="009711B9" w:rsidP="00200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18</w:t>
            </w:r>
            <w:r w:rsidR="00B41A9B" w:rsidRPr="00C202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711B9">
              <w:rPr>
                <w:rFonts w:asciiTheme="majorBidi" w:hAnsiTheme="majorBidi"/>
                <w:sz w:val="30"/>
                <w:szCs w:val="30"/>
              </w:rPr>
              <w:t>300</w:t>
            </w:r>
          </w:p>
        </w:tc>
        <w:tc>
          <w:tcPr>
            <w:tcW w:w="259" w:type="dxa"/>
            <w:shd w:val="clear" w:color="auto" w:fill="auto"/>
          </w:tcPr>
          <w:p w14:paraId="126E5A0D" w14:textId="77777777" w:rsidR="00B41A9B" w:rsidRPr="00C20284" w:rsidRDefault="00B41A9B" w:rsidP="00200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2E816BE5" w14:textId="42ED10A5" w:rsidR="00B41A9B" w:rsidRPr="00C20284" w:rsidRDefault="00381403" w:rsidP="00200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18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711B9">
              <w:rPr>
                <w:rFonts w:asciiTheme="majorBidi" w:hAnsiTheme="majorBidi"/>
                <w:sz w:val="30"/>
                <w:szCs w:val="30"/>
              </w:rPr>
              <w:t>300</w:t>
            </w:r>
          </w:p>
        </w:tc>
        <w:tc>
          <w:tcPr>
            <w:tcW w:w="259" w:type="dxa"/>
            <w:shd w:val="clear" w:color="auto" w:fill="auto"/>
          </w:tcPr>
          <w:p w14:paraId="3614F936" w14:textId="77777777" w:rsidR="00B41A9B" w:rsidRPr="00C20284" w:rsidRDefault="00B41A9B" w:rsidP="00200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jc w:val="right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7" w:type="dxa"/>
            <w:shd w:val="clear" w:color="auto" w:fill="auto"/>
          </w:tcPr>
          <w:p w14:paraId="5DA9539C" w14:textId="7D3999EA" w:rsidR="00B41A9B" w:rsidRPr="00C20284" w:rsidRDefault="009711B9" w:rsidP="00200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1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18</w:t>
            </w:r>
            <w:r w:rsidR="00B41A9B" w:rsidRPr="00C202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711B9">
              <w:rPr>
                <w:rFonts w:asciiTheme="majorBidi" w:hAnsiTheme="majorBidi"/>
                <w:sz w:val="30"/>
                <w:szCs w:val="30"/>
              </w:rPr>
              <w:t>300</w:t>
            </w:r>
          </w:p>
        </w:tc>
      </w:tr>
      <w:tr w:rsidR="001900FE" w:rsidRPr="00C20284" w14:paraId="591EDC41" w14:textId="77777777" w:rsidTr="00AC5AD5">
        <w:trPr>
          <w:trHeight w:hRule="exact" w:val="430"/>
        </w:trPr>
        <w:tc>
          <w:tcPr>
            <w:tcW w:w="1922" w:type="dxa"/>
            <w:shd w:val="clear" w:color="auto" w:fill="auto"/>
          </w:tcPr>
          <w:p w14:paraId="48EA2A0C" w14:textId="77777777" w:rsidR="001900FE" w:rsidRPr="00C20284" w:rsidRDefault="001900FE" w:rsidP="00AC5AD5">
            <w:pPr>
              <w:pStyle w:val="a0"/>
              <w:tabs>
                <w:tab w:val="clear" w:pos="1080"/>
              </w:tabs>
              <w:ind w:left="-98"/>
              <w:rPr>
                <w:rFonts w:asciiTheme="majorBidi" w:hAnsiTheme="majorBidi" w:cstheme="majorBidi"/>
                <w:lang w:val="en-US"/>
              </w:rPr>
            </w:pPr>
            <w:r w:rsidRPr="009711B9">
              <w:rPr>
                <w:rFonts w:asciiTheme="majorBidi" w:hAnsiTheme="majorBidi" w:cs="Angsana New"/>
                <w:lang w:val="en-US"/>
              </w:rPr>
              <w:t>1</w:t>
            </w:r>
            <w:r w:rsidRPr="00C20284">
              <w:rPr>
                <w:rFonts w:asciiTheme="majorBidi" w:hAnsiTheme="majorBidi" w:cstheme="majorBidi"/>
                <w:lang w:val="en-US"/>
              </w:rPr>
              <w:t>/</w:t>
            </w:r>
            <w:r w:rsidRPr="009711B9">
              <w:rPr>
                <w:rFonts w:asciiTheme="majorBidi" w:hAnsiTheme="majorBidi" w:cs="Angsana New"/>
                <w:lang w:val="en-US"/>
              </w:rPr>
              <w:t>2563</w:t>
            </w:r>
          </w:p>
        </w:tc>
        <w:tc>
          <w:tcPr>
            <w:tcW w:w="261" w:type="dxa"/>
          </w:tcPr>
          <w:p w14:paraId="5A5BF3E3" w14:textId="77777777" w:rsidR="001900FE" w:rsidRPr="00C20284" w:rsidRDefault="001900FE" w:rsidP="00F4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5" w:type="dxa"/>
          </w:tcPr>
          <w:p w14:paraId="14A82A07" w14:textId="6BDB5D87" w:rsidR="001900FE" w:rsidRPr="00C20284" w:rsidRDefault="001900FE" w:rsidP="00F4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3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711B9">
              <w:rPr>
                <w:rFonts w:asciiTheme="majorBidi" w:hAnsiTheme="majorBidi"/>
                <w:sz w:val="30"/>
                <w:szCs w:val="30"/>
              </w:rPr>
              <w:t>00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="00D9042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3C6613">
              <w:rPr>
                <w:rFonts w:asciiTheme="majorBidi" w:hAnsiTheme="majorBidi"/>
                <w:sz w:val="30"/>
                <w:szCs w:val="30"/>
              </w:rPr>
              <w:t>4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711B9">
              <w:rPr>
                <w:rFonts w:asciiTheme="majorBidi" w:hAnsiTheme="majorBidi"/>
                <w:sz w:val="30"/>
                <w:szCs w:val="30"/>
              </w:rPr>
              <w:t>00</w:t>
            </w:r>
          </w:p>
        </w:tc>
        <w:tc>
          <w:tcPr>
            <w:tcW w:w="266" w:type="dxa"/>
          </w:tcPr>
          <w:p w14:paraId="12610ADD" w14:textId="77777777" w:rsidR="001900FE" w:rsidRPr="00C20284" w:rsidRDefault="001900FE" w:rsidP="00F4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2FEA7C3B" w14:textId="77777777" w:rsidR="001900FE" w:rsidRPr="00C20284" w:rsidRDefault="003C6613" w:rsidP="00F4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4</w:t>
            </w:r>
            <w:r w:rsidR="001900FE" w:rsidRPr="00C2028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1900FE" w:rsidRPr="009711B9">
              <w:rPr>
                <w:rFonts w:asciiTheme="majorBidi" w:hAnsiTheme="majorBidi"/>
                <w:sz w:val="30"/>
                <w:szCs w:val="30"/>
              </w:rPr>
              <w:t>15</w:t>
            </w:r>
          </w:p>
        </w:tc>
        <w:tc>
          <w:tcPr>
            <w:tcW w:w="236" w:type="dxa"/>
          </w:tcPr>
          <w:p w14:paraId="51ACA2E6" w14:textId="77777777" w:rsidR="001900FE" w:rsidRPr="00C20284" w:rsidRDefault="001900FE" w:rsidP="00F4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</w:tcPr>
          <w:p w14:paraId="66F2259F" w14:textId="77777777" w:rsidR="001900FE" w:rsidRPr="00C20284" w:rsidRDefault="001900FE" w:rsidP="00F4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2567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711B9">
              <w:rPr>
                <w:rFonts w:asciiTheme="majorBidi" w:hAnsiTheme="majorBidi"/>
                <w:sz w:val="30"/>
                <w:szCs w:val="30"/>
              </w:rPr>
              <w:t>2578</w:t>
            </w:r>
          </w:p>
        </w:tc>
        <w:tc>
          <w:tcPr>
            <w:tcW w:w="236" w:type="dxa"/>
          </w:tcPr>
          <w:p w14:paraId="729A3D52" w14:textId="77777777" w:rsidR="001900FE" w:rsidRPr="00C20284" w:rsidRDefault="001900FE" w:rsidP="00F4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</w:tcPr>
          <w:p w14:paraId="222F5698" w14:textId="1FB2CE2A" w:rsidR="001900FE" w:rsidRPr="00C20284" w:rsidRDefault="00381403" w:rsidP="00200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81403">
              <w:rPr>
                <w:rFonts w:asciiTheme="majorBidi" w:hAnsiTheme="majorBidi" w:cstheme="majorBidi"/>
                <w:sz w:val="30"/>
                <w:szCs w:val="30"/>
              </w:rPr>
              <w:t>25,000</w:t>
            </w:r>
          </w:p>
        </w:tc>
        <w:tc>
          <w:tcPr>
            <w:tcW w:w="264" w:type="dxa"/>
            <w:shd w:val="clear" w:color="auto" w:fill="auto"/>
          </w:tcPr>
          <w:p w14:paraId="0D19DCF7" w14:textId="77777777" w:rsidR="001900FE" w:rsidRPr="00C20284" w:rsidRDefault="001900FE" w:rsidP="00200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shd w:val="clear" w:color="auto" w:fill="auto"/>
          </w:tcPr>
          <w:p w14:paraId="343E97BE" w14:textId="77777777" w:rsidR="001900FE" w:rsidRPr="00C20284" w:rsidRDefault="001900FE" w:rsidP="00200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25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711B9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  <w:tc>
          <w:tcPr>
            <w:tcW w:w="259" w:type="dxa"/>
            <w:shd w:val="clear" w:color="auto" w:fill="auto"/>
          </w:tcPr>
          <w:p w14:paraId="60502DB6" w14:textId="77777777" w:rsidR="001900FE" w:rsidRPr="00C20284" w:rsidRDefault="001900FE" w:rsidP="00200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7EF68936" w14:textId="1BA465A8" w:rsidR="001900FE" w:rsidRPr="00C20284" w:rsidRDefault="00381403" w:rsidP="00200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25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711B9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  <w:tc>
          <w:tcPr>
            <w:tcW w:w="259" w:type="dxa"/>
            <w:shd w:val="clear" w:color="auto" w:fill="auto"/>
          </w:tcPr>
          <w:p w14:paraId="52FAE49C" w14:textId="77777777" w:rsidR="001900FE" w:rsidRPr="00C20284" w:rsidRDefault="001900FE" w:rsidP="00200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jc w:val="right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7" w:type="dxa"/>
            <w:shd w:val="clear" w:color="auto" w:fill="auto"/>
          </w:tcPr>
          <w:p w14:paraId="7E212895" w14:textId="77777777" w:rsidR="001900FE" w:rsidRPr="00C20284" w:rsidRDefault="001900FE" w:rsidP="00200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1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25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711B9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</w:tr>
      <w:tr w:rsidR="001900FE" w:rsidRPr="00C20284" w14:paraId="785527DB" w14:textId="77777777" w:rsidTr="00AC5AD5">
        <w:trPr>
          <w:trHeight w:hRule="exact" w:val="430"/>
        </w:trPr>
        <w:tc>
          <w:tcPr>
            <w:tcW w:w="1922" w:type="dxa"/>
            <w:shd w:val="clear" w:color="auto" w:fill="auto"/>
          </w:tcPr>
          <w:p w14:paraId="28AD47B9" w14:textId="2B055FB0" w:rsidR="001900FE" w:rsidRPr="009711B9" w:rsidRDefault="009276A7" w:rsidP="00AC5AD5">
            <w:pPr>
              <w:pStyle w:val="a0"/>
              <w:tabs>
                <w:tab w:val="clear" w:pos="1080"/>
              </w:tabs>
              <w:ind w:left="-98"/>
              <w:rPr>
                <w:rFonts w:asciiTheme="majorBidi" w:hAnsiTheme="majorBidi" w:cs="Angsana New"/>
                <w:lang w:val="en-US"/>
              </w:rPr>
            </w:pPr>
            <w:r w:rsidRPr="009276A7">
              <w:rPr>
                <w:rFonts w:asciiTheme="majorBidi" w:hAnsiTheme="majorBidi" w:cs="Angsana New"/>
                <w:cs/>
                <w:lang w:val="en-US"/>
              </w:rPr>
              <w:t>1/256</w:t>
            </w:r>
            <w:r w:rsidR="003C6613">
              <w:rPr>
                <w:rFonts w:asciiTheme="majorBidi" w:hAnsiTheme="majorBidi" w:cs="Angsana New"/>
                <w:cs/>
                <w:lang w:val="en-US"/>
              </w:rPr>
              <w:t>4</w:t>
            </w:r>
          </w:p>
        </w:tc>
        <w:tc>
          <w:tcPr>
            <w:tcW w:w="261" w:type="dxa"/>
          </w:tcPr>
          <w:p w14:paraId="1AA54F83" w14:textId="77777777" w:rsidR="001900FE" w:rsidRPr="00C20284" w:rsidRDefault="001900FE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5" w:type="dxa"/>
          </w:tcPr>
          <w:p w14:paraId="52E81D1F" w14:textId="6ECC2E4B" w:rsidR="001900FE" w:rsidRPr="009711B9" w:rsidRDefault="00134438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134438">
              <w:rPr>
                <w:rFonts w:asciiTheme="majorBidi" w:hAnsiTheme="majorBidi"/>
                <w:sz w:val="30"/>
                <w:szCs w:val="30"/>
                <w:cs/>
              </w:rPr>
              <w:t>1.75 - 3.80</w:t>
            </w:r>
          </w:p>
        </w:tc>
        <w:tc>
          <w:tcPr>
            <w:tcW w:w="266" w:type="dxa"/>
          </w:tcPr>
          <w:p w14:paraId="2DB20182" w14:textId="77777777" w:rsidR="001900FE" w:rsidRPr="00C20284" w:rsidRDefault="001900FE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20F0AA80" w14:textId="4FC0837B" w:rsidR="001900FE" w:rsidRPr="009711B9" w:rsidRDefault="00981ED9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981ED9">
              <w:rPr>
                <w:rFonts w:asciiTheme="majorBidi" w:hAnsiTheme="majorBidi"/>
                <w:sz w:val="30"/>
                <w:szCs w:val="30"/>
                <w:cs/>
              </w:rPr>
              <w:t>2 - 12</w:t>
            </w:r>
          </w:p>
        </w:tc>
        <w:tc>
          <w:tcPr>
            <w:tcW w:w="236" w:type="dxa"/>
          </w:tcPr>
          <w:p w14:paraId="4BC9B4E9" w14:textId="77777777" w:rsidR="001900FE" w:rsidRPr="00C20284" w:rsidRDefault="001900FE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</w:tcPr>
          <w:p w14:paraId="142E2244" w14:textId="074B821E" w:rsidR="001900FE" w:rsidRPr="009711B9" w:rsidRDefault="00F47A21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F47A21">
              <w:rPr>
                <w:rFonts w:asciiTheme="majorBidi" w:hAnsiTheme="majorBidi"/>
                <w:sz w:val="30"/>
                <w:szCs w:val="30"/>
                <w:cs/>
              </w:rPr>
              <w:t>2566 - 2576</w:t>
            </w:r>
          </w:p>
        </w:tc>
        <w:tc>
          <w:tcPr>
            <w:tcW w:w="236" w:type="dxa"/>
          </w:tcPr>
          <w:p w14:paraId="48E55974" w14:textId="77777777" w:rsidR="001900FE" w:rsidRPr="00C20284" w:rsidRDefault="001900FE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</w:tcPr>
          <w:p w14:paraId="21A58D4F" w14:textId="29FC6F08" w:rsidR="001900FE" w:rsidRPr="00C20284" w:rsidRDefault="00A901AF" w:rsidP="00200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01AF">
              <w:rPr>
                <w:rFonts w:asciiTheme="majorBidi" w:hAnsiTheme="majorBidi"/>
                <w:sz w:val="30"/>
                <w:szCs w:val="30"/>
                <w:cs/>
              </w:rPr>
              <w:t>30</w:t>
            </w:r>
            <w:r w:rsidRPr="00A901A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901AF">
              <w:rPr>
                <w:rFonts w:asciiTheme="majorBidi" w:hAnsiTheme="majorBidi"/>
                <w:sz w:val="30"/>
                <w:szCs w:val="30"/>
                <w:cs/>
              </w:rPr>
              <w:t>000</w:t>
            </w:r>
          </w:p>
        </w:tc>
        <w:tc>
          <w:tcPr>
            <w:tcW w:w="264" w:type="dxa"/>
            <w:shd w:val="clear" w:color="auto" w:fill="auto"/>
          </w:tcPr>
          <w:p w14:paraId="672AE531" w14:textId="77777777" w:rsidR="001900FE" w:rsidRPr="00C20284" w:rsidRDefault="001900FE" w:rsidP="00200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shd w:val="clear" w:color="auto" w:fill="auto"/>
          </w:tcPr>
          <w:p w14:paraId="73A76C4D" w14:textId="2A064331" w:rsidR="001900FE" w:rsidRPr="009711B9" w:rsidRDefault="0020099A" w:rsidP="00200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39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  <w:shd w:val="clear" w:color="auto" w:fill="auto"/>
          </w:tcPr>
          <w:p w14:paraId="78F2CE90" w14:textId="77777777" w:rsidR="001900FE" w:rsidRPr="00C20284" w:rsidRDefault="001900FE" w:rsidP="00200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15EB6F9D" w14:textId="5C02D72A" w:rsidR="001900FE" w:rsidRPr="00C20284" w:rsidRDefault="00A901AF" w:rsidP="00200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01AF">
              <w:rPr>
                <w:rFonts w:asciiTheme="majorBidi" w:hAnsiTheme="majorBidi"/>
                <w:sz w:val="30"/>
                <w:szCs w:val="30"/>
                <w:cs/>
              </w:rPr>
              <w:t>30</w:t>
            </w:r>
            <w:r w:rsidRPr="00A901A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901AF">
              <w:rPr>
                <w:rFonts w:asciiTheme="majorBidi" w:hAnsiTheme="majorBidi"/>
                <w:sz w:val="30"/>
                <w:szCs w:val="30"/>
                <w:cs/>
              </w:rPr>
              <w:t>000</w:t>
            </w:r>
          </w:p>
        </w:tc>
        <w:tc>
          <w:tcPr>
            <w:tcW w:w="259" w:type="dxa"/>
            <w:shd w:val="clear" w:color="auto" w:fill="auto"/>
          </w:tcPr>
          <w:p w14:paraId="042592E9" w14:textId="77777777" w:rsidR="001900FE" w:rsidRPr="00C20284" w:rsidRDefault="001900FE" w:rsidP="00200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jc w:val="right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7" w:type="dxa"/>
            <w:shd w:val="clear" w:color="auto" w:fill="auto"/>
          </w:tcPr>
          <w:p w14:paraId="3081A2F4" w14:textId="697F617A" w:rsidR="001900FE" w:rsidRPr="009711B9" w:rsidRDefault="0020099A" w:rsidP="00200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153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B41A9B" w:rsidRPr="00C20284" w14:paraId="5280A49B" w14:textId="77777777" w:rsidTr="00AC5AD5">
        <w:trPr>
          <w:trHeight w:hRule="exact" w:val="430"/>
        </w:trPr>
        <w:tc>
          <w:tcPr>
            <w:tcW w:w="1922" w:type="dxa"/>
            <w:shd w:val="clear" w:color="auto" w:fill="auto"/>
          </w:tcPr>
          <w:p w14:paraId="781841A2" w14:textId="77777777" w:rsidR="00B41A9B" w:rsidRPr="00C20284" w:rsidRDefault="00B41A9B" w:rsidP="00AC5AD5">
            <w:pPr>
              <w:pStyle w:val="a0"/>
              <w:tabs>
                <w:tab w:val="clear" w:pos="1080"/>
              </w:tabs>
              <w:ind w:left="-98"/>
              <w:rPr>
                <w:rFonts w:asciiTheme="majorBidi" w:hAnsiTheme="majorBidi" w:cstheme="majorBidi"/>
                <w:lang w:val="en-US"/>
              </w:rPr>
            </w:pPr>
            <w:r w:rsidRPr="00C20284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261" w:type="dxa"/>
          </w:tcPr>
          <w:p w14:paraId="559AE69A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5" w:type="dxa"/>
          </w:tcPr>
          <w:p w14:paraId="328D7A70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789EE204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0251B0AA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2F30AF4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</w:tcPr>
          <w:p w14:paraId="10F7F808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3F2F6AB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EDB497" w14:textId="3C2699BC" w:rsidR="00B41A9B" w:rsidRPr="00F37583" w:rsidRDefault="00F37583" w:rsidP="00C64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75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122,7</w:t>
            </w:r>
            <w:r w:rsidR="003C66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F375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64" w:type="dxa"/>
            <w:shd w:val="clear" w:color="auto" w:fill="auto"/>
          </w:tcPr>
          <w:p w14:paraId="3C360715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BA7EC7" w14:textId="0004E6DF" w:rsidR="00B41A9B" w:rsidRPr="00C20284" w:rsidRDefault="009711B9" w:rsidP="00C64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b/>
                <w:bCs/>
                <w:sz w:val="30"/>
                <w:szCs w:val="30"/>
              </w:rPr>
              <w:t>101</w:t>
            </w:r>
            <w:r w:rsidR="00B41A9B" w:rsidRPr="00C202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711B9">
              <w:rPr>
                <w:rFonts w:asciiTheme="majorBidi" w:hAnsiTheme="majorBidi"/>
                <w:b/>
                <w:bCs/>
                <w:sz w:val="30"/>
                <w:szCs w:val="30"/>
              </w:rPr>
              <w:t>2</w:t>
            </w:r>
            <w:r w:rsidR="003C6613">
              <w:rPr>
                <w:rFonts w:asciiTheme="majorBidi" w:hAnsiTheme="majorBidi"/>
                <w:b/>
                <w:bCs/>
                <w:sz w:val="30"/>
                <w:szCs w:val="30"/>
              </w:rPr>
              <w:t>4</w:t>
            </w:r>
            <w:r w:rsidRPr="009711B9">
              <w:rPr>
                <w:rFonts w:asciiTheme="majorBidi" w:hAnsi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59" w:type="dxa"/>
            <w:shd w:val="clear" w:color="auto" w:fill="auto"/>
          </w:tcPr>
          <w:p w14:paraId="309E8371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25564C" w14:textId="33E73DC0" w:rsidR="00B41A9B" w:rsidRPr="00F37583" w:rsidRDefault="00F37583" w:rsidP="00C64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75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122,7</w:t>
            </w:r>
            <w:r w:rsidR="003C66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F375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59" w:type="dxa"/>
            <w:shd w:val="clear" w:color="auto" w:fill="auto"/>
          </w:tcPr>
          <w:p w14:paraId="4F6C900E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DF38E3" w14:textId="32D30BB4" w:rsidR="00B41A9B" w:rsidRPr="00C20284" w:rsidRDefault="009711B9" w:rsidP="00C64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b/>
                <w:bCs/>
                <w:sz w:val="30"/>
                <w:szCs w:val="30"/>
              </w:rPr>
              <w:t>101</w:t>
            </w:r>
            <w:r w:rsidR="00B41A9B" w:rsidRPr="00C202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711B9">
              <w:rPr>
                <w:rFonts w:asciiTheme="majorBidi" w:hAnsiTheme="majorBidi"/>
                <w:b/>
                <w:bCs/>
                <w:sz w:val="30"/>
                <w:szCs w:val="30"/>
              </w:rPr>
              <w:t>2</w:t>
            </w:r>
            <w:r w:rsidR="003C6613">
              <w:rPr>
                <w:rFonts w:asciiTheme="majorBidi" w:hAnsiTheme="majorBidi"/>
                <w:b/>
                <w:bCs/>
                <w:sz w:val="30"/>
                <w:szCs w:val="30"/>
              </w:rPr>
              <w:t>4</w:t>
            </w:r>
            <w:r w:rsidRPr="009711B9">
              <w:rPr>
                <w:rFonts w:asciiTheme="majorBidi" w:hAnsiTheme="majorBidi"/>
                <w:b/>
                <w:bCs/>
                <w:sz w:val="30"/>
                <w:szCs w:val="30"/>
              </w:rPr>
              <w:t>0</w:t>
            </w:r>
          </w:p>
        </w:tc>
      </w:tr>
      <w:tr w:rsidR="00B41A9B" w:rsidRPr="00C20284" w14:paraId="6213C724" w14:textId="77777777" w:rsidTr="00AC5AD5">
        <w:trPr>
          <w:trHeight w:hRule="exact" w:val="430"/>
        </w:trPr>
        <w:tc>
          <w:tcPr>
            <w:tcW w:w="1922" w:type="dxa"/>
            <w:shd w:val="clear" w:color="auto" w:fill="auto"/>
            <w:vAlign w:val="center"/>
          </w:tcPr>
          <w:p w14:paraId="2E06EEBA" w14:textId="470C8199" w:rsidR="00B41A9B" w:rsidRPr="00C20284" w:rsidRDefault="00B41A9B" w:rsidP="00AC5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หุ้นกู้</w:t>
            </w: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(</w:t>
            </w: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  <w:p w14:paraId="3F8173FA" w14:textId="18BF330C" w:rsidR="00B41A9B" w:rsidRPr="00C20284" w:rsidRDefault="00B41A9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  <w:p w14:paraId="70A58E44" w14:textId="77777777" w:rsidR="00B41A9B" w:rsidRPr="00C20284" w:rsidRDefault="00B41A9B" w:rsidP="00B41A9B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1" w:type="dxa"/>
          </w:tcPr>
          <w:p w14:paraId="1A4FC75C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5" w:type="dxa"/>
            <w:vAlign w:val="center"/>
          </w:tcPr>
          <w:p w14:paraId="019FC342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69125C3E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vAlign w:val="center"/>
          </w:tcPr>
          <w:p w14:paraId="0069A93E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08E71FB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</w:tcPr>
          <w:p w14:paraId="23B7AECF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8BA1064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  <w:vAlign w:val="center"/>
          </w:tcPr>
          <w:p w14:paraId="7513BA52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10DFCE82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shd w:val="clear" w:color="auto" w:fill="auto"/>
            <w:vAlign w:val="center"/>
          </w:tcPr>
          <w:p w14:paraId="7502084C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6A0538DA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3" w:type="dxa"/>
            <w:gridSpan w:val="3"/>
            <w:shd w:val="clear" w:color="auto" w:fill="auto"/>
          </w:tcPr>
          <w:p w14:paraId="6562FD1A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right"/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</w:pPr>
          </w:p>
        </w:tc>
      </w:tr>
      <w:tr w:rsidR="00B41A9B" w:rsidRPr="00C20284" w14:paraId="3DD2B26E" w14:textId="77777777" w:rsidTr="00AC5AD5">
        <w:trPr>
          <w:trHeight w:hRule="exact" w:val="430"/>
        </w:trPr>
        <w:tc>
          <w:tcPr>
            <w:tcW w:w="1922" w:type="dxa"/>
            <w:shd w:val="clear" w:color="auto" w:fill="auto"/>
            <w:vAlign w:val="center"/>
          </w:tcPr>
          <w:p w14:paraId="2CB3BAC0" w14:textId="77777777" w:rsidR="00B41A9B" w:rsidRPr="00C20284" w:rsidRDefault="00B41A9B" w:rsidP="00B41A9B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1" w:type="dxa"/>
          </w:tcPr>
          <w:p w14:paraId="06101605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5" w:type="dxa"/>
            <w:vAlign w:val="center"/>
          </w:tcPr>
          <w:p w14:paraId="32296F1F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7A98BFAA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vAlign w:val="center"/>
          </w:tcPr>
          <w:p w14:paraId="50FDE0EE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6AAF430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</w:tcPr>
          <w:p w14:paraId="5766943A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5515728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  <w:vAlign w:val="center"/>
          </w:tcPr>
          <w:p w14:paraId="6C894417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690606C9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shd w:val="clear" w:color="auto" w:fill="auto"/>
            <w:vAlign w:val="center"/>
          </w:tcPr>
          <w:p w14:paraId="273F4488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4134E462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3" w:type="dxa"/>
            <w:gridSpan w:val="3"/>
            <w:shd w:val="clear" w:color="auto" w:fill="auto"/>
          </w:tcPr>
          <w:p w14:paraId="252A4850" w14:textId="77777777" w:rsidR="00B41A9B" w:rsidRPr="00C20284" w:rsidRDefault="00B41A9B" w:rsidP="00AC5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126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20284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(หน่วย: ล้านบาท)</w:t>
            </w:r>
          </w:p>
        </w:tc>
      </w:tr>
      <w:tr w:rsidR="00B41A9B" w:rsidRPr="00C20284" w14:paraId="542D0671" w14:textId="77777777" w:rsidTr="00AC5AD5">
        <w:trPr>
          <w:trHeight w:hRule="exact" w:val="430"/>
        </w:trPr>
        <w:tc>
          <w:tcPr>
            <w:tcW w:w="1922" w:type="dxa"/>
            <w:shd w:val="clear" w:color="auto" w:fill="auto"/>
            <w:vAlign w:val="center"/>
          </w:tcPr>
          <w:p w14:paraId="5713FDA0" w14:textId="77777777" w:rsidR="00B41A9B" w:rsidRPr="00C20284" w:rsidRDefault="00B41A9B" w:rsidP="00B41A9B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1" w:type="dxa"/>
          </w:tcPr>
          <w:p w14:paraId="34F5D0E5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5" w:type="dxa"/>
            <w:vAlign w:val="center"/>
          </w:tcPr>
          <w:p w14:paraId="555BBF00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66" w:type="dxa"/>
          </w:tcPr>
          <w:p w14:paraId="3BBB4CB9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1B7B3A5D" w14:textId="77777777" w:rsidR="00B41A9B" w:rsidRPr="00C20284" w:rsidRDefault="00B41A9B" w:rsidP="0056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อายุหุ้นกู้</w:t>
            </w:r>
          </w:p>
        </w:tc>
        <w:tc>
          <w:tcPr>
            <w:tcW w:w="236" w:type="dxa"/>
          </w:tcPr>
          <w:p w14:paraId="617ABD80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</w:tcPr>
          <w:p w14:paraId="3CC4CEC9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</w:t>
            </w:r>
          </w:p>
        </w:tc>
        <w:tc>
          <w:tcPr>
            <w:tcW w:w="236" w:type="dxa"/>
          </w:tcPr>
          <w:p w14:paraId="653DD573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329437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9" w:type="dxa"/>
            <w:shd w:val="clear" w:color="auto" w:fill="auto"/>
          </w:tcPr>
          <w:p w14:paraId="7F6CC9FC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B8DB7BE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1A9B" w:rsidRPr="00C20284" w14:paraId="0EDBFB68" w14:textId="77777777" w:rsidTr="00AC5AD5">
        <w:trPr>
          <w:trHeight w:hRule="exact" w:val="430"/>
        </w:trPr>
        <w:tc>
          <w:tcPr>
            <w:tcW w:w="1922" w:type="dxa"/>
            <w:tcBorders>
              <w:bottom w:val="single" w:sz="4" w:space="0" w:color="auto"/>
            </w:tcBorders>
            <w:shd w:val="clear" w:color="auto" w:fill="auto"/>
          </w:tcPr>
          <w:p w14:paraId="5E5D0952" w14:textId="77777777" w:rsidR="00B41A9B" w:rsidRPr="00C20284" w:rsidRDefault="00B41A9B" w:rsidP="006369C2">
            <w:pPr>
              <w:pStyle w:val="a0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C20284">
              <w:rPr>
                <w:rFonts w:asciiTheme="majorBidi" w:hAnsiTheme="majorBidi" w:cstheme="majorBidi"/>
                <w:b/>
                <w:cs/>
              </w:rPr>
              <w:t>หุ้นกู้</w:t>
            </w:r>
          </w:p>
        </w:tc>
        <w:tc>
          <w:tcPr>
            <w:tcW w:w="261" w:type="dxa"/>
          </w:tcPr>
          <w:p w14:paraId="323B7AB0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</w:tcPr>
          <w:p w14:paraId="2EDE7AFE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66" w:type="dxa"/>
          </w:tcPr>
          <w:p w14:paraId="28213FF0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1E9E8F9D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(ปี)</w:t>
            </w:r>
          </w:p>
        </w:tc>
        <w:tc>
          <w:tcPr>
            <w:tcW w:w="236" w:type="dxa"/>
          </w:tcPr>
          <w:p w14:paraId="43F84111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</w:tcPr>
          <w:p w14:paraId="25E50A82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ไถ่ถอน</w:t>
            </w:r>
          </w:p>
        </w:tc>
        <w:tc>
          <w:tcPr>
            <w:tcW w:w="236" w:type="dxa"/>
          </w:tcPr>
          <w:p w14:paraId="5ED0F531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5B3C15" w14:textId="7A86FDAA" w:rsidR="00B41A9B" w:rsidRPr="00C20284" w:rsidRDefault="009711B9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711B9">
              <w:rPr>
                <w:rFonts w:asciiTheme="majorBidi" w:hAnsiTheme="majorBidi"/>
                <w:bCs/>
                <w:sz w:val="30"/>
                <w:szCs w:val="30"/>
              </w:rPr>
              <w:t>256</w:t>
            </w:r>
            <w:r w:rsidR="003C6613">
              <w:rPr>
                <w:rFonts w:asciiTheme="majorBidi" w:hAnsiTheme="majorBidi"/>
                <w:bCs/>
                <w:sz w:val="30"/>
                <w:szCs w:val="30"/>
              </w:rPr>
              <w:t>4</w:t>
            </w:r>
          </w:p>
        </w:tc>
        <w:tc>
          <w:tcPr>
            <w:tcW w:w="264" w:type="dxa"/>
            <w:tcBorders>
              <w:top w:val="single" w:sz="4" w:space="0" w:color="auto"/>
            </w:tcBorders>
            <w:shd w:val="clear" w:color="auto" w:fill="auto"/>
          </w:tcPr>
          <w:p w14:paraId="741CBEF4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D681DE" w14:textId="4DC4CAAA" w:rsidR="00B41A9B" w:rsidRPr="00C20284" w:rsidRDefault="009711B9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711B9">
              <w:rPr>
                <w:rFonts w:asciiTheme="majorBidi" w:hAnsi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259" w:type="dxa"/>
            <w:shd w:val="clear" w:color="auto" w:fill="auto"/>
          </w:tcPr>
          <w:p w14:paraId="7940D26C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46D582F4" w14:textId="39AA01DD" w:rsidR="00B41A9B" w:rsidRPr="00C20284" w:rsidRDefault="009711B9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711B9">
              <w:rPr>
                <w:rFonts w:asciiTheme="majorBidi" w:hAnsiTheme="majorBidi"/>
                <w:bCs/>
                <w:sz w:val="30"/>
                <w:szCs w:val="30"/>
              </w:rPr>
              <w:t>256</w:t>
            </w:r>
            <w:r w:rsidR="003C6613">
              <w:rPr>
                <w:rFonts w:asciiTheme="majorBidi" w:hAnsiTheme="majorBidi"/>
                <w:bCs/>
                <w:sz w:val="30"/>
                <w:szCs w:val="30"/>
              </w:rPr>
              <w:t>4</w:t>
            </w:r>
          </w:p>
        </w:tc>
        <w:tc>
          <w:tcPr>
            <w:tcW w:w="259" w:type="dxa"/>
            <w:shd w:val="clear" w:color="auto" w:fill="auto"/>
          </w:tcPr>
          <w:p w14:paraId="080D9F17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</w:tcPr>
          <w:p w14:paraId="0D9CDDAC" w14:textId="5453EF3D" w:rsidR="00B41A9B" w:rsidRPr="00C20284" w:rsidRDefault="009711B9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711B9">
              <w:rPr>
                <w:rFonts w:asciiTheme="majorBidi" w:hAnsiTheme="majorBidi"/>
                <w:bCs/>
                <w:sz w:val="30"/>
                <w:szCs w:val="30"/>
              </w:rPr>
              <w:t>2563</w:t>
            </w:r>
          </w:p>
        </w:tc>
      </w:tr>
      <w:tr w:rsidR="00B41A9B" w:rsidRPr="00C20284" w14:paraId="5491D8C8" w14:textId="77777777" w:rsidTr="00AC5AD5">
        <w:trPr>
          <w:trHeight w:hRule="exact" w:val="162"/>
        </w:trPr>
        <w:tc>
          <w:tcPr>
            <w:tcW w:w="7383" w:type="dxa"/>
            <w:gridSpan w:val="7"/>
            <w:shd w:val="clear" w:color="auto" w:fill="auto"/>
            <w:vAlign w:val="center"/>
          </w:tcPr>
          <w:p w14:paraId="2848818D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5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09EBD9E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DCFD22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0CE7FE09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0967CD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72DFF6B7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</w:tcPr>
          <w:p w14:paraId="1508C31E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0C321A76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</w:tcPr>
          <w:p w14:paraId="792DDC0F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41A9B" w:rsidRPr="00C20284" w14:paraId="1E8DBBE2" w14:textId="77777777" w:rsidTr="00AC5AD5">
        <w:trPr>
          <w:trHeight w:hRule="exact" w:val="430"/>
        </w:trPr>
        <w:tc>
          <w:tcPr>
            <w:tcW w:w="7383" w:type="dxa"/>
            <w:gridSpan w:val="7"/>
            <w:shd w:val="clear" w:color="auto" w:fill="auto"/>
            <w:vAlign w:val="center"/>
          </w:tcPr>
          <w:p w14:paraId="7A364625" w14:textId="77777777" w:rsidR="00B41A9B" w:rsidRPr="00C20284" w:rsidRDefault="00B41A9B" w:rsidP="00AC5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2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28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บริษัท ซีพีเอฟ (ประเทศไทย) จำกัด</w:t>
            </w:r>
            <w:r w:rsidRPr="00C20284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</w:t>
            </w:r>
            <w:r w:rsidRPr="00C2028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(มหาชน) </w:t>
            </w:r>
            <w:r w:rsidRPr="00C20284">
              <w:rPr>
                <w:rFonts w:asciiTheme="majorBidi" w:hAnsiTheme="majorBidi"/>
                <w:b/>
                <w:bCs/>
                <w:sz w:val="30"/>
                <w:szCs w:val="30"/>
              </w:rPr>
              <w:t>(“CPFTH”)</w:t>
            </w:r>
          </w:p>
        </w:tc>
        <w:tc>
          <w:tcPr>
            <w:tcW w:w="236" w:type="dxa"/>
          </w:tcPr>
          <w:p w14:paraId="0F2E0350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  <w:vAlign w:val="center"/>
          </w:tcPr>
          <w:p w14:paraId="7341CFED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3ED2BC52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shd w:val="clear" w:color="auto" w:fill="auto"/>
            <w:vAlign w:val="center"/>
          </w:tcPr>
          <w:p w14:paraId="358F6E21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5A80C7BF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197BC979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3CECEDB1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7" w:type="dxa"/>
            <w:shd w:val="clear" w:color="auto" w:fill="auto"/>
          </w:tcPr>
          <w:p w14:paraId="686764C2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41A9B" w:rsidRPr="00C20284" w14:paraId="3F547542" w14:textId="77777777" w:rsidTr="00AC5AD5">
        <w:trPr>
          <w:trHeight w:hRule="exact" w:val="430"/>
        </w:trPr>
        <w:tc>
          <w:tcPr>
            <w:tcW w:w="1922" w:type="dxa"/>
            <w:shd w:val="clear" w:color="auto" w:fill="auto"/>
            <w:vAlign w:val="center"/>
          </w:tcPr>
          <w:p w14:paraId="3E6D8227" w14:textId="07A7D2DC" w:rsidR="00B41A9B" w:rsidRPr="00C20284" w:rsidRDefault="009711B9" w:rsidP="00AC5AD5">
            <w:pPr>
              <w:pStyle w:val="a0"/>
              <w:tabs>
                <w:tab w:val="clear" w:pos="1080"/>
              </w:tabs>
              <w:ind w:left="-120"/>
              <w:rPr>
                <w:rFonts w:asciiTheme="majorBidi" w:hAnsiTheme="majorBidi" w:cstheme="majorBidi"/>
                <w:b/>
                <w:bCs/>
                <w:cs/>
              </w:rPr>
            </w:pPr>
            <w:r w:rsidRPr="009711B9">
              <w:rPr>
                <w:rFonts w:asciiTheme="majorBidi" w:hAnsiTheme="majorBidi" w:cs="Angsana New"/>
                <w:lang w:val="en-US"/>
              </w:rPr>
              <w:t>1</w:t>
            </w:r>
            <w:r w:rsidR="00B41A9B" w:rsidRPr="00C20284">
              <w:rPr>
                <w:rFonts w:asciiTheme="majorBidi" w:hAnsiTheme="majorBidi" w:cstheme="majorBidi"/>
                <w:lang w:val="en-US"/>
              </w:rPr>
              <w:t>/</w:t>
            </w:r>
            <w:r w:rsidRPr="009711B9">
              <w:rPr>
                <w:rFonts w:asciiTheme="majorBidi" w:hAnsiTheme="majorBidi" w:cs="Angsana New"/>
                <w:lang w:val="en-US"/>
              </w:rPr>
              <w:t>2559</w:t>
            </w:r>
          </w:p>
        </w:tc>
        <w:tc>
          <w:tcPr>
            <w:tcW w:w="261" w:type="dxa"/>
          </w:tcPr>
          <w:p w14:paraId="0A26DCBA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5" w:type="dxa"/>
            <w:vAlign w:val="center"/>
          </w:tcPr>
          <w:p w14:paraId="0FEE74C9" w14:textId="4AFD3246" w:rsidR="00B41A9B" w:rsidRPr="00C20284" w:rsidRDefault="009711B9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3</w:t>
            </w:r>
            <w:r w:rsidR="00B41A9B" w:rsidRPr="00C2028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711B9">
              <w:rPr>
                <w:rFonts w:asciiTheme="majorBidi" w:hAnsiTheme="majorBidi"/>
                <w:sz w:val="30"/>
                <w:szCs w:val="30"/>
              </w:rPr>
              <w:t>10</w:t>
            </w:r>
            <w:r w:rsidR="00B41A9B" w:rsidRPr="00C2028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3C6613">
              <w:rPr>
                <w:rFonts w:asciiTheme="majorBidi" w:hAnsiTheme="majorBidi"/>
                <w:sz w:val="30"/>
                <w:szCs w:val="30"/>
              </w:rPr>
              <w:t>4</w:t>
            </w:r>
            <w:r w:rsidR="00B41A9B" w:rsidRPr="00C2028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711B9">
              <w:rPr>
                <w:rFonts w:asciiTheme="majorBidi" w:hAnsiTheme="majorBidi"/>
                <w:sz w:val="30"/>
                <w:szCs w:val="30"/>
              </w:rPr>
              <w:t>15</w:t>
            </w:r>
          </w:p>
        </w:tc>
        <w:tc>
          <w:tcPr>
            <w:tcW w:w="266" w:type="dxa"/>
          </w:tcPr>
          <w:p w14:paraId="4A02F2C0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vAlign w:val="center"/>
          </w:tcPr>
          <w:p w14:paraId="6E277E46" w14:textId="4AF982BE" w:rsidR="00B41A9B" w:rsidRPr="00C20284" w:rsidRDefault="009711B9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5</w:t>
            </w:r>
            <w:r w:rsidR="00B41A9B" w:rsidRPr="00C2028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711B9">
              <w:rPr>
                <w:rFonts w:asciiTheme="majorBidi" w:hAnsiTheme="majorBidi"/>
                <w:sz w:val="30"/>
                <w:szCs w:val="30"/>
              </w:rPr>
              <w:t>12</w:t>
            </w:r>
          </w:p>
        </w:tc>
        <w:tc>
          <w:tcPr>
            <w:tcW w:w="236" w:type="dxa"/>
          </w:tcPr>
          <w:p w14:paraId="7C242B0D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</w:tcPr>
          <w:p w14:paraId="12949A05" w14:textId="1830386F" w:rsidR="00B41A9B" w:rsidRPr="00C20284" w:rsidRDefault="009711B9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256</w:t>
            </w:r>
            <w:r w:rsidR="003C6613">
              <w:rPr>
                <w:rFonts w:asciiTheme="majorBidi" w:hAnsiTheme="majorBidi"/>
                <w:sz w:val="30"/>
                <w:szCs w:val="30"/>
              </w:rPr>
              <w:t>4</w:t>
            </w:r>
            <w:r w:rsidR="00B41A9B" w:rsidRPr="00C2028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711B9">
              <w:rPr>
                <w:rFonts w:asciiTheme="majorBidi" w:hAnsiTheme="majorBidi"/>
                <w:sz w:val="30"/>
                <w:szCs w:val="30"/>
              </w:rPr>
              <w:t>2571</w:t>
            </w:r>
          </w:p>
        </w:tc>
        <w:tc>
          <w:tcPr>
            <w:tcW w:w="236" w:type="dxa"/>
          </w:tcPr>
          <w:p w14:paraId="69E574E0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  <w:vAlign w:val="center"/>
          </w:tcPr>
          <w:p w14:paraId="22C1A505" w14:textId="1242FF4D" w:rsidR="00B41A9B" w:rsidRPr="00B60E36" w:rsidRDefault="00B60E36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60E36">
              <w:rPr>
                <w:rFonts w:asciiTheme="majorBidi" w:hAnsiTheme="majorBidi" w:cstheme="majorBidi"/>
                <w:sz w:val="30"/>
                <w:szCs w:val="30"/>
              </w:rPr>
              <w:t>8,550</w:t>
            </w:r>
          </w:p>
        </w:tc>
        <w:tc>
          <w:tcPr>
            <w:tcW w:w="264" w:type="dxa"/>
            <w:shd w:val="clear" w:color="auto" w:fill="auto"/>
            <w:vAlign w:val="center"/>
          </w:tcPr>
          <w:p w14:paraId="79E47D04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shd w:val="clear" w:color="auto" w:fill="auto"/>
            <w:vAlign w:val="center"/>
          </w:tcPr>
          <w:p w14:paraId="4D9CF83D" w14:textId="237026FC" w:rsidR="00B41A9B" w:rsidRPr="00C20284" w:rsidRDefault="009711B9" w:rsidP="00AC5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16</w:t>
            </w:r>
            <w:r w:rsidR="00B41A9B" w:rsidRPr="00C202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711B9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  <w:tc>
          <w:tcPr>
            <w:tcW w:w="259" w:type="dxa"/>
            <w:shd w:val="clear" w:color="auto" w:fill="auto"/>
          </w:tcPr>
          <w:p w14:paraId="19EC2AAF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142E2BFB" w14:textId="7FF2D0DA" w:rsidR="00B41A9B" w:rsidRPr="00367ADF" w:rsidRDefault="005E4384" w:rsidP="00AC5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  <w:shd w:val="clear" w:color="auto" w:fill="auto"/>
          </w:tcPr>
          <w:p w14:paraId="4A59FCB2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7" w:type="dxa"/>
            <w:shd w:val="clear" w:color="auto" w:fill="auto"/>
          </w:tcPr>
          <w:p w14:paraId="7940218F" w14:textId="77777777" w:rsidR="00B41A9B" w:rsidRPr="00367ADF" w:rsidRDefault="00B41A9B" w:rsidP="00AC5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41A9B" w:rsidRPr="00C20284" w14:paraId="4E0479ED" w14:textId="77777777" w:rsidTr="00AC5AD5">
        <w:trPr>
          <w:trHeight w:hRule="exact" w:val="430"/>
        </w:trPr>
        <w:tc>
          <w:tcPr>
            <w:tcW w:w="1922" w:type="dxa"/>
            <w:shd w:val="clear" w:color="auto" w:fill="auto"/>
            <w:vAlign w:val="center"/>
          </w:tcPr>
          <w:p w14:paraId="262338C0" w14:textId="5A16ADE3" w:rsidR="00B41A9B" w:rsidRPr="00C20284" w:rsidRDefault="009711B9" w:rsidP="00AC5AD5">
            <w:pPr>
              <w:pStyle w:val="a0"/>
              <w:tabs>
                <w:tab w:val="clear" w:pos="1080"/>
              </w:tabs>
              <w:ind w:left="-120"/>
              <w:rPr>
                <w:rFonts w:asciiTheme="majorBidi" w:hAnsiTheme="majorBidi" w:cstheme="majorBidi"/>
                <w:b/>
                <w:bCs/>
                <w:cs/>
              </w:rPr>
            </w:pPr>
            <w:r w:rsidRPr="009711B9">
              <w:rPr>
                <w:rFonts w:asciiTheme="majorBidi" w:hAnsiTheme="majorBidi" w:cs="Angsana New"/>
                <w:lang w:val="en-US"/>
              </w:rPr>
              <w:t>2</w:t>
            </w:r>
            <w:r w:rsidR="00B41A9B" w:rsidRPr="00C20284">
              <w:rPr>
                <w:rFonts w:asciiTheme="majorBidi" w:hAnsiTheme="majorBidi" w:cstheme="majorBidi"/>
                <w:lang w:val="en-US"/>
              </w:rPr>
              <w:t>/</w:t>
            </w:r>
            <w:r w:rsidRPr="009711B9">
              <w:rPr>
                <w:rFonts w:asciiTheme="majorBidi" w:hAnsiTheme="majorBidi" w:cs="Angsana New"/>
                <w:lang w:val="en-US"/>
              </w:rPr>
              <w:t>2559</w:t>
            </w:r>
            <w:r w:rsidR="00B41A9B" w:rsidRPr="00C20284">
              <w:rPr>
                <w:rFonts w:asciiTheme="majorBidi" w:hAnsiTheme="majorBidi" w:cstheme="majorBidi"/>
                <w:lang w:val="en-US"/>
              </w:rPr>
              <w:tab/>
            </w:r>
          </w:p>
        </w:tc>
        <w:tc>
          <w:tcPr>
            <w:tcW w:w="261" w:type="dxa"/>
          </w:tcPr>
          <w:p w14:paraId="3044D413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5" w:type="dxa"/>
            <w:vAlign w:val="center"/>
          </w:tcPr>
          <w:p w14:paraId="5B88AAD4" w14:textId="7F713C49" w:rsidR="00B41A9B" w:rsidRPr="00C20284" w:rsidRDefault="009711B9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2</w:t>
            </w:r>
            <w:r w:rsidR="00B41A9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711B9">
              <w:rPr>
                <w:rFonts w:asciiTheme="majorBidi" w:hAnsiTheme="majorBidi"/>
                <w:sz w:val="30"/>
                <w:szCs w:val="30"/>
              </w:rPr>
              <w:t>51</w:t>
            </w:r>
            <w:r w:rsidR="00B41A9B" w:rsidRPr="00C2028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711B9">
              <w:rPr>
                <w:rFonts w:asciiTheme="majorBidi" w:hAnsiTheme="majorBidi"/>
                <w:sz w:val="30"/>
                <w:szCs w:val="30"/>
              </w:rPr>
              <w:t>3</w:t>
            </w:r>
            <w:r w:rsidR="00B41A9B" w:rsidRPr="00C2028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711B9">
              <w:rPr>
                <w:rFonts w:asciiTheme="majorBidi" w:hAnsiTheme="majorBidi"/>
                <w:sz w:val="30"/>
                <w:szCs w:val="30"/>
              </w:rPr>
              <w:t>95</w:t>
            </w:r>
          </w:p>
        </w:tc>
        <w:tc>
          <w:tcPr>
            <w:tcW w:w="266" w:type="dxa"/>
          </w:tcPr>
          <w:p w14:paraId="250E5D43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vAlign w:val="center"/>
          </w:tcPr>
          <w:p w14:paraId="331C8970" w14:textId="31A4E09E" w:rsidR="00B41A9B" w:rsidRPr="00C20284" w:rsidRDefault="009711B9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7</w:t>
            </w:r>
            <w:r w:rsidR="00B41A9B" w:rsidRPr="00C20284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="00B41A9B"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711B9">
              <w:rPr>
                <w:rFonts w:asciiTheme="majorBidi" w:hAnsiTheme="majorBidi"/>
                <w:sz w:val="30"/>
                <w:szCs w:val="30"/>
              </w:rPr>
              <w:t>15</w:t>
            </w:r>
          </w:p>
        </w:tc>
        <w:tc>
          <w:tcPr>
            <w:tcW w:w="236" w:type="dxa"/>
          </w:tcPr>
          <w:p w14:paraId="68D16D12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</w:tcPr>
          <w:p w14:paraId="45522E25" w14:textId="333C6EBE" w:rsidR="00B41A9B" w:rsidRPr="00C20284" w:rsidRDefault="009711B9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2563</w:t>
            </w:r>
            <w:r w:rsidR="00B41A9B" w:rsidRPr="00C2028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711B9">
              <w:rPr>
                <w:rFonts w:asciiTheme="majorBidi" w:hAnsiTheme="majorBidi"/>
                <w:sz w:val="30"/>
                <w:szCs w:val="30"/>
              </w:rPr>
              <w:t>257</w:t>
            </w:r>
            <w:r w:rsidR="003C6613">
              <w:rPr>
                <w:rFonts w:asciiTheme="majorBidi" w:hAnsi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7CC11CC7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  <w:vAlign w:val="center"/>
          </w:tcPr>
          <w:p w14:paraId="1779E83F" w14:textId="0D1355A8" w:rsidR="00B41A9B" w:rsidRPr="00B60E36" w:rsidRDefault="00B60E36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60E36">
              <w:rPr>
                <w:rFonts w:asciiTheme="majorBidi" w:hAnsiTheme="majorBidi" w:cstheme="majorBidi"/>
                <w:sz w:val="30"/>
                <w:szCs w:val="30"/>
              </w:rPr>
              <w:t>8,000</w:t>
            </w:r>
          </w:p>
        </w:tc>
        <w:tc>
          <w:tcPr>
            <w:tcW w:w="264" w:type="dxa"/>
            <w:shd w:val="clear" w:color="auto" w:fill="auto"/>
            <w:vAlign w:val="center"/>
          </w:tcPr>
          <w:p w14:paraId="3ACF665E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shd w:val="clear" w:color="auto" w:fill="auto"/>
            <w:vAlign w:val="center"/>
          </w:tcPr>
          <w:p w14:paraId="419707CE" w14:textId="0ADFA493" w:rsidR="00B41A9B" w:rsidRPr="00C20284" w:rsidRDefault="009711B9" w:rsidP="00AC5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8</w:t>
            </w:r>
            <w:r w:rsidR="00B41A9B" w:rsidRPr="00C202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711B9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  <w:tc>
          <w:tcPr>
            <w:tcW w:w="259" w:type="dxa"/>
            <w:shd w:val="clear" w:color="auto" w:fill="auto"/>
          </w:tcPr>
          <w:p w14:paraId="5A1333A4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2DB0F132" w14:textId="21434358" w:rsidR="00B41A9B" w:rsidRPr="00367ADF" w:rsidRDefault="005E4384" w:rsidP="00AC5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  <w:shd w:val="clear" w:color="auto" w:fill="auto"/>
          </w:tcPr>
          <w:p w14:paraId="7821E41A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7" w:type="dxa"/>
            <w:shd w:val="clear" w:color="auto" w:fill="auto"/>
          </w:tcPr>
          <w:p w14:paraId="4738AA96" w14:textId="77777777" w:rsidR="00B41A9B" w:rsidRPr="00367ADF" w:rsidRDefault="00B41A9B" w:rsidP="00AC5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41A9B" w:rsidRPr="00C20284" w14:paraId="012503C8" w14:textId="77777777" w:rsidTr="00AC5AD5">
        <w:trPr>
          <w:trHeight w:hRule="exact" w:val="430"/>
        </w:trPr>
        <w:tc>
          <w:tcPr>
            <w:tcW w:w="1922" w:type="dxa"/>
            <w:shd w:val="clear" w:color="auto" w:fill="auto"/>
            <w:vAlign w:val="center"/>
          </w:tcPr>
          <w:p w14:paraId="1CC666DF" w14:textId="64774305" w:rsidR="00B41A9B" w:rsidRPr="00C20284" w:rsidRDefault="009711B9" w:rsidP="00AC5AD5">
            <w:pPr>
              <w:pStyle w:val="a0"/>
              <w:tabs>
                <w:tab w:val="clear" w:pos="1080"/>
              </w:tabs>
              <w:ind w:left="-120"/>
              <w:rPr>
                <w:rFonts w:asciiTheme="majorBidi" w:hAnsiTheme="majorBidi" w:cstheme="majorBidi"/>
                <w:b/>
                <w:bCs/>
                <w:cs/>
              </w:rPr>
            </w:pPr>
            <w:r w:rsidRPr="009711B9">
              <w:rPr>
                <w:rFonts w:asciiTheme="majorBidi" w:hAnsiTheme="majorBidi" w:cs="Angsana New"/>
                <w:lang w:val="en-US"/>
              </w:rPr>
              <w:t>1</w:t>
            </w:r>
            <w:r w:rsidR="00B41A9B" w:rsidRPr="00C20284">
              <w:rPr>
                <w:rFonts w:asciiTheme="majorBidi" w:hAnsiTheme="majorBidi" w:cstheme="majorBidi"/>
                <w:lang w:val="en-US"/>
              </w:rPr>
              <w:t>/</w:t>
            </w:r>
            <w:r w:rsidRPr="009711B9">
              <w:rPr>
                <w:rFonts w:asciiTheme="majorBidi" w:hAnsiTheme="majorBidi" w:cs="Angsana New"/>
                <w:lang w:val="en-US"/>
              </w:rPr>
              <w:t>2561</w:t>
            </w:r>
            <w:r w:rsidR="00B41A9B" w:rsidRPr="00C20284">
              <w:rPr>
                <w:rFonts w:asciiTheme="majorBidi" w:hAnsiTheme="majorBidi" w:cstheme="majorBidi"/>
                <w:lang w:val="en-US"/>
              </w:rPr>
              <w:tab/>
            </w:r>
          </w:p>
        </w:tc>
        <w:tc>
          <w:tcPr>
            <w:tcW w:w="261" w:type="dxa"/>
          </w:tcPr>
          <w:p w14:paraId="02653076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5" w:type="dxa"/>
            <w:vAlign w:val="center"/>
          </w:tcPr>
          <w:p w14:paraId="7F00E239" w14:textId="02364875" w:rsidR="00B41A9B" w:rsidRPr="00C20284" w:rsidRDefault="009711B9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2</w:t>
            </w:r>
            <w:r w:rsidR="00B41A9B" w:rsidRPr="00C2028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3C6613">
              <w:rPr>
                <w:rFonts w:asciiTheme="majorBidi" w:hAnsiTheme="majorBidi"/>
                <w:sz w:val="30"/>
                <w:szCs w:val="30"/>
              </w:rPr>
              <w:t>4</w:t>
            </w:r>
            <w:r w:rsidRPr="009711B9">
              <w:rPr>
                <w:rFonts w:asciiTheme="majorBidi" w:hAnsiTheme="majorBidi"/>
                <w:sz w:val="30"/>
                <w:szCs w:val="30"/>
              </w:rPr>
              <w:t>3</w:t>
            </w:r>
            <w:r w:rsidR="00B41A9B" w:rsidRPr="00C2028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3C6613">
              <w:rPr>
                <w:rFonts w:asciiTheme="majorBidi" w:hAnsiTheme="majorBidi"/>
                <w:sz w:val="30"/>
                <w:szCs w:val="30"/>
              </w:rPr>
              <w:t>4</w:t>
            </w:r>
            <w:r w:rsidR="00B41A9B" w:rsidRPr="00C2028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3C6613">
              <w:rPr>
                <w:rFonts w:asciiTheme="majorBidi" w:hAnsiTheme="majorBidi"/>
                <w:sz w:val="30"/>
                <w:szCs w:val="30"/>
              </w:rPr>
              <w:t>4</w:t>
            </w:r>
            <w:r w:rsidRPr="009711B9">
              <w:rPr>
                <w:rFonts w:asciiTheme="majorBidi" w:hAnsiTheme="majorBidi"/>
                <w:sz w:val="30"/>
                <w:szCs w:val="30"/>
              </w:rPr>
              <w:t>3</w:t>
            </w:r>
          </w:p>
        </w:tc>
        <w:tc>
          <w:tcPr>
            <w:tcW w:w="266" w:type="dxa"/>
          </w:tcPr>
          <w:p w14:paraId="5FF3B039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vAlign w:val="center"/>
          </w:tcPr>
          <w:p w14:paraId="22BC73DE" w14:textId="1264562E" w:rsidR="00B41A9B" w:rsidRPr="00C20284" w:rsidRDefault="009711B9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3</w:t>
            </w:r>
            <w:r w:rsidR="00B41A9B" w:rsidRPr="00C2028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711B9">
              <w:rPr>
                <w:rFonts w:asciiTheme="majorBidi" w:hAnsiTheme="majorBidi"/>
                <w:sz w:val="30"/>
                <w:szCs w:val="30"/>
              </w:rPr>
              <w:t>15</w:t>
            </w:r>
          </w:p>
        </w:tc>
        <w:tc>
          <w:tcPr>
            <w:tcW w:w="236" w:type="dxa"/>
          </w:tcPr>
          <w:p w14:paraId="32B5DA79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</w:tcPr>
          <w:p w14:paraId="058B3119" w14:textId="05BA2FD0" w:rsidR="00B41A9B" w:rsidRPr="00C20284" w:rsidRDefault="009711B9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256</w:t>
            </w:r>
            <w:r w:rsidR="003C6613">
              <w:rPr>
                <w:rFonts w:asciiTheme="majorBidi" w:hAnsiTheme="majorBidi"/>
                <w:sz w:val="30"/>
                <w:szCs w:val="30"/>
              </w:rPr>
              <w:t>4</w:t>
            </w:r>
            <w:r w:rsidR="00B41A9B" w:rsidRPr="00C2028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711B9">
              <w:rPr>
                <w:rFonts w:asciiTheme="majorBidi" w:hAnsiTheme="majorBidi"/>
                <w:sz w:val="30"/>
                <w:szCs w:val="30"/>
              </w:rPr>
              <w:t>2576</w:t>
            </w:r>
          </w:p>
        </w:tc>
        <w:tc>
          <w:tcPr>
            <w:tcW w:w="236" w:type="dxa"/>
          </w:tcPr>
          <w:p w14:paraId="47E73717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  <w:vAlign w:val="center"/>
          </w:tcPr>
          <w:p w14:paraId="0C39513D" w14:textId="7AC44033" w:rsidR="00B41A9B" w:rsidRPr="00B60E36" w:rsidRDefault="00EC265F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10,500</w:t>
            </w:r>
          </w:p>
        </w:tc>
        <w:tc>
          <w:tcPr>
            <w:tcW w:w="264" w:type="dxa"/>
            <w:shd w:val="clear" w:color="auto" w:fill="auto"/>
            <w:vAlign w:val="center"/>
          </w:tcPr>
          <w:p w14:paraId="0DEE4982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shd w:val="clear" w:color="auto" w:fill="auto"/>
            <w:vAlign w:val="center"/>
          </w:tcPr>
          <w:p w14:paraId="0986CA7C" w14:textId="1E3CFC7B" w:rsidR="00B41A9B" w:rsidRPr="00C20284" w:rsidRDefault="009711B9" w:rsidP="00AC5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15</w:t>
            </w:r>
            <w:r w:rsidR="00B41A9B" w:rsidRPr="00C202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711B9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  <w:tc>
          <w:tcPr>
            <w:tcW w:w="259" w:type="dxa"/>
            <w:shd w:val="clear" w:color="auto" w:fill="auto"/>
          </w:tcPr>
          <w:p w14:paraId="1312AAC0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4E2D47F7" w14:textId="2C7B3C18" w:rsidR="00B41A9B" w:rsidRPr="00367ADF" w:rsidRDefault="005E4384" w:rsidP="00AC5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  <w:shd w:val="clear" w:color="auto" w:fill="auto"/>
          </w:tcPr>
          <w:p w14:paraId="3A2E9BC2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7" w:type="dxa"/>
            <w:shd w:val="clear" w:color="auto" w:fill="auto"/>
          </w:tcPr>
          <w:p w14:paraId="291A30D4" w14:textId="77777777" w:rsidR="00B41A9B" w:rsidRPr="00367ADF" w:rsidRDefault="00B41A9B" w:rsidP="00AC5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41A9B" w:rsidRPr="00C20284" w14:paraId="0EB8EE0D" w14:textId="77777777" w:rsidTr="00AC5AD5">
        <w:trPr>
          <w:trHeight w:hRule="exact" w:val="430"/>
        </w:trPr>
        <w:tc>
          <w:tcPr>
            <w:tcW w:w="1922" w:type="dxa"/>
            <w:shd w:val="clear" w:color="auto" w:fill="auto"/>
            <w:vAlign w:val="center"/>
          </w:tcPr>
          <w:p w14:paraId="040ECFE0" w14:textId="7DAF96F0" w:rsidR="00B41A9B" w:rsidRPr="00C20284" w:rsidRDefault="009711B9" w:rsidP="00AC5AD5">
            <w:pPr>
              <w:pStyle w:val="a0"/>
              <w:tabs>
                <w:tab w:val="clear" w:pos="1080"/>
              </w:tabs>
              <w:ind w:left="-120"/>
              <w:rPr>
                <w:rFonts w:asciiTheme="majorBidi" w:hAnsiTheme="majorBidi" w:cstheme="majorBidi"/>
                <w:b/>
                <w:bCs/>
                <w:cs/>
              </w:rPr>
            </w:pPr>
            <w:r w:rsidRPr="009711B9">
              <w:rPr>
                <w:rFonts w:asciiTheme="majorBidi" w:hAnsiTheme="majorBidi" w:cs="Angsana New"/>
                <w:lang w:val="en-US"/>
              </w:rPr>
              <w:t>1</w:t>
            </w:r>
            <w:r w:rsidR="00B41A9B" w:rsidRPr="00C20284">
              <w:rPr>
                <w:rFonts w:asciiTheme="majorBidi" w:hAnsiTheme="majorBidi" w:cstheme="majorBidi"/>
                <w:cs/>
              </w:rPr>
              <w:t>/</w:t>
            </w:r>
            <w:r w:rsidRPr="009711B9">
              <w:rPr>
                <w:rFonts w:asciiTheme="majorBidi" w:hAnsiTheme="majorBidi" w:cs="Angsana New"/>
                <w:lang w:val="en-US"/>
              </w:rPr>
              <w:t>2562</w:t>
            </w:r>
          </w:p>
        </w:tc>
        <w:tc>
          <w:tcPr>
            <w:tcW w:w="261" w:type="dxa"/>
          </w:tcPr>
          <w:p w14:paraId="47496B0A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5" w:type="dxa"/>
            <w:vAlign w:val="center"/>
          </w:tcPr>
          <w:p w14:paraId="669C397A" w14:textId="6C980392" w:rsidR="00B41A9B" w:rsidRPr="00C20284" w:rsidRDefault="009711B9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2</w:t>
            </w:r>
            <w:r w:rsidR="00B41A9B" w:rsidRPr="00C2028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711B9">
              <w:rPr>
                <w:rFonts w:asciiTheme="majorBidi" w:hAnsiTheme="majorBidi"/>
                <w:sz w:val="30"/>
                <w:szCs w:val="30"/>
              </w:rPr>
              <w:t>91</w:t>
            </w:r>
            <w:r w:rsidR="00B41A9B" w:rsidRPr="00C2028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3C6613">
              <w:rPr>
                <w:rFonts w:asciiTheme="majorBidi" w:hAnsiTheme="majorBidi"/>
                <w:sz w:val="30"/>
                <w:szCs w:val="30"/>
              </w:rPr>
              <w:t>4</w:t>
            </w:r>
            <w:r w:rsidR="00B41A9B" w:rsidRPr="00C2028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711B9">
              <w:rPr>
                <w:rFonts w:asciiTheme="majorBidi" w:hAnsiTheme="majorBidi"/>
                <w:sz w:val="30"/>
                <w:szCs w:val="30"/>
              </w:rPr>
              <w:t>18</w:t>
            </w:r>
          </w:p>
        </w:tc>
        <w:tc>
          <w:tcPr>
            <w:tcW w:w="266" w:type="dxa"/>
          </w:tcPr>
          <w:p w14:paraId="1255EBEB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vAlign w:val="center"/>
          </w:tcPr>
          <w:p w14:paraId="05484DBF" w14:textId="52B80580" w:rsidR="00B41A9B" w:rsidRPr="00C20284" w:rsidRDefault="003C6613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4</w:t>
            </w:r>
            <w:r w:rsidR="00B41A9B" w:rsidRPr="00C2028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9711B9" w:rsidRPr="009711B9">
              <w:rPr>
                <w:rFonts w:asciiTheme="majorBidi" w:hAnsiTheme="majorBidi"/>
                <w:sz w:val="30"/>
                <w:szCs w:val="30"/>
              </w:rPr>
              <w:t>12</w:t>
            </w:r>
          </w:p>
        </w:tc>
        <w:tc>
          <w:tcPr>
            <w:tcW w:w="236" w:type="dxa"/>
          </w:tcPr>
          <w:p w14:paraId="41DB54C7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</w:tcPr>
          <w:p w14:paraId="16503F92" w14:textId="033F0CB2" w:rsidR="00B41A9B" w:rsidRPr="00C20284" w:rsidRDefault="009711B9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2566</w:t>
            </w:r>
            <w:r w:rsidR="00B41A9B" w:rsidRPr="00C2028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711B9">
              <w:rPr>
                <w:rFonts w:asciiTheme="majorBidi" w:hAnsiTheme="majorBidi"/>
                <w:sz w:val="30"/>
                <w:szCs w:val="30"/>
              </w:rPr>
              <w:t>257</w:t>
            </w:r>
            <w:r w:rsidR="003C6613">
              <w:rPr>
                <w:rFonts w:asciiTheme="majorBidi" w:hAnsi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1FA37F62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  <w:vAlign w:val="center"/>
          </w:tcPr>
          <w:p w14:paraId="5E5AA70B" w14:textId="5A911CA2" w:rsidR="00B41A9B" w:rsidRPr="00B60E36" w:rsidRDefault="00474829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17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711B9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  <w:tc>
          <w:tcPr>
            <w:tcW w:w="264" w:type="dxa"/>
            <w:shd w:val="clear" w:color="auto" w:fill="auto"/>
            <w:vAlign w:val="center"/>
          </w:tcPr>
          <w:p w14:paraId="56C74608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shd w:val="clear" w:color="auto" w:fill="auto"/>
            <w:vAlign w:val="center"/>
          </w:tcPr>
          <w:p w14:paraId="35D69678" w14:textId="07D05E4A" w:rsidR="00B41A9B" w:rsidRPr="00C20284" w:rsidRDefault="009711B9" w:rsidP="00AC5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17</w:t>
            </w:r>
            <w:r w:rsidR="00B41A9B" w:rsidRPr="00C202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711B9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  <w:tc>
          <w:tcPr>
            <w:tcW w:w="259" w:type="dxa"/>
            <w:shd w:val="clear" w:color="auto" w:fill="auto"/>
          </w:tcPr>
          <w:p w14:paraId="04575336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251FFB63" w14:textId="0EBD363E" w:rsidR="00B41A9B" w:rsidRPr="00367ADF" w:rsidRDefault="005E4384" w:rsidP="00AC5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  <w:shd w:val="clear" w:color="auto" w:fill="auto"/>
          </w:tcPr>
          <w:p w14:paraId="56FBC45A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7" w:type="dxa"/>
            <w:shd w:val="clear" w:color="auto" w:fill="auto"/>
          </w:tcPr>
          <w:p w14:paraId="13A8A42A" w14:textId="77777777" w:rsidR="00B41A9B" w:rsidRPr="00367ADF" w:rsidRDefault="00B41A9B" w:rsidP="00AC5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161C7" w:rsidRPr="00C20284" w14:paraId="2F273BE1" w14:textId="77777777" w:rsidTr="00AC5AD5">
        <w:trPr>
          <w:trHeight w:hRule="exact" w:val="430"/>
        </w:trPr>
        <w:tc>
          <w:tcPr>
            <w:tcW w:w="1922" w:type="dxa"/>
            <w:shd w:val="clear" w:color="auto" w:fill="auto"/>
            <w:vAlign w:val="center"/>
          </w:tcPr>
          <w:p w14:paraId="1856A0C9" w14:textId="77777777" w:rsidR="001161C7" w:rsidRPr="00C20284" w:rsidRDefault="001161C7" w:rsidP="00AC5AD5">
            <w:pPr>
              <w:pStyle w:val="a0"/>
              <w:tabs>
                <w:tab w:val="clear" w:pos="1080"/>
              </w:tabs>
              <w:ind w:left="-120"/>
              <w:rPr>
                <w:rFonts w:asciiTheme="majorBidi" w:hAnsiTheme="majorBidi" w:cstheme="majorBidi"/>
                <w:b/>
                <w:bCs/>
                <w:cs/>
              </w:rPr>
            </w:pPr>
            <w:r w:rsidRPr="009711B9">
              <w:rPr>
                <w:rFonts w:asciiTheme="majorBidi" w:hAnsiTheme="majorBidi" w:cs="Angsana New"/>
                <w:lang w:val="en-US"/>
              </w:rPr>
              <w:t>1</w:t>
            </w:r>
            <w:r w:rsidRPr="00C20284">
              <w:rPr>
                <w:rFonts w:asciiTheme="majorBidi" w:hAnsiTheme="majorBidi" w:cstheme="majorBidi"/>
                <w:cs/>
              </w:rPr>
              <w:t>/</w:t>
            </w:r>
            <w:r w:rsidRPr="009711B9">
              <w:rPr>
                <w:rFonts w:asciiTheme="majorBidi" w:hAnsiTheme="majorBidi" w:cs="Angsana New"/>
                <w:lang w:val="en-US"/>
              </w:rPr>
              <w:t>2563</w:t>
            </w:r>
          </w:p>
        </w:tc>
        <w:tc>
          <w:tcPr>
            <w:tcW w:w="261" w:type="dxa"/>
          </w:tcPr>
          <w:p w14:paraId="4E631064" w14:textId="77777777" w:rsidR="001161C7" w:rsidRPr="00C20284" w:rsidRDefault="001161C7" w:rsidP="008D4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5" w:type="dxa"/>
            <w:vAlign w:val="center"/>
          </w:tcPr>
          <w:p w14:paraId="4978B035" w14:textId="77777777" w:rsidR="001161C7" w:rsidRPr="00C20284" w:rsidRDefault="001161C7" w:rsidP="008D4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3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711B9">
              <w:rPr>
                <w:rFonts w:asciiTheme="majorBidi" w:hAnsiTheme="majorBidi"/>
                <w:sz w:val="30"/>
                <w:szCs w:val="30"/>
              </w:rPr>
              <w:t>15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3C6613">
              <w:rPr>
                <w:rFonts w:asciiTheme="majorBidi" w:hAnsiTheme="majorBidi"/>
                <w:sz w:val="30"/>
                <w:szCs w:val="30"/>
              </w:rPr>
              <w:t>4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711B9">
              <w:rPr>
                <w:rFonts w:asciiTheme="majorBidi" w:hAnsiTheme="majorBidi"/>
                <w:sz w:val="30"/>
                <w:szCs w:val="30"/>
              </w:rPr>
              <w:t>11</w:t>
            </w:r>
          </w:p>
        </w:tc>
        <w:tc>
          <w:tcPr>
            <w:tcW w:w="266" w:type="dxa"/>
          </w:tcPr>
          <w:p w14:paraId="360CBFF7" w14:textId="77777777" w:rsidR="001161C7" w:rsidRPr="00C20284" w:rsidRDefault="001161C7" w:rsidP="008D4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vAlign w:val="center"/>
          </w:tcPr>
          <w:p w14:paraId="222D30FD" w14:textId="77777777" w:rsidR="001161C7" w:rsidRPr="00C20284" w:rsidRDefault="001161C7" w:rsidP="008D4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5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711B9">
              <w:rPr>
                <w:rFonts w:asciiTheme="majorBidi" w:hAnsiTheme="majorBidi"/>
                <w:sz w:val="30"/>
                <w:szCs w:val="30"/>
              </w:rPr>
              <w:t>15</w:t>
            </w:r>
          </w:p>
        </w:tc>
        <w:tc>
          <w:tcPr>
            <w:tcW w:w="236" w:type="dxa"/>
          </w:tcPr>
          <w:p w14:paraId="3ABD0D9D" w14:textId="77777777" w:rsidR="001161C7" w:rsidRPr="00C20284" w:rsidRDefault="001161C7" w:rsidP="008D4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</w:tcPr>
          <w:p w14:paraId="01C00041" w14:textId="77777777" w:rsidR="001161C7" w:rsidRPr="00C20284" w:rsidRDefault="001161C7" w:rsidP="008D4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2568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711B9">
              <w:rPr>
                <w:rFonts w:asciiTheme="majorBidi" w:hAnsiTheme="majorBidi"/>
                <w:sz w:val="30"/>
                <w:szCs w:val="30"/>
              </w:rPr>
              <w:t>2578</w:t>
            </w:r>
          </w:p>
        </w:tc>
        <w:tc>
          <w:tcPr>
            <w:tcW w:w="236" w:type="dxa"/>
          </w:tcPr>
          <w:p w14:paraId="3DD66447" w14:textId="77777777" w:rsidR="001161C7" w:rsidRPr="00C20284" w:rsidRDefault="001161C7" w:rsidP="008D4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  <w:vAlign w:val="center"/>
          </w:tcPr>
          <w:p w14:paraId="64D1C724" w14:textId="0C04668B" w:rsidR="001161C7" w:rsidRPr="00B60E36" w:rsidRDefault="00474829" w:rsidP="008D4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20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711B9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  <w:tc>
          <w:tcPr>
            <w:tcW w:w="264" w:type="dxa"/>
            <w:shd w:val="clear" w:color="auto" w:fill="auto"/>
            <w:vAlign w:val="center"/>
          </w:tcPr>
          <w:p w14:paraId="5ED1AEA1" w14:textId="77777777" w:rsidR="001161C7" w:rsidRPr="00C20284" w:rsidRDefault="001161C7" w:rsidP="008D4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shd w:val="clear" w:color="auto" w:fill="auto"/>
            <w:vAlign w:val="center"/>
          </w:tcPr>
          <w:p w14:paraId="2D254EAD" w14:textId="77777777" w:rsidR="001161C7" w:rsidRPr="00C20284" w:rsidRDefault="001161C7" w:rsidP="00AC5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20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711B9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  <w:tc>
          <w:tcPr>
            <w:tcW w:w="259" w:type="dxa"/>
            <w:shd w:val="clear" w:color="auto" w:fill="auto"/>
          </w:tcPr>
          <w:p w14:paraId="0B4803D0" w14:textId="77777777" w:rsidR="001161C7" w:rsidRPr="00C20284" w:rsidRDefault="001161C7" w:rsidP="008D4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64C7088B" w14:textId="77777777" w:rsidR="001161C7" w:rsidRPr="00367ADF" w:rsidRDefault="001161C7" w:rsidP="00AC5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  <w:shd w:val="clear" w:color="auto" w:fill="auto"/>
          </w:tcPr>
          <w:p w14:paraId="429FAF5D" w14:textId="77777777" w:rsidR="001161C7" w:rsidRPr="00C20284" w:rsidRDefault="001161C7" w:rsidP="008D4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7" w:type="dxa"/>
            <w:shd w:val="clear" w:color="auto" w:fill="auto"/>
          </w:tcPr>
          <w:p w14:paraId="031747B9" w14:textId="77777777" w:rsidR="001161C7" w:rsidRPr="00367ADF" w:rsidRDefault="001161C7" w:rsidP="00AC5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67ADF" w:rsidRPr="00C20284" w14:paraId="7FF15C69" w14:textId="77777777" w:rsidTr="00AC5AD5">
        <w:trPr>
          <w:trHeight w:hRule="exact" w:val="430"/>
        </w:trPr>
        <w:tc>
          <w:tcPr>
            <w:tcW w:w="1922" w:type="dxa"/>
            <w:shd w:val="clear" w:color="auto" w:fill="auto"/>
            <w:vAlign w:val="center"/>
          </w:tcPr>
          <w:p w14:paraId="67911D9F" w14:textId="3A096B29" w:rsidR="00B41A9B" w:rsidRPr="00C20284" w:rsidRDefault="009711B9" w:rsidP="00AC5AD5">
            <w:pPr>
              <w:pStyle w:val="a0"/>
              <w:tabs>
                <w:tab w:val="clear" w:pos="1080"/>
              </w:tabs>
              <w:ind w:left="-120"/>
              <w:rPr>
                <w:rFonts w:asciiTheme="majorBidi" w:hAnsiTheme="majorBidi" w:cstheme="majorBidi"/>
                <w:b/>
                <w:bCs/>
                <w:cs/>
              </w:rPr>
            </w:pPr>
            <w:r w:rsidRPr="009711B9">
              <w:rPr>
                <w:rFonts w:asciiTheme="majorBidi" w:hAnsiTheme="majorBidi" w:cs="Angsana New"/>
                <w:lang w:val="en-US"/>
              </w:rPr>
              <w:t>1</w:t>
            </w:r>
            <w:r w:rsidR="00B41A9B" w:rsidRPr="00C20284">
              <w:rPr>
                <w:rFonts w:asciiTheme="majorBidi" w:hAnsiTheme="majorBidi" w:cstheme="majorBidi"/>
                <w:cs/>
              </w:rPr>
              <w:t>/</w:t>
            </w:r>
            <w:r w:rsidR="005E4384" w:rsidRPr="009711B9">
              <w:rPr>
                <w:rFonts w:asciiTheme="majorBidi" w:hAnsiTheme="majorBidi" w:cs="Angsana New"/>
                <w:lang w:val="en-US"/>
              </w:rPr>
              <w:t>256</w:t>
            </w:r>
            <w:r w:rsidR="003C6613">
              <w:rPr>
                <w:rFonts w:asciiTheme="majorBidi" w:hAnsiTheme="majorBidi" w:cs="Angsana New"/>
                <w:lang w:val="en-US"/>
              </w:rPr>
              <w:t>4</w:t>
            </w:r>
          </w:p>
        </w:tc>
        <w:tc>
          <w:tcPr>
            <w:tcW w:w="261" w:type="dxa"/>
          </w:tcPr>
          <w:p w14:paraId="452A3FBE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5" w:type="dxa"/>
            <w:vAlign w:val="center"/>
          </w:tcPr>
          <w:p w14:paraId="00DC33D8" w14:textId="5540DE26" w:rsidR="00B41A9B" w:rsidRPr="00C20284" w:rsidRDefault="00E76C52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6C52">
              <w:rPr>
                <w:rFonts w:asciiTheme="majorBidi" w:hAnsiTheme="majorBidi" w:cstheme="majorBidi"/>
                <w:sz w:val="30"/>
                <w:szCs w:val="30"/>
              </w:rPr>
              <w:t>2.50 - 3.70</w:t>
            </w:r>
          </w:p>
        </w:tc>
        <w:tc>
          <w:tcPr>
            <w:tcW w:w="266" w:type="dxa"/>
          </w:tcPr>
          <w:p w14:paraId="1ABD9474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vAlign w:val="center"/>
          </w:tcPr>
          <w:p w14:paraId="75F4D558" w14:textId="4EEB380B" w:rsidR="00B41A9B" w:rsidRPr="00C20284" w:rsidRDefault="00971950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950">
              <w:rPr>
                <w:rFonts w:asciiTheme="majorBidi" w:hAnsiTheme="majorBidi" w:cstheme="majorBidi"/>
                <w:sz w:val="30"/>
                <w:szCs w:val="30"/>
              </w:rPr>
              <w:t>6 - 12</w:t>
            </w:r>
          </w:p>
        </w:tc>
        <w:tc>
          <w:tcPr>
            <w:tcW w:w="236" w:type="dxa"/>
          </w:tcPr>
          <w:p w14:paraId="4CA986F1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</w:tcPr>
          <w:p w14:paraId="1EAAB86D" w14:textId="10C2BD0B" w:rsidR="00B41A9B" w:rsidRPr="00C20284" w:rsidRDefault="0050654D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654D">
              <w:rPr>
                <w:rFonts w:asciiTheme="majorBidi" w:hAnsiTheme="majorBidi" w:cstheme="majorBidi"/>
                <w:sz w:val="30"/>
                <w:szCs w:val="30"/>
              </w:rPr>
              <w:t>2570 - 2576</w:t>
            </w:r>
          </w:p>
        </w:tc>
        <w:tc>
          <w:tcPr>
            <w:tcW w:w="236" w:type="dxa"/>
          </w:tcPr>
          <w:p w14:paraId="1671DE27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644C9F" w14:textId="6224B683" w:rsidR="00B41A9B" w:rsidRPr="004E111F" w:rsidRDefault="004E111F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E111F">
              <w:rPr>
                <w:rFonts w:asciiTheme="majorBidi" w:hAnsiTheme="majorBidi" w:cstheme="majorBidi"/>
                <w:sz w:val="30"/>
                <w:szCs w:val="30"/>
              </w:rPr>
              <w:t>15,000</w:t>
            </w:r>
          </w:p>
        </w:tc>
        <w:tc>
          <w:tcPr>
            <w:tcW w:w="264" w:type="dxa"/>
            <w:shd w:val="clear" w:color="auto" w:fill="auto"/>
            <w:vAlign w:val="center"/>
          </w:tcPr>
          <w:p w14:paraId="07DC2A0F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464111" w14:textId="357AAA40" w:rsidR="00B41A9B" w:rsidRPr="00272391" w:rsidRDefault="004E111F" w:rsidP="00AC5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723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  <w:shd w:val="clear" w:color="auto" w:fill="auto"/>
          </w:tcPr>
          <w:p w14:paraId="363AE4D2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0C69163F" w14:textId="3DE23590" w:rsidR="00B41A9B" w:rsidRPr="00367ADF" w:rsidRDefault="004E111F" w:rsidP="00AC5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  <w:shd w:val="clear" w:color="auto" w:fill="auto"/>
          </w:tcPr>
          <w:p w14:paraId="36872D14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</w:tcPr>
          <w:p w14:paraId="7AD928F6" w14:textId="2A2DA6C3" w:rsidR="00B41A9B" w:rsidRPr="00367ADF" w:rsidRDefault="004E111F" w:rsidP="00AC5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41A9B" w:rsidRPr="00C20284" w14:paraId="1D93EE89" w14:textId="77777777" w:rsidTr="00AC5AD5">
        <w:trPr>
          <w:trHeight w:hRule="exact" w:val="430"/>
        </w:trPr>
        <w:tc>
          <w:tcPr>
            <w:tcW w:w="1922" w:type="dxa"/>
            <w:shd w:val="clear" w:color="auto" w:fill="auto"/>
            <w:vAlign w:val="center"/>
          </w:tcPr>
          <w:p w14:paraId="69731576" w14:textId="77777777" w:rsidR="00B41A9B" w:rsidRPr="00C20284" w:rsidRDefault="00B41A9B" w:rsidP="00AC5AD5">
            <w:pPr>
              <w:pStyle w:val="a0"/>
              <w:tabs>
                <w:tab w:val="clear" w:pos="1080"/>
              </w:tabs>
              <w:ind w:left="-120"/>
              <w:rPr>
                <w:rFonts w:asciiTheme="majorBidi" w:hAnsiTheme="majorBidi" w:cstheme="majorBidi"/>
                <w:b/>
                <w:bCs/>
                <w:cs/>
              </w:rPr>
            </w:pPr>
            <w:r w:rsidRPr="00C20284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261" w:type="dxa"/>
          </w:tcPr>
          <w:p w14:paraId="7F0B50AA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5" w:type="dxa"/>
          </w:tcPr>
          <w:p w14:paraId="7022932C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79750447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19321D65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29E5A13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</w:tcPr>
          <w:p w14:paraId="7FF24F15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D0E413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CA61BB" w14:textId="2046D8C3" w:rsidR="00B41A9B" w:rsidRPr="00C20284" w:rsidRDefault="00860B49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79,050</w:t>
            </w:r>
          </w:p>
        </w:tc>
        <w:tc>
          <w:tcPr>
            <w:tcW w:w="264" w:type="dxa"/>
            <w:shd w:val="clear" w:color="auto" w:fill="auto"/>
            <w:vAlign w:val="center"/>
          </w:tcPr>
          <w:p w14:paraId="6C13F894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344811" w14:textId="6F30E816" w:rsidR="00B41A9B" w:rsidRPr="00C20284" w:rsidRDefault="009711B9" w:rsidP="00AC5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11B9">
              <w:rPr>
                <w:rFonts w:asciiTheme="majorBidi" w:hAnsiTheme="majorBidi"/>
                <w:b/>
                <w:bCs/>
                <w:sz w:val="30"/>
                <w:szCs w:val="30"/>
              </w:rPr>
              <w:t>76</w:t>
            </w:r>
            <w:r w:rsidR="00B41A9B" w:rsidRPr="00C202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711B9">
              <w:rPr>
                <w:rFonts w:asciiTheme="majorBidi" w:hAnsi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59" w:type="dxa"/>
            <w:shd w:val="clear" w:color="auto" w:fill="auto"/>
          </w:tcPr>
          <w:p w14:paraId="51BD8938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460966" w14:textId="46C3544A" w:rsidR="00B41A9B" w:rsidRPr="000015DB" w:rsidRDefault="005E4384" w:rsidP="00AC5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37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9" w:type="dxa"/>
            <w:shd w:val="clear" w:color="auto" w:fill="auto"/>
          </w:tcPr>
          <w:p w14:paraId="6CE38902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0C14C6" w14:textId="77777777" w:rsidR="00B41A9B" w:rsidRPr="002337FC" w:rsidRDefault="00B41A9B" w:rsidP="00AC5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37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B41A9B" w:rsidRPr="00C20284" w14:paraId="7CF11753" w14:textId="77777777" w:rsidTr="00AC5AD5">
        <w:trPr>
          <w:trHeight w:hRule="exact" w:val="162"/>
        </w:trPr>
        <w:tc>
          <w:tcPr>
            <w:tcW w:w="1922" w:type="dxa"/>
            <w:shd w:val="clear" w:color="auto" w:fill="auto"/>
          </w:tcPr>
          <w:p w14:paraId="06E7FE03" w14:textId="77777777" w:rsidR="00B41A9B" w:rsidRPr="00C20284" w:rsidRDefault="00B41A9B" w:rsidP="00B41A9B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61" w:type="dxa"/>
          </w:tcPr>
          <w:p w14:paraId="0D087676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5" w:type="dxa"/>
          </w:tcPr>
          <w:p w14:paraId="18B53748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7B167149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2704FD33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7254CA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</w:tcPr>
          <w:p w14:paraId="0E2B72E5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E386CC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</w:tcPr>
          <w:p w14:paraId="3AB6FE27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1940E0EF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shd w:val="clear" w:color="auto" w:fill="auto"/>
          </w:tcPr>
          <w:p w14:paraId="6901DE3B" w14:textId="77777777" w:rsidR="00B41A9B" w:rsidRPr="00C20284" w:rsidRDefault="00B41A9B" w:rsidP="00AC5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07B75A20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20092530" w14:textId="77777777" w:rsidR="00B41A9B" w:rsidRPr="00C20284" w:rsidRDefault="00B41A9B" w:rsidP="00AC5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19E478AF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7" w:type="dxa"/>
            <w:shd w:val="clear" w:color="auto" w:fill="auto"/>
          </w:tcPr>
          <w:p w14:paraId="6CF687AC" w14:textId="77777777" w:rsidR="00B41A9B" w:rsidRPr="00C20284" w:rsidRDefault="00B41A9B" w:rsidP="00AC5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41A9B" w:rsidRPr="00C20284" w14:paraId="655856B9" w14:textId="77777777" w:rsidTr="00AC5AD5">
        <w:trPr>
          <w:trHeight w:hRule="exact" w:val="430"/>
        </w:trPr>
        <w:tc>
          <w:tcPr>
            <w:tcW w:w="1922" w:type="dxa"/>
            <w:shd w:val="clear" w:color="auto" w:fill="auto"/>
          </w:tcPr>
          <w:p w14:paraId="4818D3D2" w14:textId="77777777" w:rsidR="00B41A9B" w:rsidRPr="00C20284" w:rsidRDefault="00B41A9B" w:rsidP="00AC5AD5">
            <w:pPr>
              <w:pStyle w:val="a0"/>
              <w:tabs>
                <w:tab w:val="clear" w:pos="1080"/>
              </w:tabs>
              <w:ind w:left="-84"/>
              <w:rPr>
                <w:rFonts w:asciiTheme="majorBidi" w:hAnsiTheme="majorBidi" w:cstheme="majorBidi"/>
                <w:b/>
                <w:bCs/>
                <w:cs/>
              </w:rPr>
            </w:pPr>
            <w:r w:rsidRPr="00C20284">
              <w:rPr>
                <w:rFonts w:asciiTheme="majorBidi" w:hAnsiTheme="majorBidi" w:cstheme="majorBidi"/>
                <w:b/>
                <w:bCs/>
                <w:cs/>
              </w:rPr>
              <w:t>รวมทั้งสิ้น</w:t>
            </w:r>
          </w:p>
        </w:tc>
        <w:tc>
          <w:tcPr>
            <w:tcW w:w="261" w:type="dxa"/>
          </w:tcPr>
          <w:p w14:paraId="7B83051D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5" w:type="dxa"/>
          </w:tcPr>
          <w:p w14:paraId="6C6823F7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7238B370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0448C182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344867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</w:tcPr>
          <w:p w14:paraId="4ECA8FC1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BF9AE2A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</w:tcPr>
          <w:p w14:paraId="449B4CEF" w14:textId="24F99253" w:rsidR="00B41A9B" w:rsidRPr="00C20284" w:rsidRDefault="008D63F3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201,790</w:t>
            </w:r>
          </w:p>
        </w:tc>
        <w:tc>
          <w:tcPr>
            <w:tcW w:w="264" w:type="dxa"/>
            <w:shd w:val="clear" w:color="auto" w:fill="auto"/>
          </w:tcPr>
          <w:p w14:paraId="14E35833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shd w:val="clear" w:color="auto" w:fill="auto"/>
          </w:tcPr>
          <w:p w14:paraId="70BB5B2A" w14:textId="5B7EC93D" w:rsidR="00B41A9B" w:rsidRPr="00C20284" w:rsidRDefault="009711B9" w:rsidP="00AC5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11B9">
              <w:rPr>
                <w:rFonts w:asciiTheme="majorBidi" w:hAnsiTheme="majorBidi"/>
                <w:b/>
                <w:bCs/>
                <w:sz w:val="30"/>
                <w:szCs w:val="30"/>
              </w:rPr>
              <w:t>177</w:t>
            </w:r>
            <w:r w:rsidR="00B41A9B" w:rsidRPr="00C202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711B9">
              <w:rPr>
                <w:rFonts w:asciiTheme="majorBidi" w:hAnsiTheme="majorBidi"/>
                <w:b/>
                <w:bCs/>
                <w:sz w:val="30"/>
                <w:szCs w:val="30"/>
              </w:rPr>
              <w:t>2</w:t>
            </w:r>
            <w:r w:rsidR="003C6613">
              <w:rPr>
                <w:rFonts w:asciiTheme="majorBidi" w:hAnsiTheme="majorBidi"/>
                <w:b/>
                <w:bCs/>
                <w:sz w:val="30"/>
                <w:szCs w:val="30"/>
              </w:rPr>
              <w:t>4</w:t>
            </w:r>
            <w:r w:rsidRPr="009711B9">
              <w:rPr>
                <w:rFonts w:asciiTheme="majorBidi" w:hAnsi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59" w:type="dxa"/>
            <w:shd w:val="clear" w:color="auto" w:fill="auto"/>
          </w:tcPr>
          <w:p w14:paraId="5EA554C4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07B1BC72" w14:textId="68FE384B" w:rsidR="00B41A9B" w:rsidRPr="00C20284" w:rsidRDefault="00914FB0" w:rsidP="00AC5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122,7</w:t>
            </w:r>
            <w:r w:rsidR="003C66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59" w:type="dxa"/>
            <w:shd w:val="clear" w:color="auto" w:fill="auto"/>
          </w:tcPr>
          <w:p w14:paraId="489721B4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7" w:type="dxa"/>
            <w:shd w:val="clear" w:color="auto" w:fill="auto"/>
          </w:tcPr>
          <w:p w14:paraId="68F4CA62" w14:textId="4666725C" w:rsidR="00B41A9B" w:rsidRPr="00C20284" w:rsidRDefault="009711B9" w:rsidP="00AC5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11B9">
              <w:rPr>
                <w:rFonts w:asciiTheme="majorBidi" w:hAnsiTheme="majorBidi"/>
                <w:b/>
                <w:bCs/>
                <w:sz w:val="30"/>
                <w:szCs w:val="30"/>
              </w:rPr>
              <w:t>101</w:t>
            </w:r>
            <w:r w:rsidR="00B41A9B" w:rsidRPr="00C202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711B9">
              <w:rPr>
                <w:rFonts w:asciiTheme="majorBidi" w:hAnsiTheme="majorBidi"/>
                <w:b/>
                <w:bCs/>
                <w:sz w:val="30"/>
                <w:szCs w:val="30"/>
              </w:rPr>
              <w:t>2</w:t>
            </w:r>
            <w:r w:rsidR="003C6613">
              <w:rPr>
                <w:rFonts w:asciiTheme="majorBidi" w:hAnsiTheme="majorBidi"/>
                <w:b/>
                <w:bCs/>
                <w:sz w:val="30"/>
                <w:szCs w:val="30"/>
              </w:rPr>
              <w:t>4</w:t>
            </w:r>
            <w:r w:rsidRPr="009711B9">
              <w:rPr>
                <w:rFonts w:asciiTheme="majorBidi" w:hAnsiTheme="majorBidi"/>
                <w:b/>
                <w:bCs/>
                <w:sz w:val="30"/>
                <w:szCs w:val="30"/>
              </w:rPr>
              <w:t>0</w:t>
            </w:r>
          </w:p>
        </w:tc>
      </w:tr>
      <w:tr w:rsidR="00B41A9B" w:rsidRPr="00C20284" w14:paraId="68033C4E" w14:textId="77777777" w:rsidTr="00AC5AD5">
        <w:trPr>
          <w:trHeight w:hRule="exact" w:val="430"/>
        </w:trPr>
        <w:tc>
          <w:tcPr>
            <w:tcW w:w="5534" w:type="dxa"/>
            <w:gridSpan w:val="5"/>
            <w:shd w:val="clear" w:color="auto" w:fill="auto"/>
          </w:tcPr>
          <w:p w14:paraId="0903F4F1" w14:textId="77777777" w:rsidR="00B41A9B" w:rsidRPr="00C20284" w:rsidRDefault="00B41A9B" w:rsidP="00AC5AD5">
            <w:pPr>
              <w:pStyle w:val="a0"/>
              <w:ind w:left="-111"/>
              <w:rPr>
                <w:rFonts w:asciiTheme="majorBidi" w:hAnsiTheme="majorBidi" w:cstheme="majorBidi"/>
              </w:rPr>
            </w:pPr>
            <w:r w:rsidRPr="00C20284">
              <w:rPr>
                <w:rFonts w:asciiTheme="majorBidi" w:hAnsiTheme="majorBidi" w:cs="Angsana New"/>
                <w:i/>
                <w:iCs/>
                <w:cs/>
              </w:rPr>
              <w:t>หัก</w:t>
            </w:r>
            <w:r w:rsidRPr="00C20284">
              <w:rPr>
                <w:rFonts w:asciiTheme="majorBidi" w:hAnsiTheme="majorBidi" w:cs="Angsana New"/>
                <w:cs/>
              </w:rPr>
              <w:t xml:space="preserve"> ส่วนที่ถึงกำหนดชำระภายในหนึ่งปี</w:t>
            </w:r>
          </w:p>
          <w:p w14:paraId="77D86D15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/>
                <w:cs/>
              </w:rPr>
              <w:t>สุทธิ</w:t>
            </w:r>
          </w:p>
        </w:tc>
        <w:tc>
          <w:tcPr>
            <w:tcW w:w="236" w:type="dxa"/>
          </w:tcPr>
          <w:p w14:paraId="44DDACEC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</w:tcPr>
          <w:p w14:paraId="073FC1F7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00C73F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</w:tcPr>
          <w:p w14:paraId="1CE87D4D" w14:textId="72FD26A4" w:rsidR="00B41A9B" w:rsidRPr="00C20284" w:rsidRDefault="008D63F3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D63F3">
              <w:rPr>
                <w:rFonts w:asciiTheme="majorBidi" w:hAnsiTheme="majorBidi" w:cstheme="majorBidi"/>
                <w:sz w:val="30"/>
                <w:szCs w:val="30"/>
              </w:rPr>
              <w:t>(11,600)</w:t>
            </w:r>
          </w:p>
        </w:tc>
        <w:tc>
          <w:tcPr>
            <w:tcW w:w="264" w:type="dxa"/>
            <w:shd w:val="clear" w:color="auto" w:fill="auto"/>
          </w:tcPr>
          <w:p w14:paraId="1E1BBC68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2917958F" w14:textId="634B2E42" w:rsidR="00B41A9B" w:rsidRPr="00C20284" w:rsidRDefault="00B41A9B" w:rsidP="00AC5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711B9" w:rsidRPr="009711B9">
              <w:rPr>
                <w:rFonts w:asciiTheme="majorBidi" w:hAnsiTheme="majorBidi"/>
                <w:sz w:val="30"/>
                <w:szCs w:val="30"/>
              </w:rPr>
              <w:t>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C6613">
              <w:rPr>
                <w:rFonts w:asciiTheme="majorBidi" w:hAnsiTheme="majorBidi"/>
                <w:sz w:val="30"/>
                <w:szCs w:val="30"/>
              </w:rPr>
              <w:t>4</w:t>
            </w:r>
            <w:r w:rsidR="009711B9" w:rsidRPr="009711B9">
              <w:rPr>
                <w:rFonts w:asciiTheme="majorBidi" w:hAnsiTheme="majorBidi"/>
                <w:sz w:val="30"/>
                <w:szCs w:val="30"/>
              </w:rPr>
              <w:t>50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9" w:type="dxa"/>
            <w:shd w:val="clear" w:color="auto" w:fill="auto"/>
          </w:tcPr>
          <w:p w14:paraId="08D15623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61E21F41" w14:textId="300424EA" w:rsidR="00B41A9B" w:rsidRPr="00C20284" w:rsidRDefault="00914FB0" w:rsidP="00AC5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(11,600)</w:t>
            </w:r>
          </w:p>
        </w:tc>
        <w:tc>
          <w:tcPr>
            <w:tcW w:w="259" w:type="dxa"/>
            <w:shd w:val="clear" w:color="auto" w:fill="auto"/>
          </w:tcPr>
          <w:p w14:paraId="3AD5F6B3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eastAsia="Angsana New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</w:tcPr>
          <w:p w14:paraId="3D66150F" w14:textId="5D1AACCD" w:rsidR="00B41A9B" w:rsidRPr="00367ADF" w:rsidRDefault="00B41A9B" w:rsidP="00AC5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711B9" w:rsidRPr="009711B9">
              <w:rPr>
                <w:rFonts w:asciiTheme="majorBidi" w:hAnsiTheme="majorBidi"/>
                <w:sz w:val="30"/>
                <w:szCs w:val="30"/>
              </w:rPr>
              <w:t>8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711B9" w:rsidRPr="009711B9">
              <w:rPr>
                <w:rFonts w:asciiTheme="majorBidi" w:hAnsiTheme="majorBidi"/>
                <w:sz w:val="30"/>
                <w:szCs w:val="30"/>
              </w:rPr>
              <w:t>500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41A9B" w:rsidRPr="00C20284" w14:paraId="6A7C9C8E" w14:textId="77777777" w:rsidTr="00AC5AD5">
        <w:trPr>
          <w:trHeight w:hRule="exact" w:val="430"/>
        </w:trPr>
        <w:tc>
          <w:tcPr>
            <w:tcW w:w="1922" w:type="dxa"/>
            <w:shd w:val="clear" w:color="auto" w:fill="auto"/>
          </w:tcPr>
          <w:p w14:paraId="5F2D7D83" w14:textId="77777777" w:rsidR="00B41A9B" w:rsidRPr="00C20284" w:rsidRDefault="00B41A9B" w:rsidP="00AC5AD5">
            <w:pPr>
              <w:pStyle w:val="a0"/>
              <w:tabs>
                <w:tab w:val="clear" w:pos="1080"/>
              </w:tabs>
              <w:ind w:left="-111"/>
              <w:rPr>
                <w:rFonts w:asciiTheme="majorBidi" w:hAnsiTheme="majorBidi" w:cstheme="majorBidi"/>
                <w:b/>
                <w:bCs/>
                <w:cs/>
              </w:rPr>
            </w:pPr>
            <w:r w:rsidRPr="00C20284">
              <w:rPr>
                <w:rFonts w:asciiTheme="majorBidi" w:eastAsia="Cordia New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261" w:type="dxa"/>
          </w:tcPr>
          <w:p w14:paraId="6F34EA1F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5" w:type="dxa"/>
          </w:tcPr>
          <w:p w14:paraId="5C0697CD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03FA8D16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3E0330E7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77D254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</w:tcPr>
          <w:p w14:paraId="5ECCB422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277176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tcBorders>
              <w:bottom w:val="double" w:sz="4" w:space="0" w:color="auto"/>
            </w:tcBorders>
            <w:shd w:val="clear" w:color="auto" w:fill="auto"/>
          </w:tcPr>
          <w:p w14:paraId="7A38B865" w14:textId="4186E150" w:rsidR="00B41A9B" w:rsidRPr="00C20284" w:rsidRDefault="008D63F3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190,190</w:t>
            </w:r>
          </w:p>
        </w:tc>
        <w:tc>
          <w:tcPr>
            <w:tcW w:w="264" w:type="dxa"/>
            <w:shd w:val="clear" w:color="auto" w:fill="auto"/>
          </w:tcPr>
          <w:p w14:paraId="6D06F6B2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double" w:sz="4" w:space="0" w:color="auto"/>
            </w:tcBorders>
            <w:shd w:val="clear" w:color="auto" w:fill="auto"/>
          </w:tcPr>
          <w:p w14:paraId="3F32FC2E" w14:textId="12ADCBE8" w:rsidR="00B41A9B" w:rsidRPr="00C20284" w:rsidRDefault="009711B9" w:rsidP="00AC5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11B9">
              <w:rPr>
                <w:rFonts w:asciiTheme="majorBidi" w:hAnsiTheme="majorBidi"/>
                <w:b/>
                <w:bCs/>
                <w:sz w:val="30"/>
                <w:szCs w:val="30"/>
              </w:rPr>
              <w:t>156</w:t>
            </w:r>
            <w:r w:rsidR="00B41A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711B9">
              <w:rPr>
                <w:rFonts w:asciiTheme="majorBidi" w:hAnsiTheme="majorBidi"/>
                <w:b/>
                <w:bCs/>
                <w:sz w:val="30"/>
                <w:szCs w:val="30"/>
              </w:rPr>
              <w:t>790</w:t>
            </w:r>
          </w:p>
        </w:tc>
        <w:tc>
          <w:tcPr>
            <w:tcW w:w="259" w:type="dxa"/>
            <w:shd w:val="clear" w:color="auto" w:fill="auto"/>
          </w:tcPr>
          <w:p w14:paraId="220151BF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double" w:sz="4" w:space="0" w:color="auto"/>
            </w:tcBorders>
            <w:shd w:val="clear" w:color="auto" w:fill="auto"/>
          </w:tcPr>
          <w:p w14:paraId="27A9C87B" w14:textId="3851F9A5" w:rsidR="00B41A9B" w:rsidRPr="00C20284" w:rsidRDefault="00CE788E" w:rsidP="00AC5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111,1</w:t>
            </w:r>
            <w:r w:rsidR="003C66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59" w:type="dxa"/>
            <w:shd w:val="clear" w:color="auto" w:fill="auto"/>
          </w:tcPr>
          <w:p w14:paraId="377CE416" w14:textId="77777777" w:rsidR="00B41A9B" w:rsidRPr="00C20284" w:rsidRDefault="00B41A9B" w:rsidP="00B41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7" w:type="dxa"/>
            <w:tcBorders>
              <w:bottom w:val="double" w:sz="4" w:space="0" w:color="auto"/>
            </w:tcBorders>
            <w:shd w:val="clear" w:color="auto" w:fill="auto"/>
          </w:tcPr>
          <w:p w14:paraId="4D46EBD2" w14:textId="777C2A17" w:rsidR="00B41A9B" w:rsidRPr="00C20284" w:rsidRDefault="009711B9" w:rsidP="00AC5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11B9">
              <w:rPr>
                <w:rFonts w:asciiTheme="majorBidi" w:hAnsiTheme="majorBidi"/>
                <w:b/>
                <w:bCs/>
                <w:sz w:val="30"/>
                <w:szCs w:val="30"/>
              </w:rPr>
              <w:t>92</w:t>
            </w:r>
            <w:r w:rsidR="00B41A9B" w:rsidRPr="00C202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711B9">
              <w:rPr>
                <w:rFonts w:asciiTheme="majorBidi" w:hAnsiTheme="majorBidi"/>
                <w:b/>
                <w:bCs/>
                <w:sz w:val="30"/>
                <w:szCs w:val="30"/>
              </w:rPr>
              <w:t>7</w:t>
            </w:r>
            <w:r w:rsidR="003C6613">
              <w:rPr>
                <w:rFonts w:asciiTheme="majorBidi" w:hAnsiTheme="majorBidi"/>
                <w:b/>
                <w:bCs/>
                <w:sz w:val="30"/>
                <w:szCs w:val="30"/>
              </w:rPr>
              <w:t>4</w:t>
            </w:r>
            <w:r w:rsidRPr="009711B9">
              <w:rPr>
                <w:rFonts w:asciiTheme="majorBidi" w:hAnsiTheme="majorBidi"/>
                <w:b/>
                <w:bCs/>
                <w:sz w:val="30"/>
                <w:szCs w:val="30"/>
              </w:rPr>
              <w:t>0</w:t>
            </w:r>
          </w:p>
        </w:tc>
      </w:tr>
    </w:tbl>
    <w:p w14:paraId="498EEED8" w14:textId="77777777" w:rsidR="009920F8" w:rsidRPr="00C20284" w:rsidRDefault="009920F8" w:rsidP="001B1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6DA698" w14:textId="652763EA" w:rsidR="009920F8" w:rsidRPr="00C20284" w:rsidRDefault="009920F8" w:rsidP="00AC5AD5">
      <w:pPr>
        <w:pStyle w:val="ListParagraph"/>
        <w:numPr>
          <w:ilvl w:val="0"/>
          <w:numId w:val="17"/>
        </w:numPr>
        <w:ind w:right="100" w:hanging="207"/>
        <w:jc w:val="thaiDistribute"/>
        <w:rPr>
          <w:rFonts w:asciiTheme="majorBidi" w:hAnsiTheme="majorBidi" w:cstheme="majorBidi"/>
          <w:sz w:val="30"/>
          <w:szCs w:val="30"/>
        </w:rPr>
      </w:pPr>
      <w:r w:rsidRPr="00C20284">
        <w:rPr>
          <w:rFonts w:asciiTheme="majorBidi" w:hAnsiTheme="majorBidi" w:cstheme="majorBidi"/>
          <w:sz w:val="30"/>
          <w:szCs w:val="30"/>
          <w:cs/>
        </w:rPr>
        <w:t xml:space="preserve">หุ้นกู้ของบริษัทครั้งที่ </w:t>
      </w:r>
      <w:r w:rsidR="009711B9" w:rsidRPr="009711B9">
        <w:rPr>
          <w:rFonts w:asciiTheme="majorBidi" w:hAnsiTheme="majorBidi" w:cstheme="majorBidi"/>
          <w:sz w:val="30"/>
          <w:szCs w:val="30"/>
        </w:rPr>
        <w:t>1</w:t>
      </w:r>
      <w:r w:rsidRPr="00C20284">
        <w:rPr>
          <w:rFonts w:asciiTheme="majorBidi" w:hAnsiTheme="majorBidi" w:cstheme="majorBidi"/>
          <w:sz w:val="30"/>
          <w:szCs w:val="30"/>
        </w:rPr>
        <w:t>/</w:t>
      </w:r>
      <w:r w:rsidR="009711B9" w:rsidRPr="009711B9">
        <w:rPr>
          <w:rFonts w:asciiTheme="majorBidi" w:hAnsiTheme="majorBidi" w:cstheme="majorBidi"/>
          <w:sz w:val="30"/>
          <w:szCs w:val="30"/>
        </w:rPr>
        <w:t>255</w:t>
      </w:r>
      <w:r w:rsidR="003C6613">
        <w:rPr>
          <w:rFonts w:asciiTheme="majorBidi" w:hAnsiTheme="majorBidi" w:cstheme="majorBidi"/>
          <w:sz w:val="30"/>
          <w:szCs w:val="30"/>
        </w:rPr>
        <w:t>4</w:t>
      </w:r>
      <w:r w:rsidRPr="00C20284">
        <w:rPr>
          <w:rFonts w:asciiTheme="majorBidi" w:hAnsiTheme="majorBidi" w:cstheme="majorBidi"/>
          <w:sz w:val="30"/>
          <w:szCs w:val="30"/>
        </w:rPr>
        <w:t xml:space="preserve"> </w:t>
      </w:r>
      <w:r w:rsidRPr="00C20284">
        <w:rPr>
          <w:rFonts w:asciiTheme="majorBidi" w:hAnsiTheme="majorBidi" w:cstheme="majorBidi"/>
          <w:sz w:val="30"/>
          <w:szCs w:val="30"/>
          <w:cs/>
        </w:rPr>
        <w:t xml:space="preserve">ชุดที่ </w:t>
      </w:r>
      <w:r w:rsidR="009711B9" w:rsidRPr="009711B9">
        <w:rPr>
          <w:rFonts w:asciiTheme="majorBidi" w:hAnsiTheme="majorBidi" w:cstheme="majorBidi"/>
          <w:sz w:val="30"/>
          <w:szCs w:val="30"/>
        </w:rPr>
        <w:t>3</w:t>
      </w:r>
      <w:r w:rsidRPr="00C20284">
        <w:rPr>
          <w:rFonts w:asciiTheme="majorBidi" w:hAnsiTheme="majorBidi" w:cstheme="majorBidi"/>
          <w:sz w:val="30"/>
          <w:szCs w:val="30"/>
        </w:rPr>
        <w:t xml:space="preserve"> </w:t>
      </w:r>
      <w:r w:rsidRPr="00C20284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3C6613">
        <w:rPr>
          <w:rFonts w:asciiTheme="majorBidi" w:hAnsiTheme="majorBidi" w:cstheme="majorBidi"/>
          <w:sz w:val="30"/>
          <w:szCs w:val="30"/>
        </w:rPr>
        <w:t>4</w:t>
      </w:r>
      <w:r w:rsidRPr="00C20284">
        <w:rPr>
          <w:rFonts w:asciiTheme="majorBidi" w:hAnsiTheme="majorBidi" w:cstheme="majorBidi"/>
          <w:sz w:val="30"/>
          <w:szCs w:val="30"/>
        </w:rPr>
        <w:t>,</w:t>
      </w:r>
      <w:r w:rsidR="009711B9" w:rsidRPr="009711B9">
        <w:rPr>
          <w:rFonts w:asciiTheme="majorBidi" w:hAnsiTheme="majorBidi" w:cstheme="majorBidi"/>
          <w:sz w:val="30"/>
          <w:szCs w:val="30"/>
        </w:rPr>
        <w:t>000</w:t>
      </w:r>
      <w:r w:rsidRPr="00C20284">
        <w:rPr>
          <w:rFonts w:asciiTheme="majorBidi" w:hAnsiTheme="majorBidi" w:cstheme="majorBidi"/>
          <w:sz w:val="30"/>
          <w:szCs w:val="30"/>
        </w:rPr>
        <w:t xml:space="preserve"> </w:t>
      </w:r>
      <w:r w:rsidRPr="00C20284">
        <w:rPr>
          <w:rFonts w:asciiTheme="majorBidi" w:hAnsiTheme="majorBidi" w:cstheme="majorBidi"/>
          <w:sz w:val="30"/>
          <w:szCs w:val="30"/>
          <w:cs/>
        </w:rPr>
        <w:t xml:space="preserve">ล้านบาท และหุ้นกู้ครั้งที่ </w:t>
      </w:r>
      <w:r w:rsidR="009711B9" w:rsidRPr="009711B9">
        <w:rPr>
          <w:rFonts w:asciiTheme="majorBidi" w:hAnsiTheme="majorBidi" w:cstheme="majorBidi"/>
          <w:sz w:val="30"/>
          <w:szCs w:val="30"/>
        </w:rPr>
        <w:t>2</w:t>
      </w:r>
      <w:r w:rsidRPr="00C20284">
        <w:rPr>
          <w:rFonts w:asciiTheme="majorBidi" w:hAnsiTheme="majorBidi" w:cstheme="majorBidi"/>
          <w:sz w:val="30"/>
          <w:szCs w:val="30"/>
        </w:rPr>
        <w:t>/</w:t>
      </w:r>
      <w:r w:rsidR="009711B9" w:rsidRPr="009711B9">
        <w:rPr>
          <w:rFonts w:asciiTheme="majorBidi" w:hAnsiTheme="majorBidi" w:cstheme="majorBidi"/>
          <w:sz w:val="30"/>
          <w:szCs w:val="30"/>
        </w:rPr>
        <w:t>255</w:t>
      </w:r>
      <w:r w:rsidR="003C6613">
        <w:rPr>
          <w:rFonts w:asciiTheme="majorBidi" w:hAnsiTheme="majorBidi" w:cstheme="majorBidi"/>
          <w:sz w:val="30"/>
          <w:szCs w:val="30"/>
        </w:rPr>
        <w:t>4</w:t>
      </w:r>
      <w:r w:rsidRPr="00C20284">
        <w:rPr>
          <w:rFonts w:asciiTheme="majorBidi" w:hAnsiTheme="majorBidi" w:cstheme="majorBidi"/>
          <w:sz w:val="30"/>
          <w:szCs w:val="30"/>
        </w:rPr>
        <w:t xml:space="preserve"> </w:t>
      </w:r>
      <w:r w:rsidRPr="00C20284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9711B9" w:rsidRPr="009711B9">
        <w:rPr>
          <w:rFonts w:asciiTheme="majorBidi" w:hAnsiTheme="majorBidi" w:cstheme="majorBidi"/>
          <w:sz w:val="30"/>
          <w:szCs w:val="30"/>
        </w:rPr>
        <w:t>6</w:t>
      </w:r>
      <w:r w:rsidRPr="00C20284">
        <w:rPr>
          <w:rFonts w:asciiTheme="majorBidi" w:hAnsiTheme="majorBidi" w:cstheme="majorBidi"/>
          <w:sz w:val="30"/>
          <w:szCs w:val="30"/>
        </w:rPr>
        <w:t>,</w:t>
      </w:r>
      <w:r w:rsidR="009711B9" w:rsidRPr="009711B9">
        <w:rPr>
          <w:rFonts w:asciiTheme="majorBidi" w:hAnsiTheme="majorBidi" w:cstheme="majorBidi"/>
          <w:sz w:val="30"/>
          <w:szCs w:val="30"/>
        </w:rPr>
        <w:t>000</w:t>
      </w:r>
      <w:r w:rsidRPr="00C20284">
        <w:rPr>
          <w:rFonts w:asciiTheme="majorBidi" w:hAnsiTheme="majorBidi" w:cstheme="majorBidi"/>
          <w:sz w:val="30"/>
          <w:szCs w:val="30"/>
        </w:rPr>
        <w:t xml:space="preserve"> </w:t>
      </w:r>
      <w:r w:rsidRPr="00C20284">
        <w:rPr>
          <w:rFonts w:asciiTheme="majorBidi" w:hAnsiTheme="majorBidi" w:cstheme="majorBidi"/>
          <w:sz w:val="30"/>
          <w:szCs w:val="30"/>
          <w:cs/>
        </w:rPr>
        <w:t xml:space="preserve">ล้านบาท ผู้ถือหุ้นกู้มีสิทธิขอไถ่ถอนหุ้นกู้ได้ก่อนกำหนดไถ่ถอนหุ้น ณ สิ้นปีที่ </w:t>
      </w:r>
      <w:r w:rsidR="009711B9" w:rsidRPr="009711B9">
        <w:rPr>
          <w:rFonts w:asciiTheme="majorBidi" w:hAnsiTheme="majorBidi" w:cstheme="majorBidi"/>
          <w:sz w:val="30"/>
          <w:szCs w:val="30"/>
        </w:rPr>
        <w:t>15</w:t>
      </w:r>
    </w:p>
    <w:p w14:paraId="5B58C0D7" w14:textId="44C534F4" w:rsidR="000F346F" w:rsidRPr="000F346F" w:rsidRDefault="000F346F" w:rsidP="004D2F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/>
          <w:sz w:val="30"/>
          <w:szCs w:val="30"/>
        </w:rPr>
      </w:pPr>
      <w:r w:rsidRPr="000F346F">
        <w:rPr>
          <w:rFonts w:asciiTheme="majorBidi" w:hAnsiTheme="majorBidi"/>
          <w:sz w:val="30"/>
          <w:szCs w:val="30"/>
          <w:cs/>
        </w:rPr>
        <w:lastRenderedPageBreak/>
        <w:t xml:space="preserve">บริษัทและ </w:t>
      </w:r>
      <w:r w:rsidRPr="000F346F">
        <w:rPr>
          <w:rFonts w:asciiTheme="majorBidi" w:hAnsiTheme="majorBidi"/>
          <w:sz w:val="30"/>
          <w:szCs w:val="30"/>
        </w:rPr>
        <w:t xml:space="preserve">CPFTH </w:t>
      </w:r>
      <w:r w:rsidRPr="000F346F">
        <w:rPr>
          <w:rFonts w:asciiTheme="majorBidi" w:hAnsiTheme="majorBidi"/>
          <w:sz w:val="30"/>
          <w:szCs w:val="30"/>
          <w:cs/>
        </w:rPr>
        <w:t>ได้นำหุ้นกู้ดังกล่าวไปขึ้นทะเบียนกับสมาคมตลาดตราสารหนี้ไทยแล้ว ทั้งนี้ หุ้นกู้ขอ</w:t>
      </w:r>
      <w:r w:rsidR="00C65355">
        <w:rPr>
          <w:rFonts w:asciiTheme="majorBidi" w:hAnsiTheme="majorBidi" w:hint="cs"/>
          <w:sz w:val="30"/>
          <w:szCs w:val="30"/>
          <w:cs/>
        </w:rPr>
        <w:t>ง</w:t>
      </w:r>
      <w:r w:rsidRPr="000F346F">
        <w:rPr>
          <w:rFonts w:asciiTheme="majorBidi" w:hAnsiTheme="majorBidi"/>
          <w:sz w:val="30"/>
          <w:szCs w:val="30"/>
          <w:cs/>
        </w:rPr>
        <w:t xml:space="preserve">บริษัทและ </w:t>
      </w:r>
      <w:r w:rsidRPr="000F346F">
        <w:rPr>
          <w:rFonts w:asciiTheme="majorBidi" w:hAnsiTheme="majorBidi"/>
          <w:sz w:val="30"/>
          <w:szCs w:val="30"/>
        </w:rPr>
        <w:t xml:space="preserve">CPFTH </w:t>
      </w:r>
      <w:r w:rsidRPr="000F346F">
        <w:rPr>
          <w:rFonts w:asciiTheme="majorBidi" w:hAnsiTheme="majorBidi"/>
          <w:sz w:val="30"/>
          <w:szCs w:val="30"/>
          <w:cs/>
        </w:rPr>
        <w:t>ได้รับการทบทวนอันดับเครดิตไว้ที่ระดับ “</w:t>
      </w:r>
      <w:r w:rsidRPr="000F346F">
        <w:rPr>
          <w:rFonts w:asciiTheme="majorBidi" w:hAnsiTheme="majorBidi"/>
          <w:sz w:val="30"/>
          <w:szCs w:val="30"/>
        </w:rPr>
        <w:t xml:space="preserve">A+” </w:t>
      </w:r>
      <w:r w:rsidRPr="000F346F">
        <w:rPr>
          <w:rFonts w:asciiTheme="majorBidi" w:hAnsiTheme="majorBidi"/>
          <w:sz w:val="30"/>
          <w:szCs w:val="30"/>
          <w:cs/>
        </w:rPr>
        <w:t>โดยบริษัท ทริสเรทติ้ง จำกัด เมื่อ</w:t>
      </w:r>
      <w:r w:rsidRPr="00275303">
        <w:rPr>
          <w:rFonts w:asciiTheme="majorBidi" w:hAnsiTheme="majorBidi"/>
          <w:sz w:val="30"/>
          <w:szCs w:val="30"/>
          <w:cs/>
        </w:rPr>
        <w:t xml:space="preserve">วันที่ </w:t>
      </w:r>
      <w:r w:rsidR="00E471D4">
        <w:rPr>
          <w:rFonts w:asciiTheme="majorBidi" w:hAnsiTheme="majorBidi"/>
          <w:sz w:val="30"/>
          <w:szCs w:val="30"/>
        </w:rPr>
        <w:t xml:space="preserve">7 </w:t>
      </w:r>
      <w:r w:rsidR="00A63908" w:rsidRPr="00275303">
        <w:rPr>
          <w:rFonts w:asciiTheme="majorBidi" w:hAnsiTheme="majorBidi" w:hint="cs"/>
          <w:sz w:val="30"/>
          <w:szCs w:val="30"/>
          <w:cs/>
        </w:rPr>
        <w:t>ธันวา</w:t>
      </w:r>
      <w:r w:rsidRPr="00275303">
        <w:rPr>
          <w:rFonts w:asciiTheme="majorBidi" w:hAnsiTheme="majorBidi"/>
          <w:sz w:val="30"/>
          <w:szCs w:val="30"/>
          <w:cs/>
        </w:rPr>
        <w:t xml:space="preserve">คม </w:t>
      </w:r>
      <w:r w:rsidR="00E471D4">
        <w:rPr>
          <w:rFonts w:asciiTheme="majorBidi" w:hAnsiTheme="majorBidi"/>
          <w:sz w:val="30"/>
          <w:szCs w:val="30"/>
        </w:rPr>
        <w:t xml:space="preserve">2564 </w:t>
      </w:r>
      <w:r w:rsidRPr="00275303">
        <w:rPr>
          <w:rFonts w:asciiTheme="majorBidi" w:hAnsiTheme="majorBidi"/>
          <w:sz w:val="30"/>
          <w:szCs w:val="30"/>
          <w:cs/>
        </w:rPr>
        <w:t xml:space="preserve">และเมื่อวันที่ </w:t>
      </w:r>
      <w:r w:rsidR="00E471D4">
        <w:rPr>
          <w:rFonts w:asciiTheme="majorBidi" w:hAnsiTheme="majorBidi"/>
          <w:sz w:val="30"/>
          <w:szCs w:val="30"/>
        </w:rPr>
        <w:t xml:space="preserve">26 </w:t>
      </w:r>
      <w:r w:rsidRPr="00275303">
        <w:rPr>
          <w:rFonts w:asciiTheme="majorBidi" w:hAnsiTheme="majorBidi"/>
          <w:sz w:val="30"/>
          <w:szCs w:val="30"/>
          <w:cs/>
        </w:rPr>
        <w:t xml:space="preserve">เมษายน </w:t>
      </w:r>
      <w:r w:rsidR="00E471D4">
        <w:rPr>
          <w:rFonts w:asciiTheme="majorBidi" w:hAnsiTheme="majorBidi"/>
          <w:sz w:val="30"/>
          <w:szCs w:val="30"/>
        </w:rPr>
        <w:t xml:space="preserve">2564 </w:t>
      </w:r>
      <w:r w:rsidRPr="00275303">
        <w:rPr>
          <w:rFonts w:asciiTheme="majorBidi" w:hAnsiTheme="majorBidi"/>
          <w:sz w:val="30"/>
          <w:szCs w:val="30"/>
          <w:cs/>
        </w:rPr>
        <w:t>ตามลำดับ</w:t>
      </w:r>
    </w:p>
    <w:p w14:paraId="76EAE965" w14:textId="77777777" w:rsidR="009920F8" w:rsidRPr="000F346F" w:rsidRDefault="009920F8" w:rsidP="004D2F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/>
          <w:sz w:val="30"/>
          <w:szCs w:val="30"/>
        </w:rPr>
      </w:pPr>
    </w:p>
    <w:p w14:paraId="5D445346" w14:textId="2D08BA1C" w:rsidR="00D11139" w:rsidRPr="00C20284" w:rsidRDefault="009920F8" w:rsidP="004D2F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F346F">
        <w:rPr>
          <w:rFonts w:asciiTheme="majorBidi" w:hAnsiTheme="majorBidi"/>
          <w:sz w:val="30"/>
          <w:szCs w:val="30"/>
          <w:cs/>
        </w:rPr>
        <w:t xml:space="preserve">ทั้งนี้ หุ้นกู้ดังกล่าวข้างต้นระบุให้บริษัทและ </w:t>
      </w:r>
      <w:r w:rsidRPr="000F346F">
        <w:rPr>
          <w:rFonts w:asciiTheme="majorBidi" w:hAnsiTheme="majorBidi"/>
          <w:sz w:val="30"/>
          <w:szCs w:val="30"/>
        </w:rPr>
        <w:t xml:space="preserve">CPFTH </w:t>
      </w:r>
      <w:r w:rsidRPr="000F346F">
        <w:rPr>
          <w:rFonts w:asciiTheme="majorBidi" w:hAnsiTheme="majorBidi"/>
          <w:sz w:val="30"/>
          <w:szCs w:val="30"/>
          <w:cs/>
        </w:rPr>
        <w:t>จะต้องปฏิบัติตามเงื่อนไขต่างๆ ที่กำหนดไว้</w:t>
      </w:r>
      <w:r w:rsidR="000F346F" w:rsidRPr="000F346F">
        <w:rPr>
          <w:rFonts w:asciiTheme="majorBidi" w:hAnsiTheme="majorBidi"/>
          <w:sz w:val="30"/>
          <w:szCs w:val="30"/>
          <w:cs/>
        </w:rPr>
        <w:t xml:space="preserve"> </w:t>
      </w:r>
      <w:r w:rsidRPr="000F346F">
        <w:rPr>
          <w:rFonts w:asciiTheme="majorBidi" w:hAnsiTheme="majorBidi"/>
          <w:sz w:val="30"/>
          <w:szCs w:val="30"/>
          <w:cs/>
        </w:rPr>
        <w:t>เช่น ต้องรักษาอัตราส่วนหนี้สิน</w:t>
      </w:r>
      <w:r w:rsidR="000F346F" w:rsidRPr="000F346F">
        <w:rPr>
          <w:rFonts w:asciiTheme="majorBidi" w:hAnsiTheme="majorBidi"/>
          <w:sz w:val="30"/>
          <w:szCs w:val="30"/>
          <w:cs/>
        </w:rPr>
        <w:t>สุทธิ</w:t>
      </w:r>
      <w:r w:rsidRPr="000F346F">
        <w:rPr>
          <w:rFonts w:asciiTheme="majorBidi" w:hAnsiTheme="majorBidi"/>
          <w:sz w:val="30"/>
          <w:szCs w:val="30"/>
          <w:cs/>
        </w:rPr>
        <w:t>ต่อส่วนของผู้ถือหุ้นตลอดระยะเวลาของหุ้นกู้ เป็นต้น</w:t>
      </w:r>
    </w:p>
    <w:p w14:paraId="23E4BCC7" w14:textId="04B4A7E7" w:rsidR="00B82CBD" w:rsidRDefault="00B82CBD" w:rsidP="00367A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  <w:sectPr w:rsidR="00B82CBD" w:rsidSect="00367ADF">
          <w:pgSz w:w="16840" w:h="11907" w:orient="landscape" w:code="9"/>
          <w:pgMar w:top="1152" w:right="1890" w:bottom="1152" w:left="1350" w:header="720" w:footer="576" w:gutter="0"/>
          <w:cols w:space="708"/>
          <w:docGrid w:linePitch="360"/>
        </w:sectPr>
      </w:pPr>
    </w:p>
    <w:p w14:paraId="2BFEC6CA" w14:textId="77777777" w:rsidR="00EC3122" w:rsidRPr="00C20284" w:rsidRDefault="00EC3122" w:rsidP="00EC312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C20284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>หุ้นกู้อนุพันธ์</w:t>
      </w:r>
      <w:r w:rsidRPr="00C20284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</w:t>
      </w:r>
    </w:p>
    <w:p w14:paraId="3D2368A9" w14:textId="77777777" w:rsidR="00EC3122" w:rsidRDefault="00EC3122" w:rsidP="001B1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2354A2" w14:textId="7D657283" w:rsidR="00E2510A" w:rsidRPr="00C20284" w:rsidRDefault="00E2510A" w:rsidP="001B1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2028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9711B9" w:rsidRPr="009711B9">
        <w:rPr>
          <w:rFonts w:asciiTheme="majorBidi" w:hAnsiTheme="majorBidi"/>
          <w:sz w:val="30"/>
          <w:szCs w:val="30"/>
        </w:rPr>
        <w:t>31</w:t>
      </w:r>
      <w:r w:rsidRPr="00C20284">
        <w:rPr>
          <w:rFonts w:asciiTheme="majorBidi" w:hAnsiTheme="majorBidi" w:cstheme="majorBidi"/>
          <w:sz w:val="30"/>
          <w:szCs w:val="30"/>
        </w:rPr>
        <w:t xml:space="preserve"> </w:t>
      </w:r>
      <w:r w:rsidRPr="00C20284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C20284">
        <w:rPr>
          <w:rFonts w:asciiTheme="majorBidi" w:hAnsiTheme="majorBidi" w:cstheme="majorBidi"/>
          <w:sz w:val="30"/>
          <w:szCs w:val="30"/>
        </w:rPr>
        <w:t xml:space="preserve"> </w:t>
      </w:r>
      <w:r w:rsidRPr="00C20284">
        <w:rPr>
          <w:rFonts w:asciiTheme="majorBidi" w:hAnsiTheme="majorBidi" w:cstheme="majorBidi"/>
          <w:sz w:val="30"/>
          <w:szCs w:val="30"/>
          <w:cs/>
        </w:rPr>
        <w:t>บริษัทย่อยบางแห่งมีหุ้นกู้อนุพันธ์ 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080"/>
        <w:gridCol w:w="264"/>
        <w:gridCol w:w="1086"/>
        <w:gridCol w:w="265"/>
        <w:gridCol w:w="995"/>
        <w:gridCol w:w="265"/>
        <w:gridCol w:w="995"/>
      </w:tblGrid>
      <w:tr w:rsidR="00E2510A" w:rsidRPr="00C20284" w14:paraId="63ECAE17" w14:textId="77777777" w:rsidTr="00E2510A">
        <w:trPr>
          <w:trHeight w:hRule="exact" w:val="432"/>
        </w:trPr>
        <w:tc>
          <w:tcPr>
            <w:tcW w:w="4320" w:type="dxa"/>
            <w:shd w:val="clear" w:color="auto" w:fill="auto"/>
          </w:tcPr>
          <w:p w14:paraId="2172CE0E" w14:textId="77777777" w:rsidR="00E2510A" w:rsidRPr="00C20284" w:rsidRDefault="00E2510A" w:rsidP="002B1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4C57A4A9" w14:textId="77777777" w:rsidR="00E2510A" w:rsidRPr="00C20284" w:rsidRDefault="00E2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65" w:type="dxa"/>
            <w:shd w:val="clear" w:color="auto" w:fill="auto"/>
          </w:tcPr>
          <w:p w14:paraId="5954BC5D" w14:textId="77777777" w:rsidR="00E2510A" w:rsidRPr="00C20284" w:rsidRDefault="00E2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55" w:type="dxa"/>
            <w:gridSpan w:val="3"/>
            <w:shd w:val="clear" w:color="auto" w:fill="auto"/>
          </w:tcPr>
          <w:p w14:paraId="22CB14E1" w14:textId="77777777" w:rsidR="00E2510A" w:rsidRPr="00C20284" w:rsidRDefault="00E2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202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C2028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C202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E2510A" w:rsidRPr="00C20284" w14:paraId="008AA355" w14:textId="77777777" w:rsidTr="00E2510A">
        <w:trPr>
          <w:trHeight w:hRule="exact" w:val="432"/>
        </w:trPr>
        <w:tc>
          <w:tcPr>
            <w:tcW w:w="4320" w:type="dxa"/>
            <w:shd w:val="clear" w:color="auto" w:fill="auto"/>
          </w:tcPr>
          <w:p w14:paraId="09DF8499" w14:textId="77777777" w:rsidR="00E2510A" w:rsidRPr="00C20284" w:rsidRDefault="00E2510A" w:rsidP="001B1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EEE85B2" w14:textId="77777777" w:rsidR="00E2510A" w:rsidRPr="00C20284" w:rsidRDefault="00E2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" w:type="dxa"/>
            <w:shd w:val="clear" w:color="auto" w:fill="auto"/>
          </w:tcPr>
          <w:p w14:paraId="7F8BECA1" w14:textId="77777777" w:rsidR="00E2510A" w:rsidRPr="00C20284" w:rsidRDefault="00E2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601DD11" w14:textId="77777777" w:rsidR="00E2510A" w:rsidRPr="00C20284" w:rsidRDefault="00E2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510A" w:rsidRPr="00C20284" w14:paraId="07F21AC1" w14:textId="77777777" w:rsidTr="00E2510A">
        <w:trPr>
          <w:trHeight w:hRule="exact" w:val="432"/>
        </w:trPr>
        <w:tc>
          <w:tcPr>
            <w:tcW w:w="4320" w:type="dxa"/>
            <w:shd w:val="clear" w:color="auto" w:fill="auto"/>
          </w:tcPr>
          <w:p w14:paraId="61A8924C" w14:textId="77777777" w:rsidR="00E2510A" w:rsidRPr="00C20284" w:rsidRDefault="00E2510A" w:rsidP="001B1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016413" w14:textId="3ED7D092" w:rsidR="00E2510A" w:rsidRPr="00C20284" w:rsidRDefault="0097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711B9">
              <w:rPr>
                <w:rFonts w:asciiTheme="majorBidi" w:hAnsiTheme="majorBidi"/>
                <w:bCs/>
                <w:sz w:val="30"/>
                <w:szCs w:val="30"/>
              </w:rPr>
              <w:t>256</w:t>
            </w:r>
            <w:r w:rsidR="003C6613">
              <w:rPr>
                <w:rFonts w:asciiTheme="majorBidi" w:hAnsiTheme="majorBidi"/>
                <w:bCs/>
                <w:sz w:val="30"/>
                <w:szCs w:val="30"/>
              </w:rPr>
              <w:t>4</w:t>
            </w:r>
          </w:p>
        </w:tc>
        <w:tc>
          <w:tcPr>
            <w:tcW w:w="264" w:type="dxa"/>
            <w:tcBorders>
              <w:top w:val="single" w:sz="4" w:space="0" w:color="auto"/>
            </w:tcBorders>
            <w:shd w:val="clear" w:color="auto" w:fill="auto"/>
          </w:tcPr>
          <w:p w14:paraId="1F68F283" w14:textId="77777777" w:rsidR="00E2510A" w:rsidRPr="00C20284" w:rsidRDefault="00E2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2C5B9E" w14:textId="7A9B4935" w:rsidR="00E2510A" w:rsidRPr="00C20284" w:rsidRDefault="0097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711B9">
              <w:rPr>
                <w:rFonts w:asciiTheme="majorBidi" w:hAnsi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265" w:type="dxa"/>
            <w:shd w:val="clear" w:color="auto" w:fill="auto"/>
          </w:tcPr>
          <w:p w14:paraId="78C36F92" w14:textId="77777777" w:rsidR="00E2510A" w:rsidRPr="00C20284" w:rsidRDefault="00E2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9C3690" w14:textId="6E42AD63" w:rsidR="00E2510A" w:rsidRPr="00C20284" w:rsidRDefault="0097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711B9">
              <w:rPr>
                <w:rFonts w:asciiTheme="majorBidi" w:hAnsiTheme="majorBidi"/>
                <w:bCs/>
                <w:sz w:val="30"/>
                <w:szCs w:val="30"/>
              </w:rPr>
              <w:t>256</w:t>
            </w:r>
            <w:r w:rsidR="003C6613">
              <w:rPr>
                <w:rFonts w:asciiTheme="majorBidi" w:hAnsiTheme="majorBidi"/>
                <w:bCs/>
                <w:sz w:val="30"/>
                <w:szCs w:val="30"/>
              </w:rPr>
              <w:t>4</w:t>
            </w:r>
          </w:p>
        </w:tc>
        <w:tc>
          <w:tcPr>
            <w:tcW w:w="265" w:type="dxa"/>
            <w:tcBorders>
              <w:top w:val="single" w:sz="4" w:space="0" w:color="auto"/>
            </w:tcBorders>
            <w:shd w:val="clear" w:color="auto" w:fill="auto"/>
          </w:tcPr>
          <w:p w14:paraId="0FE61C57" w14:textId="77777777" w:rsidR="00E2510A" w:rsidRPr="00C20284" w:rsidRDefault="00E2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D9E9FC" w14:textId="701EAEF5" w:rsidR="00E2510A" w:rsidRPr="00C20284" w:rsidRDefault="0097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711B9">
              <w:rPr>
                <w:rFonts w:asciiTheme="majorBidi" w:hAnsiTheme="majorBidi"/>
                <w:bCs/>
                <w:sz w:val="30"/>
                <w:szCs w:val="30"/>
              </w:rPr>
              <w:t>2563</w:t>
            </w:r>
          </w:p>
        </w:tc>
      </w:tr>
      <w:tr w:rsidR="00E2510A" w:rsidRPr="00C20284" w14:paraId="4CAD2445" w14:textId="77777777" w:rsidTr="00E2510A">
        <w:trPr>
          <w:trHeight w:hRule="exact" w:val="288"/>
        </w:trPr>
        <w:tc>
          <w:tcPr>
            <w:tcW w:w="4320" w:type="dxa"/>
            <w:shd w:val="clear" w:color="auto" w:fill="auto"/>
          </w:tcPr>
          <w:p w14:paraId="6DF9060C" w14:textId="77777777" w:rsidR="00E2510A" w:rsidRPr="00C20284" w:rsidRDefault="00E2510A" w:rsidP="001B1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4950" w:type="dxa"/>
            <w:gridSpan w:val="7"/>
            <w:shd w:val="clear" w:color="auto" w:fill="auto"/>
          </w:tcPr>
          <w:p w14:paraId="0569F373" w14:textId="77777777" w:rsidR="00E2510A" w:rsidRPr="00C20284" w:rsidRDefault="00E2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0"/>
                <w:szCs w:val="20"/>
              </w:rPr>
            </w:pPr>
          </w:p>
        </w:tc>
      </w:tr>
      <w:tr w:rsidR="00E42BA1" w:rsidRPr="00C20284" w14:paraId="5763B851" w14:textId="77777777" w:rsidTr="00E2510A">
        <w:trPr>
          <w:trHeight w:hRule="exact" w:val="387"/>
        </w:trPr>
        <w:tc>
          <w:tcPr>
            <w:tcW w:w="4320" w:type="dxa"/>
            <w:shd w:val="clear" w:color="auto" w:fill="auto"/>
            <w:vAlign w:val="center"/>
          </w:tcPr>
          <w:p w14:paraId="29554C53" w14:textId="77777777" w:rsidR="00E42BA1" w:rsidRPr="00C20284" w:rsidRDefault="00E42BA1" w:rsidP="00E42BA1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20284">
              <w:rPr>
                <w:rFonts w:asciiTheme="majorBidi" w:hAnsiTheme="majorBidi" w:cstheme="majorBidi"/>
                <w:lang w:val="en-US"/>
              </w:rPr>
              <w:t>C.P. Foods Holdings Limited (“CPFH”)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85DDD26" w14:textId="6CB09784" w:rsidR="00E42BA1" w:rsidRPr="00C20284" w:rsidRDefault="009D5E56" w:rsidP="00E42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  <w:vAlign w:val="center"/>
          </w:tcPr>
          <w:p w14:paraId="53F9E234" w14:textId="77777777" w:rsidR="00E42BA1" w:rsidRPr="00C20284" w:rsidRDefault="00E42BA1" w:rsidP="00E42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3467D835" w14:textId="5B895328" w:rsidR="00E42BA1" w:rsidRPr="00C20284" w:rsidRDefault="0097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2</w:t>
            </w:r>
            <w:r w:rsidR="00E42BA1" w:rsidRPr="00C202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711B9">
              <w:rPr>
                <w:rFonts w:asciiTheme="majorBidi" w:hAnsiTheme="majorBidi"/>
                <w:sz w:val="30"/>
                <w:szCs w:val="30"/>
              </w:rPr>
              <w:t>885</w:t>
            </w:r>
          </w:p>
        </w:tc>
        <w:tc>
          <w:tcPr>
            <w:tcW w:w="265" w:type="dxa"/>
            <w:shd w:val="clear" w:color="auto" w:fill="auto"/>
            <w:vAlign w:val="center"/>
          </w:tcPr>
          <w:p w14:paraId="0EDE31A3" w14:textId="77777777" w:rsidR="00E42BA1" w:rsidRPr="00C20284" w:rsidRDefault="00E42BA1" w:rsidP="00E42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7D22FF85" w14:textId="4DB1899B" w:rsidR="00E42BA1" w:rsidRPr="00C20284" w:rsidRDefault="009D5E56" w:rsidP="00E42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  <w:shd w:val="clear" w:color="auto" w:fill="auto"/>
            <w:vAlign w:val="center"/>
          </w:tcPr>
          <w:p w14:paraId="42B19231" w14:textId="77777777" w:rsidR="00E42BA1" w:rsidRPr="00C20284" w:rsidRDefault="00E42BA1" w:rsidP="00E42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31424BD3" w14:textId="77777777" w:rsidR="00E42BA1" w:rsidRPr="00C20284" w:rsidRDefault="00E42BA1" w:rsidP="00E42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42BA1" w:rsidRPr="00C20284" w14:paraId="281D8695" w14:textId="77777777" w:rsidTr="00E2510A">
        <w:trPr>
          <w:trHeight w:hRule="exact" w:val="387"/>
        </w:trPr>
        <w:tc>
          <w:tcPr>
            <w:tcW w:w="4320" w:type="dxa"/>
            <w:shd w:val="clear" w:color="auto" w:fill="auto"/>
            <w:vAlign w:val="center"/>
          </w:tcPr>
          <w:p w14:paraId="27A2CD06" w14:textId="77777777" w:rsidR="00E42BA1" w:rsidRPr="00C20284" w:rsidRDefault="00E42BA1" w:rsidP="00E42BA1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20284">
              <w:rPr>
                <w:rFonts w:asciiTheme="majorBidi" w:hAnsiTheme="majorBidi" w:cstheme="majorBidi"/>
                <w:lang w:val="en-US"/>
              </w:rPr>
              <w:t>C.P. Foods Capital Limited (“CPFC”)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A0319A" w14:textId="794DFD6A" w:rsidR="00E42BA1" w:rsidRPr="00C20284" w:rsidRDefault="00906CCC" w:rsidP="00E42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9,31</w:t>
            </w:r>
            <w:r w:rsidR="00795B4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4" w:type="dxa"/>
            <w:shd w:val="clear" w:color="auto" w:fill="auto"/>
            <w:vAlign w:val="center"/>
          </w:tcPr>
          <w:p w14:paraId="3B9BB34B" w14:textId="77777777" w:rsidR="00E42BA1" w:rsidRPr="00C20284" w:rsidRDefault="00E42BA1" w:rsidP="00E42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3A0F9F" w14:textId="70FE3B1C" w:rsidR="00E42BA1" w:rsidRPr="00C20284" w:rsidRDefault="009711B9" w:rsidP="00E42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8</w:t>
            </w:r>
            <w:r w:rsidR="00E42BA1" w:rsidRPr="00C202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711B9">
              <w:rPr>
                <w:rFonts w:asciiTheme="majorBidi" w:hAnsiTheme="majorBidi"/>
                <w:sz w:val="30"/>
                <w:szCs w:val="30"/>
              </w:rPr>
              <w:t>228</w:t>
            </w:r>
          </w:p>
        </w:tc>
        <w:tc>
          <w:tcPr>
            <w:tcW w:w="265" w:type="dxa"/>
            <w:shd w:val="clear" w:color="auto" w:fill="auto"/>
            <w:vAlign w:val="center"/>
          </w:tcPr>
          <w:p w14:paraId="51763CA0" w14:textId="77777777" w:rsidR="00E42BA1" w:rsidRPr="00C20284" w:rsidRDefault="00E42BA1" w:rsidP="00E42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009540" w14:textId="2EF8D374" w:rsidR="00E42BA1" w:rsidRPr="00C20284" w:rsidRDefault="009D5E56" w:rsidP="00E42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  <w:shd w:val="clear" w:color="auto" w:fill="auto"/>
            <w:vAlign w:val="center"/>
          </w:tcPr>
          <w:p w14:paraId="716A8AE5" w14:textId="77777777" w:rsidR="00E42BA1" w:rsidRPr="00C20284" w:rsidRDefault="00E42BA1" w:rsidP="00E42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5F5A72" w14:textId="77777777" w:rsidR="00E42BA1" w:rsidRPr="00C20284" w:rsidRDefault="00E42BA1" w:rsidP="00E42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42BA1" w:rsidRPr="00C20284" w14:paraId="5CCFF0A6" w14:textId="77777777" w:rsidTr="00E2510A">
        <w:trPr>
          <w:trHeight w:hRule="exact" w:val="387"/>
        </w:trPr>
        <w:tc>
          <w:tcPr>
            <w:tcW w:w="4320" w:type="dxa"/>
            <w:shd w:val="clear" w:color="auto" w:fill="auto"/>
            <w:vAlign w:val="center"/>
          </w:tcPr>
          <w:p w14:paraId="0FC0BA54" w14:textId="77777777" w:rsidR="00E42BA1" w:rsidRPr="00C20284" w:rsidRDefault="00E42BA1" w:rsidP="00E42BA1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20284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B8E4D5" w14:textId="40117A5D" w:rsidR="00E42BA1" w:rsidRPr="00C20284" w:rsidRDefault="0003567D" w:rsidP="00E42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9,317</w:t>
            </w:r>
          </w:p>
        </w:tc>
        <w:tc>
          <w:tcPr>
            <w:tcW w:w="264" w:type="dxa"/>
            <w:shd w:val="clear" w:color="auto" w:fill="auto"/>
            <w:vAlign w:val="center"/>
          </w:tcPr>
          <w:p w14:paraId="232FA1B0" w14:textId="77777777" w:rsidR="00E42BA1" w:rsidRPr="00C20284" w:rsidRDefault="00E42BA1" w:rsidP="00E42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5A9C66" w14:textId="626165D0" w:rsidR="00E42BA1" w:rsidRPr="00C20284" w:rsidRDefault="009711B9" w:rsidP="00E42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9711B9">
              <w:rPr>
                <w:rFonts w:asciiTheme="majorBidi" w:hAnsiTheme="majorBidi"/>
                <w:b/>
                <w:bCs/>
                <w:sz w:val="30"/>
                <w:szCs w:val="30"/>
              </w:rPr>
              <w:t>11</w:t>
            </w:r>
            <w:r w:rsidR="00E42BA1" w:rsidRPr="00C202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711B9">
              <w:rPr>
                <w:rFonts w:asciiTheme="majorBidi" w:hAnsiTheme="majorBidi"/>
                <w:b/>
                <w:bCs/>
                <w:sz w:val="30"/>
                <w:szCs w:val="30"/>
              </w:rPr>
              <w:t>113</w:t>
            </w:r>
          </w:p>
        </w:tc>
        <w:tc>
          <w:tcPr>
            <w:tcW w:w="265" w:type="dxa"/>
            <w:shd w:val="clear" w:color="auto" w:fill="auto"/>
            <w:vAlign w:val="center"/>
          </w:tcPr>
          <w:p w14:paraId="302EEF7D" w14:textId="77777777" w:rsidR="00E42BA1" w:rsidRPr="00C20284" w:rsidRDefault="00E42BA1" w:rsidP="00E42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A660C2" w14:textId="1AD4E24F" w:rsidR="00E42BA1" w:rsidRPr="00946872" w:rsidRDefault="009D5E56" w:rsidP="00E42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68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5" w:type="dxa"/>
            <w:shd w:val="clear" w:color="auto" w:fill="auto"/>
            <w:vAlign w:val="center"/>
          </w:tcPr>
          <w:p w14:paraId="70DABDDA" w14:textId="77777777" w:rsidR="00E42BA1" w:rsidRPr="00C20284" w:rsidRDefault="00E42BA1" w:rsidP="00E42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B24A10" w14:textId="77777777" w:rsidR="00E42BA1" w:rsidRPr="00946872" w:rsidRDefault="00E42BA1" w:rsidP="00E42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68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E42BA1" w:rsidRPr="00C20284" w14:paraId="44EBD610" w14:textId="77777777" w:rsidTr="00E2510A">
        <w:trPr>
          <w:trHeight w:hRule="exact" w:val="144"/>
        </w:trPr>
        <w:tc>
          <w:tcPr>
            <w:tcW w:w="4320" w:type="dxa"/>
            <w:shd w:val="clear" w:color="auto" w:fill="auto"/>
            <w:vAlign w:val="center"/>
          </w:tcPr>
          <w:p w14:paraId="304FE9EC" w14:textId="77777777" w:rsidR="00E42BA1" w:rsidRPr="00C20284" w:rsidRDefault="00E42BA1" w:rsidP="00E42BA1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CDBF81" w14:textId="77777777" w:rsidR="00E42BA1" w:rsidRPr="00C20284" w:rsidRDefault="00E42BA1" w:rsidP="00E42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64387740" w14:textId="77777777" w:rsidR="00E42BA1" w:rsidRPr="00C20284" w:rsidRDefault="00E42BA1" w:rsidP="00E42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43C5B6" w14:textId="77777777" w:rsidR="00E42BA1" w:rsidRPr="00C20284" w:rsidRDefault="00E42BA1" w:rsidP="00E42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7404D3CC" w14:textId="77777777" w:rsidR="00E42BA1" w:rsidRPr="00C20284" w:rsidRDefault="00E42BA1" w:rsidP="00E42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3E1C89" w14:textId="77777777" w:rsidR="00E42BA1" w:rsidRPr="00C20284" w:rsidRDefault="00E42BA1" w:rsidP="00E42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01D9B579" w14:textId="77777777" w:rsidR="00E42BA1" w:rsidRPr="00C20284" w:rsidRDefault="00E42BA1" w:rsidP="00E42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13A69F" w14:textId="77777777" w:rsidR="00E42BA1" w:rsidRPr="00C20284" w:rsidRDefault="00E42BA1" w:rsidP="00E42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2BA1" w:rsidRPr="00C20284" w14:paraId="0F2BDC81" w14:textId="77777777" w:rsidTr="00E2510A">
        <w:trPr>
          <w:trHeight w:hRule="exact" w:val="396"/>
        </w:trPr>
        <w:tc>
          <w:tcPr>
            <w:tcW w:w="4320" w:type="dxa"/>
            <w:shd w:val="clear" w:color="auto" w:fill="auto"/>
            <w:vAlign w:val="bottom"/>
          </w:tcPr>
          <w:p w14:paraId="26800C6A" w14:textId="77777777" w:rsidR="00E42BA1" w:rsidRPr="00C20284" w:rsidRDefault="00E42BA1" w:rsidP="00E42BA1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20284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C20284">
              <w:rPr>
                <w:rFonts w:asciiTheme="majorBidi" w:hAnsiTheme="majorBidi" w:cstheme="majorBidi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6907DE" w14:textId="79900B36" w:rsidR="00E42BA1" w:rsidRPr="00C20284" w:rsidRDefault="0003567D" w:rsidP="00E42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6D5F7C74" w14:textId="77777777" w:rsidR="00E42BA1" w:rsidRPr="00C20284" w:rsidRDefault="00E42BA1" w:rsidP="00E42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365FD0" w14:textId="0A2FF634" w:rsidR="00E42BA1" w:rsidRPr="00C20284" w:rsidRDefault="00E42BA1" w:rsidP="00E42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711B9" w:rsidRPr="009711B9">
              <w:rPr>
                <w:rFonts w:asciiTheme="majorBidi" w:hAnsiTheme="majorBidi"/>
                <w:sz w:val="30"/>
                <w:szCs w:val="30"/>
              </w:rPr>
              <w:t>2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711B9" w:rsidRPr="009711B9">
              <w:rPr>
                <w:rFonts w:asciiTheme="majorBidi" w:hAnsiTheme="majorBidi"/>
                <w:sz w:val="30"/>
                <w:szCs w:val="30"/>
              </w:rPr>
              <w:t>885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80650CE" w14:textId="77777777" w:rsidR="00E42BA1" w:rsidRPr="00C20284" w:rsidRDefault="00E42BA1" w:rsidP="00E42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6C90E" w14:textId="73FAAA04" w:rsidR="00E42BA1" w:rsidRPr="00C20284" w:rsidRDefault="009D5E56" w:rsidP="00E42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  <w:shd w:val="clear" w:color="auto" w:fill="auto"/>
            <w:vAlign w:val="center"/>
          </w:tcPr>
          <w:p w14:paraId="6D6BDCE0" w14:textId="77777777" w:rsidR="00E42BA1" w:rsidRPr="00C20284" w:rsidRDefault="00E42BA1" w:rsidP="00E42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055F74" w14:textId="77777777" w:rsidR="00E42BA1" w:rsidRPr="00C20284" w:rsidRDefault="00E42BA1" w:rsidP="00E42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42BA1" w:rsidRPr="00C20284" w14:paraId="163C7903" w14:textId="77777777" w:rsidTr="004D7C15">
        <w:tc>
          <w:tcPr>
            <w:tcW w:w="4320" w:type="dxa"/>
            <w:shd w:val="clear" w:color="auto" w:fill="auto"/>
            <w:vAlign w:val="bottom"/>
          </w:tcPr>
          <w:p w14:paraId="20B701E7" w14:textId="77777777" w:rsidR="00E42BA1" w:rsidRPr="00C20284" w:rsidRDefault="00E42BA1" w:rsidP="00E42BA1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20284">
              <w:rPr>
                <w:rFonts w:asciiTheme="majorBidi" w:eastAsia="Cordia New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D0C7DF" w14:textId="36A01BD3" w:rsidR="00E42BA1" w:rsidRPr="00C20284" w:rsidRDefault="0003567D" w:rsidP="00E42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9,317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0F907E65" w14:textId="77777777" w:rsidR="00E42BA1" w:rsidRPr="00C20284" w:rsidRDefault="00E42BA1" w:rsidP="00E42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4DAE00" w14:textId="7E3953C2" w:rsidR="00E42BA1" w:rsidRPr="00C20284" w:rsidRDefault="009711B9" w:rsidP="00E42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711B9">
              <w:rPr>
                <w:rFonts w:asciiTheme="majorBidi" w:hAnsiTheme="majorBidi"/>
                <w:b/>
                <w:bCs/>
                <w:sz w:val="30"/>
                <w:szCs w:val="30"/>
              </w:rPr>
              <w:t>8</w:t>
            </w:r>
            <w:r w:rsidR="00E42BA1" w:rsidRPr="00C202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711B9">
              <w:rPr>
                <w:rFonts w:asciiTheme="majorBidi" w:hAnsiTheme="majorBidi"/>
                <w:b/>
                <w:bCs/>
                <w:sz w:val="30"/>
                <w:szCs w:val="30"/>
              </w:rPr>
              <w:t>228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0191085" w14:textId="77777777" w:rsidR="00E42BA1" w:rsidRPr="00C20284" w:rsidRDefault="00E42BA1" w:rsidP="00E42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C9B5B9D" w14:textId="725959EE" w:rsidR="00E42BA1" w:rsidRPr="00C20284" w:rsidRDefault="009D5E56" w:rsidP="00E42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5" w:type="dxa"/>
            <w:shd w:val="clear" w:color="auto" w:fill="auto"/>
            <w:vAlign w:val="center"/>
          </w:tcPr>
          <w:p w14:paraId="4F1670B3" w14:textId="77777777" w:rsidR="00E42BA1" w:rsidRPr="00C20284" w:rsidRDefault="00E42BA1" w:rsidP="00E42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AEE6243" w14:textId="77777777" w:rsidR="00E42BA1" w:rsidRPr="00C20284" w:rsidRDefault="00E42BA1" w:rsidP="00E42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5F942BC0" w14:textId="525F4136" w:rsidR="00F5478B" w:rsidRPr="00C20284" w:rsidRDefault="00F547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0E5D86E" w14:textId="32AD6A69" w:rsidR="005A1FFA" w:rsidRPr="00C20284" w:rsidRDefault="005A1FFA" w:rsidP="001B16F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C20284">
        <w:rPr>
          <w:rFonts w:ascii="Angsana New" w:hAnsi="Angsana New"/>
          <w:b/>
          <w:bCs/>
          <w:spacing w:val="-2"/>
          <w:sz w:val="30"/>
          <w:szCs w:val="30"/>
        </w:rPr>
        <w:t xml:space="preserve">C.P. Foods </w:t>
      </w:r>
      <w:r w:rsidR="00F5478B" w:rsidRPr="00C20284">
        <w:rPr>
          <w:rFonts w:ascii="Angsana New" w:hAnsi="Angsana New"/>
          <w:b/>
          <w:bCs/>
          <w:spacing w:val="-2"/>
          <w:sz w:val="30"/>
          <w:szCs w:val="30"/>
        </w:rPr>
        <w:t>Capital</w:t>
      </w:r>
      <w:r w:rsidRPr="00C20284">
        <w:rPr>
          <w:rFonts w:ascii="Angsana New" w:hAnsi="Angsana New"/>
          <w:b/>
          <w:bCs/>
          <w:spacing w:val="-2"/>
          <w:sz w:val="30"/>
          <w:szCs w:val="30"/>
        </w:rPr>
        <w:t xml:space="preserve"> Limited (“CPF</w:t>
      </w:r>
      <w:r w:rsidR="00F5478B" w:rsidRPr="00C20284">
        <w:rPr>
          <w:rFonts w:ascii="Angsana New" w:hAnsi="Angsana New"/>
          <w:b/>
          <w:bCs/>
          <w:spacing w:val="-2"/>
          <w:sz w:val="30"/>
          <w:szCs w:val="30"/>
        </w:rPr>
        <w:t>C</w:t>
      </w:r>
      <w:r w:rsidRPr="00C20284">
        <w:rPr>
          <w:rFonts w:ascii="Angsana New" w:hAnsi="Angsana New"/>
          <w:b/>
          <w:bCs/>
          <w:spacing w:val="-2"/>
          <w:sz w:val="30"/>
          <w:szCs w:val="30"/>
        </w:rPr>
        <w:t>”)</w:t>
      </w:r>
    </w:p>
    <w:p w14:paraId="5CAC9FB8" w14:textId="7F3A4EDB" w:rsidR="005A1FFA" w:rsidRPr="00C20284" w:rsidRDefault="005A1F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286"/>
        </w:tabs>
        <w:spacing w:line="240" w:lineRule="auto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</w:p>
    <w:p w14:paraId="32D760BC" w14:textId="630ADC57" w:rsidR="0070436F" w:rsidRPr="00C20284" w:rsidRDefault="0070436F" w:rsidP="002B1F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C20284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เมื่อวันที่ </w:t>
      </w:r>
      <w:r w:rsidR="009711B9" w:rsidRPr="009711B9">
        <w:rPr>
          <w:rFonts w:asciiTheme="majorBidi" w:hAnsiTheme="majorBidi"/>
          <w:spacing w:val="-2"/>
          <w:sz w:val="30"/>
          <w:szCs w:val="30"/>
        </w:rPr>
        <w:t>13</w:t>
      </w:r>
      <w:r w:rsidR="00F5478B" w:rsidRPr="00C2028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20284">
        <w:rPr>
          <w:rFonts w:asciiTheme="majorBidi" w:hAnsiTheme="majorBidi" w:cstheme="majorBidi"/>
          <w:spacing w:val="-2"/>
          <w:sz w:val="30"/>
          <w:szCs w:val="30"/>
          <w:cs/>
        </w:rPr>
        <w:t>พฤษภาคม</w:t>
      </w:r>
      <w:r w:rsidR="00F5478B" w:rsidRPr="00C2028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9711B9" w:rsidRPr="009711B9">
        <w:rPr>
          <w:rFonts w:asciiTheme="majorBidi" w:hAnsiTheme="majorBidi"/>
          <w:spacing w:val="-2"/>
          <w:sz w:val="30"/>
          <w:szCs w:val="30"/>
        </w:rPr>
        <w:t>2563</w:t>
      </w:r>
      <w:r w:rsidRPr="00C20284">
        <w:rPr>
          <w:rFonts w:asciiTheme="majorBidi" w:hAnsiTheme="majorBidi" w:cstheme="majorBidi"/>
          <w:spacing w:val="-2"/>
          <w:sz w:val="30"/>
          <w:szCs w:val="30"/>
          <w:cs/>
        </w:rPr>
        <w:t xml:space="preserve"> ที่ประชุมคณะกรรมการของบริษัท มีมติอนุมัติให้ </w:t>
      </w:r>
      <w:r w:rsidRPr="00C20284">
        <w:rPr>
          <w:rFonts w:asciiTheme="majorBidi" w:hAnsiTheme="majorBidi" w:cstheme="majorBidi"/>
          <w:spacing w:val="-2"/>
          <w:sz w:val="30"/>
          <w:szCs w:val="30"/>
        </w:rPr>
        <w:t xml:space="preserve">CPFC </w:t>
      </w:r>
      <w:r w:rsidRPr="00C20284">
        <w:rPr>
          <w:rFonts w:asciiTheme="majorBidi" w:hAnsiTheme="majorBidi" w:cstheme="majorBidi"/>
          <w:spacing w:val="-2"/>
          <w:sz w:val="30"/>
          <w:szCs w:val="30"/>
          <w:cs/>
        </w:rPr>
        <w:t>ซึ่งเป็นบริษัทย่อยที่บริษัทถือหุ้นในสัดส่วนร้อยละ</w:t>
      </w:r>
      <w:r w:rsidR="00F5478B" w:rsidRPr="00C2028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9711B9" w:rsidRPr="009711B9">
        <w:rPr>
          <w:rFonts w:asciiTheme="majorBidi" w:hAnsiTheme="majorBidi"/>
          <w:spacing w:val="-2"/>
          <w:sz w:val="30"/>
          <w:szCs w:val="30"/>
        </w:rPr>
        <w:t>100</w:t>
      </w:r>
      <w:r w:rsidR="00F5478B" w:rsidRPr="00C20284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9711B9" w:rsidRPr="009711B9">
        <w:rPr>
          <w:rFonts w:asciiTheme="majorBidi" w:hAnsiTheme="majorBidi"/>
          <w:spacing w:val="-2"/>
          <w:sz w:val="30"/>
          <w:szCs w:val="30"/>
        </w:rPr>
        <w:t>00</w:t>
      </w:r>
      <w:r w:rsidRPr="00C20284">
        <w:rPr>
          <w:rFonts w:asciiTheme="majorBidi" w:hAnsiTheme="majorBidi" w:cstheme="majorBidi"/>
          <w:spacing w:val="-2"/>
          <w:sz w:val="30"/>
          <w:szCs w:val="30"/>
          <w:cs/>
        </w:rPr>
        <w:t xml:space="preserve"> ของหุ้นที่ออกและชำระแล้ว ออกและเสนอขายหุ้นกู้อนุพันธ์ (</w:t>
      </w:r>
      <w:r w:rsidRPr="00C20284">
        <w:rPr>
          <w:rFonts w:asciiTheme="majorBidi" w:hAnsiTheme="majorBidi" w:cstheme="majorBidi"/>
          <w:spacing w:val="-2"/>
          <w:sz w:val="30"/>
          <w:szCs w:val="30"/>
        </w:rPr>
        <w:t xml:space="preserve">Exchangeable Bonds) </w:t>
      </w:r>
      <w:r w:rsidRPr="00C20284">
        <w:rPr>
          <w:rFonts w:asciiTheme="majorBidi" w:hAnsiTheme="majorBidi" w:cstheme="majorBidi"/>
          <w:spacing w:val="-2"/>
          <w:sz w:val="30"/>
          <w:szCs w:val="30"/>
          <w:cs/>
        </w:rPr>
        <w:t>มูลค่ารวม</w:t>
      </w:r>
      <w:r w:rsidR="00F5478B" w:rsidRPr="00C2028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9711B9" w:rsidRPr="009711B9">
        <w:rPr>
          <w:rFonts w:asciiTheme="majorBidi" w:hAnsiTheme="majorBidi"/>
          <w:spacing w:val="-2"/>
          <w:sz w:val="30"/>
          <w:szCs w:val="30"/>
        </w:rPr>
        <w:t>275</w:t>
      </w:r>
      <w:r w:rsidRPr="00C20284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ล้านเหรียญสหรัฐ ครบกำหนดไถ่ถอนในปี</w:t>
      </w:r>
      <w:r w:rsidR="00F5478B" w:rsidRPr="00C2028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9711B9" w:rsidRPr="009711B9">
        <w:rPr>
          <w:rFonts w:asciiTheme="majorBidi" w:hAnsiTheme="majorBidi"/>
          <w:spacing w:val="-2"/>
          <w:sz w:val="30"/>
          <w:szCs w:val="30"/>
        </w:rPr>
        <w:t>2568</w:t>
      </w:r>
      <w:r w:rsidRPr="00C20284">
        <w:rPr>
          <w:rFonts w:asciiTheme="majorBidi" w:hAnsiTheme="majorBidi" w:cstheme="majorBidi"/>
          <w:spacing w:val="-2"/>
          <w:sz w:val="30"/>
          <w:szCs w:val="30"/>
          <w:cs/>
        </w:rPr>
        <w:t xml:space="preserve"> โดยมีอัตราดอกเบี้ยร้อยละ</w:t>
      </w:r>
      <w:r w:rsidR="00116E76" w:rsidRPr="00C2028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9711B9" w:rsidRPr="009711B9">
        <w:rPr>
          <w:rFonts w:asciiTheme="majorBidi" w:hAnsiTheme="majorBidi"/>
          <w:spacing w:val="-2"/>
          <w:sz w:val="30"/>
          <w:szCs w:val="30"/>
        </w:rPr>
        <w:t>0</w:t>
      </w:r>
      <w:r w:rsidR="00116E76" w:rsidRPr="00C20284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9711B9" w:rsidRPr="009711B9">
        <w:rPr>
          <w:rFonts w:asciiTheme="majorBidi" w:hAnsiTheme="majorBidi"/>
          <w:spacing w:val="-2"/>
          <w:sz w:val="30"/>
          <w:szCs w:val="30"/>
        </w:rPr>
        <w:t>5</w:t>
      </w:r>
      <w:r w:rsidRPr="00C20284">
        <w:rPr>
          <w:rFonts w:asciiTheme="majorBidi" w:hAnsiTheme="majorBidi" w:cstheme="majorBidi"/>
          <w:spacing w:val="-2"/>
          <w:sz w:val="30"/>
          <w:szCs w:val="30"/>
          <w:cs/>
        </w:rPr>
        <w:t xml:space="preserve">  ต่อปี (“หุ้นกู้”) ซึ่งผู้ถือหุ้นกู้สามารถแลกเปลี่ยนเป็นหลักทรัพย์ที่ใช้แลกเปลี่ยนได้ตามสัดส่วนการถือหุ้นกู้ โดยมีบริษัทเป็นผู้ให้การสนับสนุน (</w:t>
      </w:r>
      <w:r w:rsidRPr="00C20284">
        <w:rPr>
          <w:rFonts w:asciiTheme="majorBidi" w:hAnsiTheme="majorBidi" w:cstheme="majorBidi"/>
          <w:spacing w:val="-2"/>
          <w:sz w:val="30"/>
          <w:szCs w:val="30"/>
        </w:rPr>
        <w:t xml:space="preserve">Sponsor Undertaking) </w:t>
      </w:r>
      <w:r w:rsidRPr="00C20284">
        <w:rPr>
          <w:rFonts w:asciiTheme="majorBidi" w:hAnsiTheme="majorBidi" w:cstheme="majorBidi"/>
          <w:spacing w:val="-2"/>
          <w:sz w:val="30"/>
          <w:szCs w:val="30"/>
          <w:cs/>
        </w:rPr>
        <w:t xml:space="preserve">โดยหลักทรัพย์ที่ใช้แลกเปลี่ยน ณ วันออกหุ้นกู้ เป็นหุ้นของบริษัทจำนวน </w:t>
      </w:r>
      <w:r w:rsidR="009711B9" w:rsidRPr="009711B9">
        <w:rPr>
          <w:rFonts w:asciiTheme="majorBidi" w:hAnsiTheme="majorBidi"/>
          <w:spacing w:val="-2"/>
          <w:sz w:val="30"/>
          <w:szCs w:val="30"/>
        </w:rPr>
        <w:t>23</w:t>
      </w:r>
      <w:r w:rsidR="003C6613">
        <w:rPr>
          <w:rFonts w:asciiTheme="majorBidi" w:hAnsiTheme="majorBidi"/>
          <w:spacing w:val="-2"/>
          <w:sz w:val="30"/>
          <w:szCs w:val="30"/>
        </w:rPr>
        <w:t>4</w:t>
      </w:r>
      <w:r w:rsidR="00885948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9711B9" w:rsidRPr="009711B9">
        <w:rPr>
          <w:rFonts w:asciiTheme="majorBidi" w:hAnsiTheme="majorBidi"/>
          <w:spacing w:val="-2"/>
          <w:sz w:val="30"/>
          <w:szCs w:val="30"/>
        </w:rPr>
        <w:t>000</w:t>
      </w:r>
      <w:r w:rsidR="00885948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9711B9" w:rsidRPr="009711B9">
        <w:rPr>
          <w:rFonts w:asciiTheme="majorBidi" w:hAnsiTheme="majorBidi"/>
          <w:spacing w:val="-2"/>
          <w:sz w:val="30"/>
          <w:szCs w:val="30"/>
        </w:rPr>
        <w:t>000</w:t>
      </w:r>
      <w:r w:rsidR="00116E76" w:rsidRPr="00C2028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20284">
        <w:rPr>
          <w:rFonts w:asciiTheme="majorBidi" w:hAnsiTheme="majorBidi" w:cstheme="majorBidi"/>
          <w:spacing w:val="-2"/>
          <w:sz w:val="30"/>
          <w:szCs w:val="30"/>
          <w:cs/>
        </w:rPr>
        <w:t>หุ้น ตามข้อกำหนดสิทธิของหุ้นกู้ ผู้ถือหุ้นกู้มีสิทธิเลือก (</w:t>
      </w:r>
      <w:r w:rsidR="009711B9" w:rsidRPr="009711B9">
        <w:rPr>
          <w:rFonts w:asciiTheme="majorBidi" w:hAnsiTheme="majorBidi"/>
          <w:spacing w:val="-2"/>
          <w:sz w:val="30"/>
          <w:szCs w:val="30"/>
        </w:rPr>
        <w:t>1</w:t>
      </w:r>
      <w:r w:rsidRPr="00C20284">
        <w:rPr>
          <w:rFonts w:asciiTheme="majorBidi" w:hAnsiTheme="majorBidi" w:cstheme="majorBidi"/>
          <w:spacing w:val="-2"/>
          <w:sz w:val="30"/>
          <w:szCs w:val="30"/>
          <w:cs/>
        </w:rPr>
        <w:t>) แปลงสภาพหุ้นกู้เป็นหุ้นบริษัทหรือ (</w:t>
      </w:r>
      <w:r w:rsidR="009711B9" w:rsidRPr="009711B9">
        <w:rPr>
          <w:rFonts w:asciiTheme="majorBidi" w:hAnsiTheme="majorBidi"/>
          <w:spacing w:val="-2"/>
          <w:sz w:val="30"/>
          <w:szCs w:val="30"/>
        </w:rPr>
        <w:t>2</w:t>
      </w:r>
      <w:r w:rsidRPr="00C20284">
        <w:rPr>
          <w:rFonts w:asciiTheme="majorBidi" w:hAnsiTheme="majorBidi" w:cstheme="majorBidi"/>
          <w:spacing w:val="-2"/>
          <w:sz w:val="30"/>
          <w:szCs w:val="30"/>
          <w:cs/>
        </w:rPr>
        <w:t xml:space="preserve">) ขอไถ่ถอนหุ้นกู้จาก </w:t>
      </w:r>
      <w:r w:rsidRPr="00C20284">
        <w:rPr>
          <w:rFonts w:asciiTheme="majorBidi" w:hAnsiTheme="majorBidi" w:cstheme="majorBidi"/>
          <w:spacing w:val="-2"/>
          <w:sz w:val="30"/>
          <w:szCs w:val="30"/>
        </w:rPr>
        <w:t xml:space="preserve">CPFC </w:t>
      </w:r>
      <w:r w:rsidRPr="00C20284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เมื่อครบ </w:t>
      </w:r>
      <w:r w:rsidR="009711B9" w:rsidRPr="009711B9">
        <w:rPr>
          <w:rFonts w:asciiTheme="majorBidi" w:hAnsiTheme="majorBidi"/>
          <w:spacing w:val="-2"/>
          <w:sz w:val="30"/>
          <w:szCs w:val="30"/>
        </w:rPr>
        <w:t>2</w:t>
      </w:r>
      <w:r w:rsidRPr="00C20284">
        <w:rPr>
          <w:rFonts w:asciiTheme="majorBidi" w:hAnsiTheme="majorBidi" w:cstheme="majorBidi"/>
          <w:spacing w:val="-2"/>
          <w:sz w:val="30"/>
          <w:szCs w:val="30"/>
          <w:cs/>
        </w:rPr>
        <w:t xml:space="preserve"> ปีนับแต่วันที่ออกหุ้นกู้ หรือ (</w:t>
      </w:r>
      <w:r w:rsidR="009711B9" w:rsidRPr="009711B9">
        <w:rPr>
          <w:rFonts w:asciiTheme="majorBidi" w:hAnsiTheme="majorBidi"/>
          <w:spacing w:val="-2"/>
          <w:sz w:val="30"/>
          <w:szCs w:val="30"/>
        </w:rPr>
        <w:t>3</w:t>
      </w:r>
      <w:r w:rsidRPr="00C20284">
        <w:rPr>
          <w:rFonts w:asciiTheme="majorBidi" w:hAnsiTheme="majorBidi" w:cstheme="majorBidi"/>
          <w:spacing w:val="-2"/>
          <w:sz w:val="30"/>
          <w:szCs w:val="30"/>
          <w:cs/>
        </w:rPr>
        <w:t>) ถือหุ้นกู้ไว้จนถึงวันครบกำหนดไถ่ถอน โดยกรณี (</w:t>
      </w:r>
      <w:r w:rsidR="009711B9" w:rsidRPr="009711B9">
        <w:rPr>
          <w:rFonts w:asciiTheme="majorBidi" w:hAnsiTheme="majorBidi"/>
          <w:spacing w:val="-2"/>
          <w:sz w:val="30"/>
          <w:szCs w:val="30"/>
        </w:rPr>
        <w:t>2</w:t>
      </w:r>
      <w:r w:rsidR="00116E76" w:rsidRPr="00C20284">
        <w:rPr>
          <w:rFonts w:asciiTheme="majorBidi" w:hAnsiTheme="majorBidi" w:cstheme="majorBidi"/>
          <w:spacing w:val="-2"/>
          <w:sz w:val="30"/>
          <w:szCs w:val="30"/>
        </w:rPr>
        <w:t>)</w:t>
      </w:r>
      <w:r w:rsidRPr="00C20284">
        <w:rPr>
          <w:rFonts w:asciiTheme="majorBidi" w:hAnsiTheme="majorBidi" w:cstheme="majorBidi"/>
          <w:spacing w:val="-2"/>
          <w:sz w:val="30"/>
          <w:szCs w:val="30"/>
          <w:cs/>
        </w:rPr>
        <w:t xml:space="preserve"> หรือ (</w:t>
      </w:r>
      <w:r w:rsidR="009711B9" w:rsidRPr="009711B9">
        <w:rPr>
          <w:rFonts w:asciiTheme="majorBidi" w:hAnsiTheme="majorBidi"/>
          <w:spacing w:val="-2"/>
          <w:sz w:val="30"/>
          <w:szCs w:val="30"/>
        </w:rPr>
        <w:t>3</w:t>
      </w:r>
      <w:r w:rsidRPr="00C20284">
        <w:rPr>
          <w:rFonts w:asciiTheme="majorBidi" w:hAnsiTheme="majorBidi" w:cstheme="majorBidi"/>
          <w:spacing w:val="-2"/>
          <w:sz w:val="30"/>
          <w:szCs w:val="30"/>
          <w:cs/>
        </w:rPr>
        <w:t>) ผู้ถือหุ้นกู้จะได้รับชำระเป็นเงินสด ทั้งนี้ตามหลักเกณฑ์และเงื่อนไขที่ระบุไว้ในข้อกำหนดสิทธิของหุ้นกู้ ในกรณีที่ผู้ถือหุ้นกู้เลือกที่จะใช้สิทธิแปลงสภาพหุ้นกู้เป็นหุ้นของบริษัท และจำนวนหุ้นของบริษัททั้งหมดที่จะต้องส่งมอบให้กับผู้ถือหุ้นดังกล่าวเกินกว่าจำนวนหุ้นสูงสุด (</w:t>
      </w:r>
      <w:r w:rsidRPr="00C20284">
        <w:rPr>
          <w:rFonts w:asciiTheme="majorBidi" w:hAnsiTheme="majorBidi" w:cstheme="majorBidi"/>
          <w:spacing w:val="-2"/>
          <w:sz w:val="30"/>
          <w:szCs w:val="30"/>
        </w:rPr>
        <w:t xml:space="preserve">Threshold) </w:t>
      </w:r>
      <w:r w:rsidRPr="00C20284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ตามที่ได้ระบุไว้ในข้อกำหนดสิทธิของหุ้นกู้ </w:t>
      </w:r>
      <w:r w:rsidRPr="00C20284">
        <w:rPr>
          <w:rFonts w:asciiTheme="majorBidi" w:hAnsiTheme="majorBidi" w:cstheme="majorBidi"/>
          <w:spacing w:val="-2"/>
          <w:sz w:val="30"/>
          <w:szCs w:val="30"/>
        </w:rPr>
        <w:t xml:space="preserve">CPFC </w:t>
      </w:r>
      <w:r w:rsidRPr="00C20284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ามารถส่งมอบเงินสดในจำนวนเทียบเท่ามูลค่าหุ้นบริษัทส่วนเกินจำนวนหุ้นสูงสุดให้แก่ผู้ถือหุ้นกู้ก็ได้ </w:t>
      </w:r>
      <w:r w:rsidR="006D169D">
        <w:rPr>
          <w:rFonts w:asciiTheme="majorBidi" w:hAnsiTheme="majorBidi" w:cstheme="majorBidi" w:hint="cs"/>
          <w:spacing w:val="-2"/>
          <w:sz w:val="30"/>
          <w:szCs w:val="30"/>
          <w:cs/>
        </w:rPr>
        <w:t>ตาม</w:t>
      </w:r>
      <w:r w:rsidRPr="00C20284">
        <w:rPr>
          <w:rFonts w:asciiTheme="majorBidi" w:hAnsiTheme="majorBidi" w:cstheme="majorBidi"/>
          <w:spacing w:val="-2"/>
          <w:sz w:val="30"/>
          <w:szCs w:val="30"/>
          <w:cs/>
        </w:rPr>
        <w:t>อัตราส่วนการแลกเปลี่ยน</w:t>
      </w:r>
      <w:r w:rsidR="006D169D">
        <w:rPr>
          <w:rFonts w:asciiTheme="majorBidi" w:hAnsiTheme="majorBidi" w:cstheme="majorBidi" w:hint="cs"/>
          <w:spacing w:val="-2"/>
          <w:sz w:val="30"/>
          <w:szCs w:val="30"/>
          <w:cs/>
        </w:rPr>
        <w:t>ที่ระบุไว้ในข้อกำหนดสิทธิของหุ้นกู้</w:t>
      </w:r>
      <w:r w:rsidRPr="00C20284">
        <w:rPr>
          <w:rFonts w:asciiTheme="majorBidi" w:hAnsiTheme="majorBidi" w:cstheme="majorBidi"/>
          <w:spacing w:val="-2"/>
          <w:sz w:val="30"/>
          <w:szCs w:val="30"/>
          <w:cs/>
        </w:rPr>
        <w:t xml:space="preserve"> นอกจากนี้ </w:t>
      </w:r>
      <w:r w:rsidRPr="00C20284">
        <w:rPr>
          <w:rFonts w:asciiTheme="majorBidi" w:hAnsiTheme="majorBidi" w:cstheme="majorBidi"/>
          <w:spacing w:val="-2"/>
          <w:sz w:val="30"/>
          <w:szCs w:val="30"/>
        </w:rPr>
        <w:t xml:space="preserve">CPFC </w:t>
      </w:r>
      <w:r w:rsidRPr="00C20284">
        <w:rPr>
          <w:rFonts w:asciiTheme="majorBidi" w:hAnsiTheme="majorBidi" w:cstheme="majorBidi"/>
          <w:spacing w:val="-2"/>
          <w:sz w:val="30"/>
          <w:szCs w:val="30"/>
          <w:cs/>
        </w:rPr>
        <w:t>ในฐานะผู้ออกหุ้นกู้ มีสิทธิไถ่ถอนหุ้นกู้ในอัตราร้อยละ</w:t>
      </w:r>
      <w:r w:rsidR="00116E76" w:rsidRPr="00C2028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9711B9" w:rsidRPr="009711B9">
        <w:rPr>
          <w:rFonts w:asciiTheme="majorBidi" w:hAnsiTheme="majorBidi"/>
          <w:spacing w:val="-2"/>
          <w:sz w:val="30"/>
          <w:szCs w:val="30"/>
        </w:rPr>
        <w:t>110</w:t>
      </w:r>
      <w:r w:rsidR="00116E76" w:rsidRPr="00C20284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9711B9" w:rsidRPr="009711B9">
        <w:rPr>
          <w:rFonts w:asciiTheme="majorBidi" w:hAnsiTheme="majorBidi"/>
          <w:spacing w:val="-2"/>
          <w:sz w:val="30"/>
          <w:szCs w:val="30"/>
        </w:rPr>
        <w:t>58</w:t>
      </w:r>
      <w:r w:rsidRPr="00C20284">
        <w:rPr>
          <w:rFonts w:asciiTheme="majorBidi" w:hAnsiTheme="majorBidi" w:cstheme="majorBidi"/>
          <w:spacing w:val="-2"/>
          <w:sz w:val="30"/>
          <w:szCs w:val="30"/>
          <w:cs/>
        </w:rPr>
        <w:t xml:space="preserve"> ของยอดเงินต้นของหุ้นกู้ ณ วันครบกำหนดไถ่ถอน</w:t>
      </w:r>
    </w:p>
    <w:p w14:paraId="7977CC2E" w14:textId="77777777" w:rsidR="00B61948" w:rsidRPr="00C20284" w:rsidRDefault="00B61948" w:rsidP="002B1F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141C88BE" w14:textId="48BAD691" w:rsidR="0070436F" w:rsidRPr="00C20284" w:rsidRDefault="0070436F" w:rsidP="00D62F5F">
      <w:pPr>
        <w:pStyle w:val="BodyText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C20284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>ทั้งนี้การออกและเสนอขายหุ้นกู้ดังกล่าวเสร็จสมบูรณ์และได้เข้าจดทะเบียนในตลาดหลักทรัพย์สิงคโปร์เมื่อวันที่</w:t>
      </w:r>
      <w:r w:rsidR="007A4B6F" w:rsidRPr="00C2028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9711B9" w:rsidRPr="009711B9">
        <w:rPr>
          <w:rFonts w:asciiTheme="majorBidi" w:hAnsiTheme="majorBidi"/>
          <w:spacing w:val="-2"/>
          <w:sz w:val="30"/>
          <w:szCs w:val="30"/>
        </w:rPr>
        <w:t>1</w:t>
      </w:r>
      <w:r w:rsidR="00D62F5F">
        <w:rPr>
          <w:rFonts w:asciiTheme="majorBidi" w:hAnsiTheme="majorBidi"/>
          <w:spacing w:val="-2"/>
          <w:sz w:val="30"/>
          <w:szCs w:val="30"/>
        </w:rPr>
        <w:t>8</w:t>
      </w:r>
      <w:r w:rsidRPr="00C20284">
        <w:rPr>
          <w:rFonts w:asciiTheme="majorBidi" w:hAnsiTheme="majorBidi" w:cstheme="majorBidi"/>
          <w:spacing w:val="-2"/>
          <w:sz w:val="30"/>
          <w:szCs w:val="30"/>
          <w:cs/>
        </w:rPr>
        <w:t>มิถุนายน</w:t>
      </w:r>
      <w:r w:rsidR="007A4B6F" w:rsidRPr="00C2028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9711B9" w:rsidRPr="009711B9">
        <w:rPr>
          <w:rFonts w:asciiTheme="majorBidi" w:hAnsiTheme="majorBidi"/>
          <w:spacing w:val="-2"/>
          <w:sz w:val="30"/>
          <w:szCs w:val="30"/>
        </w:rPr>
        <w:t>2563</w:t>
      </w:r>
      <w:r w:rsidRPr="00C20284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</w:p>
    <w:p w14:paraId="317AF348" w14:textId="77777777" w:rsidR="00F36CAC" w:rsidRPr="002C5D91" w:rsidRDefault="00F36CAC" w:rsidP="00D62F5F">
      <w:pPr>
        <w:pStyle w:val="BodyText"/>
        <w:ind w:left="540"/>
        <w:jc w:val="thaiDistribute"/>
        <w:rPr>
          <w:rFonts w:asciiTheme="majorBidi" w:hAnsiTheme="majorBidi" w:cstheme="majorBidi"/>
          <w:spacing w:val="-2"/>
          <w:sz w:val="10"/>
          <w:szCs w:val="10"/>
        </w:rPr>
      </w:pPr>
    </w:p>
    <w:p w14:paraId="2A5DDC40" w14:textId="04693B34" w:rsidR="009D5E56" w:rsidRDefault="0070436F" w:rsidP="002B1F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A43C2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9711B9" w:rsidRPr="009711B9">
        <w:rPr>
          <w:rFonts w:asciiTheme="majorBidi" w:hAnsiTheme="majorBidi"/>
          <w:spacing w:val="-2"/>
          <w:sz w:val="30"/>
          <w:szCs w:val="30"/>
        </w:rPr>
        <w:t>31</w:t>
      </w:r>
      <w:r w:rsidRPr="001A43C2">
        <w:rPr>
          <w:rFonts w:asciiTheme="majorBidi" w:hAnsiTheme="majorBidi" w:cstheme="majorBidi"/>
          <w:spacing w:val="-2"/>
          <w:sz w:val="30"/>
          <w:szCs w:val="30"/>
          <w:cs/>
        </w:rPr>
        <w:t xml:space="preserve"> ธันวาคม </w:t>
      </w:r>
      <w:r w:rsidR="008D0008" w:rsidRPr="001A43C2">
        <w:rPr>
          <w:rFonts w:asciiTheme="majorBidi" w:hAnsiTheme="majorBidi"/>
          <w:spacing w:val="-2"/>
          <w:sz w:val="30"/>
          <w:szCs w:val="30"/>
        </w:rPr>
        <w:t>256</w:t>
      </w:r>
      <w:r w:rsidR="003C6613">
        <w:rPr>
          <w:rFonts w:asciiTheme="majorBidi" w:hAnsiTheme="majorBidi"/>
          <w:spacing w:val="-2"/>
          <w:sz w:val="30"/>
          <w:szCs w:val="30"/>
        </w:rPr>
        <w:t>4</w:t>
      </w:r>
      <w:r w:rsidRPr="001A43C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1A43C2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มูลค่าตามบัญชีของหุ้นกู้ดังกล่าวข้างต้น มีจำนวนเงิน </w:t>
      </w:r>
      <w:r w:rsidR="00076805">
        <w:rPr>
          <w:rFonts w:asciiTheme="majorBidi" w:hAnsiTheme="majorBidi"/>
          <w:spacing w:val="-2"/>
          <w:sz w:val="30"/>
          <w:szCs w:val="30"/>
        </w:rPr>
        <w:t>280</w:t>
      </w:r>
      <w:r w:rsidRPr="001A43C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1A43C2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ล้านเหรียญสหรัฐ หรือเทียบเท่า </w:t>
      </w:r>
      <w:r w:rsidR="008F3137">
        <w:rPr>
          <w:rFonts w:asciiTheme="majorBidi" w:hAnsiTheme="majorBidi"/>
          <w:spacing w:val="-2"/>
          <w:sz w:val="30"/>
          <w:szCs w:val="30"/>
        </w:rPr>
        <w:t>9,317</w:t>
      </w:r>
      <w:r w:rsidRPr="001A43C2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 หุ้นกู้ดังกล่างถือเป็นหุ้นกู้แปลงสภาพ (</w:t>
      </w:r>
      <w:r w:rsidRPr="001A43C2">
        <w:rPr>
          <w:rFonts w:asciiTheme="majorBidi" w:hAnsiTheme="majorBidi" w:cstheme="majorBidi"/>
          <w:spacing w:val="-2"/>
          <w:sz w:val="30"/>
          <w:szCs w:val="30"/>
        </w:rPr>
        <w:t xml:space="preserve">Convertible Bonds) </w:t>
      </w:r>
      <w:r w:rsidRPr="001A43C2">
        <w:rPr>
          <w:rFonts w:asciiTheme="majorBidi" w:hAnsiTheme="majorBidi" w:cstheme="majorBidi"/>
          <w:spacing w:val="-2"/>
          <w:sz w:val="30"/>
          <w:szCs w:val="30"/>
          <w:cs/>
        </w:rPr>
        <w:t>ในงบการเงินรวม</w:t>
      </w:r>
      <w:r w:rsidR="008D0008" w:rsidRPr="001A43C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8D0008" w:rsidRPr="001A43C2">
        <w:rPr>
          <w:rFonts w:ascii="Angsana New" w:hAnsi="Angsana New"/>
          <w:i/>
          <w:iCs/>
          <w:sz w:val="30"/>
          <w:szCs w:val="30"/>
          <w:cs/>
        </w:rPr>
        <w:t>(</w:t>
      </w:r>
      <w:r w:rsidR="008D0008" w:rsidRPr="001A43C2">
        <w:rPr>
          <w:rFonts w:ascii="Angsana New" w:hAnsi="Angsana New"/>
          <w:i/>
          <w:iCs/>
          <w:sz w:val="30"/>
          <w:szCs w:val="30"/>
        </w:rPr>
        <w:t>2563</w:t>
      </w:r>
      <w:r w:rsidR="008D0008" w:rsidRPr="001A43C2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8D0008" w:rsidRPr="001A43C2">
        <w:rPr>
          <w:rFonts w:asciiTheme="majorBidi" w:hAnsiTheme="majorBidi"/>
          <w:i/>
          <w:iCs/>
          <w:spacing w:val="-2"/>
          <w:sz w:val="30"/>
          <w:szCs w:val="30"/>
        </w:rPr>
        <w:t>27</w:t>
      </w:r>
      <w:r w:rsidR="003C6613">
        <w:rPr>
          <w:rFonts w:asciiTheme="majorBidi" w:hAnsiTheme="majorBidi"/>
          <w:i/>
          <w:iCs/>
          <w:spacing w:val="-2"/>
          <w:sz w:val="30"/>
          <w:szCs w:val="30"/>
        </w:rPr>
        <w:t>4</w:t>
      </w:r>
      <w:r w:rsidR="008D0008" w:rsidRPr="001A43C2">
        <w:rPr>
          <w:rFonts w:ascii="Angsana New" w:hAnsi="Angsana New"/>
          <w:i/>
          <w:iCs/>
          <w:sz w:val="30"/>
          <w:szCs w:val="30"/>
          <w:cs/>
        </w:rPr>
        <w:t xml:space="preserve"> ล้านเหรียญสหรัฐ หรือเทียบเท่า </w:t>
      </w:r>
      <w:r w:rsidR="008D0008" w:rsidRPr="001A43C2">
        <w:rPr>
          <w:rFonts w:asciiTheme="majorBidi" w:hAnsiTheme="majorBidi"/>
          <w:i/>
          <w:iCs/>
          <w:spacing w:val="-2"/>
          <w:sz w:val="30"/>
          <w:szCs w:val="30"/>
        </w:rPr>
        <w:t>8</w:t>
      </w:r>
      <w:r w:rsidR="008D0008" w:rsidRPr="001A43C2">
        <w:rPr>
          <w:rFonts w:asciiTheme="majorBidi" w:hAnsiTheme="majorBidi" w:cstheme="majorBidi"/>
          <w:i/>
          <w:iCs/>
          <w:spacing w:val="-2"/>
          <w:sz w:val="30"/>
          <w:szCs w:val="30"/>
        </w:rPr>
        <w:t>,</w:t>
      </w:r>
      <w:r w:rsidR="008D0008" w:rsidRPr="001A43C2">
        <w:rPr>
          <w:rFonts w:asciiTheme="majorBidi" w:hAnsiTheme="majorBidi"/>
          <w:i/>
          <w:iCs/>
          <w:spacing w:val="-2"/>
          <w:sz w:val="30"/>
          <w:szCs w:val="30"/>
        </w:rPr>
        <w:t>228</w:t>
      </w:r>
      <w:r w:rsidR="008D0008" w:rsidRPr="001A43C2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8D0008" w:rsidRPr="001A43C2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22DEF8AA" w14:textId="77777777" w:rsidR="00CC411E" w:rsidRPr="002C5D91" w:rsidRDefault="00CC411E" w:rsidP="002B1F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16"/>
          <w:szCs w:val="16"/>
          <w:cs/>
        </w:rPr>
      </w:pPr>
    </w:p>
    <w:p w14:paraId="133139FA" w14:textId="77777777" w:rsidR="00530B54" w:rsidRDefault="00530B54" w:rsidP="00367ADF">
      <w:pPr>
        <w:pStyle w:val="Heading1"/>
        <w:shd w:val="clear" w:color="auto" w:fill="auto"/>
        <w:tabs>
          <w:tab w:val="clear" w:pos="283"/>
          <w:tab w:val="num" w:pos="540"/>
        </w:tabs>
        <w:ind w:left="540" w:hanging="540"/>
        <w:rPr>
          <w:rFonts w:ascii="Angsana New" w:hAnsi="Angsana New" w:cs="Angsana New"/>
          <w:szCs w:val="30"/>
        </w:rPr>
      </w:pPr>
      <w:r w:rsidRPr="00C20284">
        <w:rPr>
          <w:rFonts w:ascii="Angsana New" w:hAnsi="Angsana New" w:cs="Angsana New"/>
          <w:szCs w:val="30"/>
          <w:cs/>
        </w:rPr>
        <w:t>หุ้นทุนซื้อคืน</w:t>
      </w:r>
    </w:p>
    <w:p w14:paraId="40509D01" w14:textId="77777777" w:rsidR="00530B54" w:rsidRPr="00154BA6" w:rsidRDefault="00530B54" w:rsidP="00137355">
      <w:pPr>
        <w:rPr>
          <w:sz w:val="6"/>
          <w:szCs w:val="6"/>
        </w:rPr>
      </w:pPr>
    </w:p>
    <w:tbl>
      <w:tblPr>
        <w:tblW w:w="9239" w:type="dxa"/>
        <w:tblInd w:w="459" w:type="dxa"/>
        <w:tblLayout w:type="fixed"/>
        <w:tblLook w:val="04A0" w:firstRow="1" w:lastRow="0" w:firstColumn="1" w:lastColumn="0" w:noHBand="0" w:noVBand="1"/>
      </w:tblPr>
      <w:tblGrid>
        <w:gridCol w:w="4323"/>
        <w:gridCol w:w="1023"/>
        <w:gridCol w:w="237"/>
        <w:gridCol w:w="1032"/>
        <w:gridCol w:w="315"/>
        <w:gridCol w:w="1042"/>
        <w:gridCol w:w="236"/>
        <w:gridCol w:w="1025"/>
        <w:gridCol w:w="6"/>
      </w:tblGrid>
      <w:tr w:rsidR="00530B54" w:rsidRPr="00C20284" w14:paraId="281FA165" w14:textId="77777777" w:rsidTr="00530B54">
        <w:trPr>
          <w:gridAfter w:val="1"/>
          <w:wAfter w:w="6" w:type="dxa"/>
          <w:trHeight w:hRule="exact" w:val="353"/>
        </w:trPr>
        <w:tc>
          <w:tcPr>
            <w:tcW w:w="4323" w:type="dxa"/>
          </w:tcPr>
          <w:p w14:paraId="5DE95C8C" w14:textId="77777777" w:rsidR="00530B54" w:rsidRPr="00C20284" w:rsidRDefault="00530B54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10" w:type="dxa"/>
            <w:gridSpan w:val="7"/>
            <w:hideMark/>
          </w:tcPr>
          <w:p w14:paraId="5C905527" w14:textId="77777777" w:rsidR="00530B54" w:rsidRPr="00C20284" w:rsidRDefault="00530B54">
            <w:pPr>
              <w:tabs>
                <w:tab w:val="left" w:pos="540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C2028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C202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530B54" w:rsidRPr="00C20284" w14:paraId="6C9AB3E4" w14:textId="77777777" w:rsidTr="00530B54">
        <w:trPr>
          <w:gridAfter w:val="1"/>
          <w:wAfter w:w="6" w:type="dxa"/>
          <w:trHeight w:hRule="exact" w:val="353"/>
        </w:trPr>
        <w:tc>
          <w:tcPr>
            <w:tcW w:w="4323" w:type="dxa"/>
          </w:tcPr>
          <w:p w14:paraId="607F6C91" w14:textId="77777777" w:rsidR="00530B54" w:rsidRPr="00C20284" w:rsidRDefault="00530B54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92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74DE74" w14:textId="77777777" w:rsidR="00530B54" w:rsidRPr="00C20284" w:rsidRDefault="00530B5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C2028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15" w:type="dxa"/>
            <w:tcBorders>
              <w:left w:val="nil"/>
              <w:bottom w:val="nil"/>
              <w:right w:val="nil"/>
            </w:tcBorders>
          </w:tcPr>
          <w:p w14:paraId="0586D193" w14:textId="77777777" w:rsidR="00530B54" w:rsidRPr="00C20284" w:rsidRDefault="00530B5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03" w:type="dxa"/>
            <w:gridSpan w:val="3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022A82E" w14:textId="77777777" w:rsidR="00530B54" w:rsidRPr="00C20284" w:rsidRDefault="00530B5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30B54" w:rsidRPr="00C20284" w14:paraId="1D62D059" w14:textId="77777777" w:rsidTr="004C1AFD">
        <w:trPr>
          <w:trHeight w:hRule="exact" w:val="353"/>
        </w:trPr>
        <w:tc>
          <w:tcPr>
            <w:tcW w:w="4323" w:type="dxa"/>
          </w:tcPr>
          <w:p w14:paraId="4EAA272D" w14:textId="77777777" w:rsidR="00530B54" w:rsidRPr="00C20284" w:rsidRDefault="00530B54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0ADCCED" w14:textId="7CA2A876" w:rsidR="00530B54" w:rsidRPr="00C20284" w:rsidRDefault="009711B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C661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569B894C" w14:textId="77777777" w:rsidR="00530B54" w:rsidRPr="00C20284" w:rsidRDefault="00530B5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7EF0359" w14:textId="4EDB690B" w:rsidR="00530B54" w:rsidRPr="00C20284" w:rsidRDefault="009711B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315" w:type="dxa"/>
          </w:tcPr>
          <w:p w14:paraId="176045E6" w14:textId="77777777" w:rsidR="00530B54" w:rsidRPr="00C20284" w:rsidRDefault="00530B5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42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36656DA" w14:textId="52522BB8" w:rsidR="00530B54" w:rsidRPr="00C20284" w:rsidRDefault="009711B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11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C661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81EE247" w14:textId="77777777" w:rsidR="00530B54" w:rsidRPr="00C20284" w:rsidRDefault="00530B5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3DBAC04" w14:textId="594973F2" w:rsidR="00530B54" w:rsidRPr="00C20284" w:rsidRDefault="009711B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530B54" w:rsidRPr="00C20284" w14:paraId="5F64B3D2" w14:textId="77777777" w:rsidTr="00CE7CEA">
        <w:trPr>
          <w:trHeight w:hRule="exact" w:val="353"/>
        </w:trPr>
        <w:tc>
          <w:tcPr>
            <w:tcW w:w="4323" w:type="dxa"/>
            <w:hideMark/>
          </w:tcPr>
          <w:p w14:paraId="72DFB754" w14:textId="77777777" w:rsidR="00530B54" w:rsidRPr="00C20284" w:rsidRDefault="00530B5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หุ้นสามัญของบริษัท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right w:val="nil"/>
            </w:tcBorders>
          </w:tcPr>
          <w:p w14:paraId="0B88F8EC" w14:textId="77777777" w:rsidR="00530B54" w:rsidRPr="0090496B" w:rsidRDefault="00530B54" w:rsidP="00904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20C21C53" w14:textId="77777777" w:rsidR="00530B54" w:rsidRPr="00C20284" w:rsidRDefault="00530B54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</w:tcPr>
          <w:p w14:paraId="51C56488" w14:textId="0EE95C93" w:rsidR="00530B54" w:rsidRPr="0090496B" w:rsidRDefault="00530B54" w:rsidP="00904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5" w:type="dxa"/>
          </w:tcPr>
          <w:p w14:paraId="1CAEA115" w14:textId="77777777" w:rsidR="00530B54" w:rsidRPr="0090496B" w:rsidRDefault="00530B54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</w:tcPr>
          <w:p w14:paraId="726656C7" w14:textId="77777777" w:rsidR="00530B54" w:rsidRPr="0090496B" w:rsidRDefault="00530B54" w:rsidP="00CE7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B1BFA51" w14:textId="77777777" w:rsidR="00530B54" w:rsidRPr="0090496B" w:rsidRDefault="00530B54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gridSpan w:val="2"/>
            <w:tcBorders>
              <w:top w:val="single" w:sz="4" w:space="0" w:color="auto"/>
            </w:tcBorders>
          </w:tcPr>
          <w:p w14:paraId="5B5ED02A" w14:textId="3ADB6CCA" w:rsidR="00530B54" w:rsidRPr="0090496B" w:rsidRDefault="00530B54" w:rsidP="00904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E0CC2" w:rsidRPr="00C20284" w14:paraId="4132F25C" w14:textId="77777777" w:rsidTr="00CE7CEA">
        <w:trPr>
          <w:trHeight w:hRule="exact" w:val="353"/>
        </w:trPr>
        <w:tc>
          <w:tcPr>
            <w:tcW w:w="4323" w:type="dxa"/>
          </w:tcPr>
          <w:p w14:paraId="6386EF39" w14:textId="6AFE1F03" w:rsidR="008E0CC2" w:rsidRPr="00C20284" w:rsidRDefault="008E0CC2" w:rsidP="008E0CC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711B9">
              <w:rPr>
                <w:rFonts w:asciiTheme="majorBidi" w:hAnsiTheme="majorBidi"/>
                <w:sz w:val="30"/>
                <w:szCs w:val="30"/>
              </w:rPr>
              <w:t>1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23" w:type="dxa"/>
            <w:tcBorders>
              <w:left w:val="nil"/>
              <w:right w:val="nil"/>
            </w:tcBorders>
          </w:tcPr>
          <w:p w14:paraId="4A9448A1" w14:textId="1CB65389" w:rsidR="008E0CC2" w:rsidRPr="00271A07" w:rsidRDefault="008E0CC2" w:rsidP="008E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71A07">
              <w:rPr>
                <w:rFonts w:asciiTheme="majorBidi" w:hAnsiTheme="majorBidi" w:cstheme="majorBidi"/>
                <w:sz w:val="30"/>
                <w:szCs w:val="30"/>
              </w:rPr>
              <w:t>6,088</w:t>
            </w:r>
          </w:p>
        </w:tc>
        <w:tc>
          <w:tcPr>
            <w:tcW w:w="237" w:type="dxa"/>
          </w:tcPr>
          <w:p w14:paraId="35B32A0C" w14:textId="77777777" w:rsidR="008E0CC2" w:rsidRPr="00271A07" w:rsidRDefault="008E0CC2" w:rsidP="008E0CC2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</w:tcPr>
          <w:p w14:paraId="3560D4DE" w14:textId="05660800" w:rsidR="008E0CC2" w:rsidRPr="00271A07" w:rsidRDefault="008E0CC2" w:rsidP="008E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71A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5" w:type="dxa"/>
          </w:tcPr>
          <w:p w14:paraId="5ED31F90" w14:textId="77777777" w:rsidR="008E0CC2" w:rsidRPr="00271A07" w:rsidRDefault="008E0CC2" w:rsidP="008E0CC2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</w:tcPr>
          <w:p w14:paraId="646ECC20" w14:textId="31A9DB9D" w:rsidR="008E0CC2" w:rsidRPr="00271A07" w:rsidRDefault="008E0CC2" w:rsidP="008E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71A07">
              <w:rPr>
                <w:rFonts w:asciiTheme="majorBidi" w:hAnsiTheme="majorBidi" w:cstheme="majorBidi"/>
                <w:sz w:val="30"/>
                <w:szCs w:val="30"/>
              </w:rPr>
              <w:t>6,088</w:t>
            </w:r>
          </w:p>
        </w:tc>
        <w:tc>
          <w:tcPr>
            <w:tcW w:w="236" w:type="dxa"/>
          </w:tcPr>
          <w:p w14:paraId="0999C849" w14:textId="77777777" w:rsidR="008E0CC2" w:rsidRPr="00271A07" w:rsidRDefault="008E0CC2" w:rsidP="008E0CC2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gridSpan w:val="2"/>
          </w:tcPr>
          <w:p w14:paraId="6BA55822" w14:textId="38258F99" w:rsidR="008E0CC2" w:rsidRPr="00271A07" w:rsidRDefault="008E0CC2" w:rsidP="008E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71A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E0CC2" w:rsidRPr="00C20284" w14:paraId="13ABD97B" w14:textId="77777777" w:rsidTr="00CE7CEA">
        <w:trPr>
          <w:trHeight w:hRule="exact" w:val="353"/>
        </w:trPr>
        <w:tc>
          <w:tcPr>
            <w:tcW w:w="4323" w:type="dxa"/>
          </w:tcPr>
          <w:p w14:paraId="1B02669B" w14:textId="31F8AFC6" w:rsidR="008E0CC2" w:rsidRPr="00C20284" w:rsidRDefault="008E0CC2" w:rsidP="008E0CC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23" w:type="dxa"/>
            <w:tcBorders>
              <w:left w:val="nil"/>
              <w:bottom w:val="single" w:sz="4" w:space="0" w:color="auto"/>
              <w:right w:val="nil"/>
            </w:tcBorders>
          </w:tcPr>
          <w:p w14:paraId="4626F830" w14:textId="19AF77D4" w:rsidR="008E0CC2" w:rsidRPr="0090496B" w:rsidRDefault="008E0CC2" w:rsidP="008E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0CC2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7" w:type="dxa"/>
          </w:tcPr>
          <w:p w14:paraId="600C25E6" w14:textId="77777777" w:rsidR="008E0CC2" w:rsidRPr="00C20284" w:rsidRDefault="008E0CC2" w:rsidP="008E0CC2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14:paraId="4D16C7F0" w14:textId="364D9E66" w:rsidR="008E0CC2" w:rsidRPr="0090496B" w:rsidRDefault="008E0CC2" w:rsidP="008E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4B3A">
              <w:rPr>
                <w:rFonts w:asciiTheme="majorBidi" w:hAnsiTheme="majorBidi"/>
                <w:sz w:val="30"/>
                <w:szCs w:val="30"/>
              </w:rPr>
              <w:t>6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A4B3A">
              <w:rPr>
                <w:rFonts w:asciiTheme="majorBidi" w:hAnsiTheme="majorBidi"/>
                <w:sz w:val="30"/>
                <w:szCs w:val="30"/>
              </w:rPr>
              <w:t>088</w:t>
            </w:r>
          </w:p>
        </w:tc>
        <w:tc>
          <w:tcPr>
            <w:tcW w:w="315" w:type="dxa"/>
          </w:tcPr>
          <w:p w14:paraId="7E0124CA" w14:textId="77777777" w:rsidR="008E0CC2" w:rsidRPr="0090496B" w:rsidRDefault="008E0CC2" w:rsidP="008E0CC2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14:paraId="0CED5B16" w14:textId="3B800889" w:rsidR="008E0CC2" w:rsidRPr="008E0CC2" w:rsidRDefault="008E0CC2" w:rsidP="008E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E0CC2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08CC1EA8" w14:textId="77777777" w:rsidR="008E0CC2" w:rsidRPr="0090496B" w:rsidRDefault="008E0CC2" w:rsidP="008E0CC2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gridSpan w:val="2"/>
            <w:tcBorders>
              <w:bottom w:val="single" w:sz="4" w:space="0" w:color="auto"/>
            </w:tcBorders>
          </w:tcPr>
          <w:p w14:paraId="19C0C755" w14:textId="1402B986" w:rsidR="008E0CC2" w:rsidRPr="0090496B" w:rsidRDefault="008E0CC2" w:rsidP="008E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4B3A">
              <w:rPr>
                <w:rFonts w:asciiTheme="majorBidi" w:hAnsiTheme="majorBidi"/>
                <w:sz w:val="30"/>
                <w:szCs w:val="30"/>
              </w:rPr>
              <w:t>6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A4B3A">
              <w:rPr>
                <w:rFonts w:asciiTheme="majorBidi" w:hAnsiTheme="majorBidi"/>
                <w:sz w:val="30"/>
                <w:szCs w:val="30"/>
              </w:rPr>
              <w:t>088</w:t>
            </w:r>
          </w:p>
        </w:tc>
      </w:tr>
      <w:tr w:rsidR="008E0CC2" w:rsidRPr="00C20284" w14:paraId="27D4CA1E" w14:textId="77777777" w:rsidTr="004C1AFD">
        <w:trPr>
          <w:trHeight w:hRule="exact" w:val="353"/>
        </w:trPr>
        <w:tc>
          <w:tcPr>
            <w:tcW w:w="4323" w:type="dxa"/>
          </w:tcPr>
          <w:p w14:paraId="5E62F5E8" w14:textId="5FA5B719" w:rsidR="008E0CC2" w:rsidRPr="00EB4AD0" w:rsidRDefault="00EB7330" w:rsidP="008E0CC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4AD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B4A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EB4AD0">
              <w:rPr>
                <w:rFonts w:asciiTheme="majorBidi" w:hAnsiTheme="majorBidi"/>
                <w:b/>
                <w:bCs/>
                <w:sz w:val="30"/>
                <w:szCs w:val="30"/>
              </w:rPr>
              <w:t>1</w:t>
            </w:r>
            <w:r w:rsidRPr="00EB4A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B4AD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80C111" w14:textId="7B94B74F" w:rsidR="008E0CC2" w:rsidRPr="0090496B" w:rsidRDefault="008E0CC2" w:rsidP="008E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6,2</w:t>
            </w:r>
            <w:r w:rsidR="003C66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7" w:type="dxa"/>
          </w:tcPr>
          <w:p w14:paraId="077B5F5A" w14:textId="77777777" w:rsidR="008E0CC2" w:rsidRPr="00C20284" w:rsidRDefault="008E0CC2" w:rsidP="008E0CC2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</w:tcPr>
          <w:p w14:paraId="2305BFB0" w14:textId="6A4E6A61" w:rsidR="008E0CC2" w:rsidRPr="0090496B" w:rsidRDefault="008E0CC2" w:rsidP="008E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49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C202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049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088</w:t>
            </w:r>
          </w:p>
        </w:tc>
        <w:tc>
          <w:tcPr>
            <w:tcW w:w="315" w:type="dxa"/>
          </w:tcPr>
          <w:p w14:paraId="2E977B0F" w14:textId="77777777" w:rsidR="008E0CC2" w:rsidRPr="0090496B" w:rsidRDefault="008E0CC2" w:rsidP="008E0CC2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</w:tcPr>
          <w:p w14:paraId="0458CA2A" w14:textId="76F03052" w:rsidR="008E0CC2" w:rsidRPr="0090496B" w:rsidRDefault="008E0CC2" w:rsidP="008E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6,2</w:t>
            </w:r>
            <w:r w:rsidR="003C66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5D506D52" w14:textId="77777777" w:rsidR="008E0CC2" w:rsidRPr="0090496B" w:rsidRDefault="008E0CC2" w:rsidP="008E0CC2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7EC83D" w14:textId="16E1B0FC" w:rsidR="008E0CC2" w:rsidRPr="0090496B" w:rsidRDefault="008E0CC2" w:rsidP="008E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4B3A">
              <w:rPr>
                <w:rFonts w:asciiTheme="majorBidi" w:hAnsiTheme="majorBidi"/>
                <w:b/>
                <w:bCs/>
                <w:sz w:val="30"/>
                <w:szCs w:val="30"/>
              </w:rPr>
              <w:t>6</w:t>
            </w:r>
            <w:r w:rsidRPr="00C202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A4B3A">
              <w:rPr>
                <w:rFonts w:asciiTheme="majorBidi" w:hAnsiTheme="majorBidi"/>
                <w:b/>
                <w:bCs/>
                <w:sz w:val="30"/>
                <w:szCs w:val="30"/>
              </w:rPr>
              <w:t>088</w:t>
            </w:r>
          </w:p>
        </w:tc>
      </w:tr>
      <w:tr w:rsidR="008E0CC2" w:rsidRPr="00C20284" w14:paraId="00B654DF" w14:textId="77777777" w:rsidTr="00137355">
        <w:trPr>
          <w:trHeight w:hRule="exact" w:val="244"/>
        </w:trPr>
        <w:tc>
          <w:tcPr>
            <w:tcW w:w="4323" w:type="dxa"/>
          </w:tcPr>
          <w:p w14:paraId="49ED0C2C" w14:textId="77777777" w:rsidR="008E0CC2" w:rsidRPr="00C20284" w:rsidRDefault="008E0CC2" w:rsidP="008E0CC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right w:val="nil"/>
            </w:tcBorders>
          </w:tcPr>
          <w:p w14:paraId="25F8DA7D" w14:textId="77777777" w:rsidR="008E0CC2" w:rsidRPr="00C20284" w:rsidRDefault="008E0CC2" w:rsidP="008E0CC2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56E2B378" w14:textId="77777777" w:rsidR="008E0CC2" w:rsidRPr="00C20284" w:rsidRDefault="008E0CC2" w:rsidP="008E0CC2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</w:tcPr>
          <w:p w14:paraId="520BD610" w14:textId="77777777" w:rsidR="008E0CC2" w:rsidRPr="00C20284" w:rsidRDefault="008E0CC2" w:rsidP="008E0CC2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" w:type="dxa"/>
          </w:tcPr>
          <w:p w14:paraId="2B200AFE" w14:textId="77777777" w:rsidR="008E0CC2" w:rsidRPr="00C20284" w:rsidRDefault="008E0CC2" w:rsidP="008E0CC2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</w:tcPr>
          <w:p w14:paraId="07526A53" w14:textId="77777777" w:rsidR="008E0CC2" w:rsidRPr="00CE7CEA" w:rsidRDefault="008E0CC2" w:rsidP="008E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FC5A088" w14:textId="77777777" w:rsidR="008E0CC2" w:rsidRPr="00C20284" w:rsidRDefault="008E0CC2" w:rsidP="008E0CC2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gridSpan w:val="2"/>
            <w:tcBorders>
              <w:top w:val="single" w:sz="4" w:space="0" w:color="auto"/>
            </w:tcBorders>
          </w:tcPr>
          <w:p w14:paraId="5BAC6BF4" w14:textId="77777777" w:rsidR="008E0CC2" w:rsidRPr="00C20284" w:rsidRDefault="008E0CC2" w:rsidP="008E0CC2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E0CC2" w:rsidRPr="00C20284" w14:paraId="4592848B" w14:textId="77777777" w:rsidTr="0090496B">
        <w:trPr>
          <w:trHeight w:hRule="exact" w:val="353"/>
        </w:trPr>
        <w:tc>
          <w:tcPr>
            <w:tcW w:w="4323" w:type="dxa"/>
          </w:tcPr>
          <w:p w14:paraId="5813ED58" w14:textId="6434AE92" w:rsidR="008E0CC2" w:rsidRPr="00C20284" w:rsidRDefault="008E0CC2" w:rsidP="008E0CC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หุ้นสามัญของบริษัทที่ถือโดยบริษัทย่อย</w:t>
            </w:r>
          </w:p>
        </w:tc>
        <w:tc>
          <w:tcPr>
            <w:tcW w:w="1023" w:type="dxa"/>
            <w:tcBorders>
              <w:left w:val="nil"/>
              <w:bottom w:val="nil"/>
              <w:right w:val="nil"/>
            </w:tcBorders>
          </w:tcPr>
          <w:p w14:paraId="0F85334C" w14:textId="77777777" w:rsidR="008E0CC2" w:rsidRPr="00C20284" w:rsidRDefault="008E0CC2" w:rsidP="008E0CC2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040D946C" w14:textId="77777777" w:rsidR="008E0CC2" w:rsidRPr="00C20284" w:rsidRDefault="008E0CC2" w:rsidP="008E0CC2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</w:tcPr>
          <w:p w14:paraId="1803B45A" w14:textId="77777777" w:rsidR="008E0CC2" w:rsidRPr="00C20284" w:rsidRDefault="008E0CC2" w:rsidP="008E0CC2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" w:type="dxa"/>
          </w:tcPr>
          <w:p w14:paraId="612A8E40" w14:textId="77777777" w:rsidR="008E0CC2" w:rsidRPr="00C20284" w:rsidRDefault="008E0CC2" w:rsidP="008E0CC2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</w:tcPr>
          <w:p w14:paraId="38A017E0" w14:textId="77777777" w:rsidR="008E0CC2" w:rsidRPr="00CE7CEA" w:rsidRDefault="008E0CC2" w:rsidP="008E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0C0B20E" w14:textId="77777777" w:rsidR="008E0CC2" w:rsidRPr="00C20284" w:rsidRDefault="008E0CC2" w:rsidP="008E0CC2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gridSpan w:val="2"/>
          </w:tcPr>
          <w:p w14:paraId="2B7BC071" w14:textId="77777777" w:rsidR="008E0CC2" w:rsidRPr="00C20284" w:rsidRDefault="008E0CC2" w:rsidP="008E0CC2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E0CC2" w:rsidRPr="00C20284" w14:paraId="580C05CD" w14:textId="77777777" w:rsidTr="00530B54">
        <w:trPr>
          <w:trHeight w:hRule="exact" w:val="353"/>
        </w:trPr>
        <w:tc>
          <w:tcPr>
            <w:tcW w:w="4323" w:type="dxa"/>
            <w:hideMark/>
          </w:tcPr>
          <w:p w14:paraId="355373F4" w14:textId="14A78DB5" w:rsidR="008E0CC2" w:rsidRPr="00C20284" w:rsidRDefault="008E0CC2" w:rsidP="008E0CC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711B9">
              <w:rPr>
                <w:rFonts w:asciiTheme="majorBidi" w:hAnsiTheme="majorBidi"/>
                <w:sz w:val="30"/>
                <w:szCs w:val="30"/>
              </w:rPr>
              <w:t>1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23" w:type="dxa"/>
          </w:tcPr>
          <w:p w14:paraId="5D942A5C" w14:textId="53BF078F" w:rsidR="008E0CC2" w:rsidRPr="00460EDC" w:rsidRDefault="009411EF" w:rsidP="008E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76C48">
              <w:rPr>
                <w:rFonts w:asciiTheme="majorBidi" w:hAnsiTheme="majorBidi" w:cstheme="majorBidi"/>
                <w:sz w:val="30"/>
                <w:szCs w:val="30"/>
              </w:rPr>
              <w:t>2,909</w:t>
            </w:r>
          </w:p>
        </w:tc>
        <w:tc>
          <w:tcPr>
            <w:tcW w:w="237" w:type="dxa"/>
          </w:tcPr>
          <w:p w14:paraId="1829F9A5" w14:textId="77777777" w:rsidR="008E0CC2" w:rsidRPr="00C20284" w:rsidRDefault="008E0CC2" w:rsidP="008E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</w:tcPr>
          <w:p w14:paraId="1D5AE9D6" w14:textId="0B2D2019" w:rsidR="008E0CC2" w:rsidRPr="00C20284" w:rsidRDefault="008E0CC2" w:rsidP="008E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2,909</w:t>
            </w:r>
          </w:p>
        </w:tc>
        <w:tc>
          <w:tcPr>
            <w:tcW w:w="315" w:type="dxa"/>
          </w:tcPr>
          <w:p w14:paraId="43C987BD" w14:textId="77777777" w:rsidR="008E0CC2" w:rsidRPr="00C20284" w:rsidRDefault="008E0CC2" w:rsidP="008E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</w:tcPr>
          <w:p w14:paraId="25694510" w14:textId="730C4C7C" w:rsidR="008E0CC2" w:rsidRPr="008E0CC2" w:rsidRDefault="008E0CC2" w:rsidP="008E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E0C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28B43C3" w14:textId="77777777" w:rsidR="008E0CC2" w:rsidRPr="00C20284" w:rsidRDefault="008E0CC2" w:rsidP="008E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gridSpan w:val="2"/>
          </w:tcPr>
          <w:p w14:paraId="43B37E95" w14:textId="3E7F6474" w:rsidR="008E0CC2" w:rsidRPr="00C20284" w:rsidRDefault="008E0CC2" w:rsidP="008E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E0CC2" w:rsidRPr="00C20284" w14:paraId="48CFCDEB" w14:textId="77777777" w:rsidTr="00530B54">
        <w:trPr>
          <w:trHeight w:hRule="exact" w:val="353"/>
        </w:trPr>
        <w:tc>
          <w:tcPr>
            <w:tcW w:w="4323" w:type="dxa"/>
            <w:hideMark/>
          </w:tcPr>
          <w:p w14:paraId="604763FC" w14:textId="77777777" w:rsidR="008E0CC2" w:rsidRPr="00C20284" w:rsidRDefault="008E0CC2" w:rsidP="008E0CC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D3A492" w14:textId="39488A53" w:rsidR="008E0CC2" w:rsidRPr="0018754B" w:rsidRDefault="007A0953" w:rsidP="008E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8754B">
              <w:rPr>
                <w:rFonts w:asciiTheme="majorBidi" w:hAnsiTheme="majorBidi" w:cstheme="majorBidi"/>
                <w:sz w:val="30"/>
                <w:szCs w:val="30"/>
              </w:rPr>
              <w:t>1,17</w:t>
            </w:r>
            <w:r w:rsidR="00951DF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7" w:type="dxa"/>
          </w:tcPr>
          <w:p w14:paraId="2B5D4FB4" w14:textId="77777777" w:rsidR="008E0CC2" w:rsidRPr="00C20284" w:rsidRDefault="008E0CC2" w:rsidP="008E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C77DFD" w14:textId="2B0035C9" w:rsidR="008E0CC2" w:rsidRPr="00C20284" w:rsidRDefault="008E0CC2" w:rsidP="008E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5" w:type="dxa"/>
          </w:tcPr>
          <w:p w14:paraId="41392555" w14:textId="77777777" w:rsidR="008E0CC2" w:rsidRPr="00C20284" w:rsidRDefault="008E0CC2" w:rsidP="008E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14:paraId="485A003A" w14:textId="39DF1A3F" w:rsidR="008E0CC2" w:rsidRPr="008E0CC2" w:rsidRDefault="008E0CC2" w:rsidP="008E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E0C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FC77C73" w14:textId="77777777" w:rsidR="008E0CC2" w:rsidRPr="00C20284" w:rsidRDefault="008E0CC2" w:rsidP="008E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gridSpan w:val="2"/>
            <w:tcBorders>
              <w:bottom w:val="single" w:sz="4" w:space="0" w:color="auto"/>
            </w:tcBorders>
          </w:tcPr>
          <w:p w14:paraId="62FE1746" w14:textId="6F613C07" w:rsidR="008E0CC2" w:rsidRPr="00C20284" w:rsidRDefault="008E0CC2" w:rsidP="008E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E0CC2" w:rsidRPr="00C20284" w14:paraId="76EA13CA" w14:textId="77777777" w:rsidTr="00530B54">
        <w:trPr>
          <w:trHeight w:hRule="exact" w:val="353"/>
        </w:trPr>
        <w:tc>
          <w:tcPr>
            <w:tcW w:w="4323" w:type="dxa"/>
            <w:hideMark/>
          </w:tcPr>
          <w:p w14:paraId="671B8304" w14:textId="3D100D90" w:rsidR="008E0CC2" w:rsidRPr="00C20284" w:rsidRDefault="00FF7C87" w:rsidP="008E0CC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4AD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B4A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EB4AD0">
              <w:rPr>
                <w:rFonts w:asciiTheme="majorBidi" w:hAnsiTheme="majorBidi"/>
                <w:b/>
                <w:bCs/>
                <w:sz w:val="30"/>
                <w:szCs w:val="30"/>
              </w:rPr>
              <w:t>1</w:t>
            </w:r>
            <w:r w:rsidRPr="00EB4A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B4AD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7E17B5" w14:textId="333C935E" w:rsidR="008E0CC2" w:rsidRPr="0018754B" w:rsidRDefault="003C6613" w:rsidP="008E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460EDC" w:rsidRPr="001875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,08</w:t>
            </w:r>
            <w:r w:rsidR="00951D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7" w:type="dxa"/>
          </w:tcPr>
          <w:p w14:paraId="716039C4" w14:textId="77777777" w:rsidR="008E0CC2" w:rsidRPr="00C20284" w:rsidRDefault="008E0CC2" w:rsidP="008E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950B31" w14:textId="6A047CD2" w:rsidR="008E0CC2" w:rsidRPr="00C20284" w:rsidRDefault="008E0CC2" w:rsidP="008E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2,909</w:t>
            </w:r>
          </w:p>
        </w:tc>
        <w:tc>
          <w:tcPr>
            <w:tcW w:w="315" w:type="dxa"/>
          </w:tcPr>
          <w:p w14:paraId="57DB1B5C" w14:textId="77777777" w:rsidR="008E0CC2" w:rsidRPr="00C20284" w:rsidRDefault="008E0CC2" w:rsidP="008E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B579FB" w14:textId="3EFEBDA0" w:rsidR="008E0CC2" w:rsidRPr="00C20284" w:rsidRDefault="008E0CC2" w:rsidP="008E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C1558B1" w14:textId="77777777" w:rsidR="008E0CC2" w:rsidRPr="00C20284" w:rsidRDefault="008E0CC2" w:rsidP="008E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F85537" w14:textId="6E8CFBE7" w:rsidR="008E0CC2" w:rsidRPr="00C20284" w:rsidRDefault="008E0CC2" w:rsidP="008E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8E0CC2" w:rsidRPr="00C20284" w14:paraId="3DD66849" w14:textId="77777777" w:rsidTr="00137355">
        <w:trPr>
          <w:trHeight w:hRule="exact" w:val="262"/>
        </w:trPr>
        <w:tc>
          <w:tcPr>
            <w:tcW w:w="4323" w:type="dxa"/>
          </w:tcPr>
          <w:p w14:paraId="0D063368" w14:textId="77777777" w:rsidR="008E0CC2" w:rsidRPr="00C20284" w:rsidRDefault="008E0CC2" w:rsidP="008E0CC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right w:val="nil"/>
            </w:tcBorders>
          </w:tcPr>
          <w:p w14:paraId="41EEDC8C" w14:textId="77777777" w:rsidR="008E0CC2" w:rsidRPr="00460EDC" w:rsidRDefault="008E0CC2" w:rsidP="008E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7" w:type="dxa"/>
          </w:tcPr>
          <w:p w14:paraId="038FB071" w14:textId="77777777" w:rsidR="008E0CC2" w:rsidRPr="00C20284" w:rsidRDefault="008E0CC2" w:rsidP="008E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right w:val="nil"/>
            </w:tcBorders>
          </w:tcPr>
          <w:p w14:paraId="3A70A0C3" w14:textId="77777777" w:rsidR="008E0CC2" w:rsidRPr="00C20284" w:rsidRDefault="008E0CC2" w:rsidP="008E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5" w:type="dxa"/>
          </w:tcPr>
          <w:p w14:paraId="0DD43E25" w14:textId="77777777" w:rsidR="008E0CC2" w:rsidRPr="00C20284" w:rsidRDefault="008E0CC2" w:rsidP="008E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right w:val="nil"/>
            </w:tcBorders>
          </w:tcPr>
          <w:p w14:paraId="2260DB19" w14:textId="77777777" w:rsidR="008E0CC2" w:rsidRPr="00C20284" w:rsidRDefault="008E0CC2" w:rsidP="008E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8C216C2" w14:textId="77777777" w:rsidR="008E0CC2" w:rsidRPr="00C20284" w:rsidRDefault="008E0CC2" w:rsidP="008E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8F01806" w14:textId="77777777" w:rsidR="008E0CC2" w:rsidRPr="00C20284" w:rsidRDefault="008E0CC2" w:rsidP="008E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E0CC2" w:rsidRPr="00C20284" w14:paraId="6191844F" w14:textId="77777777" w:rsidTr="0057790C">
        <w:trPr>
          <w:trHeight w:hRule="exact" w:val="403"/>
        </w:trPr>
        <w:tc>
          <w:tcPr>
            <w:tcW w:w="4323" w:type="dxa"/>
            <w:hideMark/>
          </w:tcPr>
          <w:p w14:paraId="7B604098" w14:textId="77777777" w:rsidR="008E0CC2" w:rsidRPr="00C20284" w:rsidRDefault="008E0CC2" w:rsidP="008E0CC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023" w:type="dxa"/>
            <w:tcBorders>
              <w:left w:val="nil"/>
              <w:bottom w:val="double" w:sz="4" w:space="0" w:color="auto"/>
              <w:right w:val="nil"/>
            </w:tcBorders>
          </w:tcPr>
          <w:p w14:paraId="369B0673" w14:textId="3C616C4E" w:rsidR="008E0CC2" w:rsidRPr="00460EDC" w:rsidRDefault="00460EDC" w:rsidP="008E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951D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10,33</w:t>
            </w:r>
            <w:r w:rsidR="00951DFC" w:rsidRPr="00951D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7" w:type="dxa"/>
          </w:tcPr>
          <w:p w14:paraId="74532DBC" w14:textId="77777777" w:rsidR="008E0CC2" w:rsidRPr="00C20284" w:rsidRDefault="008E0CC2" w:rsidP="008E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left w:val="nil"/>
              <w:bottom w:val="double" w:sz="4" w:space="0" w:color="auto"/>
              <w:right w:val="nil"/>
            </w:tcBorders>
          </w:tcPr>
          <w:p w14:paraId="360E7BD6" w14:textId="4AE1037B" w:rsidR="008E0CC2" w:rsidRPr="00C20284" w:rsidRDefault="008E0CC2" w:rsidP="008E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11B9">
              <w:rPr>
                <w:rFonts w:asciiTheme="majorBidi" w:hAnsiTheme="majorBidi"/>
                <w:b/>
                <w:bCs/>
                <w:sz w:val="30"/>
                <w:szCs w:val="30"/>
              </w:rPr>
              <w:t>8</w:t>
            </w:r>
            <w:r w:rsidRPr="00C202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711B9">
              <w:rPr>
                <w:rFonts w:asciiTheme="majorBidi" w:hAnsiTheme="majorBidi"/>
                <w:b/>
                <w:bCs/>
                <w:sz w:val="30"/>
                <w:szCs w:val="30"/>
              </w:rPr>
              <w:t>997</w:t>
            </w:r>
          </w:p>
        </w:tc>
        <w:tc>
          <w:tcPr>
            <w:tcW w:w="315" w:type="dxa"/>
          </w:tcPr>
          <w:p w14:paraId="64B18201" w14:textId="77777777" w:rsidR="008E0CC2" w:rsidRPr="00C20284" w:rsidRDefault="008E0CC2" w:rsidP="008E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left w:val="nil"/>
              <w:bottom w:val="double" w:sz="4" w:space="0" w:color="auto"/>
              <w:right w:val="nil"/>
            </w:tcBorders>
          </w:tcPr>
          <w:p w14:paraId="08D54239" w14:textId="27006815" w:rsidR="008E0CC2" w:rsidRPr="00C20284" w:rsidRDefault="008E0CC2" w:rsidP="008E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6,2</w:t>
            </w:r>
            <w:r w:rsidR="003C66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785A40B9" w14:textId="77777777" w:rsidR="008E0CC2" w:rsidRPr="00C20284" w:rsidRDefault="008E0CC2" w:rsidP="008E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3971E601" w14:textId="434CA4C3" w:rsidR="008E0CC2" w:rsidRPr="00C20284" w:rsidRDefault="008E0CC2" w:rsidP="008E0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11B9">
              <w:rPr>
                <w:rFonts w:asciiTheme="majorBidi" w:hAnsiTheme="majorBidi"/>
                <w:b/>
                <w:bCs/>
                <w:sz w:val="30"/>
                <w:szCs w:val="30"/>
              </w:rPr>
              <w:t>6</w:t>
            </w:r>
            <w:r w:rsidRPr="00C202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711B9">
              <w:rPr>
                <w:rFonts w:asciiTheme="majorBidi" w:hAnsiTheme="majorBidi"/>
                <w:b/>
                <w:bCs/>
                <w:sz w:val="30"/>
                <w:szCs w:val="30"/>
              </w:rPr>
              <w:t>088</w:t>
            </w:r>
          </w:p>
        </w:tc>
      </w:tr>
    </w:tbl>
    <w:p w14:paraId="19E95418" w14:textId="77777777" w:rsidR="00CF2F6A" w:rsidRPr="00154BA6" w:rsidRDefault="00CF2F6A" w:rsidP="00BD21CF">
      <w:pPr>
        <w:tabs>
          <w:tab w:val="clear" w:pos="454"/>
        </w:tabs>
        <w:ind w:left="576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</w:p>
    <w:p w14:paraId="2796FE23" w14:textId="7797C7B8" w:rsidR="009D26D8" w:rsidRPr="009D26D8" w:rsidRDefault="00530B54" w:rsidP="009D26D8">
      <w:pPr>
        <w:tabs>
          <w:tab w:val="clear" w:pos="454"/>
        </w:tabs>
        <w:ind w:left="576"/>
        <w:jc w:val="thaiDistribute"/>
        <w:rPr>
          <w:rFonts w:asciiTheme="majorBidi" w:hAnsiTheme="majorBidi" w:cstheme="majorBidi"/>
          <w:sz w:val="30"/>
          <w:szCs w:val="30"/>
        </w:rPr>
      </w:pPr>
      <w:r w:rsidRPr="004C099F">
        <w:rPr>
          <w:rFonts w:asciiTheme="majorBidi" w:hAnsiTheme="majorBidi" w:cstheme="majorBidi"/>
          <w:spacing w:val="-2"/>
          <w:sz w:val="30"/>
          <w:szCs w:val="30"/>
          <w:cs/>
        </w:rPr>
        <w:t>เมื่อวันที่</w:t>
      </w:r>
      <w:r w:rsidR="008767F3" w:rsidRPr="00101C1F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="008767F3" w:rsidRPr="00101C1F">
        <w:rPr>
          <w:rFonts w:asciiTheme="majorBidi" w:hAnsiTheme="majorBidi"/>
          <w:spacing w:val="-2"/>
          <w:sz w:val="30"/>
          <w:szCs w:val="30"/>
        </w:rPr>
        <w:t>3</w:t>
      </w:r>
      <w:r w:rsidR="008479F5" w:rsidRPr="00AE61B4">
        <w:rPr>
          <w:rFonts w:asciiTheme="majorBidi" w:hAnsiTheme="majorBidi"/>
          <w:spacing w:val="-2"/>
          <w:sz w:val="30"/>
          <w:szCs w:val="30"/>
        </w:rPr>
        <w:t>0</w:t>
      </w:r>
      <w:r w:rsidR="008767F3" w:rsidRPr="00101C1F" w:rsidDel="008479F5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="008479F5" w:rsidRPr="00AE61B4">
        <w:rPr>
          <w:rFonts w:asciiTheme="majorBidi" w:hAnsiTheme="majorBidi"/>
          <w:spacing w:val="-2"/>
          <w:sz w:val="30"/>
          <w:szCs w:val="30"/>
          <w:cs/>
        </w:rPr>
        <w:t>กันยายน</w:t>
      </w:r>
      <w:r w:rsidR="008479F5" w:rsidRPr="004C099F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="008767F3" w:rsidRPr="004C099F">
        <w:rPr>
          <w:rFonts w:asciiTheme="majorBidi" w:hAnsiTheme="majorBidi"/>
          <w:spacing w:val="-2"/>
          <w:sz w:val="30"/>
          <w:szCs w:val="30"/>
        </w:rPr>
        <w:t>256</w:t>
      </w:r>
      <w:r w:rsidR="003C6613">
        <w:rPr>
          <w:rFonts w:asciiTheme="majorBidi" w:hAnsiTheme="majorBidi"/>
          <w:spacing w:val="-2"/>
          <w:sz w:val="30"/>
          <w:szCs w:val="30"/>
        </w:rPr>
        <w:t>4</w:t>
      </w:r>
      <w:r w:rsidRPr="004C099F">
        <w:rPr>
          <w:rFonts w:asciiTheme="majorBidi" w:hAnsiTheme="majorBidi" w:cstheme="majorBidi"/>
          <w:spacing w:val="-2"/>
          <w:sz w:val="30"/>
          <w:szCs w:val="30"/>
          <w:cs/>
        </w:rPr>
        <w:t xml:space="preserve"> คณะกรรมการของบริษัทได้มีมติอนุมัติโครงการซื้อหุ้นคืนเพื่อบริหารทางการเงิน ตามมาตรา </w:t>
      </w:r>
      <w:r w:rsidR="009711B9" w:rsidRPr="00101C1F">
        <w:rPr>
          <w:rFonts w:asciiTheme="majorBidi" w:hAnsiTheme="majorBidi"/>
          <w:spacing w:val="-2"/>
          <w:sz w:val="30"/>
          <w:szCs w:val="30"/>
        </w:rPr>
        <w:t>66</w:t>
      </w:r>
      <w:r w:rsidRPr="00101C1F">
        <w:rPr>
          <w:rFonts w:asciiTheme="majorBidi" w:hAnsiTheme="majorBidi" w:cstheme="majorBidi"/>
          <w:spacing w:val="-2"/>
          <w:sz w:val="30"/>
          <w:szCs w:val="30"/>
        </w:rPr>
        <w:t>/</w:t>
      </w:r>
      <w:r w:rsidR="009711B9" w:rsidRPr="00101C1F">
        <w:rPr>
          <w:rFonts w:asciiTheme="majorBidi" w:hAnsiTheme="majorBidi"/>
          <w:spacing w:val="-2"/>
          <w:sz w:val="30"/>
          <w:szCs w:val="30"/>
        </w:rPr>
        <w:t>1</w:t>
      </w:r>
      <w:r w:rsidRPr="00101C1F">
        <w:rPr>
          <w:rFonts w:asciiTheme="majorBidi" w:hAnsiTheme="majorBidi" w:cstheme="majorBidi"/>
          <w:spacing w:val="-2"/>
          <w:sz w:val="30"/>
          <w:szCs w:val="30"/>
        </w:rPr>
        <w:t>(</w:t>
      </w:r>
      <w:r w:rsidR="009711B9" w:rsidRPr="00101C1F">
        <w:rPr>
          <w:rFonts w:asciiTheme="majorBidi" w:hAnsiTheme="majorBidi"/>
          <w:spacing w:val="-2"/>
          <w:sz w:val="30"/>
          <w:szCs w:val="30"/>
        </w:rPr>
        <w:t>2</w:t>
      </w:r>
      <w:r w:rsidRPr="00101C1F">
        <w:rPr>
          <w:rFonts w:asciiTheme="majorBidi" w:hAnsiTheme="majorBidi" w:cstheme="majorBidi"/>
          <w:spacing w:val="-2"/>
          <w:sz w:val="30"/>
          <w:szCs w:val="30"/>
        </w:rPr>
        <w:t>)</w:t>
      </w:r>
      <w:r w:rsidRPr="00101C1F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แห่งพระราชบัญญัติบริษัทมหาชนจำกัด</w:t>
      </w:r>
      <w:r w:rsidRPr="00101C1F">
        <w:rPr>
          <w:rFonts w:asciiTheme="majorBidi" w:hAnsiTheme="majorBidi" w:cstheme="majorBidi"/>
          <w:sz w:val="30"/>
          <w:szCs w:val="30"/>
          <w:cs/>
        </w:rPr>
        <w:t xml:space="preserve">ในวงเงินไม่เกิน </w:t>
      </w:r>
      <w:r w:rsidR="009711B9" w:rsidRPr="00101C1F">
        <w:rPr>
          <w:rFonts w:asciiTheme="majorBidi" w:hAnsiTheme="majorBidi"/>
          <w:sz w:val="30"/>
          <w:szCs w:val="30"/>
        </w:rPr>
        <w:t>10</w:t>
      </w:r>
      <w:r w:rsidRPr="00101C1F">
        <w:rPr>
          <w:rFonts w:asciiTheme="majorBidi" w:hAnsiTheme="majorBidi" w:cstheme="majorBidi"/>
          <w:sz w:val="30"/>
          <w:szCs w:val="30"/>
        </w:rPr>
        <w:t>,</w:t>
      </w:r>
      <w:r w:rsidR="009711B9" w:rsidRPr="00101C1F">
        <w:rPr>
          <w:rFonts w:asciiTheme="majorBidi" w:hAnsiTheme="majorBidi"/>
          <w:sz w:val="30"/>
          <w:szCs w:val="30"/>
        </w:rPr>
        <w:t>000</w:t>
      </w:r>
      <w:r w:rsidRPr="00101C1F">
        <w:rPr>
          <w:rFonts w:asciiTheme="majorBidi" w:hAnsiTheme="majorBidi" w:cstheme="majorBidi"/>
          <w:sz w:val="30"/>
          <w:szCs w:val="30"/>
        </w:rPr>
        <w:t xml:space="preserve"> </w:t>
      </w:r>
      <w:r w:rsidRPr="00101C1F">
        <w:rPr>
          <w:rFonts w:asciiTheme="majorBidi" w:hAnsiTheme="majorBidi" w:cstheme="majorBidi"/>
          <w:sz w:val="30"/>
          <w:szCs w:val="30"/>
          <w:cs/>
        </w:rPr>
        <w:t xml:space="preserve">ล้านบาท โดยหุ้นสามัญที่จะซื้อคืนมีจำนวนไม่เกิน </w:t>
      </w:r>
      <w:r w:rsidR="003C6613">
        <w:rPr>
          <w:rFonts w:asciiTheme="majorBidi" w:hAnsiTheme="majorBidi"/>
          <w:sz w:val="30"/>
          <w:szCs w:val="30"/>
        </w:rPr>
        <w:t>4</w:t>
      </w:r>
      <w:r w:rsidR="009711B9" w:rsidRPr="009B4022">
        <w:rPr>
          <w:rFonts w:asciiTheme="majorBidi" w:hAnsiTheme="majorBidi"/>
          <w:sz w:val="30"/>
          <w:szCs w:val="30"/>
        </w:rPr>
        <w:t>00</w:t>
      </w:r>
      <w:r w:rsidRPr="004C099F">
        <w:rPr>
          <w:rFonts w:asciiTheme="majorBidi" w:hAnsiTheme="majorBidi" w:cstheme="majorBidi"/>
          <w:sz w:val="30"/>
          <w:szCs w:val="30"/>
        </w:rPr>
        <w:t xml:space="preserve"> </w:t>
      </w:r>
      <w:r w:rsidRPr="00101C1F">
        <w:rPr>
          <w:rFonts w:asciiTheme="majorBidi" w:hAnsiTheme="majorBidi" w:cstheme="majorBidi"/>
          <w:sz w:val="30"/>
          <w:szCs w:val="30"/>
          <w:cs/>
        </w:rPr>
        <w:t xml:space="preserve">ล้านหุ้น (มูลค่าที่ตราไว้หุ้นละ </w:t>
      </w:r>
      <w:r w:rsidR="009711B9" w:rsidRPr="00101C1F">
        <w:rPr>
          <w:rFonts w:asciiTheme="majorBidi" w:hAnsiTheme="majorBidi"/>
          <w:sz w:val="30"/>
          <w:szCs w:val="30"/>
        </w:rPr>
        <w:t>1</w:t>
      </w:r>
      <w:r w:rsidRPr="00101C1F">
        <w:rPr>
          <w:rFonts w:asciiTheme="majorBidi" w:hAnsiTheme="majorBidi" w:cstheme="majorBidi"/>
          <w:sz w:val="30"/>
          <w:szCs w:val="30"/>
        </w:rPr>
        <w:t xml:space="preserve"> </w:t>
      </w:r>
      <w:r w:rsidRPr="00101C1F">
        <w:rPr>
          <w:rFonts w:asciiTheme="majorBidi" w:hAnsiTheme="majorBidi" w:cstheme="majorBidi"/>
          <w:sz w:val="30"/>
          <w:szCs w:val="30"/>
          <w:cs/>
        </w:rPr>
        <w:t xml:space="preserve">บาท) ซึ่งคิดเป็นร้อยละ </w:t>
      </w:r>
      <w:r w:rsidR="003C6613">
        <w:rPr>
          <w:rFonts w:asciiTheme="majorBidi" w:hAnsiTheme="majorBidi"/>
          <w:sz w:val="30"/>
          <w:szCs w:val="30"/>
        </w:rPr>
        <w:t>4</w:t>
      </w:r>
      <w:r w:rsidRPr="008479F5">
        <w:rPr>
          <w:rFonts w:asciiTheme="majorBidi" w:hAnsiTheme="majorBidi" w:cstheme="majorBidi"/>
          <w:sz w:val="30"/>
          <w:szCs w:val="30"/>
        </w:rPr>
        <w:t>.</w:t>
      </w:r>
      <w:r w:rsidR="009711B9" w:rsidRPr="008479F5">
        <w:rPr>
          <w:rFonts w:asciiTheme="majorBidi" w:hAnsiTheme="majorBidi"/>
          <w:sz w:val="30"/>
          <w:szCs w:val="30"/>
        </w:rPr>
        <w:t>65</w:t>
      </w:r>
      <w:r w:rsidRPr="004C099F">
        <w:rPr>
          <w:rFonts w:asciiTheme="majorBidi" w:hAnsiTheme="majorBidi" w:cstheme="majorBidi"/>
          <w:sz w:val="30"/>
          <w:szCs w:val="30"/>
        </w:rPr>
        <w:t xml:space="preserve"> </w:t>
      </w:r>
      <w:r w:rsidRPr="00101C1F">
        <w:rPr>
          <w:rFonts w:asciiTheme="majorBidi" w:hAnsiTheme="majorBidi" w:cstheme="majorBidi"/>
          <w:sz w:val="30"/>
          <w:szCs w:val="30"/>
          <w:cs/>
        </w:rPr>
        <w:t>ของจำนวนหุ้นสามัญที่จำหน่ายได้แล้วทั้งหมดของบริษัท ในการนี้</w:t>
      </w:r>
      <w:r w:rsidRPr="00101C1F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บริษัท</w:t>
      </w:r>
      <w:r w:rsidR="00C209DA" w:rsidRPr="00101C1F">
        <w:rPr>
          <w:rFonts w:asciiTheme="majorBidi" w:hAnsiTheme="majorBidi" w:cstheme="majorBidi" w:hint="cs"/>
          <w:spacing w:val="-4"/>
          <w:sz w:val="30"/>
          <w:szCs w:val="30"/>
          <w:cs/>
        </w:rPr>
        <w:t>จะ</w:t>
      </w:r>
      <w:r w:rsidRPr="00101C1F">
        <w:rPr>
          <w:rFonts w:asciiTheme="majorBidi" w:hAnsiTheme="majorBidi" w:cstheme="majorBidi"/>
          <w:spacing w:val="-4"/>
          <w:sz w:val="30"/>
          <w:szCs w:val="30"/>
          <w:cs/>
        </w:rPr>
        <w:t>ดำเนินการซื้อหุ้นคืนโดยวิธีการซื้อในตลาดหลักทรัพย์แห่งประเทศไทย</w:t>
      </w:r>
      <w:r w:rsidR="008767F3" w:rsidRPr="00101C1F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โดยมีกำหนดระยะเวลาซื้อหุ้นคืน</w:t>
      </w:r>
      <w:r w:rsidRPr="00101C1F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="009711B9" w:rsidRPr="00101C1F">
        <w:rPr>
          <w:rFonts w:asciiTheme="majorBidi" w:hAnsiTheme="majorBidi"/>
          <w:sz w:val="30"/>
          <w:szCs w:val="30"/>
        </w:rPr>
        <w:t>1</w:t>
      </w:r>
      <w:r w:rsidR="008767F3" w:rsidRPr="00101C1F">
        <w:rPr>
          <w:rFonts w:asciiTheme="majorBidi" w:hAnsiTheme="majorBidi"/>
          <w:sz w:val="30"/>
          <w:szCs w:val="30"/>
        </w:rPr>
        <w:t>5</w:t>
      </w:r>
      <w:r w:rsidRPr="00101C1F">
        <w:rPr>
          <w:rFonts w:asciiTheme="majorBidi" w:hAnsiTheme="majorBidi" w:cstheme="majorBidi"/>
          <w:sz w:val="30"/>
          <w:szCs w:val="30"/>
        </w:rPr>
        <w:t xml:space="preserve"> </w:t>
      </w:r>
      <w:r w:rsidR="008767F3" w:rsidRPr="00101C1F">
        <w:rPr>
          <w:rFonts w:asciiTheme="majorBidi" w:hAnsiTheme="majorBidi" w:cstheme="majorBidi" w:hint="cs"/>
          <w:sz w:val="30"/>
          <w:szCs w:val="30"/>
          <w:cs/>
        </w:rPr>
        <w:t>ตุลาคม</w:t>
      </w:r>
      <w:r w:rsidRPr="00101C1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711B9" w:rsidRPr="00101C1F">
        <w:rPr>
          <w:rFonts w:asciiTheme="majorBidi" w:hAnsiTheme="majorBidi"/>
          <w:sz w:val="30"/>
          <w:szCs w:val="30"/>
        </w:rPr>
        <w:t>256</w:t>
      </w:r>
      <w:r w:rsidR="003C6613">
        <w:rPr>
          <w:rFonts w:asciiTheme="majorBidi" w:hAnsiTheme="majorBidi"/>
          <w:sz w:val="30"/>
          <w:szCs w:val="30"/>
        </w:rPr>
        <w:t>4</w:t>
      </w:r>
      <w:r w:rsidRPr="00101C1F">
        <w:rPr>
          <w:rFonts w:asciiTheme="majorBidi" w:hAnsiTheme="majorBidi" w:cstheme="majorBidi"/>
          <w:sz w:val="30"/>
          <w:szCs w:val="30"/>
          <w:cs/>
        </w:rPr>
        <w:t xml:space="preserve"> ถึงวันที่ </w:t>
      </w:r>
      <w:r w:rsidR="008767F3" w:rsidRPr="00101C1F">
        <w:rPr>
          <w:rFonts w:asciiTheme="majorBidi" w:hAnsiTheme="majorBidi"/>
          <w:sz w:val="30"/>
          <w:szCs w:val="30"/>
        </w:rPr>
        <w:t>1</w:t>
      </w:r>
      <w:r w:rsidR="003C6613">
        <w:rPr>
          <w:rFonts w:asciiTheme="majorBidi" w:hAnsiTheme="majorBidi"/>
          <w:sz w:val="30"/>
          <w:szCs w:val="30"/>
        </w:rPr>
        <w:t>4</w:t>
      </w:r>
      <w:r w:rsidRPr="00101C1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767F3" w:rsidRPr="00101C1F">
        <w:rPr>
          <w:rFonts w:asciiTheme="majorBidi" w:hAnsiTheme="majorBidi" w:cstheme="majorBidi" w:hint="cs"/>
          <w:sz w:val="30"/>
          <w:szCs w:val="30"/>
          <w:cs/>
        </w:rPr>
        <w:t>เมษายน</w:t>
      </w:r>
      <w:r w:rsidRPr="00101C1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711B9" w:rsidRPr="00101C1F">
        <w:rPr>
          <w:rFonts w:asciiTheme="majorBidi" w:hAnsiTheme="majorBidi"/>
          <w:sz w:val="30"/>
          <w:szCs w:val="30"/>
        </w:rPr>
        <w:t>256</w:t>
      </w:r>
      <w:r w:rsidR="008767F3" w:rsidRPr="00101C1F">
        <w:rPr>
          <w:rFonts w:asciiTheme="majorBidi" w:hAnsiTheme="majorBidi"/>
          <w:sz w:val="30"/>
          <w:szCs w:val="30"/>
        </w:rPr>
        <w:t>5</w:t>
      </w:r>
      <w:r w:rsidRPr="00101C1F">
        <w:rPr>
          <w:rFonts w:asciiTheme="majorBidi" w:hAnsiTheme="majorBidi" w:cstheme="majorBidi"/>
          <w:sz w:val="30"/>
          <w:szCs w:val="30"/>
        </w:rPr>
        <w:t xml:space="preserve"> </w:t>
      </w:r>
      <w:r w:rsidRPr="00101C1F">
        <w:rPr>
          <w:rFonts w:asciiTheme="majorBidi" w:hAnsiTheme="majorBidi" w:cstheme="majorBidi"/>
          <w:sz w:val="30"/>
          <w:szCs w:val="30"/>
          <w:cs/>
        </w:rPr>
        <w:t>ทั้งนี้</w:t>
      </w:r>
      <w:r w:rsidR="00D45511">
        <w:rPr>
          <w:rFonts w:asciiTheme="majorBidi" w:hAnsiTheme="majorBidi" w:cstheme="majorBidi"/>
          <w:sz w:val="30"/>
          <w:szCs w:val="30"/>
        </w:rPr>
        <w:t xml:space="preserve"> </w:t>
      </w:r>
      <w:r w:rsidRPr="00101C1F">
        <w:rPr>
          <w:rFonts w:asciiTheme="majorBidi" w:hAnsiTheme="majorBidi" w:cstheme="majorBidi"/>
          <w:sz w:val="30"/>
          <w:szCs w:val="30"/>
          <w:cs/>
        </w:rPr>
        <w:t>บริษัทจะจำหน่ายหุ้นที่ซื้อคืน</w:t>
      </w:r>
      <w:r w:rsidR="008F5243">
        <w:rPr>
          <w:rFonts w:asciiTheme="majorBidi" w:hAnsiTheme="majorBidi" w:cstheme="majorBidi" w:hint="cs"/>
          <w:sz w:val="30"/>
          <w:szCs w:val="30"/>
          <w:cs/>
        </w:rPr>
        <w:t>ในตลาดหลักทรัพย์แห่งประเทศไทย</w:t>
      </w:r>
      <w:r w:rsidR="00443184">
        <w:rPr>
          <w:rFonts w:asciiTheme="majorBidi" w:hAnsiTheme="majorBidi" w:cstheme="majorBidi" w:hint="cs"/>
          <w:sz w:val="30"/>
          <w:szCs w:val="30"/>
          <w:cs/>
        </w:rPr>
        <w:t xml:space="preserve"> โดย</w:t>
      </w:r>
      <w:r w:rsidRPr="00101C1F">
        <w:rPr>
          <w:rFonts w:asciiTheme="majorBidi" w:hAnsiTheme="majorBidi" w:cstheme="majorBidi"/>
          <w:sz w:val="30"/>
          <w:szCs w:val="30"/>
          <w:cs/>
        </w:rPr>
        <w:t>วันสุดท้ายของการจำหน่ายหุ้นที่ซื้อคืนจะต้องไม่เกินกว่าวันที่</w:t>
      </w:r>
      <w:r w:rsidR="00C0761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07619">
        <w:rPr>
          <w:rFonts w:asciiTheme="majorBidi" w:hAnsiTheme="majorBidi" w:cstheme="majorBidi"/>
          <w:sz w:val="30"/>
          <w:szCs w:val="30"/>
          <w:cs/>
        </w:rPr>
        <w:br/>
      </w:r>
      <w:r w:rsidR="00921A00" w:rsidRPr="00AE61B4">
        <w:rPr>
          <w:rFonts w:asciiTheme="majorBidi" w:hAnsiTheme="majorBidi"/>
          <w:sz w:val="30"/>
          <w:szCs w:val="30"/>
        </w:rPr>
        <w:t>1</w:t>
      </w:r>
      <w:r w:rsidR="003C6613">
        <w:rPr>
          <w:rFonts w:asciiTheme="majorBidi" w:hAnsiTheme="majorBidi"/>
          <w:sz w:val="30"/>
          <w:szCs w:val="30"/>
        </w:rPr>
        <w:t>4</w:t>
      </w:r>
      <w:r w:rsidRPr="002A065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21A00" w:rsidRPr="00AE61B4">
        <w:rPr>
          <w:rFonts w:asciiTheme="majorBidi" w:hAnsiTheme="majorBidi" w:cstheme="majorBidi"/>
          <w:sz w:val="30"/>
          <w:szCs w:val="30"/>
          <w:cs/>
        </w:rPr>
        <w:t>เมษายน</w:t>
      </w:r>
      <w:r w:rsidRPr="002A065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711B9" w:rsidRPr="007F06AE">
        <w:rPr>
          <w:rFonts w:asciiTheme="majorBidi" w:hAnsiTheme="majorBidi"/>
          <w:sz w:val="30"/>
          <w:szCs w:val="30"/>
        </w:rPr>
        <w:t>256</w:t>
      </w:r>
      <w:r w:rsidR="00921A00" w:rsidRPr="004C099F">
        <w:rPr>
          <w:rFonts w:asciiTheme="majorBidi" w:hAnsiTheme="majorBidi"/>
          <w:sz w:val="30"/>
          <w:szCs w:val="30"/>
        </w:rPr>
        <w:t>8</w:t>
      </w:r>
      <w:r w:rsidRPr="00C20284">
        <w:rPr>
          <w:rFonts w:asciiTheme="majorBidi" w:hAnsiTheme="majorBidi" w:cstheme="majorBidi"/>
          <w:sz w:val="30"/>
          <w:szCs w:val="30"/>
        </w:rPr>
        <w:t xml:space="preserve"> </w:t>
      </w:r>
    </w:p>
    <w:p w14:paraId="6F929D19" w14:textId="77777777" w:rsidR="0056595D" w:rsidRPr="00154BA6" w:rsidRDefault="0056595D" w:rsidP="00BD21CF">
      <w:pPr>
        <w:tabs>
          <w:tab w:val="clear" w:pos="454"/>
        </w:tabs>
        <w:ind w:left="576"/>
        <w:jc w:val="thaiDistribute"/>
        <w:rPr>
          <w:rFonts w:asciiTheme="majorBidi" w:hAnsiTheme="majorBidi" w:cstheme="majorBidi"/>
          <w:sz w:val="24"/>
          <w:szCs w:val="24"/>
        </w:rPr>
      </w:pPr>
    </w:p>
    <w:p w14:paraId="2DF14672" w14:textId="43D57913" w:rsidR="00530B54" w:rsidRDefault="00530B54" w:rsidP="00BD21CF">
      <w:pPr>
        <w:tabs>
          <w:tab w:val="clear" w:pos="454"/>
          <w:tab w:val="left" w:pos="648"/>
        </w:tabs>
        <w:ind w:left="594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C2028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60EDC">
        <w:rPr>
          <w:rFonts w:asciiTheme="majorBidi" w:hAnsiTheme="majorBidi" w:cstheme="majorBidi"/>
          <w:sz w:val="30"/>
          <w:szCs w:val="30"/>
        </w:rPr>
        <w:t>31</w:t>
      </w:r>
      <w:r w:rsidRPr="00C2028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D66B1" w:rsidRPr="00C20284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C2028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60EDC">
        <w:rPr>
          <w:rFonts w:asciiTheme="majorBidi" w:hAnsiTheme="majorBidi" w:cstheme="majorBidi"/>
          <w:sz w:val="30"/>
          <w:szCs w:val="30"/>
        </w:rPr>
        <w:t>256</w:t>
      </w:r>
      <w:r w:rsidR="003C6613">
        <w:rPr>
          <w:rFonts w:asciiTheme="majorBidi" w:hAnsiTheme="majorBidi" w:cstheme="majorBidi"/>
          <w:sz w:val="30"/>
          <w:szCs w:val="30"/>
        </w:rPr>
        <w:t>4</w:t>
      </w:r>
      <w:r w:rsidRPr="00C20284">
        <w:rPr>
          <w:rFonts w:asciiTheme="majorBidi" w:hAnsiTheme="majorBidi" w:cstheme="majorBidi"/>
          <w:sz w:val="30"/>
          <w:szCs w:val="30"/>
          <w:cs/>
        </w:rPr>
        <w:t xml:space="preserve"> บริษัทซื้อหุ้นคืน</w:t>
      </w:r>
      <w:r w:rsidRPr="00F54367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F54367" w:rsidRPr="00F54367">
        <w:rPr>
          <w:rFonts w:asciiTheme="majorBidi" w:hAnsiTheme="majorBidi" w:cstheme="majorBidi"/>
          <w:sz w:val="30"/>
          <w:szCs w:val="30"/>
        </w:rPr>
        <w:t>7</w:t>
      </w:r>
      <w:r w:rsidRPr="00F54367">
        <w:rPr>
          <w:rFonts w:asciiTheme="majorBidi" w:hAnsiTheme="majorBidi" w:cstheme="majorBidi"/>
          <w:sz w:val="30"/>
          <w:szCs w:val="30"/>
          <w:cs/>
        </w:rPr>
        <w:t xml:space="preserve"> ล้านหุ้น เป็นจำนวนเงินรวม </w:t>
      </w:r>
      <w:r w:rsidR="00F54367" w:rsidRPr="00F54367">
        <w:rPr>
          <w:rFonts w:asciiTheme="majorBidi" w:hAnsiTheme="majorBidi" w:cstheme="majorBidi"/>
          <w:sz w:val="30"/>
          <w:szCs w:val="30"/>
        </w:rPr>
        <w:t>15</w:t>
      </w:r>
      <w:r w:rsidR="008E0CC2">
        <w:rPr>
          <w:rFonts w:asciiTheme="majorBidi" w:hAnsiTheme="majorBidi" w:cstheme="majorBidi"/>
          <w:sz w:val="30"/>
          <w:szCs w:val="30"/>
        </w:rPr>
        <w:t>7</w:t>
      </w:r>
      <w:r w:rsidRPr="00F54367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E1724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1724E" w:rsidRPr="00451798">
        <w:rPr>
          <w:rFonts w:ascii="Angsana New" w:hAnsi="Angsana New" w:cstheme="majorBidi"/>
          <w:i/>
          <w:iCs/>
          <w:sz w:val="30"/>
          <w:szCs w:val="30"/>
          <w:cs/>
        </w:rPr>
        <w:t>(</w:t>
      </w:r>
      <w:r w:rsidR="00460EDC">
        <w:rPr>
          <w:rFonts w:ascii="Angsana New" w:hAnsi="Angsana New" w:cstheme="majorBidi"/>
          <w:i/>
          <w:iCs/>
          <w:sz w:val="30"/>
          <w:szCs w:val="30"/>
        </w:rPr>
        <w:t>2563</w:t>
      </w:r>
      <w:r w:rsidR="00E1724E" w:rsidRPr="00451798">
        <w:rPr>
          <w:rFonts w:ascii="Angsana New" w:hAnsi="Angsana New" w:cstheme="majorBidi"/>
          <w:i/>
          <w:iCs/>
          <w:sz w:val="30"/>
          <w:szCs w:val="30"/>
          <w:cs/>
        </w:rPr>
        <w:t xml:space="preserve">: </w:t>
      </w:r>
      <w:r w:rsidR="00460EDC">
        <w:rPr>
          <w:rFonts w:asciiTheme="majorBidi" w:hAnsiTheme="majorBidi" w:cstheme="majorBidi"/>
          <w:i/>
          <w:iCs/>
          <w:sz w:val="30"/>
          <w:szCs w:val="30"/>
        </w:rPr>
        <w:t>198</w:t>
      </w:r>
      <w:r w:rsidR="00E1724E" w:rsidRPr="0045179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ล้านหุ้น เป็นจำนวนเงินรวม </w:t>
      </w:r>
      <w:r w:rsidR="00460EDC">
        <w:rPr>
          <w:rFonts w:asciiTheme="majorBidi" w:hAnsiTheme="majorBidi" w:cstheme="majorBidi"/>
          <w:i/>
          <w:iCs/>
          <w:sz w:val="30"/>
          <w:szCs w:val="30"/>
        </w:rPr>
        <w:t>6,088</w:t>
      </w:r>
      <w:r w:rsidR="00E1724E" w:rsidRPr="0045179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</w:t>
      </w:r>
      <w:r w:rsidR="00451798" w:rsidRPr="00451798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7C30DB8D" w14:textId="766E3720" w:rsidR="002974FD" w:rsidRPr="002974FD" w:rsidRDefault="00D63C40" w:rsidP="002974FD">
      <w:pPr>
        <w:pStyle w:val="Heading1"/>
        <w:shd w:val="clear" w:color="auto" w:fill="auto"/>
        <w:tabs>
          <w:tab w:val="clear" w:pos="283"/>
          <w:tab w:val="num" w:pos="540"/>
        </w:tabs>
        <w:ind w:left="540" w:hanging="540"/>
        <w:rPr>
          <w:rFonts w:ascii="Angsana New" w:hAnsi="Angsana New" w:cs="Angsana New"/>
          <w:szCs w:val="30"/>
          <w:cs/>
        </w:rPr>
      </w:pPr>
      <w:r w:rsidRPr="00C20284">
        <w:rPr>
          <w:rFonts w:ascii="Angsana New" w:hAnsi="Angsana New" w:cs="Angsana New"/>
          <w:szCs w:val="30"/>
          <w:cs/>
        </w:rPr>
        <w:lastRenderedPageBreak/>
        <w:t>เจ้าหนี้การค้า</w:t>
      </w:r>
      <w:r w:rsidR="00DB59CE" w:rsidRPr="00C20284">
        <w:rPr>
          <w:rFonts w:ascii="Angsana New" w:hAnsi="Angsana New" w:cs="Angsana New"/>
          <w:szCs w:val="30"/>
          <w:cs/>
        </w:rPr>
        <w:t>และเจ้าหนี้อื่น</w:t>
      </w:r>
    </w:p>
    <w:p w14:paraId="3F18DEB9" w14:textId="77777777" w:rsidR="0061480F" w:rsidRPr="00482305" w:rsidRDefault="0061480F" w:rsidP="0061480F">
      <w:pPr>
        <w:rPr>
          <w:sz w:val="30"/>
          <w:szCs w:val="30"/>
        </w:rPr>
      </w:pPr>
    </w:p>
    <w:tbl>
      <w:tblPr>
        <w:tblW w:w="933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48"/>
        <w:gridCol w:w="882"/>
        <w:gridCol w:w="1098"/>
        <w:gridCol w:w="270"/>
        <w:gridCol w:w="1044"/>
        <w:gridCol w:w="270"/>
        <w:gridCol w:w="1116"/>
        <w:gridCol w:w="270"/>
        <w:gridCol w:w="1035"/>
      </w:tblGrid>
      <w:tr w:rsidR="00D066D3" w:rsidRPr="00C20284" w14:paraId="1A087C79" w14:textId="77777777" w:rsidTr="00602B05">
        <w:tc>
          <w:tcPr>
            <w:tcW w:w="3348" w:type="dxa"/>
            <w:shd w:val="clear" w:color="auto" w:fill="auto"/>
          </w:tcPr>
          <w:p w14:paraId="0209650A" w14:textId="77777777" w:rsidR="00D066D3" w:rsidRPr="00C20284" w:rsidRDefault="00D066D3" w:rsidP="001B1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82" w:type="dxa"/>
            <w:shd w:val="clear" w:color="auto" w:fill="auto"/>
          </w:tcPr>
          <w:p w14:paraId="3D75DE1D" w14:textId="77777777" w:rsidR="00D066D3" w:rsidRPr="00C20284" w:rsidRDefault="00D066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12" w:type="dxa"/>
            <w:gridSpan w:val="3"/>
            <w:shd w:val="clear" w:color="auto" w:fill="auto"/>
          </w:tcPr>
          <w:p w14:paraId="6DD6E231" w14:textId="77777777" w:rsidR="00D066D3" w:rsidRPr="00C20284" w:rsidRDefault="00D06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7B0529B" w14:textId="77777777" w:rsidR="00D066D3" w:rsidRPr="00C20284" w:rsidRDefault="00D06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3"/>
            <w:shd w:val="clear" w:color="auto" w:fill="auto"/>
          </w:tcPr>
          <w:p w14:paraId="725DF838" w14:textId="77777777" w:rsidR="00D066D3" w:rsidRPr="00C20284" w:rsidRDefault="00D06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A62F1" w:rsidRPr="00C20284" w14:paraId="764CB793" w14:textId="77777777" w:rsidTr="00602B05">
        <w:tc>
          <w:tcPr>
            <w:tcW w:w="3348" w:type="dxa"/>
            <w:shd w:val="clear" w:color="auto" w:fill="auto"/>
          </w:tcPr>
          <w:p w14:paraId="529BF8CF" w14:textId="77777777" w:rsidR="007A62F1" w:rsidRPr="00C20284" w:rsidRDefault="007A62F1" w:rsidP="001B1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82" w:type="dxa"/>
            <w:shd w:val="clear" w:color="auto" w:fill="auto"/>
          </w:tcPr>
          <w:p w14:paraId="44A508A5" w14:textId="77777777" w:rsidR="007A62F1" w:rsidRPr="00C20284" w:rsidRDefault="007A6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498DEB" w14:textId="77777777" w:rsidR="007A62F1" w:rsidRPr="00C20284" w:rsidRDefault="007A6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42D61A08" w14:textId="77777777" w:rsidR="007A62F1" w:rsidRPr="00C20284" w:rsidRDefault="007A6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AB17E72" w14:textId="77777777" w:rsidR="007A62F1" w:rsidRPr="00C20284" w:rsidRDefault="007A6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2C01" w:rsidRPr="00C20284" w14:paraId="58A9194C" w14:textId="77777777" w:rsidTr="00602B05">
        <w:tc>
          <w:tcPr>
            <w:tcW w:w="3348" w:type="dxa"/>
            <w:shd w:val="clear" w:color="auto" w:fill="auto"/>
          </w:tcPr>
          <w:p w14:paraId="782B6C46" w14:textId="77777777" w:rsidR="00222C01" w:rsidRPr="00C20284" w:rsidRDefault="00222C01" w:rsidP="001B1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82" w:type="dxa"/>
            <w:shd w:val="clear" w:color="auto" w:fill="auto"/>
          </w:tcPr>
          <w:p w14:paraId="34E5AC98" w14:textId="77777777" w:rsidR="00222C01" w:rsidRPr="00C20284" w:rsidRDefault="00222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2028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1B2419" w14:textId="1527BFF7" w:rsidR="00222C01" w:rsidRPr="00C20284" w:rsidRDefault="0097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3C6613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2E44CDF7" w14:textId="77777777" w:rsidR="00222C01" w:rsidRPr="00C20284" w:rsidRDefault="0022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9E5260" w14:textId="55C20FAE" w:rsidR="00222C01" w:rsidRPr="00C20284" w:rsidRDefault="0097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74CAF7F3" w14:textId="77777777" w:rsidR="00222C01" w:rsidRPr="00C20284" w:rsidRDefault="0022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9725A2" w14:textId="0B1C6109" w:rsidR="00222C01" w:rsidRPr="00C20284" w:rsidRDefault="0097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3C6613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268B712C" w14:textId="77777777" w:rsidR="00222C01" w:rsidRPr="00C20284" w:rsidRDefault="0022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817D19" w14:textId="12106921" w:rsidR="00222C01" w:rsidRPr="00C20284" w:rsidRDefault="0097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</w:tr>
      <w:tr w:rsidR="00222C01" w:rsidRPr="00C20284" w14:paraId="699B4F7E" w14:textId="77777777" w:rsidTr="00A0135E">
        <w:trPr>
          <w:trHeight w:hRule="exact" w:val="208"/>
        </w:trPr>
        <w:tc>
          <w:tcPr>
            <w:tcW w:w="3348" w:type="dxa"/>
            <w:shd w:val="clear" w:color="auto" w:fill="auto"/>
          </w:tcPr>
          <w:p w14:paraId="6A3C640E" w14:textId="77777777" w:rsidR="00222C01" w:rsidRPr="00C20284" w:rsidRDefault="00222C01" w:rsidP="001B1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82" w:type="dxa"/>
            <w:shd w:val="clear" w:color="auto" w:fill="auto"/>
          </w:tcPr>
          <w:p w14:paraId="29D7590F" w14:textId="77777777" w:rsidR="00222C01" w:rsidRPr="00C20284" w:rsidRDefault="00222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5103" w:type="dxa"/>
            <w:gridSpan w:val="7"/>
            <w:shd w:val="clear" w:color="auto" w:fill="auto"/>
          </w:tcPr>
          <w:p w14:paraId="45806479" w14:textId="77777777" w:rsidR="00222C01" w:rsidRPr="00C20284" w:rsidRDefault="0022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</w:tr>
      <w:tr w:rsidR="00E42BA1" w:rsidRPr="00C20284" w14:paraId="326845A3" w14:textId="77777777" w:rsidTr="00602B05">
        <w:tc>
          <w:tcPr>
            <w:tcW w:w="3348" w:type="dxa"/>
            <w:shd w:val="clear" w:color="auto" w:fill="auto"/>
          </w:tcPr>
          <w:p w14:paraId="0645974D" w14:textId="77777777" w:rsidR="00E42BA1" w:rsidRPr="00C20284" w:rsidRDefault="00E42BA1" w:rsidP="00E42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82" w:type="dxa"/>
            <w:shd w:val="clear" w:color="auto" w:fill="auto"/>
          </w:tcPr>
          <w:p w14:paraId="36CA287C" w14:textId="2446D0FB" w:rsidR="00E42BA1" w:rsidRPr="00C20284" w:rsidRDefault="00B04C63" w:rsidP="00E42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047FE9C7" w14:textId="2DAF4D9A" w:rsidR="00E42BA1" w:rsidRPr="00C20284" w:rsidRDefault="00A71B9F" w:rsidP="00E42BA1">
            <w:pPr>
              <w:pStyle w:val="block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3C6613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,6</w:t>
            </w:r>
            <w:r w:rsidR="007A3C8E"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</w:p>
        </w:tc>
        <w:tc>
          <w:tcPr>
            <w:tcW w:w="270" w:type="dxa"/>
            <w:shd w:val="clear" w:color="auto" w:fill="auto"/>
          </w:tcPr>
          <w:p w14:paraId="3A382AC5" w14:textId="77777777" w:rsidR="00E42BA1" w:rsidRPr="00C20284" w:rsidRDefault="00E42BA1" w:rsidP="00E42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7CD993E" w14:textId="224AA725" w:rsidR="00E42BA1" w:rsidRPr="00C20284" w:rsidRDefault="009711B9" w:rsidP="00E42BA1">
            <w:pPr>
              <w:pStyle w:val="block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E42BA1" w:rsidRPr="00C2028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886</w:t>
            </w:r>
          </w:p>
        </w:tc>
        <w:tc>
          <w:tcPr>
            <w:tcW w:w="270" w:type="dxa"/>
            <w:shd w:val="clear" w:color="auto" w:fill="auto"/>
          </w:tcPr>
          <w:p w14:paraId="457C928D" w14:textId="77777777" w:rsidR="00E42BA1" w:rsidRPr="00C20284" w:rsidRDefault="00E42BA1" w:rsidP="00E42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570EF972" w14:textId="2CD1F9A3" w:rsidR="00E42BA1" w:rsidRPr="00C20284" w:rsidRDefault="00A77BB3" w:rsidP="00E42BA1">
            <w:pPr>
              <w:pStyle w:val="block"/>
              <w:tabs>
                <w:tab w:val="decimal" w:pos="828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265</w:t>
            </w:r>
          </w:p>
        </w:tc>
        <w:tc>
          <w:tcPr>
            <w:tcW w:w="270" w:type="dxa"/>
            <w:shd w:val="clear" w:color="auto" w:fill="auto"/>
          </w:tcPr>
          <w:p w14:paraId="74847C87" w14:textId="77777777" w:rsidR="00E42BA1" w:rsidRPr="00C20284" w:rsidRDefault="00E42BA1" w:rsidP="00E42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9AA3963" w14:textId="3383D7EB" w:rsidR="00E42BA1" w:rsidRPr="00C20284" w:rsidRDefault="009711B9" w:rsidP="0043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31A9D">
              <w:rPr>
                <w:rFonts w:ascii="Angsana New" w:eastAsia="Angsana New" w:hAnsi="Angsana New"/>
                <w:sz w:val="30"/>
                <w:szCs w:val="30"/>
              </w:rPr>
              <w:t>199</w:t>
            </w:r>
          </w:p>
        </w:tc>
      </w:tr>
      <w:tr w:rsidR="00E42BA1" w:rsidRPr="00C20284" w14:paraId="0A038AC7" w14:textId="77777777" w:rsidTr="00602B05">
        <w:tc>
          <w:tcPr>
            <w:tcW w:w="3348" w:type="dxa"/>
            <w:shd w:val="clear" w:color="auto" w:fill="auto"/>
          </w:tcPr>
          <w:p w14:paraId="65443A4E" w14:textId="77777777" w:rsidR="00E42BA1" w:rsidRPr="00C20284" w:rsidRDefault="00E42BA1" w:rsidP="00E42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882" w:type="dxa"/>
            <w:shd w:val="clear" w:color="auto" w:fill="auto"/>
          </w:tcPr>
          <w:p w14:paraId="057DB61B" w14:textId="77777777" w:rsidR="00E42BA1" w:rsidRPr="00C20284" w:rsidRDefault="00E42BA1" w:rsidP="00E42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BFCF46" w14:textId="7CB804E9" w:rsidR="00E42BA1" w:rsidRPr="009B4FE6" w:rsidRDefault="00A71B9F" w:rsidP="00E42BA1">
            <w:pPr>
              <w:pStyle w:val="block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9B4FE6">
              <w:rPr>
                <w:rFonts w:ascii="Angsana New" w:hAnsi="Angsana New"/>
                <w:sz w:val="30"/>
                <w:szCs w:val="30"/>
                <w:lang w:val="en-US" w:bidi="th-TH"/>
              </w:rPr>
              <w:t>9,</w:t>
            </w:r>
            <w:r w:rsidR="004F7CA6">
              <w:rPr>
                <w:rFonts w:ascii="Angsana New" w:hAnsi="Angsana New"/>
                <w:sz w:val="30"/>
                <w:szCs w:val="30"/>
                <w:lang w:val="en-US" w:bidi="th-TH"/>
              </w:rPr>
              <w:t>709</w:t>
            </w:r>
          </w:p>
        </w:tc>
        <w:tc>
          <w:tcPr>
            <w:tcW w:w="270" w:type="dxa"/>
            <w:shd w:val="clear" w:color="auto" w:fill="auto"/>
          </w:tcPr>
          <w:p w14:paraId="537F8360" w14:textId="77777777" w:rsidR="00E42BA1" w:rsidRPr="00C20284" w:rsidRDefault="00E42BA1" w:rsidP="00E42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DFD6A2" w14:textId="714FE9E1" w:rsidR="00E42BA1" w:rsidRPr="00C20284" w:rsidRDefault="009711B9" w:rsidP="00E42BA1">
            <w:pPr>
              <w:pStyle w:val="block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="00E42BA1" w:rsidRPr="00C20284">
              <w:rPr>
                <w:rFonts w:ascii="Angsana New" w:hAnsi="Angsana New"/>
                <w:sz w:val="30"/>
                <w:szCs w:val="30"/>
              </w:rPr>
              <w:t>,</w:t>
            </w:r>
            <w:r w:rsidR="003C6613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14:paraId="6F3A001B" w14:textId="77777777" w:rsidR="00E42BA1" w:rsidRPr="00C20284" w:rsidRDefault="00E42BA1" w:rsidP="00E42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23044C" w14:textId="3455078D" w:rsidR="00E42BA1" w:rsidRPr="00C20284" w:rsidRDefault="00A77BB3" w:rsidP="00E42BA1">
            <w:pPr>
              <w:pStyle w:val="block"/>
              <w:tabs>
                <w:tab w:val="decimal" w:pos="828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883</w:t>
            </w:r>
          </w:p>
        </w:tc>
        <w:tc>
          <w:tcPr>
            <w:tcW w:w="270" w:type="dxa"/>
            <w:shd w:val="clear" w:color="auto" w:fill="auto"/>
          </w:tcPr>
          <w:p w14:paraId="1D688E16" w14:textId="77777777" w:rsidR="00E42BA1" w:rsidRPr="00C20284" w:rsidRDefault="00E42BA1" w:rsidP="00E42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1F977E" w14:textId="4FC89FDB" w:rsidR="00E42BA1" w:rsidRPr="00C20284" w:rsidRDefault="009711B9" w:rsidP="0043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31A9D">
              <w:rPr>
                <w:rFonts w:ascii="Angsana New" w:eastAsia="Angsana New" w:hAnsi="Angsana New"/>
                <w:sz w:val="30"/>
                <w:szCs w:val="30"/>
              </w:rPr>
              <w:t>93</w:t>
            </w:r>
            <w:r w:rsidR="003C6613">
              <w:rPr>
                <w:rFonts w:ascii="Angsana New" w:eastAsia="Angsana New" w:hAnsi="Angsana New"/>
                <w:sz w:val="30"/>
                <w:szCs w:val="30"/>
              </w:rPr>
              <w:t>4</w:t>
            </w:r>
          </w:p>
        </w:tc>
      </w:tr>
      <w:tr w:rsidR="00E42BA1" w:rsidRPr="00C20284" w14:paraId="3964C167" w14:textId="77777777" w:rsidTr="00602B05">
        <w:tc>
          <w:tcPr>
            <w:tcW w:w="3348" w:type="dxa"/>
            <w:shd w:val="clear" w:color="auto" w:fill="auto"/>
          </w:tcPr>
          <w:p w14:paraId="44EFAB24" w14:textId="77777777" w:rsidR="00E42BA1" w:rsidRPr="00C20284" w:rsidRDefault="00E42BA1" w:rsidP="00E42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82" w:type="dxa"/>
            <w:shd w:val="clear" w:color="auto" w:fill="auto"/>
          </w:tcPr>
          <w:p w14:paraId="39855C6B" w14:textId="77777777" w:rsidR="00E42BA1" w:rsidRPr="00C20284" w:rsidRDefault="00E42BA1" w:rsidP="00E42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3754A1" w14:textId="46B8B847" w:rsidR="00E42BA1" w:rsidRPr="00C20284" w:rsidRDefault="003C6613" w:rsidP="00E42BA1">
            <w:pPr>
              <w:pStyle w:val="block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  <w:r w:rsidR="009B4FE6">
              <w:rPr>
                <w:rFonts w:ascii="Angsana New" w:hAnsi="Angsana New"/>
                <w:b/>
                <w:bCs/>
                <w:sz w:val="30"/>
                <w:szCs w:val="30"/>
              </w:rPr>
              <w:t>,372</w:t>
            </w:r>
          </w:p>
        </w:tc>
        <w:tc>
          <w:tcPr>
            <w:tcW w:w="270" w:type="dxa"/>
            <w:shd w:val="clear" w:color="auto" w:fill="auto"/>
          </w:tcPr>
          <w:p w14:paraId="01B68394" w14:textId="77777777" w:rsidR="00E42BA1" w:rsidRPr="00C20284" w:rsidRDefault="00E42BA1" w:rsidP="00E42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E26522" w14:textId="00E054DD" w:rsidR="00E42BA1" w:rsidRPr="00C20284" w:rsidRDefault="009711B9" w:rsidP="00E42BA1">
            <w:pPr>
              <w:pStyle w:val="block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</w:t>
            </w:r>
            <w:r w:rsidR="00E42BA1" w:rsidRPr="00C202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312</w:t>
            </w:r>
          </w:p>
        </w:tc>
        <w:tc>
          <w:tcPr>
            <w:tcW w:w="270" w:type="dxa"/>
            <w:shd w:val="clear" w:color="auto" w:fill="auto"/>
          </w:tcPr>
          <w:p w14:paraId="754EB52C" w14:textId="77777777" w:rsidR="00E42BA1" w:rsidRPr="00C20284" w:rsidRDefault="00E42BA1" w:rsidP="00E42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89586F" w14:textId="4FE3DB22" w:rsidR="00E42BA1" w:rsidRPr="00C20284" w:rsidRDefault="00A77BB3" w:rsidP="00E42BA1">
            <w:pPr>
              <w:pStyle w:val="block"/>
              <w:tabs>
                <w:tab w:val="decimal" w:pos="828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4D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74D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3C661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1B12997B" w14:textId="77777777" w:rsidR="00E42BA1" w:rsidRPr="00C20284" w:rsidRDefault="00E42BA1" w:rsidP="00E42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96C087" w14:textId="6BC9710B" w:rsidR="00E42BA1" w:rsidRPr="00C20284" w:rsidRDefault="009711B9" w:rsidP="0043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1A9D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1</w:t>
            </w:r>
            <w:r w:rsidR="00E42BA1" w:rsidRPr="00C202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133</w:t>
            </w:r>
          </w:p>
        </w:tc>
      </w:tr>
    </w:tbl>
    <w:p w14:paraId="30D07812" w14:textId="44F82FF6" w:rsidR="00CF2F6A" w:rsidRPr="00BF2E24" w:rsidRDefault="00CF2F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 New" w:hAnsi="Angsana New"/>
          <w:sz w:val="30"/>
          <w:szCs w:val="30"/>
        </w:rPr>
      </w:pPr>
    </w:p>
    <w:p w14:paraId="21C47E1D" w14:textId="77777777" w:rsidR="0077611C" w:rsidRPr="00C20284" w:rsidRDefault="0077611C" w:rsidP="00367ADF">
      <w:pPr>
        <w:pStyle w:val="Heading1"/>
        <w:shd w:val="clear" w:color="auto" w:fill="auto"/>
        <w:tabs>
          <w:tab w:val="clear" w:pos="283"/>
          <w:tab w:val="num" w:pos="540"/>
        </w:tabs>
        <w:ind w:left="540" w:hanging="540"/>
        <w:rPr>
          <w:rFonts w:ascii="Angsana New" w:hAnsi="Angsana New"/>
          <w:bCs w:val="0"/>
          <w:szCs w:val="30"/>
          <w:rtl/>
          <w:cs/>
        </w:rPr>
      </w:pPr>
      <w:r w:rsidRPr="00C20284">
        <w:rPr>
          <w:rFonts w:ascii="Angsana New" w:hAnsi="Angsana New" w:cs="Angsana New"/>
          <w:szCs w:val="30"/>
          <w:cs/>
        </w:rPr>
        <w:t>ประมาณการหนี้สินสำหรับผลประโยชน์พนักงาน</w:t>
      </w:r>
    </w:p>
    <w:p w14:paraId="0A26EE0A" w14:textId="77777777" w:rsidR="0077611C" w:rsidRPr="00482305" w:rsidRDefault="0077611C" w:rsidP="001B16F3">
      <w:pPr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2869E66" w14:textId="77777777" w:rsidR="0077611C" w:rsidRPr="00C20284" w:rsidRDefault="0077611C" w:rsidP="002B1F72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C20284">
        <w:rPr>
          <w:rFonts w:ascii="Angsana New" w:hAnsi="Angsana New"/>
          <w:sz w:val="30"/>
          <w:szCs w:val="30"/>
          <w:cs/>
        </w:rPr>
        <w:t>กลุ่มบริษัทมีโครงการผลประโยชน์ของพนักงานเมื่อเกษียณอายุตามกฎหมายแรงงานของแต่ละประเทศ</w:t>
      </w:r>
    </w:p>
    <w:p w14:paraId="51775B56" w14:textId="77777777" w:rsidR="0077611C" w:rsidRPr="00482305" w:rsidRDefault="0077611C" w:rsidP="002B1F72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6AF7D97E" w14:textId="77777777" w:rsidR="0077611C" w:rsidRPr="00C20284" w:rsidRDefault="0077611C" w:rsidP="002B1F72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C20284">
        <w:rPr>
          <w:rFonts w:ascii="Angsana New" w:hAnsi="Angsana New"/>
          <w:sz w:val="30"/>
          <w:szCs w:val="30"/>
          <w:cs/>
        </w:rPr>
        <w:t>บริษัทย่อยในต่างประเทศแห่งหนึ่งได้จัดตั้งกองทุนเพื่อการเกษียณอายุและนำฝากไว้กับสถาบันการเงินแห่งหนึ่งโดยให้สถาบันการเงินดังกล่าวเป็นผู้จัดการดูแลกองทุน</w:t>
      </w:r>
    </w:p>
    <w:p w14:paraId="415F9C27" w14:textId="77777777" w:rsidR="0077611C" w:rsidRPr="00482305" w:rsidRDefault="0077611C">
      <w:pPr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0BF654DF" w14:textId="42CCF248" w:rsidR="0077611C" w:rsidRDefault="0077611C">
      <w:pPr>
        <w:tabs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C20284">
        <w:rPr>
          <w:rFonts w:ascii="Angsana New" w:hAnsi="Angsana New"/>
          <w:sz w:val="30"/>
          <w:szCs w:val="30"/>
          <w:cs/>
        </w:rPr>
        <w:t xml:space="preserve">ภาระผูกพันผลประโยชน์พนักงาน ณ วันที่ </w:t>
      </w:r>
      <w:r w:rsidR="009711B9" w:rsidRPr="009711B9">
        <w:rPr>
          <w:rFonts w:ascii="Angsana New" w:hAnsi="Angsana New"/>
          <w:sz w:val="30"/>
          <w:szCs w:val="30"/>
        </w:rPr>
        <w:t>31</w:t>
      </w:r>
      <w:r w:rsidRPr="00C20284">
        <w:rPr>
          <w:rFonts w:ascii="Angsana New" w:hAnsi="Angsana New"/>
          <w:sz w:val="30"/>
          <w:szCs w:val="30"/>
        </w:rPr>
        <w:t xml:space="preserve"> </w:t>
      </w:r>
      <w:r w:rsidRPr="00C20284">
        <w:rPr>
          <w:rFonts w:ascii="Angsana New" w:hAnsi="Angsana New"/>
          <w:sz w:val="30"/>
          <w:szCs w:val="30"/>
          <w:cs/>
        </w:rPr>
        <w:t>ธันวาคม</w:t>
      </w:r>
      <w:r w:rsidRPr="00C20284">
        <w:rPr>
          <w:rFonts w:ascii="Angsana New" w:hAnsi="Angsana New"/>
          <w:sz w:val="30"/>
          <w:szCs w:val="30"/>
        </w:rPr>
        <w:t xml:space="preserve"> </w:t>
      </w:r>
      <w:r w:rsidRPr="00C20284">
        <w:rPr>
          <w:rFonts w:ascii="Angsana New" w:hAnsi="Angsana New"/>
          <w:sz w:val="30"/>
          <w:szCs w:val="30"/>
          <w:cs/>
        </w:rPr>
        <w:t>มีดังนี้</w:t>
      </w:r>
    </w:p>
    <w:p w14:paraId="5D036C92" w14:textId="77777777" w:rsidR="00482305" w:rsidRPr="00C20284" w:rsidRDefault="00482305">
      <w:pPr>
        <w:tabs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tbl>
      <w:tblPr>
        <w:tblW w:w="928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158"/>
        <w:gridCol w:w="1080"/>
        <w:gridCol w:w="270"/>
        <w:gridCol w:w="1080"/>
        <w:gridCol w:w="252"/>
        <w:gridCol w:w="1098"/>
        <w:gridCol w:w="252"/>
        <w:gridCol w:w="1098"/>
      </w:tblGrid>
      <w:tr w:rsidR="0077611C" w:rsidRPr="00C20284" w14:paraId="23BA1059" w14:textId="77777777" w:rsidTr="00E0777E">
        <w:trPr>
          <w:trHeight w:hRule="exact" w:val="403"/>
        </w:trPr>
        <w:tc>
          <w:tcPr>
            <w:tcW w:w="4158" w:type="dxa"/>
          </w:tcPr>
          <w:p w14:paraId="3D9B5FC9" w14:textId="77777777" w:rsidR="0077611C" w:rsidRPr="00C20284" w:rsidRDefault="0077611C">
            <w:pPr>
              <w:tabs>
                <w:tab w:val="clear" w:pos="227"/>
                <w:tab w:val="left" w:pos="252"/>
              </w:tabs>
              <w:ind w:left="-1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B668E8" w14:textId="77777777" w:rsidR="0077611C" w:rsidRPr="00C20284" w:rsidRDefault="0077611C">
            <w:pPr>
              <w:ind w:left="-108"/>
              <w:jc w:val="right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CE33950" w14:textId="77777777" w:rsidR="0077611C" w:rsidRPr="00C20284" w:rsidRDefault="0077611C">
            <w:pPr>
              <w:ind w:left="-108"/>
              <w:jc w:val="right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41A9245" w14:textId="77777777" w:rsidR="0077611C" w:rsidRPr="00C20284" w:rsidRDefault="0077611C">
            <w:pPr>
              <w:ind w:left="-108"/>
              <w:jc w:val="right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4A6A4399" w14:textId="77777777" w:rsidR="0077611C" w:rsidRPr="00C20284" w:rsidRDefault="0077611C">
            <w:pPr>
              <w:ind w:left="-108"/>
              <w:jc w:val="right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48" w:type="dxa"/>
            <w:gridSpan w:val="3"/>
          </w:tcPr>
          <w:p w14:paraId="69B018F3" w14:textId="77777777" w:rsidR="0077611C" w:rsidRPr="00C20284" w:rsidRDefault="0077611C">
            <w:pPr>
              <w:ind w:left="-108"/>
              <w:jc w:val="right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</w:pPr>
            <w:r w:rsidRPr="00C20284">
              <w:rPr>
                <w:rFonts w:ascii="Angsana New" w:eastAsia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C20284">
              <w:rPr>
                <w:rFonts w:ascii="Angsana New" w:eastAsia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C20284">
              <w:rPr>
                <w:rFonts w:ascii="Angsana New" w:eastAsia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7611C" w:rsidRPr="00C20284" w14:paraId="794DB0E0" w14:textId="77777777" w:rsidTr="00E0777E">
        <w:trPr>
          <w:trHeight w:hRule="exact" w:val="403"/>
        </w:trPr>
        <w:tc>
          <w:tcPr>
            <w:tcW w:w="4158" w:type="dxa"/>
          </w:tcPr>
          <w:p w14:paraId="3411F9A7" w14:textId="77777777" w:rsidR="0077611C" w:rsidRPr="00C20284" w:rsidRDefault="0077611C">
            <w:pPr>
              <w:tabs>
                <w:tab w:val="clear" w:pos="227"/>
                <w:tab w:val="left" w:pos="252"/>
              </w:tabs>
              <w:ind w:left="-1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30A354E9" w14:textId="77777777" w:rsidR="0077611C" w:rsidRPr="00C20284" w:rsidRDefault="0077611C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  <w:p w14:paraId="04FD2EF0" w14:textId="77777777" w:rsidR="0077611C" w:rsidRPr="00C20284" w:rsidRDefault="0077611C">
            <w:pPr>
              <w:ind w:left="-108" w:right="-108"/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7FFE5AD1" w14:textId="77777777" w:rsidR="0077611C" w:rsidRPr="00C20284" w:rsidRDefault="0077611C">
            <w:pPr>
              <w:ind w:left="-108" w:right="-108"/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48" w:type="dxa"/>
            <w:gridSpan w:val="3"/>
            <w:tcBorders>
              <w:bottom w:val="single" w:sz="4" w:space="0" w:color="auto"/>
            </w:tcBorders>
          </w:tcPr>
          <w:p w14:paraId="5BEEF584" w14:textId="77777777" w:rsidR="0077611C" w:rsidRPr="00C20284" w:rsidRDefault="0077611C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5EC3" w:rsidRPr="00C20284" w14:paraId="3DD2B464" w14:textId="77777777" w:rsidTr="00E0777E">
        <w:trPr>
          <w:trHeight w:hRule="exact" w:val="403"/>
        </w:trPr>
        <w:tc>
          <w:tcPr>
            <w:tcW w:w="4158" w:type="dxa"/>
          </w:tcPr>
          <w:p w14:paraId="34877F1B" w14:textId="77777777" w:rsidR="00385EC3" w:rsidRPr="00C20284" w:rsidRDefault="00385EC3" w:rsidP="00385EC3">
            <w:pPr>
              <w:tabs>
                <w:tab w:val="clear" w:pos="227"/>
                <w:tab w:val="left" w:pos="252"/>
              </w:tabs>
              <w:ind w:left="-1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2400DB" w14:textId="5856B762" w:rsidR="00385EC3" w:rsidRPr="00C20284" w:rsidRDefault="009711B9" w:rsidP="0038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3C6613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7941A76C" w14:textId="77777777" w:rsidR="00385EC3" w:rsidRPr="00C20284" w:rsidRDefault="00385EC3" w:rsidP="0038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C0E094" w14:textId="76939E7A" w:rsidR="00385EC3" w:rsidRPr="00C20284" w:rsidRDefault="009711B9" w:rsidP="0038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52" w:type="dxa"/>
            <w:shd w:val="clear" w:color="auto" w:fill="auto"/>
          </w:tcPr>
          <w:p w14:paraId="107481D5" w14:textId="77777777" w:rsidR="00385EC3" w:rsidRPr="00C20284" w:rsidRDefault="00385EC3" w:rsidP="0038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A589B7" w14:textId="0EEC7CC3" w:rsidR="00385EC3" w:rsidRPr="00C20284" w:rsidRDefault="009711B9" w:rsidP="0038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3C6613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</w:tcPr>
          <w:p w14:paraId="49A11A4E" w14:textId="77777777" w:rsidR="00385EC3" w:rsidRPr="00C20284" w:rsidRDefault="00385EC3" w:rsidP="0038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7B0099" w14:textId="05BA6B6C" w:rsidR="00385EC3" w:rsidRPr="00C20284" w:rsidRDefault="009711B9" w:rsidP="0038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</w:tr>
      <w:tr w:rsidR="0077611C" w:rsidRPr="00C20284" w14:paraId="2FCD7978" w14:textId="77777777" w:rsidTr="00E0777E">
        <w:trPr>
          <w:trHeight w:hRule="exact" w:val="173"/>
        </w:trPr>
        <w:tc>
          <w:tcPr>
            <w:tcW w:w="4158" w:type="dxa"/>
          </w:tcPr>
          <w:p w14:paraId="575F2CC1" w14:textId="77777777" w:rsidR="0077611C" w:rsidRPr="00C20284" w:rsidRDefault="0077611C">
            <w:pPr>
              <w:rPr>
                <w:rFonts w:ascii="Angsana New" w:hAnsi="Angsana New"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944CC70" w14:textId="77777777" w:rsidR="0077611C" w:rsidRPr="00C20284" w:rsidRDefault="0077611C">
            <w:pPr>
              <w:tabs>
                <w:tab w:val="decimal" w:pos="1512"/>
              </w:tabs>
              <w:ind w:left="-108" w:right="-108"/>
              <w:rPr>
                <w:rFonts w:ascii="Angsana New" w:hAnsi="Angsana New"/>
                <w:sz w:val="24"/>
                <w:szCs w:val="24"/>
                <w:u w:val="double"/>
              </w:rPr>
            </w:pPr>
          </w:p>
        </w:tc>
        <w:tc>
          <w:tcPr>
            <w:tcW w:w="270" w:type="dxa"/>
          </w:tcPr>
          <w:p w14:paraId="5F63ED35" w14:textId="77777777" w:rsidR="0077611C" w:rsidRPr="00C20284" w:rsidRDefault="0077611C">
            <w:pPr>
              <w:tabs>
                <w:tab w:val="decimal" w:pos="1512"/>
              </w:tabs>
              <w:ind w:left="-108" w:right="-108"/>
              <w:rPr>
                <w:rFonts w:ascii="Angsana New" w:hAnsi="Angsana New"/>
                <w:sz w:val="24"/>
                <w:szCs w:val="24"/>
                <w:u w:val="double"/>
              </w:rPr>
            </w:pPr>
          </w:p>
        </w:tc>
        <w:tc>
          <w:tcPr>
            <w:tcW w:w="1080" w:type="dxa"/>
          </w:tcPr>
          <w:p w14:paraId="178FE24C" w14:textId="77777777" w:rsidR="0077611C" w:rsidRPr="00C20284" w:rsidRDefault="0077611C">
            <w:pPr>
              <w:tabs>
                <w:tab w:val="decimal" w:pos="1512"/>
              </w:tabs>
              <w:ind w:left="-108" w:right="-108"/>
              <w:rPr>
                <w:rFonts w:ascii="Angsana New" w:hAnsi="Angsana New"/>
                <w:sz w:val="24"/>
                <w:szCs w:val="24"/>
                <w:u w:val="double"/>
              </w:rPr>
            </w:pPr>
          </w:p>
        </w:tc>
        <w:tc>
          <w:tcPr>
            <w:tcW w:w="252" w:type="dxa"/>
          </w:tcPr>
          <w:p w14:paraId="05E94180" w14:textId="77777777" w:rsidR="0077611C" w:rsidRPr="00C20284" w:rsidRDefault="0077611C">
            <w:pPr>
              <w:tabs>
                <w:tab w:val="decimal" w:pos="1512"/>
              </w:tabs>
              <w:ind w:left="-108" w:right="-108"/>
              <w:rPr>
                <w:rFonts w:ascii="Angsana New" w:hAnsi="Angsana New"/>
                <w:sz w:val="24"/>
                <w:szCs w:val="24"/>
                <w:u w:val="double"/>
              </w:rPr>
            </w:pPr>
          </w:p>
        </w:tc>
        <w:tc>
          <w:tcPr>
            <w:tcW w:w="1098" w:type="dxa"/>
          </w:tcPr>
          <w:p w14:paraId="60826E57" w14:textId="77777777" w:rsidR="0077611C" w:rsidRPr="00C20284" w:rsidRDefault="0077611C">
            <w:pPr>
              <w:tabs>
                <w:tab w:val="decimal" w:pos="1512"/>
              </w:tabs>
              <w:ind w:left="-108" w:right="-108"/>
              <w:rPr>
                <w:rFonts w:ascii="Angsana New" w:hAnsi="Angsana New"/>
                <w:sz w:val="24"/>
                <w:szCs w:val="24"/>
                <w:u w:val="double"/>
              </w:rPr>
            </w:pPr>
          </w:p>
        </w:tc>
        <w:tc>
          <w:tcPr>
            <w:tcW w:w="252" w:type="dxa"/>
          </w:tcPr>
          <w:p w14:paraId="06CFEB35" w14:textId="77777777" w:rsidR="0077611C" w:rsidRPr="00C20284" w:rsidRDefault="0077611C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8" w:type="dxa"/>
          </w:tcPr>
          <w:p w14:paraId="717EFD6F" w14:textId="77777777" w:rsidR="0077611C" w:rsidRPr="00C20284" w:rsidRDefault="0077611C">
            <w:pPr>
              <w:tabs>
                <w:tab w:val="decimal" w:pos="1527"/>
              </w:tabs>
              <w:ind w:left="-1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77611C" w:rsidRPr="00C20284" w14:paraId="272CD3C2" w14:textId="77777777" w:rsidTr="00E0777E">
        <w:trPr>
          <w:trHeight w:hRule="exact" w:val="403"/>
        </w:trPr>
        <w:tc>
          <w:tcPr>
            <w:tcW w:w="4158" w:type="dxa"/>
          </w:tcPr>
          <w:p w14:paraId="78B9CB07" w14:textId="77777777" w:rsidR="0077611C" w:rsidRPr="00C20284" w:rsidRDefault="0077611C" w:rsidP="00981B09">
            <w:pPr>
              <w:ind w:hanging="96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>มูลค่าปัจจุบันของภาระผูกพัน</w:t>
            </w:r>
            <w:r w:rsidRPr="00C20284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1080" w:type="dxa"/>
          </w:tcPr>
          <w:p w14:paraId="0AAED4F7" w14:textId="77777777" w:rsidR="0077611C" w:rsidRPr="00C20284" w:rsidRDefault="00776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2CC04C" w14:textId="77777777" w:rsidR="0077611C" w:rsidRPr="00C20284" w:rsidRDefault="00776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DA2921" w14:textId="77777777" w:rsidR="0077611C" w:rsidRPr="00C20284" w:rsidRDefault="00776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6F68CB33" w14:textId="77777777" w:rsidR="0077611C" w:rsidRPr="00C20284" w:rsidRDefault="00776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248593E" w14:textId="77777777" w:rsidR="0077611C" w:rsidRPr="00C20284" w:rsidRDefault="00776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4C9460C9" w14:textId="77777777" w:rsidR="0077611C" w:rsidRPr="00C20284" w:rsidRDefault="00776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351E0E0" w14:textId="77777777" w:rsidR="0077611C" w:rsidRPr="00C20284" w:rsidRDefault="00776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85EC3" w:rsidRPr="00C20284" w14:paraId="23E76D6F" w14:textId="77777777" w:rsidTr="00E0777E">
        <w:trPr>
          <w:trHeight w:hRule="exact" w:val="403"/>
        </w:trPr>
        <w:tc>
          <w:tcPr>
            <w:tcW w:w="4158" w:type="dxa"/>
          </w:tcPr>
          <w:p w14:paraId="7DC47FFB" w14:textId="77777777" w:rsidR="00385EC3" w:rsidRPr="00C20284" w:rsidRDefault="00385EC3" w:rsidP="00981B09">
            <w:pPr>
              <w:ind w:left="342" w:hanging="438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 xml:space="preserve">   พนักงานที่จัดให้มีกองทุน</w:t>
            </w:r>
          </w:p>
        </w:tc>
        <w:tc>
          <w:tcPr>
            <w:tcW w:w="1080" w:type="dxa"/>
          </w:tcPr>
          <w:p w14:paraId="766EBD76" w14:textId="151679AC" w:rsidR="00385EC3" w:rsidRPr="00C20284" w:rsidRDefault="001758AA" w:rsidP="0038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537</w:t>
            </w:r>
          </w:p>
        </w:tc>
        <w:tc>
          <w:tcPr>
            <w:tcW w:w="270" w:type="dxa"/>
          </w:tcPr>
          <w:p w14:paraId="11674CAF" w14:textId="77777777" w:rsidR="00385EC3" w:rsidRPr="00C20284" w:rsidRDefault="00385EC3" w:rsidP="0038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62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F58FF2" w14:textId="27BA712C" w:rsidR="00385EC3" w:rsidRPr="00C20284" w:rsidRDefault="009711B9" w:rsidP="0038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  <w:r w:rsidRPr="009711B9">
              <w:rPr>
                <w:rFonts w:ascii="Angsana New" w:eastAsia="Angsana New" w:hAnsi="Angsana New"/>
                <w:sz w:val="30"/>
                <w:szCs w:val="30"/>
              </w:rPr>
              <w:t>5</w:t>
            </w:r>
            <w:r w:rsidR="003C6613">
              <w:rPr>
                <w:rFonts w:ascii="Angsana New" w:eastAsia="Angsana New" w:hAnsi="Angsana New"/>
                <w:sz w:val="30"/>
                <w:szCs w:val="30"/>
              </w:rPr>
              <w:t>4</w:t>
            </w:r>
            <w:r w:rsidRPr="009711B9">
              <w:rPr>
                <w:rFonts w:ascii="Angsana New" w:eastAsia="Angsana New" w:hAnsi="Angsana New"/>
                <w:sz w:val="30"/>
                <w:szCs w:val="30"/>
              </w:rPr>
              <w:t>9</w:t>
            </w:r>
          </w:p>
        </w:tc>
        <w:tc>
          <w:tcPr>
            <w:tcW w:w="252" w:type="dxa"/>
          </w:tcPr>
          <w:p w14:paraId="619FFD7F" w14:textId="77777777" w:rsidR="00385EC3" w:rsidRPr="00C20284" w:rsidRDefault="00385EC3" w:rsidP="0038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62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1CCCF05" w14:textId="3BED6F98" w:rsidR="00385EC3" w:rsidRPr="00C20284" w:rsidRDefault="001A1C4D" w:rsidP="0038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392EE382" w14:textId="77777777" w:rsidR="00385EC3" w:rsidRPr="00C20284" w:rsidRDefault="00385EC3" w:rsidP="0038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6DAD342" w14:textId="0D2D4554" w:rsidR="00385EC3" w:rsidRPr="00C20284" w:rsidRDefault="00385EC3" w:rsidP="0038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  <w:r w:rsidRPr="00C20284">
              <w:rPr>
                <w:rFonts w:ascii="Angsana New" w:eastAsia="Angsana New" w:hAnsi="Angsana New"/>
                <w:sz w:val="30"/>
                <w:szCs w:val="30"/>
              </w:rPr>
              <w:t>-</w:t>
            </w:r>
          </w:p>
        </w:tc>
      </w:tr>
      <w:tr w:rsidR="00385EC3" w:rsidRPr="00C20284" w14:paraId="7D20AF6F" w14:textId="77777777" w:rsidTr="00E0777E">
        <w:trPr>
          <w:trHeight w:hRule="exact" w:val="403"/>
        </w:trPr>
        <w:tc>
          <w:tcPr>
            <w:tcW w:w="4158" w:type="dxa"/>
          </w:tcPr>
          <w:p w14:paraId="005E08BB" w14:textId="77777777" w:rsidR="00385EC3" w:rsidRPr="00981B09" w:rsidRDefault="00385EC3" w:rsidP="00981B09">
            <w:pPr>
              <w:ind w:hanging="96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981B09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>มูลค่ายุติธรรมของสินทรัพย์โครงการ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2819366" w14:textId="3C4D7283" w:rsidR="00385EC3" w:rsidRPr="00C20284" w:rsidRDefault="001758AA" w:rsidP="0038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(3</w:t>
            </w:r>
            <w:r w:rsidR="000B3F01">
              <w:rPr>
                <w:rFonts w:ascii="Angsana New" w:eastAsia="Angsana New" w:hAnsi="Angsana New"/>
                <w:sz w:val="30"/>
                <w:szCs w:val="30"/>
              </w:rPr>
              <w:t>4</w:t>
            </w:r>
            <w:r>
              <w:rPr>
                <w:rFonts w:ascii="Angsana New" w:eastAsia="Angsana New" w:hAnsi="Angsana New"/>
                <w:sz w:val="30"/>
                <w:szCs w:val="30"/>
              </w:rPr>
              <w:t>7)</w:t>
            </w:r>
          </w:p>
        </w:tc>
        <w:tc>
          <w:tcPr>
            <w:tcW w:w="270" w:type="dxa"/>
          </w:tcPr>
          <w:p w14:paraId="30008301" w14:textId="77777777" w:rsidR="00385EC3" w:rsidRPr="00C20284" w:rsidRDefault="00385EC3" w:rsidP="0038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62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EAE8226" w14:textId="4D36BCA4" w:rsidR="00385EC3" w:rsidRPr="00C20284" w:rsidRDefault="00385EC3" w:rsidP="0038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  <w:r w:rsidRPr="00C20284">
              <w:rPr>
                <w:rFonts w:ascii="Angsana New" w:eastAsia="Angsana New" w:hAnsi="Angsana New"/>
                <w:sz w:val="30"/>
                <w:szCs w:val="30"/>
              </w:rPr>
              <w:t>(</w:t>
            </w:r>
            <w:r w:rsidR="009711B9" w:rsidRPr="009711B9">
              <w:rPr>
                <w:rFonts w:ascii="Angsana New" w:eastAsia="Angsana New" w:hAnsi="Angsana New"/>
                <w:sz w:val="30"/>
                <w:szCs w:val="30"/>
              </w:rPr>
              <w:t>328</w:t>
            </w:r>
            <w:r w:rsidRPr="00C20284">
              <w:rPr>
                <w:rFonts w:ascii="Angsana New" w:eastAsia="Angsana New" w:hAnsi="Angsana New"/>
                <w:sz w:val="30"/>
                <w:szCs w:val="30"/>
              </w:rPr>
              <w:t>)</w:t>
            </w:r>
          </w:p>
        </w:tc>
        <w:tc>
          <w:tcPr>
            <w:tcW w:w="252" w:type="dxa"/>
          </w:tcPr>
          <w:p w14:paraId="27C3BBE8" w14:textId="77777777" w:rsidR="00385EC3" w:rsidRPr="00C20284" w:rsidRDefault="00385EC3" w:rsidP="0038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62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1B0C6D6E" w14:textId="1EDEE8AC" w:rsidR="00385EC3" w:rsidRPr="00C20284" w:rsidRDefault="001A1C4D" w:rsidP="0038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6CEC6A3" w14:textId="77777777" w:rsidR="00385EC3" w:rsidRPr="00C20284" w:rsidRDefault="00385EC3" w:rsidP="0038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05A74578" w14:textId="6A84F88C" w:rsidR="00385EC3" w:rsidRPr="00C20284" w:rsidRDefault="00385EC3" w:rsidP="0038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  <w:r w:rsidRPr="00C20284">
              <w:rPr>
                <w:rFonts w:ascii="Angsana New" w:eastAsia="Angsana New" w:hAnsi="Angsana New"/>
                <w:sz w:val="30"/>
                <w:szCs w:val="30"/>
              </w:rPr>
              <w:t>-</w:t>
            </w:r>
          </w:p>
        </w:tc>
      </w:tr>
      <w:tr w:rsidR="00385EC3" w:rsidRPr="00C20284" w14:paraId="70D17BEC" w14:textId="77777777" w:rsidTr="00E0777E">
        <w:tc>
          <w:tcPr>
            <w:tcW w:w="4158" w:type="dxa"/>
          </w:tcPr>
          <w:p w14:paraId="69F720EB" w14:textId="77777777" w:rsidR="00385EC3" w:rsidRPr="00C20284" w:rsidRDefault="00385EC3" w:rsidP="00385EC3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8B6D147" w14:textId="6086603A" w:rsidR="00385EC3" w:rsidRPr="00C20284" w:rsidRDefault="001758AA" w:rsidP="0038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190</w:t>
            </w:r>
          </w:p>
        </w:tc>
        <w:tc>
          <w:tcPr>
            <w:tcW w:w="270" w:type="dxa"/>
          </w:tcPr>
          <w:p w14:paraId="28877EF0" w14:textId="77777777" w:rsidR="00385EC3" w:rsidRPr="00C20284" w:rsidRDefault="00385EC3" w:rsidP="0038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62"/>
              </w:tabs>
              <w:spacing w:line="240" w:lineRule="auto"/>
              <w:ind w:left="-108" w:right="-108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11D9779" w14:textId="0B40D439" w:rsidR="00385EC3" w:rsidRPr="00C20284" w:rsidRDefault="009711B9" w:rsidP="0038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 w:rsidRPr="009711B9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221</w:t>
            </w:r>
          </w:p>
        </w:tc>
        <w:tc>
          <w:tcPr>
            <w:tcW w:w="252" w:type="dxa"/>
          </w:tcPr>
          <w:p w14:paraId="1748F871" w14:textId="77777777" w:rsidR="00385EC3" w:rsidRPr="00C20284" w:rsidRDefault="00385EC3" w:rsidP="0038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62"/>
              </w:tabs>
              <w:spacing w:line="240" w:lineRule="auto"/>
              <w:ind w:left="-108" w:right="-108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656FC7B6" w14:textId="6890C8C7" w:rsidR="00385EC3" w:rsidRPr="00C20284" w:rsidRDefault="001A1C4D" w:rsidP="0038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0C4D87F5" w14:textId="77777777" w:rsidR="00385EC3" w:rsidRPr="00C20284" w:rsidRDefault="00385EC3" w:rsidP="0038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156578A1" w14:textId="462C1BCD" w:rsidR="00385EC3" w:rsidRPr="00C20284" w:rsidRDefault="00385EC3" w:rsidP="0038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385EC3" w:rsidRPr="00C20284" w14:paraId="5FE959FC" w14:textId="77777777" w:rsidTr="00E0777E">
        <w:trPr>
          <w:trHeight w:hRule="exact" w:val="403"/>
        </w:trPr>
        <w:tc>
          <w:tcPr>
            <w:tcW w:w="4158" w:type="dxa"/>
          </w:tcPr>
          <w:p w14:paraId="2F8BF8DB" w14:textId="77777777" w:rsidR="00385EC3" w:rsidRPr="00981B09" w:rsidRDefault="00385EC3" w:rsidP="00981B09">
            <w:pPr>
              <w:ind w:hanging="9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  <w:r w:rsidRPr="00981B09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>มูลค่าปัจจุบันของ</w:t>
            </w:r>
            <w:r w:rsidRPr="00C20284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>ภาระผูกพัน</w:t>
            </w:r>
            <w:r w:rsidRPr="00981B09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1080" w:type="dxa"/>
          </w:tcPr>
          <w:p w14:paraId="27D6C798" w14:textId="77777777" w:rsidR="00385EC3" w:rsidRPr="00C20284" w:rsidRDefault="00385EC3" w:rsidP="0038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B3EA7B" w14:textId="77777777" w:rsidR="00385EC3" w:rsidRPr="00C20284" w:rsidRDefault="00385EC3" w:rsidP="0038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62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376FD7" w14:textId="77777777" w:rsidR="00385EC3" w:rsidRPr="00C20284" w:rsidRDefault="00385EC3" w:rsidP="0038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73CA4805" w14:textId="77777777" w:rsidR="00385EC3" w:rsidRPr="00C20284" w:rsidRDefault="00385EC3" w:rsidP="0038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62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3239DB82" w14:textId="77777777" w:rsidR="00385EC3" w:rsidRPr="00C20284" w:rsidRDefault="00385EC3" w:rsidP="0038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70A6CF15" w14:textId="77777777" w:rsidR="00385EC3" w:rsidRPr="00C20284" w:rsidRDefault="00385EC3" w:rsidP="0038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4A63560F" w14:textId="77777777" w:rsidR="00385EC3" w:rsidRPr="00C20284" w:rsidRDefault="00385EC3" w:rsidP="0038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</w:p>
        </w:tc>
      </w:tr>
      <w:tr w:rsidR="00385EC3" w:rsidRPr="00C20284" w14:paraId="4B78A4EC" w14:textId="77777777" w:rsidTr="00E0777E">
        <w:trPr>
          <w:trHeight w:hRule="exact" w:val="403"/>
        </w:trPr>
        <w:tc>
          <w:tcPr>
            <w:tcW w:w="4158" w:type="dxa"/>
          </w:tcPr>
          <w:p w14:paraId="162DFEE7" w14:textId="77777777" w:rsidR="00385EC3" w:rsidRPr="00C20284" w:rsidRDefault="00385EC3" w:rsidP="00981B09">
            <w:pPr>
              <w:ind w:left="342" w:hanging="438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 xml:space="preserve">   พนักงานที่ไม่ได้จัดให้มีกองทุน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D989C09" w14:textId="563D96D1" w:rsidR="00385EC3" w:rsidRPr="00C20284" w:rsidRDefault="001758AA" w:rsidP="0038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9,366</w:t>
            </w:r>
          </w:p>
        </w:tc>
        <w:tc>
          <w:tcPr>
            <w:tcW w:w="270" w:type="dxa"/>
          </w:tcPr>
          <w:p w14:paraId="62A70758" w14:textId="77777777" w:rsidR="00385EC3" w:rsidRPr="00C20284" w:rsidRDefault="00385EC3" w:rsidP="0038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62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D1A165" w14:textId="36B1EB56" w:rsidR="00385EC3" w:rsidRPr="00C20284" w:rsidRDefault="009711B9" w:rsidP="0038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  <w:r w:rsidRPr="009711B9">
              <w:rPr>
                <w:rFonts w:ascii="Angsana New" w:eastAsia="Angsana New" w:hAnsi="Angsana New"/>
                <w:sz w:val="30"/>
                <w:szCs w:val="30"/>
              </w:rPr>
              <w:t>10</w:t>
            </w:r>
            <w:r w:rsidR="00385EC3" w:rsidRPr="00C20284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9711B9">
              <w:rPr>
                <w:rFonts w:ascii="Angsana New" w:eastAsia="Angsana New" w:hAnsi="Angsana New"/>
                <w:sz w:val="30"/>
                <w:szCs w:val="30"/>
              </w:rPr>
              <w:t>332</w:t>
            </w:r>
          </w:p>
        </w:tc>
        <w:tc>
          <w:tcPr>
            <w:tcW w:w="252" w:type="dxa"/>
          </w:tcPr>
          <w:p w14:paraId="51298525" w14:textId="77777777" w:rsidR="00385EC3" w:rsidRPr="00C20284" w:rsidRDefault="00385EC3" w:rsidP="0038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62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40E5B408" w14:textId="21727EC6" w:rsidR="00385EC3" w:rsidRPr="00C20284" w:rsidRDefault="00312058" w:rsidP="0038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  <w:r w:rsidRPr="00A80216">
              <w:rPr>
                <w:rFonts w:ascii="Angsana New" w:eastAsia="Angsana New" w:hAnsi="Angsana New"/>
                <w:sz w:val="30"/>
                <w:szCs w:val="30"/>
              </w:rPr>
              <w:t>2,70</w:t>
            </w:r>
            <w:r w:rsidR="003C6613">
              <w:rPr>
                <w:rFonts w:ascii="Angsana New" w:eastAsia="Angsana New" w:hAnsi="Angsana New"/>
                <w:sz w:val="30"/>
                <w:szCs w:val="30"/>
              </w:rPr>
              <w:t>4</w:t>
            </w:r>
          </w:p>
        </w:tc>
        <w:tc>
          <w:tcPr>
            <w:tcW w:w="252" w:type="dxa"/>
          </w:tcPr>
          <w:p w14:paraId="47387DB5" w14:textId="77777777" w:rsidR="00385EC3" w:rsidRPr="00C20284" w:rsidRDefault="00385EC3" w:rsidP="0038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5D3B6AAF" w14:textId="788A8510" w:rsidR="00385EC3" w:rsidRPr="00C20284" w:rsidRDefault="009711B9" w:rsidP="0038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  <w:r w:rsidRPr="009711B9">
              <w:rPr>
                <w:rFonts w:ascii="Angsana New" w:eastAsia="Angsana New" w:hAnsi="Angsana New"/>
                <w:sz w:val="30"/>
                <w:szCs w:val="30"/>
              </w:rPr>
              <w:t>2</w:t>
            </w:r>
            <w:r w:rsidR="00385EC3" w:rsidRPr="00C20284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9711B9">
              <w:rPr>
                <w:rFonts w:ascii="Angsana New" w:eastAsia="Angsana New" w:hAnsi="Angsana New"/>
                <w:sz w:val="30"/>
                <w:szCs w:val="30"/>
              </w:rPr>
              <w:t>977</w:t>
            </w:r>
          </w:p>
        </w:tc>
      </w:tr>
      <w:tr w:rsidR="00385EC3" w:rsidRPr="00C20284" w14:paraId="37CAE00C" w14:textId="77777777" w:rsidTr="00E0777E">
        <w:trPr>
          <w:trHeight w:hRule="exact" w:val="403"/>
        </w:trPr>
        <w:tc>
          <w:tcPr>
            <w:tcW w:w="4158" w:type="dxa"/>
          </w:tcPr>
          <w:p w14:paraId="6E5BDA68" w14:textId="77777777" w:rsidR="00385EC3" w:rsidRPr="00C20284" w:rsidRDefault="00385EC3" w:rsidP="00981B09">
            <w:pPr>
              <w:ind w:left="342" w:hanging="4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4D6BE77" w14:textId="6A9E4DCF" w:rsidR="00385EC3" w:rsidRPr="00C20284" w:rsidRDefault="001758AA" w:rsidP="0038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9,556</w:t>
            </w:r>
          </w:p>
        </w:tc>
        <w:tc>
          <w:tcPr>
            <w:tcW w:w="270" w:type="dxa"/>
          </w:tcPr>
          <w:p w14:paraId="4D55D0A5" w14:textId="77777777" w:rsidR="00385EC3" w:rsidRPr="00C20284" w:rsidRDefault="00385EC3" w:rsidP="0038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62"/>
              </w:tabs>
              <w:spacing w:line="240" w:lineRule="auto"/>
              <w:ind w:left="-108" w:right="-108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032159E" w14:textId="63B9E50E" w:rsidR="00385EC3" w:rsidRPr="00C20284" w:rsidRDefault="009711B9" w:rsidP="0038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 w:rsidRPr="009711B9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10</w:t>
            </w:r>
            <w:r w:rsidR="00385EC3" w:rsidRPr="00C20284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,</w:t>
            </w:r>
            <w:r w:rsidRPr="009711B9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553</w:t>
            </w:r>
          </w:p>
        </w:tc>
        <w:tc>
          <w:tcPr>
            <w:tcW w:w="252" w:type="dxa"/>
          </w:tcPr>
          <w:p w14:paraId="4C7439C5" w14:textId="77777777" w:rsidR="00385EC3" w:rsidRPr="00C20284" w:rsidRDefault="00385EC3" w:rsidP="0038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62"/>
              </w:tabs>
              <w:spacing w:line="240" w:lineRule="auto"/>
              <w:ind w:left="-108" w:right="-108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21D91FA6" w14:textId="769C1BC5" w:rsidR="00385EC3" w:rsidRPr="00C20284" w:rsidRDefault="00312058" w:rsidP="0038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 w:rsidRPr="00A80216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2,70</w:t>
            </w:r>
            <w:r w:rsidR="003C6613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52" w:type="dxa"/>
          </w:tcPr>
          <w:p w14:paraId="219FD80E" w14:textId="77777777" w:rsidR="00385EC3" w:rsidRPr="00C20284" w:rsidRDefault="00385EC3" w:rsidP="0038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0C306622" w14:textId="5E15D6AE" w:rsidR="00385EC3" w:rsidRPr="00C20284" w:rsidRDefault="009711B9" w:rsidP="0038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 w:rsidRPr="009711B9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2</w:t>
            </w:r>
            <w:r w:rsidR="00385EC3" w:rsidRPr="00C20284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,</w:t>
            </w:r>
            <w:r w:rsidRPr="009711B9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977</w:t>
            </w:r>
          </w:p>
        </w:tc>
      </w:tr>
    </w:tbl>
    <w:p w14:paraId="10C5E29C" w14:textId="77777777" w:rsidR="005C41D9" w:rsidRDefault="005C41D9" w:rsidP="001B16F3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43D2EE7A" w14:textId="77777777" w:rsidR="00EC78AA" w:rsidRDefault="00EC78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0EB6D40" w14:textId="686D4A94" w:rsidR="00D31273" w:rsidRPr="00D31273" w:rsidRDefault="0077611C" w:rsidP="00D31273">
      <w:pPr>
        <w:ind w:left="547"/>
        <w:jc w:val="thaiDistribute"/>
        <w:rPr>
          <w:rFonts w:ascii="Angsana New" w:hAnsi="Angsana New"/>
          <w:b/>
          <w:sz w:val="30"/>
          <w:szCs w:val="30"/>
          <w:cs/>
        </w:rPr>
      </w:pPr>
      <w:r w:rsidRPr="00C20284">
        <w:rPr>
          <w:rFonts w:ascii="Angsana New" w:hAnsi="Angsana New"/>
          <w:sz w:val="30"/>
          <w:szCs w:val="30"/>
          <w:cs/>
        </w:rPr>
        <w:lastRenderedPageBreak/>
        <w:t>การเปลี่ยนแปลงในมูลค่าปัจจุบันของภาระผูกพันผลประโยชน์พนักงานและมูลค่ายุติธรรมของสินทรัพย์โครงการ</w:t>
      </w:r>
      <w:r w:rsidRPr="00C20284">
        <w:rPr>
          <w:rFonts w:ascii="Angsana New" w:hAnsi="Angsana New"/>
          <w:b/>
          <w:sz w:val="30"/>
          <w:szCs w:val="30"/>
          <w:cs/>
        </w:rPr>
        <w:t xml:space="preserve">สำหรับปีสิ้นสุดวันที่ </w:t>
      </w:r>
      <w:r w:rsidR="009711B9" w:rsidRPr="009711B9">
        <w:rPr>
          <w:rFonts w:ascii="Angsana New" w:hAnsi="Angsana New"/>
          <w:sz w:val="30"/>
          <w:szCs w:val="30"/>
        </w:rPr>
        <w:t>31</w:t>
      </w:r>
      <w:r w:rsidRPr="00C20284">
        <w:rPr>
          <w:rFonts w:ascii="Angsana New" w:hAnsi="Angsana New"/>
          <w:sz w:val="30"/>
          <w:szCs w:val="30"/>
        </w:rPr>
        <w:t xml:space="preserve"> </w:t>
      </w:r>
      <w:r w:rsidRPr="00C20284">
        <w:rPr>
          <w:rFonts w:ascii="Angsana New" w:hAnsi="Angsana New"/>
          <w:sz w:val="30"/>
          <w:szCs w:val="30"/>
          <w:cs/>
        </w:rPr>
        <w:t>ธันวาคม</w:t>
      </w:r>
      <w:r w:rsidRPr="00C20284">
        <w:rPr>
          <w:rFonts w:ascii="Angsana New" w:hAnsi="Angsana New"/>
          <w:sz w:val="30"/>
          <w:szCs w:val="30"/>
        </w:rPr>
        <w:t xml:space="preserve"> </w:t>
      </w:r>
      <w:r w:rsidRPr="00C20284">
        <w:rPr>
          <w:rFonts w:ascii="Angsana New" w:hAnsi="Angsana New"/>
          <w:b/>
          <w:sz w:val="30"/>
          <w:szCs w:val="30"/>
          <w:cs/>
        </w:rPr>
        <w:t>มีดังนี้</w:t>
      </w:r>
    </w:p>
    <w:p w14:paraId="1339123B" w14:textId="77777777" w:rsidR="00EC78AA" w:rsidRPr="00C20284" w:rsidRDefault="00EC78AA" w:rsidP="001B16F3">
      <w:pPr>
        <w:ind w:left="547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01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522"/>
        <w:gridCol w:w="990"/>
        <w:gridCol w:w="270"/>
        <w:gridCol w:w="990"/>
        <w:gridCol w:w="270"/>
        <w:gridCol w:w="999"/>
        <w:gridCol w:w="270"/>
        <w:gridCol w:w="1017"/>
      </w:tblGrid>
      <w:tr w:rsidR="0077611C" w:rsidRPr="00C20284" w14:paraId="3EC60BC3" w14:textId="77777777" w:rsidTr="00367ADF">
        <w:trPr>
          <w:trHeight w:hRule="exact" w:val="403"/>
          <w:tblHeader/>
        </w:trPr>
        <w:tc>
          <w:tcPr>
            <w:tcW w:w="3690" w:type="dxa"/>
          </w:tcPr>
          <w:p w14:paraId="753A4466" w14:textId="77777777" w:rsidR="0077611C" w:rsidRPr="00C20284" w:rsidRDefault="0077611C">
            <w:pPr>
              <w:tabs>
                <w:tab w:val="clear" w:pos="227"/>
                <w:tab w:val="left" w:pos="252"/>
              </w:tabs>
              <w:ind w:left="-1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2" w:type="dxa"/>
          </w:tcPr>
          <w:p w14:paraId="575EFFA7" w14:textId="77777777" w:rsidR="0077611C" w:rsidRPr="00C20284" w:rsidRDefault="0077611C">
            <w:pPr>
              <w:ind w:left="-108"/>
              <w:jc w:val="right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2829A95" w14:textId="77777777" w:rsidR="0077611C" w:rsidRPr="00C20284" w:rsidRDefault="0077611C">
            <w:pPr>
              <w:ind w:left="-108"/>
              <w:jc w:val="right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7713C12" w14:textId="77777777" w:rsidR="0077611C" w:rsidRPr="00C20284" w:rsidRDefault="0077611C">
            <w:pPr>
              <w:ind w:left="-108"/>
              <w:jc w:val="right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E1A2E6A" w14:textId="77777777" w:rsidR="0077611C" w:rsidRPr="00C20284" w:rsidRDefault="0077611C">
            <w:pPr>
              <w:ind w:left="-108"/>
              <w:jc w:val="right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D739B54" w14:textId="77777777" w:rsidR="0077611C" w:rsidRPr="00C20284" w:rsidRDefault="0077611C">
            <w:pPr>
              <w:ind w:left="-108"/>
              <w:jc w:val="right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86" w:type="dxa"/>
            <w:gridSpan w:val="3"/>
          </w:tcPr>
          <w:p w14:paraId="571AEB69" w14:textId="77777777" w:rsidR="0077611C" w:rsidRPr="00C20284" w:rsidRDefault="0077611C">
            <w:pPr>
              <w:ind w:left="-108"/>
              <w:jc w:val="right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</w:pPr>
            <w:r w:rsidRPr="00C20284">
              <w:rPr>
                <w:rFonts w:ascii="Angsana New" w:eastAsia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C20284">
              <w:rPr>
                <w:rFonts w:ascii="Angsana New" w:eastAsia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C20284">
              <w:rPr>
                <w:rFonts w:ascii="Angsana New" w:eastAsia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7611C" w:rsidRPr="00C20284" w14:paraId="136462B4" w14:textId="77777777" w:rsidTr="00367ADF">
        <w:trPr>
          <w:trHeight w:hRule="exact" w:val="403"/>
          <w:tblHeader/>
        </w:trPr>
        <w:tc>
          <w:tcPr>
            <w:tcW w:w="3690" w:type="dxa"/>
          </w:tcPr>
          <w:p w14:paraId="4EBE11E7" w14:textId="77777777" w:rsidR="0077611C" w:rsidRPr="00C20284" w:rsidRDefault="0077611C">
            <w:pPr>
              <w:tabs>
                <w:tab w:val="clear" w:pos="227"/>
                <w:tab w:val="left" w:pos="252"/>
              </w:tabs>
              <w:ind w:left="-1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2" w:type="dxa"/>
          </w:tcPr>
          <w:p w14:paraId="6CC1B17E" w14:textId="77777777" w:rsidR="0077611C" w:rsidRPr="00C20284" w:rsidRDefault="0077611C">
            <w:pPr>
              <w:ind w:left="-108" w:right="-108"/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5DC32229" w14:textId="77777777" w:rsidR="0077611C" w:rsidRPr="00C20284" w:rsidRDefault="0077611C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  <w:p w14:paraId="2202749C" w14:textId="77777777" w:rsidR="0077611C" w:rsidRPr="00C20284" w:rsidRDefault="0077611C">
            <w:pPr>
              <w:ind w:left="-108" w:right="-108"/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34045DC" w14:textId="77777777" w:rsidR="0077611C" w:rsidRPr="00C20284" w:rsidRDefault="0077611C">
            <w:pPr>
              <w:ind w:left="-108" w:right="-108"/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86" w:type="dxa"/>
            <w:gridSpan w:val="3"/>
            <w:tcBorders>
              <w:bottom w:val="single" w:sz="4" w:space="0" w:color="auto"/>
            </w:tcBorders>
          </w:tcPr>
          <w:p w14:paraId="63C4E3CF" w14:textId="77777777" w:rsidR="0077611C" w:rsidRPr="00C20284" w:rsidRDefault="0077611C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5EC3" w:rsidRPr="00C20284" w14:paraId="2EBE4D6D" w14:textId="77777777" w:rsidTr="00367ADF">
        <w:trPr>
          <w:tblHeader/>
        </w:trPr>
        <w:tc>
          <w:tcPr>
            <w:tcW w:w="3690" w:type="dxa"/>
          </w:tcPr>
          <w:p w14:paraId="0D2B5974" w14:textId="77777777" w:rsidR="00385EC3" w:rsidRPr="00C20284" w:rsidRDefault="00385EC3" w:rsidP="00385EC3">
            <w:pPr>
              <w:rPr>
                <w:rFonts w:ascii="Angsana New" w:hAnsi="Angsana New"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22" w:type="dxa"/>
          </w:tcPr>
          <w:p w14:paraId="5313643F" w14:textId="77777777" w:rsidR="00385EC3" w:rsidRPr="00C20284" w:rsidRDefault="00385EC3" w:rsidP="0038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F9AC11" w14:textId="31366FD2" w:rsidR="00385EC3" w:rsidRPr="00C20284" w:rsidRDefault="009711B9" w:rsidP="0038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3C6613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6A4AC038" w14:textId="77777777" w:rsidR="00385EC3" w:rsidRPr="00C20284" w:rsidRDefault="00385EC3" w:rsidP="0038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BD1F73" w14:textId="2FCEB9C7" w:rsidR="00385EC3" w:rsidRPr="00C20284" w:rsidRDefault="009711B9" w:rsidP="0038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026C6954" w14:textId="77777777" w:rsidR="00385EC3" w:rsidRPr="00C20284" w:rsidRDefault="00385EC3" w:rsidP="0038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117A3C" w14:textId="7CF3530C" w:rsidR="00385EC3" w:rsidRPr="00C20284" w:rsidRDefault="009711B9" w:rsidP="0038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3C6613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7D8B048C" w14:textId="77777777" w:rsidR="00385EC3" w:rsidRPr="00C20284" w:rsidRDefault="00385EC3" w:rsidP="0038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3A5AE8" w14:textId="4DFE0E68" w:rsidR="00385EC3" w:rsidRPr="00C20284" w:rsidRDefault="009711B9" w:rsidP="0038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</w:tr>
      <w:tr w:rsidR="0077611C" w:rsidRPr="00C20284" w14:paraId="2F55533D" w14:textId="77777777" w:rsidTr="00367ADF">
        <w:trPr>
          <w:trHeight w:hRule="exact" w:val="173"/>
          <w:tblHeader/>
        </w:trPr>
        <w:tc>
          <w:tcPr>
            <w:tcW w:w="3690" w:type="dxa"/>
          </w:tcPr>
          <w:p w14:paraId="55AD0B97" w14:textId="77777777" w:rsidR="0077611C" w:rsidRPr="00C20284" w:rsidRDefault="0077611C">
            <w:pPr>
              <w:rPr>
                <w:rFonts w:ascii="Angsana New" w:hAnsi="Angsana New"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22" w:type="dxa"/>
          </w:tcPr>
          <w:p w14:paraId="6AA27426" w14:textId="77777777" w:rsidR="0077611C" w:rsidRPr="00C20284" w:rsidRDefault="0077611C">
            <w:pPr>
              <w:tabs>
                <w:tab w:val="decimal" w:pos="1512"/>
              </w:tabs>
              <w:ind w:left="-108" w:right="-108"/>
              <w:rPr>
                <w:rFonts w:ascii="Angsana New" w:hAnsi="Angsana New"/>
                <w:i/>
                <w:iCs/>
                <w:sz w:val="24"/>
                <w:szCs w:val="24"/>
                <w:u w:val="double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54EBCE7" w14:textId="77777777" w:rsidR="0077611C" w:rsidRPr="00C20284" w:rsidRDefault="0077611C">
            <w:pPr>
              <w:tabs>
                <w:tab w:val="decimal" w:pos="1512"/>
              </w:tabs>
              <w:ind w:left="-108" w:right="-108"/>
              <w:rPr>
                <w:rFonts w:ascii="Angsana New" w:hAnsi="Angsana New"/>
                <w:sz w:val="24"/>
                <w:szCs w:val="24"/>
                <w:u w:val="double"/>
              </w:rPr>
            </w:pPr>
          </w:p>
        </w:tc>
        <w:tc>
          <w:tcPr>
            <w:tcW w:w="270" w:type="dxa"/>
          </w:tcPr>
          <w:p w14:paraId="68B1E7B8" w14:textId="77777777" w:rsidR="0077611C" w:rsidRPr="00C20284" w:rsidRDefault="0077611C">
            <w:pPr>
              <w:tabs>
                <w:tab w:val="decimal" w:pos="1512"/>
              </w:tabs>
              <w:ind w:left="-108" w:right="-108"/>
              <w:rPr>
                <w:rFonts w:ascii="Angsana New" w:hAnsi="Angsana New"/>
                <w:sz w:val="24"/>
                <w:szCs w:val="24"/>
                <w:u w:val="double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C137D27" w14:textId="77777777" w:rsidR="0077611C" w:rsidRPr="00C20284" w:rsidRDefault="0077611C">
            <w:pPr>
              <w:tabs>
                <w:tab w:val="decimal" w:pos="1512"/>
              </w:tabs>
              <w:ind w:left="-108" w:right="-108"/>
              <w:rPr>
                <w:rFonts w:ascii="Angsana New" w:hAnsi="Angsana New"/>
                <w:sz w:val="24"/>
                <w:szCs w:val="24"/>
                <w:u w:val="double"/>
              </w:rPr>
            </w:pPr>
          </w:p>
        </w:tc>
        <w:tc>
          <w:tcPr>
            <w:tcW w:w="270" w:type="dxa"/>
          </w:tcPr>
          <w:p w14:paraId="62B4E595" w14:textId="77777777" w:rsidR="0077611C" w:rsidRPr="00C20284" w:rsidRDefault="0077611C">
            <w:pPr>
              <w:tabs>
                <w:tab w:val="decimal" w:pos="1512"/>
              </w:tabs>
              <w:ind w:left="-108" w:right="-108"/>
              <w:rPr>
                <w:rFonts w:ascii="Angsana New" w:hAnsi="Angsana New"/>
                <w:sz w:val="24"/>
                <w:szCs w:val="24"/>
                <w:u w:val="double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50D8699B" w14:textId="77777777" w:rsidR="0077611C" w:rsidRPr="00C20284" w:rsidRDefault="0077611C">
            <w:pPr>
              <w:tabs>
                <w:tab w:val="decimal" w:pos="1512"/>
              </w:tabs>
              <w:ind w:left="-108" w:right="-108"/>
              <w:rPr>
                <w:rFonts w:ascii="Angsana New" w:hAnsi="Angsana New"/>
                <w:sz w:val="24"/>
                <w:szCs w:val="24"/>
                <w:u w:val="double"/>
              </w:rPr>
            </w:pPr>
          </w:p>
        </w:tc>
        <w:tc>
          <w:tcPr>
            <w:tcW w:w="270" w:type="dxa"/>
          </w:tcPr>
          <w:p w14:paraId="19584F67" w14:textId="77777777" w:rsidR="0077611C" w:rsidRPr="00C20284" w:rsidRDefault="0077611C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14:paraId="6BEAF210" w14:textId="77777777" w:rsidR="0077611C" w:rsidRPr="00C20284" w:rsidRDefault="0077611C">
            <w:pPr>
              <w:tabs>
                <w:tab w:val="decimal" w:pos="1527"/>
              </w:tabs>
              <w:ind w:left="-1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77611C" w:rsidRPr="00C20284" w14:paraId="2438545A" w14:textId="77777777" w:rsidTr="00367ADF">
        <w:trPr>
          <w:trHeight w:hRule="exact" w:val="403"/>
        </w:trPr>
        <w:tc>
          <w:tcPr>
            <w:tcW w:w="3690" w:type="dxa"/>
          </w:tcPr>
          <w:p w14:paraId="776715B6" w14:textId="77777777" w:rsidR="0077611C" w:rsidRPr="00C20284" w:rsidRDefault="0077611C" w:rsidP="00981B09">
            <w:pPr>
              <w:ind w:hanging="96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>ภาระผูกพัน</w:t>
            </w:r>
            <w:r w:rsidRPr="00981B09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522" w:type="dxa"/>
          </w:tcPr>
          <w:p w14:paraId="48B8DD0E" w14:textId="77777777" w:rsidR="0077611C" w:rsidRPr="00C20284" w:rsidRDefault="0077611C">
            <w:pPr>
              <w:tabs>
                <w:tab w:val="decimal" w:pos="612"/>
              </w:tabs>
              <w:ind w:left="-198" w:right="-108"/>
              <w:rPr>
                <w:rFonts w:ascii="Angsana New" w:hAnsi="Angsana New"/>
                <w:i/>
                <w:iCs/>
                <w:sz w:val="30"/>
                <w:szCs w:val="30"/>
                <w:u w:val="double"/>
              </w:rPr>
            </w:pPr>
          </w:p>
        </w:tc>
        <w:tc>
          <w:tcPr>
            <w:tcW w:w="990" w:type="dxa"/>
          </w:tcPr>
          <w:p w14:paraId="77053853" w14:textId="77777777" w:rsidR="0077611C" w:rsidRPr="00C20284" w:rsidRDefault="0077611C">
            <w:pPr>
              <w:tabs>
                <w:tab w:val="decimal" w:pos="612"/>
              </w:tabs>
              <w:ind w:left="-19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1E4ECAFB" w14:textId="77777777" w:rsidR="0077611C" w:rsidRPr="00C20284" w:rsidRDefault="0077611C">
            <w:pPr>
              <w:tabs>
                <w:tab w:val="decimal" w:pos="612"/>
              </w:tabs>
              <w:ind w:left="-19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990" w:type="dxa"/>
          </w:tcPr>
          <w:p w14:paraId="4FCDB85A" w14:textId="77777777" w:rsidR="0077611C" w:rsidRPr="00C20284" w:rsidRDefault="0077611C">
            <w:pPr>
              <w:tabs>
                <w:tab w:val="decimal" w:pos="612"/>
              </w:tabs>
              <w:ind w:left="-19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2226453D" w14:textId="77777777" w:rsidR="0077611C" w:rsidRPr="00C20284" w:rsidRDefault="0077611C">
            <w:pPr>
              <w:tabs>
                <w:tab w:val="decimal" w:pos="612"/>
              </w:tabs>
              <w:ind w:left="-19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999" w:type="dxa"/>
          </w:tcPr>
          <w:p w14:paraId="313B0842" w14:textId="77777777" w:rsidR="0077611C" w:rsidRPr="00C20284" w:rsidRDefault="00776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9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40B89050" w14:textId="77777777" w:rsidR="0077611C" w:rsidRPr="00C20284" w:rsidRDefault="0077611C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14:paraId="038519B8" w14:textId="77777777" w:rsidR="0077611C" w:rsidRPr="00C20284" w:rsidRDefault="0077611C">
            <w:pPr>
              <w:tabs>
                <w:tab w:val="decimal" w:pos="612"/>
              </w:tabs>
              <w:ind w:left="-19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</w:tr>
      <w:tr w:rsidR="00385EC3" w:rsidRPr="00C20284" w14:paraId="6044C5B6" w14:textId="77777777" w:rsidTr="00367ADF">
        <w:trPr>
          <w:trHeight w:hRule="exact" w:val="403"/>
        </w:trPr>
        <w:tc>
          <w:tcPr>
            <w:tcW w:w="3690" w:type="dxa"/>
          </w:tcPr>
          <w:p w14:paraId="2008D67E" w14:textId="58259A29" w:rsidR="00385EC3" w:rsidRPr="00C20284" w:rsidRDefault="00385EC3" w:rsidP="00981B09">
            <w:pPr>
              <w:ind w:left="342" w:hanging="438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 xml:space="preserve">   ณ</w:t>
            </w:r>
            <w:r w:rsidRPr="00C202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20284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="009711B9" w:rsidRPr="009711B9">
              <w:rPr>
                <w:rFonts w:ascii="Angsana New" w:hAnsi="Angsana New"/>
                <w:sz w:val="30"/>
                <w:szCs w:val="30"/>
              </w:rPr>
              <w:t>1</w:t>
            </w:r>
            <w:r w:rsidRPr="00C202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20284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522" w:type="dxa"/>
          </w:tcPr>
          <w:p w14:paraId="0E19526E" w14:textId="77777777" w:rsidR="00385EC3" w:rsidRPr="00C20284" w:rsidRDefault="00385EC3" w:rsidP="0038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C7BF157" w14:textId="2DCDFDEC" w:rsidR="00385EC3" w:rsidRPr="00C20284" w:rsidRDefault="001A1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10,881</w:t>
            </w:r>
          </w:p>
        </w:tc>
        <w:tc>
          <w:tcPr>
            <w:tcW w:w="270" w:type="dxa"/>
          </w:tcPr>
          <w:p w14:paraId="39E69D54" w14:textId="77777777" w:rsidR="00385EC3" w:rsidRPr="00C20284" w:rsidRDefault="00385EC3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F2E69C5" w14:textId="78B3D80D" w:rsidR="00385EC3" w:rsidRPr="00C20284" w:rsidRDefault="009711B9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  <w:r w:rsidRPr="009711B9">
              <w:rPr>
                <w:rFonts w:ascii="Angsana New" w:eastAsia="Angsana New" w:hAnsi="Angsana New"/>
                <w:sz w:val="30"/>
                <w:szCs w:val="30"/>
              </w:rPr>
              <w:t>9</w:t>
            </w:r>
            <w:r w:rsidR="00385EC3" w:rsidRPr="00C20284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9711B9">
              <w:rPr>
                <w:rFonts w:ascii="Angsana New" w:eastAsia="Angsana New" w:hAnsi="Angsana New"/>
                <w:sz w:val="30"/>
                <w:szCs w:val="30"/>
              </w:rPr>
              <w:t>927</w:t>
            </w:r>
          </w:p>
        </w:tc>
        <w:tc>
          <w:tcPr>
            <w:tcW w:w="270" w:type="dxa"/>
          </w:tcPr>
          <w:p w14:paraId="129C84A2" w14:textId="77777777" w:rsidR="00385EC3" w:rsidRPr="00C20284" w:rsidRDefault="00385EC3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999" w:type="dxa"/>
          </w:tcPr>
          <w:p w14:paraId="1998FB11" w14:textId="7EA285A1" w:rsidR="00385EC3" w:rsidRPr="00C20284" w:rsidRDefault="001A1C4D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2,977</w:t>
            </w:r>
          </w:p>
        </w:tc>
        <w:tc>
          <w:tcPr>
            <w:tcW w:w="270" w:type="dxa"/>
          </w:tcPr>
          <w:p w14:paraId="1CE48834" w14:textId="77777777" w:rsidR="00385EC3" w:rsidRPr="00C20284" w:rsidRDefault="00385EC3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14:paraId="064A023E" w14:textId="7E50F2FE" w:rsidR="00385EC3" w:rsidRPr="00C20284" w:rsidRDefault="0097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  <w:r w:rsidRPr="009711B9">
              <w:rPr>
                <w:rFonts w:ascii="Angsana New" w:eastAsia="Angsana New" w:hAnsi="Angsana New"/>
                <w:sz w:val="30"/>
                <w:szCs w:val="30"/>
              </w:rPr>
              <w:t>2</w:t>
            </w:r>
            <w:r w:rsidR="00385EC3" w:rsidRPr="00C20284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9711B9">
              <w:rPr>
                <w:rFonts w:ascii="Angsana New" w:eastAsia="Angsana New" w:hAnsi="Angsana New"/>
                <w:sz w:val="30"/>
                <w:szCs w:val="30"/>
              </w:rPr>
              <w:t>726</w:t>
            </w:r>
          </w:p>
        </w:tc>
      </w:tr>
      <w:tr w:rsidR="00385EC3" w:rsidRPr="00C20284" w14:paraId="58453289" w14:textId="77777777" w:rsidTr="00367ADF">
        <w:trPr>
          <w:trHeight w:hRule="exact" w:val="403"/>
        </w:trPr>
        <w:tc>
          <w:tcPr>
            <w:tcW w:w="3690" w:type="dxa"/>
          </w:tcPr>
          <w:p w14:paraId="4961B201" w14:textId="77777777" w:rsidR="00385EC3" w:rsidRPr="00981B09" w:rsidRDefault="00385EC3" w:rsidP="00981B09">
            <w:pPr>
              <w:ind w:hanging="96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981B09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>ผลประโยชน์จ่ายโดยโครงการ</w:t>
            </w:r>
          </w:p>
        </w:tc>
        <w:tc>
          <w:tcPr>
            <w:tcW w:w="522" w:type="dxa"/>
          </w:tcPr>
          <w:p w14:paraId="43F6B6DE" w14:textId="77777777" w:rsidR="00385EC3" w:rsidRPr="00C20284" w:rsidRDefault="00385EC3" w:rsidP="0038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AD228B4" w14:textId="68AB4DE8" w:rsidR="00385EC3" w:rsidRPr="00C20284" w:rsidRDefault="007B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(790)</w:t>
            </w:r>
          </w:p>
        </w:tc>
        <w:tc>
          <w:tcPr>
            <w:tcW w:w="270" w:type="dxa"/>
          </w:tcPr>
          <w:p w14:paraId="1B707B3A" w14:textId="77777777" w:rsidR="00385EC3" w:rsidRPr="00C20284" w:rsidRDefault="00385EC3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5342108" w14:textId="57D87EA4" w:rsidR="00385EC3" w:rsidRPr="00C20284" w:rsidRDefault="00385EC3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>(</w:t>
            </w:r>
            <w:r w:rsidR="009711B9" w:rsidRPr="009711B9">
              <w:rPr>
                <w:rFonts w:ascii="Angsana New" w:hAnsi="Angsana New"/>
                <w:sz w:val="30"/>
                <w:szCs w:val="30"/>
              </w:rPr>
              <w:t>669</w:t>
            </w:r>
            <w:r w:rsidRPr="00C2028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BE41C40" w14:textId="77777777" w:rsidR="00385EC3" w:rsidRPr="00C20284" w:rsidRDefault="00385EC3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</w:tcPr>
          <w:p w14:paraId="791CB61D" w14:textId="2B91274A" w:rsidR="00385EC3" w:rsidRPr="00C20284" w:rsidRDefault="00031757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</w:t>
            </w:r>
            <w:r w:rsidR="003C6613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D8361E8" w14:textId="77777777" w:rsidR="00385EC3" w:rsidRPr="00C20284" w:rsidRDefault="00385EC3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14:paraId="144FE65D" w14:textId="0BF1125A" w:rsidR="00385EC3" w:rsidRPr="00C20284" w:rsidRDefault="0038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>(</w:t>
            </w:r>
            <w:r w:rsidR="009711B9" w:rsidRPr="009711B9">
              <w:rPr>
                <w:rFonts w:ascii="Angsana New" w:hAnsi="Angsana New"/>
                <w:sz w:val="30"/>
                <w:szCs w:val="30"/>
              </w:rPr>
              <w:t>171</w:t>
            </w:r>
            <w:r w:rsidRPr="00C2028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85EC3" w:rsidRPr="00C20284" w14:paraId="14175B45" w14:textId="77777777" w:rsidTr="00367ADF">
        <w:trPr>
          <w:trHeight w:hRule="exact" w:val="403"/>
        </w:trPr>
        <w:tc>
          <w:tcPr>
            <w:tcW w:w="3690" w:type="dxa"/>
          </w:tcPr>
          <w:p w14:paraId="71B086CF" w14:textId="77777777" w:rsidR="00385EC3" w:rsidRPr="00981B09" w:rsidRDefault="00385EC3" w:rsidP="00981B09">
            <w:pPr>
              <w:ind w:hanging="9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  <w:r w:rsidRPr="00981B09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522" w:type="dxa"/>
          </w:tcPr>
          <w:p w14:paraId="1C30B9A0" w14:textId="77777777" w:rsidR="00385EC3" w:rsidRPr="00C20284" w:rsidRDefault="00385EC3" w:rsidP="0038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44DDD82" w14:textId="65165BBF" w:rsidR="00385EC3" w:rsidRPr="00C20284" w:rsidRDefault="007B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</w:t>
            </w:r>
            <w:r w:rsidR="003C661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A37886A" w14:textId="77777777" w:rsidR="00385EC3" w:rsidRPr="00C20284" w:rsidRDefault="00385EC3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79093A" w14:textId="526412A5" w:rsidR="00385EC3" w:rsidRPr="00C20284" w:rsidRDefault="009711B9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863</w:t>
            </w:r>
          </w:p>
        </w:tc>
        <w:tc>
          <w:tcPr>
            <w:tcW w:w="270" w:type="dxa"/>
          </w:tcPr>
          <w:p w14:paraId="3163AAD2" w14:textId="77777777" w:rsidR="00385EC3" w:rsidRPr="00C20284" w:rsidRDefault="00385EC3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</w:tcPr>
          <w:p w14:paraId="579D0F55" w14:textId="4D3FA3E7" w:rsidR="00385EC3" w:rsidRPr="00C20284" w:rsidRDefault="00031757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233</w:t>
            </w:r>
          </w:p>
        </w:tc>
        <w:tc>
          <w:tcPr>
            <w:tcW w:w="270" w:type="dxa"/>
          </w:tcPr>
          <w:p w14:paraId="3F620FF0" w14:textId="77777777" w:rsidR="00385EC3" w:rsidRPr="00C20284" w:rsidRDefault="00385EC3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14:paraId="300A3EC8" w14:textId="5B8C78AC" w:rsidR="00385EC3" w:rsidRPr="00C20284" w:rsidRDefault="0097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226</w:t>
            </w:r>
          </w:p>
        </w:tc>
      </w:tr>
      <w:tr w:rsidR="00385EC3" w:rsidRPr="00C20284" w14:paraId="58C9E8C8" w14:textId="77777777" w:rsidTr="00367ADF">
        <w:trPr>
          <w:trHeight w:hRule="exact" w:val="403"/>
        </w:trPr>
        <w:tc>
          <w:tcPr>
            <w:tcW w:w="3690" w:type="dxa"/>
          </w:tcPr>
          <w:p w14:paraId="487CAA0E" w14:textId="4196B59B" w:rsidR="00385EC3" w:rsidRPr="00981B09" w:rsidRDefault="0025010C" w:rsidP="00981B09">
            <w:pPr>
              <w:ind w:hanging="96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EE042B">
              <w:rPr>
                <w:rFonts w:ascii="Angsana New" w:hAnsi="Angsana New"/>
                <w:bCs/>
                <w:color w:val="000000"/>
                <w:sz w:val="30"/>
                <w:szCs w:val="30"/>
              </w:rPr>
              <w:t>(</w:t>
            </w:r>
            <w:r w:rsidRPr="00981B09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 xml:space="preserve">กำไร) </w:t>
            </w:r>
            <w:r w:rsidR="00385EC3" w:rsidRPr="00981B09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>ขาดทุนจากการประมาณตามหลัก</w:t>
            </w:r>
          </w:p>
        </w:tc>
        <w:tc>
          <w:tcPr>
            <w:tcW w:w="522" w:type="dxa"/>
          </w:tcPr>
          <w:p w14:paraId="7194ABA2" w14:textId="77777777" w:rsidR="00385EC3" w:rsidRPr="00C20284" w:rsidRDefault="00385EC3" w:rsidP="0038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F8949CE" w14:textId="77777777" w:rsidR="00385EC3" w:rsidRPr="00C20284" w:rsidRDefault="0038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E149AB" w14:textId="77777777" w:rsidR="00385EC3" w:rsidRPr="00C20284" w:rsidRDefault="00385EC3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DD3D2E7" w14:textId="77777777" w:rsidR="00385EC3" w:rsidRPr="00C20284" w:rsidRDefault="0038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4EC116" w14:textId="77777777" w:rsidR="00385EC3" w:rsidRPr="00C20284" w:rsidRDefault="00385EC3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</w:tcPr>
          <w:p w14:paraId="42522DC7" w14:textId="77777777" w:rsidR="00385EC3" w:rsidRPr="00C20284" w:rsidRDefault="0038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B2FB64" w14:textId="77777777" w:rsidR="00385EC3" w:rsidRPr="00C20284" w:rsidRDefault="00385EC3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14:paraId="1E630BD7" w14:textId="77777777" w:rsidR="00385EC3" w:rsidRPr="00C20284" w:rsidRDefault="0038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5EC3" w:rsidRPr="00C20284" w14:paraId="0FC798F5" w14:textId="77777777" w:rsidTr="00367ADF">
        <w:trPr>
          <w:trHeight w:hRule="exact" w:val="403"/>
        </w:trPr>
        <w:tc>
          <w:tcPr>
            <w:tcW w:w="3690" w:type="dxa"/>
          </w:tcPr>
          <w:p w14:paraId="54F42AE7" w14:textId="77777777" w:rsidR="00385EC3" w:rsidRPr="00C20284" w:rsidRDefault="00385EC3" w:rsidP="00981B09">
            <w:pPr>
              <w:ind w:left="342" w:hanging="438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 xml:space="preserve">   คณิตศาสตร์ประกันภัย</w:t>
            </w:r>
          </w:p>
        </w:tc>
        <w:tc>
          <w:tcPr>
            <w:tcW w:w="522" w:type="dxa"/>
          </w:tcPr>
          <w:p w14:paraId="361ECF7D" w14:textId="77777777" w:rsidR="00385EC3" w:rsidRPr="00C20284" w:rsidRDefault="00385EC3" w:rsidP="0038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70AB3A5" w14:textId="7E5A4E74" w:rsidR="00385EC3" w:rsidRPr="00C20284" w:rsidRDefault="00532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(1,166)</w:t>
            </w:r>
          </w:p>
        </w:tc>
        <w:tc>
          <w:tcPr>
            <w:tcW w:w="270" w:type="dxa"/>
          </w:tcPr>
          <w:p w14:paraId="509A947C" w14:textId="77777777" w:rsidR="00385EC3" w:rsidRPr="00C20284" w:rsidRDefault="00385EC3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53F4731" w14:textId="1F1734DA" w:rsidR="00385EC3" w:rsidRPr="00C20284" w:rsidRDefault="0097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752</w:t>
            </w:r>
          </w:p>
        </w:tc>
        <w:tc>
          <w:tcPr>
            <w:tcW w:w="270" w:type="dxa"/>
          </w:tcPr>
          <w:p w14:paraId="779AFD16" w14:textId="77777777" w:rsidR="00385EC3" w:rsidRPr="00C20284" w:rsidRDefault="00385EC3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</w:tcPr>
          <w:p w14:paraId="0FEC307A" w14:textId="38743005" w:rsidR="00385EC3" w:rsidRPr="00C20284" w:rsidRDefault="00031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(38</w:t>
            </w:r>
            <w:r w:rsidR="006C7971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30C78FB" w14:textId="77777777" w:rsidR="00385EC3" w:rsidRPr="00C20284" w:rsidRDefault="00385EC3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14:paraId="408A2C05" w14:textId="582BE74A" w:rsidR="00385EC3" w:rsidRPr="00C20284" w:rsidRDefault="0097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196</w:t>
            </w:r>
          </w:p>
        </w:tc>
      </w:tr>
      <w:tr w:rsidR="00385EC3" w:rsidRPr="00C20284" w14:paraId="3F45DE17" w14:textId="77777777" w:rsidTr="00367ADF">
        <w:trPr>
          <w:trHeight w:hRule="exact" w:val="403"/>
        </w:trPr>
        <w:tc>
          <w:tcPr>
            <w:tcW w:w="3690" w:type="dxa"/>
          </w:tcPr>
          <w:p w14:paraId="77439A02" w14:textId="77777777" w:rsidR="00385EC3" w:rsidRPr="00C20284" w:rsidRDefault="00385EC3" w:rsidP="00981B09">
            <w:pPr>
              <w:ind w:hanging="96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522" w:type="dxa"/>
          </w:tcPr>
          <w:p w14:paraId="777848F7" w14:textId="77777777" w:rsidR="00385EC3" w:rsidRPr="00C20284" w:rsidRDefault="00385EC3" w:rsidP="0038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C9430E0" w14:textId="2E18B55F" w:rsidR="00385EC3" w:rsidRPr="00C20284" w:rsidRDefault="00322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3C661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C23F909" w14:textId="77777777" w:rsidR="00385EC3" w:rsidRPr="00C20284" w:rsidRDefault="00385EC3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B15AB2E" w14:textId="307984EB" w:rsidR="00385EC3" w:rsidRPr="00C20284" w:rsidRDefault="00F94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954E68B" w14:textId="77777777" w:rsidR="00385EC3" w:rsidRPr="00C20284" w:rsidRDefault="00385EC3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</w:tcPr>
          <w:p w14:paraId="691D2C60" w14:textId="0E7DC5A0" w:rsidR="00385EC3" w:rsidRPr="00C20284" w:rsidRDefault="0095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3C3C76" w14:textId="77777777" w:rsidR="00385EC3" w:rsidRPr="00C20284" w:rsidRDefault="00385EC3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14:paraId="64E84FAF" w14:textId="2C589EBA" w:rsidR="00385EC3" w:rsidRPr="00C20284" w:rsidRDefault="0038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85EC3" w:rsidRPr="00C20284" w14:paraId="559D8C6A" w14:textId="77777777" w:rsidTr="00367ADF">
        <w:trPr>
          <w:trHeight w:hRule="exact" w:val="403"/>
        </w:trPr>
        <w:tc>
          <w:tcPr>
            <w:tcW w:w="3690" w:type="dxa"/>
          </w:tcPr>
          <w:p w14:paraId="7665F94F" w14:textId="77777777" w:rsidR="00385EC3" w:rsidRPr="00C20284" w:rsidRDefault="00385EC3" w:rsidP="00AB173D">
            <w:pPr>
              <w:ind w:left="342" w:hanging="438"/>
              <w:rPr>
                <w:rFonts w:ascii="Angsana New" w:hAnsi="Angsana New"/>
                <w:bCs/>
                <w:sz w:val="30"/>
                <w:szCs w:val="30"/>
              </w:rPr>
            </w:pPr>
            <w:r w:rsidRPr="00AB17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ภาระผูกพันผลประโยชน์พนักงาน</w:t>
            </w:r>
            <w:r w:rsidRPr="00C20284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22" w:type="dxa"/>
          </w:tcPr>
          <w:p w14:paraId="411A4D8D" w14:textId="77777777" w:rsidR="00385EC3" w:rsidRPr="00C20284" w:rsidRDefault="00385EC3" w:rsidP="0038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91DEBD2" w14:textId="77777777" w:rsidR="00385EC3" w:rsidRPr="00C20284" w:rsidRDefault="0038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ECA9B5" w14:textId="77777777" w:rsidR="00385EC3" w:rsidRPr="00C20284" w:rsidRDefault="00385EC3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1377D77" w14:textId="77777777" w:rsidR="00385EC3" w:rsidRPr="00C20284" w:rsidRDefault="0038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D509B0" w14:textId="77777777" w:rsidR="00385EC3" w:rsidRPr="00C20284" w:rsidRDefault="00385EC3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6FE1550A" w14:textId="77777777" w:rsidR="00385EC3" w:rsidRPr="00C20284" w:rsidRDefault="0038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885200" w14:textId="77777777" w:rsidR="00385EC3" w:rsidRPr="00C20284" w:rsidRDefault="00385EC3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32BE9D19" w14:textId="77777777" w:rsidR="00385EC3" w:rsidRPr="00C20284" w:rsidRDefault="0038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5EC3" w:rsidRPr="00C20284" w14:paraId="008CEFE0" w14:textId="77777777" w:rsidTr="00367ADF">
        <w:trPr>
          <w:trHeight w:hRule="exact" w:val="403"/>
        </w:trPr>
        <w:tc>
          <w:tcPr>
            <w:tcW w:w="3690" w:type="dxa"/>
          </w:tcPr>
          <w:p w14:paraId="1820B187" w14:textId="62CD5F6A" w:rsidR="00385EC3" w:rsidRPr="00AB173D" w:rsidRDefault="00385EC3" w:rsidP="00AB173D">
            <w:pPr>
              <w:ind w:left="342" w:hanging="4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ณ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9711B9" w:rsidRPr="009711B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B173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B17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 xml:space="preserve"> </w:t>
            </w:r>
          </w:p>
        </w:tc>
        <w:tc>
          <w:tcPr>
            <w:tcW w:w="522" w:type="dxa"/>
          </w:tcPr>
          <w:p w14:paraId="3947348D" w14:textId="77777777" w:rsidR="00385EC3" w:rsidRPr="00C20284" w:rsidRDefault="00385EC3" w:rsidP="0038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BB7DB03" w14:textId="0782674E" w:rsidR="00385EC3" w:rsidRPr="00C20284" w:rsidRDefault="00532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9,903</w:t>
            </w:r>
          </w:p>
        </w:tc>
        <w:tc>
          <w:tcPr>
            <w:tcW w:w="270" w:type="dxa"/>
          </w:tcPr>
          <w:p w14:paraId="575A0178" w14:textId="77777777" w:rsidR="00385EC3" w:rsidRPr="00C20284" w:rsidRDefault="00385EC3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2F72A57" w14:textId="0DB56B17" w:rsidR="00385EC3" w:rsidRPr="00C20284" w:rsidRDefault="0097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385EC3" w:rsidRPr="00C202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881</w:t>
            </w:r>
          </w:p>
        </w:tc>
        <w:tc>
          <w:tcPr>
            <w:tcW w:w="270" w:type="dxa"/>
          </w:tcPr>
          <w:p w14:paraId="4F202BF6" w14:textId="77777777" w:rsidR="00385EC3" w:rsidRPr="00C20284" w:rsidRDefault="00385EC3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</w:tcPr>
          <w:p w14:paraId="20436CD6" w14:textId="7D705921" w:rsidR="00385EC3" w:rsidRPr="00C20284" w:rsidRDefault="00312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2,70</w:t>
            </w:r>
            <w:r w:rsidR="003C661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5B319DE" w14:textId="77777777" w:rsidR="00385EC3" w:rsidRPr="00C20284" w:rsidRDefault="00385EC3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</w:tcPr>
          <w:p w14:paraId="52F44877" w14:textId="7E896DD9" w:rsidR="00385EC3" w:rsidRPr="00C20284" w:rsidRDefault="0097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385EC3" w:rsidRPr="00C202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977</w:t>
            </w:r>
          </w:p>
        </w:tc>
      </w:tr>
      <w:tr w:rsidR="00385EC3" w:rsidRPr="00C20284" w14:paraId="130CE1DE" w14:textId="77777777" w:rsidTr="00367ADF">
        <w:trPr>
          <w:trHeight w:hRule="exact" w:val="403"/>
        </w:trPr>
        <w:tc>
          <w:tcPr>
            <w:tcW w:w="4212" w:type="dxa"/>
            <w:gridSpan w:val="2"/>
          </w:tcPr>
          <w:p w14:paraId="39DB1468" w14:textId="77777777" w:rsidR="00385EC3" w:rsidRPr="00C20284" w:rsidRDefault="00385EC3" w:rsidP="0038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4AA9DD2" w14:textId="77777777" w:rsidR="00385EC3" w:rsidRPr="00C20284" w:rsidRDefault="00385EC3" w:rsidP="00385EC3">
            <w:pPr>
              <w:tabs>
                <w:tab w:val="decimal" w:pos="612"/>
              </w:tabs>
              <w:ind w:left="-19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40753D88" w14:textId="77777777" w:rsidR="00385EC3" w:rsidRPr="00C20284" w:rsidRDefault="00385EC3" w:rsidP="00385EC3">
            <w:pPr>
              <w:tabs>
                <w:tab w:val="decimal" w:pos="612"/>
              </w:tabs>
              <w:ind w:left="-19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990" w:type="dxa"/>
          </w:tcPr>
          <w:p w14:paraId="6CC665BE" w14:textId="77777777" w:rsidR="00385EC3" w:rsidRPr="00C20284" w:rsidRDefault="00385EC3" w:rsidP="00385EC3">
            <w:pPr>
              <w:tabs>
                <w:tab w:val="decimal" w:pos="612"/>
              </w:tabs>
              <w:ind w:left="-19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123A13FA" w14:textId="77777777" w:rsidR="00385EC3" w:rsidRPr="00C20284" w:rsidRDefault="00385EC3" w:rsidP="00385EC3">
            <w:pPr>
              <w:tabs>
                <w:tab w:val="decimal" w:pos="612"/>
              </w:tabs>
              <w:ind w:left="-19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999" w:type="dxa"/>
          </w:tcPr>
          <w:p w14:paraId="591D0B4D" w14:textId="77777777" w:rsidR="00385EC3" w:rsidRPr="00C20284" w:rsidRDefault="00385EC3" w:rsidP="00385EC3">
            <w:pPr>
              <w:tabs>
                <w:tab w:val="decimal" w:pos="612"/>
              </w:tabs>
              <w:ind w:left="-19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4A476CA1" w14:textId="77777777" w:rsidR="00385EC3" w:rsidRPr="00C20284" w:rsidRDefault="00385EC3" w:rsidP="00385EC3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14:paraId="311F264B" w14:textId="77777777" w:rsidR="00385EC3" w:rsidRPr="00C20284" w:rsidRDefault="00385EC3" w:rsidP="00385EC3">
            <w:pPr>
              <w:tabs>
                <w:tab w:val="decimal" w:pos="612"/>
              </w:tabs>
              <w:ind w:left="-19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</w:tr>
      <w:tr w:rsidR="00385EC3" w:rsidRPr="00C20284" w14:paraId="174216CC" w14:textId="77777777" w:rsidTr="00367ADF">
        <w:trPr>
          <w:trHeight w:hRule="exact" w:val="403"/>
        </w:trPr>
        <w:tc>
          <w:tcPr>
            <w:tcW w:w="4212" w:type="dxa"/>
            <w:gridSpan w:val="2"/>
          </w:tcPr>
          <w:p w14:paraId="33DDB104" w14:textId="77777777" w:rsidR="00385EC3" w:rsidRPr="00AB173D" w:rsidRDefault="00385EC3" w:rsidP="00AB173D">
            <w:pPr>
              <w:ind w:hanging="96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AB173D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>มูลค่ายุติธรรมของสินทรัพย์โครงการ</w:t>
            </w:r>
          </w:p>
        </w:tc>
        <w:tc>
          <w:tcPr>
            <w:tcW w:w="990" w:type="dxa"/>
          </w:tcPr>
          <w:p w14:paraId="5ADCBA42" w14:textId="77777777" w:rsidR="00385EC3" w:rsidRPr="00C20284" w:rsidRDefault="00385EC3" w:rsidP="00385EC3">
            <w:pPr>
              <w:tabs>
                <w:tab w:val="decimal" w:pos="612"/>
              </w:tabs>
              <w:ind w:left="-19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60E26954" w14:textId="77777777" w:rsidR="00385EC3" w:rsidRPr="00C20284" w:rsidRDefault="00385EC3" w:rsidP="00385EC3">
            <w:pPr>
              <w:tabs>
                <w:tab w:val="decimal" w:pos="612"/>
              </w:tabs>
              <w:ind w:left="-19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990" w:type="dxa"/>
          </w:tcPr>
          <w:p w14:paraId="68EF9A86" w14:textId="77777777" w:rsidR="00385EC3" w:rsidRPr="00C20284" w:rsidRDefault="00385EC3" w:rsidP="00385EC3">
            <w:pPr>
              <w:tabs>
                <w:tab w:val="decimal" w:pos="612"/>
              </w:tabs>
              <w:ind w:left="-19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4B07ECCE" w14:textId="77777777" w:rsidR="00385EC3" w:rsidRPr="00C20284" w:rsidRDefault="00385EC3" w:rsidP="00385EC3">
            <w:pPr>
              <w:tabs>
                <w:tab w:val="decimal" w:pos="612"/>
              </w:tabs>
              <w:ind w:left="-19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999" w:type="dxa"/>
          </w:tcPr>
          <w:p w14:paraId="0A148AC8" w14:textId="77777777" w:rsidR="00385EC3" w:rsidRPr="00C20284" w:rsidRDefault="00385EC3" w:rsidP="00385EC3">
            <w:pPr>
              <w:tabs>
                <w:tab w:val="decimal" w:pos="612"/>
              </w:tabs>
              <w:ind w:left="-19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511CDC5E" w14:textId="77777777" w:rsidR="00385EC3" w:rsidRPr="00C20284" w:rsidRDefault="00385EC3" w:rsidP="00385EC3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14:paraId="5B3EE773" w14:textId="77777777" w:rsidR="00385EC3" w:rsidRPr="00C20284" w:rsidRDefault="00385EC3" w:rsidP="00385EC3">
            <w:pPr>
              <w:tabs>
                <w:tab w:val="decimal" w:pos="612"/>
              </w:tabs>
              <w:ind w:left="-19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</w:tr>
      <w:tr w:rsidR="00385EC3" w:rsidRPr="00C20284" w14:paraId="5B24DE8B" w14:textId="77777777" w:rsidTr="00367ADF">
        <w:trPr>
          <w:trHeight w:hRule="exact" w:val="403"/>
        </w:trPr>
        <w:tc>
          <w:tcPr>
            <w:tcW w:w="4212" w:type="dxa"/>
            <w:gridSpan w:val="2"/>
          </w:tcPr>
          <w:p w14:paraId="5D7158CA" w14:textId="3DFF7945" w:rsidR="00385EC3" w:rsidRPr="00C20284" w:rsidRDefault="00385EC3" w:rsidP="00AB173D">
            <w:pPr>
              <w:ind w:left="342" w:hanging="438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 xml:space="preserve">   ณ วันที่ </w:t>
            </w:r>
            <w:r w:rsidR="009711B9" w:rsidRPr="009711B9">
              <w:rPr>
                <w:rFonts w:ascii="Angsana New" w:hAnsi="Angsana New"/>
                <w:sz w:val="30"/>
                <w:szCs w:val="30"/>
              </w:rPr>
              <w:t>1</w:t>
            </w:r>
            <w:r w:rsidRPr="00C202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20284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990" w:type="dxa"/>
          </w:tcPr>
          <w:p w14:paraId="60681E90" w14:textId="417654F5" w:rsidR="00385EC3" w:rsidRPr="00C20284" w:rsidRDefault="001A1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328</w:t>
            </w:r>
          </w:p>
        </w:tc>
        <w:tc>
          <w:tcPr>
            <w:tcW w:w="270" w:type="dxa"/>
          </w:tcPr>
          <w:p w14:paraId="15696AB5" w14:textId="77777777" w:rsidR="00385EC3" w:rsidRPr="00C20284" w:rsidRDefault="00385EC3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82F66EB" w14:textId="002699BE" w:rsidR="00385EC3" w:rsidRPr="00C20284" w:rsidRDefault="0097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331</w:t>
            </w:r>
          </w:p>
        </w:tc>
        <w:tc>
          <w:tcPr>
            <w:tcW w:w="270" w:type="dxa"/>
          </w:tcPr>
          <w:p w14:paraId="1D8BEB96" w14:textId="77777777" w:rsidR="00385EC3" w:rsidRPr="00C20284" w:rsidRDefault="00385EC3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999" w:type="dxa"/>
          </w:tcPr>
          <w:p w14:paraId="1BD9A566" w14:textId="48BBC2F9" w:rsidR="00385EC3" w:rsidRPr="00C20284" w:rsidRDefault="001A1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AAED9C" w14:textId="77777777" w:rsidR="00385EC3" w:rsidRPr="00C20284" w:rsidRDefault="00385EC3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14:paraId="436A2BF3" w14:textId="120C5DCF" w:rsidR="00385EC3" w:rsidRPr="00C20284" w:rsidRDefault="0038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  <w:r w:rsidRPr="00C20284">
              <w:rPr>
                <w:rFonts w:ascii="Angsana New" w:eastAsia="Angsana New" w:hAnsi="Angsana New"/>
                <w:sz w:val="30"/>
                <w:szCs w:val="30"/>
              </w:rPr>
              <w:t>-</w:t>
            </w:r>
          </w:p>
        </w:tc>
      </w:tr>
      <w:tr w:rsidR="00385EC3" w:rsidRPr="00C20284" w14:paraId="51655153" w14:textId="77777777" w:rsidTr="00367ADF">
        <w:trPr>
          <w:trHeight w:hRule="exact" w:val="403"/>
        </w:trPr>
        <w:tc>
          <w:tcPr>
            <w:tcW w:w="4212" w:type="dxa"/>
            <w:gridSpan w:val="2"/>
          </w:tcPr>
          <w:p w14:paraId="307A6F76" w14:textId="77777777" w:rsidR="00385EC3" w:rsidRPr="00AB173D" w:rsidRDefault="00385EC3" w:rsidP="00AB173D">
            <w:pPr>
              <w:ind w:hanging="96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AB173D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>ผลตอบแทนที่คาดไว้จากสินทรัพย์โครงการ</w:t>
            </w:r>
          </w:p>
        </w:tc>
        <w:tc>
          <w:tcPr>
            <w:tcW w:w="990" w:type="dxa"/>
          </w:tcPr>
          <w:p w14:paraId="6412CA19" w14:textId="52B6E552" w:rsidR="00385EC3" w:rsidRPr="00C20284" w:rsidRDefault="00C2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FDFFED1" w14:textId="77777777" w:rsidR="00385EC3" w:rsidRPr="00C20284" w:rsidRDefault="00385EC3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3F7AAF" w14:textId="3B1D4474" w:rsidR="00385EC3" w:rsidRPr="00C20284" w:rsidRDefault="0097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1524E7D" w14:textId="77777777" w:rsidR="00385EC3" w:rsidRPr="00C20284" w:rsidRDefault="00385EC3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</w:tcPr>
          <w:p w14:paraId="1D99CCC1" w14:textId="6633AFD5" w:rsidR="00385EC3" w:rsidRPr="00C20284" w:rsidRDefault="001A1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50DC8F" w14:textId="77777777" w:rsidR="00385EC3" w:rsidRPr="00C20284" w:rsidRDefault="00385EC3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14:paraId="292A28A0" w14:textId="31E7CDA4" w:rsidR="00385EC3" w:rsidRPr="00C20284" w:rsidRDefault="0038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85EC3" w:rsidRPr="00C20284" w14:paraId="232878C6" w14:textId="77777777" w:rsidTr="00367ADF">
        <w:trPr>
          <w:trHeight w:hRule="exact" w:val="403"/>
        </w:trPr>
        <w:tc>
          <w:tcPr>
            <w:tcW w:w="4212" w:type="dxa"/>
            <w:gridSpan w:val="2"/>
          </w:tcPr>
          <w:p w14:paraId="36EDB6C4" w14:textId="77777777" w:rsidR="00385EC3" w:rsidRPr="00AB173D" w:rsidRDefault="00385EC3" w:rsidP="00AB173D">
            <w:pPr>
              <w:ind w:hanging="96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AB173D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>กำไรจากการประมาณตาม</w:t>
            </w:r>
          </w:p>
        </w:tc>
        <w:tc>
          <w:tcPr>
            <w:tcW w:w="990" w:type="dxa"/>
          </w:tcPr>
          <w:p w14:paraId="58896055" w14:textId="77777777" w:rsidR="00385EC3" w:rsidRPr="00C20284" w:rsidRDefault="0038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4182A2" w14:textId="77777777" w:rsidR="00385EC3" w:rsidRPr="00C20284" w:rsidRDefault="00385EC3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13D4DF4" w14:textId="77777777" w:rsidR="00385EC3" w:rsidRPr="00C20284" w:rsidRDefault="0038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E45FF5" w14:textId="77777777" w:rsidR="00385EC3" w:rsidRPr="00C20284" w:rsidRDefault="00385EC3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</w:tcPr>
          <w:p w14:paraId="4F421D6F" w14:textId="77777777" w:rsidR="00385EC3" w:rsidRPr="00C20284" w:rsidRDefault="0038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700696" w14:textId="77777777" w:rsidR="00385EC3" w:rsidRPr="00C20284" w:rsidRDefault="00385EC3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14:paraId="02B98B7A" w14:textId="77777777" w:rsidR="00385EC3" w:rsidRPr="00C20284" w:rsidRDefault="0038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</w:p>
        </w:tc>
      </w:tr>
      <w:tr w:rsidR="00385EC3" w:rsidRPr="00C20284" w14:paraId="692D38D7" w14:textId="77777777" w:rsidTr="00367ADF">
        <w:trPr>
          <w:trHeight w:hRule="exact" w:val="403"/>
        </w:trPr>
        <w:tc>
          <w:tcPr>
            <w:tcW w:w="4212" w:type="dxa"/>
            <w:gridSpan w:val="2"/>
          </w:tcPr>
          <w:p w14:paraId="62AE1946" w14:textId="77777777" w:rsidR="00385EC3" w:rsidRPr="00C20284" w:rsidRDefault="00385EC3" w:rsidP="00AB173D">
            <w:pPr>
              <w:ind w:left="342" w:hanging="438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20284">
              <w:rPr>
                <w:rFonts w:ascii="Angsana New" w:hAnsi="Angsana New"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990" w:type="dxa"/>
          </w:tcPr>
          <w:p w14:paraId="4C0C7F00" w14:textId="36192414" w:rsidR="00385EC3" w:rsidRPr="00C20284" w:rsidRDefault="00DE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6710469" w14:textId="77777777" w:rsidR="00385EC3" w:rsidRPr="00C20284" w:rsidRDefault="00385EC3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8C2E8B8" w14:textId="77CB4B2A" w:rsidR="00385EC3" w:rsidRPr="00C20284" w:rsidRDefault="0097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386693A4" w14:textId="77777777" w:rsidR="00385EC3" w:rsidRPr="00C20284" w:rsidRDefault="00385EC3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</w:tcPr>
          <w:p w14:paraId="523AC847" w14:textId="67ED755D" w:rsidR="00385EC3" w:rsidRPr="00C20284" w:rsidRDefault="001A1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22337F" w14:textId="77777777" w:rsidR="00385EC3" w:rsidRPr="00C20284" w:rsidRDefault="00385EC3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14:paraId="1F1E519A" w14:textId="58426207" w:rsidR="00385EC3" w:rsidRPr="00C20284" w:rsidRDefault="0038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  <w:r w:rsidRPr="00C20284">
              <w:rPr>
                <w:rFonts w:ascii="Angsana New" w:eastAsia="Angsana New" w:hAnsi="Angsana New"/>
                <w:sz w:val="30"/>
                <w:szCs w:val="30"/>
              </w:rPr>
              <w:t>-</w:t>
            </w:r>
          </w:p>
        </w:tc>
      </w:tr>
      <w:tr w:rsidR="00385EC3" w:rsidRPr="00C20284" w14:paraId="0A03705F" w14:textId="77777777" w:rsidTr="00367ADF">
        <w:trPr>
          <w:trHeight w:hRule="exact" w:val="403"/>
        </w:trPr>
        <w:tc>
          <w:tcPr>
            <w:tcW w:w="4212" w:type="dxa"/>
            <w:gridSpan w:val="2"/>
          </w:tcPr>
          <w:p w14:paraId="06EA7D48" w14:textId="77777777" w:rsidR="00385EC3" w:rsidRPr="00AB173D" w:rsidRDefault="00385EC3" w:rsidP="00AB173D">
            <w:pPr>
              <w:ind w:hanging="96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AB173D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>เงินสมทบ</w:t>
            </w:r>
          </w:p>
        </w:tc>
        <w:tc>
          <w:tcPr>
            <w:tcW w:w="990" w:type="dxa"/>
          </w:tcPr>
          <w:p w14:paraId="6CD4D938" w14:textId="2CD33395" w:rsidR="00385EC3" w:rsidRPr="00C20284" w:rsidRDefault="00DE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270" w:type="dxa"/>
          </w:tcPr>
          <w:p w14:paraId="3C9E1DAC" w14:textId="77777777" w:rsidR="00385EC3" w:rsidRPr="00C20284" w:rsidRDefault="00385EC3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E531B8" w14:textId="53BAEA61" w:rsidR="00385EC3" w:rsidRPr="00C20284" w:rsidRDefault="0097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</w:t>
            </w:r>
            <w:r w:rsidR="003C661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BB11857" w14:textId="77777777" w:rsidR="00385EC3" w:rsidRPr="00C20284" w:rsidRDefault="00385EC3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</w:tcPr>
          <w:p w14:paraId="43FF99CC" w14:textId="1BBC5BB6" w:rsidR="00385EC3" w:rsidRPr="00C20284" w:rsidRDefault="001A1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BBF8EE" w14:textId="77777777" w:rsidR="00385EC3" w:rsidRPr="00C20284" w:rsidRDefault="00385EC3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14:paraId="2949A9CA" w14:textId="5C4A14E0" w:rsidR="00385EC3" w:rsidRPr="00C20284" w:rsidRDefault="0038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85EC3" w:rsidRPr="00C20284" w14:paraId="14041287" w14:textId="77777777" w:rsidTr="00367ADF">
        <w:trPr>
          <w:trHeight w:hRule="exact" w:val="403"/>
        </w:trPr>
        <w:tc>
          <w:tcPr>
            <w:tcW w:w="4212" w:type="dxa"/>
            <w:gridSpan w:val="2"/>
          </w:tcPr>
          <w:p w14:paraId="40FA92A7" w14:textId="77777777" w:rsidR="00385EC3" w:rsidRPr="00AB173D" w:rsidRDefault="00385EC3" w:rsidP="00AB173D">
            <w:pPr>
              <w:ind w:hanging="96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AB173D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>ผลประโยชน์จ่ายโดยโครงการ</w:t>
            </w:r>
          </w:p>
        </w:tc>
        <w:tc>
          <w:tcPr>
            <w:tcW w:w="990" w:type="dxa"/>
          </w:tcPr>
          <w:p w14:paraId="67D8D59A" w14:textId="44F1CD41" w:rsidR="00385EC3" w:rsidRPr="00C20284" w:rsidRDefault="00DE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(59)</w:t>
            </w:r>
          </w:p>
        </w:tc>
        <w:tc>
          <w:tcPr>
            <w:tcW w:w="270" w:type="dxa"/>
          </w:tcPr>
          <w:p w14:paraId="048752FC" w14:textId="77777777" w:rsidR="00385EC3" w:rsidRPr="00C20284" w:rsidRDefault="00385EC3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6873F73" w14:textId="1D51A11D" w:rsidR="00385EC3" w:rsidRPr="00C20284" w:rsidRDefault="0038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>(</w:t>
            </w:r>
            <w:r w:rsidR="009711B9" w:rsidRPr="009711B9">
              <w:rPr>
                <w:rFonts w:ascii="Angsana New" w:hAnsi="Angsana New"/>
                <w:sz w:val="30"/>
                <w:szCs w:val="30"/>
              </w:rPr>
              <w:t>6</w:t>
            </w:r>
            <w:r w:rsidR="003C6613">
              <w:rPr>
                <w:rFonts w:ascii="Angsana New" w:hAnsi="Angsana New"/>
                <w:sz w:val="30"/>
                <w:szCs w:val="30"/>
              </w:rPr>
              <w:t>4</w:t>
            </w:r>
            <w:r w:rsidRPr="00C2028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D99F792" w14:textId="77777777" w:rsidR="00385EC3" w:rsidRPr="00C20284" w:rsidRDefault="00385EC3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</w:tcPr>
          <w:p w14:paraId="36BB58E2" w14:textId="24171050" w:rsidR="00385EC3" w:rsidRPr="00C20284" w:rsidRDefault="001A1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4D9C75" w14:textId="77777777" w:rsidR="00385EC3" w:rsidRPr="00C20284" w:rsidRDefault="00385EC3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14:paraId="587823D9" w14:textId="3DE45BBC" w:rsidR="00385EC3" w:rsidRPr="00C20284" w:rsidRDefault="0038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85EC3" w:rsidRPr="00C20284" w14:paraId="6B84F54D" w14:textId="77777777" w:rsidTr="00367ADF">
        <w:trPr>
          <w:trHeight w:hRule="exact" w:val="403"/>
        </w:trPr>
        <w:tc>
          <w:tcPr>
            <w:tcW w:w="4212" w:type="dxa"/>
            <w:gridSpan w:val="2"/>
          </w:tcPr>
          <w:p w14:paraId="7B477E96" w14:textId="77777777" w:rsidR="00385EC3" w:rsidRPr="00AB173D" w:rsidRDefault="00385EC3" w:rsidP="00AB173D">
            <w:pPr>
              <w:ind w:hanging="96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AB173D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0D02D84" w14:textId="6690FC91" w:rsidR="00385EC3" w:rsidRPr="00C20284" w:rsidRDefault="00DE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270" w:type="dxa"/>
          </w:tcPr>
          <w:p w14:paraId="4D6EDF85" w14:textId="77777777" w:rsidR="00385EC3" w:rsidRPr="00C20284" w:rsidRDefault="00385EC3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181BE7F" w14:textId="1D90B30A" w:rsidR="00385EC3" w:rsidRPr="00C20284" w:rsidRDefault="0097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</w:t>
            </w:r>
            <w:r w:rsidR="003C661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975D086" w14:textId="77777777" w:rsidR="00385EC3" w:rsidRPr="00C20284" w:rsidRDefault="00385EC3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17CD7BF9" w14:textId="23D99392" w:rsidR="00385EC3" w:rsidRPr="00C20284" w:rsidRDefault="001A1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19CA63" w14:textId="77777777" w:rsidR="00385EC3" w:rsidRPr="00C20284" w:rsidRDefault="00385EC3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15760405" w14:textId="60BA750F" w:rsidR="00385EC3" w:rsidRPr="00C20284" w:rsidRDefault="0038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85EC3" w:rsidRPr="00C20284" w14:paraId="2F6ED633" w14:textId="77777777" w:rsidTr="00367ADF">
        <w:trPr>
          <w:trHeight w:hRule="exact" w:val="403"/>
        </w:trPr>
        <w:tc>
          <w:tcPr>
            <w:tcW w:w="4212" w:type="dxa"/>
            <w:gridSpan w:val="2"/>
          </w:tcPr>
          <w:p w14:paraId="66C381BB" w14:textId="77777777" w:rsidR="00385EC3" w:rsidRPr="00C20284" w:rsidRDefault="00385EC3" w:rsidP="00AB173D">
            <w:pPr>
              <w:ind w:left="342" w:hanging="4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มูลค่ายุติธรรมของสินทรัพย์โครงการ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554DF63" w14:textId="77777777" w:rsidR="00385EC3" w:rsidRPr="00C20284" w:rsidRDefault="0038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0ACDDA" w14:textId="77777777" w:rsidR="00385EC3" w:rsidRPr="00C20284" w:rsidRDefault="00385EC3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D880BD2" w14:textId="77777777" w:rsidR="00385EC3" w:rsidRPr="00C20284" w:rsidRDefault="0038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3A5926" w14:textId="77777777" w:rsidR="00385EC3" w:rsidRPr="00C20284" w:rsidRDefault="00385EC3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047AC2D4" w14:textId="77777777" w:rsidR="00385EC3" w:rsidRPr="00C20284" w:rsidRDefault="00385EC3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90DF15" w14:textId="77777777" w:rsidR="00385EC3" w:rsidRPr="00C20284" w:rsidRDefault="00385EC3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74CB1EF0" w14:textId="77777777" w:rsidR="00385EC3" w:rsidRPr="00C20284" w:rsidRDefault="00385EC3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5EC3" w:rsidRPr="00C20284" w14:paraId="7F7CDA97" w14:textId="77777777" w:rsidTr="00367ADF">
        <w:trPr>
          <w:trHeight w:hRule="exact" w:val="403"/>
        </w:trPr>
        <w:tc>
          <w:tcPr>
            <w:tcW w:w="4212" w:type="dxa"/>
            <w:gridSpan w:val="2"/>
          </w:tcPr>
          <w:p w14:paraId="4A1C237D" w14:textId="5B168F34" w:rsidR="00385EC3" w:rsidRPr="00AB173D" w:rsidRDefault="00385EC3" w:rsidP="00AB173D">
            <w:pPr>
              <w:ind w:left="342" w:hanging="4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ณ วันที่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9711B9" w:rsidRPr="009711B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B173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B17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48A5EC2" w14:textId="38B02B2B" w:rsidR="00385EC3" w:rsidRPr="00C20284" w:rsidRDefault="00FC3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3C661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D7421F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B6204FB" w14:textId="77777777" w:rsidR="00385EC3" w:rsidRPr="00C20284" w:rsidRDefault="00385EC3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A65D61E" w14:textId="22813A84" w:rsidR="00385EC3" w:rsidRPr="00C20284" w:rsidRDefault="0097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328</w:t>
            </w:r>
          </w:p>
        </w:tc>
        <w:tc>
          <w:tcPr>
            <w:tcW w:w="270" w:type="dxa"/>
          </w:tcPr>
          <w:p w14:paraId="6FD41AEE" w14:textId="77777777" w:rsidR="00385EC3" w:rsidRPr="00C20284" w:rsidRDefault="00385EC3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</w:tcPr>
          <w:p w14:paraId="371A1B17" w14:textId="6CFF1EF4" w:rsidR="00385EC3" w:rsidRPr="00C20284" w:rsidRDefault="001A1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8E1A4B" w14:textId="77777777" w:rsidR="00385EC3" w:rsidRPr="00C20284" w:rsidRDefault="00385EC3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</w:tcPr>
          <w:p w14:paraId="0993A064" w14:textId="2C128C01" w:rsidR="00385EC3" w:rsidRPr="00C20284" w:rsidRDefault="00385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3DAD0E2" w14:textId="58C1F906" w:rsidR="009A7D13" w:rsidRPr="00C20284" w:rsidRDefault="009A7D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86DFB72" w14:textId="77777777" w:rsidR="00D1710D" w:rsidRPr="00C20284" w:rsidRDefault="00D17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C20284">
        <w:rPr>
          <w:rFonts w:ascii="Angsana New" w:hAnsi="Angsana New"/>
          <w:sz w:val="30"/>
          <w:szCs w:val="30"/>
          <w:cs/>
        </w:rPr>
        <w:br w:type="page"/>
      </w:r>
    </w:p>
    <w:p w14:paraId="2C8C5C06" w14:textId="22C1B9B3" w:rsidR="0077611C" w:rsidRPr="00385EC3" w:rsidRDefault="0077611C" w:rsidP="00367A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385EC3">
        <w:rPr>
          <w:rFonts w:ascii="Angsana New" w:hAnsi="Angsana New"/>
          <w:sz w:val="30"/>
          <w:szCs w:val="30"/>
          <w:cs/>
        </w:rPr>
        <w:lastRenderedPageBreak/>
        <w:t xml:space="preserve">ค่าใช้จ่ายหรือรายได้ที่รับรู้ในงบกำไรขาดทุนสำหรับปีสิ้นสุดวันที่ </w:t>
      </w:r>
      <w:r w:rsidR="009711B9" w:rsidRPr="009711B9">
        <w:rPr>
          <w:rFonts w:ascii="Angsana New" w:hAnsi="Angsana New"/>
          <w:sz w:val="30"/>
          <w:szCs w:val="30"/>
        </w:rPr>
        <w:t>31</w:t>
      </w:r>
      <w:r w:rsidRPr="00385EC3">
        <w:rPr>
          <w:rFonts w:ascii="Angsana New" w:hAnsi="Angsana New"/>
          <w:sz w:val="30"/>
          <w:szCs w:val="30"/>
        </w:rPr>
        <w:t xml:space="preserve"> </w:t>
      </w:r>
      <w:r w:rsidRPr="00385EC3">
        <w:rPr>
          <w:rFonts w:ascii="Angsana New" w:hAnsi="Angsana New"/>
          <w:sz w:val="30"/>
          <w:szCs w:val="30"/>
          <w:cs/>
        </w:rPr>
        <w:t>ธันวาคม มีดังนี้</w:t>
      </w:r>
    </w:p>
    <w:p w14:paraId="1FB317A4" w14:textId="77777777" w:rsidR="0077611C" w:rsidRPr="00367ADF" w:rsidRDefault="0077611C" w:rsidP="00367A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080"/>
        <w:gridCol w:w="270"/>
        <w:gridCol w:w="1080"/>
      </w:tblGrid>
      <w:tr w:rsidR="0077611C" w:rsidRPr="00C20284" w14:paraId="3B5703A0" w14:textId="77777777" w:rsidTr="00367ADF">
        <w:trPr>
          <w:trHeight w:hRule="exact" w:val="403"/>
        </w:trPr>
        <w:tc>
          <w:tcPr>
            <w:tcW w:w="3780" w:type="dxa"/>
          </w:tcPr>
          <w:p w14:paraId="349EB0AA" w14:textId="77777777" w:rsidR="0077611C" w:rsidRPr="00C20284" w:rsidRDefault="0077611C">
            <w:pPr>
              <w:tabs>
                <w:tab w:val="clear" w:pos="227"/>
                <w:tab w:val="left" w:pos="252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EC4B8A" w14:textId="77777777" w:rsidR="0077611C" w:rsidRPr="00C20284" w:rsidRDefault="0077611C">
            <w:pPr>
              <w:spacing w:line="240" w:lineRule="auto"/>
              <w:ind w:left="-108"/>
              <w:jc w:val="right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21AC88B" w14:textId="77777777" w:rsidR="0077611C" w:rsidRPr="00C20284" w:rsidRDefault="0077611C">
            <w:pPr>
              <w:spacing w:line="240" w:lineRule="auto"/>
              <w:ind w:left="-108"/>
              <w:jc w:val="right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88C6D6B" w14:textId="77777777" w:rsidR="0077611C" w:rsidRPr="00C20284" w:rsidRDefault="0077611C">
            <w:pPr>
              <w:spacing w:line="240" w:lineRule="auto"/>
              <w:ind w:left="-108"/>
              <w:jc w:val="right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E4E4B29" w14:textId="77777777" w:rsidR="0077611C" w:rsidRPr="00C20284" w:rsidRDefault="0077611C">
            <w:pPr>
              <w:spacing w:line="240" w:lineRule="auto"/>
              <w:ind w:left="-108"/>
              <w:jc w:val="right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6CA61A97" w14:textId="77777777" w:rsidR="0077611C" w:rsidRPr="00C20284" w:rsidRDefault="0077611C">
            <w:pPr>
              <w:spacing w:line="240" w:lineRule="auto"/>
              <w:ind w:left="-108"/>
              <w:jc w:val="right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</w:pPr>
            <w:r w:rsidRPr="00C20284">
              <w:rPr>
                <w:rFonts w:ascii="Angsana New" w:eastAsia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C20284">
              <w:rPr>
                <w:rFonts w:ascii="Angsana New" w:eastAsia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C20284">
              <w:rPr>
                <w:rFonts w:ascii="Angsana New" w:eastAsia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7611C" w:rsidRPr="00C20284" w14:paraId="3D9521B1" w14:textId="77777777" w:rsidTr="00367ADF">
        <w:trPr>
          <w:trHeight w:hRule="exact" w:val="403"/>
        </w:trPr>
        <w:tc>
          <w:tcPr>
            <w:tcW w:w="3780" w:type="dxa"/>
          </w:tcPr>
          <w:p w14:paraId="1432D2D7" w14:textId="77777777" w:rsidR="0077611C" w:rsidRPr="00C20284" w:rsidRDefault="0077611C">
            <w:pPr>
              <w:tabs>
                <w:tab w:val="clear" w:pos="227"/>
                <w:tab w:val="left" w:pos="252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7CCF410B" w14:textId="77777777" w:rsidR="0077611C" w:rsidRPr="00C20284" w:rsidRDefault="0077611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  <w:p w14:paraId="35FF3304" w14:textId="77777777" w:rsidR="0077611C" w:rsidRPr="00C20284" w:rsidRDefault="0077611C">
            <w:pPr>
              <w:spacing w:line="240" w:lineRule="auto"/>
              <w:ind w:left="-108" w:right="-108"/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A54E936" w14:textId="77777777" w:rsidR="0077611C" w:rsidRPr="00C20284" w:rsidRDefault="0077611C">
            <w:pPr>
              <w:spacing w:line="240" w:lineRule="auto"/>
              <w:ind w:left="-108" w:right="-108"/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46837E67" w14:textId="77777777" w:rsidR="0077611C" w:rsidRPr="00C20284" w:rsidRDefault="0077611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71CA" w:rsidRPr="00C20284" w14:paraId="018274DC" w14:textId="77777777" w:rsidTr="00367ADF">
        <w:tc>
          <w:tcPr>
            <w:tcW w:w="3780" w:type="dxa"/>
          </w:tcPr>
          <w:p w14:paraId="1D3A48D6" w14:textId="77777777" w:rsidR="00F571CA" w:rsidRPr="00C20284" w:rsidRDefault="00F571CA" w:rsidP="00F571CA">
            <w:pPr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0902CC" w14:textId="62315048" w:rsidR="00F571CA" w:rsidRPr="00C20284" w:rsidRDefault="009711B9" w:rsidP="00F5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3C6613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54BD29C5" w14:textId="77777777" w:rsidR="00F571CA" w:rsidRPr="00C20284" w:rsidRDefault="00F571CA" w:rsidP="00F5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F8465A" w14:textId="2A82F89B" w:rsidR="00F571CA" w:rsidRPr="00C20284" w:rsidRDefault="009711B9" w:rsidP="00F5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0AAFD818" w14:textId="77777777" w:rsidR="00F571CA" w:rsidRPr="00C20284" w:rsidRDefault="00F571CA" w:rsidP="00F5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01CBB1" w14:textId="697A7D59" w:rsidR="00F571CA" w:rsidRPr="00C20284" w:rsidRDefault="009711B9" w:rsidP="00F5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3C6613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3AEFF6E7" w14:textId="77777777" w:rsidR="00F571CA" w:rsidRPr="00C20284" w:rsidRDefault="00F571CA" w:rsidP="00F5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DFDF33" w14:textId="5DCC495F" w:rsidR="00F571CA" w:rsidRPr="00C20284" w:rsidRDefault="009711B9" w:rsidP="00F5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</w:tr>
      <w:tr w:rsidR="0077611C" w:rsidRPr="00C20284" w14:paraId="52AECCCA" w14:textId="77777777" w:rsidTr="00367ADF">
        <w:trPr>
          <w:trHeight w:hRule="exact" w:val="173"/>
        </w:trPr>
        <w:tc>
          <w:tcPr>
            <w:tcW w:w="3780" w:type="dxa"/>
          </w:tcPr>
          <w:p w14:paraId="04C9BA6C" w14:textId="77777777" w:rsidR="0077611C" w:rsidRPr="00C20284" w:rsidRDefault="0077611C">
            <w:pPr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A0171F0" w14:textId="77777777" w:rsidR="0077611C" w:rsidRPr="00C20284" w:rsidRDefault="0077611C">
            <w:pPr>
              <w:tabs>
                <w:tab w:val="decimal" w:pos="15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347CEC12" w14:textId="77777777" w:rsidR="0077611C" w:rsidRPr="00C20284" w:rsidRDefault="0077611C">
            <w:pPr>
              <w:tabs>
                <w:tab w:val="decimal" w:pos="15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7794E00" w14:textId="77777777" w:rsidR="0077611C" w:rsidRPr="00C20284" w:rsidRDefault="0077611C">
            <w:pPr>
              <w:tabs>
                <w:tab w:val="decimal" w:pos="15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43B21936" w14:textId="77777777" w:rsidR="0077611C" w:rsidRPr="00C20284" w:rsidRDefault="0077611C">
            <w:pPr>
              <w:tabs>
                <w:tab w:val="decimal" w:pos="15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27E03D6" w14:textId="77777777" w:rsidR="0077611C" w:rsidRPr="00C20284" w:rsidRDefault="0077611C">
            <w:pPr>
              <w:tabs>
                <w:tab w:val="decimal" w:pos="15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5765ECB3" w14:textId="77777777" w:rsidR="0077611C" w:rsidRPr="00C20284" w:rsidRDefault="0077611C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368590" w14:textId="77777777" w:rsidR="0077611C" w:rsidRPr="00C20284" w:rsidRDefault="0077611C">
            <w:pPr>
              <w:tabs>
                <w:tab w:val="decimal" w:pos="1527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571CA" w:rsidRPr="00C20284" w14:paraId="287E170B" w14:textId="77777777" w:rsidTr="00367ADF">
        <w:trPr>
          <w:trHeight w:hRule="exact" w:val="403"/>
        </w:trPr>
        <w:tc>
          <w:tcPr>
            <w:tcW w:w="3780" w:type="dxa"/>
          </w:tcPr>
          <w:p w14:paraId="16F33561" w14:textId="77777777" w:rsidR="00F571CA" w:rsidRPr="00C20284" w:rsidRDefault="00F571CA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70" w:type="dxa"/>
          </w:tcPr>
          <w:p w14:paraId="0B539578" w14:textId="152011E2" w:rsidR="00F571CA" w:rsidRPr="00C20284" w:rsidRDefault="00DE77E9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591</w:t>
            </w:r>
          </w:p>
        </w:tc>
        <w:tc>
          <w:tcPr>
            <w:tcW w:w="270" w:type="dxa"/>
          </w:tcPr>
          <w:p w14:paraId="2099DE29" w14:textId="77777777" w:rsidR="00F571CA" w:rsidRPr="00C20284" w:rsidRDefault="00F571CA" w:rsidP="00F5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EC7BE6" w14:textId="490F09A2" w:rsidR="00F571CA" w:rsidRPr="00C20284" w:rsidRDefault="009711B9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  <w:r w:rsidRPr="009711B9">
              <w:rPr>
                <w:rFonts w:ascii="Angsana New" w:eastAsia="Angsana New" w:hAnsi="Angsana New"/>
                <w:sz w:val="30"/>
                <w:szCs w:val="30"/>
              </w:rPr>
              <w:t>575</w:t>
            </w:r>
          </w:p>
        </w:tc>
        <w:tc>
          <w:tcPr>
            <w:tcW w:w="270" w:type="dxa"/>
          </w:tcPr>
          <w:p w14:paraId="1059F874" w14:textId="77777777" w:rsidR="00F571CA" w:rsidRPr="00C20284" w:rsidRDefault="00F571CA" w:rsidP="00F5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9D4212" w14:textId="51EFEDB5" w:rsidR="00F571CA" w:rsidRPr="00C20284" w:rsidRDefault="005D0207" w:rsidP="00F5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1</w:t>
            </w:r>
            <w:r w:rsidR="003C6613">
              <w:rPr>
                <w:rFonts w:ascii="Angsana New" w:eastAsia="Angsana New" w:hAnsi="Angsana New"/>
                <w:sz w:val="30"/>
                <w:szCs w:val="30"/>
              </w:rPr>
              <w:t>4</w:t>
            </w:r>
            <w:r>
              <w:rPr>
                <w:rFonts w:ascii="Angsana New" w:eastAsia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9FC94C4" w14:textId="77777777" w:rsidR="00F571CA" w:rsidRPr="00C20284" w:rsidRDefault="00F571CA" w:rsidP="00F5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E3F015" w14:textId="5EB23138" w:rsidR="00F571CA" w:rsidRPr="00C20284" w:rsidRDefault="009711B9" w:rsidP="00F5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  <w:r w:rsidRPr="009711B9">
              <w:rPr>
                <w:rFonts w:ascii="Angsana New" w:eastAsia="Angsana New" w:hAnsi="Angsana New"/>
                <w:sz w:val="30"/>
                <w:szCs w:val="30"/>
              </w:rPr>
              <w:t>1</w:t>
            </w:r>
            <w:r w:rsidR="003C6613">
              <w:rPr>
                <w:rFonts w:ascii="Angsana New" w:eastAsia="Angsana New" w:hAnsi="Angsana New"/>
                <w:sz w:val="30"/>
                <w:szCs w:val="30"/>
              </w:rPr>
              <w:t>4</w:t>
            </w:r>
            <w:r w:rsidRPr="009711B9">
              <w:rPr>
                <w:rFonts w:ascii="Angsana New" w:eastAsia="Angsana New" w:hAnsi="Angsana New"/>
                <w:sz w:val="30"/>
                <w:szCs w:val="30"/>
              </w:rPr>
              <w:t>9</w:t>
            </w:r>
          </w:p>
        </w:tc>
      </w:tr>
      <w:tr w:rsidR="00F571CA" w:rsidRPr="00C20284" w14:paraId="122C5F5D" w14:textId="77777777" w:rsidTr="00367ADF">
        <w:trPr>
          <w:trHeight w:hRule="exact" w:val="403"/>
        </w:trPr>
        <w:tc>
          <w:tcPr>
            <w:tcW w:w="3780" w:type="dxa"/>
          </w:tcPr>
          <w:p w14:paraId="0846CA6E" w14:textId="77777777" w:rsidR="00F571CA" w:rsidRPr="00C20284" w:rsidRDefault="00F571CA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170" w:type="dxa"/>
          </w:tcPr>
          <w:p w14:paraId="1ED091BD" w14:textId="7C262964" w:rsidR="00F571CA" w:rsidRPr="00C20284" w:rsidRDefault="003D5FA0" w:rsidP="00431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3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313</w:t>
            </w:r>
          </w:p>
        </w:tc>
        <w:tc>
          <w:tcPr>
            <w:tcW w:w="270" w:type="dxa"/>
          </w:tcPr>
          <w:p w14:paraId="4273C6D8" w14:textId="77777777" w:rsidR="00F571CA" w:rsidRPr="00C20284" w:rsidRDefault="00F571CA" w:rsidP="00F5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A0155F" w14:textId="16431745" w:rsidR="00F571CA" w:rsidRPr="00C20284" w:rsidRDefault="009711B9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  <w:r w:rsidRPr="009711B9">
              <w:rPr>
                <w:rFonts w:ascii="Angsana New" w:eastAsia="Angsana New" w:hAnsi="Angsana New"/>
                <w:sz w:val="30"/>
                <w:szCs w:val="30"/>
              </w:rPr>
              <w:t>288</w:t>
            </w:r>
          </w:p>
        </w:tc>
        <w:tc>
          <w:tcPr>
            <w:tcW w:w="270" w:type="dxa"/>
          </w:tcPr>
          <w:p w14:paraId="0E60D39A" w14:textId="77777777" w:rsidR="00F571CA" w:rsidRPr="00C20284" w:rsidRDefault="00F571CA" w:rsidP="00F5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A2789D" w14:textId="3EB68311" w:rsidR="00F571CA" w:rsidRPr="00C20284" w:rsidRDefault="005D0207" w:rsidP="00F5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8</w:t>
            </w:r>
            <w:r w:rsidR="00A33266">
              <w:rPr>
                <w:rFonts w:ascii="Angsana New" w:eastAsia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AF9E551" w14:textId="77777777" w:rsidR="00F571CA" w:rsidRPr="00C20284" w:rsidRDefault="00F571CA" w:rsidP="00F5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DF3CCD" w14:textId="4BBD7E66" w:rsidR="00F571CA" w:rsidRPr="00C20284" w:rsidRDefault="009711B9" w:rsidP="00F5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  <w:r w:rsidRPr="009711B9">
              <w:rPr>
                <w:rFonts w:ascii="Angsana New" w:eastAsia="Angsana New" w:hAnsi="Angsana New"/>
                <w:sz w:val="30"/>
                <w:szCs w:val="30"/>
              </w:rPr>
              <w:t>77</w:t>
            </w:r>
          </w:p>
        </w:tc>
      </w:tr>
      <w:tr w:rsidR="00F571CA" w:rsidRPr="00C20284" w14:paraId="0D8D11D5" w14:textId="77777777" w:rsidTr="00367ADF">
        <w:trPr>
          <w:trHeight w:hRule="exact" w:val="403"/>
        </w:trPr>
        <w:tc>
          <w:tcPr>
            <w:tcW w:w="3780" w:type="dxa"/>
          </w:tcPr>
          <w:p w14:paraId="1F379B85" w14:textId="77777777" w:rsidR="00F571CA" w:rsidRPr="00C20284" w:rsidRDefault="00F571CA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ผลตอบแทนที่คาดไว้จากสินทรัพย์โครงการ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355F7D6" w14:textId="05892CC8" w:rsidR="00F571CA" w:rsidRPr="00C20284" w:rsidRDefault="003D5FA0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(1)</w:t>
            </w:r>
          </w:p>
        </w:tc>
        <w:tc>
          <w:tcPr>
            <w:tcW w:w="270" w:type="dxa"/>
          </w:tcPr>
          <w:p w14:paraId="0411A144" w14:textId="77777777" w:rsidR="00F571CA" w:rsidRPr="00C20284" w:rsidRDefault="00F571CA" w:rsidP="00F5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3645CFC" w14:textId="26515BAD" w:rsidR="00F571CA" w:rsidRPr="00C20284" w:rsidRDefault="00F571CA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  <w:r w:rsidRPr="00C20284">
              <w:rPr>
                <w:rFonts w:ascii="Angsana New" w:eastAsia="Angsana New" w:hAnsi="Angsana New"/>
                <w:sz w:val="30"/>
                <w:szCs w:val="30"/>
              </w:rPr>
              <w:t>(</w:t>
            </w:r>
            <w:r w:rsidR="009711B9" w:rsidRPr="009711B9">
              <w:rPr>
                <w:rFonts w:ascii="Angsana New" w:eastAsia="Angsana New" w:hAnsi="Angsana New"/>
                <w:sz w:val="30"/>
                <w:szCs w:val="30"/>
              </w:rPr>
              <w:t>2</w:t>
            </w:r>
            <w:r w:rsidRPr="00C20284">
              <w:rPr>
                <w:rFonts w:ascii="Angsana New" w:eastAsia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C4FFAA0" w14:textId="77777777" w:rsidR="00F571CA" w:rsidRPr="00C20284" w:rsidRDefault="00F571CA" w:rsidP="00F5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34EA61E" w14:textId="09746034" w:rsidR="00F571CA" w:rsidRPr="00C20284" w:rsidRDefault="005D0207" w:rsidP="00F5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478625" w14:textId="77777777" w:rsidR="00F571CA" w:rsidRPr="00C20284" w:rsidRDefault="00F571CA" w:rsidP="00F5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F20A98" w14:textId="5F703649" w:rsidR="00F571CA" w:rsidRPr="00C20284" w:rsidRDefault="00F571CA" w:rsidP="00F5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  <w:r w:rsidRPr="00C20284">
              <w:rPr>
                <w:rFonts w:ascii="Angsana New" w:eastAsia="Angsana New" w:hAnsi="Angsana New"/>
                <w:sz w:val="30"/>
                <w:szCs w:val="30"/>
              </w:rPr>
              <w:t>-</w:t>
            </w:r>
          </w:p>
        </w:tc>
      </w:tr>
      <w:tr w:rsidR="00F571CA" w:rsidRPr="00C20284" w14:paraId="35F7E565" w14:textId="77777777" w:rsidTr="00367ADF">
        <w:trPr>
          <w:trHeight w:hRule="exact" w:val="403"/>
        </w:trPr>
        <w:tc>
          <w:tcPr>
            <w:tcW w:w="3780" w:type="dxa"/>
          </w:tcPr>
          <w:p w14:paraId="77F1DD16" w14:textId="77777777" w:rsidR="00F571CA" w:rsidRPr="00C20284" w:rsidRDefault="00F571CA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4BB847D" w14:textId="6038E99A" w:rsidR="00F571CA" w:rsidRPr="00C20284" w:rsidRDefault="003D5FA0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903</w:t>
            </w:r>
          </w:p>
        </w:tc>
        <w:tc>
          <w:tcPr>
            <w:tcW w:w="270" w:type="dxa"/>
          </w:tcPr>
          <w:p w14:paraId="78D66DAC" w14:textId="77777777" w:rsidR="00F571CA" w:rsidRPr="00C20284" w:rsidRDefault="00F571CA" w:rsidP="00F5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53A5D83" w14:textId="085CA5EA" w:rsidR="00F571CA" w:rsidRPr="00C20284" w:rsidRDefault="009711B9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 w:rsidRPr="009711B9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861</w:t>
            </w:r>
          </w:p>
        </w:tc>
        <w:tc>
          <w:tcPr>
            <w:tcW w:w="270" w:type="dxa"/>
          </w:tcPr>
          <w:p w14:paraId="3B225883" w14:textId="77777777" w:rsidR="00F571CA" w:rsidRPr="00C20284" w:rsidRDefault="00F571CA" w:rsidP="00F5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FAA5EFA" w14:textId="37A32423" w:rsidR="00F571CA" w:rsidRPr="00C20284" w:rsidRDefault="005D0207" w:rsidP="00F5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2</w:t>
            </w:r>
            <w:r w:rsidR="0026652A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60A57F1" w14:textId="77777777" w:rsidR="00F571CA" w:rsidRPr="00C20284" w:rsidRDefault="00F571CA" w:rsidP="00F5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5DC7817" w14:textId="61FCCBCE" w:rsidR="00F571CA" w:rsidRPr="00C20284" w:rsidRDefault="0097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 w:rsidRPr="009711B9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226</w:t>
            </w:r>
          </w:p>
        </w:tc>
      </w:tr>
    </w:tbl>
    <w:p w14:paraId="7928572A" w14:textId="77777777" w:rsidR="00D1710D" w:rsidRPr="00C20284" w:rsidRDefault="00D1710D" w:rsidP="001B1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63"/>
        <w:jc w:val="thaiDistribute"/>
        <w:rPr>
          <w:rFonts w:ascii="Angsana New" w:hAnsi="Angsana New"/>
          <w:sz w:val="30"/>
          <w:szCs w:val="30"/>
        </w:rPr>
      </w:pPr>
    </w:p>
    <w:p w14:paraId="3046C3D3" w14:textId="246E4DE6" w:rsidR="0077611C" w:rsidRPr="00C20284" w:rsidRDefault="0077611C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63"/>
        <w:jc w:val="thaiDistribute"/>
        <w:rPr>
          <w:rFonts w:ascii="Angsana New" w:hAnsi="Angsana New"/>
          <w:sz w:val="30"/>
          <w:szCs w:val="30"/>
        </w:rPr>
      </w:pPr>
      <w:r w:rsidRPr="00C20284">
        <w:rPr>
          <w:rFonts w:ascii="Angsana New" w:hAnsi="Angsana New"/>
          <w:sz w:val="30"/>
          <w:szCs w:val="30"/>
          <w:cs/>
        </w:rPr>
        <w:t>กำไร</w:t>
      </w:r>
      <w:r w:rsidRPr="00C20284">
        <w:rPr>
          <w:rFonts w:ascii="Angsana New" w:hAnsi="Angsana New"/>
          <w:sz w:val="30"/>
          <w:szCs w:val="30"/>
        </w:rPr>
        <w:t xml:space="preserve"> </w:t>
      </w:r>
      <w:r w:rsidRPr="00C20284">
        <w:rPr>
          <w:rFonts w:ascii="Angsana New" w:hAnsi="Angsana New"/>
          <w:sz w:val="30"/>
          <w:szCs w:val="30"/>
          <w:cs/>
        </w:rPr>
        <w:t>(ขาดทุน)</w:t>
      </w:r>
      <w:r w:rsidRPr="00C20284">
        <w:rPr>
          <w:rFonts w:ascii="Angsana New" w:hAnsi="Angsana New"/>
          <w:sz w:val="30"/>
          <w:szCs w:val="30"/>
        </w:rPr>
        <w:t xml:space="preserve"> </w:t>
      </w:r>
      <w:r w:rsidRPr="00C20284">
        <w:rPr>
          <w:rFonts w:ascii="Angsana New" w:hAnsi="Angsana New"/>
          <w:sz w:val="30"/>
          <w:szCs w:val="30"/>
          <w:cs/>
        </w:rPr>
        <w:t>จากการประมาณการตามหลักคณิตศาสตร์ประกันภัยที่รับรู้ในกำไรขาดทุนเบ็ดเสร็จอื่นสำหรับ</w:t>
      </w:r>
      <w:r w:rsidR="00D16524">
        <w:rPr>
          <w:rFonts w:ascii="Angsana New" w:hAnsi="Angsana New" w:hint="cs"/>
          <w:sz w:val="30"/>
          <w:szCs w:val="30"/>
          <w:cs/>
        </w:rPr>
        <w:t>ส่วนของผู้ถือหุ้น</w:t>
      </w:r>
      <w:r w:rsidRPr="00C20284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9711B9" w:rsidRPr="009711B9">
        <w:rPr>
          <w:rFonts w:ascii="Angsana New" w:hAnsi="Angsana New"/>
          <w:sz w:val="30"/>
          <w:szCs w:val="30"/>
        </w:rPr>
        <w:t>31</w:t>
      </w:r>
      <w:r w:rsidRPr="00C20284">
        <w:rPr>
          <w:rFonts w:ascii="Angsana New" w:hAnsi="Angsana New"/>
          <w:sz w:val="30"/>
          <w:szCs w:val="30"/>
        </w:rPr>
        <w:t xml:space="preserve"> </w:t>
      </w:r>
      <w:r w:rsidRPr="00C20284">
        <w:rPr>
          <w:rFonts w:ascii="Angsana New" w:hAnsi="Angsana New"/>
          <w:sz w:val="30"/>
          <w:szCs w:val="30"/>
          <w:cs/>
        </w:rPr>
        <w:t>ธันวาคม มีดังนี้</w:t>
      </w:r>
    </w:p>
    <w:p w14:paraId="25D3466D" w14:textId="77777777" w:rsidR="0077611C" w:rsidRPr="00CA2AEC" w:rsidRDefault="0077611C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63"/>
        <w:jc w:val="thaiDistribute"/>
        <w:rPr>
          <w:rFonts w:ascii="Angsana New" w:hAnsi="Angsana New"/>
          <w:sz w:val="30"/>
          <w:szCs w:val="30"/>
        </w:rPr>
      </w:pP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1"/>
        <w:gridCol w:w="1161"/>
        <w:gridCol w:w="270"/>
        <w:gridCol w:w="1188"/>
        <w:gridCol w:w="270"/>
        <w:gridCol w:w="1080"/>
        <w:gridCol w:w="270"/>
        <w:gridCol w:w="1062"/>
      </w:tblGrid>
      <w:tr w:rsidR="0077611C" w:rsidRPr="00C20284" w14:paraId="1C64D90C" w14:textId="77777777" w:rsidTr="00367ADF">
        <w:trPr>
          <w:trHeight w:hRule="exact" w:val="403"/>
        </w:trPr>
        <w:tc>
          <w:tcPr>
            <w:tcW w:w="3771" w:type="dxa"/>
          </w:tcPr>
          <w:p w14:paraId="35419618" w14:textId="77777777" w:rsidR="0077611C" w:rsidRPr="00C20284" w:rsidRDefault="0077611C">
            <w:pPr>
              <w:tabs>
                <w:tab w:val="clear" w:pos="227"/>
                <w:tab w:val="left" w:pos="252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3027F009" w14:textId="77777777" w:rsidR="0077611C" w:rsidRPr="00C20284" w:rsidRDefault="0077611C">
            <w:pPr>
              <w:spacing w:line="240" w:lineRule="auto"/>
              <w:ind w:left="-108"/>
              <w:jc w:val="right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7305088" w14:textId="77777777" w:rsidR="0077611C" w:rsidRPr="00C20284" w:rsidRDefault="0077611C">
            <w:pPr>
              <w:spacing w:line="240" w:lineRule="auto"/>
              <w:ind w:left="-108"/>
              <w:jc w:val="right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14:paraId="638E1AEA" w14:textId="77777777" w:rsidR="0077611C" w:rsidRPr="00C20284" w:rsidRDefault="0077611C">
            <w:pPr>
              <w:spacing w:line="240" w:lineRule="auto"/>
              <w:ind w:left="-108"/>
              <w:jc w:val="right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DAB74F9" w14:textId="77777777" w:rsidR="0077611C" w:rsidRPr="00C20284" w:rsidRDefault="0077611C">
            <w:pPr>
              <w:spacing w:line="240" w:lineRule="auto"/>
              <w:ind w:left="-108"/>
              <w:jc w:val="right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12" w:type="dxa"/>
            <w:gridSpan w:val="3"/>
          </w:tcPr>
          <w:p w14:paraId="15B358DD" w14:textId="77777777" w:rsidR="0077611C" w:rsidRPr="00C20284" w:rsidRDefault="0077611C">
            <w:pPr>
              <w:spacing w:line="240" w:lineRule="auto"/>
              <w:ind w:left="-108"/>
              <w:jc w:val="right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</w:pPr>
            <w:r w:rsidRPr="00C20284">
              <w:rPr>
                <w:rFonts w:ascii="Angsana New" w:eastAsia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C20284">
              <w:rPr>
                <w:rFonts w:ascii="Angsana New" w:eastAsia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C20284">
              <w:rPr>
                <w:rFonts w:ascii="Angsana New" w:eastAsia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7611C" w:rsidRPr="00C20284" w14:paraId="20714BCD" w14:textId="77777777" w:rsidTr="00367ADF">
        <w:trPr>
          <w:trHeight w:hRule="exact" w:val="403"/>
        </w:trPr>
        <w:tc>
          <w:tcPr>
            <w:tcW w:w="3771" w:type="dxa"/>
          </w:tcPr>
          <w:p w14:paraId="63E77521" w14:textId="77777777" w:rsidR="0077611C" w:rsidRPr="00C20284" w:rsidRDefault="0077611C">
            <w:pPr>
              <w:tabs>
                <w:tab w:val="clear" w:pos="227"/>
                <w:tab w:val="left" w:pos="252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9" w:type="dxa"/>
            <w:gridSpan w:val="3"/>
            <w:tcBorders>
              <w:bottom w:val="single" w:sz="4" w:space="0" w:color="auto"/>
            </w:tcBorders>
          </w:tcPr>
          <w:p w14:paraId="41854FAD" w14:textId="77777777" w:rsidR="0077611C" w:rsidRPr="00C20284" w:rsidRDefault="0077611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  <w:p w14:paraId="324E6DC6" w14:textId="77777777" w:rsidR="0077611C" w:rsidRPr="00C20284" w:rsidRDefault="0077611C">
            <w:pPr>
              <w:spacing w:line="240" w:lineRule="auto"/>
              <w:ind w:left="-108" w:right="-108"/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5D61B2D" w14:textId="77777777" w:rsidR="0077611C" w:rsidRPr="00C20284" w:rsidRDefault="0077611C">
            <w:pPr>
              <w:spacing w:line="240" w:lineRule="auto"/>
              <w:ind w:left="-108" w:right="-108"/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12" w:type="dxa"/>
            <w:gridSpan w:val="3"/>
            <w:tcBorders>
              <w:bottom w:val="single" w:sz="4" w:space="0" w:color="auto"/>
            </w:tcBorders>
          </w:tcPr>
          <w:p w14:paraId="01DD4373" w14:textId="77777777" w:rsidR="0077611C" w:rsidRPr="00C20284" w:rsidRDefault="0077611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71CA" w:rsidRPr="00C20284" w14:paraId="1F6AF7E5" w14:textId="77777777" w:rsidTr="00367ADF">
        <w:tc>
          <w:tcPr>
            <w:tcW w:w="3771" w:type="dxa"/>
          </w:tcPr>
          <w:p w14:paraId="3575B3B8" w14:textId="77777777" w:rsidR="00F571CA" w:rsidRPr="00C20284" w:rsidRDefault="00F571CA" w:rsidP="00F571CA">
            <w:pPr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7C65D1" w14:textId="0050BB64" w:rsidR="00F571CA" w:rsidRPr="00C20284" w:rsidRDefault="009711B9" w:rsidP="00F5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3C6613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625B0A2B" w14:textId="77777777" w:rsidR="00F571CA" w:rsidRPr="00C20284" w:rsidRDefault="00F571CA" w:rsidP="00F5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A20E94" w14:textId="6E69B939" w:rsidR="00F571CA" w:rsidRPr="00C20284" w:rsidRDefault="009711B9" w:rsidP="00F5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39162061" w14:textId="77777777" w:rsidR="00F571CA" w:rsidRPr="00C20284" w:rsidRDefault="00F571CA" w:rsidP="00F5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E4F033" w14:textId="67E59888" w:rsidR="00F571CA" w:rsidRPr="00C20284" w:rsidRDefault="009711B9" w:rsidP="00F5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3C6613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09DF8888" w14:textId="77777777" w:rsidR="00F571CA" w:rsidRPr="00C20284" w:rsidRDefault="00F571CA" w:rsidP="00F5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857F21" w14:textId="66C7EB9C" w:rsidR="00F571CA" w:rsidRPr="00C20284" w:rsidRDefault="009711B9" w:rsidP="00F5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</w:tr>
      <w:tr w:rsidR="0077611C" w:rsidRPr="00C20284" w14:paraId="0C2277B8" w14:textId="77777777" w:rsidTr="00367ADF">
        <w:trPr>
          <w:trHeight w:hRule="exact" w:val="173"/>
        </w:trPr>
        <w:tc>
          <w:tcPr>
            <w:tcW w:w="3771" w:type="dxa"/>
          </w:tcPr>
          <w:p w14:paraId="65B4DD09" w14:textId="77777777" w:rsidR="0077611C" w:rsidRPr="00C20284" w:rsidRDefault="0077611C">
            <w:pPr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6690A218" w14:textId="77777777" w:rsidR="0077611C" w:rsidRPr="00C20284" w:rsidRDefault="0077611C">
            <w:pPr>
              <w:tabs>
                <w:tab w:val="decimal" w:pos="15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55A76E46" w14:textId="77777777" w:rsidR="0077611C" w:rsidRPr="00C20284" w:rsidRDefault="0077611C">
            <w:pPr>
              <w:tabs>
                <w:tab w:val="decimal" w:pos="15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133E616D" w14:textId="77777777" w:rsidR="0077611C" w:rsidRPr="00C20284" w:rsidRDefault="0077611C">
            <w:pPr>
              <w:tabs>
                <w:tab w:val="decimal" w:pos="15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5B2C5EF3" w14:textId="77777777" w:rsidR="0077611C" w:rsidRPr="00C20284" w:rsidRDefault="0077611C">
            <w:pPr>
              <w:tabs>
                <w:tab w:val="decimal" w:pos="15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0436DA3" w14:textId="77777777" w:rsidR="0077611C" w:rsidRPr="00C20284" w:rsidRDefault="0077611C">
            <w:pPr>
              <w:tabs>
                <w:tab w:val="decimal" w:pos="15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45D1EC7E" w14:textId="77777777" w:rsidR="0077611C" w:rsidRPr="00C20284" w:rsidRDefault="0077611C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216A754B" w14:textId="77777777" w:rsidR="0077611C" w:rsidRPr="00C20284" w:rsidRDefault="0077611C">
            <w:pPr>
              <w:tabs>
                <w:tab w:val="decimal" w:pos="1527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7611C" w:rsidRPr="00C20284" w14:paraId="28797169" w14:textId="77777777" w:rsidTr="00367ADF">
        <w:trPr>
          <w:trHeight w:hRule="exact" w:val="403"/>
        </w:trPr>
        <w:tc>
          <w:tcPr>
            <w:tcW w:w="3771" w:type="dxa"/>
          </w:tcPr>
          <w:p w14:paraId="21578D89" w14:textId="77777777" w:rsidR="0077611C" w:rsidRPr="00C20284" w:rsidRDefault="0077611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รวมในกำไรสะสม</w:t>
            </w:r>
          </w:p>
        </w:tc>
        <w:tc>
          <w:tcPr>
            <w:tcW w:w="1161" w:type="dxa"/>
          </w:tcPr>
          <w:p w14:paraId="36DD8362" w14:textId="77777777" w:rsidR="0077611C" w:rsidRPr="00C20284" w:rsidRDefault="00776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060C6F" w14:textId="77777777" w:rsidR="0077611C" w:rsidRPr="00C20284" w:rsidRDefault="00776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6217E340" w14:textId="77777777" w:rsidR="0077611C" w:rsidRPr="00C20284" w:rsidRDefault="00776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7601DD" w14:textId="77777777" w:rsidR="0077611C" w:rsidRPr="00C20284" w:rsidRDefault="00776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325F8A" w14:textId="77777777" w:rsidR="0077611C" w:rsidRPr="00C20284" w:rsidRDefault="00776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880C52" w14:textId="77777777" w:rsidR="0077611C" w:rsidRPr="00C20284" w:rsidRDefault="00776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304D81CD" w14:textId="77777777" w:rsidR="0077611C" w:rsidRPr="00C20284" w:rsidRDefault="00776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</w:p>
        </w:tc>
      </w:tr>
      <w:tr w:rsidR="00F571CA" w:rsidRPr="00C20284" w14:paraId="0BFB8C0E" w14:textId="77777777" w:rsidTr="00367ADF">
        <w:trPr>
          <w:trHeight w:hRule="exact" w:val="403"/>
        </w:trPr>
        <w:tc>
          <w:tcPr>
            <w:tcW w:w="3771" w:type="dxa"/>
          </w:tcPr>
          <w:p w14:paraId="56009E1D" w14:textId="57B56ECD" w:rsidR="00F571CA" w:rsidRPr="00C20284" w:rsidRDefault="00F571CA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ณ</w:t>
            </w:r>
            <w:r w:rsidRPr="00C202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20284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="009711B9" w:rsidRPr="009711B9">
              <w:rPr>
                <w:rFonts w:ascii="Angsana New" w:hAnsi="Angsana New"/>
                <w:sz w:val="30"/>
                <w:szCs w:val="30"/>
              </w:rPr>
              <w:t>1</w:t>
            </w:r>
            <w:r w:rsidRPr="00C202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20284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61" w:type="dxa"/>
          </w:tcPr>
          <w:p w14:paraId="70BE979F" w14:textId="0994AA31" w:rsidR="00F571CA" w:rsidRPr="00C20284" w:rsidRDefault="001A1C4D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(1,</w:t>
            </w:r>
            <w:r w:rsidR="003C6613">
              <w:rPr>
                <w:rFonts w:ascii="Angsana New" w:eastAsia="Angsana New" w:hAnsi="Angsana New"/>
                <w:sz w:val="30"/>
                <w:szCs w:val="30"/>
              </w:rPr>
              <w:t>4</w:t>
            </w:r>
            <w:r>
              <w:rPr>
                <w:rFonts w:ascii="Angsana New" w:eastAsia="Angsana New" w:hAnsi="Angsana New"/>
                <w:sz w:val="30"/>
                <w:szCs w:val="30"/>
              </w:rPr>
              <w:t>02)</w:t>
            </w:r>
          </w:p>
        </w:tc>
        <w:tc>
          <w:tcPr>
            <w:tcW w:w="270" w:type="dxa"/>
          </w:tcPr>
          <w:p w14:paraId="5ACBADD7" w14:textId="77777777" w:rsidR="00F571CA" w:rsidRPr="00C20284" w:rsidRDefault="00F571CA" w:rsidP="00F5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52D8ED57" w14:textId="25791834" w:rsidR="00F571CA" w:rsidRPr="00C20284" w:rsidRDefault="00F571CA" w:rsidP="00F5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  <w:r w:rsidRPr="00C20284">
              <w:rPr>
                <w:rFonts w:ascii="Angsana New" w:eastAsia="Angsana New" w:hAnsi="Angsana New"/>
                <w:sz w:val="30"/>
                <w:szCs w:val="30"/>
              </w:rPr>
              <w:t>(</w:t>
            </w:r>
            <w:r w:rsidR="009711B9" w:rsidRPr="009711B9">
              <w:rPr>
                <w:rFonts w:ascii="Angsana New" w:eastAsia="Angsana New" w:hAnsi="Angsana New"/>
                <w:sz w:val="30"/>
                <w:szCs w:val="30"/>
              </w:rPr>
              <w:t>832</w:t>
            </w:r>
            <w:r w:rsidRPr="00C20284">
              <w:rPr>
                <w:rFonts w:ascii="Angsana New" w:eastAsia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7161372" w14:textId="77777777" w:rsidR="00F571CA" w:rsidRPr="00C20284" w:rsidRDefault="00F571CA" w:rsidP="00F5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F4EB62" w14:textId="449FFD0D" w:rsidR="00F571CA" w:rsidRPr="00C20284" w:rsidRDefault="001A1C4D" w:rsidP="00F5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(260)</w:t>
            </w:r>
          </w:p>
        </w:tc>
        <w:tc>
          <w:tcPr>
            <w:tcW w:w="270" w:type="dxa"/>
          </w:tcPr>
          <w:p w14:paraId="52F6E8D0" w14:textId="77777777" w:rsidR="00F571CA" w:rsidRPr="00C20284" w:rsidRDefault="00F571CA" w:rsidP="00F5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654E6813" w14:textId="616209BC" w:rsidR="00F571CA" w:rsidRPr="00C20284" w:rsidRDefault="00F571CA" w:rsidP="00F5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eastAsia="Angsana New" w:hAnsi="Angsana New"/>
                <w:sz w:val="30"/>
                <w:szCs w:val="30"/>
              </w:rPr>
            </w:pPr>
            <w:r w:rsidRPr="00C20284">
              <w:rPr>
                <w:rFonts w:ascii="Angsana New" w:eastAsia="Angsana New" w:hAnsi="Angsana New"/>
                <w:sz w:val="30"/>
                <w:szCs w:val="30"/>
              </w:rPr>
              <w:t>(</w:t>
            </w:r>
            <w:r w:rsidR="009711B9" w:rsidRPr="009711B9">
              <w:rPr>
                <w:rFonts w:ascii="Angsana New" w:eastAsia="Angsana New" w:hAnsi="Angsana New"/>
                <w:sz w:val="30"/>
                <w:szCs w:val="30"/>
              </w:rPr>
              <w:t>103</w:t>
            </w:r>
            <w:r w:rsidRPr="00C20284">
              <w:rPr>
                <w:rFonts w:ascii="Angsana New" w:eastAsia="Angsana New" w:hAnsi="Angsana New"/>
                <w:sz w:val="30"/>
                <w:szCs w:val="30"/>
              </w:rPr>
              <w:t>)</w:t>
            </w:r>
          </w:p>
        </w:tc>
      </w:tr>
      <w:tr w:rsidR="00F571CA" w:rsidRPr="00C20284" w14:paraId="56C9956B" w14:textId="77777777" w:rsidTr="00367ADF">
        <w:trPr>
          <w:trHeight w:hRule="exact" w:val="403"/>
        </w:trPr>
        <w:tc>
          <w:tcPr>
            <w:tcW w:w="3771" w:type="dxa"/>
          </w:tcPr>
          <w:p w14:paraId="4C389ED2" w14:textId="77777777" w:rsidR="00F571CA" w:rsidRPr="00C20284" w:rsidRDefault="00F571CA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รับรู้ระหว่างปี</w:t>
            </w: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3331BECC" w14:textId="1550F9B9" w:rsidR="00F571CA" w:rsidRPr="00C20284" w:rsidRDefault="00BF1F7A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</w:t>
            </w:r>
            <w:r w:rsidR="0003594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6717027" w14:textId="77777777" w:rsidR="00F571CA" w:rsidRPr="00C20284" w:rsidRDefault="00F571CA" w:rsidP="00F5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18E84C0E" w14:textId="1F63F967" w:rsidR="00F571CA" w:rsidRPr="00C20284" w:rsidRDefault="00F571CA" w:rsidP="00F5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>(</w:t>
            </w:r>
            <w:r w:rsidR="009711B9" w:rsidRPr="009711B9">
              <w:rPr>
                <w:rFonts w:ascii="Angsana New" w:hAnsi="Angsana New"/>
                <w:sz w:val="30"/>
                <w:szCs w:val="30"/>
              </w:rPr>
              <w:t>570</w:t>
            </w:r>
            <w:r w:rsidRPr="00C2028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2BA7E4B" w14:textId="77777777" w:rsidR="00F571CA" w:rsidRPr="00C20284" w:rsidRDefault="00F571CA" w:rsidP="00F5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8BC87A" w14:textId="402F6672" w:rsidR="00F571CA" w:rsidRPr="00C20284" w:rsidRDefault="005D0207" w:rsidP="00F5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306</w:t>
            </w:r>
          </w:p>
        </w:tc>
        <w:tc>
          <w:tcPr>
            <w:tcW w:w="270" w:type="dxa"/>
          </w:tcPr>
          <w:p w14:paraId="7896EA3A" w14:textId="77777777" w:rsidR="00F571CA" w:rsidRPr="00C20284" w:rsidRDefault="00F571CA" w:rsidP="00F5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50A4A137" w14:textId="580DA319" w:rsidR="00F571CA" w:rsidRPr="00C20284" w:rsidRDefault="00F571CA" w:rsidP="00F5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>(</w:t>
            </w:r>
            <w:r w:rsidR="009711B9" w:rsidRPr="009711B9">
              <w:rPr>
                <w:rFonts w:ascii="Angsana New" w:hAnsi="Angsana New"/>
                <w:sz w:val="30"/>
                <w:szCs w:val="30"/>
              </w:rPr>
              <w:t>157</w:t>
            </w:r>
            <w:r w:rsidRPr="00C2028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571CA" w:rsidRPr="00C20284" w14:paraId="172EFD30" w14:textId="77777777" w:rsidTr="00367ADF">
        <w:trPr>
          <w:trHeight w:hRule="exact" w:val="403"/>
        </w:trPr>
        <w:tc>
          <w:tcPr>
            <w:tcW w:w="3771" w:type="dxa"/>
          </w:tcPr>
          <w:p w14:paraId="0E760CEE" w14:textId="4D3C1347" w:rsidR="00F571CA" w:rsidRPr="00C20284" w:rsidRDefault="00F571CA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711B9" w:rsidRPr="009711B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61DABEE1" w14:textId="7D2FADE0" w:rsidR="00F571CA" w:rsidRPr="00C20284" w:rsidRDefault="00651BD4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3C661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03594D">
              <w:rPr>
                <w:rFonts w:ascii="Angsana New" w:hAnsi="Angsana New"/>
                <w:b/>
                <w:bCs/>
                <w:sz w:val="30"/>
                <w:szCs w:val="30"/>
              </w:rPr>
              <w:t>05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FD9B553" w14:textId="77777777" w:rsidR="00F571CA" w:rsidRPr="00C20284" w:rsidRDefault="00F571CA" w:rsidP="00F5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7E0E0717" w14:textId="60F44DC1" w:rsidR="00F571CA" w:rsidRPr="00C20284" w:rsidRDefault="00F571CA" w:rsidP="00F5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9711B9" w:rsidRPr="009711B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3C661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9711B9" w:rsidRPr="009711B9">
              <w:rPr>
                <w:rFonts w:ascii="Angsana New" w:hAnsi="Angsana New"/>
                <w:b/>
                <w:bCs/>
                <w:sz w:val="30"/>
                <w:szCs w:val="30"/>
              </w:rPr>
              <w:t>02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B330AAB" w14:textId="77777777" w:rsidR="00F571CA" w:rsidRPr="00C20284" w:rsidRDefault="00F571CA" w:rsidP="00F5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02D3223" w14:textId="6542E948" w:rsidR="00F571CA" w:rsidRPr="00C20284" w:rsidRDefault="003C6613" w:rsidP="00F5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5D0207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0E957D6" w14:textId="77777777" w:rsidR="00F571CA" w:rsidRPr="00C20284" w:rsidRDefault="00F571CA" w:rsidP="00F5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62DB6E9A" w14:textId="1C6DA681" w:rsidR="00F571CA" w:rsidRPr="00C20284" w:rsidRDefault="00F571CA" w:rsidP="00F5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9711B9" w:rsidRPr="009711B9">
              <w:rPr>
                <w:rFonts w:ascii="Angsana New" w:hAnsi="Angsana New"/>
                <w:b/>
                <w:bCs/>
                <w:sz w:val="30"/>
                <w:szCs w:val="30"/>
              </w:rPr>
              <w:t>260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00B3DBDB" w14:textId="77777777" w:rsidR="0077611C" w:rsidRPr="007B3238" w:rsidRDefault="0077611C" w:rsidP="001B1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F0603A1" w14:textId="1C841479" w:rsidR="0077611C" w:rsidRPr="00C20284" w:rsidRDefault="00776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C20284">
        <w:rPr>
          <w:rFonts w:ascii="Angsana New" w:hAnsi="Angsana New"/>
          <w:sz w:val="30"/>
          <w:szCs w:val="30"/>
          <w:cs/>
        </w:rPr>
        <w:t xml:space="preserve">ข้อสมมติหลักในการประมาณการตามหลักการคณิตศาสตร์ประกันภัย ณ วันที่ </w:t>
      </w:r>
      <w:r w:rsidR="009711B9" w:rsidRPr="009711B9">
        <w:rPr>
          <w:rFonts w:ascii="Angsana New" w:eastAsia="Calibri" w:hAnsi="Angsana New"/>
          <w:sz w:val="30"/>
          <w:szCs w:val="30"/>
        </w:rPr>
        <w:t>31</w:t>
      </w:r>
      <w:r w:rsidRPr="00C20284">
        <w:rPr>
          <w:rFonts w:ascii="Angsana New" w:eastAsia="Calibri" w:hAnsi="Angsana New"/>
          <w:sz w:val="30"/>
          <w:szCs w:val="30"/>
          <w:lang w:val="en-GB"/>
        </w:rPr>
        <w:t xml:space="preserve"> </w:t>
      </w:r>
      <w:r w:rsidRPr="00C20284">
        <w:rPr>
          <w:rFonts w:ascii="Angsana New" w:eastAsia="Calibri" w:hAnsi="Angsana New"/>
          <w:sz w:val="30"/>
          <w:szCs w:val="30"/>
          <w:cs/>
          <w:lang w:val="en-GB"/>
        </w:rPr>
        <w:t>ธันวาคม</w:t>
      </w:r>
      <w:r w:rsidRPr="00C20284">
        <w:rPr>
          <w:rFonts w:ascii="Angsana New" w:eastAsia="Calibri" w:hAnsi="Angsana New" w:cs="Times New Roman"/>
          <w:sz w:val="30"/>
          <w:szCs w:val="30"/>
          <w:rtl/>
          <w:lang w:bidi="ar-SA"/>
        </w:rPr>
        <w:t xml:space="preserve"> </w:t>
      </w:r>
      <w:r w:rsidRPr="00C20284">
        <w:rPr>
          <w:rFonts w:ascii="Angsana New" w:hAnsi="Angsana New"/>
          <w:sz w:val="30"/>
          <w:szCs w:val="30"/>
          <w:cs/>
        </w:rPr>
        <w:t>มีดังนี้</w:t>
      </w:r>
    </w:p>
    <w:p w14:paraId="74C5EB43" w14:textId="77777777" w:rsidR="0077611C" w:rsidRPr="007B3238" w:rsidRDefault="0077611C" w:rsidP="001B1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1"/>
        <w:gridCol w:w="1170"/>
        <w:gridCol w:w="270"/>
        <w:gridCol w:w="1179"/>
        <w:gridCol w:w="270"/>
        <w:gridCol w:w="1080"/>
        <w:gridCol w:w="270"/>
        <w:gridCol w:w="1080"/>
      </w:tblGrid>
      <w:tr w:rsidR="0077611C" w:rsidRPr="00C20284" w14:paraId="2991B986" w14:textId="77777777" w:rsidTr="00171BCD">
        <w:trPr>
          <w:trHeight w:hRule="exact" w:val="389"/>
        </w:trPr>
        <w:tc>
          <w:tcPr>
            <w:tcW w:w="3771" w:type="dxa"/>
          </w:tcPr>
          <w:p w14:paraId="67DF6262" w14:textId="77777777" w:rsidR="0077611C" w:rsidRPr="00C20284" w:rsidRDefault="0077611C">
            <w:pPr>
              <w:tabs>
                <w:tab w:val="clear" w:pos="227"/>
                <w:tab w:val="left" w:pos="252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CE478D" w14:textId="77777777" w:rsidR="0077611C" w:rsidRPr="00C20284" w:rsidRDefault="0077611C">
            <w:pPr>
              <w:spacing w:line="240" w:lineRule="auto"/>
              <w:ind w:left="-108"/>
              <w:jc w:val="right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79BF964" w14:textId="77777777" w:rsidR="0077611C" w:rsidRPr="00C20284" w:rsidRDefault="0077611C">
            <w:pPr>
              <w:spacing w:line="240" w:lineRule="auto"/>
              <w:ind w:left="-108"/>
              <w:jc w:val="right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25BB2CE6" w14:textId="77777777" w:rsidR="0077611C" w:rsidRPr="00C20284" w:rsidRDefault="0077611C">
            <w:pPr>
              <w:spacing w:line="240" w:lineRule="auto"/>
              <w:ind w:left="-108"/>
              <w:jc w:val="right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8B6368B" w14:textId="77777777" w:rsidR="0077611C" w:rsidRPr="00C20284" w:rsidRDefault="0077611C">
            <w:pPr>
              <w:spacing w:line="240" w:lineRule="auto"/>
              <w:ind w:left="-108"/>
              <w:jc w:val="right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215734CF" w14:textId="77777777" w:rsidR="0077611C" w:rsidRPr="00C20284" w:rsidRDefault="0077611C">
            <w:pPr>
              <w:spacing w:line="240" w:lineRule="auto"/>
              <w:ind w:left="-108"/>
              <w:jc w:val="right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</w:pPr>
            <w:r w:rsidRPr="00C20284">
              <w:rPr>
                <w:rFonts w:ascii="Angsana New" w:eastAsia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C20284">
              <w:rPr>
                <w:rFonts w:ascii="Angsana New" w:eastAsia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C20284">
              <w:rPr>
                <w:rFonts w:ascii="Angsana New" w:eastAsia="Angsana New" w:hAnsi="Angsana New"/>
                <w:i/>
                <w:iCs/>
                <w:sz w:val="30"/>
                <w:szCs w:val="30"/>
                <w:cs/>
              </w:rPr>
              <w:t>ร้อยละ)</w:t>
            </w:r>
          </w:p>
        </w:tc>
      </w:tr>
      <w:tr w:rsidR="0077611C" w:rsidRPr="00C20284" w14:paraId="666DE09B" w14:textId="77777777" w:rsidTr="00171BCD">
        <w:trPr>
          <w:trHeight w:hRule="exact" w:val="389"/>
        </w:trPr>
        <w:tc>
          <w:tcPr>
            <w:tcW w:w="3771" w:type="dxa"/>
          </w:tcPr>
          <w:p w14:paraId="568718BA" w14:textId="77777777" w:rsidR="0077611C" w:rsidRPr="00C20284" w:rsidRDefault="0077611C">
            <w:pPr>
              <w:tabs>
                <w:tab w:val="clear" w:pos="227"/>
                <w:tab w:val="left" w:pos="252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9" w:type="dxa"/>
            <w:gridSpan w:val="3"/>
            <w:tcBorders>
              <w:bottom w:val="single" w:sz="4" w:space="0" w:color="auto"/>
            </w:tcBorders>
          </w:tcPr>
          <w:p w14:paraId="17CC899D" w14:textId="77777777" w:rsidR="0077611C" w:rsidRPr="00C20284" w:rsidRDefault="0077611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  <w:p w14:paraId="1CC8110C" w14:textId="77777777" w:rsidR="0077611C" w:rsidRPr="00C20284" w:rsidRDefault="0077611C">
            <w:pPr>
              <w:spacing w:line="240" w:lineRule="auto"/>
              <w:ind w:left="-108" w:right="-108"/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242B800" w14:textId="77777777" w:rsidR="0077611C" w:rsidRPr="00C20284" w:rsidRDefault="0077611C">
            <w:pPr>
              <w:spacing w:line="240" w:lineRule="auto"/>
              <w:ind w:left="-108" w:right="-108"/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1499AC26" w14:textId="77777777" w:rsidR="0077611C" w:rsidRPr="00C20284" w:rsidRDefault="0077611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71CA" w:rsidRPr="00C20284" w14:paraId="214C2776" w14:textId="77777777" w:rsidTr="00171BCD">
        <w:trPr>
          <w:trHeight w:hRule="exact" w:val="389"/>
        </w:trPr>
        <w:tc>
          <w:tcPr>
            <w:tcW w:w="3771" w:type="dxa"/>
          </w:tcPr>
          <w:p w14:paraId="204E79FF" w14:textId="77777777" w:rsidR="00F571CA" w:rsidRPr="00C20284" w:rsidRDefault="00F571CA" w:rsidP="00F571CA">
            <w:pPr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AADD63" w14:textId="4A036ACB" w:rsidR="00F571CA" w:rsidRPr="00C20284" w:rsidRDefault="009711B9" w:rsidP="00F5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3C6613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1EFC102F" w14:textId="77777777" w:rsidR="00F571CA" w:rsidRPr="00C20284" w:rsidRDefault="00F571CA" w:rsidP="00F5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05A03C" w14:textId="1C184D8A" w:rsidR="00F571CA" w:rsidRPr="00C20284" w:rsidRDefault="009711B9" w:rsidP="00F5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3DE0EA60" w14:textId="77777777" w:rsidR="00F571CA" w:rsidRPr="00C20284" w:rsidRDefault="00F571CA" w:rsidP="00F5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8C30C6" w14:textId="60E22CD6" w:rsidR="00F571CA" w:rsidRPr="00C20284" w:rsidRDefault="009711B9" w:rsidP="00F5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3C6613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35381C35" w14:textId="77777777" w:rsidR="00F571CA" w:rsidRPr="00C20284" w:rsidRDefault="00F571CA" w:rsidP="00F5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9EF5E5" w14:textId="07A5F6F0" w:rsidR="00F571CA" w:rsidRPr="00C20284" w:rsidRDefault="009711B9" w:rsidP="00F5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</w:tr>
      <w:tr w:rsidR="0077611C" w:rsidRPr="00C20284" w14:paraId="275769B2" w14:textId="77777777" w:rsidTr="00171BCD">
        <w:trPr>
          <w:trHeight w:hRule="exact" w:val="144"/>
        </w:trPr>
        <w:tc>
          <w:tcPr>
            <w:tcW w:w="3771" w:type="dxa"/>
          </w:tcPr>
          <w:p w14:paraId="0192A879" w14:textId="77777777" w:rsidR="0077611C" w:rsidRPr="00C20284" w:rsidRDefault="0077611C">
            <w:pPr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255CBD2" w14:textId="77777777" w:rsidR="0077611C" w:rsidRPr="00C20284" w:rsidRDefault="0077611C">
            <w:pPr>
              <w:tabs>
                <w:tab w:val="decimal" w:pos="15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60793B63" w14:textId="77777777" w:rsidR="0077611C" w:rsidRPr="00C20284" w:rsidRDefault="0077611C">
            <w:pPr>
              <w:tabs>
                <w:tab w:val="decimal" w:pos="15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25E83356" w14:textId="77777777" w:rsidR="0077611C" w:rsidRPr="00C20284" w:rsidRDefault="0077611C">
            <w:pPr>
              <w:tabs>
                <w:tab w:val="decimal" w:pos="15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58063312" w14:textId="77777777" w:rsidR="0077611C" w:rsidRPr="00C20284" w:rsidRDefault="0077611C">
            <w:pPr>
              <w:tabs>
                <w:tab w:val="decimal" w:pos="15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0E228A9" w14:textId="77777777" w:rsidR="0077611C" w:rsidRPr="00C20284" w:rsidRDefault="0077611C">
            <w:pPr>
              <w:tabs>
                <w:tab w:val="decimal" w:pos="15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7F3E9D2E" w14:textId="77777777" w:rsidR="0077611C" w:rsidRPr="00C20284" w:rsidRDefault="0077611C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20D9FC" w14:textId="77777777" w:rsidR="0077611C" w:rsidRPr="00C20284" w:rsidRDefault="0077611C">
            <w:pPr>
              <w:tabs>
                <w:tab w:val="decimal" w:pos="1527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571CA" w:rsidRPr="00C20284" w14:paraId="4FA44FDE" w14:textId="77777777" w:rsidTr="00171BCD">
        <w:trPr>
          <w:trHeight w:hRule="exact" w:val="389"/>
        </w:trPr>
        <w:tc>
          <w:tcPr>
            <w:tcW w:w="3771" w:type="dxa"/>
          </w:tcPr>
          <w:p w14:paraId="5F7EA0A3" w14:textId="77777777" w:rsidR="00F571CA" w:rsidRPr="00C20284" w:rsidRDefault="00F571CA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170" w:type="dxa"/>
          </w:tcPr>
          <w:p w14:paraId="17E5784A" w14:textId="63E3A638" w:rsidR="00F571CA" w:rsidRPr="00C20284" w:rsidRDefault="00171BCD" w:rsidP="00F5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0.65 - 13.00</w:t>
            </w:r>
          </w:p>
        </w:tc>
        <w:tc>
          <w:tcPr>
            <w:tcW w:w="270" w:type="dxa"/>
          </w:tcPr>
          <w:p w14:paraId="59447803" w14:textId="77777777" w:rsidR="00F571CA" w:rsidRPr="00C20284" w:rsidRDefault="00F571CA" w:rsidP="00F5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32BCEFB8" w14:textId="62D8A079" w:rsidR="00F571CA" w:rsidRPr="00C20284" w:rsidRDefault="009711B9" w:rsidP="00F5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0</w:t>
            </w:r>
            <w:r w:rsidR="00F571CA" w:rsidRPr="00C20284">
              <w:rPr>
                <w:rFonts w:ascii="Angsana New" w:hAnsi="Angsana New"/>
                <w:sz w:val="30"/>
                <w:szCs w:val="30"/>
              </w:rPr>
              <w:t>.</w:t>
            </w:r>
            <w:r w:rsidRPr="009711B9">
              <w:rPr>
                <w:rFonts w:ascii="Angsana New" w:hAnsi="Angsana New"/>
                <w:sz w:val="30"/>
                <w:szCs w:val="30"/>
              </w:rPr>
              <w:t>30</w:t>
            </w:r>
            <w:r w:rsidR="00F571CA" w:rsidRPr="00C20284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9711B9">
              <w:rPr>
                <w:rFonts w:ascii="Angsana New" w:hAnsi="Angsana New"/>
                <w:sz w:val="30"/>
                <w:szCs w:val="30"/>
              </w:rPr>
              <w:t>13</w:t>
            </w:r>
            <w:r w:rsidR="00F571CA" w:rsidRPr="00C20284">
              <w:rPr>
                <w:rFonts w:ascii="Angsana New" w:hAnsi="Angsana New"/>
                <w:sz w:val="30"/>
                <w:szCs w:val="30"/>
              </w:rPr>
              <w:t>.</w:t>
            </w:r>
            <w:r w:rsidRPr="009711B9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15453D83" w14:textId="77777777" w:rsidR="00F571CA" w:rsidRPr="00C20284" w:rsidRDefault="00F571CA" w:rsidP="00F5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line="240" w:lineRule="auto"/>
              <w:ind w:left="-108" w:right="-108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559200" w14:textId="147F3FF5" w:rsidR="00F571CA" w:rsidRPr="00C20284" w:rsidRDefault="00171BCD" w:rsidP="0017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1.90</w:t>
            </w:r>
          </w:p>
        </w:tc>
        <w:tc>
          <w:tcPr>
            <w:tcW w:w="270" w:type="dxa"/>
          </w:tcPr>
          <w:p w14:paraId="19CEC173" w14:textId="77777777" w:rsidR="00F571CA" w:rsidRPr="00C20284" w:rsidRDefault="00F571CA" w:rsidP="00F5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E01C24" w14:textId="379C3F5B" w:rsidR="00F571CA" w:rsidRPr="00C20284" w:rsidRDefault="009711B9" w:rsidP="0017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009711B9">
              <w:rPr>
                <w:rFonts w:ascii="Angsana New" w:eastAsia="Angsana New" w:hAnsi="Angsana New"/>
                <w:sz w:val="30"/>
                <w:szCs w:val="30"/>
              </w:rPr>
              <w:t>1</w:t>
            </w:r>
            <w:r w:rsidR="00F571CA" w:rsidRPr="00C20284">
              <w:rPr>
                <w:rFonts w:ascii="Angsana New" w:eastAsia="Angsana New" w:hAnsi="Angsana New"/>
                <w:sz w:val="30"/>
                <w:szCs w:val="30"/>
              </w:rPr>
              <w:t>.</w:t>
            </w:r>
            <w:r w:rsidRPr="009711B9">
              <w:rPr>
                <w:rFonts w:ascii="Angsana New" w:eastAsia="Angsana New" w:hAnsi="Angsana New"/>
                <w:sz w:val="30"/>
                <w:szCs w:val="30"/>
              </w:rPr>
              <w:t>28</w:t>
            </w:r>
          </w:p>
        </w:tc>
      </w:tr>
      <w:tr w:rsidR="00F571CA" w:rsidRPr="00C20284" w14:paraId="3B47B9CD" w14:textId="77777777" w:rsidTr="00171BCD">
        <w:trPr>
          <w:trHeight w:hRule="exact" w:val="389"/>
        </w:trPr>
        <w:tc>
          <w:tcPr>
            <w:tcW w:w="3771" w:type="dxa"/>
          </w:tcPr>
          <w:p w14:paraId="6D98D9BA" w14:textId="77777777" w:rsidR="00F571CA" w:rsidRPr="00C20284" w:rsidRDefault="00F571CA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170" w:type="dxa"/>
          </w:tcPr>
          <w:p w14:paraId="1BE5ABDC" w14:textId="723699A6" w:rsidR="00F571CA" w:rsidRPr="00C20284" w:rsidRDefault="00171BCD" w:rsidP="00F5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2.00 - 10.00</w:t>
            </w:r>
          </w:p>
        </w:tc>
        <w:tc>
          <w:tcPr>
            <w:tcW w:w="270" w:type="dxa"/>
          </w:tcPr>
          <w:p w14:paraId="54FED0FE" w14:textId="77777777" w:rsidR="00F571CA" w:rsidRPr="00C20284" w:rsidRDefault="00F571CA" w:rsidP="00F5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4EA47158" w14:textId="7BDE9751" w:rsidR="00F571CA" w:rsidRPr="00C20284" w:rsidRDefault="009711B9" w:rsidP="00F5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</w:t>
            </w:r>
            <w:r w:rsidR="00F571CA" w:rsidRPr="00C20284">
              <w:rPr>
                <w:rFonts w:ascii="Angsana New" w:hAnsi="Angsana New"/>
                <w:sz w:val="30"/>
                <w:szCs w:val="30"/>
              </w:rPr>
              <w:t>.</w:t>
            </w:r>
            <w:r w:rsidRPr="009711B9">
              <w:rPr>
                <w:rFonts w:ascii="Angsana New" w:hAnsi="Angsana New"/>
                <w:sz w:val="30"/>
                <w:szCs w:val="30"/>
              </w:rPr>
              <w:t>00</w:t>
            </w:r>
            <w:r w:rsidR="00F571CA" w:rsidRPr="00C20284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9711B9">
              <w:rPr>
                <w:rFonts w:ascii="Angsana New" w:hAnsi="Angsana New"/>
                <w:sz w:val="30"/>
                <w:szCs w:val="30"/>
              </w:rPr>
              <w:t>8</w:t>
            </w:r>
            <w:r w:rsidR="00F571CA" w:rsidRPr="00C20284">
              <w:rPr>
                <w:rFonts w:ascii="Angsana New" w:hAnsi="Angsana New"/>
                <w:sz w:val="30"/>
                <w:szCs w:val="30"/>
              </w:rPr>
              <w:t>.</w:t>
            </w:r>
            <w:r w:rsidRPr="009711B9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14:paraId="159D2B57" w14:textId="77777777" w:rsidR="00F571CA" w:rsidRPr="00C20284" w:rsidRDefault="00F571CA" w:rsidP="00F5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94716F" w14:textId="3A6882B3" w:rsidR="00F571CA" w:rsidRPr="00C20284" w:rsidRDefault="00171BCD" w:rsidP="0017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3.00 - 6.00</w:t>
            </w:r>
          </w:p>
        </w:tc>
        <w:tc>
          <w:tcPr>
            <w:tcW w:w="270" w:type="dxa"/>
          </w:tcPr>
          <w:p w14:paraId="5ED09E71" w14:textId="77777777" w:rsidR="00F571CA" w:rsidRPr="00C20284" w:rsidRDefault="00F571CA" w:rsidP="00F5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5B3D34" w14:textId="70ED6073" w:rsidR="00F571CA" w:rsidRPr="00C20284" w:rsidRDefault="009711B9" w:rsidP="0017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3</w:t>
            </w:r>
            <w:r w:rsidR="00F571CA" w:rsidRPr="00C20284">
              <w:rPr>
                <w:rFonts w:ascii="Angsana New" w:hAnsi="Angsana New"/>
                <w:sz w:val="30"/>
                <w:szCs w:val="30"/>
              </w:rPr>
              <w:t>.</w:t>
            </w:r>
            <w:r w:rsidRPr="009711B9">
              <w:rPr>
                <w:rFonts w:ascii="Angsana New" w:hAnsi="Angsana New"/>
                <w:sz w:val="30"/>
                <w:szCs w:val="30"/>
              </w:rPr>
              <w:t>00</w:t>
            </w:r>
            <w:r w:rsidR="00F571CA" w:rsidRPr="00C20284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9711B9">
              <w:rPr>
                <w:rFonts w:ascii="Angsana New" w:hAnsi="Angsana New"/>
                <w:sz w:val="30"/>
                <w:szCs w:val="30"/>
              </w:rPr>
              <w:t>6</w:t>
            </w:r>
            <w:r w:rsidR="00F571CA" w:rsidRPr="00C20284">
              <w:rPr>
                <w:rFonts w:ascii="Angsana New" w:hAnsi="Angsana New"/>
                <w:sz w:val="30"/>
                <w:szCs w:val="30"/>
              </w:rPr>
              <w:t>.</w:t>
            </w:r>
            <w:r w:rsidRPr="009711B9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</w:tbl>
    <w:p w14:paraId="49AFB301" w14:textId="77777777" w:rsidR="0077611C" w:rsidRPr="00C20284" w:rsidRDefault="00776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14:paraId="20ED85D2" w14:textId="77777777" w:rsidR="00D1710D" w:rsidRPr="00C20284" w:rsidRDefault="00D17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C20284">
        <w:rPr>
          <w:rFonts w:ascii="Angsana New" w:hAnsi="Angsana New"/>
          <w:sz w:val="30"/>
          <w:szCs w:val="30"/>
          <w:cs/>
        </w:rPr>
        <w:br w:type="page"/>
      </w:r>
    </w:p>
    <w:p w14:paraId="7F240250" w14:textId="1BA4EB8F" w:rsidR="0077611C" w:rsidRPr="00C20284" w:rsidRDefault="0077611C" w:rsidP="001B1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C20284">
        <w:rPr>
          <w:rFonts w:ascii="Angsana New" w:hAnsi="Angsana New"/>
          <w:sz w:val="30"/>
          <w:szCs w:val="30"/>
          <w:cs/>
        </w:rPr>
        <w:lastRenderedPageBreak/>
        <w:t>ข้อสมมติเกี่ยวกับอัตรามรณะในอนาคตถือตามตารางมรณะของแต่ละประเทศ</w:t>
      </w:r>
    </w:p>
    <w:p w14:paraId="4BFBD71D" w14:textId="77777777" w:rsidR="00C07F79" w:rsidRPr="00C20284" w:rsidRDefault="00C07F79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379B95D" w14:textId="069CAE46" w:rsidR="0077611C" w:rsidRPr="00C20284" w:rsidRDefault="00776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i/>
          <w:iCs/>
          <w:spacing w:val="-6"/>
          <w:sz w:val="30"/>
          <w:szCs w:val="30"/>
        </w:rPr>
      </w:pPr>
      <w:r w:rsidRPr="00C20284">
        <w:rPr>
          <w:rFonts w:ascii="Angsana New" w:hAnsi="Angsana New"/>
          <w:spacing w:val="-6"/>
          <w:sz w:val="30"/>
          <w:szCs w:val="30"/>
          <w:cs/>
        </w:rPr>
        <w:t xml:space="preserve">ณ วันที่ </w:t>
      </w:r>
      <w:r w:rsidR="009711B9" w:rsidRPr="009711B9">
        <w:rPr>
          <w:rFonts w:ascii="Angsana New" w:hAnsi="Angsana New"/>
          <w:spacing w:val="-6"/>
          <w:sz w:val="30"/>
          <w:szCs w:val="30"/>
        </w:rPr>
        <w:t>31</w:t>
      </w:r>
      <w:r w:rsidRPr="00C20284">
        <w:rPr>
          <w:rFonts w:ascii="Angsana New" w:hAnsi="Angsana New"/>
          <w:spacing w:val="-6"/>
          <w:sz w:val="30"/>
          <w:szCs w:val="30"/>
        </w:rPr>
        <w:t xml:space="preserve"> </w:t>
      </w:r>
      <w:r w:rsidRPr="00C20284">
        <w:rPr>
          <w:rFonts w:ascii="Angsana New" w:hAnsi="Angsana New"/>
          <w:spacing w:val="-6"/>
          <w:sz w:val="30"/>
          <w:szCs w:val="30"/>
          <w:cs/>
        </w:rPr>
        <w:t xml:space="preserve">ธันวาคม </w:t>
      </w:r>
      <w:r w:rsidR="009711B9" w:rsidRPr="009711B9">
        <w:rPr>
          <w:rFonts w:ascii="Angsana New" w:hAnsi="Angsana New"/>
          <w:spacing w:val="-6"/>
          <w:sz w:val="30"/>
          <w:szCs w:val="30"/>
        </w:rPr>
        <w:t>256</w:t>
      </w:r>
      <w:r w:rsidR="003C6613">
        <w:rPr>
          <w:rFonts w:ascii="Angsana New" w:hAnsi="Angsana New"/>
          <w:spacing w:val="-6"/>
          <w:sz w:val="30"/>
          <w:szCs w:val="30"/>
        </w:rPr>
        <w:t>4</w:t>
      </w:r>
      <w:r w:rsidRPr="00C20284">
        <w:rPr>
          <w:rFonts w:ascii="Angsana New" w:hAnsi="Angsana New"/>
          <w:spacing w:val="-6"/>
          <w:sz w:val="30"/>
          <w:szCs w:val="30"/>
        </w:rPr>
        <w:t xml:space="preserve"> </w:t>
      </w:r>
      <w:r w:rsidRPr="00C20284">
        <w:rPr>
          <w:rFonts w:ascii="Angsana New" w:hAnsi="Angsana New"/>
          <w:spacing w:val="-6"/>
          <w:sz w:val="30"/>
          <w:szCs w:val="30"/>
          <w:cs/>
        </w:rPr>
        <w:t xml:space="preserve">ระยะเวลาถัวเฉลี่ยถ่วงน้ำหนักของภาระผูกพันผลประโยชน์ที่กำหนดไว้เป็น </w:t>
      </w:r>
      <w:r w:rsidR="00837D86">
        <w:rPr>
          <w:rFonts w:ascii="Angsana New" w:hAnsi="Angsana New"/>
          <w:spacing w:val="-6"/>
          <w:sz w:val="30"/>
          <w:szCs w:val="30"/>
        </w:rPr>
        <w:t>11</w:t>
      </w:r>
      <w:r w:rsidRPr="00C20284">
        <w:rPr>
          <w:rFonts w:ascii="Angsana New" w:hAnsi="Angsana New"/>
          <w:spacing w:val="-6"/>
          <w:sz w:val="30"/>
          <w:szCs w:val="30"/>
        </w:rPr>
        <w:t xml:space="preserve"> </w:t>
      </w:r>
      <w:r w:rsidRPr="00C20284">
        <w:rPr>
          <w:rFonts w:ascii="Angsana New" w:hAnsi="Angsana New"/>
          <w:spacing w:val="-6"/>
          <w:sz w:val="30"/>
          <w:szCs w:val="30"/>
          <w:cs/>
        </w:rPr>
        <w:t xml:space="preserve">ปี </w:t>
      </w:r>
      <w:r w:rsidRPr="00C20284">
        <w:rPr>
          <w:rFonts w:ascii="Angsana New" w:hAnsi="Angsana New"/>
          <w:i/>
          <w:iCs/>
          <w:spacing w:val="-6"/>
          <w:sz w:val="30"/>
          <w:szCs w:val="30"/>
        </w:rPr>
        <w:t>(</w:t>
      </w:r>
      <w:r w:rsidR="009711B9" w:rsidRPr="009711B9">
        <w:rPr>
          <w:rFonts w:ascii="Angsana New" w:hAnsi="Angsana New"/>
          <w:i/>
          <w:iCs/>
          <w:spacing w:val="-6"/>
          <w:sz w:val="30"/>
          <w:szCs w:val="30"/>
        </w:rPr>
        <w:t>2563</w:t>
      </w:r>
      <w:r w:rsidRPr="00C20284">
        <w:rPr>
          <w:rFonts w:ascii="Angsana New" w:hAnsi="Angsana New"/>
          <w:i/>
          <w:iCs/>
          <w:spacing w:val="-6"/>
          <w:sz w:val="30"/>
          <w:szCs w:val="30"/>
        </w:rPr>
        <w:t xml:space="preserve">: </w:t>
      </w:r>
      <w:r w:rsidR="009711B9" w:rsidRPr="009711B9">
        <w:rPr>
          <w:rFonts w:ascii="Angsana New" w:hAnsi="Angsana New"/>
          <w:i/>
          <w:iCs/>
          <w:spacing w:val="-6"/>
          <w:sz w:val="30"/>
          <w:szCs w:val="30"/>
        </w:rPr>
        <w:t>9</w:t>
      </w:r>
      <w:r w:rsidRPr="00C20284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Pr="00C20284">
        <w:rPr>
          <w:rFonts w:ascii="Angsana New" w:hAnsi="Angsana New"/>
          <w:i/>
          <w:iCs/>
          <w:spacing w:val="-6"/>
          <w:sz w:val="30"/>
          <w:szCs w:val="30"/>
          <w:cs/>
        </w:rPr>
        <w:t>ปี)</w:t>
      </w:r>
    </w:p>
    <w:p w14:paraId="7E56E0DF" w14:textId="77777777" w:rsidR="00C07F79" w:rsidRPr="00C20284" w:rsidRDefault="00C07F79" w:rsidP="001B1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pacing w:val="-6"/>
          <w:sz w:val="30"/>
          <w:szCs w:val="30"/>
        </w:rPr>
      </w:pPr>
    </w:p>
    <w:p w14:paraId="26661F80" w14:textId="77777777" w:rsidR="0077611C" w:rsidRPr="00C20284" w:rsidRDefault="0077611C" w:rsidP="002B1F72">
      <w:pPr>
        <w:spacing w:line="240" w:lineRule="auto"/>
        <w:ind w:firstLine="540"/>
        <w:jc w:val="thaiDistribute"/>
        <w:rPr>
          <w:rFonts w:ascii="Times New Roman" w:hAnsi="Times New Roman"/>
          <w:b/>
          <w:bCs/>
          <w:i/>
          <w:iCs/>
          <w:color w:val="0000FF"/>
          <w:szCs w:val="30"/>
        </w:rPr>
      </w:pPr>
      <w:r w:rsidRPr="00C20284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C20284">
        <w:rPr>
          <w:rFonts w:ascii="Times New Roman" w:hAnsi="Times New Roman"/>
          <w:b/>
          <w:bCs/>
          <w:i/>
          <w:iCs/>
          <w:color w:val="0000FF"/>
          <w:szCs w:val="30"/>
        </w:rPr>
        <w:t xml:space="preserve"> </w:t>
      </w:r>
    </w:p>
    <w:p w14:paraId="36D327C0" w14:textId="77777777" w:rsidR="0077611C" w:rsidRPr="007B3238" w:rsidRDefault="0077611C" w:rsidP="002B1F72">
      <w:pPr>
        <w:spacing w:line="240" w:lineRule="auto"/>
        <w:ind w:firstLine="540"/>
        <w:jc w:val="thaiDistribute"/>
        <w:rPr>
          <w:rFonts w:ascii="Times New Roman" w:hAnsi="Times New Roman"/>
          <w:b/>
          <w:bCs/>
          <w:i/>
          <w:iCs/>
          <w:color w:val="0000FF"/>
          <w:sz w:val="30"/>
          <w:szCs w:val="30"/>
        </w:rPr>
      </w:pPr>
    </w:p>
    <w:p w14:paraId="5DA8B7B5" w14:textId="77777777" w:rsidR="0077611C" w:rsidRPr="00C20284" w:rsidRDefault="0077611C" w:rsidP="00367A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20284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จะมีผลกระทบต่อภาระผูกพันของโครงการผลประโยชน์ที่กำหนดไว้เป็นจำนวนเงินดังต่อไปนี้</w:t>
      </w:r>
    </w:p>
    <w:p w14:paraId="0DB35A0C" w14:textId="77777777" w:rsidR="002670AF" w:rsidRPr="00C20284" w:rsidRDefault="002670AF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7" w:type="dxa"/>
        <w:tblInd w:w="351" w:type="dxa"/>
        <w:tblLayout w:type="fixed"/>
        <w:tblLook w:val="01E0" w:firstRow="1" w:lastRow="1" w:firstColumn="1" w:lastColumn="1" w:noHBand="0" w:noVBand="0"/>
      </w:tblPr>
      <w:tblGrid>
        <w:gridCol w:w="4059"/>
        <w:gridCol w:w="1123"/>
        <w:gridCol w:w="236"/>
        <w:gridCol w:w="1114"/>
        <w:gridCol w:w="236"/>
        <w:gridCol w:w="1141"/>
        <w:gridCol w:w="236"/>
        <w:gridCol w:w="1132"/>
      </w:tblGrid>
      <w:tr w:rsidR="0040461A" w:rsidRPr="00C20284" w14:paraId="61EF5A11" w14:textId="77777777" w:rsidTr="0040461A">
        <w:tc>
          <w:tcPr>
            <w:tcW w:w="4059" w:type="dxa"/>
          </w:tcPr>
          <w:p w14:paraId="0945DBFD" w14:textId="77777777" w:rsidR="0077611C" w:rsidRPr="00C20284" w:rsidRDefault="0077611C" w:rsidP="002B1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73" w:type="dxa"/>
            <w:gridSpan w:val="3"/>
          </w:tcPr>
          <w:p w14:paraId="58153573" w14:textId="77777777" w:rsidR="0077611C" w:rsidRPr="00C20284" w:rsidRDefault="00776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0B073FD" w14:textId="77777777" w:rsidR="0077611C" w:rsidRPr="00C20284" w:rsidRDefault="00776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09" w:type="dxa"/>
            <w:gridSpan w:val="3"/>
          </w:tcPr>
          <w:p w14:paraId="4C5E8A60" w14:textId="77777777" w:rsidR="0077611C" w:rsidRPr="00C20284" w:rsidRDefault="00776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47"/>
              <w:jc w:val="right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(หน่วย</w:t>
            </w:r>
            <w:r w:rsidRPr="00C20284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:</w:t>
            </w:r>
            <w:r w:rsidRPr="00C20284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</w:t>
            </w:r>
            <w:r w:rsidRPr="00C2028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40461A" w:rsidRPr="00C20284" w14:paraId="202893F8" w14:textId="77777777" w:rsidTr="0040461A">
        <w:tc>
          <w:tcPr>
            <w:tcW w:w="4059" w:type="dxa"/>
          </w:tcPr>
          <w:p w14:paraId="365F2C2C" w14:textId="77777777" w:rsidR="0077611C" w:rsidRPr="00C20284" w:rsidRDefault="0077611C" w:rsidP="001B1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73" w:type="dxa"/>
            <w:gridSpan w:val="3"/>
            <w:tcBorders>
              <w:bottom w:val="single" w:sz="4" w:space="0" w:color="auto"/>
            </w:tcBorders>
          </w:tcPr>
          <w:p w14:paraId="7C2E6055" w14:textId="77777777" w:rsidR="0077611C" w:rsidRPr="00C20284" w:rsidRDefault="00776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A32A09B" w14:textId="77777777" w:rsidR="0077611C" w:rsidRPr="00C20284" w:rsidRDefault="00776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09" w:type="dxa"/>
            <w:gridSpan w:val="3"/>
            <w:tcBorders>
              <w:bottom w:val="single" w:sz="4" w:space="0" w:color="auto"/>
            </w:tcBorders>
          </w:tcPr>
          <w:p w14:paraId="23481A60" w14:textId="77777777" w:rsidR="0077611C" w:rsidRPr="00C20284" w:rsidRDefault="00776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461A" w:rsidRPr="00C20284" w14:paraId="5251264F" w14:textId="77777777" w:rsidTr="00A43766">
        <w:tc>
          <w:tcPr>
            <w:tcW w:w="4059" w:type="dxa"/>
          </w:tcPr>
          <w:p w14:paraId="4FC14252" w14:textId="77777777" w:rsidR="0077611C" w:rsidRPr="00C20284" w:rsidRDefault="0077611C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441A2A97" w14:textId="77777777" w:rsidR="0077611C" w:rsidRPr="00C20284" w:rsidRDefault="0077611C" w:rsidP="00A43766">
            <w:pPr>
              <w:pStyle w:val="acctfourfigures"/>
              <w:tabs>
                <w:tab w:val="clear" w:pos="765"/>
              </w:tabs>
              <w:spacing w:line="240" w:lineRule="atLeast"/>
              <w:ind w:left="-79" w:right="-15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3AE0C4CA" w14:textId="77777777" w:rsidR="0077611C" w:rsidRPr="00C20284" w:rsidRDefault="0077611C" w:rsidP="00A43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5BEA3C5E" w14:textId="77777777" w:rsidR="0077611C" w:rsidRPr="00C20284" w:rsidRDefault="0077611C" w:rsidP="00A43766">
            <w:pPr>
              <w:pStyle w:val="acctfourfigures"/>
              <w:tabs>
                <w:tab w:val="clear" w:pos="765"/>
              </w:tabs>
              <w:spacing w:line="240" w:lineRule="atLeast"/>
              <w:ind w:left="-79" w:right="-15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441ACAD3" w14:textId="77777777" w:rsidR="0077611C" w:rsidRPr="00C20284" w:rsidRDefault="0077611C" w:rsidP="00A43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52E3D0FA" w14:textId="77777777" w:rsidR="0077611C" w:rsidRPr="00C20284" w:rsidRDefault="0077611C" w:rsidP="00A43766">
            <w:pPr>
              <w:pStyle w:val="acctfourfigures"/>
              <w:tabs>
                <w:tab w:val="clear" w:pos="765"/>
              </w:tabs>
              <w:spacing w:line="240" w:lineRule="atLeast"/>
              <w:ind w:left="-79" w:right="-15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43766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08D4D5E0" w14:textId="77777777" w:rsidR="0077611C" w:rsidRPr="00C20284" w:rsidRDefault="0077611C" w:rsidP="00A43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14:paraId="681D97B0" w14:textId="77777777" w:rsidR="0077611C" w:rsidRPr="00C20284" w:rsidRDefault="0077611C" w:rsidP="00A43766">
            <w:pPr>
              <w:pStyle w:val="acctfourfigures"/>
              <w:tabs>
                <w:tab w:val="clear" w:pos="765"/>
              </w:tabs>
              <w:spacing w:line="240" w:lineRule="atLeast"/>
              <w:ind w:left="-79" w:right="-15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40461A" w:rsidRPr="00C20284" w14:paraId="020AD2EE" w14:textId="77777777" w:rsidTr="00367ADF">
        <w:tc>
          <w:tcPr>
            <w:tcW w:w="4059" w:type="dxa"/>
          </w:tcPr>
          <w:p w14:paraId="0E3789B5" w14:textId="77777777" w:rsidR="0077611C" w:rsidRPr="00C20284" w:rsidRDefault="0077611C">
            <w:pPr>
              <w:ind w:left="234" w:hanging="14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ภาระผูกพันของโครงการผลประโยชน์</w:t>
            </w: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03AA928A" w14:textId="77777777" w:rsidR="0077611C" w:rsidRPr="00C20284" w:rsidRDefault="0077611C" w:rsidP="00367AD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1C46AEF" w14:textId="77777777" w:rsidR="0077611C" w:rsidRPr="00C20284" w:rsidRDefault="0077611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27473282" w14:textId="77777777" w:rsidR="0077611C" w:rsidRPr="00C20284" w:rsidRDefault="0077611C" w:rsidP="00367AD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697D57" w14:textId="77777777" w:rsidR="0077611C" w:rsidRPr="00C20284" w:rsidRDefault="0077611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1" w:type="dxa"/>
          </w:tcPr>
          <w:p w14:paraId="76FA63D2" w14:textId="77777777" w:rsidR="0077611C" w:rsidRPr="00C20284" w:rsidRDefault="0077611C" w:rsidP="00367AD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ED45ACF" w14:textId="77777777" w:rsidR="0077611C" w:rsidRPr="00C20284" w:rsidRDefault="0077611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2" w:type="dxa"/>
          </w:tcPr>
          <w:p w14:paraId="33ACAA37" w14:textId="77777777" w:rsidR="0077611C" w:rsidRPr="00C20284" w:rsidRDefault="0077611C" w:rsidP="00367AD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461A" w:rsidRPr="00C20284" w14:paraId="199096CE" w14:textId="77777777" w:rsidTr="00367ADF">
        <w:tc>
          <w:tcPr>
            <w:tcW w:w="4059" w:type="dxa"/>
          </w:tcPr>
          <w:p w14:paraId="744AAADB" w14:textId="31ED3FEB" w:rsidR="0077611C" w:rsidRPr="00C20284" w:rsidRDefault="0077611C">
            <w:pPr>
              <w:ind w:left="234" w:hanging="1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  <w:t xml:space="preserve">ณ วันที่ </w:t>
            </w:r>
            <w:r w:rsidR="009711B9" w:rsidRPr="009711B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9711B9" w:rsidRPr="009711B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3C661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123" w:type="dxa"/>
            <w:vAlign w:val="center"/>
          </w:tcPr>
          <w:p w14:paraId="6F898ED1" w14:textId="77777777" w:rsidR="0077611C" w:rsidRPr="00C20284" w:rsidRDefault="0077611C" w:rsidP="00367AD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0B38D10E" w14:textId="77777777" w:rsidR="0077611C" w:rsidRPr="00C20284" w:rsidRDefault="0077611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center"/>
          </w:tcPr>
          <w:p w14:paraId="1DB8B392" w14:textId="77777777" w:rsidR="0077611C" w:rsidRPr="00C20284" w:rsidRDefault="0077611C" w:rsidP="00367AD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center"/>
          </w:tcPr>
          <w:p w14:paraId="51CDA554" w14:textId="77777777" w:rsidR="0077611C" w:rsidRPr="00C20284" w:rsidRDefault="0077611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vAlign w:val="center"/>
          </w:tcPr>
          <w:p w14:paraId="594C77AF" w14:textId="77777777" w:rsidR="0077611C" w:rsidRPr="00C20284" w:rsidRDefault="0077611C" w:rsidP="00367AD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65984B30" w14:textId="77777777" w:rsidR="0077611C" w:rsidRPr="00C20284" w:rsidRDefault="0077611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  <w:vAlign w:val="center"/>
          </w:tcPr>
          <w:p w14:paraId="1E896FBE" w14:textId="77777777" w:rsidR="0077611C" w:rsidRPr="00C20284" w:rsidRDefault="0077611C" w:rsidP="00367AD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40461A" w:rsidRPr="00C20284" w14:paraId="1FE5FE2E" w14:textId="77777777" w:rsidTr="00367ADF">
        <w:trPr>
          <w:trHeight w:hRule="exact" w:val="74"/>
        </w:trPr>
        <w:tc>
          <w:tcPr>
            <w:tcW w:w="4059" w:type="dxa"/>
          </w:tcPr>
          <w:p w14:paraId="5AF61AF3" w14:textId="77777777" w:rsidR="0077611C" w:rsidRPr="00C20284" w:rsidRDefault="0077611C">
            <w:pPr>
              <w:ind w:left="234" w:hanging="14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3" w:type="dxa"/>
            <w:vAlign w:val="center"/>
          </w:tcPr>
          <w:p w14:paraId="2E74CC5F" w14:textId="77777777" w:rsidR="0077611C" w:rsidRPr="00C20284" w:rsidRDefault="0077611C" w:rsidP="00367AD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51D12829" w14:textId="77777777" w:rsidR="0077611C" w:rsidRPr="00C20284" w:rsidRDefault="0077611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center"/>
          </w:tcPr>
          <w:p w14:paraId="5FFE89F4" w14:textId="77777777" w:rsidR="0077611C" w:rsidRPr="00C20284" w:rsidRDefault="0077611C" w:rsidP="00367AD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center"/>
          </w:tcPr>
          <w:p w14:paraId="42FF4668" w14:textId="77777777" w:rsidR="0077611C" w:rsidRPr="00C20284" w:rsidRDefault="0077611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vAlign w:val="center"/>
          </w:tcPr>
          <w:p w14:paraId="563CEBC8" w14:textId="77777777" w:rsidR="0077611C" w:rsidRPr="00C20284" w:rsidRDefault="0077611C" w:rsidP="00367AD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7A2E35FD" w14:textId="77777777" w:rsidR="0077611C" w:rsidRPr="00C20284" w:rsidRDefault="0077611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  <w:vAlign w:val="center"/>
          </w:tcPr>
          <w:p w14:paraId="59DA1F0C" w14:textId="77777777" w:rsidR="0077611C" w:rsidRPr="00C20284" w:rsidRDefault="0077611C" w:rsidP="00367AD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40461A" w:rsidRPr="00C20284" w14:paraId="4948CB90" w14:textId="77777777" w:rsidTr="00367ADF">
        <w:tc>
          <w:tcPr>
            <w:tcW w:w="4059" w:type="dxa"/>
          </w:tcPr>
          <w:p w14:paraId="5554F6FD" w14:textId="22771038" w:rsidR="0077611C" w:rsidRPr="00C20284" w:rsidRDefault="0077611C">
            <w:pPr>
              <w:ind w:left="234" w:hanging="144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C202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20284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="009711B9" w:rsidRPr="009711B9">
              <w:rPr>
                <w:rFonts w:ascii="Angsana New" w:hAnsi="Angsana New"/>
                <w:sz w:val="30"/>
                <w:szCs w:val="30"/>
              </w:rPr>
              <w:t>1</w:t>
            </w:r>
            <w:r w:rsidRPr="00C2028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23" w:type="dxa"/>
            <w:vAlign w:val="center"/>
          </w:tcPr>
          <w:p w14:paraId="37941E4E" w14:textId="1B91A629" w:rsidR="0077611C" w:rsidRPr="00C20284" w:rsidRDefault="00616083" w:rsidP="00367AD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B0BF2">
              <w:rPr>
                <w:rFonts w:ascii="Angsana New" w:hAnsi="Angsana New"/>
                <w:sz w:val="30"/>
                <w:szCs w:val="30"/>
                <w:lang w:val="en-US" w:bidi="th-TH"/>
              </w:rPr>
              <w:t>815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center"/>
          </w:tcPr>
          <w:p w14:paraId="485B5A5F" w14:textId="77777777" w:rsidR="0077611C" w:rsidRPr="00C20284" w:rsidRDefault="0077611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center"/>
          </w:tcPr>
          <w:p w14:paraId="73A6C5A7" w14:textId="68CD8D56" w:rsidR="0077611C" w:rsidRPr="00C20284" w:rsidRDefault="00AB0BF2" w:rsidP="00367AD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937</w:t>
            </w:r>
          </w:p>
        </w:tc>
        <w:tc>
          <w:tcPr>
            <w:tcW w:w="236" w:type="dxa"/>
            <w:vAlign w:val="center"/>
          </w:tcPr>
          <w:p w14:paraId="5FF97B05" w14:textId="77777777" w:rsidR="0077611C" w:rsidRPr="00C20284" w:rsidRDefault="0077611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vAlign w:val="center"/>
          </w:tcPr>
          <w:p w14:paraId="00F169A1" w14:textId="3014067F" w:rsidR="0077611C" w:rsidRPr="00C20284" w:rsidRDefault="005110E2" w:rsidP="00367AD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(225)</w:t>
            </w:r>
          </w:p>
        </w:tc>
        <w:tc>
          <w:tcPr>
            <w:tcW w:w="236" w:type="dxa"/>
            <w:vAlign w:val="center"/>
          </w:tcPr>
          <w:p w14:paraId="486DEDCD" w14:textId="77777777" w:rsidR="0077611C" w:rsidRPr="00C20284" w:rsidRDefault="0077611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  <w:vAlign w:val="center"/>
          </w:tcPr>
          <w:p w14:paraId="3C48A0AC" w14:textId="203B6DEE" w:rsidR="0077611C" w:rsidRPr="00C20284" w:rsidRDefault="005110E2" w:rsidP="00367AD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258</w:t>
            </w:r>
          </w:p>
        </w:tc>
      </w:tr>
      <w:tr w:rsidR="0040461A" w:rsidRPr="00C20284" w14:paraId="2F112BE3" w14:textId="77777777" w:rsidTr="00616083">
        <w:tc>
          <w:tcPr>
            <w:tcW w:w="4059" w:type="dxa"/>
          </w:tcPr>
          <w:p w14:paraId="08B62E6E" w14:textId="7C7F32F2" w:rsidR="0077611C" w:rsidRPr="00C20284" w:rsidRDefault="0077611C">
            <w:pPr>
              <w:ind w:left="234" w:hanging="144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 xml:space="preserve">การเปลี่ยนแปลงของเงินเดือนในอนาคต  (เปลี่ยนแปลงร้อยละ </w:t>
            </w:r>
            <w:r w:rsidR="009711B9" w:rsidRPr="009711B9">
              <w:rPr>
                <w:rFonts w:ascii="Angsana New" w:hAnsi="Angsana New"/>
                <w:sz w:val="30"/>
                <w:szCs w:val="30"/>
              </w:rPr>
              <w:t>1</w:t>
            </w:r>
            <w:r w:rsidRPr="00C2028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23" w:type="dxa"/>
            <w:vAlign w:val="bottom"/>
          </w:tcPr>
          <w:p w14:paraId="501FE0A4" w14:textId="0ED9A782" w:rsidR="0077611C" w:rsidRPr="00C20284" w:rsidRDefault="00AB0BF2" w:rsidP="00367AD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895</w:t>
            </w:r>
          </w:p>
        </w:tc>
        <w:tc>
          <w:tcPr>
            <w:tcW w:w="236" w:type="dxa"/>
            <w:vAlign w:val="bottom"/>
          </w:tcPr>
          <w:p w14:paraId="71F9D3A2" w14:textId="77777777" w:rsidR="0077611C" w:rsidRPr="00C20284" w:rsidRDefault="0077611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1838E8D0" w14:textId="78C39F52" w:rsidR="00857D81" w:rsidRPr="00C20284" w:rsidRDefault="00616083" w:rsidP="00367AD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AB0BF2">
              <w:rPr>
                <w:rFonts w:ascii="Angsana New" w:hAnsi="Angsana New"/>
                <w:sz w:val="30"/>
                <w:szCs w:val="30"/>
                <w:lang w:bidi="th-TH"/>
              </w:rPr>
              <w:t>796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</w:tcPr>
          <w:p w14:paraId="5A4829E2" w14:textId="77777777" w:rsidR="0077611C" w:rsidRPr="00C20284" w:rsidRDefault="0077611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</w:tcPr>
          <w:p w14:paraId="1D7BB765" w14:textId="2E7454C3" w:rsidR="00857D81" w:rsidRPr="00C20284" w:rsidRDefault="005110E2" w:rsidP="00367AD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3C6613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  <w:vAlign w:val="bottom"/>
          </w:tcPr>
          <w:p w14:paraId="2E374D92" w14:textId="77777777" w:rsidR="0077611C" w:rsidRPr="00C20284" w:rsidRDefault="0077611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  <w:vAlign w:val="bottom"/>
          </w:tcPr>
          <w:p w14:paraId="1AA7B681" w14:textId="5F95F2CB" w:rsidR="00857D81" w:rsidRPr="00C20284" w:rsidRDefault="005110E2" w:rsidP="00367AD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(2</w:t>
            </w:r>
            <w:r w:rsidRPr="00474DD1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9)</w:t>
            </w:r>
          </w:p>
        </w:tc>
      </w:tr>
      <w:tr w:rsidR="0040461A" w:rsidRPr="00C20284" w14:paraId="7BC7D055" w14:textId="77777777" w:rsidTr="00367ADF">
        <w:tc>
          <w:tcPr>
            <w:tcW w:w="4059" w:type="dxa"/>
          </w:tcPr>
          <w:p w14:paraId="40CD5FB5" w14:textId="77777777" w:rsidR="0077611C" w:rsidRPr="00C20284" w:rsidRDefault="0077611C">
            <w:pPr>
              <w:ind w:left="234" w:hanging="144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123" w:type="dxa"/>
          </w:tcPr>
          <w:p w14:paraId="21DD7E18" w14:textId="77777777" w:rsidR="0077611C" w:rsidRPr="00C20284" w:rsidRDefault="0077611C" w:rsidP="00367AD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36" w:type="dxa"/>
          </w:tcPr>
          <w:p w14:paraId="493B224E" w14:textId="77777777" w:rsidR="0077611C" w:rsidRPr="00C20284" w:rsidRDefault="0077611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114" w:type="dxa"/>
          </w:tcPr>
          <w:p w14:paraId="7C9FDE07" w14:textId="77777777" w:rsidR="0077611C" w:rsidRPr="00C20284" w:rsidRDefault="0077611C" w:rsidP="00367AD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36" w:type="dxa"/>
          </w:tcPr>
          <w:p w14:paraId="1C15AEA0" w14:textId="77777777" w:rsidR="0077611C" w:rsidRPr="00C20284" w:rsidRDefault="0077611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141" w:type="dxa"/>
          </w:tcPr>
          <w:p w14:paraId="06D9022D" w14:textId="77777777" w:rsidR="0077611C" w:rsidRPr="00C20284" w:rsidRDefault="0077611C" w:rsidP="00367AD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36" w:type="dxa"/>
          </w:tcPr>
          <w:p w14:paraId="4E3527DA" w14:textId="77777777" w:rsidR="0077611C" w:rsidRPr="00C20284" w:rsidRDefault="0077611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132" w:type="dxa"/>
          </w:tcPr>
          <w:p w14:paraId="6846B62D" w14:textId="77777777" w:rsidR="0077611C" w:rsidRPr="00C20284" w:rsidRDefault="0077611C" w:rsidP="00367AD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40461A" w:rsidRPr="00C20284" w14:paraId="089438F5" w14:textId="77777777" w:rsidTr="00367ADF">
        <w:tc>
          <w:tcPr>
            <w:tcW w:w="4059" w:type="dxa"/>
          </w:tcPr>
          <w:p w14:paraId="3B9053FA" w14:textId="77777777" w:rsidR="0077611C" w:rsidRPr="00C20284" w:rsidRDefault="0077611C">
            <w:pPr>
              <w:ind w:left="234" w:hanging="14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ภาระผูกพันของโครงการผลประโยชน์</w:t>
            </w:r>
          </w:p>
        </w:tc>
        <w:tc>
          <w:tcPr>
            <w:tcW w:w="1123" w:type="dxa"/>
          </w:tcPr>
          <w:p w14:paraId="2AF2647B" w14:textId="77777777" w:rsidR="0077611C" w:rsidRPr="00C20284" w:rsidRDefault="0077611C" w:rsidP="00367AD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005812D" w14:textId="77777777" w:rsidR="0077611C" w:rsidRPr="00C20284" w:rsidRDefault="0077611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E39618E" w14:textId="77777777" w:rsidR="0077611C" w:rsidRPr="00C20284" w:rsidRDefault="0077611C" w:rsidP="00367AD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6065FE" w14:textId="77777777" w:rsidR="0077611C" w:rsidRPr="00C20284" w:rsidRDefault="0077611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</w:tcPr>
          <w:p w14:paraId="3F35A035" w14:textId="77777777" w:rsidR="0077611C" w:rsidRPr="00C20284" w:rsidRDefault="0077611C" w:rsidP="00367AD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74FF06B" w14:textId="77777777" w:rsidR="0077611C" w:rsidRPr="00C20284" w:rsidRDefault="0077611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14:paraId="20C6E036" w14:textId="77777777" w:rsidR="0077611C" w:rsidRPr="00C20284" w:rsidRDefault="0077611C" w:rsidP="00367AD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461A" w:rsidRPr="00C20284" w14:paraId="45EC6358" w14:textId="77777777" w:rsidTr="00367ADF">
        <w:tc>
          <w:tcPr>
            <w:tcW w:w="4059" w:type="dxa"/>
          </w:tcPr>
          <w:p w14:paraId="3959D177" w14:textId="78E91826" w:rsidR="0077611C" w:rsidRPr="00C20284" w:rsidRDefault="0077611C">
            <w:pPr>
              <w:ind w:left="234" w:hanging="1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  <w:t xml:space="preserve">ณ วันที่ </w:t>
            </w:r>
            <w:r w:rsidR="009711B9" w:rsidRPr="009711B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9711B9" w:rsidRPr="009711B9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23" w:type="dxa"/>
          </w:tcPr>
          <w:p w14:paraId="45C5A07D" w14:textId="77777777" w:rsidR="0077611C" w:rsidRPr="00C20284" w:rsidRDefault="0077611C" w:rsidP="00367AD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AAC895" w14:textId="77777777" w:rsidR="0077611C" w:rsidRPr="00C20284" w:rsidRDefault="0077611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7DDC88E" w14:textId="77777777" w:rsidR="0077611C" w:rsidRPr="00C20284" w:rsidRDefault="0077611C" w:rsidP="00367AD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263D3EA" w14:textId="77777777" w:rsidR="0077611C" w:rsidRPr="00C20284" w:rsidRDefault="0077611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</w:tcPr>
          <w:p w14:paraId="5AC59A2A" w14:textId="77777777" w:rsidR="0077611C" w:rsidRPr="00C20284" w:rsidRDefault="0077611C" w:rsidP="00367AD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B81525" w14:textId="77777777" w:rsidR="0077611C" w:rsidRPr="00C20284" w:rsidRDefault="0077611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14:paraId="56102F1E" w14:textId="77777777" w:rsidR="0077611C" w:rsidRPr="00C20284" w:rsidRDefault="0077611C" w:rsidP="00367AD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461A" w:rsidRPr="00C20284" w14:paraId="0CD55320" w14:textId="77777777" w:rsidTr="00367ADF">
        <w:trPr>
          <w:trHeight w:hRule="exact" w:val="74"/>
        </w:trPr>
        <w:tc>
          <w:tcPr>
            <w:tcW w:w="4059" w:type="dxa"/>
          </w:tcPr>
          <w:p w14:paraId="18AC11D2" w14:textId="77777777" w:rsidR="0077611C" w:rsidRPr="00C20284" w:rsidRDefault="0077611C">
            <w:pPr>
              <w:ind w:left="234" w:hanging="14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3" w:type="dxa"/>
            <w:vAlign w:val="center"/>
          </w:tcPr>
          <w:p w14:paraId="1C345984" w14:textId="77777777" w:rsidR="0077611C" w:rsidRPr="00C20284" w:rsidRDefault="0077611C" w:rsidP="00367AD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1F5AE796" w14:textId="77777777" w:rsidR="0077611C" w:rsidRPr="00C20284" w:rsidRDefault="0077611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center"/>
          </w:tcPr>
          <w:p w14:paraId="7D7315AB" w14:textId="77777777" w:rsidR="0077611C" w:rsidRPr="00C20284" w:rsidRDefault="0077611C" w:rsidP="00367AD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center"/>
          </w:tcPr>
          <w:p w14:paraId="43133975" w14:textId="77777777" w:rsidR="0077611C" w:rsidRPr="00C20284" w:rsidRDefault="0077611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vAlign w:val="center"/>
          </w:tcPr>
          <w:p w14:paraId="53900C8D" w14:textId="77777777" w:rsidR="0077611C" w:rsidRPr="00C20284" w:rsidRDefault="0077611C" w:rsidP="00367AD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583E6F43" w14:textId="77777777" w:rsidR="0077611C" w:rsidRPr="00C20284" w:rsidRDefault="0077611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  <w:vAlign w:val="center"/>
          </w:tcPr>
          <w:p w14:paraId="6E3F48B6" w14:textId="77777777" w:rsidR="0077611C" w:rsidRPr="00C20284" w:rsidRDefault="0077611C" w:rsidP="00367AD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40461A" w:rsidRPr="00C20284" w14:paraId="702BD4D6" w14:textId="77777777" w:rsidTr="00367ADF">
        <w:tc>
          <w:tcPr>
            <w:tcW w:w="4059" w:type="dxa"/>
          </w:tcPr>
          <w:p w14:paraId="6EE2A067" w14:textId="3BCC86D0" w:rsidR="0040461A" w:rsidRPr="00C20284" w:rsidRDefault="0040461A" w:rsidP="0040461A">
            <w:pPr>
              <w:ind w:left="234" w:hanging="144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C202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20284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="009711B9" w:rsidRPr="009711B9">
              <w:rPr>
                <w:rFonts w:ascii="Angsana New" w:hAnsi="Angsana New"/>
                <w:sz w:val="30"/>
                <w:szCs w:val="30"/>
              </w:rPr>
              <w:t>1</w:t>
            </w:r>
            <w:r w:rsidRPr="00C2028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23" w:type="dxa"/>
            <w:vAlign w:val="center"/>
          </w:tcPr>
          <w:p w14:paraId="07308EF3" w14:textId="77B9734A" w:rsidR="0040461A" w:rsidRPr="00C20284" w:rsidRDefault="0040461A" w:rsidP="00367AD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9711B9"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820</w:t>
            </w:r>
            <w:r w:rsidRPr="00C20284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center"/>
          </w:tcPr>
          <w:p w14:paraId="6CE8B9BF" w14:textId="77777777" w:rsidR="0040461A" w:rsidRPr="00C20284" w:rsidRDefault="0040461A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center"/>
          </w:tcPr>
          <w:p w14:paraId="372ABA71" w14:textId="1679DB1D" w:rsidR="0040461A" w:rsidRPr="00C20284" w:rsidRDefault="009711B9" w:rsidP="00367AD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956</w:t>
            </w:r>
          </w:p>
        </w:tc>
        <w:tc>
          <w:tcPr>
            <w:tcW w:w="236" w:type="dxa"/>
            <w:vAlign w:val="center"/>
          </w:tcPr>
          <w:p w14:paraId="7D3F43CF" w14:textId="77777777" w:rsidR="0040461A" w:rsidRPr="00C20284" w:rsidRDefault="0040461A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vAlign w:val="center"/>
          </w:tcPr>
          <w:p w14:paraId="7F195654" w14:textId="15E4D648" w:rsidR="0040461A" w:rsidRPr="00C20284" w:rsidRDefault="0040461A" w:rsidP="00367AD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>(</w:t>
            </w:r>
            <w:r w:rsidR="009711B9" w:rsidRPr="009711B9">
              <w:rPr>
                <w:rFonts w:ascii="Angsana New" w:hAnsi="Angsana New"/>
                <w:sz w:val="30"/>
                <w:szCs w:val="30"/>
                <w:lang w:val="en-US"/>
              </w:rPr>
              <w:t>238</w:t>
            </w:r>
            <w:r w:rsidRPr="00C2028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center"/>
          </w:tcPr>
          <w:p w14:paraId="0A11D7B8" w14:textId="77777777" w:rsidR="0040461A" w:rsidRPr="00C20284" w:rsidRDefault="0040461A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  <w:vAlign w:val="center"/>
          </w:tcPr>
          <w:p w14:paraId="698D636A" w14:textId="617A042E" w:rsidR="0040461A" w:rsidRPr="00C20284" w:rsidRDefault="009711B9" w:rsidP="00367AD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277</w:t>
            </w:r>
          </w:p>
        </w:tc>
      </w:tr>
      <w:tr w:rsidR="0040461A" w:rsidRPr="00C20284" w14:paraId="5CFF4BEF" w14:textId="77777777" w:rsidTr="00367ADF">
        <w:tc>
          <w:tcPr>
            <w:tcW w:w="4059" w:type="dxa"/>
          </w:tcPr>
          <w:p w14:paraId="5C911532" w14:textId="77777777" w:rsidR="0040461A" w:rsidRPr="00C20284" w:rsidRDefault="0040461A" w:rsidP="0040461A">
            <w:pPr>
              <w:ind w:left="234" w:hanging="144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 xml:space="preserve">การเปลี่ยนแปลงของเงินเดือนในอนาคต </w:t>
            </w:r>
          </w:p>
        </w:tc>
        <w:tc>
          <w:tcPr>
            <w:tcW w:w="1123" w:type="dxa"/>
          </w:tcPr>
          <w:p w14:paraId="44E6F7F4" w14:textId="20D185D0" w:rsidR="0040461A" w:rsidRPr="00C20284" w:rsidRDefault="0040461A" w:rsidP="00367AD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BC32ED8" w14:textId="77777777" w:rsidR="0040461A" w:rsidRPr="00C20284" w:rsidRDefault="0040461A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9E90131" w14:textId="03E76E40" w:rsidR="0040461A" w:rsidRPr="00C20284" w:rsidRDefault="0040461A" w:rsidP="00367AD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ADF7DDB" w14:textId="77777777" w:rsidR="0040461A" w:rsidRPr="00C20284" w:rsidRDefault="0040461A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</w:tcPr>
          <w:p w14:paraId="2AEC1838" w14:textId="6100C935" w:rsidR="0040461A" w:rsidRPr="00C20284" w:rsidRDefault="0040461A" w:rsidP="00367AD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69F822" w14:textId="77777777" w:rsidR="0040461A" w:rsidRPr="00C20284" w:rsidRDefault="0040461A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14:paraId="0260F763" w14:textId="53E72359" w:rsidR="0040461A" w:rsidRPr="00C20284" w:rsidRDefault="0040461A" w:rsidP="00367AD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461A" w:rsidRPr="00C20284" w14:paraId="1EF566FE" w14:textId="77777777" w:rsidTr="00367ADF">
        <w:tc>
          <w:tcPr>
            <w:tcW w:w="4059" w:type="dxa"/>
          </w:tcPr>
          <w:p w14:paraId="4910E7CB" w14:textId="6F80A668" w:rsidR="0040461A" w:rsidRPr="00C20284" w:rsidRDefault="0040461A" w:rsidP="00D26B35">
            <w:pPr>
              <w:tabs>
                <w:tab w:val="clear" w:pos="227"/>
              </w:tabs>
              <w:ind w:left="265" w:hanging="144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C20284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="009711B9" w:rsidRPr="009711B9">
              <w:rPr>
                <w:rFonts w:ascii="Angsana New" w:hAnsi="Angsana New"/>
                <w:sz w:val="30"/>
                <w:szCs w:val="30"/>
              </w:rPr>
              <w:t>1</w:t>
            </w:r>
            <w:r w:rsidRPr="00C2028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23" w:type="dxa"/>
          </w:tcPr>
          <w:p w14:paraId="28992AAB" w14:textId="3F2F92FB" w:rsidR="0040461A" w:rsidRPr="00C20284" w:rsidRDefault="009711B9" w:rsidP="00367AD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909</w:t>
            </w:r>
          </w:p>
        </w:tc>
        <w:tc>
          <w:tcPr>
            <w:tcW w:w="236" w:type="dxa"/>
          </w:tcPr>
          <w:p w14:paraId="1706A662" w14:textId="77777777" w:rsidR="0040461A" w:rsidRPr="00C20284" w:rsidRDefault="0040461A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529C348" w14:textId="23F12C30" w:rsidR="0040461A" w:rsidRPr="00C20284" w:rsidRDefault="0040461A" w:rsidP="00367AD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9711B9"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801</w:t>
            </w: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</w:tcPr>
          <w:p w14:paraId="5E359E83" w14:textId="77777777" w:rsidR="0040461A" w:rsidRPr="00C20284" w:rsidRDefault="0040461A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</w:tcPr>
          <w:p w14:paraId="4A0EDD15" w14:textId="4FDFC927" w:rsidR="0040461A" w:rsidRPr="00C20284" w:rsidRDefault="009711B9" w:rsidP="00367AD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  <w:r w:rsidR="003C6613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6" w:type="dxa"/>
          </w:tcPr>
          <w:p w14:paraId="37445222" w14:textId="77777777" w:rsidR="0040461A" w:rsidRPr="00C20284" w:rsidRDefault="0040461A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14:paraId="530FC495" w14:textId="3F94FD9C" w:rsidR="0040461A" w:rsidRPr="00C20284" w:rsidRDefault="0040461A" w:rsidP="00367AD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9711B9"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232</w:t>
            </w: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</w:tbl>
    <w:p w14:paraId="477CD01A" w14:textId="77777777" w:rsidR="0077611C" w:rsidRPr="00C20284" w:rsidRDefault="00776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2"/>
          <w:szCs w:val="2"/>
          <w:lang w:val="en-GB" w:bidi="ar-SA"/>
        </w:rPr>
      </w:pPr>
    </w:p>
    <w:p w14:paraId="1A484745" w14:textId="77777777" w:rsidR="0077611C" w:rsidRPr="00C20284" w:rsidRDefault="00776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lang w:val="en-GB" w:bidi="ar-SA"/>
        </w:rPr>
      </w:pPr>
    </w:p>
    <w:p w14:paraId="4CDC92E0" w14:textId="6A429540" w:rsidR="00D1710D" w:rsidRPr="00C20284" w:rsidRDefault="00D17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Times New Roman"/>
          <w:bCs/>
          <w:sz w:val="2"/>
          <w:szCs w:val="2"/>
          <w:lang w:val="en-GB" w:bidi="ar-SA"/>
        </w:rPr>
      </w:pPr>
      <w:r w:rsidRPr="00C20284">
        <w:rPr>
          <w:rFonts w:ascii="Angsana New" w:hAnsi="Angsana New"/>
          <w:b/>
          <w:sz w:val="2"/>
          <w:szCs w:val="2"/>
          <w:lang w:val="en-GB" w:bidi="ar-SA"/>
        </w:rPr>
        <w:br w:type="page"/>
      </w:r>
    </w:p>
    <w:p w14:paraId="7E36EBDD" w14:textId="63D644B9" w:rsidR="00D63C40" w:rsidRPr="00C20284" w:rsidRDefault="001905F9" w:rsidP="00367ADF">
      <w:pPr>
        <w:pStyle w:val="Heading1"/>
        <w:shd w:val="clear" w:color="auto" w:fill="auto"/>
        <w:tabs>
          <w:tab w:val="clear" w:pos="283"/>
          <w:tab w:val="num" w:pos="630"/>
        </w:tabs>
        <w:ind w:left="540" w:hanging="540"/>
        <w:rPr>
          <w:rFonts w:ascii="Angsana New" w:hAnsi="Angsana New"/>
          <w:bCs w:val="0"/>
          <w:szCs w:val="30"/>
        </w:rPr>
      </w:pPr>
      <w:r w:rsidRPr="00C20284">
        <w:rPr>
          <w:rFonts w:ascii="Angsana New" w:hAnsi="Angsana New" w:cs="Angsana New"/>
          <w:szCs w:val="30"/>
          <w:cs/>
        </w:rPr>
        <w:lastRenderedPageBreak/>
        <w:t>ส่วนเกินทุน</w:t>
      </w:r>
      <w:r w:rsidR="009A589A" w:rsidRPr="00C20284">
        <w:rPr>
          <w:rFonts w:ascii="Angsana New" w:hAnsi="Angsana New" w:cs="Angsana New"/>
          <w:szCs w:val="30"/>
          <w:cs/>
        </w:rPr>
        <w:t>และ</w:t>
      </w:r>
      <w:r w:rsidR="007B030B">
        <w:rPr>
          <w:rFonts w:ascii="Angsana New" w:hAnsi="Angsana New" w:cs="Angsana New" w:hint="cs"/>
          <w:szCs w:val="30"/>
          <w:cs/>
        </w:rPr>
        <w:t>ทุน</w:t>
      </w:r>
      <w:r w:rsidR="009A589A" w:rsidRPr="00AA41E3">
        <w:rPr>
          <w:rFonts w:ascii="Angsana New" w:hAnsi="Angsana New" w:cs="Angsana New"/>
          <w:szCs w:val="30"/>
          <w:cs/>
        </w:rPr>
        <w:t>สำรอง</w:t>
      </w:r>
      <w:r w:rsidR="00932D21" w:rsidRPr="00AA41E3">
        <w:rPr>
          <w:rFonts w:ascii="Angsana New" w:hAnsi="Angsana New" w:cs="Angsana New"/>
          <w:szCs w:val="30"/>
          <w:cs/>
        </w:rPr>
        <w:t>ตามกฎหมาย</w:t>
      </w:r>
      <w:r w:rsidR="00932D21" w:rsidRPr="00932D21">
        <w:rPr>
          <w:rFonts w:ascii="Angsana New" w:hAnsi="Angsana New" w:cs="Angsana New"/>
          <w:szCs w:val="30"/>
          <w:cs/>
        </w:rPr>
        <w:t xml:space="preserve">  </w:t>
      </w:r>
    </w:p>
    <w:p w14:paraId="1C037E04" w14:textId="77777777" w:rsidR="00926F34" w:rsidRPr="007B3238" w:rsidRDefault="00926F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17"/>
        <w:rPr>
          <w:rFonts w:ascii="Angsana New" w:hAnsi="Angsana New"/>
          <w:b/>
          <w:bCs/>
          <w:strike/>
          <w:sz w:val="30"/>
          <w:szCs w:val="30"/>
        </w:rPr>
      </w:pPr>
    </w:p>
    <w:p w14:paraId="4D061553" w14:textId="77777777" w:rsidR="00D63C40" w:rsidRPr="00C20284" w:rsidRDefault="00D63C40" w:rsidP="00367A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rPr>
          <w:rFonts w:ascii="Angsana New" w:hAnsi="Angsana New"/>
          <w:b/>
          <w:bCs/>
          <w:i/>
          <w:iCs/>
          <w:sz w:val="30"/>
          <w:szCs w:val="30"/>
        </w:rPr>
      </w:pPr>
      <w:r w:rsidRPr="00C20284">
        <w:rPr>
          <w:rFonts w:ascii="Angsana New" w:hAnsi="Angsana New"/>
          <w:b/>
          <w:bCs/>
          <w:i/>
          <w:iCs/>
          <w:sz w:val="30"/>
          <w:szCs w:val="30"/>
          <w:cs/>
        </w:rPr>
        <w:t>ส่วนเกินมูลค่า</w:t>
      </w:r>
      <w:r w:rsidR="009A589A" w:rsidRPr="00C20284">
        <w:rPr>
          <w:rFonts w:ascii="Angsana New" w:hAnsi="Angsana New"/>
          <w:b/>
          <w:bCs/>
          <w:i/>
          <w:iCs/>
          <w:sz w:val="30"/>
          <w:szCs w:val="30"/>
          <w:cs/>
        </w:rPr>
        <w:t>หุ้น</w:t>
      </w:r>
      <w:r w:rsidR="00753655" w:rsidRPr="00C20284">
        <w:rPr>
          <w:rFonts w:ascii="Angsana New" w:hAnsi="Angsana New"/>
          <w:b/>
          <w:bCs/>
          <w:i/>
          <w:iCs/>
          <w:sz w:val="30"/>
          <w:szCs w:val="30"/>
          <w:cs/>
        </w:rPr>
        <w:t>สามัญ</w:t>
      </w:r>
    </w:p>
    <w:p w14:paraId="7D6D01FE" w14:textId="77777777" w:rsidR="00926F34" w:rsidRPr="007B3238" w:rsidRDefault="00926F34" w:rsidP="00367A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8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9F25C3E" w14:textId="7EDE0757" w:rsidR="00FE1A2E" w:rsidRPr="00C20284" w:rsidRDefault="00FE1A2E" w:rsidP="00367A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8"/>
        <w:jc w:val="thaiDistribute"/>
        <w:rPr>
          <w:rFonts w:ascii="Angsana New" w:hAnsi="Angsana New"/>
          <w:sz w:val="30"/>
          <w:szCs w:val="30"/>
        </w:rPr>
      </w:pPr>
      <w:r w:rsidRPr="00C20284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9711B9" w:rsidRPr="009711B9">
        <w:rPr>
          <w:rFonts w:ascii="Angsana New" w:hAnsi="Angsana New"/>
          <w:sz w:val="30"/>
          <w:szCs w:val="30"/>
        </w:rPr>
        <w:t>2535</w:t>
      </w:r>
      <w:r w:rsidRPr="00C20284">
        <w:rPr>
          <w:rFonts w:ascii="Angsana New" w:hAnsi="Angsana New"/>
          <w:sz w:val="30"/>
          <w:szCs w:val="30"/>
          <w:cs/>
        </w:rPr>
        <w:t xml:space="preserve"> มาตรา </w:t>
      </w:r>
      <w:r w:rsidR="009711B9" w:rsidRPr="009711B9">
        <w:rPr>
          <w:rFonts w:ascii="Angsana New" w:hAnsi="Angsana New"/>
          <w:sz w:val="30"/>
          <w:szCs w:val="30"/>
        </w:rPr>
        <w:t>51</w:t>
      </w:r>
      <w:r w:rsidRPr="00C20284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</w:t>
      </w:r>
      <w:r w:rsidRPr="00C20284">
        <w:rPr>
          <w:rFonts w:ascii="Angsana New" w:hAnsi="Angsana New"/>
          <w:spacing w:val="-6"/>
          <w:sz w:val="30"/>
          <w:szCs w:val="30"/>
          <w:cs/>
        </w:rPr>
        <w:t>สูงกว่ามูลค่าหุ้นที่จดทะเบียนไว้ บริษัทต้องนำเงินค่าหุ้นส่วนเกินนี้ตั้งเป็นทุนสำรองไว้ (</w:t>
      </w:r>
      <w:r w:rsidRPr="00C20284">
        <w:rPr>
          <w:rFonts w:ascii="Angsana New" w:hAnsi="Angsana New"/>
          <w:spacing w:val="-6"/>
          <w:sz w:val="30"/>
          <w:szCs w:val="30"/>
        </w:rPr>
        <w:t>“</w:t>
      </w:r>
      <w:r w:rsidRPr="00C20284">
        <w:rPr>
          <w:rFonts w:ascii="Angsana New" w:hAnsi="Angsana New"/>
          <w:spacing w:val="-6"/>
          <w:sz w:val="30"/>
          <w:szCs w:val="30"/>
          <w:cs/>
        </w:rPr>
        <w:t>ส่วนเกินมูลค่าหุ้น</w:t>
      </w:r>
      <w:r w:rsidR="000C71AE" w:rsidRPr="00C20284">
        <w:rPr>
          <w:rFonts w:ascii="Angsana New" w:hAnsi="Angsana New"/>
          <w:spacing w:val="-6"/>
          <w:sz w:val="30"/>
          <w:szCs w:val="30"/>
          <w:cs/>
        </w:rPr>
        <w:t>สามัญ</w:t>
      </w:r>
      <w:r w:rsidRPr="00C20284">
        <w:rPr>
          <w:rFonts w:ascii="Angsana New" w:hAnsi="Angsana New"/>
          <w:spacing w:val="-6"/>
          <w:sz w:val="30"/>
          <w:szCs w:val="30"/>
        </w:rPr>
        <w:t>”</w:t>
      </w:r>
      <w:r w:rsidRPr="00C20284">
        <w:rPr>
          <w:rFonts w:ascii="Angsana New" w:hAnsi="Angsana New"/>
          <w:spacing w:val="-6"/>
          <w:sz w:val="30"/>
          <w:szCs w:val="30"/>
          <w:cs/>
        </w:rPr>
        <w:t>)</w:t>
      </w:r>
      <w:r w:rsidR="00314F51" w:rsidRPr="00C20284">
        <w:rPr>
          <w:rFonts w:ascii="Angsana New" w:hAnsi="Angsana New"/>
          <w:sz w:val="30"/>
          <w:szCs w:val="30"/>
        </w:rPr>
        <w:t xml:space="preserve"> </w:t>
      </w:r>
      <w:r w:rsidR="008E2671" w:rsidRPr="00C20284">
        <w:rPr>
          <w:rFonts w:ascii="Angsana New" w:hAnsi="Angsana New"/>
          <w:sz w:val="30"/>
          <w:szCs w:val="30"/>
        </w:rPr>
        <w:br/>
      </w:r>
      <w:r w:rsidRPr="00C20284">
        <w:rPr>
          <w:rFonts w:ascii="Angsana New" w:hAnsi="Angsana New"/>
          <w:sz w:val="30"/>
          <w:szCs w:val="30"/>
          <w:cs/>
        </w:rPr>
        <w:t>ส่วนเกินมูลค่าหุ้น</w:t>
      </w:r>
      <w:r w:rsidR="00AE5DA1" w:rsidRPr="00C20284">
        <w:rPr>
          <w:rFonts w:ascii="Angsana New" w:hAnsi="Angsana New"/>
          <w:sz w:val="30"/>
          <w:szCs w:val="30"/>
          <w:cs/>
        </w:rPr>
        <w:t>สามัญ</w:t>
      </w:r>
      <w:r w:rsidRPr="00C20284">
        <w:rPr>
          <w:rFonts w:ascii="Angsana New" w:hAnsi="Angsana New"/>
          <w:sz w:val="30"/>
          <w:szCs w:val="30"/>
          <w:cs/>
        </w:rPr>
        <w:t>นี้จะนำไปจ่ายเป็นเงินปันผลไม่ได้</w:t>
      </w:r>
    </w:p>
    <w:p w14:paraId="6A0FCD3D" w14:textId="2CF8DE8E" w:rsidR="002100BC" w:rsidRPr="00C20284" w:rsidRDefault="002100BC" w:rsidP="00367A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6CC550AE" w14:textId="080CB1DB" w:rsidR="00000FCF" w:rsidRPr="00C20284" w:rsidRDefault="00000FCF" w:rsidP="00367A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C20284">
        <w:rPr>
          <w:rFonts w:ascii="Angsana New" w:hAnsi="Angsana New"/>
          <w:b/>
          <w:bCs/>
          <w:i/>
          <w:iCs/>
          <w:sz w:val="30"/>
          <w:szCs w:val="30"/>
          <w:cs/>
        </w:rPr>
        <w:t>ส่วนเกินทุนจาก</w:t>
      </w:r>
      <w:r w:rsidR="00753655" w:rsidRPr="00C20284">
        <w:rPr>
          <w:rFonts w:ascii="Angsana New" w:hAnsi="Angsana New"/>
          <w:b/>
          <w:bCs/>
          <w:i/>
          <w:iCs/>
          <w:sz w:val="30"/>
          <w:szCs w:val="30"/>
          <w:cs/>
        </w:rPr>
        <w:t>การเปลี่ยนแปลง</w:t>
      </w:r>
      <w:r w:rsidRPr="00C20284">
        <w:rPr>
          <w:rFonts w:ascii="Angsana New" w:hAnsi="Angsana New"/>
          <w:b/>
          <w:bCs/>
          <w:i/>
          <w:iCs/>
          <w:sz w:val="30"/>
          <w:szCs w:val="30"/>
          <w:cs/>
        </w:rPr>
        <w:t>ส่วนได้</w:t>
      </w:r>
      <w:r w:rsidR="00753655" w:rsidRPr="00C20284">
        <w:rPr>
          <w:rFonts w:ascii="Angsana New" w:hAnsi="Angsana New"/>
          <w:b/>
          <w:bCs/>
          <w:i/>
          <w:iCs/>
          <w:sz w:val="30"/>
          <w:szCs w:val="30"/>
          <w:cs/>
        </w:rPr>
        <w:t>เสีย</w:t>
      </w:r>
      <w:r w:rsidRPr="00C20284">
        <w:rPr>
          <w:rFonts w:ascii="Angsana New" w:hAnsi="Angsana New"/>
          <w:b/>
          <w:bCs/>
          <w:i/>
          <w:iCs/>
          <w:sz w:val="30"/>
          <w:szCs w:val="30"/>
          <w:cs/>
        </w:rPr>
        <w:t>ในบริษัทย่อยและบริษัทร่วม</w:t>
      </w:r>
    </w:p>
    <w:p w14:paraId="68B50A3C" w14:textId="77777777" w:rsidR="00000FCF" w:rsidRPr="007B3238" w:rsidRDefault="00000FCF" w:rsidP="00367A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both"/>
        <w:rPr>
          <w:rFonts w:ascii="Angsana New" w:hAnsi="Angsana New"/>
          <w:sz w:val="30"/>
          <w:szCs w:val="30"/>
        </w:rPr>
      </w:pPr>
    </w:p>
    <w:p w14:paraId="045696B6" w14:textId="77777777" w:rsidR="002A45AA" w:rsidRPr="00C20284" w:rsidRDefault="00000FCF" w:rsidP="00367A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C20284">
        <w:rPr>
          <w:rFonts w:ascii="Angsana New" w:hAnsi="Angsana New"/>
          <w:sz w:val="30"/>
          <w:szCs w:val="30"/>
          <w:cs/>
        </w:rPr>
        <w:t>ส่วนเกินทุนจาก</w:t>
      </w:r>
      <w:r w:rsidR="00753655" w:rsidRPr="00C20284">
        <w:rPr>
          <w:rFonts w:ascii="Angsana New" w:hAnsi="Angsana New"/>
          <w:sz w:val="30"/>
          <w:szCs w:val="30"/>
          <w:cs/>
        </w:rPr>
        <w:t>การเปลี่ยนแปลง</w:t>
      </w:r>
      <w:r w:rsidRPr="00C20284">
        <w:rPr>
          <w:rFonts w:ascii="Angsana New" w:hAnsi="Angsana New"/>
          <w:sz w:val="30"/>
          <w:szCs w:val="30"/>
          <w:cs/>
        </w:rPr>
        <w:t>ส่วนได้</w:t>
      </w:r>
      <w:r w:rsidR="00753655" w:rsidRPr="00C20284">
        <w:rPr>
          <w:rFonts w:ascii="Angsana New" w:hAnsi="Angsana New"/>
          <w:sz w:val="30"/>
          <w:szCs w:val="30"/>
          <w:cs/>
        </w:rPr>
        <w:t>เสีย</w:t>
      </w:r>
      <w:r w:rsidRPr="00C20284">
        <w:rPr>
          <w:rFonts w:ascii="Angsana New" w:hAnsi="Angsana New"/>
          <w:sz w:val="30"/>
          <w:szCs w:val="30"/>
          <w:cs/>
        </w:rPr>
        <w:t>ในบริษัทย่อยและบริษัทร่วมประกอบด้วย</w:t>
      </w:r>
    </w:p>
    <w:p w14:paraId="08E081B6" w14:textId="77777777" w:rsidR="00651A51" w:rsidRPr="00C20284" w:rsidRDefault="00651A51" w:rsidP="00367A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  <w:cs/>
        </w:rPr>
      </w:pPr>
    </w:p>
    <w:p w14:paraId="27DCE26F" w14:textId="77777777" w:rsidR="00000FCF" w:rsidRPr="00C20284" w:rsidRDefault="00024088" w:rsidP="00367ADF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96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18" w:hanging="360"/>
        <w:jc w:val="thaiDistribute"/>
        <w:rPr>
          <w:rFonts w:ascii="Angsana New" w:hAnsi="Angsana New"/>
          <w:sz w:val="30"/>
          <w:szCs w:val="30"/>
        </w:rPr>
      </w:pPr>
      <w:r w:rsidRPr="00C20284">
        <w:rPr>
          <w:rFonts w:ascii="Angsana New" w:hAnsi="Angsana New"/>
          <w:sz w:val="30"/>
          <w:szCs w:val="30"/>
          <w:cs/>
        </w:rPr>
        <w:t>การเปลี่ยนแปลง</w:t>
      </w:r>
      <w:r w:rsidR="00000FCF" w:rsidRPr="00C20284">
        <w:rPr>
          <w:rFonts w:ascii="Angsana New" w:hAnsi="Angsana New"/>
          <w:sz w:val="30"/>
          <w:szCs w:val="30"/>
          <w:cs/>
        </w:rPr>
        <w:t>ส่วนได้</w:t>
      </w:r>
      <w:r w:rsidRPr="00C20284">
        <w:rPr>
          <w:rFonts w:ascii="Angsana New" w:hAnsi="Angsana New"/>
          <w:sz w:val="30"/>
          <w:szCs w:val="30"/>
          <w:cs/>
        </w:rPr>
        <w:t>เสียของผู้ถือหุ้นบริษัทใหญ่</w:t>
      </w:r>
      <w:r w:rsidR="00000FCF" w:rsidRPr="00C20284">
        <w:rPr>
          <w:rFonts w:ascii="Angsana New" w:hAnsi="Angsana New"/>
          <w:sz w:val="30"/>
          <w:szCs w:val="30"/>
          <w:cs/>
        </w:rPr>
        <w:t>ใน</w:t>
      </w:r>
      <w:r w:rsidRPr="00C20284">
        <w:rPr>
          <w:rFonts w:ascii="Angsana New" w:hAnsi="Angsana New"/>
          <w:sz w:val="30"/>
          <w:szCs w:val="30"/>
          <w:cs/>
        </w:rPr>
        <w:t>บริษัทย่อยโดยที่ไม่ได้ทำให้บริษัทใหญ่สูญเสียอำนาจในการควบคุม</w:t>
      </w:r>
    </w:p>
    <w:p w14:paraId="5FE78275" w14:textId="77777777" w:rsidR="00AF71CE" w:rsidRPr="00C20284" w:rsidRDefault="00AF71CE" w:rsidP="00367A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18"/>
        <w:jc w:val="thaiDistribute"/>
        <w:rPr>
          <w:rFonts w:ascii="Angsana New" w:hAnsi="Angsana New"/>
          <w:sz w:val="30"/>
          <w:szCs w:val="30"/>
        </w:rPr>
      </w:pPr>
    </w:p>
    <w:p w14:paraId="4F849CF1" w14:textId="77777777" w:rsidR="00AF71CE" w:rsidRPr="00C20284" w:rsidRDefault="00024088" w:rsidP="00367ADF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96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18" w:hanging="360"/>
        <w:jc w:val="thaiDistribute"/>
        <w:rPr>
          <w:rFonts w:ascii="Angsana New" w:hAnsi="Angsana New"/>
          <w:sz w:val="30"/>
          <w:szCs w:val="30"/>
          <w:cs/>
        </w:rPr>
      </w:pPr>
      <w:r w:rsidRPr="00C20284">
        <w:rPr>
          <w:rFonts w:ascii="Angsana New" w:hAnsi="Angsana New"/>
          <w:sz w:val="30"/>
          <w:szCs w:val="30"/>
          <w:cs/>
        </w:rPr>
        <w:t>การเปลี่ยนแปลงในส่วนได้</w:t>
      </w:r>
      <w:r w:rsidR="00753655" w:rsidRPr="00C20284">
        <w:rPr>
          <w:rFonts w:ascii="Angsana New" w:hAnsi="Angsana New"/>
          <w:sz w:val="30"/>
          <w:szCs w:val="30"/>
          <w:cs/>
        </w:rPr>
        <w:t>เสีย</w:t>
      </w:r>
      <w:r w:rsidRPr="00C20284">
        <w:rPr>
          <w:rFonts w:ascii="Angsana New" w:hAnsi="Angsana New"/>
          <w:sz w:val="30"/>
          <w:szCs w:val="30"/>
          <w:cs/>
        </w:rPr>
        <w:t>ใน</w:t>
      </w:r>
      <w:r w:rsidR="00C46C39" w:rsidRPr="00C20284">
        <w:rPr>
          <w:rFonts w:ascii="Angsana New" w:hAnsi="Angsana New"/>
          <w:sz w:val="30"/>
          <w:szCs w:val="30"/>
          <w:cs/>
        </w:rPr>
        <w:t>ส่วนของผู้ถือหุ้น</w:t>
      </w:r>
      <w:r w:rsidRPr="00C20284">
        <w:rPr>
          <w:rFonts w:ascii="Angsana New" w:hAnsi="Angsana New"/>
          <w:sz w:val="30"/>
          <w:szCs w:val="30"/>
          <w:cs/>
        </w:rPr>
        <w:t>ของบริษัทร่วม</w:t>
      </w:r>
    </w:p>
    <w:p w14:paraId="2D85AC9C" w14:textId="77777777" w:rsidR="008E2671" w:rsidRPr="00C20284" w:rsidRDefault="008E2671" w:rsidP="00367A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/>
        <w:rPr>
          <w:rFonts w:ascii="Angsana New" w:hAnsi="Angsana New"/>
          <w:b/>
          <w:bCs/>
          <w:i/>
          <w:iCs/>
          <w:sz w:val="2"/>
          <w:szCs w:val="2"/>
          <w:cs/>
        </w:rPr>
      </w:pPr>
    </w:p>
    <w:p w14:paraId="7C3B9517" w14:textId="77777777" w:rsidR="00652CD9" w:rsidRPr="00C20284" w:rsidRDefault="00652CD9" w:rsidP="00367A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EB7E92B" w14:textId="77777777" w:rsidR="0033556A" w:rsidRPr="00C20284" w:rsidRDefault="0033556A" w:rsidP="00367AD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 w:right="18" w:firstLine="90"/>
        <w:rPr>
          <w:rFonts w:ascii="Angsana New" w:hAnsi="Angsana New"/>
          <w:b/>
          <w:bCs/>
          <w:i/>
          <w:iCs/>
          <w:sz w:val="30"/>
          <w:szCs w:val="30"/>
        </w:rPr>
      </w:pPr>
      <w:r w:rsidRPr="00C20284">
        <w:rPr>
          <w:rFonts w:ascii="Angsana New" w:hAnsi="Angsana New"/>
          <w:b/>
          <w:bCs/>
          <w:i/>
          <w:iCs/>
          <w:sz w:val="30"/>
          <w:szCs w:val="30"/>
          <w:cs/>
        </w:rPr>
        <w:t>ส่วนเกินทุนจากรายการกับกิจการภายใต้การควบคุมเดียวกัน</w:t>
      </w:r>
    </w:p>
    <w:p w14:paraId="00790572" w14:textId="77777777" w:rsidR="0033556A" w:rsidRPr="00C20284" w:rsidRDefault="0033556A" w:rsidP="00367AD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 w:right="18"/>
        <w:jc w:val="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DD28C54" w14:textId="27D93D6D" w:rsidR="0033556A" w:rsidRPr="00C20284" w:rsidRDefault="0033556A" w:rsidP="00367A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C20284">
        <w:rPr>
          <w:rFonts w:ascii="Angsana New" w:hAnsi="Angsana New"/>
          <w:sz w:val="30"/>
          <w:szCs w:val="30"/>
          <w:cs/>
        </w:rPr>
        <w:t>ส่วนเกินทุนจากรายการกับกิจการภายใต้การควบคุมเดียวกันที่บันทึกในส่วนของผู้ถือหุ้นคือ ผลต่างระหว่างมูลค่าตามบัญชีของสินทรัพย์สุทธิกับสิ่งตอบแทนที่ได้รับจากรายการที่เกิดขึ้นจากการโอนสินทรัพย์และหนี้สินในมูลค่าตามบัญชีของกิจการบางส่วนของบริษัทให้แก่บริษัทย่อยแห่งหนึ่งทั้งนี้รายการส่วนเกินทุนดังกล่าวจะถูกตัดรายการในการจัดทำงบการเงินรวม</w:t>
      </w:r>
    </w:p>
    <w:p w14:paraId="42804A87" w14:textId="77777777" w:rsidR="0033556A" w:rsidRPr="00367ADF" w:rsidRDefault="0033556A" w:rsidP="00367A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4D38AF2" w14:textId="5A53235B" w:rsidR="00314F51" w:rsidRPr="00C20284" w:rsidRDefault="00314F51" w:rsidP="00367A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rPr>
          <w:rFonts w:ascii="Angsana New" w:hAnsi="Angsana New"/>
          <w:b/>
          <w:bCs/>
          <w:i/>
          <w:iCs/>
          <w:sz w:val="30"/>
          <w:szCs w:val="30"/>
        </w:rPr>
      </w:pPr>
      <w:r w:rsidRPr="00367ADF">
        <w:rPr>
          <w:rFonts w:ascii="Angsana New" w:hAnsi="Angsana New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1286157F" w14:textId="77777777" w:rsidR="00314F51" w:rsidRPr="007B3238" w:rsidRDefault="00314F51" w:rsidP="00367A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3CF369BA" w14:textId="4A409093" w:rsidR="00BA2A18" w:rsidRPr="00C20284" w:rsidRDefault="00BA2A18" w:rsidP="001B3149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  <w:tab w:val="left" w:pos="1080"/>
        </w:tabs>
        <w:ind w:left="1080" w:right="18" w:hanging="540"/>
        <w:rPr>
          <w:rFonts w:ascii="Angsana New" w:hAnsi="Angsana New"/>
          <w:b/>
          <w:bCs/>
          <w:i/>
          <w:iCs/>
          <w:sz w:val="30"/>
          <w:szCs w:val="30"/>
        </w:rPr>
      </w:pPr>
      <w:r w:rsidRPr="00C20284">
        <w:rPr>
          <w:rFonts w:ascii="Angsana New" w:hAnsi="Angsana New"/>
          <w:b/>
          <w:bCs/>
          <w:i/>
          <w:iCs/>
          <w:sz w:val="30"/>
          <w:szCs w:val="30"/>
          <w:cs/>
        </w:rPr>
        <w:t>ผลต่างจากการตีราคาสินทรัพย์</w:t>
      </w:r>
      <w:r w:rsidR="0088308D" w:rsidRPr="00C20284">
        <w:rPr>
          <w:rFonts w:ascii="Angsana New" w:hAnsi="Angsana New"/>
          <w:b/>
          <w:bCs/>
          <w:i/>
          <w:iCs/>
          <w:sz w:val="30"/>
          <w:szCs w:val="30"/>
          <w:cs/>
        </w:rPr>
        <w:t>ใหม่</w:t>
      </w:r>
    </w:p>
    <w:p w14:paraId="612BCE13" w14:textId="77777777" w:rsidR="00BA2A18" w:rsidRPr="007B3238" w:rsidRDefault="00BA2A18" w:rsidP="00367A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rPr>
          <w:rFonts w:ascii="Angsana New" w:hAnsi="Angsana New"/>
          <w:sz w:val="30"/>
          <w:szCs w:val="30"/>
        </w:rPr>
      </w:pPr>
    </w:p>
    <w:p w14:paraId="688D9002" w14:textId="751635C3" w:rsidR="00B3365F" w:rsidRPr="00C20284" w:rsidRDefault="00FE1A2E" w:rsidP="00367A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18"/>
        <w:jc w:val="thaiDistribute"/>
        <w:rPr>
          <w:rFonts w:ascii="Angsana New" w:hAnsi="Angsana New"/>
          <w:sz w:val="30"/>
          <w:szCs w:val="30"/>
        </w:rPr>
      </w:pPr>
      <w:r w:rsidRPr="00C20284">
        <w:rPr>
          <w:rFonts w:ascii="Angsana New" w:hAnsi="Angsana New"/>
          <w:spacing w:val="-4"/>
          <w:sz w:val="30"/>
          <w:szCs w:val="30"/>
          <w:cs/>
        </w:rPr>
        <w:t>ผลต่างจากการตีราคาสินทรัพย์</w:t>
      </w:r>
      <w:r w:rsidR="0088308D" w:rsidRPr="00C20284">
        <w:rPr>
          <w:rFonts w:ascii="Angsana New" w:hAnsi="Angsana New"/>
          <w:spacing w:val="-4"/>
          <w:sz w:val="30"/>
          <w:szCs w:val="30"/>
          <w:cs/>
        </w:rPr>
        <w:t>ใหม่</w:t>
      </w:r>
      <w:r w:rsidRPr="00C20284">
        <w:rPr>
          <w:rFonts w:ascii="Angsana New" w:hAnsi="Angsana New"/>
          <w:spacing w:val="-4"/>
          <w:sz w:val="30"/>
          <w:szCs w:val="30"/>
          <w:cs/>
        </w:rPr>
        <w:t xml:space="preserve">ที่บันทึกในส่วนของผู้ถือหุ้นคือ </w:t>
      </w:r>
      <w:r w:rsidR="000C71AE" w:rsidRPr="00C20284">
        <w:rPr>
          <w:rFonts w:ascii="Angsana New" w:hAnsi="Angsana New"/>
          <w:spacing w:val="-4"/>
          <w:sz w:val="30"/>
          <w:szCs w:val="30"/>
          <w:cs/>
        </w:rPr>
        <w:t>ผล</w:t>
      </w:r>
      <w:r w:rsidRPr="00C20284">
        <w:rPr>
          <w:rFonts w:ascii="Angsana New" w:hAnsi="Angsana New"/>
          <w:spacing w:val="-4"/>
          <w:sz w:val="30"/>
          <w:szCs w:val="30"/>
          <w:cs/>
        </w:rPr>
        <w:t>รวมสะสมของส่วนเกินจากการตีราคา</w:t>
      </w:r>
      <w:r w:rsidR="003800CA" w:rsidRPr="00C20284">
        <w:rPr>
          <w:rFonts w:ascii="Angsana New" w:hAnsi="Angsana New"/>
          <w:sz w:val="30"/>
          <w:szCs w:val="30"/>
          <w:cs/>
        </w:rPr>
        <w:t xml:space="preserve">ที่ดิน </w:t>
      </w:r>
      <w:r w:rsidR="00D213BF" w:rsidRPr="00C20284">
        <w:rPr>
          <w:rFonts w:ascii="Angsana New" w:hAnsi="Angsana New"/>
          <w:sz w:val="30"/>
          <w:szCs w:val="30"/>
          <w:cs/>
        </w:rPr>
        <w:t>จนกระทั่งมีการจำหน่ายสินทรัพย์นั้น</w:t>
      </w:r>
    </w:p>
    <w:p w14:paraId="156BCE6A" w14:textId="0DD42E04" w:rsidR="00BE4CDC" w:rsidRPr="00C20284" w:rsidRDefault="00BE4CDC" w:rsidP="001B3149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C20284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สำรองการป้องกันความเสี่ยง</w:t>
      </w:r>
    </w:p>
    <w:p w14:paraId="00A5F0D2" w14:textId="77777777" w:rsidR="00BE4CDC" w:rsidRPr="00C20284" w:rsidRDefault="00BE4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90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63DA78F2" w14:textId="77777777" w:rsidR="00BE4CDC" w:rsidRPr="00C20284" w:rsidRDefault="00BE4CDC" w:rsidP="001B1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7"/>
        <w:jc w:val="thaiDistribute"/>
        <w:rPr>
          <w:rFonts w:ascii="Angsana New" w:hAnsi="Angsana New"/>
          <w:sz w:val="30"/>
          <w:szCs w:val="30"/>
        </w:rPr>
      </w:pPr>
      <w:r w:rsidRPr="00C20284">
        <w:rPr>
          <w:rFonts w:ascii="Angsana New" w:hAnsi="Angsana New"/>
          <w:sz w:val="30"/>
          <w:szCs w:val="30"/>
          <w:cs/>
        </w:rPr>
        <w:t>สำรองการป้องกันความเสี่ยงประกอบด้วยผลสะสมของส่วนที่มีประสิทธิผลของการเปลี่ยนแปลงในมูลค่ายุติธรรมของเครื่องมือที่ใช้ในการป้องกันความเสี่ยงซึ่งใช้ในการป้องกันความเสี่ยงในกระแสเงินสด ซึ่งรอการรับรู้ในภายหลังในกำไรหรือขาดทุน หรือรวมเป็นต้นทุนเมื่อเริ่มแรก หรือมูลค่าตามบัญชีอื่นของสินทรัพย์ที่ไม่ใช่สินทรัพย์ทางการเงินหรือหนี้สินที่ไม่ใช่หนี้สินทางการเงิน</w:t>
      </w:r>
    </w:p>
    <w:p w14:paraId="19DA8627" w14:textId="77777777" w:rsidR="005D7333" w:rsidRPr="00A17325" w:rsidRDefault="005D7333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50CF8854" w14:textId="77777777" w:rsidR="00EC3122" w:rsidRDefault="005759E6" w:rsidP="001B3149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C20284">
        <w:rPr>
          <w:rFonts w:ascii="Angsana New" w:hAnsi="Angsana New"/>
          <w:b/>
          <w:bCs/>
          <w:i/>
          <w:iCs/>
          <w:sz w:val="30"/>
          <w:szCs w:val="30"/>
          <w:cs/>
        </w:rPr>
        <w:t>การเปลี่ยนแปลงในมูลค่ายุติธรรม</w:t>
      </w:r>
    </w:p>
    <w:p w14:paraId="7D039D7A" w14:textId="431ACC59" w:rsidR="005759E6" w:rsidRPr="00C20284" w:rsidRDefault="005759E6" w:rsidP="00367A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90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C20284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5EF08243" w14:textId="179C7170" w:rsidR="005759E6" w:rsidRPr="008E60EA" w:rsidRDefault="005759E6" w:rsidP="008E60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C20284">
        <w:rPr>
          <w:rFonts w:ascii="Angsana New" w:hAnsi="Angsana New"/>
          <w:sz w:val="30"/>
          <w:szCs w:val="30"/>
          <w:cs/>
        </w:rPr>
        <w:t>การเปลี่ยนแปลงในมูลค่ายุติธรรมที่บันทึกในส่วนของผู้ถือหุ้นคือ การเปลี่ยนแปลงสุทธิในมูลค่ายุติธรรมของ</w:t>
      </w:r>
      <w:r w:rsidRPr="00C20284">
        <w:rPr>
          <w:rFonts w:ascii="Angsana New" w:hAnsi="Angsana New"/>
          <w:sz w:val="30"/>
          <w:szCs w:val="30"/>
        </w:rPr>
        <w:t xml:space="preserve"> </w:t>
      </w:r>
      <w:r w:rsidRPr="00C20284">
        <w:rPr>
          <w:rFonts w:ascii="Angsana New" w:hAnsi="Angsana New"/>
          <w:sz w:val="30"/>
          <w:szCs w:val="30"/>
          <w:cs/>
        </w:rPr>
        <w:t>เงินลงทุนในในตราสารทุนที่วัดมูลค่ายุติธรรมผ่านกำไรขาดทุนเบ็ดเสร็จอื่น จนกระทั่งมีการจำหน่ายเงินลงทุนนั้น</w:t>
      </w:r>
    </w:p>
    <w:p w14:paraId="6E0FE3E2" w14:textId="77777777" w:rsidR="008E60EA" w:rsidRPr="008E60EA" w:rsidRDefault="008E60EA" w:rsidP="008E60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jc w:val="both"/>
        <w:rPr>
          <w:rFonts w:ascii="Angsana New" w:hAnsi="Angsana New"/>
          <w:b/>
          <w:bCs/>
          <w:i/>
          <w:iCs/>
          <w:sz w:val="30"/>
          <w:szCs w:val="30"/>
          <w:highlight w:val="yellow"/>
        </w:rPr>
      </w:pPr>
    </w:p>
    <w:p w14:paraId="6F594F72" w14:textId="3337C169" w:rsidR="009F0A1A" w:rsidRPr="00C20284" w:rsidRDefault="00314F51" w:rsidP="001B3149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C20284">
        <w:rPr>
          <w:rFonts w:ascii="Angsana New" w:hAnsi="Angsana New"/>
          <w:b/>
          <w:bCs/>
          <w:i/>
          <w:iCs/>
          <w:sz w:val="30"/>
          <w:szCs w:val="30"/>
          <w:cs/>
        </w:rPr>
        <w:t>ผ</w:t>
      </w:r>
      <w:r w:rsidR="001C55DA" w:rsidRPr="00C20284">
        <w:rPr>
          <w:rFonts w:ascii="Angsana New" w:hAnsi="Angsana New"/>
          <w:b/>
          <w:bCs/>
          <w:i/>
          <w:iCs/>
          <w:sz w:val="30"/>
          <w:szCs w:val="30"/>
          <w:cs/>
        </w:rPr>
        <w:t>ลต่างจาก</w:t>
      </w:r>
      <w:r w:rsidR="00753655" w:rsidRPr="00C20284">
        <w:rPr>
          <w:rFonts w:ascii="Angsana New" w:hAnsi="Angsana New"/>
          <w:b/>
          <w:bCs/>
          <w:i/>
          <w:iCs/>
          <w:sz w:val="30"/>
          <w:szCs w:val="30"/>
          <w:cs/>
        </w:rPr>
        <w:t>อัตราแลกเปลี่ยนจาก</w:t>
      </w:r>
      <w:r w:rsidR="001C55DA" w:rsidRPr="00C20284">
        <w:rPr>
          <w:rFonts w:ascii="Angsana New" w:hAnsi="Angsana New"/>
          <w:b/>
          <w:bCs/>
          <w:i/>
          <w:iCs/>
          <w:sz w:val="30"/>
          <w:szCs w:val="30"/>
          <w:cs/>
        </w:rPr>
        <w:t>การ</w:t>
      </w:r>
      <w:r w:rsidR="009F0A1A" w:rsidRPr="00C20284">
        <w:rPr>
          <w:rFonts w:ascii="Angsana New" w:hAnsi="Angsana New"/>
          <w:b/>
          <w:bCs/>
          <w:i/>
          <w:iCs/>
          <w:sz w:val="30"/>
          <w:szCs w:val="30"/>
          <w:cs/>
        </w:rPr>
        <w:t>แปลงค่างบการเงิน</w:t>
      </w:r>
    </w:p>
    <w:p w14:paraId="5049BAFB" w14:textId="77777777" w:rsidR="009F0A1A" w:rsidRPr="00A17325" w:rsidRDefault="009F0A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3796FEAF" w14:textId="77777777" w:rsidR="00ED5409" w:rsidRPr="00C20284" w:rsidRDefault="004F4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450"/>
        <w:jc w:val="both"/>
        <w:rPr>
          <w:rFonts w:ascii="Angsana New" w:hAnsi="Angsana New"/>
          <w:sz w:val="30"/>
          <w:szCs w:val="30"/>
        </w:rPr>
      </w:pPr>
      <w:r w:rsidRPr="00C20284">
        <w:rPr>
          <w:rFonts w:ascii="Angsana New" w:hAnsi="Angsana New"/>
          <w:sz w:val="30"/>
          <w:szCs w:val="30"/>
        </w:rPr>
        <w:tab/>
      </w:r>
      <w:r w:rsidR="00ED5409" w:rsidRPr="00C20284">
        <w:rPr>
          <w:rFonts w:ascii="Angsana New" w:hAnsi="Angsana New"/>
          <w:sz w:val="30"/>
          <w:szCs w:val="30"/>
          <w:cs/>
        </w:rPr>
        <w:t>ผลต่างจากการแปลงค่างบการเงินที่บันทึกในส่วนของผู้ถือหุ้นประกอบด้วย</w:t>
      </w:r>
    </w:p>
    <w:p w14:paraId="36B54EB3" w14:textId="77777777" w:rsidR="00ED5409" w:rsidRPr="00A17325" w:rsidRDefault="00ED5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="Angsana New" w:hAnsi="Angsana New"/>
          <w:sz w:val="30"/>
          <w:szCs w:val="30"/>
        </w:rPr>
      </w:pPr>
    </w:p>
    <w:p w14:paraId="6498FBAC" w14:textId="77777777" w:rsidR="00ED5409" w:rsidRPr="00C20284" w:rsidRDefault="00ED5409" w:rsidP="001B3149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 w:right="-27" w:hanging="540"/>
        <w:jc w:val="thaiDistribute"/>
        <w:rPr>
          <w:rFonts w:ascii="Angsana New" w:hAnsi="Angsana New"/>
          <w:sz w:val="30"/>
          <w:szCs w:val="30"/>
        </w:rPr>
      </w:pPr>
      <w:r w:rsidRPr="00C20284">
        <w:rPr>
          <w:rFonts w:ascii="Angsana New" w:hAnsi="Angsana New"/>
          <w:sz w:val="30"/>
          <w:szCs w:val="30"/>
          <w:cs/>
        </w:rPr>
        <w:t>ผลต่างจากอัตราแลกเปลี่ยนเงินตราต่างประเทศที่เกิดจากการแปลงค่างบก</w:t>
      </w:r>
      <w:r w:rsidR="004F4700" w:rsidRPr="00C20284">
        <w:rPr>
          <w:rFonts w:ascii="Angsana New" w:hAnsi="Angsana New"/>
          <w:sz w:val="30"/>
          <w:szCs w:val="30"/>
          <w:cs/>
        </w:rPr>
        <w:t>ารเงินของกิจการในต่างประเทศ</w:t>
      </w:r>
      <w:r w:rsidRPr="00C20284">
        <w:rPr>
          <w:rFonts w:ascii="Angsana New" w:hAnsi="Angsana New"/>
          <w:sz w:val="30"/>
          <w:szCs w:val="30"/>
          <w:cs/>
        </w:rPr>
        <w:t>ให้เป็นเงินบาท</w:t>
      </w:r>
    </w:p>
    <w:p w14:paraId="5BFBDCBC" w14:textId="77777777" w:rsidR="0084681D" w:rsidRPr="00A17325" w:rsidRDefault="0084681D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 w:right="-27" w:hanging="540"/>
        <w:jc w:val="thaiDistribute"/>
        <w:rPr>
          <w:rFonts w:ascii="Angsana New" w:hAnsi="Angsana New"/>
          <w:sz w:val="30"/>
          <w:szCs w:val="30"/>
        </w:rPr>
      </w:pPr>
    </w:p>
    <w:p w14:paraId="684FFDAC" w14:textId="627EC64D" w:rsidR="00ED5409" w:rsidRPr="00C20284" w:rsidRDefault="00ED5409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 w:right="-27" w:hanging="540"/>
        <w:jc w:val="thaiDistribute"/>
        <w:rPr>
          <w:rFonts w:ascii="Angsana New" w:hAnsi="Angsana New"/>
          <w:sz w:val="30"/>
          <w:szCs w:val="30"/>
        </w:rPr>
      </w:pPr>
      <w:r w:rsidRPr="00C20284">
        <w:rPr>
          <w:rFonts w:ascii="Angsana New" w:hAnsi="Angsana New"/>
          <w:sz w:val="30"/>
          <w:szCs w:val="30"/>
          <w:cs/>
        </w:rPr>
        <w:t xml:space="preserve">(ข) </w:t>
      </w:r>
      <w:r w:rsidRPr="00C20284">
        <w:rPr>
          <w:rFonts w:ascii="Angsana New" w:hAnsi="Angsana New"/>
          <w:sz w:val="30"/>
          <w:szCs w:val="30"/>
          <w:cs/>
        </w:rPr>
        <w:tab/>
        <w:t>ผลต่างของอัตราแลกเปลี่ยนเงินตราต่างประเทศที่เกิดจากการแปลงค่ารายการที่เป็นตัวเงิน ซึ่งเป็น</w:t>
      </w:r>
      <w:r w:rsidR="002100BC" w:rsidRPr="00C20284">
        <w:rPr>
          <w:rFonts w:ascii="Angsana New" w:hAnsi="Angsana New"/>
          <w:sz w:val="30"/>
          <w:szCs w:val="30"/>
          <w:cs/>
        </w:rPr>
        <w:br/>
      </w:r>
      <w:r w:rsidR="004F4700" w:rsidRPr="00C20284">
        <w:rPr>
          <w:rFonts w:ascii="Angsana New" w:hAnsi="Angsana New"/>
          <w:sz w:val="30"/>
          <w:szCs w:val="30"/>
          <w:cs/>
        </w:rPr>
        <w:t>ส่วนหนึ่ง</w:t>
      </w:r>
      <w:r w:rsidRPr="00C20284">
        <w:rPr>
          <w:rFonts w:ascii="Angsana New" w:hAnsi="Angsana New"/>
          <w:sz w:val="30"/>
          <w:szCs w:val="30"/>
          <w:cs/>
        </w:rPr>
        <w:t xml:space="preserve">ของการลงทุนสุทธิในหน่วยงานต่างประเทศของกลุ่มบริษัทเมื่อเข้าเงื่อนไขบางประการ </w:t>
      </w:r>
    </w:p>
    <w:p w14:paraId="5629C818" w14:textId="77777777" w:rsidR="00FA259D" w:rsidRPr="00C20284" w:rsidRDefault="00FA259D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 w:right="-27" w:hanging="540"/>
        <w:jc w:val="thaiDistribute"/>
        <w:rPr>
          <w:rFonts w:ascii="Angsana New" w:hAnsi="Angsana New"/>
          <w:sz w:val="30"/>
          <w:szCs w:val="30"/>
        </w:rPr>
      </w:pPr>
    </w:p>
    <w:p w14:paraId="77974420" w14:textId="003D37F4" w:rsidR="00D1710D" w:rsidRPr="00C20284" w:rsidRDefault="000F2A46" w:rsidP="00367A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20284">
        <w:rPr>
          <w:rFonts w:ascii="Angsana New" w:hAnsi="Angsana New"/>
          <w:sz w:val="30"/>
          <w:szCs w:val="30"/>
          <w:cs/>
        </w:rPr>
        <w:t>ผลต่างจากการตีราคาสินทรัพย์</w:t>
      </w:r>
      <w:r w:rsidR="008D5DBA" w:rsidRPr="00C20284">
        <w:rPr>
          <w:rFonts w:ascii="Angsana New" w:hAnsi="Angsana New"/>
          <w:sz w:val="30"/>
          <w:szCs w:val="30"/>
          <w:cs/>
        </w:rPr>
        <w:t xml:space="preserve">ใหม่ </w:t>
      </w:r>
      <w:r w:rsidRPr="00C20284">
        <w:rPr>
          <w:rFonts w:ascii="Angsana New" w:hAnsi="Angsana New"/>
          <w:sz w:val="30"/>
          <w:szCs w:val="30"/>
          <w:cs/>
        </w:rPr>
        <w:t>ผลต่างจาก</w:t>
      </w:r>
      <w:r w:rsidR="00753655" w:rsidRPr="00C20284">
        <w:rPr>
          <w:rFonts w:ascii="Angsana New" w:hAnsi="Angsana New"/>
          <w:sz w:val="30"/>
          <w:szCs w:val="30"/>
          <w:cs/>
        </w:rPr>
        <w:t>อัตราแลกเปลี่ยนจาก</w:t>
      </w:r>
      <w:r w:rsidRPr="00C20284">
        <w:rPr>
          <w:rFonts w:ascii="Angsana New" w:hAnsi="Angsana New"/>
          <w:sz w:val="30"/>
          <w:szCs w:val="30"/>
          <w:cs/>
        </w:rPr>
        <w:t>การแปลงค่างบการเงิน</w:t>
      </w:r>
      <w:r w:rsidR="00766F9A" w:rsidRPr="00C20284">
        <w:rPr>
          <w:rFonts w:ascii="Angsana New" w:hAnsi="Angsana New"/>
          <w:sz w:val="30"/>
          <w:szCs w:val="30"/>
          <w:cs/>
        </w:rPr>
        <w:t>และ</w:t>
      </w:r>
      <w:r w:rsidRPr="00C20284">
        <w:rPr>
          <w:rFonts w:ascii="Angsana New" w:hAnsi="Angsana New"/>
          <w:sz w:val="30"/>
          <w:szCs w:val="30"/>
          <w:cs/>
        </w:rPr>
        <w:t>การเปลี่ยนแปลงในมูลค่ายุติธรรมของเงินลงทุนได้แสดง</w:t>
      </w:r>
      <w:r w:rsidR="001C77FA" w:rsidRPr="00C20284">
        <w:rPr>
          <w:rFonts w:ascii="Angsana New" w:hAnsi="Angsana New"/>
          <w:sz w:val="30"/>
          <w:szCs w:val="30"/>
          <w:cs/>
        </w:rPr>
        <w:t>ในจำนวน</w:t>
      </w:r>
      <w:r w:rsidRPr="00C20284">
        <w:rPr>
          <w:rFonts w:ascii="Angsana New" w:hAnsi="Angsana New"/>
          <w:sz w:val="30"/>
          <w:szCs w:val="30"/>
          <w:cs/>
        </w:rPr>
        <w:t>สุทธิจากภาษีเงินได้รอ</w:t>
      </w:r>
      <w:r w:rsidR="00AC0E28" w:rsidRPr="00C20284">
        <w:rPr>
          <w:rFonts w:ascii="Angsana New" w:hAnsi="Angsana New"/>
          <w:sz w:val="30"/>
          <w:szCs w:val="30"/>
          <w:cs/>
        </w:rPr>
        <w:t>การ</w:t>
      </w:r>
      <w:r w:rsidRPr="00C20284">
        <w:rPr>
          <w:rFonts w:ascii="Angsana New" w:hAnsi="Angsana New"/>
          <w:sz w:val="30"/>
          <w:szCs w:val="30"/>
          <w:cs/>
        </w:rPr>
        <w:t>ตัดบัญชี</w:t>
      </w:r>
      <w:bookmarkStart w:id="6" w:name="_Hlk54294682"/>
    </w:p>
    <w:bookmarkEnd w:id="6"/>
    <w:p w14:paraId="6425A896" w14:textId="77777777" w:rsidR="00377743" w:rsidRDefault="003777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4" w:firstLine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54AC25E" w14:textId="77777777" w:rsidR="00A36B79" w:rsidRDefault="00A36B7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4" w:firstLine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32E46A02" w14:textId="1DEF02CA" w:rsidR="00FA1DA8" w:rsidRPr="00C20284" w:rsidRDefault="00FA1DA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4"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C20284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การจัดสรรกำไรและ</w:t>
      </w:r>
      <w:r w:rsidRPr="00C20284">
        <w:rPr>
          <w:rFonts w:ascii="Angsana New" w:hAnsi="Angsana New"/>
          <w:b/>
          <w:bCs/>
          <w:i/>
          <w:iCs/>
          <w:sz w:val="30"/>
          <w:szCs w:val="30"/>
        </w:rPr>
        <w:t>/</w:t>
      </w:r>
      <w:r w:rsidRPr="00C20284">
        <w:rPr>
          <w:rFonts w:ascii="Angsana New" w:hAnsi="Angsana New"/>
          <w:b/>
          <w:bCs/>
          <w:i/>
          <w:iCs/>
          <w:sz w:val="30"/>
          <w:szCs w:val="30"/>
          <w:cs/>
        </w:rPr>
        <w:t>หรือกำไรสะสม</w:t>
      </w:r>
    </w:p>
    <w:p w14:paraId="7FC3918F" w14:textId="77777777" w:rsidR="00FA1DA8" w:rsidRPr="00C20284" w:rsidRDefault="00FA1D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0CB41C0E" w14:textId="77777777" w:rsidR="00D63C40" w:rsidRPr="00C20284" w:rsidRDefault="009549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C20284">
        <w:rPr>
          <w:rFonts w:ascii="Angsana New" w:hAnsi="Angsana New"/>
          <w:b/>
          <w:bCs/>
          <w:i/>
          <w:iCs/>
          <w:sz w:val="30"/>
          <w:szCs w:val="30"/>
          <w:cs/>
        </w:rPr>
        <w:t>ทุน</w:t>
      </w:r>
      <w:r w:rsidR="00D63C40" w:rsidRPr="00C20284">
        <w:rPr>
          <w:rFonts w:ascii="Angsana New" w:hAnsi="Angsana New"/>
          <w:b/>
          <w:bCs/>
          <w:i/>
          <w:iCs/>
          <w:sz w:val="30"/>
          <w:szCs w:val="30"/>
          <w:cs/>
        </w:rPr>
        <w:t>สำรองตามกฎหมาย</w:t>
      </w:r>
    </w:p>
    <w:p w14:paraId="74A4F75C" w14:textId="77777777" w:rsidR="00D63C40" w:rsidRPr="00C20284" w:rsidRDefault="00D63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7B2800D" w14:textId="03A56E4F" w:rsidR="00ED5409" w:rsidRDefault="00ED5409" w:rsidP="001B1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C20284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9711B9" w:rsidRPr="009711B9">
        <w:rPr>
          <w:rFonts w:ascii="Angsana New" w:hAnsi="Angsana New"/>
          <w:sz w:val="30"/>
          <w:szCs w:val="30"/>
        </w:rPr>
        <w:t>2535</w:t>
      </w:r>
      <w:r w:rsidRPr="00C20284">
        <w:rPr>
          <w:rFonts w:ascii="Angsana New" w:hAnsi="Angsana New"/>
          <w:sz w:val="30"/>
          <w:szCs w:val="30"/>
          <w:cs/>
        </w:rPr>
        <w:t xml:space="preserve"> มาตรา </w:t>
      </w:r>
      <w:r w:rsidR="009711B9" w:rsidRPr="009711B9">
        <w:rPr>
          <w:rFonts w:ascii="Angsana New" w:hAnsi="Angsana New"/>
          <w:sz w:val="30"/>
          <w:szCs w:val="30"/>
        </w:rPr>
        <w:t>116</w:t>
      </w:r>
      <w:r w:rsidRPr="00C20284">
        <w:rPr>
          <w:rFonts w:ascii="Angsana New" w:hAnsi="Angsana New"/>
          <w:sz w:val="30"/>
          <w:szCs w:val="30"/>
          <w:cs/>
        </w:rPr>
        <w:t xml:space="preserve"> บริษัทจะต้องจัดสรรกำไรไว้เป็น</w:t>
      </w:r>
      <w:r w:rsidR="00370B98" w:rsidRPr="00C20284">
        <w:rPr>
          <w:rFonts w:ascii="Angsana New" w:hAnsi="Angsana New"/>
          <w:sz w:val="30"/>
          <w:szCs w:val="30"/>
        </w:rPr>
        <w:br/>
      </w:r>
      <w:r w:rsidRPr="00C20284">
        <w:rPr>
          <w:rFonts w:ascii="Angsana New" w:hAnsi="Angsana New"/>
          <w:sz w:val="30"/>
          <w:szCs w:val="30"/>
          <w:cs/>
        </w:rPr>
        <w:t>ทุนสำรอง (</w:t>
      </w:r>
      <w:r w:rsidRPr="00C20284">
        <w:rPr>
          <w:rFonts w:ascii="Angsana New" w:hAnsi="Angsana New"/>
          <w:sz w:val="30"/>
          <w:szCs w:val="30"/>
        </w:rPr>
        <w:t>“</w:t>
      </w:r>
      <w:r w:rsidRPr="00C20284">
        <w:rPr>
          <w:rFonts w:ascii="Angsana New" w:hAnsi="Angsana New"/>
          <w:sz w:val="30"/>
          <w:szCs w:val="30"/>
          <w:cs/>
        </w:rPr>
        <w:t>ทุนสำรองตามกฎหมาย</w:t>
      </w:r>
      <w:r w:rsidRPr="00C20284">
        <w:rPr>
          <w:rFonts w:ascii="Angsana New" w:hAnsi="Angsana New"/>
          <w:sz w:val="30"/>
          <w:szCs w:val="30"/>
        </w:rPr>
        <w:t>”</w:t>
      </w:r>
      <w:r w:rsidR="00DD52F7" w:rsidRPr="00C20284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="009711B9" w:rsidRPr="009711B9">
        <w:rPr>
          <w:rFonts w:ascii="Angsana New" w:hAnsi="Angsana New"/>
          <w:sz w:val="30"/>
          <w:szCs w:val="30"/>
        </w:rPr>
        <w:t>5</w:t>
      </w:r>
      <w:r w:rsidR="00DD52F7" w:rsidRPr="00C20284">
        <w:rPr>
          <w:rFonts w:ascii="Angsana New" w:hAnsi="Angsana New"/>
          <w:sz w:val="30"/>
          <w:szCs w:val="30"/>
          <w:cs/>
        </w:rPr>
        <w:t xml:space="preserve"> </w:t>
      </w:r>
      <w:r w:rsidRPr="00C20284">
        <w:rPr>
          <w:rFonts w:ascii="Angsana New" w:hAnsi="Angsana New"/>
          <w:sz w:val="30"/>
          <w:szCs w:val="30"/>
          <w:cs/>
        </w:rPr>
        <w:t>ของกำไรสุท</w:t>
      </w:r>
      <w:r w:rsidR="00DD52F7" w:rsidRPr="00C20284">
        <w:rPr>
          <w:rFonts w:ascii="Angsana New" w:hAnsi="Angsana New"/>
          <w:sz w:val="30"/>
          <w:szCs w:val="30"/>
          <w:cs/>
        </w:rPr>
        <w:t>ธิประจำปีสุทธิจากขาดทุนสะสมยก</w:t>
      </w:r>
      <w:r w:rsidR="00C5228C" w:rsidRPr="00C20284">
        <w:rPr>
          <w:rFonts w:ascii="Angsana New" w:hAnsi="Angsana New"/>
          <w:sz w:val="30"/>
          <w:szCs w:val="30"/>
          <w:cs/>
        </w:rPr>
        <w:t>มา</w:t>
      </w:r>
      <w:r w:rsidR="00C5228C" w:rsidRPr="00C20284">
        <w:rPr>
          <w:rFonts w:ascii="Angsana New" w:hAnsi="Angsana New"/>
          <w:sz w:val="30"/>
          <w:szCs w:val="30"/>
        </w:rPr>
        <w:t xml:space="preserve"> </w:t>
      </w:r>
      <w:r w:rsidR="00C5228C" w:rsidRPr="00C20284">
        <w:rPr>
          <w:rFonts w:ascii="Angsana New" w:hAnsi="Angsana New"/>
          <w:sz w:val="30"/>
          <w:szCs w:val="30"/>
        </w:rPr>
        <w:br/>
      </w:r>
      <w:r w:rsidR="00DD52F7" w:rsidRPr="00C20284">
        <w:rPr>
          <w:rFonts w:ascii="Angsana New" w:hAnsi="Angsana New"/>
          <w:sz w:val="30"/>
          <w:szCs w:val="30"/>
        </w:rPr>
        <w:t>(</w:t>
      </w:r>
      <w:r w:rsidR="00DD52F7" w:rsidRPr="00C20284">
        <w:rPr>
          <w:rFonts w:ascii="Angsana New" w:hAnsi="Angsana New"/>
          <w:sz w:val="30"/>
          <w:szCs w:val="30"/>
          <w:cs/>
        </w:rPr>
        <w:t>ถ้ามี</w:t>
      </w:r>
      <w:r w:rsidR="00C5228C" w:rsidRPr="00C20284">
        <w:rPr>
          <w:rFonts w:ascii="Angsana New" w:hAnsi="Angsana New"/>
          <w:sz w:val="30"/>
          <w:szCs w:val="30"/>
        </w:rPr>
        <w:t xml:space="preserve">) </w:t>
      </w:r>
      <w:r w:rsidRPr="00C20284">
        <w:rPr>
          <w:rFonts w:ascii="Angsana New" w:hAnsi="Angsana New"/>
          <w:sz w:val="30"/>
          <w:szCs w:val="30"/>
          <w:cs/>
        </w:rPr>
        <w:t xml:space="preserve">จนกว่าสำรองตามกฎหมายนี้จะมีจำนวนไม่น้อยกว่าร้อยละ </w:t>
      </w:r>
      <w:r w:rsidR="009711B9" w:rsidRPr="009711B9">
        <w:rPr>
          <w:rFonts w:ascii="Angsana New" w:hAnsi="Angsana New"/>
          <w:sz w:val="30"/>
          <w:szCs w:val="30"/>
        </w:rPr>
        <w:t>10</w:t>
      </w:r>
      <w:r w:rsidRPr="00C20284">
        <w:rPr>
          <w:rFonts w:ascii="Angsana New" w:hAnsi="Angsana New"/>
          <w:sz w:val="30"/>
          <w:szCs w:val="30"/>
        </w:rPr>
        <w:t xml:space="preserve"> </w:t>
      </w:r>
      <w:r w:rsidRPr="00C20284">
        <w:rPr>
          <w:rFonts w:ascii="Angsana New" w:hAnsi="Angsana New"/>
          <w:sz w:val="30"/>
          <w:szCs w:val="30"/>
          <w:cs/>
        </w:rPr>
        <w:t>ของทุนจดทะเบียน ทุนสำรองตามกฎหมายนี้</w:t>
      </w:r>
      <w:r w:rsidR="00370B98" w:rsidRPr="00C20284">
        <w:rPr>
          <w:rFonts w:ascii="Angsana New" w:hAnsi="Angsana New"/>
          <w:sz w:val="30"/>
          <w:szCs w:val="30"/>
        </w:rPr>
        <w:br/>
      </w:r>
      <w:r w:rsidRPr="00C20284">
        <w:rPr>
          <w:rFonts w:ascii="Angsana New" w:hAnsi="Angsana New"/>
          <w:sz w:val="30"/>
          <w:szCs w:val="30"/>
          <w:cs/>
        </w:rPr>
        <w:t>จะนำไปจ่ายเป็นเงินปันผลไม่ได้</w:t>
      </w:r>
    </w:p>
    <w:p w14:paraId="3ADEBA34" w14:textId="0D9A21C1" w:rsidR="00AC3F69" w:rsidRDefault="00AC3F69" w:rsidP="001B1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3DD2C350" w14:textId="0FB32137" w:rsidR="00AC3F69" w:rsidRPr="009E1541" w:rsidRDefault="00AC3F69" w:rsidP="00AC3F69">
      <w:pPr>
        <w:pStyle w:val="acctmergecolhdg"/>
        <w:spacing w:line="240" w:lineRule="auto"/>
        <w:ind w:left="540"/>
        <w:jc w:val="thaiDistribute"/>
        <w:rPr>
          <w:rFonts w:asciiTheme="majorBidi" w:hAnsiTheme="majorBidi" w:cstheme="majorBidi"/>
          <w:b w:val="0"/>
          <w:i/>
          <w:iCs/>
          <w:sz w:val="30"/>
          <w:szCs w:val="30"/>
          <w:lang w:val="en-US" w:bidi="th-TH"/>
        </w:rPr>
      </w:pPr>
      <w:r w:rsidRPr="00C20284">
        <w:rPr>
          <w:rFonts w:asciiTheme="majorBidi" w:hAnsiTheme="majorBidi"/>
          <w:b w:val="0"/>
          <w:sz w:val="30"/>
          <w:szCs w:val="30"/>
          <w:cs/>
          <w:lang w:val="en-US" w:bidi="th-TH"/>
        </w:rPr>
        <w:t xml:space="preserve">ณ วันที่ </w:t>
      </w:r>
      <w:r w:rsidR="009711B9" w:rsidRPr="009711B9">
        <w:rPr>
          <w:rFonts w:asciiTheme="majorBidi" w:hAnsiTheme="majorBidi"/>
          <w:b w:val="0"/>
          <w:sz w:val="30"/>
          <w:szCs w:val="30"/>
          <w:lang w:val="en-US" w:bidi="th-TH"/>
        </w:rPr>
        <w:t>31</w:t>
      </w:r>
      <w:r w:rsidRPr="00C20284">
        <w:rPr>
          <w:rFonts w:asciiTheme="majorBidi" w:hAnsiTheme="majorBidi" w:cstheme="majorBidi"/>
          <w:b w:val="0"/>
          <w:sz w:val="30"/>
          <w:szCs w:val="30"/>
          <w:lang w:val="en-US" w:bidi="th-TH"/>
        </w:rPr>
        <w:t xml:space="preserve"> </w:t>
      </w:r>
      <w:r w:rsidRPr="00C20284">
        <w:rPr>
          <w:rFonts w:asciiTheme="majorBidi" w:hAnsiTheme="majorBidi"/>
          <w:b w:val="0"/>
          <w:sz w:val="30"/>
          <w:szCs w:val="30"/>
          <w:cs/>
          <w:lang w:val="en-US" w:bidi="th-TH"/>
        </w:rPr>
        <w:t xml:space="preserve">ธันวาคม </w:t>
      </w:r>
      <w:r w:rsidR="009711B9" w:rsidRPr="009711B9">
        <w:rPr>
          <w:rFonts w:asciiTheme="majorBidi" w:hAnsiTheme="majorBidi"/>
          <w:b w:val="0"/>
          <w:sz w:val="30"/>
          <w:szCs w:val="30"/>
          <w:lang w:val="en-US" w:bidi="th-TH"/>
        </w:rPr>
        <w:t>256</w:t>
      </w:r>
      <w:r w:rsidR="003C6613">
        <w:rPr>
          <w:rFonts w:asciiTheme="majorBidi" w:hAnsiTheme="majorBidi"/>
          <w:b w:val="0"/>
          <w:sz w:val="30"/>
          <w:szCs w:val="30"/>
          <w:lang w:val="en-US" w:bidi="th-TH"/>
        </w:rPr>
        <w:t>4</w:t>
      </w:r>
      <w:r w:rsidR="00C2764E">
        <w:rPr>
          <w:rFonts w:asciiTheme="majorBidi" w:hAnsiTheme="majorBidi"/>
          <w:b w:val="0"/>
          <w:sz w:val="30"/>
          <w:szCs w:val="30"/>
          <w:lang w:val="en-US" w:bidi="th-TH"/>
        </w:rPr>
        <w:t xml:space="preserve"> </w:t>
      </w:r>
      <w:r w:rsidRPr="00C20284">
        <w:rPr>
          <w:rFonts w:asciiTheme="majorBidi" w:hAnsiTheme="majorBidi"/>
          <w:b w:val="0"/>
          <w:sz w:val="30"/>
          <w:szCs w:val="30"/>
          <w:cs/>
          <w:lang w:val="en-US" w:bidi="th-TH"/>
        </w:rPr>
        <w:t>บริษัทมีทุนสำรองตามกฎหมายเป็นจำนวนเงิน</w:t>
      </w:r>
      <w:r w:rsidRPr="00C20284">
        <w:rPr>
          <w:rFonts w:asciiTheme="majorBidi" w:hAnsiTheme="majorBidi"/>
          <w:b w:val="0"/>
          <w:sz w:val="30"/>
          <w:szCs w:val="30"/>
          <w:lang w:val="en-US" w:bidi="th-TH"/>
        </w:rPr>
        <w:t xml:space="preserve"> </w:t>
      </w:r>
      <w:r w:rsidR="0005458C">
        <w:rPr>
          <w:rFonts w:asciiTheme="majorBidi" w:hAnsiTheme="majorBidi"/>
          <w:b w:val="0"/>
          <w:sz w:val="30"/>
          <w:szCs w:val="30"/>
          <w:lang w:val="en-US" w:bidi="th-TH"/>
        </w:rPr>
        <w:t>929</w:t>
      </w:r>
      <w:r w:rsidRPr="00C20284">
        <w:rPr>
          <w:rFonts w:asciiTheme="majorBidi" w:hAnsiTheme="majorBidi"/>
          <w:b w:val="0"/>
          <w:sz w:val="30"/>
          <w:szCs w:val="30"/>
          <w:cs/>
          <w:lang w:val="en-US" w:bidi="th-TH"/>
        </w:rPr>
        <w:t xml:space="preserve"> ล้านบาท </w:t>
      </w:r>
      <w:r w:rsidRPr="009E1541">
        <w:rPr>
          <w:rFonts w:asciiTheme="majorBidi" w:hAnsiTheme="majorBidi"/>
          <w:b w:val="0"/>
          <w:i/>
          <w:iCs/>
          <w:sz w:val="30"/>
          <w:szCs w:val="30"/>
          <w:cs/>
          <w:lang w:val="en-US" w:bidi="th-TH"/>
        </w:rPr>
        <w:t>(</w:t>
      </w:r>
      <w:r w:rsidR="009711B9" w:rsidRPr="009711B9">
        <w:rPr>
          <w:rFonts w:asciiTheme="majorBidi" w:hAnsiTheme="majorBidi"/>
          <w:b w:val="0"/>
          <w:i/>
          <w:iCs/>
          <w:sz w:val="30"/>
          <w:szCs w:val="30"/>
          <w:lang w:val="en-US" w:bidi="th-TH"/>
        </w:rPr>
        <w:t>2563</w:t>
      </w:r>
      <w:r w:rsidRPr="009E1541">
        <w:rPr>
          <w:rFonts w:asciiTheme="majorBidi" w:hAnsiTheme="majorBidi" w:cstheme="majorBidi"/>
          <w:b w:val="0"/>
          <w:i/>
          <w:iCs/>
          <w:sz w:val="30"/>
          <w:szCs w:val="30"/>
          <w:lang w:val="en-US" w:bidi="th-TH"/>
        </w:rPr>
        <w:t xml:space="preserve">: </w:t>
      </w:r>
      <w:r w:rsidR="009711B9" w:rsidRPr="009711B9">
        <w:rPr>
          <w:rFonts w:asciiTheme="majorBidi" w:hAnsiTheme="majorBidi"/>
          <w:b w:val="0"/>
          <w:i/>
          <w:iCs/>
          <w:sz w:val="30"/>
          <w:szCs w:val="30"/>
          <w:lang w:val="en-US" w:bidi="th-TH"/>
        </w:rPr>
        <w:t>929</w:t>
      </w:r>
      <w:r w:rsidRPr="009E1541">
        <w:rPr>
          <w:rFonts w:asciiTheme="majorBidi" w:hAnsiTheme="majorBidi" w:cstheme="majorBidi"/>
          <w:b w:val="0"/>
          <w:i/>
          <w:iCs/>
          <w:sz w:val="30"/>
          <w:szCs w:val="30"/>
          <w:lang w:val="en-US" w:bidi="th-TH"/>
        </w:rPr>
        <w:t xml:space="preserve"> </w:t>
      </w:r>
      <w:r w:rsidRPr="009E1541">
        <w:rPr>
          <w:rFonts w:asciiTheme="majorBidi" w:hAnsiTheme="majorBidi"/>
          <w:b w:val="0"/>
          <w:i/>
          <w:iCs/>
          <w:sz w:val="30"/>
          <w:szCs w:val="30"/>
          <w:cs/>
          <w:lang w:val="en-US" w:bidi="th-TH"/>
        </w:rPr>
        <w:t>ล้านบาท)</w:t>
      </w:r>
    </w:p>
    <w:p w14:paraId="70FAAE1C" w14:textId="04C39064" w:rsidR="00617181" w:rsidRPr="00C20284" w:rsidRDefault="006171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lang w:val="en-GB" w:bidi="ar-SA"/>
        </w:rPr>
      </w:pPr>
    </w:p>
    <w:p w14:paraId="5BF64AC7" w14:textId="2E76DC24" w:rsidR="00360A9E" w:rsidRPr="00C20284" w:rsidRDefault="00360A9E" w:rsidP="00367ADF">
      <w:pPr>
        <w:pStyle w:val="Heading1"/>
        <w:shd w:val="clear" w:color="auto" w:fill="auto"/>
        <w:tabs>
          <w:tab w:val="clear" w:pos="283"/>
        </w:tabs>
        <w:ind w:left="540" w:hanging="540"/>
        <w:rPr>
          <w:rFonts w:ascii="Angsana New" w:hAnsi="Angsana New"/>
          <w:bCs w:val="0"/>
          <w:szCs w:val="30"/>
        </w:rPr>
      </w:pPr>
      <w:r w:rsidRPr="00C20284">
        <w:rPr>
          <w:rFonts w:ascii="Angsana New" w:hAnsi="Angsana New" w:cs="Angsana New"/>
          <w:szCs w:val="30"/>
          <w:cs/>
        </w:rPr>
        <w:t>หุ้นกู้ด้อยสิทธิที่มีลักษณะคล้ายทุน</w:t>
      </w:r>
    </w:p>
    <w:p w14:paraId="129F8FA2" w14:textId="77777777" w:rsidR="00360A9E" w:rsidRPr="00A17325" w:rsidRDefault="00360A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lang w:bidi="ar-SA"/>
        </w:rPr>
      </w:pPr>
    </w:p>
    <w:p w14:paraId="0E55FD71" w14:textId="2C72D082" w:rsidR="00360A9E" w:rsidRPr="00C20284" w:rsidRDefault="00360A9E" w:rsidP="00DE5C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20"/>
        </w:tabs>
        <w:spacing w:line="240" w:lineRule="auto"/>
        <w:ind w:left="540" w:right="-9"/>
        <w:jc w:val="thaiDistribute"/>
        <w:rPr>
          <w:rFonts w:ascii="Angsana New" w:eastAsia="Courier New" w:hAnsi="Angsana New"/>
          <w:sz w:val="30"/>
          <w:szCs w:val="30"/>
        </w:rPr>
      </w:pPr>
      <w:r w:rsidRPr="00C20284">
        <w:rPr>
          <w:rFonts w:ascii="Angsana New" w:eastAsia="Courier New" w:hAnsi="Angsana New"/>
          <w:sz w:val="30"/>
          <w:szCs w:val="30"/>
          <w:cs/>
          <w:lang w:val="en-GB"/>
        </w:rPr>
        <w:t>เ</w:t>
      </w:r>
      <w:r w:rsidRPr="00C20284">
        <w:rPr>
          <w:rFonts w:ascii="Angsana New" w:eastAsia="Courier New" w:hAnsi="Angsana New"/>
          <w:sz w:val="30"/>
          <w:szCs w:val="30"/>
          <w:cs/>
        </w:rPr>
        <w:t xml:space="preserve">มื่อวันที่ </w:t>
      </w:r>
      <w:r w:rsidR="009711B9" w:rsidRPr="009711B9">
        <w:rPr>
          <w:rFonts w:ascii="Angsana New" w:eastAsia="Courier New" w:hAnsi="Angsana New"/>
          <w:sz w:val="30"/>
          <w:szCs w:val="30"/>
        </w:rPr>
        <w:t>2</w:t>
      </w:r>
      <w:r w:rsidRPr="00C20284">
        <w:rPr>
          <w:rFonts w:ascii="Angsana New" w:eastAsia="Courier New" w:hAnsi="Angsana New"/>
          <w:sz w:val="30"/>
          <w:szCs w:val="30"/>
          <w:cs/>
        </w:rPr>
        <w:t xml:space="preserve"> มีนาคม </w:t>
      </w:r>
      <w:r w:rsidR="009711B9" w:rsidRPr="009711B9">
        <w:rPr>
          <w:rFonts w:ascii="Angsana New" w:eastAsia="Courier New" w:hAnsi="Angsana New"/>
          <w:sz w:val="30"/>
          <w:szCs w:val="30"/>
        </w:rPr>
        <w:t>2560</w:t>
      </w:r>
      <w:r w:rsidRPr="00C20284">
        <w:rPr>
          <w:rFonts w:ascii="Angsana New" w:eastAsia="Courier New" w:hAnsi="Angsana New"/>
          <w:sz w:val="30"/>
          <w:szCs w:val="30"/>
          <w:cs/>
        </w:rPr>
        <w:t xml:space="preserve"> บริษัทได้ออกหุ้นกู้ด้อยสิทธิที่มีลักษณะคล้ายหุ้นทุน ชำระคืนเงินต้นเพียงครั้งเดียวเมื่อ</w:t>
      </w:r>
      <w:r w:rsidRPr="00C20284">
        <w:rPr>
          <w:rFonts w:ascii="Angsana New" w:eastAsia="Courier New" w:hAnsi="Angsana New"/>
          <w:sz w:val="30"/>
          <w:szCs w:val="30"/>
          <w:cs/>
        </w:rPr>
        <w:br/>
        <w:t>เลิกกิจการ หรือเมื่อผู้ออกหุ้นกู้ใช้สิทธิไถ่ถอนหุ้นกู้ (</w:t>
      </w:r>
      <w:r w:rsidRPr="00C20284">
        <w:rPr>
          <w:rFonts w:ascii="Angsana New" w:eastAsia="Courier New" w:hAnsi="Angsana New"/>
          <w:sz w:val="30"/>
          <w:szCs w:val="30"/>
        </w:rPr>
        <w:t>“</w:t>
      </w:r>
      <w:r w:rsidRPr="00C20284">
        <w:rPr>
          <w:rFonts w:ascii="Angsana New" w:eastAsia="Courier New" w:hAnsi="Angsana New"/>
          <w:sz w:val="30"/>
          <w:szCs w:val="30"/>
          <w:cs/>
        </w:rPr>
        <w:t>หุ้นกู้</w:t>
      </w:r>
      <w:r w:rsidRPr="00C20284">
        <w:rPr>
          <w:rFonts w:ascii="Angsana New" w:eastAsia="Courier New" w:hAnsi="Angsana New"/>
          <w:sz w:val="30"/>
          <w:szCs w:val="30"/>
        </w:rPr>
        <w:t xml:space="preserve">”) </w:t>
      </w:r>
      <w:r w:rsidRPr="00C20284">
        <w:rPr>
          <w:rFonts w:ascii="Angsana New" w:eastAsia="Courier New" w:hAnsi="Angsana New"/>
          <w:sz w:val="30"/>
          <w:szCs w:val="30"/>
          <w:cs/>
        </w:rPr>
        <w:t xml:space="preserve">เป็นจำนวนเงิน </w:t>
      </w:r>
      <w:r w:rsidR="009711B9" w:rsidRPr="009711B9">
        <w:rPr>
          <w:rFonts w:ascii="Angsana New" w:eastAsia="Courier New" w:hAnsi="Angsana New"/>
          <w:sz w:val="30"/>
          <w:szCs w:val="30"/>
        </w:rPr>
        <w:t>15</w:t>
      </w:r>
      <w:r w:rsidRPr="00C20284">
        <w:rPr>
          <w:rFonts w:ascii="Angsana New" w:eastAsia="Courier New" w:hAnsi="Angsana New"/>
          <w:sz w:val="30"/>
          <w:szCs w:val="30"/>
        </w:rPr>
        <w:t>,</w:t>
      </w:r>
      <w:r w:rsidR="009711B9" w:rsidRPr="009711B9">
        <w:rPr>
          <w:rFonts w:ascii="Angsana New" w:eastAsia="Courier New" w:hAnsi="Angsana New"/>
          <w:sz w:val="30"/>
          <w:szCs w:val="30"/>
        </w:rPr>
        <w:t>000</w:t>
      </w:r>
      <w:r w:rsidRPr="00C20284">
        <w:rPr>
          <w:rFonts w:ascii="Angsana New" w:eastAsia="Courier New" w:hAnsi="Angsana New"/>
          <w:sz w:val="30"/>
          <w:szCs w:val="30"/>
          <w:cs/>
        </w:rPr>
        <w:t xml:space="preserve"> ล้านบาท  หุ้นกู้ดังกล่าวเป็น</w:t>
      </w:r>
      <w:r w:rsidRPr="00C20284">
        <w:rPr>
          <w:rFonts w:ascii="Angsana New" w:eastAsia="Courier New" w:hAnsi="Angsana New"/>
          <w:sz w:val="30"/>
          <w:szCs w:val="30"/>
          <w:cs/>
        </w:rPr>
        <w:br/>
        <w:t xml:space="preserve">ชนิดระบุชื่อผู้ถือ ไม่มีประกัน ไม่แปลงสภาพ มีตัวแทนผู้ถือหุ้นกู้ โดยบริษัทมีสิทธิไถ่ถอนหุ้นกู้ก่อนครบกำหนดตามเงื่อนไขที่กำหนดไว้ในข้อกำหนดสิทธิ  อัตราดอกเบี้ยของหุ้นกู้ในปีที่ </w:t>
      </w:r>
      <w:r w:rsidR="009711B9" w:rsidRPr="009711B9">
        <w:rPr>
          <w:rFonts w:ascii="Angsana New" w:eastAsia="Courier New" w:hAnsi="Angsana New"/>
          <w:sz w:val="30"/>
          <w:szCs w:val="30"/>
        </w:rPr>
        <w:t>1</w:t>
      </w:r>
      <w:r w:rsidRPr="00C20284">
        <w:rPr>
          <w:rFonts w:ascii="Angsana New" w:eastAsia="Courier New" w:hAnsi="Angsana New"/>
          <w:sz w:val="30"/>
          <w:szCs w:val="30"/>
          <w:cs/>
        </w:rPr>
        <w:t xml:space="preserve"> ถึงปีที่ </w:t>
      </w:r>
      <w:r w:rsidR="009711B9" w:rsidRPr="009711B9">
        <w:rPr>
          <w:rFonts w:ascii="Angsana New" w:eastAsia="Courier New" w:hAnsi="Angsana New"/>
          <w:sz w:val="30"/>
          <w:szCs w:val="30"/>
        </w:rPr>
        <w:t>5</w:t>
      </w:r>
      <w:r w:rsidRPr="00C20284">
        <w:rPr>
          <w:rFonts w:ascii="Angsana New" w:eastAsia="Courier New" w:hAnsi="Angsana New"/>
          <w:sz w:val="30"/>
          <w:szCs w:val="30"/>
          <w:cs/>
        </w:rPr>
        <w:t xml:space="preserve"> เท่ากับร้อยละ </w:t>
      </w:r>
      <w:r w:rsidR="009711B9" w:rsidRPr="009711B9">
        <w:rPr>
          <w:rFonts w:ascii="Angsana New" w:eastAsia="Courier New" w:hAnsi="Angsana New"/>
          <w:sz w:val="30"/>
          <w:szCs w:val="30"/>
        </w:rPr>
        <w:t>5</w:t>
      </w:r>
      <w:r w:rsidRPr="00C20284">
        <w:rPr>
          <w:rFonts w:ascii="Angsana New" w:eastAsia="Courier New" w:hAnsi="Angsana New"/>
          <w:sz w:val="30"/>
          <w:szCs w:val="30"/>
          <w:cs/>
        </w:rPr>
        <w:t xml:space="preserve"> ต่อปี และภายหลังจากปีที่ </w:t>
      </w:r>
      <w:r w:rsidR="009711B9" w:rsidRPr="009711B9">
        <w:rPr>
          <w:rFonts w:ascii="Angsana New" w:eastAsia="Courier New" w:hAnsi="Angsana New"/>
          <w:sz w:val="30"/>
          <w:szCs w:val="30"/>
        </w:rPr>
        <w:t>5</w:t>
      </w:r>
      <w:r w:rsidRPr="00C20284">
        <w:rPr>
          <w:rFonts w:ascii="Angsana New" w:eastAsia="Courier New" w:hAnsi="Angsana New"/>
          <w:sz w:val="30"/>
          <w:szCs w:val="30"/>
          <w:cs/>
        </w:rPr>
        <w:t xml:space="preserve"> จะมีการปรับอัตราดอกเบี้ยทุกๆ </w:t>
      </w:r>
      <w:r w:rsidR="009711B9" w:rsidRPr="009711B9">
        <w:rPr>
          <w:rFonts w:ascii="Angsana New" w:eastAsia="Courier New" w:hAnsi="Angsana New"/>
          <w:sz w:val="30"/>
          <w:szCs w:val="30"/>
        </w:rPr>
        <w:t>5</w:t>
      </w:r>
      <w:r w:rsidRPr="00C20284">
        <w:rPr>
          <w:rFonts w:ascii="Angsana New" w:eastAsia="Courier New" w:hAnsi="Angsana New"/>
          <w:sz w:val="30"/>
          <w:szCs w:val="30"/>
          <w:cs/>
        </w:rPr>
        <w:t xml:space="preserve"> ปี โดยอ้างอิงจาก (</w:t>
      </w:r>
      <w:r w:rsidR="009711B9" w:rsidRPr="009711B9">
        <w:rPr>
          <w:rFonts w:ascii="Angsana New" w:eastAsia="Courier New" w:hAnsi="Angsana New"/>
          <w:sz w:val="30"/>
          <w:szCs w:val="30"/>
        </w:rPr>
        <w:t>1</w:t>
      </w:r>
      <w:r w:rsidRPr="00C20284">
        <w:rPr>
          <w:rFonts w:ascii="Angsana New" w:eastAsia="Courier New" w:hAnsi="Angsana New"/>
          <w:sz w:val="30"/>
          <w:szCs w:val="30"/>
          <w:cs/>
        </w:rPr>
        <w:t xml:space="preserve">) อัตราผลตอบแทนพันธบัตรรัฐบาลอายุ </w:t>
      </w:r>
      <w:r w:rsidR="009711B9" w:rsidRPr="009711B9">
        <w:rPr>
          <w:rFonts w:ascii="Angsana New" w:eastAsia="Courier New" w:hAnsi="Angsana New"/>
          <w:sz w:val="30"/>
          <w:szCs w:val="30"/>
        </w:rPr>
        <w:t>5</w:t>
      </w:r>
      <w:r w:rsidRPr="00C20284">
        <w:rPr>
          <w:rFonts w:ascii="Angsana New" w:eastAsia="Courier New" w:hAnsi="Angsana New"/>
          <w:sz w:val="30"/>
          <w:szCs w:val="30"/>
          <w:cs/>
        </w:rPr>
        <w:t xml:space="preserve"> ปี  (</w:t>
      </w:r>
      <w:r w:rsidR="009711B9" w:rsidRPr="009711B9">
        <w:rPr>
          <w:rFonts w:ascii="Angsana New" w:eastAsia="Courier New" w:hAnsi="Angsana New"/>
          <w:sz w:val="30"/>
          <w:szCs w:val="30"/>
        </w:rPr>
        <w:t>2</w:t>
      </w:r>
      <w:r w:rsidRPr="00C20284">
        <w:rPr>
          <w:rFonts w:ascii="Angsana New" w:eastAsia="Courier New" w:hAnsi="Angsana New"/>
          <w:sz w:val="30"/>
          <w:szCs w:val="30"/>
          <w:cs/>
        </w:rPr>
        <w:t xml:space="preserve">) </w:t>
      </w:r>
      <w:r w:rsidRPr="00C20284">
        <w:rPr>
          <w:rFonts w:ascii="Angsana New" w:eastAsia="Courier New" w:hAnsi="Angsana New"/>
          <w:sz w:val="30"/>
          <w:szCs w:val="30"/>
        </w:rPr>
        <w:t xml:space="preserve">Initial Credit Spread </w:t>
      </w:r>
      <w:r w:rsidRPr="00C20284">
        <w:rPr>
          <w:rFonts w:ascii="Angsana New" w:eastAsia="Courier New" w:hAnsi="Angsana New"/>
          <w:sz w:val="30"/>
          <w:szCs w:val="30"/>
          <w:cs/>
        </w:rPr>
        <w:t>และ (</w:t>
      </w:r>
      <w:r w:rsidR="009711B9" w:rsidRPr="009711B9">
        <w:rPr>
          <w:rFonts w:ascii="Angsana New" w:eastAsia="Courier New" w:hAnsi="Angsana New"/>
          <w:sz w:val="30"/>
          <w:szCs w:val="30"/>
        </w:rPr>
        <w:t>3</w:t>
      </w:r>
      <w:r w:rsidRPr="00C20284">
        <w:rPr>
          <w:rFonts w:ascii="Angsana New" w:eastAsia="Courier New" w:hAnsi="Angsana New"/>
          <w:sz w:val="30"/>
          <w:szCs w:val="30"/>
          <w:cs/>
        </w:rPr>
        <w:t xml:space="preserve">) อัตราร้อยละตามเงื่อนไขที่กำหนดไว้ในหนังสือชี้ชวน และจะชำระดอกเบี้ยทุกๆ </w:t>
      </w:r>
      <w:r w:rsidR="009711B9" w:rsidRPr="009711B9">
        <w:rPr>
          <w:rFonts w:ascii="Angsana New" w:eastAsia="Courier New" w:hAnsi="Angsana New"/>
          <w:sz w:val="30"/>
          <w:szCs w:val="30"/>
        </w:rPr>
        <w:t>6</w:t>
      </w:r>
      <w:r w:rsidRPr="00C20284">
        <w:rPr>
          <w:rFonts w:ascii="Angsana New" w:eastAsia="Courier New" w:hAnsi="Angsana New"/>
          <w:sz w:val="30"/>
          <w:szCs w:val="30"/>
          <w:cs/>
        </w:rPr>
        <w:t xml:space="preserve"> เดือน ทั้งนี้ บริษัทมีสิทธิเลื่อนการชำระดอกเบี้ยและดอกเบี้ยค้างชำระโดยไม่จำกัดระยะเวลาและจำนวนครั้งตามดุลยพินิจของบริษัทแต่เพียงผู้เดียว หากบริษัทเลื่อนการชำระดอกเบี้ย บริษัทจะไม่สามารถกระทำการดังต่อไปนี้</w:t>
      </w:r>
    </w:p>
    <w:p w14:paraId="13E88563" w14:textId="77777777" w:rsidR="00617181" w:rsidRPr="00A17325" w:rsidRDefault="00617181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20"/>
        </w:tabs>
        <w:spacing w:line="240" w:lineRule="auto"/>
        <w:ind w:left="540" w:right="47"/>
        <w:jc w:val="thaiDistribute"/>
        <w:rPr>
          <w:rFonts w:ascii="Angsana New" w:eastAsia="Courier New" w:hAnsi="Angsana New"/>
          <w:sz w:val="30"/>
          <w:szCs w:val="30"/>
        </w:rPr>
      </w:pPr>
    </w:p>
    <w:p w14:paraId="5A51D651" w14:textId="77777777" w:rsidR="00360A9E" w:rsidRPr="00C20284" w:rsidRDefault="00360A9E" w:rsidP="001B3149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right="43" w:hanging="540"/>
        <w:jc w:val="thaiDistribute"/>
        <w:rPr>
          <w:rFonts w:ascii="Angsana New" w:eastAsia="Courier New" w:hAnsi="Angsana New"/>
          <w:sz w:val="30"/>
          <w:szCs w:val="30"/>
        </w:rPr>
      </w:pPr>
      <w:r w:rsidRPr="00C20284">
        <w:rPr>
          <w:rFonts w:ascii="Angsana New" w:eastAsia="Courier New" w:hAnsi="Angsana New"/>
          <w:sz w:val="30"/>
          <w:szCs w:val="30"/>
          <w:cs/>
        </w:rPr>
        <w:t xml:space="preserve">ประกาศหรือจ่ายเงินปันผล </w:t>
      </w:r>
    </w:p>
    <w:p w14:paraId="1097D9D7" w14:textId="77777777" w:rsidR="00360A9E" w:rsidRPr="00C20284" w:rsidRDefault="00360A9E" w:rsidP="00DE5C5D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right="-27" w:hanging="540"/>
        <w:jc w:val="thaiDistribute"/>
        <w:rPr>
          <w:rFonts w:ascii="Angsana New" w:eastAsia="Courier New" w:hAnsi="Angsana New"/>
          <w:sz w:val="30"/>
          <w:szCs w:val="30"/>
        </w:rPr>
      </w:pPr>
      <w:r w:rsidRPr="00C20284">
        <w:rPr>
          <w:rFonts w:ascii="Angsana New" w:eastAsia="Courier New" w:hAnsi="Angsana New"/>
          <w:sz w:val="30"/>
          <w:szCs w:val="30"/>
          <w:cs/>
        </w:rPr>
        <w:t>ชำระดอกเบี้ยหรือแจกจ่ายทรัพย์สินใดๆ</w:t>
      </w:r>
      <w:r w:rsidRPr="00C20284">
        <w:rPr>
          <w:rFonts w:ascii="Angsana New" w:eastAsia="Courier New" w:hAnsi="Angsana New"/>
          <w:sz w:val="30"/>
          <w:szCs w:val="30"/>
        </w:rPr>
        <w:t xml:space="preserve"> </w:t>
      </w:r>
      <w:r w:rsidRPr="00C20284">
        <w:rPr>
          <w:rFonts w:ascii="Angsana New" w:eastAsia="Courier New" w:hAnsi="Angsana New"/>
          <w:sz w:val="30"/>
          <w:szCs w:val="30"/>
          <w:cs/>
        </w:rPr>
        <w:t xml:space="preserve">แก่ผู้ถือหลักทรัพย์ของบริษัทที่มีสถานะทางกฎหมายเท่าเทียมกับหุ้นกู้หรือด้อยกว่าหุ้นกู้ และ </w:t>
      </w:r>
    </w:p>
    <w:p w14:paraId="2C8CBC9D" w14:textId="77777777" w:rsidR="00360A9E" w:rsidRPr="00C20284" w:rsidRDefault="00360A9E" w:rsidP="00DE5C5D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right="-27" w:hanging="540"/>
        <w:jc w:val="thaiDistribute"/>
        <w:rPr>
          <w:rFonts w:ascii="Angsana New" w:eastAsia="Courier New" w:hAnsi="Angsana New"/>
          <w:sz w:val="30"/>
          <w:szCs w:val="30"/>
        </w:rPr>
      </w:pPr>
      <w:r w:rsidRPr="00C20284">
        <w:rPr>
          <w:rFonts w:ascii="Angsana New" w:eastAsia="Courier New" w:hAnsi="Angsana New"/>
          <w:sz w:val="30"/>
          <w:szCs w:val="30"/>
          <w:cs/>
        </w:rPr>
        <w:t>ไถ่ถอน</w:t>
      </w:r>
      <w:r w:rsidRPr="00C20284">
        <w:rPr>
          <w:rFonts w:ascii="Angsana New" w:eastAsia="Courier New" w:hAnsi="Angsana New"/>
          <w:sz w:val="30"/>
          <w:szCs w:val="30"/>
        </w:rPr>
        <w:t xml:space="preserve"> </w:t>
      </w:r>
      <w:r w:rsidRPr="00C20284">
        <w:rPr>
          <w:rFonts w:ascii="Angsana New" w:eastAsia="Courier New" w:hAnsi="Angsana New"/>
          <w:sz w:val="30"/>
          <w:szCs w:val="30"/>
          <w:cs/>
        </w:rPr>
        <w:t xml:space="preserve">ลด ยกเลิก ซื้อ หรือซื้อคืนซึ่งหลักทรัพย์ที่ออกโดยบริษัทที่มีสถานะทางกฎหมายเท่าเทียมกับหุ้นกู้หรือด้อยกว่าหุ้นกู้โดยมีค่าตอบแทน </w:t>
      </w:r>
    </w:p>
    <w:p w14:paraId="2E2C8CA8" w14:textId="77777777" w:rsidR="004F34DB" w:rsidRPr="00A17325" w:rsidRDefault="004F3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ourier New" w:hAnsi="Angsana New"/>
          <w:sz w:val="30"/>
          <w:szCs w:val="30"/>
        </w:rPr>
      </w:pPr>
    </w:p>
    <w:p w14:paraId="7E1CD6A7" w14:textId="1B22A9E4" w:rsidR="00243335" w:rsidRPr="00C20284" w:rsidRDefault="00360A9E" w:rsidP="001B1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Courier New" w:hAnsi="Angsana New"/>
          <w:sz w:val="30"/>
          <w:szCs w:val="30"/>
        </w:rPr>
      </w:pPr>
      <w:r w:rsidRPr="00C20284">
        <w:rPr>
          <w:rFonts w:ascii="Angsana New" w:eastAsia="Courier New" w:hAnsi="Angsana New"/>
          <w:sz w:val="30"/>
          <w:szCs w:val="30"/>
          <w:cs/>
        </w:rPr>
        <w:t>ใน</w:t>
      </w:r>
      <w:r w:rsidR="005A327B" w:rsidRPr="00C20284">
        <w:rPr>
          <w:rFonts w:ascii="Angsana New" w:eastAsia="Courier New" w:hAnsi="Angsana New"/>
          <w:sz w:val="30"/>
          <w:szCs w:val="30"/>
          <w:cs/>
        </w:rPr>
        <w:t>ระหว่าง</w:t>
      </w:r>
      <w:r w:rsidRPr="00C20284">
        <w:rPr>
          <w:rFonts w:ascii="Angsana New" w:eastAsia="Courier New" w:hAnsi="Angsana New"/>
          <w:sz w:val="30"/>
          <w:szCs w:val="30"/>
          <w:cs/>
        </w:rPr>
        <w:t xml:space="preserve">ปี </w:t>
      </w:r>
      <w:r w:rsidR="009711B9" w:rsidRPr="009711B9">
        <w:rPr>
          <w:rFonts w:ascii="Angsana New" w:eastAsia="Courier New" w:hAnsi="Angsana New"/>
          <w:sz w:val="30"/>
          <w:szCs w:val="30"/>
        </w:rPr>
        <w:t>256</w:t>
      </w:r>
      <w:r w:rsidR="003C6613">
        <w:rPr>
          <w:rFonts w:ascii="Angsana New" w:eastAsia="Courier New" w:hAnsi="Angsana New"/>
          <w:sz w:val="30"/>
          <w:szCs w:val="30"/>
        </w:rPr>
        <w:t>4</w:t>
      </w:r>
      <w:r w:rsidRPr="00C20284">
        <w:rPr>
          <w:rFonts w:ascii="Angsana New" w:eastAsia="Courier New" w:hAnsi="Angsana New"/>
          <w:sz w:val="30"/>
          <w:szCs w:val="30"/>
        </w:rPr>
        <w:t xml:space="preserve"> </w:t>
      </w:r>
      <w:r w:rsidRPr="00C20284">
        <w:rPr>
          <w:rFonts w:ascii="Angsana New" w:eastAsia="Courier New" w:hAnsi="Angsana New"/>
          <w:sz w:val="30"/>
          <w:szCs w:val="30"/>
          <w:cs/>
        </w:rPr>
        <w:t>บริษัทได้จ่ายดอกเบี้ย</w:t>
      </w:r>
      <w:r w:rsidR="00C851D0" w:rsidRPr="00C20284">
        <w:rPr>
          <w:rFonts w:ascii="Angsana New" w:eastAsia="Courier New" w:hAnsi="Angsana New"/>
          <w:sz w:val="30"/>
          <w:szCs w:val="30"/>
          <w:cs/>
        </w:rPr>
        <w:t>ให้กับผู้ถือ</w:t>
      </w:r>
      <w:r w:rsidR="005A327B" w:rsidRPr="00C20284">
        <w:rPr>
          <w:rFonts w:ascii="Angsana New" w:eastAsia="Courier New" w:hAnsi="Angsana New"/>
          <w:sz w:val="30"/>
          <w:szCs w:val="30"/>
          <w:cs/>
        </w:rPr>
        <w:t>หุ้นกู้</w:t>
      </w:r>
      <w:r w:rsidR="00C851D0" w:rsidRPr="00C20284">
        <w:rPr>
          <w:rFonts w:ascii="Angsana New" w:eastAsia="Courier New" w:hAnsi="Angsana New"/>
          <w:sz w:val="30"/>
          <w:szCs w:val="30"/>
          <w:cs/>
        </w:rPr>
        <w:t>ไปแล้วเป็นจำนวนเงิน</w:t>
      </w:r>
      <w:r w:rsidRPr="00C20284">
        <w:rPr>
          <w:rFonts w:ascii="Angsana New" w:eastAsia="Courier New" w:hAnsi="Angsana New"/>
          <w:sz w:val="30"/>
          <w:szCs w:val="30"/>
          <w:cs/>
        </w:rPr>
        <w:t xml:space="preserve"> </w:t>
      </w:r>
      <w:r w:rsidR="000C21FE">
        <w:rPr>
          <w:rFonts w:ascii="Angsana New" w:eastAsia="Courier New" w:hAnsi="Angsana New"/>
          <w:sz w:val="30"/>
          <w:szCs w:val="30"/>
        </w:rPr>
        <w:t>75</w:t>
      </w:r>
      <w:r w:rsidR="00AA22D6">
        <w:rPr>
          <w:rFonts w:ascii="Angsana New" w:eastAsia="Courier New" w:hAnsi="Angsana New"/>
          <w:sz w:val="30"/>
          <w:szCs w:val="30"/>
        </w:rPr>
        <w:t>0</w:t>
      </w:r>
      <w:r w:rsidR="000C21FE">
        <w:rPr>
          <w:rFonts w:ascii="Angsana New" w:eastAsia="Courier New" w:hAnsi="Angsana New"/>
          <w:sz w:val="30"/>
          <w:szCs w:val="30"/>
        </w:rPr>
        <w:t xml:space="preserve"> </w:t>
      </w:r>
      <w:r w:rsidRPr="00C20284">
        <w:rPr>
          <w:rFonts w:ascii="Angsana New" w:eastAsia="Courier New" w:hAnsi="Angsana New"/>
          <w:sz w:val="30"/>
          <w:szCs w:val="30"/>
          <w:cs/>
        </w:rPr>
        <w:t>ล้านบาท</w:t>
      </w:r>
      <w:r w:rsidR="00243335" w:rsidRPr="00C20284">
        <w:rPr>
          <w:rFonts w:ascii="Angsana New" w:eastAsia="Courier New" w:hAnsi="Angsana New"/>
          <w:sz w:val="30"/>
          <w:szCs w:val="30"/>
        </w:rPr>
        <w:t xml:space="preserve"> </w:t>
      </w:r>
      <w:r w:rsidR="002A45AA" w:rsidRPr="00C20284">
        <w:rPr>
          <w:rFonts w:ascii="Angsana New" w:eastAsia="Courier New" w:hAnsi="Angsana New"/>
          <w:i/>
          <w:iCs/>
          <w:sz w:val="30"/>
          <w:szCs w:val="30"/>
          <w:cs/>
        </w:rPr>
        <w:t>(</w:t>
      </w:r>
      <w:r w:rsidR="009711B9" w:rsidRPr="009711B9">
        <w:rPr>
          <w:rFonts w:ascii="Angsana New" w:eastAsia="Courier New" w:hAnsi="Angsana New"/>
          <w:i/>
          <w:iCs/>
          <w:sz w:val="30"/>
          <w:szCs w:val="30"/>
        </w:rPr>
        <w:t>2563</w:t>
      </w:r>
      <w:r w:rsidR="002A45AA" w:rsidRPr="00C20284">
        <w:rPr>
          <w:rFonts w:ascii="Angsana New" w:eastAsia="Courier New" w:hAnsi="Angsana New"/>
          <w:i/>
          <w:iCs/>
          <w:sz w:val="30"/>
          <w:szCs w:val="30"/>
        </w:rPr>
        <w:t xml:space="preserve">: </w:t>
      </w:r>
      <w:r w:rsidR="009711B9" w:rsidRPr="009711B9">
        <w:rPr>
          <w:rFonts w:ascii="Angsana New" w:eastAsia="Courier New" w:hAnsi="Angsana New"/>
          <w:i/>
          <w:iCs/>
          <w:sz w:val="30"/>
          <w:szCs w:val="30"/>
        </w:rPr>
        <w:t>752</w:t>
      </w:r>
      <w:r w:rsidR="002A45AA" w:rsidRPr="00C20284">
        <w:rPr>
          <w:rFonts w:ascii="Angsana New" w:eastAsia="Courier New" w:hAnsi="Angsana New"/>
          <w:i/>
          <w:iCs/>
          <w:sz w:val="30"/>
          <w:szCs w:val="30"/>
        </w:rPr>
        <w:t xml:space="preserve"> </w:t>
      </w:r>
      <w:r w:rsidR="002A45AA" w:rsidRPr="00C20284">
        <w:rPr>
          <w:rFonts w:ascii="Angsana New" w:eastAsia="Courier New" w:hAnsi="Angsana New"/>
          <w:i/>
          <w:iCs/>
          <w:sz w:val="30"/>
          <w:szCs w:val="30"/>
          <w:cs/>
        </w:rPr>
        <w:t>ล้านบาท</w:t>
      </w:r>
      <w:r w:rsidR="002A45AA" w:rsidRPr="00C20284">
        <w:rPr>
          <w:rFonts w:ascii="Angsana New" w:eastAsia="Courier New" w:hAnsi="Angsana New"/>
          <w:sz w:val="30"/>
          <w:szCs w:val="30"/>
          <w:cs/>
        </w:rPr>
        <w:t xml:space="preserve">) </w:t>
      </w:r>
      <w:r w:rsidR="00243335" w:rsidRPr="00C20284">
        <w:rPr>
          <w:rFonts w:ascii="Angsana New" w:eastAsia="Courier New" w:hAnsi="Angsana New"/>
          <w:sz w:val="30"/>
          <w:szCs w:val="30"/>
          <w:cs/>
        </w:rPr>
        <w:t>โด</w:t>
      </w:r>
      <w:r w:rsidR="004C411A" w:rsidRPr="00C20284">
        <w:rPr>
          <w:rFonts w:ascii="Angsana New" w:eastAsia="Courier New" w:hAnsi="Angsana New"/>
          <w:sz w:val="30"/>
          <w:szCs w:val="30"/>
          <w:cs/>
        </w:rPr>
        <w:t>ยดอกเบี้ยจ่าย</w:t>
      </w:r>
      <w:r w:rsidR="00672CD4">
        <w:rPr>
          <w:rFonts w:ascii="Angsana New" w:eastAsia="Courier New" w:hAnsi="Angsana New" w:hint="cs"/>
          <w:sz w:val="30"/>
          <w:szCs w:val="30"/>
          <w:cs/>
        </w:rPr>
        <w:t>และค่าใช้จ่ายอื่น</w:t>
      </w:r>
      <w:r w:rsidR="003605A5">
        <w:rPr>
          <w:rFonts w:ascii="Angsana New" w:eastAsia="Courier New" w:hAnsi="Angsana New"/>
          <w:sz w:val="30"/>
          <w:szCs w:val="30"/>
        </w:rPr>
        <w:t xml:space="preserve"> </w:t>
      </w:r>
      <w:r w:rsidR="00672CD4">
        <w:rPr>
          <w:rFonts w:ascii="Angsana New" w:eastAsia="Courier New" w:hAnsi="Angsana New" w:hint="cs"/>
          <w:sz w:val="30"/>
          <w:szCs w:val="30"/>
          <w:cs/>
        </w:rPr>
        <w:t>รวม</w:t>
      </w:r>
      <w:r w:rsidR="004C411A" w:rsidRPr="00C20284">
        <w:rPr>
          <w:rFonts w:ascii="Angsana New" w:eastAsia="Courier New" w:hAnsi="Angsana New"/>
          <w:sz w:val="30"/>
          <w:szCs w:val="30"/>
          <w:cs/>
        </w:rPr>
        <w:t>เ</w:t>
      </w:r>
      <w:r w:rsidR="00243335" w:rsidRPr="00C20284">
        <w:rPr>
          <w:rFonts w:ascii="Angsana New" w:eastAsia="Courier New" w:hAnsi="Angsana New"/>
          <w:sz w:val="30"/>
          <w:szCs w:val="30"/>
          <w:cs/>
        </w:rPr>
        <w:t>ป็นจำนวนเงิน</w:t>
      </w:r>
      <w:r w:rsidR="00A859EB" w:rsidRPr="00C20284">
        <w:rPr>
          <w:rFonts w:ascii="Angsana New" w:eastAsia="Courier New" w:hAnsi="Angsana New"/>
          <w:sz w:val="30"/>
          <w:szCs w:val="30"/>
        </w:rPr>
        <w:t xml:space="preserve"> </w:t>
      </w:r>
      <w:r w:rsidR="00E612D6">
        <w:rPr>
          <w:rFonts w:ascii="Angsana New" w:eastAsia="Courier New" w:hAnsi="Angsana New"/>
          <w:sz w:val="30"/>
          <w:szCs w:val="30"/>
        </w:rPr>
        <w:t>751</w:t>
      </w:r>
      <w:r w:rsidR="00C2764E">
        <w:rPr>
          <w:rFonts w:ascii="Angsana New" w:eastAsia="Courier New" w:hAnsi="Angsana New"/>
          <w:sz w:val="30"/>
          <w:szCs w:val="30"/>
        </w:rPr>
        <w:t xml:space="preserve"> </w:t>
      </w:r>
      <w:r w:rsidR="00243335" w:rsidRPr="00C20284">
        <w:rPr>
          <w:rFonts w:ascii="Angsana New" w:eastAsia="Courier New" w:hAnsi="Angsana New"/>
          <w:sz w:val="30"/>
          <w:szCs w:val="30"/>
          <w:cs/>
        </w:rPr>
        <w:t>ล้านบาท</w:t>
      </w:r>
      <w:r w:rsidR="002A45AA" w:rsidRPr="00C20284">
        <w:rPr>
          <w:rFonts w:ascii="Angsana New" w:eastAsia="Courier New" w:hAnsi="Angsana New"/>
          <w:sz w:val="30"/>
          <w:szCs w:val="30"/>
          <w:cs/>
        </w:rPr>
        <w:t xml:space="preserve"> </w:t>
      </w:r>
      <w:r w:rsidR="002A45AA" w:rsidRPr="00C20284">
        <w:rPr>
          <w:rFonts w:ascii="Angsana New" w:eastAsia="Courier New" w:hAnsi="Angsana New"/>
          <w:i/>
          <w:iCs/>
          <w:sz w:val="30"/>
          <w:szCs w:val="30"/>
          <w:cs/>
        </w:rPr>
        <w:t>(</w:t>
      </w:r>
      <w:r w:rsidR="009711B9" w:rsidRPr="009711B9">
        <w:rPr>
          <w:rFonts w:ascii="Angsana New" w:eastAsia="Courier New" w:hAnsi="Angsana New"/>
          <w:i/>
          <w:iCs/>
          <w:sz w:val="30"/>
          <w:szCs w:val="30"/>
        </w:rPr>
        <w:t>2563</w:t>
      </w:r>
      <w:r w:rsidR="002A45AA" w:rsidRPr="00C20284">
        <w:rPr>
          <w:rFonts w:ascii="Angsana New" w:eastAsia="Courier New" w:hAnsi="Angsana New"/>
          <w:i/>
          <w:iCs/>
          <w:sz w:val="30"/>
          <w:szCs w:val="30"/>
        </w:rPr>
        <w:t>:</w:t>
      </w:r>
      <w:r w:rsidR="00AA5AFC" w:rsidRPr="00C20284">
        <w:rPr>
          <w:rFonts w:ascii="Angsana New" w:eastAsia="Courier New" w:hAnsi="Angsana New"/>
          <w:i/>
          <w:iCs/>
          <w:sz w:val="30"/>
          <w:szCs w:val="30"/>
        </w:rPr>
        <w:t xml:space="preserve"> </w:t>
      </w:r>
      <w:r w:rsidR="009711B9" w:rsidRPr="009711B9">
        <w:rPr>
          <w:rFonts w:ascii="Angsana New" w:eastAsia="Courier New" w:hAnsi="Angsana New"/>
          <w:i/>
          <w:iCs/>
          <w:sz w:val="30"/>
          <w:szCs w:val="30"/>
        </w:rPr>
        <w:t>752</w:t>
      </w:r>
      <w:r w:rsidR="00BA6CF7" w:rsidRPr="00C20284">
        <w:rPr>
          <w:rFonts w:ascii="Angsana New" w:eastAsia="Courier New" w:hAnsi="Angsana New"/>
          <w:i/>
          <w:iCs/>
          <w:sz w:val="30"/>
          <w:szCs w:val="30"/>
        </w:rPr>
        <w:t xml:space="preserve"> </w:t>
      </w:r>
      <w:r w:rsidR="002A45AA" w:rsidRPr="00C20284">
        <w:rPr>
          <w:rFonts w:ascii="Angsana New" w:eastAsia="Courier New" w:hAnsi="Angsana New"/>
          <w:i/>
          <w:iCs/>
          <w:sz w:val="30"/>
          <w:szCs w:val="30"/>
          <w:cs/>
        </w:rPr>
        <w:t>ล้านบาท</w:t>
      </w:r>
      <w:r w:rsidR="002A45AA" w:rsidRPr="00C20284">
        <w:rPr>
          <w:rFonts w:ascii="Angsana New" w:eastAsia="Courier New" w:hAnsi="Angsana New"/>
          <w:sz w:val="30"/>
          <w:szCs w:val="30"/>
          <w:cs/>
        </w:rPr>
        <w:t>)</w:t>
      </w:r>
      <w:r w:rsidR="00243335" w:rsidRPr="00C20284">
        <w:rPr>
          <w:rFonts w:ascii="Angsana New" w:eastAsia="Courier New" w:hAnsi="Angsana New"/>
          <w:sz w:val="30"/>
          <w:szCs w:val="30"/>
        </w:rPr>
        <w:t xml:space="preserve"> </w:t>
      </w:r>
      <w:r w:rsidR="00243335" w:rsidRPr="00C20284">
        <w:rPr>
          <w:rFonts w:ascii="Angsana New" w:eastAsia="Courier New" w:hAnsi="Angsana New"/>
          <w:sz w:val="30"/>
          <w:szCs w:val="30"/>
          <w:cs/>
        </w:rPr>
        <w:t xml:space="preserve">ได้นำไปปรับกำไรสะสมยังไม่ได้จัดสรรในงบแสดงฐานะการเงิน ณ วันที่ </w:t>
      </w:r>
      <w:r w:rsidR="009711B9" w:rsidRPr="009711B9">
        <w:rPr>
          <w:rFonts w:ascii="Angsana New" w:eastAsia="Courier New" w:hAnsi="Angsana New"/>
          <w:sz w:val="30"/>
          <w:szCs w:val="30"/>
        </w:rPr>
        <w:t>31</w:t>
      </w:r>
      <w:r w:rsidR="00243335" w:rsidRPr="00C20284">
        <w:rPr>
          <w:rFonts w:ascii="Angsana New" w:eastAsia="Courier New" w:hAnsi="Angsana New"/>
          <w:sz w:val="30"/>
          <w:szCs w:val="30"/>
        </w:rPr>
        <w:t xml:space="preserve"> </w:t>
      </w:r>
      <w:r w:rsidR="00243335" w:rsidRPr="00C20284">
        <w:rPr>
          <w:rFonts w:ascii="Angsana New" w:eastAsia="Courier New" w:hAnsi="Angsana New"/>
          <w:sz w:val="30"/>
          <w:szCs w:val="30"/>
          <w:cs/>
        </w:rPr>
        <w:t>ธันวาคม</w:t>
      </w:r>
      <w:r w:rsidR="0088729E" w:rsidRPr="00C20284">
        <w:rPr>
          <w:rFonts w:ascii="Angsana New" w:eastAsia="Courier New" w:hAnsi="Angsana New"/>
          <w:sz w:val="30"/>
          <w:szCs w:val="30"/>
        </w:rPr>
        <w:t xml:space="preserve"> </w:t>
      </w:r>
      <w:r w:rsidR="009711B9" w:rsidRPr="009711B9">
        <w:rPr>
          <w:rFonts w:ascii="Angsana New" w:eastAsia="Courier New" w:hAnsi="Angsana New"/>
          <w:sz w:val="30"/>
          <w:szCs w:val="30"/>
        </w:rPr>
        <w:t>256</w:t>
      </w:r>
      <w:r w:rsidR="003C6613">
        <w:rPr>
          <w:rFonts w:ascii="Angsana New" w:eastAsia="Courier New" w:hAnsi="Angsana New"/>
          <w:sz w:val="30"/>
          <w:szCs w:val="30"/>
        </w:rPr>
        <w:t>4</w:t>
      </w:r>
    </w:p>
    <w:p w14:paraId="168CE4DD" w14:textId="7AD011B9" w:rsidR="00423177" w:rsidRPr="00C20284" w:rsidRDefault="00E2779E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Courier New" w:hAnsi="Angsana New"/>
          <w:sz w:val="30"/>
          <w:szCs w:val="30"/>
        </w:rPr>
      </w:pPr>
      <w:r w:rsidRPr="00C20284">
        <w:rPr>
          <w:rFonts w:ascii="Angsana New" w:eastAsia="Courier New" w:hAnsi="Angsana New"/>
          <w:sz w:val="30"/>
          <w:szCs w:val="30"/>
          <w:cs/>
        </w:rPr>
        <w:lastRenderedPageBreak/>
        <w:t xml:space="preserve">ณ วันที่ </w:t>
      </w:r>
      <w:r w:rsidR="009711B9" w:rsidRPr="009711B9">
        <w:rPr>
          <w:rFonts w:ascii="Angsana New" w:eastAsia="Courier New" w:hAnsi="Angsana New"/>
          <w:sz w:val="30"/>
          <w:szCs w:val="30"/>
        </w:rPr>
        <w:t>31</w:t>
      </w:r>
      <w:r w:rsidR="0037202B" w:rsidRPr="00C20284">
        <w:rPr>
          <w:rFonts w:ascii="Angsana New" w:eastAsia="Courier New" w:hAnsi="Angsana New"/>
          <w:sz w:val="30"/>
          <w:szCs w:val="30"/>
        </w:rPr>
        <w:t xml:space="preserve"> </w:t>
      </w:r>
      <w:r w:rsidRPr="00C20284">
        <w:rPr>
          <w:rFonts w:ascii="Angsana New" w:eastAsia="Courier New" w:hAnsi="Angsana New"/>
          <w:sz w:val="30"/>
          <w:szCs w:val="30"/>
          <w:cs/>
        </w:rPr>
        <w:t xml:space="preserve">ธันวาคม </w:t>
      </w:r>
      <w:r w:rsidR="009711B9" w:rsidRPr="009711B9">
        <w:rPr>
          <w:rFonts w:ascii="Angsana New" w:eastAsia="Courier New" w:hAnsi="Angsana New"/>
          <w:sz w:val="30"/>
          <w:szCs w:val="30"/>
        </w:rPr>
        <w:t>256</w:t>
      </w:r>
      <w:r w:rsidR="003C6613">
        <w:rPr>
          <w:rFonts w:ascii="Angsana New" w:eastAsia="Courier New" w:hAnsi="Angsana New"/>
          <w:sz w:val="30"/>
          <w:szCs w:val="30"/>
        </w:rPr>
        <w:t>4</w:t>
      </w:r>
      <w:r w:rsidRPr="00C20284">
        <w:rPr>
          <w:rFonts w:ascii="Angsana New" w:eastAsia="Courier New" w:hAnsi="Angsana New"/>
          <w:sz w:val="30"/>
          <w:szCs w:val="30"/>
        </w:rPr>
        <w:t xml:space="preserve"> </w:t>
      </w:r>
      <w:r w:rsidRPr="00C20284">
        <w:rPr>
          <w:rFonts w:ascii="Angsana New" w:eastAsia="Courier New" w:hAnsi="Angsana New"/>
          <w:sz w:val="30"/>
          <w:szCs w:val="30"/>
          <w:cs/>
        </w:rPr>
        <w:t>มีดอกเบี้ยค้างจ่ายสะสมนับจากวันที่จ่ายดอกเบี้ยครั้งล่าสุดเป็นจำนวนเงิน</w:t>
      </w:r>
      <w:r w:rsidR="00A859EB" w:rsidRPr="00C20284">
        <w:rPr>
          <w:rFonts w:ascii="Angsana New" w:eastAsia="Courier New" w:hAnsi="Angsana New"/>
          <w:sz w:val="30"/>
          <w:szCs w:val="30"/>
        </w:rPr>
        <w:t xml:space="preserve"> </w:t>
      </w:r>
      <w:r w:rsidR="003F4254">
        <w:rPr>
          <w:rFonts w:ascii="Angsana New" w:eastAsia="Courier New" w:hAnsi="Angsana New"/>
          <w:sz w:val="30"/>
          <w:szCs w:val="30"/>
        </w:rPr>
        <w:t>2</w:t>
      </w:r>
      <w:r w:rsidR="003C6613">
        <w:rPr>
          <w:rFonts w:ascii="Angsana New" w:eastAsia="Courier New" w:hAnsi="Angsana New"/>
          <w:sz w:val="30"/>
          <w:szCs w:val="30"/>
        </w:rPr>
        <w:t>4</w:t>
      </w:r>
      <w:r w:rsidR="003F4254">
        <w:rPr>
          <w:rFonts w:ascii="Angsana New" w:eastAsia="Courier New" w:hAnsi="Angsana New"/>
          <w:sz w:val="30"/>
          <w:szCs w:val="30"/>
        </w:rPr>
        <w:t>9</w:t>
      </w:r>
      <w:r w:rsidRPr="00C20284">
        <w:rPr>
          <w:rFonts w:ascii="Angsana New" w:eastAsia="Courier New" w:hAnsi="Angsana New"/>
          <w:sz w:val="30"/>
          <w:szCs w:val="30"/>
        </w:rPr>
        <w:t xml:space="preserve"> </w:t>
      </w:r>
      <w:r w:rsidRPr="00C20284">
        <w:rPr>
          <w:rFonts w:ascii="Angsana New" w:eastAsia="Courier New" w:hAnsi="Angsana New"/>
          <w:sz w:val="30"/>
          <w:szCs w:val="30"/>
          <w:cs/>
        </w:rPr>
        <w:t xml:space="preserve">ล้านบาท </w:t>
      </w:r>
      <w:r w:rsidRPr="00C20284">
        <w:rPr>
          <w:rFonts w:ascii="Angsana New" w:eastAsia="Courier New" w:hAnsi="Angsana New"/>
          <w:i/>
          <w:iCs/>
          <w:sz w:val="30"/>
          <w:szCs w:val="30"/>
          <w:cs/>
        </w:rPr>
        <w:t>(</w:t>
      </w:r>
      <w:r w:rsidR="009711B9" w:rsidRPr="009711B9">
        <w:rPr>
          <w:rFonts w:ascii="Angsana New" w:eastAsia="Courier New" w:hAnsi="Angsana New"/>
          <w:i/>
          <w:iCs/>
          <w:sz w:val="30"/>
          <w:szCs w:val="30"/>
        </w:rPr>
        <w:t>2563</w:t>
      </w:r>
      <w:r w:rsidRPr="00C20284">
        <w:rPr>
          <w:rFonts w:ascii="Angsana New" w:eastAsia="Courier New" w:hAnsi="Angsana New"/>
          <w:i/>
          <w:iCs/>
          <w:sz w:val="30"/>
          <w:szCs w:val="30"/>
        </w:rPr>
        <w:t xml:space="preserve">: </w:t>
      </w:r>
      <w:r w:rsidR="009711B9" w:rsidRPr="009711B9">
        <w:rPr>
          <w:rFonts w:ascii="Angsana New" w:eastAsia="Courier New" w:hAnsi="Angsana New"/>
          <w:i/>
          <w:iCs/>
          <w:sz w:val="30"/>
          <w:szCs w:val="30"/>
        </w:rPr>
        <w:t>2</w:t>
      </w:r>
      <w:r w:rsidR="003C6613">
        <w:rPr>
          <w:rFonts w:ascii="Angsana New" w:eastAsia="Courier New" w:hAnsi="Angsana New"/>
          <w:i/>
          <w:iCs/>
          <w:sz w:val="30"/>
          <w:szCs w:val="30"/>
        </w:rPr>
        <w:t>4</w:t>
      </w:r>
      <w:r w:rsidR="009711B9" w:rsidRPr="009711B9">
        <w:rPr>
          <w:rFonts w:ascii="Angsana New" w:eastAsia="Courier New" w:hAnsi="Angsana New"/>
          <w:i/>
          <w:iCs/>
          <w:sz w:val="30"/>
          <w:szCs w:val="30"/>
        </w:rPr>
        <w:t>9</w:t>
      </w:r>
      <w:r w:rsidRPr="00C20284">
        <w:rPr>
          <w:rFonts w:ascii="Angsana New" w:eastAsia="Courier New" w:hAnsi="Angsana New"/>
          <w:i/>
          <w:iCs/>
          <w:sz w:val="30"/>
          <w:szCs w:val="30"/>
        </w:rPr>
        <w:t xml:space="preserve"> </w:t>
      </w:r>
      <w:r w:rsidRPr="00C20284">
        <w:rPr>
          <w:rFonts w:ascii="Angsana New" w:eastAsia="Courier New" w:hAnsi="Angsana New"/>
          <w:i/>
          <w:iCs/>
          <w:sz w:val="30"/>
          <w:szCs w:val="30"/>
          <w:cs/>
        </w:rPr>
        <w:t>ล้านบาท</w:t>
      </w:r>
      <w:r w:rsidRPr="00C20284">
        <w:rPr>
          <w:rFonts w:ascii="Angsana New" w:eastAsia="Courier New" w:hAnsi="Angsana New"/>
          <w:sz w:val="30"/>
          <w:szCs w:val="30"/>
          <w:cs/>
        </w:rPr>
        <w:t>)</w:t>
      </w:r>
    </w:p>
    <w:p w14:paraId="637AB464" w14:textId="77777777" w:rsidR="009249A2" w:rsidRDefault="009249A2" w:rsidP="001B16F3">
      <w:pPr>
        <w:pStyle w:val="acctmergecolhdg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0A93FDEF" w14:textId="3C6756D3" w:rsidR="00121626" w:rsidRPr="00C20284" w:rsidRDefault="00121626" w:rsidP="001B16F3">
      <w:pPr>
        <w:pStyle w:val="acctmergecolhdg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2028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ณ วันที่ </w:t>
      </w:r>
      <w:r w:rsidR="009711B9" w:rsidRPr="009711B9">
        <w:rPr>
          <w:rFonts w:asciiTheme="majorBidi" w:hAnsiTheme="majorBidi"/>
          <w:b w:val="0"/>
          <w:bCs/>
          <w:sz w:val="30"/>
          <w:szCs w:val="30"/>
          <w:lang w:val="en-US" w:bidi="th-TH"/>
        </w:rPr>
        <w:t>31</w:t>
      </w:r>
      <w:r w:rsidRPr="00C2028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ธันวาคม </w:t>
      </w:r>
      <w:r w:rsidR="009711B9" w:rsidRPr="009711B9">
        <w:rPr>
          <w:rFonts w:asciiTheme="majorBidi" w:hAnsiTheme="majorBidi"/>
          <w:b w:val="0"/>
          <w:bCs/>
          <w:sz w:val="30"/>
          <w:szCs w:val="30"/>
          <w:lang w:val="en-US" w:bidi="th-TH"/>
        </w:rPr>
        <w:t>256</w:t>
      </w:r>
      <w:r w:rsidR="003C6613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4</w:t>
      </w:r>
      <w:r w:rsidRPr="00C2028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C2028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บริษัทแสดงรายการหุ้นกู้ด้อยสิทธิที่มีลักษณะคล้ายทุนเป็นส่วนหนึ่งของส่วนของผู้ถือหุ้นในงบการเงินรวมและงบการเงินเฉพาะกิจการ ทั้งนี้ มาตรฐานการบัญชีฉบับที่ </w:t>
      </w:r>
      <w:r w:rsidR="009711B9" w:rsidRPr="009711B9">
        <w:rPr>
          <w:rFonts w:asciiTheme="majorBidi" w:hAnsiTheme="majorBidi"/>
          <w:b w:val="0"/>
          <w:bCs/>
          <w:sz w:val="30"/>
          <w:szCs w:val="30"/>
          <w:lang w:val="en-US" w:bidi="th-TH"/>
        </w:rPr>
        <w:t>32</w:t>
      </w:r>
      <w:r w:rsidRPr="00C2028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C2028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เรื่อง </w:t>
      </w:r>
      <w:r w:rsidRPr="00C20284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การแสดงรายการเครื่องมือทางการเงิน</w:t>
      </w:r>
      <w:r w:rsidRPr="00C2028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ได้อธิบายเกี่ยวกับการจัดประเภทรายการของหุ้นกู้ที่มีลักษณะคล้ายทุนเป็นหนี้สินทางการเงิน อย่างไรก็ตาม สภาวิชาชีพบัญชีได้ออกประกาศสภาวิชาชีพบัญชี เรื่อง ก</w:t>
      </w:r>
      <w:r w:rsidRPr="00C20284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ารปฏิบัติในช่วงการเปลี่ยนแปลงเพิ่มเติมสำหรับการจัดประเภทรายการของหุ้นกู้ที่มีลักษณะคล้ายทุน</w:t>
      </w:r>
      <w:r w:rsidRPr="00C2028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ลงวันที่ </w:t>
      </w:r>
      <w:r w:rsidR="009711B9" w:rsidRPr="009711B9">
        <w:rPr>
          <w:rFonts w:asciiTheme="majorBidi" w:hAnsiTheme="majorBidi"/>
          <w:b w:val="0"/>
          <w:bCs/>
          <w:sz w:val="30"/>
          <w:szCs w:val="30"/>
          <w:lang w:val="en-US" w:bidi="th-TH"/>
        </w:rPr>
        <w:t>3</w:t>
      </w:r>
      <w:r w:rsidRPr="00C2028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C2028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="009711B9" w:rsidRPr="009711B9">
        <w:rPr>
          <w:rFonts w:asciiTheme="majorBidi" w:hAnsiTheme="majorBidi"/>
          <w:b w:val="0"/>
          <w:bCs/>
          <w:sz w:val="30"/>
          <w:szCs w:val="30"/>
          <w:lang w:val="en-US" w:bidi="th-TH"/>
        </w:rPr>
        <w:t>256</w:t>
      </w:r>
      <w:r w:rsidR="009711B9" w:rsidRPr="009711B9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3</w:t>
      </w:r>
      <w:r w:rsidRPr="00C2028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C2028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สำหรับใช้เป็นแนวปฎิบัติในช่วงเปลี่ยนแปลงเพิ่มเติม บริษัทเลือกถือปฏิบัติตามประกาศดังกล่าว </w:t>
      </w:r>
      <w:r w:rsidR="00FA6512" w:rsidRPr="00C20284">
        <w:rPr>
          <w:rFonts w:asciiTheme="majorBidi" w:hAnsiTheme="majorBidi" w:cstheme="majorBidi"/>
          <w:sz w:val="30"/>
          <w:szCs w:val="30"/>
          <w:cs/>
          <w:lang w:val="en-US" w:bidi="th-TH"/>
        </w:rPr>
        <w:t>และ</w:t>
      </w:r>
      <w:r w:rsidRPr="00C2028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เลือกจัดประเภทรายการของหุ้นกู้ด้อยสิทธิที่มีลักษณะคล้ายทุนเป็นส่วนหนึ่งของส่วนของผู้ถือหุ้นในงบการเงินรวมและงบการเงินเฉพาะกิจการ ทั้งนี้ หาก ณ </w:t>
      </w:r>
      <w:r w:rsidR="009711B9" w:rsidRPr="009711B9">
        <w:rPr>
          <w:rFonts w:asciiTheme="majorBidi" w:hAnsiTheme="majorBidi"/>
          <w:b w:val="0"/>
          <w:bCs/>
          <w:sz w:val="30"/>
          <w:szCs w:val="30"/>
          <w:lang w:val="en-US" w:bidi="th-TH"/>
        </w:rPr>
        <w:t>31</w:t>
      </w:r>
      <w:r w:rsidR="00B8218B" w:rsidRPr="00C20284"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  <w:t xml:space="preserve"> </w:t>
      </w:r>
      <w:r w:rsidR="00B8218B" w:rsidRPr="00C20284">
        <w:rPr>
          <w:rFonts w:asciiTheme="majorBidi" w:hAnsiTheme="majorBidi" w:cstheme="majorBidi"/>
          <w:sz w:val="30"/>
          <w:szCs w:val="30"/>
          <w:cs/>
          <w:lang w:val="en-US" w:bidi="th-TH"/>
        </w:rPr>
        <w:t>ธันวาคม</w:t>
      </w:r>
      <w:r w:rsidRPr="00C2028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9711B9" w:rsidRPr="009711B9">
        <w:rPr>
          <w:rFonts w:asciiTheme="majorBidi" w:hAnsiTheme="majorBidi"/>
          <w:b w:val="0"/>
          <w:bCs/>
          <w:sz w:val="30"/>
          <w:szCs w:val="30"/>
          <w:lang w:val="en-US" w:bidi="th-TH"/>
        </w:rPr>
        <w:t>256</w:t>
      </w:r>
      <w:r w:rsidR="003C6613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4</w:t>
      </w:r>
      <w:r w:rsidR="00B8218B" w:rsidRPr="00C2028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C2028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บริษัทจัดประเภทรายการหุ้นกู้ด้อยสิทธิที่มีลักษณะคล้ายทุนดังกล่าวเป็นหนี้สินทางการเงินจะทำให้หนี้สินรวมของกลุ่มบริษัทและของบริษัทเพิ่มขึ้น </w:t>
      </w:r>
      <w:r w:rsidR="009711B9" w:rsidRPr="009711B9">
        <w:rPr>
          <w:rFonts w:asciiTheme="majorBidi" w:hAnsiTheme="majorBidi"/>
          <w:b w:val="0"/>
          <w:sz w:val="30"/>
          <w:szCs w:val="30"/>
          <w:lang w:val="en-US" w:bidi="th-TH"/>
        </w:rPr>
        <w:t>15</w:t>
      </w:r>
      <w:r w:rsidRPr="00C20284">
        <w:rPr>
          <w:rFonts w:asciiTheme="majorBidi" w:hAnsiTheme="majorBidi" w:cstheme="majorBidi"/>
          <w:b w:val="0"/>
          <w:sz w:val="30"/>
          <w:szCs w:val="30"/>
          <w:lang w:val="en-US" w:bidi="th-TH"/>
        </w:rPr>
        <w:t>,</w:t>
      </w:r>
      <w:r w:rsidR="009711B9" w:rsidRPr="009711B9">
        <w:rPr>
          <w:rFonts w:asciiTheme="majorBidi" w:hAnsiTheme="majorBidi"/>
          <w:b w:val="0"/>
          <w:sz w:val="30"/>
          <w:szCs w:val="30"/>
          <w:lang w:val="en-US" w:bidi="th-TH"/>
        </w:rPr>
        <w:t>000</w:t>
      </w:r>
      <w:r w:rsidRPr="00C20284">
        <w:rPr>
          <w:rFonts w:asciiTheme="majorBidi" w:hAnsiTheme="majorBidi" w:cstheme="majorBidi"/>
          <w:b w:val="0"/>
          <w:sz w:val="30"/>
          <w:szCs w:val="30"/>
          <w:lang w:val="en-US" w:bidi="th-TH"/>
        </w:rPr>
        <w:t xml:space="preserve"> </w:t>
      </w:r>
      <w:r w:rsidRPr="00C20284">
        <w:rPr>
          <w:rFonts w:asciiTheme="majorBidi" w:hAnsiTheme="majorBidi" w:cstheme="majorBidi"/>
          <w:sz w:val="30"/>
          <w:szCs w:val="30"/>
          <w:cs/>
          <w:lang w:val="en-US" w:bidi="th-TH"/>
        </w:rPr>
        <w:t>ล้านบาท และส่วนของผู้ถือหุ้นรวมลดลง</w:t>
      </w:r>
      <w:r w:rsidR="009711B9" w:rsidRPr="009711B9">
        <w:rPr>
          <w:rFonts w:asciiTheme="majorBidi" w:hAnsiTheme="majorBidi"/>
          <w:b w:val="0"/>
          <w:sz w:val="30"/>
          <w:szCs w:val="30"/>
          <w:lang w:val="en-US" w:bidi="th-TH"/>
        </w:rPr>
        <w:t>15</w:t>
      </w:r>
      <w:r w:rsidRPr="00C20284">
        <w:rPr>
          <w:rFonts w:asciiTheme="majorBidi" w:hAnsiTheme="majorBidi" w:cstheme="majorBidi"/>
          <w:b w:val="0"/>
          <w:sz w:val="30"/>
          <w:szCs w:val="30"/>
          <w:lang w:val="en-US" w:bidi="th-TH"/>
        </w:rPr>
        <w:t>,</w:t>
      </w:r>
      <w:r w:rsidR="009711B9" w:rsidRPr="009711B9">
        <w:rPr>
          <w:rFonts w:asciiTheme="majorBidi" w:hAnsiTheme="majorBidi"/>
          <w:b w:val="0"/>
          <w:sz w:val="30"/>
          <w:szCs w:val="30"/>
          <w:lang w:val="en-US" w:bidi="th-TH"/>
        </w:rPr>
        <w:t>000</w:t>
      </w:r>
      <w:r w:rsidRPr="00C20284">
        <w:rPr>
          <w:rFonts w:asciiTheme="majorBidi" w:hAnsiTheme="majorBidi" w:cstheme="majorBidi"/>
          <w:b w:val="0"/>
          <w:sz w:val="30"/>
          <w:szCs w:val="30"/>
          <w:lang w:val="en-US" w:bidi="th-TH"/>
        </w:rPr>
        <w:t xml:space="preserve"> </w:t>
      </w:r>
      <w:r w:rsidRPr="00C20284">
        <w:rPr>
          <w:rFonts w:asciiTheme="majorBidi" w:hAnsiTheme="majorBidi" w:cstheme="majorBidi"/>
          <w:sz w:val="30"/>
          <w:szCs w:val="30"/>
          <w:cs/>
          <w:lang w:val="en-US" w:bidi="th-TH"/>
        </w:rPr>
        <w:t>ล้านบาท</w:t>
      </w:r>
    </w:p>
    <w:p w14:paraId="0191B8E9" w14:textId="4E6F6EED" w:rsidR="00EA37A7" w:rsidRPr="00C20284" w:rsidRDefault="00EA37A7" w:rsidP="002B1F72">
      <w:pPr>
        <w:pStyle w:val="acctmergecolhdg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03CC324" w14:textId="51DB74ED" w:rsidR="00D63C40" w:rsidRPr="00C20284" w:rsidRDefault="009A35C2" w:rsidP="00367ADF">
      <w:pPr>
        <w:pStyle w:val="Heading1"/>
        <w:shd w:val="clear" w:color="auto" w:fill="auto"/>
        <w:tabs>
          <w:tab w:val="clear" w:pos="283"/>
          <w:tab w:val="num" w:pos="540"/>
        </w:tabs>
        <w:ind w:left="540" w:hanging="540"/>
        <w:rPr>
          <w:rFonts w:ascii="Angsana New" w:hAnsi="Angsana New"/>
          <w:szCs w:val="30"/>
        </w:rPr>
      </w:pPr>
      <w:r w:rsidRPr="00C20284">
        <w:rPr>
          <w:rFonts w:ascii="Angsana New" w:hAnsi="Angsana New" w:cs="Angsana New"/>
          <w:szCs w:val="30"/>
          <w:cs/>
        </w:rPr>
        <w:t>ส่วนงานดำเนินงาน</w:t>
      </w:r>
      <w:r w:rsidR="004F34DB" w:rsidRPr="00C20284">
        <w:rPr>
          <w:rFonts w:ascii="Angsana New" w:hAnsi="Angsana New" w:cs="Angsana New"/>
          <w:szCs w:val="30"/>
          <w:cs/>
        </w:rPr>
        <w:t>และการจำแนกรายได้</w:t>
      </w:r>
    </w:p>
    <w:p w14:paraId="761709C7" w14:textId="77777777" w:rsidR="00D63C40" w:rsidRPr="00C20284" w:rsidRDefault="00D63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0"/>
          <w:szCs w:val="20"/>
          <w:lang w:bidi="ar-SA"/>
        </w:rPr>
      </w:pPr>
    </w:p>
    <w:p w14:paraId="6CDEFEFE" w14:textId="77777777" w:rsidR="000925A6" w:rsidRPr="00C20284" w:rsidRDefault="00A85E2A" w:rsidP="001B16F3">
      <w:pPr>
        <w:ind w:left="540"/>
        <w:jc w:val="thaiDistribute"/>
        <w:rPr>
          <w:rFonts w:ascii="Angsana New" w:eastAsia="Angsana New" w:hAnsi="Angsana New"/>
          <w:sz w:val="30"/>
          <w:szCs w:val="30"/>
        </w:rPr>
      </w:pPr>
      <w:r w:rsidRPr="00C20284">
        <w:rPr>
          <w:rFonts w:ascii="Angsana New" w:eastAsia="Angsana New" w:hAnsi="Angsana New"/>
          <w:sz w:val="30"/>
          <w:szCs w:val="30"/>
          <w:cs/>
        </w:rPr>
        <w:t>ส่วนงานดำเนินงาน</w:t>
      </w:r>
      <w:r w:rsidR="000925A6" w:rsidRPr="00C20284">
        <w:rPr>
          <w:rFonts w:ascii="Angsana New" w:eastAsia="Angsana New" w:hAnsi="Angsana New"/>
          <w:sz w:val="30"/>
          <w:szCs w:val="30"/>
          <w:cs/>
        </w:rPr>
        <w:t>พิจารณาจากระบบการบริหารและโครงสร้างการรายงานทางการเงินภายในที่ผู้มีอำนาจตัดสินใจสูงสุดด้านการดำเนินงานของกลุ่มบริษัทได้สอบทานอย่างสม่ำเสมอเพื่อประเมินผลการดำเนินงานของส่วนงานและเพื่อจัดสรรทรัพยากรให้ส่วนงาน</w:t>
      </w:r>
    </w:p>
    <w:p w14:paraId="41E93F19" w14:textId="77777777" w:rsidR="0025641B" w:rsidRPr="00A17325" w:rsidRDefault="0025641B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C26806B" w14:textId="77777777" w:rsidR="004158A6" w:rsidRPr="00C20284" w:rsidRDefault="00A95704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both"/>
        <w:rPr>
          <w:rFonts w:ascii="Angsana New" w:eastAsia="Angsana New" w:hAnsi="Angsana New"/>
          <w:b/>
          <w:bCs/>
          <w:i/>
          <w:iCs/>
          <w:sz w:val="30"/>
          <w:szCs w:val="30"/>
        </w:rPr>
      </w:pPr>
      <w:r w:rsidRPr="00C20284">
        <w:rPr>
          <w:rFonts w:ascii="Angsana New" w:eastAsia="Angsana New" w:hAnsi="Angsana New"/>
          <w:b/>
          <w:bCs/>
          <w:i/>
          <w:iCs/>
          <w:sz w:val="30"/>
          <w:szCs w:val="30"/>
          <w:cs/>
        </w:rPr>
        <w:t>ข้อมูลตามส่วนงานที่รายงาน</w:t>
      </w:r>
    </w:p>
    <w:p w14:paraId="5C1956A5" w14:textId="77777777" w:rsidR="004158A6" w:rsidRPr="00A17325" w:rsidRDefault="004158A6" w:rsidP="001B1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31DE69C" w14:textId="77777777" w:rsidR="004158A6" w:rsidRPr="00C20284" w:rsidRDefault="004158A6">
      <w:pPr>
        <w:spacing w:line="240" w:lineRule="auto"/>
        <w:ind w:left="540"/>
        <w:jc w:val="both"/>
        <w:rPr>
          <w:rFonts w:ascii="Angsana New" w:eastAsia="Angsana New" w:hAnsi="Angsana New"/>
          <w:sz w:val="30"/>
          <w:szCs w:val="30"/>
        </w:rPr>
      </w:pPr>
      <w:r w:rsidRPr="00C20284">
        <w:rPr>
          <w:rFonts w:ascii="Angsana New" w:eastAsia="Angsana New" w:hAnsi="Angsana New"/>
          <w:sz w:val="30"/>
          <w:szCs w:val="30"/>
          <w:cs/>
        </w:rPr>
        <w:t>กลุ่ม</w:t>
      </w:r>
      <w:r w:rsidR="001E4012" w:rsidRPr="00C20284">
        <w:rPr>
          <w:rFonts w:ascii="Angsana New" w:eastAsia="Angsana New" w:hAnsi="Angsana New"/>
          <w:sz w:val="30"/>
          <w:szCs w:val="30"/>
          <w:cs/>
        </w:rPr>
        <w:t>บริษัทเสนอ</w:t>
      </w:r>
      <w:r w:rsidR="0043498D" w:rsidRPr="00C20284">
        <w:rPr>
          <w:rFonts w:ascii="Angsana New" w:eastAsia="Angsana New" w:hAnsi="Angsana New"/>
          <w:sz w:val="30"/>
          <w:szCs w:val="30"/>
          <w:cs/>
        </w:rPr>
        <w:t>ข้อมูล</w:t>
      </w:r>
      <w:r w:rsidR="00A85E2A" w:rsidRPr="00C20284">
        <w:rPr>
          <w:rFonts w:ascii="Angsana New" w:eastAsia="Angsana New" w:hAnsi="Angsana New"/>
          <w:sz w:val="30"/>
          <w:szCs w:val="30"/>
          <w:cs/>
        </w:rPr>
        <w:t>ส่วนงานดำเนินงาน</w:t>
      </w:r>
      <w:r w:rsidR="001E4012" w:rsidRPr="00C20284">
        <w:rPr>
          <w:rFonts w:ascii="Angsana New" w:eastAsia="Angsana New" w:hAnsi="Angsana New"/>
          <w:sz w:val="30"/>
          <w:szCs w:val="30"/>
          <w:cs/>
        </w:rPr>
        <w:t>ที่สำคัญ</w:t>
      </w:r>
      <w:r w:rsidRPr="00C20284">
        <w:rPr>
          <w:rFonts w:ascii="Angsana New" w:eastAsia="Angsana New" w:hAnsi="Angsana New"/>
          <w:sz w:val="30"/>
          <w:szCs w:val="30"/>
          <w:cs/>
        </w:rPr>
        <w:t>ดังนี้</w:t>
      </w:r>
    </w:p>
    <w:p w14:paraId="3D24D360" w14:textId="77777777" w:rsidR="004158A6" w:rsidRPr="00A17325" w:rsidRDefault="004158A6" w:rsidP="001B1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297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080"/>
        <w:gridCol w:w="540"/>
        <w:gridCol w:w="1350"/>
      </w:tblGrid>
      <w:tr w:rsidR="004158A6" w:rsidRPr="00C20284" w14:paraId="3302B327" w14:textId="77777777" w:rsidTr="00464B32">
        <w:tc>
          <w:tcPr>
            <w:tcW w:w="1080" w:type="dxa"/>
          </w:tcPr>
          <w:p w14:paraId="48CDE882" w14:textId="77777777" w:rsidR="004158A6" w:rsidRPr="00C20284" w:rsidRDefault="004158A6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i/>
                <w:sz w:val="30"/>
                <w:szCs w:val="30"/>
                <w:cs/>
              </w:rPr>
              <w:t>ส่วนงานที่</w:t>
            </w:r>
          </w:p>
        </w:tc>
        <w:tc>
          <w:tcPr>
            <w:tcW w:w="540" w:type="dxa"/>
          </w:tcPr>
          <w:p w14:paraId="1E5DACE1" w14:textId="29CBB074" w:rsidR="004158A6" w:rsidRPr="00C20284" w:rsidRDefault="009711B9">
            <w:pPr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50" w:type="dxa"/>
          </w:tcPr>
          <w:p w14:paraId="0ABDEB90" w14:textId="77777777" w:rsidR="004158A6" w:rsidRPr="00C20284" w:rsidRDefault="004158A6">
            <w:pPr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i/>
                <w:sz w:val="30"/>
                <w:szCs w:val="30"/>
                <w:cs/>
              </w:rPr>
              <w:t>ธุรกิจสัตว์บก</w:t>
            </w:r>
          </w:p>
        </w:tc>
      </w:tr>
      <w:tr w:rsidR="004158A6" w:rsidRPr="00C20284" w14:paraId="4A848F7F" w14:textId="77777777" w:rsidTr="00464B32">
        <w:tc>
          <w:tcPr>
            <w:tcW w:w="1080" w:type="dxa"/>
          </w:tcPr>
          <w:p w14:paraId="099FAFB8" w14:textId="77777777" w:rsidR="004158A6" w:rsidRPr="00C20284" w:rsidRDefault="004158A6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i/>
                <w:sz w:val="30"/>
                <w:szCs w:val="30"/>
                <w:cs/>
              </w:rPr>
              <w:t>ส่วนงานที่</w:t>
            </w:r>
          </w:p>
        </w:tc>
        <w:tc>
          <w:tcPr>
            <w:tcW w:w="540" w:type="dxa"/>
          </w:tcPr>
          <w:p w14:paraId="4E24E36F" w14:textId="339415AB" w:rsidR="004158A6" w:rsidRPr="00C20284" w:rsidRDefault="009711B9">
            <w:pPr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50" w:type="dxa"/>
          </w:tcPr>
          <w:p w14:paraId="7835FF00" w14:textId="77777777" w:rsidR="004158A6" w:rsidRPr="00C20284" w:rsidRDefault="004158A6">
            <w:pPr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i/>
                <w:sz w:val="30"/>
                <w:szCs w:val="30"/>
                <w:cs/>
              </w:rPr>
              <w:t>ธุรกิจสัตว์น้ำ</w:t>
            </w:r>
          </w:p>
        </w:tc>
      </w:tr>
    </w:tbl>
    <w:p w14:paraId="5A81D593" w14:textId="77777777" w:rsidR="00D77DF1" w:rsidRPr="00C20284" w:rsidRDefault="00D77D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  <w:cs/>
        </w:rPr>
      </w:pPr>
    </w:p>
    <w:p w14:paraId="41EB4B75" w14:textId="77777777" w:rsidR="00617181" w:rsidRPr="00C20284" w:rsidRDefault="006171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C20284">
        <w:rPr>
          <w:rFonts w:ascii="Angsana New" w:hAnsi="Angsana New"/>
          <w:sz w:val="30"/>
          <w:szCs w:val="30"/>
          <w:cs/>
        </w:rPr>
        <w:br w:type="page"/>
      </w:r>
    </w:p>
    <w:p w14:paraId="7ABAA649" w14:textId="61F6917F" w:rsidR="00FA1DA8" w:rsidRPr="00C20284" w:rsidRDefault="00FA1DA8" w:rsidP="00367A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urier New" w:hAnsi="Angsana New"/>
          <w:sz w:val="30"/>
          <w:szCs w:val="30"/>
        </w:rPr>
      </w:pPr>
      <w:r w:rsidRPr="00C20284">
        <w:rPr>
          <w:rFonts w:ascii="Angsana New" w:eastAsia="Courier New" w:hAnsi="Angsana New"/>
          <w:sz w:val="30"/>
          <w:szCs w:val="30"/>
          <w:cs/>
        </w:rPr>
        <w:lastRenderedPageBreak/>
        <w:t>รายละเอียดข้อมูล</w:t>
      </w:r>
      <w:r w:rsidR="00A85E2A" w:rsidRPr="00C20284">
        <w:rPr>
          <w:rFonts w:ascii="Angsana New" w:eastAsia="Courier New" w:hAnsi="Angsana New"/>
          <w:sz w:val="30"/>
          <w:szCs w:val="30"/>
          <w:cs/>
        </w:rPr>
        <w:t>ตาม</w:t>
      </w:r>
      <w:r w:rsidRPr="00C20284">
        <w:rPr>
          <w:rFonts w:ascii="Angsana New" w:eastAsia="Courier New" w:hAnsi="Angsana New"/>
          <w:sz w:val="30"/>
          <w:szCs w:val="30"/>
          <w:cs/>
        </w:rPr>
        <w:t>ส่วนงาน</w:t>
      </w:r>
      <w:r w:rsidR="00A85E2A" w:rsidRPr="00C20284">
        <w:rPr>
          <w:rFonts w:ascii="Angsana New" w:eastAsia="Courier New" w:hAnsi="Angsana New"/>
          <w:sz w:val="30"/>
          <w:szCs w:val="30"/>
          <w:cs/>
        </w:rPr>
        <w:t>ที่รายงาน</w:t>
      </w:r>
      <w:r w:rsidRPr="00C20284">
        <w:rPr>
          <w:rFonts w:ascii="Angsana New" w:eastAsia="Courier New" w:hAnsi="Angsana New"/>
          <w:sz w:val="30"/>
          <w:szCs w:val="30"/>
          <w:cs/>
        </w:rPr>
        <w:t xml:space="preserve">ของกลุ่มบริษัท ณ วันที่ </w:t>
      </w:r>
      <w:r w:rsidR="009711B9" w:rsidRPr="009711B9">
        <w:rPr>
          <w:rFonts w:ascii="Angsana New" w:eastAsia="Courier New" w:hAnsi="Angsana New"/>
          <w:sz w:val="30"/>
          <w:szCs w:val="30"/>
        </w:rPr>
        <w:t>31</w:t>
      </w:r>
      <w:r w:rsidRPr="00C20284">
        <w:rPr>
          <w:rFonts w:ascii="Angsana New" w:eastAsia="Courier New" w:hAnsi="Angsana New"/>
          <w:sz w:val="30"/>
          <w:szCs w:val="30"/>
          <w:cs/>
        </w:rPr>
        <w:t xml:space="preserve"> ธันวาคม และสำหรับแต่ละปีสิ้นสุดวันเดียวกัน มีดังนี้</w:t>
      </w:r>
    </w:p>
    <w:p w14:paraId="658A361A" w14:textId="77777777" w:rsidR="00B56332" w:rsidRPr="00A17325" w:rsidRDefault="00B56332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55"/>
        <w:gridCol w:w="900"/>
        <w:gridCol w:w="270"/>
        <w:gridCol w:w="873"/>
        <w:gridCol w:w="270"/>
        <w:gridCol w:w="909"/>
        <w:gridCol w:w="270"/>
        <w:gridCol w:w="909"/>
        <w:gridCol w:w="270"/>
        <w:gridCol w:w="900"/>
        <w:gridCol w:w="270"/>
        <w:gridCol w:w="916"/>
      </w:tblGrid>
      <w:tr w:rsidR="00FA1DA8" w:rsidRPr="0085702B" w14:paraId="3613F5E6" w14:textId="77777777" w:rsidTr="00C83BE6">
        <w:trPr>
          <w:trHeight w:hRule="exact" w:val="403"/>
        </w:trPr>
        <w:tc>
          <w:tcPr>
            <w:tcW w:w="2655" w:type="dxa"/>
          </w:tcPr>
          <w:p w14:paraId="024A7FC1" w14:textId="77777777" w:rsidR="00FA1DA8" w:rsidRPr="00367ADF" w:rsidRDefault="00FA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57" w:type="dxa"/>
            <w:gridSpan w:val="11"/>
          </w:tcPr>
          <w:p w14:paraId="7F13CFB3" w14:textId="77777777" w:rsidR="00FA1DA8" w:rsidRPr="00367ADF" w:rsidRDefault="00FA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29"/>
              <w:jc w:val="right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</w:pPr>
            <w:r w:rsidRPr="00367A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67AD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67A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FA1DA8" w:rsidRPr="0085702B" w14:paraId="5F8522FB" w14:textId="77777777" w:rsidTr="00C83BE6">
        <w:trPr>
          <w:trHeight w:hRule="exact" w:val="403"/>
        </w:trPr>
        <w:tc>
          <w:tcPr>
            <w:tcW w:w="2655" w:type="dxa"/>
          </w:tcPr>
          <w:p w14:paraId="36CD4A4D" w14:textId="77777777" w:rsidR="00FA1DA8" w:rsidRPr="00367ADF" w:rsidRDefault="00FA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7" w:type="dxa"/>
            <w:gridSpan w:val="11"/>
            <w:tcBorders>
              <w:bottom w:val="single" w:sz="4" w:space="0" w:color="auto"/>
            </w:tcBorders>
          </w:tcPr>
          <w:p w14:paraId="7CA84C54" w14:textId="77777777" w:rsidR="00FA1DA8" w:rsidRPr="00367ADF" w:rsidRDefault="00FA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7ADF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A1DA8" w:rsidRPr="0085702B" w14:paraId="06BD04CE" w14:textId="77777777" w:rsidTr="00367ADF">
        <w:trPr>
          <w:trHeight w:hRule="exact" w:val="403"/>
        </w:trPr>
        <w:tc>
          <w:tcPr>
            <w:tcW w:w="2655" w:type="dxa"/>
          </w:tcPr>
          <w:p w14:paraId="119BE9C1" w14:textId="77777777" w:rsidR="00FA1DA8" w:rsidRPr="00367ADF" w:rsidRDefault="00FA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5633A2D" w14:textId="77777777" w:rsidR="00FA1DA8" w:rsidRPr="00367ADF" w:rsidRDefault="00FA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ADF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ส่วนงานธุรกิจสัตว์บก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ABB9880" w14:textId="77777777" w:rsidR="00FA1DA8" w:rsidRPr="00367ADF" w:rsidRDefault="00FA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9D663A2" w14:textId="77777777" w:rsidR="00FA1DA8" w:rsidRPr="00367ADF" w:rsidRDefault="00FA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ADF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ส่วนงานธุรกิจสัตว์น้ำ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0B8FE5D" w14:textId="77777777" w:rsidR="00FA1DA8" w:rsidRPr="00367ADF" w:rsidRDefault="00FA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8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4031EB0" w14:textId="77777777" w:rsidR="00FA1DA8" w:rsidRPr="00367ADF" w:rsidRDefault="00FA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ADF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0E29CA" w:rsidRPr="0085702B" w14:paraId="0C6C32BE" w14:textId="77777777" w:rsidTr="00367ADF">
        <w:trPr>
          <w:trHeight w:hRule="exact" w:val="403"/>
        </w:trPr>
        <w:tc>
          <w:tcPr>
            <w:tcW w:w="2655" w:type="dxa"/>
          </w:tcPr>
          <w:p w14:paraId="1C6E1586" w14:textId="77777777" w:rsidR="000E29CA" w:rsidRPr="00367ADF" w:rsidRDefault="000E2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63C827B" w14:textId="3287EC9F" w:rsidR="000E29CA" w:rsidRPr="00367ADF" w:rsidRDefault="0097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C661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A66897E" w14:textId="77777777" w:rsidR="000E29CA" w:rsidRPr="00367ADF" w:rsidRDefault="000E2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</w:tcPr>
          <w:p w14:paraId="6AB57452" w14:textId="0044AB36" w:rsidR="000E29CA" w:rsidRPr="00367ADF" w:rsidRDefault="0097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E3C6DEA" w14:textId="77777777" w:rsidR="000E29CA" w:rsidRPr="00367ADF" w:rsidRDefault="000E2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</w:tcPr>
          <w:p w14:paraId="7F519B12" w14:textId="053FA884" w:rsidR="000E29CA" w:rsidRPr="00367ADF" w:rsidRDefault="0097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C661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8B70569" w14:textId="77777777" w:rsidR="000E29CA" w:rsidRPr="00367ADF" w:rsidRDefault="000E2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</w:tcPr>
          <w:p w14:paraId="2057815C" w14:textId="3EFDDB52" w:rsidR="000E29CA" w:rsidRPr="00367ADF" w:rsidRDefault="0097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80A75C5" w14:textId="77777777" w:rsidR="000E29CA" w:rsidRPr="00367ADF" w:rsidRDefault="000E2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454EE1F" w14:textId="74F40B16" w:rsidR="000E29CA" w:rsidRPr="00367ADF" w:rsidRDefault="0097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C661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93FCFC9" w14:textId="77777777" w:rsidR="000E29CA" w:rsidRPr="00367ADF" w:rsidRDefault="000E2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</w:tcPr>
          <w:p w14:paraId="50133885" w14:textId="0EE9DB97" w:rsidR="000E29CA" w:rsidRPr="00367ADF" w:rsidRDefault="0097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0E29CA" w:rsidRPr="0085702B" w14:paraId="16F2DF9F" w14:textId="77777777" w:rsidTr="00367ADF">
        <w:trPr>
          <w:trHeight w:hRule="exact" w:val="253"/>
        </w:trPr>
        <w:tc>
          <w:tcPr>
            <w:tcW w:w="2655" w:type="dxa"/>
          </w:tcPr>
          <w:p w14:paraId="2DE35022" w14:textId="77777777" w:rsidR="000E29CA" w:rsidRPr="00367ADF" w:rsidRDefault="000E29CA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Theme="majorBidi" w:eastAsia="Angsana New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485E92B" w14:textId="77777777" w:rsidR="000E29CA" w:rsidRPr="00367ADF" w:rsidRDefault="000E2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eastAsia="Angsana New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4ECEAB" w14:textId="77777777" w:rsidR="000E29CA" w:rsidRPr="00367ADF" w:rsidRDefault="000E2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4" w:space="0" w:color="auto"/>
            </w:tcBorders>
          </w:tcPr>
          <w:p w14:paraId="0A5B4ADE" w14:textId="77777777" w:rsidR="000E29CA" w:rsidRPr="00367ADF" w:rsidRDefault="000E2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eastAsia="Angsana New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53EAD5" w14:textId="77777777" w:rsidR="000E29CA" w:rsidRPr="00367ADF" w:rsidRDefault="000E2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</w:tcPr>
          <w:p w14:paraId="0D64D276" w14:textId="77777777" w:rsidR="000E29CA" w:rsidRPr="00367ADF" w:rsidRDefault="000E2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240" w:lineRule="auto"/>
              <w:ind w:left="-126" w:right="-90"/>
              <w:rPr>
                <w:rFonts w:asciiTheme="majorBidi" w:eastAsia="Angsana New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EAADB0" w14:textId="77777777" w:rsidR="000E29CA" w:rsidRPr="00367ADF" w:rsidRDefault="000E2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</w:tcPr>
          <w:p w14:paraId="19163B51" w14:textId="77777777" w:rsidR="000E29CA" w:rsidRPr="00367ADF" w:rsidRDefault="000E2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240" w:lineRule="auto"/>
              <w:ind w:left="-126" w:right="-90"/>
              <w:rPr>
                <w:rFonts w:asciiTheme="majorBidi" w:eastAsia="Angsana New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EE4801" w14:textId="77777777" w:rsidR="000E29CA" w:rsidRPr="00367ADF" w:rsidRDefault="000E29CA">
            <w:pPr>
              <w:tabs>
                <w:tab w:val="decimal" w:pos="63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44CFCF8" w14:textId="77777777" w:rsidR="000E29CA" w:rsidRPr="00367ADF" w:rsidRDefault="000E2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Theme="majorBidi" w:eastAsia="Angsana New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918F2F" w14:textId="77777777" w:rsidR="000E29CA" w:rsidRPr="00367ADF" w:rsidRDefault="000E2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</w:tcPr>
          <w:p w14:paraId="632ED6CA" w14:textId="77777777" w:rsidR="000E29CA" w:rsidRPr="00367ADF" w:rsidRDefault="000E2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Theme="majorBidi" w:eastAsia="Angsana New" w:hAnsiTheme="majorBidi" w:cstheme="majorBidi"/>
                <w:sz w:val="30"/>
                <w:szCs w:val="30"/>
              </w:rPr>
            </w:pPr>
          </w:p>
        </w:tc>
      </w:tr>
      <w:tr w:rsidR="000E29CA" w:rsidRPr="0085702B" w14:paraId="30E049BC" w14:textId="77777777" w:rsidTr="00367ADF">
        <w:trPr>
          <w:trHeight w:hRule="exact" w:val="403"/>
        </w:trPr>
        <w:tc>
          <w:tcPr>
            <w:tcW w:w="2655" w:type="dxa"/>
            <w:vAlign w:val="bottom"/>
          </w:tcPr>
          <w:p w14:paraId="7E79A13D" w14:textId="77777777" w:rsidR="000E29CA" w:rsidRPr="00367ADF" w:rsidRDefault="000E29CA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Theme="majorBidi" w:eastAsia="Angsana New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67ADF">
              <w:rPr>
                <w:rFonts w:asciiTheme="majorBidi" w:eastAsia="Angsana New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900" w:type="dxa"/>
            <w:vAlign w:val="bottom"/>
          </w:tcPr>
          <w:p w14:paraId="1B2B9022" w14:textId="77777777" w:rsidR="000E29CA" w:rsidRPr="00367ADF" w:rsidRDefault="000E2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eastAsia="Angsana New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1451C46" w14:textId="77777777" w:rsidR="000E29CA" w:rsidRPr="00367ADF" w:rsidRDefault="000E2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035AA4EA" w14:textId="77777777" w:rsidR="000E29CA" w:rsidRPr="00367ADF" w:rsidRDefault="000E2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eastAsia="Angsana New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77565AC" w14:textId="77777777" w:rsidR="000E29CA" w:rsidRPr="00367ADF" w:rsidRDefault="000E2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7DCA47F4" w14:textId="77777777" w:rsidR="000E29CA" w:rsidRPr="00367ADF" w:rsidRDefault="000E2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240" w:lineRule="auto"/>
              <w:ind w:left="-126" w:right="-90"/>
              <w:rPr>
                <w:rFonts w:asciiTheme="majorBidi" w:eastAsia="Angsana New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4375EFD" w14:textId="77777777" w:rsidR="000E29CA" w:rsidRPr="00367ADF" w:rsidRDefault="000E2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6B43F9C8" w14:textId="77777777" w:rsidR="000E29CA" w:rsidRPr="00367ADF" w:rsidRDefault="000E2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240" w:lineRule="auto"/>
              <w:ind w:left="-126" w:right="-90"/>
              <w:rPr>
                <w:rFonts w:asciiTheme="majorBidi" w:eastAsia="Angsana New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9D260BF" w14:textId="77777777" w:rsidR="000E29CA" w:rsidRPr="00367ADF" w:rsidRDefault="000E29CA">
            <w:pPr>
              <w:tabs>
                <w:tab w:val="decimal" w:pos="63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6D6593B" w14:textId="77777777" w:rsidR="000E29CA" w:rsidRPr="00367ADF" w:rsidRDefault="000E2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Theme="majorBidi" w:eastAsia="Angsana New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829D7BD" w14:textId="77777777" w:rsidR="000E29CA" w:rsidRPr="00367ADF" w:rsidRDefault="000E2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vAlign w:val="bottom"/>
          </w:tcPr>
          <w:p w14:paraId="28466D6A" w14:textId="77777777" w:rsidR="000E29CA" w:rsidRPr="00367ADF" w:rsidRDefault="000E2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Theme="majorBidi" w:eastAsia="Angsana New" w:hAnsiTheme="majorBidi" w:cstheme="majorBidi"/>
                <w:sz w:val="30"/>
                <w:szCs w:val="30"/>
              </w:rPr>
            </w:pPr>
          </w:p>
        </w:tc>
      </w:tr>
      <w:tr w:rsidR="0085702B" w:rsidRPr="0085702B" w14:paraId="209C09F2" w14:textId="77777777" w:rsidTr="00367ADF">
        <w:trPr>
          <w:trHeight w:hRule="exact" w:val="403"/>
        </w:trPr>
        <w:tc>
          <w:tcPr>
            <w:tcW w:w="2655" w:type="dxa"/>
            <w:vAlign w:val="bottom"/>
          </w:tcPr>
          <w:p w14:paraId="27797D0D" w14:textId="77777777" w:rsidR="0085702B" w:rsidRPr="00367ADF" w:rsidRDefault="0085702B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367ADF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รายได้จา</w:t>
            </w:r>
            <w:r w:rsidRPr="00367ADF">
              <w:rPr>
                <w:rFonts w:asciiTheme="majorBidi" w:eastAsia="Angsana New" w:hAnsiTheme="majorBidi" w:cstheme="majorBidi"/>
                <w:sz w:val="30"/>
                <w:szCs w:val="30"/>
                <w:cs/>
                <w:lang w:val="en-US"/>
              </w:rPr>
              <w:t>ก</w:t>
            </w:r>
            <w:r w:rsidRPr="00367ADF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การขายสินค้า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7ABF27B2" w14:textId="0C3E117B" w:rsidR="0085702B" w:rsidRPr="00367ADF" w:rsidRDefault="00421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>
              <w:rPr>
                <w:rFonts w:asciiTheme="majorBidi" w:eastAsia="Angsana New" w:hAnsiTheme="majorBidi" w:cstheme="majorBidi"/>
                <w:sz w:val="30"/>
                <w:szCs w:val="30"/>
              </w:rPr>
              <w:t>435,</w:t>
            </w:r>
            <w:r w:rsidR="00796FC2">
              <w:rPr>
                <w:rFonts w:asciiTheme="majorBidi" w:eastAsia="Angsana New" w:hAnsiTheme="majorBidi" w:cstheme="majorBidi"/>
                <w:sz w:val="30"/>
                <w:szCs w:val="30"/>
              </w:rPr>
              <w:t>311</w:t>
            </w:r>
          </w:p>
        </w:tc>
        <w:tc>
          <w:tcPr>
            <w:tcW w:w="270" w:type="dxa"/>
            <w:vAlign w:val="bottom"/>
          </w:tcPr>
          <w:p w14:paraId="1262DEEA" w14:textId="77777777" w:rsidR="0085702B" w:rsidRPr="00367ADF" w:rsidRDefault="0085702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tcBorders>
              <w:bottom w:val="double" w:sz="4" w:space="0" w:color="auto"/>
            </w:tcBorders>
            <w:vAlign w:val="bottom"/>
          </w:tcPr>
          <w:p w14:paraId="760E653C" w14:textId="54ACC3E1" w:rsidR="0085702B" w:rsidRPr="00367ADF" w:rsidRDefault="0097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eastAsia="Angsana New" w:hAnsiTheme="majorBidi" w:cstheme="majorBidi"/>
                <w:sz w:val="30"/>
                <w:szCs w:val="30"/>
              </w:rPr>
              <w:t>516</w:t>
            </w:r>
            <w:r w:rsidR="0085702B" w:rsidRPr="00367ADF">
              <w:rPr>
                <w:rFonts w:asciiTheme="majorBidi" w:eastAsia="Angsana New" w:hAnsiTheme="majorBidi" w:cstheme="majorBidi"/>
                <w:sz w:val="30"/>
                <w:szCs w:val="30"/>
              </w:rPr>
              <w:t>,</w:t>
            </w:r>
            <w:r w:rsidR="003C6613">
              <w:rPr>
                <w:rFonts w:asciiTheme="majorBidi" w:eastAsia="Angsana New" w:hAnsiTheme="majorBidi" w:cstheme="majorBidi"/>
                <w:sz w:val="30"/>
                <w:szCs w:val="30"/>
              </w:rPr>
              <w:t>4</w:t>
            </w:r>
            <w:r w:rsidRPr="009711B9">
              <w:rPr>
                <w:rFonts w:asciiTheme="majorBidi" w:eastAsia="Angsana New" w:hAnsiTheme="majorBidi" w:cstheme="majorBidi"/>
                <w:sz w:val="30"/>
                <w:szCs w:val="30"/>
              </w:rPr>
              <w:t>9</w:t>
            </w:r>
            <w:r w:rsidR="003C6613">
              <w:rPr>
                <w:rFonts w:asciiTheme="majorBidi" w:eastAsia="Angsana New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214EB1C6" w14:textId="77777777" w:rsidR="0085702B" w:rsidRPr="00367ADF" w:rsidRDefault="0085702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  <w:vAlign w:val="bottom"/>
          </w:tcPr>
          <w:p w14:paraId="6306BFE3" w14:textId="1DE84C1F" w:rsidR="0085702B" w:rsidRPr="00367ADF" w:rsidRDefault="00421230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6" w:right="-90"/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>
              <w:rPr>
                <w:rFonts w:asciiTheme="majorBidi" w:eastAsia="Angsana New" w:hAnsiTheme="majorBidi" w:cstheme="majorBidi"/>
                <w:sz w:val="30"/>
                <w:szCs w:val="30"/>
              </w:rPr>
              <w:t>77,</w:t>
            </w:r>
            <w:r w:rsidR="00796FC2">
              <w:rPr>
                <w:rFonts w:asciiTheme="majorBidi" w:eastAsia="Angsana New" w:hAnsiTheme="majorBidi" w:cstheme="majorBidi"/>
                <w:sz w:val="30"/>
                <w:szCs w:val="30"/>
              </w:rPr>
              <w:t>393</w:t>
            </w:r>
          </w:p>
        </w:tc>
        <w:tc>
          <w:tcPr>
            <w:tcW w:w="270" w:type="dxa"/>
            <w:vAlign w:val="bottom"/>
          </w:tcPr>
          <w:p w14:paraId="14FC41D5" w14:textId="77777777" w:rsidR="0085702B" w:rsidRPr="00367ADF" w:rsidRDefault="0085702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  <w:vAlign w:val="bottom"/>
          </w:tcPr>
          <w:p w14:paraId="2C763E1B" w14:textId="67C597BB" w:rsidR="0085702B" w:rsidRPr="00367ADF" w:rsidRDefault="009711B9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6" w:right="-90"/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eastAsia="Angsana New" w:hAnsiTheme="majorBidi" w:cstheme="majorBidi"/>
                <w:sz w:val="30"/>
                <w:szCs w:val="30"/>
              </w:rPr>
              <w:t>73</w:t>
            </w:r>
            <w:r w:rsidR="0085702B" w:rsidRPr="00367ADF">
              <w:rPr>
                <w:rFonts w:asciiTheme="majorBidi" w:eastAsia="Angsana New" w:hAnsiTheme="majorBidi" w:cstheme="majorBidi"/>
                <w:sz w:val="30"/>
                <w:szCs w:val="30"/>
              </w:rPr>
              <w:t>,</w:t>
            </w:r>
            <w:r w:rsidRPr="009711B9">
              <w:rPr>
                <w:rFonts w:asciiTheme="majorBidi" w:eastAsia="Angsana New" w:hAnsiTheme="majorBidi" w:cstheme="majorBidi"/>
                <w:sz w:val="30"/>
                <w:szCs w:val="30"/>
              </w:rPr>
              <w:t>219</w:t>
            </w:r>
          </w:p>
        </w:tc>
        <w:tc>
          <w:tcPr>
            <w:tcW w:w="270" w:type="dxa"/>
            <w:vAlign w:val="bottom"/>
          </w:tcPr>
          <w:p w14:paraId="4F394E5A" w14:textId="77777777" w:rsidR="0085702B" w:rsidRPr="00367ADF" w:rsidRDefault="0085702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647FA38B" w14:textId="63F209E5" w:rsidR="0085702B" w:rsidRPr="00367ADF" w:rsidRDefault="0083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90"/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>
              <w:rPr>
                <w:rFonts w:asciiTheme="majorBidi" w:eastAsia="Angsana New" w:hAnsiTheme="majorBidi" w:cstheme="majorBidi"/>
                <w:sz w:val="30"/>
                <w:szCs w:val="30"/>
              </w:rPr>
              <w:t>512,704</w:t>
            </w:r>
          </w:p>
        </w:tc>
        <w:tc>
          <w:tcPr>
            <w:tcW w:w="270" w:type="dxa"/>
            <w:vAlign w:val="bottom"/>
          </w:tcPr>
          <w:p w14:paraId="0FB1E4F7" w14:textId="77777777" w:rsidR="0085702B" w:rsidRPr="00367ADF" w:rsidRDefault="0085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tcBorders>
              <w:bottom w:val="double" w:sz="4" w:space="0" w:color="auto"/>
            </w:tcBorders>
            <w:vAlign w:val="bottom"/>
          </w:tcPr>
          <w:p w14:paraId="36A98690" w14:textId="10BE83F3" w:rsidR="0085702B" w:rsidRPr="00367ADF" w:rsidRDefault="0097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90"/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eastAsia="Angsana New" w:hAnsiTheme="majorBidi" w:cstheme="majorBidi"/>
                <w:sz w:val="30"/>
                <w:szCs w:val="30"/>
              </w:rPr>
              <w:t>589</w:t>
            </w:r>
            <w:r w:rsidR="0085702B" w:rsidRPr="00367ADF">
              <w:rPr>
                <w:rFonts w:asciiTheme="majorBidi" w:eastAsia="Angsana New" w:hAnsiTheme="majorBidi" w:cstheme="majorBidi"/>
                <w:sz w:val="30"/>
                <w:szCs w:val="30"/>
              </w:rPr>
              <w:t>,</w:t>
            </w:r>
            <w:r w:rsidRPr="009711B9">
              <w:rPr>
                <w:rFonts w:asciiTheme="majorBidi" w:eastAsia="Angsana New" w:hAnsiTheme="majorBidi" w:cstheme="majorBidi"/>
                <w:sz w:val="30"/>
                <w:szCs w:val="30"/>
              </w:rPr>
              <w:t>713</w:t>
            </w:r>
          </w:p>
        </w:tc>
      </w:tr>
      <w:tr w:rsidR="0085702B" w:rsidRPr="0085702B" w14:paraId="55AA69B4" w14:textId="77777777" w:rsidTr="00367ADF">
        <w:trPr>
          <w:trHeight w:hRule="exact" w:val="403"/>
        </w:trPr>
        <w:tc>
          <w:tcPr>
            <w:tcW w:w="2655" w:type="dxa"/>
            <w:vAlign w:val="bottom"/>
          </w:tcPr>
          <w:p w14:paraId="1D365545" w14:textId="77777777" w:rsidR="0085702B" w:rsidRPr="00367ADF" w:rsidRDefault="0085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67ADF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กำไรจากการดำเนินงาน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71EF10" w14:textId="51263E8B" w:rsidR="0085702B" w:rsidRPr="00367ADF" w:rsidRDefault="001A1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>
              <w:rPr>
                <w:rFonts w:asciiTheme="majorBidi" w:eastAsia="Angsana New" w:hAnsiTheme="majorBidi" w:cstheme="majorBidi"/>
                <w:sz w:val="30"/>
                <w:szCs w:val="30"/>
              </w:rPr>
              <w:t>17,536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ED1F17" w14:textId="77777777" w:rsidR="0085702B" w:rsidRPr="00367ADF" w:rsidRDefault="0085702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CE8CE0" w14:textId="3D4E4335" w:rsidR="0085702B" w:rsidRPr="00367ADF" w:rsidRDefault="003C6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>
              <w:rPr>
                <w:rFonts w:asciiTheme="majorBidi" w:eastAsia="Angsana New" w:hAnsiTheme="majorBidi" w:cstheme="majorBidi"/>
                <w:sz w:val="30"/>
                <w:szCs w:val="30"/>
              </w:rPr>
              <w:t>4</w:t>
            </w:r>
            <w:r w:rsidR="009711B9" w:rsidRPr="009711B9">
              <w:rPr>
                <w:rFonts w:asciiTheme="majorBidi" w:eastAsia="Angsana New" w:hAnsiTheme="majorBidi" w:cstheme="majorBidi"/>
                <w:sz w:val="30"/>
                <w:szCs w:val="30"/>
              </w:rPr>
              <w:t>9</w:t>
            </w:r>
            <w:r w:rsidR="0085702B" w:rsidRPr="00367ADF">
              <w:rPr>
                <w:rFonts w:asciiTheme="majorBidi" w:eastAsia="Angsana New" w:hAnsiTheme="majorBidi" w:cstheme="majorBidi"/>
                <w:sz w:val="30"/>
                <w:szCs w:val="30"/>
              </w:rPr>
              <w:t>,</w:t>
            </w:r>
            <w:r w:rsidR="009711B9" w:rsidRPr="009711B9">
              <w:rPr>
                <w:rFonts w:asciiTheme="majorBidi" w:eastAsia="Angsana New" w:hAnsiTheme="majorBidi" w:cstheme="majorBidi"/>
                <w:sz w:val="30"/>
                <w:szCs w:val="30"/>
              </w:rPr>
              <w:t>068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FF26D9" w14:textId="77777777" w:rsidR="0085702B" w:rsidRPr="00367ADF" w:rsidRDefault="0085702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821286" w14:textId="68D252E1" w:rsidR="0085702B" w:rsidRPr="00367ADF" w:rsidRDefault="001A1267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1,443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0D614B" w14:textId="77777777" w:rsidR="0085702B" w:rsidRPr="00367ADF" w:rsidRDefault="0085702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5A5716" w14:textId="709DEDE3" w:rsidR="0085702B" w:rsidRPr="00367ADF" w:rsidRDefault="009711B9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85702B" w:rsidRPr="00367AD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711B9">
              <w:rPr>
                <w:rFonts w:asciiTheme="majorBidi" w:hAnsiTheme="majorBidi" w:cstheme="majorBidi"/>
                <w:sz w:val="30"/>
                <w:szCs w:val="30"/>
              </w:rPr>
              <w:t>092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CB9C7E" w14:textId="77777777" w:rsidR="0085702B" w:rsidRPr="00367ADF" w:rsidRDefault="0085702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3F5BC7" w14:textId="486868D4" w:rsidR="0085702B" w:rsidRPr="00367ADF" w:rsidRDefault="00991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>
              <w:rPr>
                <w:rFonts w:asciiTheme="majorBidi" w:eastAsia="Angsana New" w:hAnsiTheme="majorBidi" w:cstheme="majorBidi"/>
                <w:sz w:val="30"/>
                <w:szCs w:val="30"/>
              </w:rPr>
              <w:t>18,979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B09823" w14:textId="77777777" w:rsidR="0085702B" w:rsidRPr="00367ADF" w:rsidRDefault="0085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vAlign w:val="bottom"/>
          </w:tcPr>
          <w:p w14:paraId="12C9756C" w14:textId="48C0296D" w:rsidR="0085702B" w:rsidRPr="00367ADF" w:rsidRDefault="0097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eastAsia="Angsana New" w:hAnsiTheme="majorBidi" w:cstheme="majorBidi"/>
                <w:sz w:val="30"/>
                <w:szCs w:val="30"/>
              </w:rPr>
              <w:t>5</w:t>
            </w:r>
            <w:r w:rsidR="003C6613">
              <w:rPr>
                <w:rFonts w:asciiTheme="majorBidi" w:eastAsia="Angsana New" w:hAnsiTheme="majorBidi" w:cstheme="majorBidi"/>
                <w:sz w:val="30"/>
                <w:szCs w:val="30"/>
              </w:rPr>
              <w:t>4</w:t>
            </w:r>
            <w:r w:rsidR="0085702B" w:rsidRPr="00367ADF">
              <w:rPr>
                <w:rFonts w:asciiTheme="majorBidi" w:eastAsia="Angsana New" w:hAnsiTheme="majorBidi" w:cstheme="majorBidi"/>
                <w:sz w:val="30"/>
                <w:szCs w:val="30"/>
              </w:rPr>
              <w:t>,</w:t>
            </w:r>
            <w:r w:rsidRPr="009711B9">
              <w:rPr>
                <w:rFonts w:asciiTheme="majorBidi" w:eastAsia="Angsana New" w:hAnsiTheme="majorBidi" w:cstheme="majorBidi"/>
                <w:sz w:val="30"/>
                <w:szCs w:val="30"/>
              </w:rPr>
              <w:t>160</w:t>
            </w:r>
          </w:p>
        </w:tc>
      </w:tr>
      <w:tr w:rsidR="0085702B" w:rsidRPr="0085702B" w14:paraId="097DA18C" w14:textId="77777777" w:rsidTr="00367ADF">
        <w:trPr>
          <w:trHeight w:hRule="exact" w:val="403"/>
        </w:trPr>
        <w:tc>
          <w:tcPr>
            <w:tcW w:w="2655" w:type="dxa"/>
            <w:vAlign w:val="bottom"/>
          </w:tcPr>
          <w:p w14:paraId="05A60472" w14:textId="77777777" w:rsidR="0085702B" w:rsidRPr="00367ADF" w:rsidRDefault="0085702B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367ADF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รายได้ส่วนกลาง -</w:t>
            </w:r>
            <w:r w:rsidRPr="00367ADF">
              <w:rPr>
                <w:rFonts w:asciiTheme="majorBidi" w:eastAsia="Angsana New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367ADF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D054C06" w14:textId="77777777" w:rsidR="0085702B" w:rsidRPr="00367ADF" w:rsidRDefault="0085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F426E60" w14:textId="77777777" w:rsidR="0085702B" w:rsidRPr="00367ADF" w:rsidRDefault="0085702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12913DCE" w14:textId="77777777" w:rsidR="0085702B" w:rsidRPr="00367ADF" w:rsidRDefault="0085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8FCD503" w14:textId="77777777" w:rsidR="0085702B" w:rsidRPr="00367ADF" w:rsidRDefault="0085702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4684B160" w14:textId="77777777" w:rsidR="0085702B" w:rsidRPr="00367ADF" w:rsidRDefault="0085702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B958F2E" w14:textId="77777777" w:rsidR="0085702B" w:rsidRPr="00367ADF" w:rsidRDefault="0085702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63A2D9B6" w14:textId="77777777" w:rsidR="0085702B" w:rsidRPr="00367ADF" w:rsidRDefault="0085702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986FAA6" w14:textId="77777777" w:rsidR="0085702B" w:rsidRPr="00367ADF" w:rsidRDefault="0085702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A4AA2D9" w14:textId="5E606218" w:rsidR="0085702B" w:rsidRPr="00367ADF" w:rsidRDefault="00B61ACA">
            <w:pPr>
              <w:pStyle w:val="block"/>
              <w:tabs>
                <w:tab w:val="decimal" w:pos="639"/>
              </w:tabs>
              <w:spacing w:after="0"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4,22</w:t>
            </w:r>
            <w:r w:rsidR="00796F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563214" w14:textId="77777777" w:rsidR="0085702B" w:rsidRPr="00367ADF" w:rsidRDefault="0085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vAlign w:val="bottom"/>
          </w:tcPr>
          <w:p w14:paraId="01CBFB8A" w14:textId="5CF0E8B4" w:rsidR="0085702B" w:rsidRPr="00367ADF" w:rsidRDefault="009711B9">
            <w:pPr>
              <w:pStyle w:val="block"/>
              <w:tabs>
                <w:tab w:val="decimal" w:pos="639"/>
              </w:tabs>
              <w:spacing w:after="0"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711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85702B" w:rsidRPr="00367A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711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503</w:t>
            </w:r>
          </w:p>
        </w:tc>
      </w:tr>
      <w:tr w:rsidR="0085702B" w:rsidRPr="0085702B" w14:paraId="546FF3C2" w14:textId="77777777" w:rsidTr="00367ADF">
        <w:trPr>
          <w:trHeight w:hRule="exact" w:val="403"/>
        </w:trPr>
        <w:tc>
          <w:tcPr>
            <w:tcW w:w="2655" w:type="dxa"/>
            <w:vAlign w:val="bottom"/>
          </w:tcPr>
          <w:p w14:paraId="33AB251F" w14:textId="77777777" w:rsidR="0085702B" w:rsidRPr="00367ADF" w:rsidRDefault="0085702B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367ADF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7BBD5A4" w14:textId="77777777" w:rsidR="0085702B" w:rsidRPr="00367ADF" w:rsidRDefault="0085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BFFD8CC" w14:textId="77777777" w:rsidR="0085702B" w:rsidRPr="00367ADF" w:rsidRDefault="0085702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712CCE97" w14:textId="77777777" w:rsidR="0085702B" w:rsidRPr="00367ADF" w:rsidRDefault="0085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EFE77CE" w14:textId="77777777" w:rsidR="0085702B" w:rsidRPr="00367ADF" w:rsidRDefault="0085702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63470AE7" w14:textId="77777777" w:rsidR="0085702B" w:rsidRPr="00367ADF" w:rsidRDefault="0085702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77A1D6E" w14:textId="77777777" w:rsidR="0085702B" w:rsidRPr="00367ADF" w:rsidRDefault="0085702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62C7D2CF" w14:textId="77777777" w:rsidR="0085702B" w:rsidRPr="00367ADF" w:rsidRDefault="0085702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6EF44D7" w14:textId="77777777" w:rsidR="0085702B" w:rsidRPr="00367ADF" w:rsidRDefault="0085702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430A653" w14:textId="18FF3A28" w:rsidR="0085702B" w:rsidRPr="00367ADF" w:rsidRDefault="008359AA">
            <w:pPr>
              <w:pStyle w:val="block"/>
              <w:tabs>
                <w:tab w:val="decimal" w:pos="639"/>
              </w:tabs>
              <w:spacing w:after="0"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(16,596)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699D2A" w14:textId="77777777" w:rsidR="0085702B" w:rsidRPr="00367ADF" w:rsidRDefault="0085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vAlign w:val="bottom"/>
          </w:tcPr>
          <w:p w14:paraId="03BF1407" w14:textId="534851A1" w:rsidR="0085702B" w:rsidRPr="00367ADF" w:rsidRDefault="0085702B">
            <w:pPr>
              <w:pStyle w:val="block"/>
              <w:tabs>
                <w:tab w:val="decimal" w:pos="639"/>
              </w:tabs>
              <w:spacing w:after="0"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7A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9711B9" w:rsidRPr="009711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 w:rsidRPr="00367A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9711B9" w:rsidRPr="009711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818</w:t>
            </w:r>
            <w:r w:rsidRPr="00367A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85702B" w:rsidRPr="0085702B" w14:paraId="6C26BDD4" w14:textId="77777777" w:rsidTr="00367ADF">
        <w:trPr>
          <w:trHeight w:hRule="exact" w:val="403"/>
        </w:trPr>
        <w:tc>
          <w:tcPr>
            <w:tcW w:w="2655" w:type="dxa"/>
            <w:vAlign w:val="bottom"/>
          </w:tcPr>
          <w:p w14:paraId="65E7418D" w14:textId="7993D68A" w:rsidR="0085702B" w:rsidRPr="00367ADF" w:rsidRDefault="00841D4A" w:rsidP="00841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367ADF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กำไรจาก</w:t>
            </w:r>
            <w:r w:rsidR="0085702B" w:rsidRPr="00367ADF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อัตรา</w:t>
            </w:r>
            <w:r w:rsidR="0085702B" w:rsidRPr="00367ADF">
              <w:rPr>
                <w:rFonts w:asciiTheme="majorBidi" w:eastAsia="Angsana New" w:hAnsiTheme="majorBidi" w:cstheme="majorBidi"/>
                <w:sz w:val="30"/>
                <w:szCs w:val="30"/>
                <w:cs/>
                <w:lang w:val="th-TH"/>
              </w:rPr>
              <w:t>แลกเปลี่ยน</w:t>
            </w:r>
            <w:r w:rsidR="0085702B" w:rsidRPr="00367ADF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  <w:vAlign w:val="bottom"/>
          </w:tcPr>
          <w:p w14:paraId="73CAA386" w14:textId="77777777" w:rsidR="0085702B" w:rsidRPr="00367ADF" w:rsidRDefault="0085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FF03BB3" w14:textId="77777777" w:rsidR="0085702B" w:rsidRPr="00367ADF" w:rsidRDefault="0085702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7E2F0AC7" w14:textId="77777777" w:rsidR="0085702B" w:rsidRPr="00367ADF" w:rsidRDefault="0085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DBD82CE" w14:textId="77777777" w:rsidR="0085702B" w:rsidRPr="00367ADF" w:rsidRDefault="0085702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1A500543" w14:textId="77777777" w:rsidR="0085702B" w:rsidRPr="00367ADF" w:rsidRDefault="0085702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vAlign w:val="bottom"/>
          </w:tcPr>
          <w:p w14:paraId="0AE68886" w14:textId="77777777" w:rsidR="0085702B" w:rsidRPr="00367ADF" w:rsidRDefault="0085702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09" w:type="dxa"/>
            <w:vAlign w:val="bottom"/>
          </w:tcPr>
          <w:p w14:paraId="49104476" w14:textId="77777777" w:rsidR="0085702B" w:rsidRPr="00367ADF" w:rsidRDefault="0085702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vAlign w:val="bottom"/>
          </w:tcPr>
          <w:p w14:paraId="101F3D29" w14:textId="77777777" w:rsidR="0085702B" w:rsidRPr="00367ADF" w:rsidRDefault="0085702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979FCA7" w14:textId="194F17FA" w:rsidR="0085702B" w:rsidRPr="00367ADF" w:rsidRDefault="0083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651</w:t>
            </w:r>
          </w:p>
        </w:tc>
        <w:tc>
          <w:tcPr>
            <w:tcW w:w="270" w:type="dxa"/>
            <w:vAlign w:val="bottom"/>
          </w:tcPr>
          <w:p w14:paraId="77DE5354" w14:textId="77777777" w:rsidR="0085702B" w:rsidRPr="00367ADF" w:rsidRDefault="0085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16" w:type="dxa"/>
            <w:vAlign w:val="bottom"/>
          </w:tcPr>
          <w:p w14:paraId="272FB45B" w14:textId="0E3AFDAF" w:rsidR="0085702B" w:rsidRPr="00367ADF" w:rsidRDefault="0097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 w:cstheme="majorBidi"/>
                <w:sz w:val="30"/>
                <w:szCs w:val="30"/>
              </w:rPr>
              <w:t>99</w:t>
            </w:r>
            <w:r w:rsidR="003C661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85702B" w:rsidRPr="0085702B" w14:paraId="620C071A" w14:textId="77777777" w:rsidTr="00367ADF">
        <w:trPr>
          <w:trHeight w:hRule="exact" w:val="403"/>
        </w:trPr>
        <w:tc>
          <w:tcPr>
            <w:tcW w:w="2655" w:type="dxa"/>
            <w:vAlign w:val="bottom"/>
          </w:tcPr>
          <w:p w14:paraId="254D65C1" w14:textId="77777777" w:rsidR="0085702B" w:rsidRPr="00367ADF" w:rsidRDefault="0085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367ADF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ส่วนแบ่งกำไรจากเงินลงทุน</w:t>
            </w:r>
          </w:p>
        </w:tc>
        <w:tc>
          <w:tcPr>
            <w:tcW w:w="900" w:type="dxa"/>
            <w:vAlign w:val="bottom"/>
          </w:tcPr>
          <w:p w14:paraId="25455AC8" w14:textId="77777777" w:rsidR="0085702B" w:rsidRPr="00367ADF" w:rsidRDefault="0085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0B870F0" w14:textId="77777777" w:rsidR="0085702B" w:rsidRPr="00367ADF" w:rsidRDefault="0085702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6ED18F8F" w14:textId="77777777" w:rsidR="0085702B" w:rsidRPr="00367ADF" w:rsidRDefault="0085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87D6233" w14:textId="77777777" w:rsidR="0085702B" w:rsidRPr="00367ADF" w:rsidRDefault="0085702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7D2D251A" w14:textId="77777777" w:rsidR="0085702B" w:rsidRPr="00367ADF" w:rsidRDefault="0085702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vAlign w:val="bottom"/>
          </w:tcPr>
          <w:p w14:paraId="47F549E9" w14:textId="77777777" w:rsidR="0085702B" w:rsidRPr="00367ADF" w:rsidRDefault="0085702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09" w:type="dxa"/>
            <w:vAlign w:val="bottom"/>
          </w:tcPr>
          <w:p w14:paraId="2821460A" w14:textId="77777777" w:rsidR="0085702B" w:rsidRPr="00367ADF" w:rsidRDefault="0085702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vAlign w:val="bottom"/>
          </w:tcPr>
          <w:p w14:paraId="1F88B1AC" w14:textId="77777777" w:rsidR="0085702B" w:rsidRPr="00367ADF" w:rsidRDefault="0085702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A14C443" w14:textId="77777777" w:rsidR="0085702B" w:rsidRPr="00367ADF" w:rsidRDefault="0085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9BA21B1" w14:textId="77777777" w:rsidR="0085702B" w:rsidRPr="00367ADF" w:rsidRDefault="0085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16" w:type="dxa"/>
            <w:vAlign w:val="bottom"/>
          </w:tcPr>
          <w:p w14:paraId="24AB7DF6" w14:textId="77777777" w:rsidR="0085702B" w:rsidRPr="00367ADF" w:rsidRDefault="0085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702B" w:rsidRPr="0085702B" w14:paraId="5369D63B" w14:textId="77777777" w:rsidTr="00367ADF">
        <w:trPr>
          <w:trHeight w:hRule="exact" w:val="403"/>
        </w:trPr>
        <w:tc>
          <w:tcPr>
            <w:tcW w:w="2655" w:type="dxa"/>
            <w:vAlign w:val="bottom"/>
          </w:tcPr>
          <w:p w14:paraId="02796E41" w14:textId="77777777" w:rsidR="0085702B" w:rsidRPr="00367ADF" w:rsidRDefault="0085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367ADF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 xml:space="preserve">   ในบริษัทร่วมและการร่วมค้า</w:t>
            </w:r>
          </w:p>
        </w:tc>
        <w:tc>
          <w:tcPr>
            <w:tcW w:w="900" w:type="dxa"/>
            <w:vAlign w:val="bottom"/>
          </w:tcPr>
          <w:p w14:paraId="0787661E" w14:textId="77777777" w:rsidR="0085702B" w:rsidRPr="00367ADF" w:rsidRDefault="0085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06550B5" w14:textId="77777777" w:rsidR="0085702B" w:rsidRPr="00367ADF" w:rsidRDefault="0085702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79D62F58" w14:textId="77777777" w:rsidR="0085702B" w:rsidRPr="00367ADF" w:rsidRDefault="0085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8E340C6" w14:textId="77777777" w:rsidR="0085702B" w:rsidRPr="00367ADF" w:rsidRDefault="0085702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3138C4DF" w14:textId="77777777" w:rsidR="0085702B" w:rsidRPr="00367ADF" w:rsidRDefault="0085702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vAlign w:val="bottom"/>
          </w:tcPr>
          <w:p w14:paraId="69E569CA" w14:textId="77777777" w:rsidR="0085702B" w:rsidRPr="00367ADF" w:rsidRDefault="0085702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09" w:type="dxa"/>
            <w:vAlign w:val="bottom"/>
          </w:tcPr>
          <w:p w14:paraId="21184EDD" w14:textId="77777777" w:rsidR="0085702B" w:rsidRPr="00367ADF" w:rsidRDefault="0085702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vAlign w:val="bottom"/>
          </w:tcPr>
          <w:p w14:paraId="3C963E04" w14:textId="77777777" w:rsidR="0085702B" w:rsidRPr="00367ADF" w:rsidRDefault="0085702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AD5EF1A" w14:textId="5D0479D2" w:rsidR="0085702B" w:rsidRPr="00367ADF" w:rsidRDefault="0083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B61ACA">
              <w:rPr>
                <w:rFonts w:asciiTheme="majorBidi" w:hAnsiTheme="majorBidi" w:cstheme="majorBidi"/>
                <w:sz w:val="30"/>
                <w:szCs w:val="30"/>
              </w:rPr>
              <w:t>167</w:t>
            </w:r>
          </w:p>
        </w:tc>
        <w:tc>
          <w:tcPr>
            <w:tcW w:w="270" w:type="dxa"/>
            <w:vAlign w:val="bottom"/>
          </w:tcPr>
          <w:p w14:paraId="2C429582" w14:textId="77777777" w:rsidR="0085702B" w:rsidRPr="00367ADF" w:rsidRDefault="0085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16" w:type="dxa"/>
            <w:vAlign w:val="bottom"/>
          </w:tcPr>
          <w:p w14:paraId="116E66C9" w14:textId="3C5218B2" w:rsidR="0085702B" w:rsidRPr="00367ADF" w:rsidRDefault="0097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85702B" w:rsidRPr="00367AD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711B9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3C661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85702B" w:rsidRPr="0085702B" w14:paraId="42C238C9" w14:textId="77777777" w:rsidTr="00367ADF">
        <w:trPr>
          <w:trHeight w:hRule="exact" w:val="403"/>
        </w:trPr>
        <w:tc>
          <w:tcPr>
            <w:tcW w:w="2655" w:type="dxa"/>
            <w:vAlign w:val="bottom"/>
          </w:tcPr>
          <w:p w14:paraId="1E4C6B87" w14:textId="48932788" w:rsidR="0085702B" w:rsidRPr="00367ADF" w:rsidRDefault="007F4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>
              <w:rPr>
                <w:rFonts w:asciiTheme="majorBidi" w:eastAsia="Angsana New" w:hAnsiTheme="majorBidi" w:cstheme="majorBidi" w:hint="cs"/>
                <w:sz w:val="30"/>
                <w:szCs w:val="30"/>
                <w:cs/>
              </w:rPr>
              <w:t>รายได้</w:t>
            </w:r>
            <w:r w:rsidR="004E221E">
              <w:rPr>
                <w:rFonts w:asciiTheme="majorBidi" w:eastAsia="Angsana New" w:hAnsiTheme="majorBidi" w:cstheme="majorBidi"/>
                <w:sz w:val="30"/>
                <w:szCs w:val="30"/>
              </w:rPr>
              <w:t xml:space="preserve"> (</w:t>
            </w:r>
            <w:r w:rsidR="004E221E" w:rsidRPr="00367ADF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ค่าใช้จ่าย</w:t>
            </w:r>
            <w:r w:rsidR="004E221E">
              <w:rPr>
                <w:rFonts w:asciiTheme="majorBidi" w:eastAsia="Angsana New" w:hAnsiTheme="majorBidi" w:cstheme="majorBidi"/>
                <w:sz w:val="30"/>
                <w:szCs w:val="30"/>
              </w:rPr>
              <w:t xml:space="preserve">) </w:t>
            </w:r>
            <w:r w:rsidR="0085702B" w:rsidRPr="00367ADF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00" w:type="dxa"/>
            <w:vAlign w:val="bottom"/>
          </w:tcPr>
          <w:p w14:paraId="74C5E891" w14:textId="77777777" w:rsidR="0085702B" w:rsidRPr="00367ADF" w:rsidRDefault="0085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777EA4D" w14:textId="77777777" w:rsidR="0085702B" w:rsidRPr="00367ADF" w:rsidRDefault="0085702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7E646DE7" w14:textId="77777777" w:rsidR="0085702B" w:rsidRPr="00367ADF" w:rsidRDefault="0085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DD92044" w14:textId="77777777" w:rsidR="0085702B" w:rsidRPr="00367ADF" w:rsidRDefault="0085702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3DB7B987" w14:textId="77777777" w:rsidR="0085702B" w:rsidRPr="00367ADF" w:rsidRDefault="0085702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vAlign w:val="bottom"/>
          </w:tcPr>
          <w:p w14:paraId="4C554E61" w14:textId="77777777" w:rsidR="0085702B" w:rsidRPr="00367ADF" w:rsidRDefault="0085702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09" w:type="dxa"/>
            <w:vAlign w:val="bottom"/>
          </w:tcPr>
          <w:p w14:paraId="7FACAD03" w14:textId="77777777" w:rsidR="0085702B" w:rsidRPr="00367ADF" w:rsidRDefault="0085702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vAlign w:val="bottom"/>
          </w:tcPr>
          <w:p w14:paraId="1E763AC3" w14:textId="77777777" w:rsidR="0085702B" w:rsidRPr="00367ADF" w:rsidRDefault="0085702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8B90942" w14:textId="4333A2EC" w:rsidR="0085702B" w:rsidRPr="00367ADF" w:rsidRDefault="008359AA">
            <w:pPr>
              <w:pStyle w:val="block"/>
              <w:tabs>
                <w:tab w:val="decimal" w:pos="639"/>
              </w:tabs>
              <w:spacing w:after="0"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</w:t>
            </w:r>
            <w:r w:rsidR="00B61A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796F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vAlign w:val="bottom"/>
          </w:tcPr>
          <w:p w14:paraId="2DA4E838" w14:textId="77777777" w:rsidR="0085702B" w:rsidRPr="00367ADF" w:rsidRDefault="0085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16" w:type="dxa"/>
            <w:vAlign w:val="bottom"/>
          </w:tcPr>
          <w:p w14:paraId="2A6D6B83" w14:textId="7D76382C" w:rsidR="0085702B" w:rsidRPr="00367ADF" w:rsidRDefault="0085702B">
            <w:pPr>
              <w:pStyle w:val="block"/>
              <w:tabs>
                <w:tab w:val="decimal" w:pos="639"/>
              </w:tabs>
              <w:spacing w:after="0"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7A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9711B9" w:rsidRPr="009711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Pr="00367A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9711B9" w:rsidRPr="009711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001</w:t>
            </w:r>
            <w:r w:rsidRPr="00367A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85702B" w:rsidRPr="0085702B" w14:paraId="25A1CB69" w14:textId="77777777" w:rsidTr="00367ADF">
        <w:trPr>
          <w:trHeight w:hRule="exact" w:val="403"/>
        </w:trPr>
        <w:tc>
          <w:tcPr>
            <w:tcW w:w="2655" w:type="dxa"/>
            <w:vAlign w:val="bottom"/>
          </w:tcPr>
          <w:p w14:paraId="300959B4" w14:textId="77777777" w:rsidR="0085702B" w:rsidRPr="00367ADF" w:rsidRDefault="0085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</w:pPr>
            <w:r w:rsidRPr="00367ADF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  <w:t>กำไรสำหรับปี</w:t>
            </w:r>
          </w:p>
        </w:tc>
        <w:tc>
          <w:tcPr>
            <w:tcW w:w="900" w:type="dxa"/>
            <w:vAlign w:val="bottom"/>
          </w:tcPr>
          <w:p w14:paraId="71C30A55" w14:textId="77777777" w:rsidR="0085702B" w:rsidRPr="00367ADF" w:rsidRDefault="0085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27044B4" w14:textId="77777777" w:rsidR="0085702B" w:rsidRPr="00367ADF" w:rsidRDefault="0085702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0808A7E7" w14:textId="77777777" w:rsidR="0085702B" w:rsidRPr="00367ADF" w:rsidRDefault="0085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F1DFBB8" w14:textId="77777777" w:rsidR="0085702B" w:rsidRPr="00367ADF" w:rsidRDefault="0085702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4C4EA187" w14:textId="77777777" w:rsidR="0085702B" w:rsidRPr="00367ADF" w:rsidRDefault="0085702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6" w:right="-90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vAlign w:val="bottom"/>
          </w:tcPr>
          <w:p w14:paraId="7F979028" w14:textId="77777777" w:rsidR="0085702B" w:rsidRPr="00367ADF" w:rsidRDefault="0085702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909" w:type="dxa"/>
            <w:vAlign w:val="bottom"/>
          </w:tcPr>
          <w:p w14:paraId="74823FBF" w14:textId="77777777" w:rsidR="0085702B" w:rsidRPr="00367ADF" w:rsidRDefault="0085702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6" w:right="-90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vAlign w:val="bottom"/>
          </w:tcPr>
          <w:p w14:paraId="43D46DE9" w14:textId="77777777" w:rsidR="0085702B" w:rsidRPr="00367ADF" w:rsidRDefault="0085702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89504C" w14:textId="06F7B44C" w:rsidR="0085702B" w:rsidRPr="00367ADF" w:rsidRDefault="0083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</w:t>
            </w:r>
            <w:r w:rsidR="00B61A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</w:t>
            </w:r>
            <w:r w:rsidR="00917A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79DA467A" w14:textId="77777777" w:rsidR="0085702B" w:rsidRPr="00367ADF" w:rsidRDefault="0085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0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CEB27A" w14:textId="6C8A208F" w:rsidR="0085702B" w:rsidRPr="00367ADF" w:rsidRDefault="003C6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</w:t>
            </w:r>
            <w:r w:rsidR="0085702B" w:rsidRPr="00367A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711B9" w:rsidRPr="009711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092</w:t>
            </w:r>
          </w:p>
        </w:tc>
      </w:tr>
      <w:tr w:rsidR="0085702B" w:rsidRPr="0085702B" w14:paraId="1FB73AC4" w14:textId="77777777" w:rsidTr="00367ADF">
        <w:trPr>
          <w:trHeight w:hRule="exact" w:val="288"/>
        </w:trPr>
        <w:tc>
          <w:tcPr>
            <w:tcW w:w="2655" w:type="dxa"/>
            <w:vAlign w:val="bottom"/>
          </w:tcPr>
          <w:p w14:paraId="4B0553DC" w14:textId="77777777" w:rsidR="0085702B" w:rsidRPr="00367ADF" w:rsidRDefault="0085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ngsana New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266EFB29" w14:textId="77777777" w:rsidR="0085702B" w:rsidRPr="00367ADF" w:rsidRDefault="0085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AA61E60" w14:textId="77777777" w:rsidR="0085702B" w:rsidRPr="00367ADF" w:rsidRDefault="0085702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21E8117C" w14:textId="77777777" w:rsidR="0085702B" w:rsidRPr="00367ADF" w:rsidRDefault="0085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EF375E5" w14:textId="77777777" w:rsidR="0085702B" w:rsidRPr="00367ADF" w:rsidRDefault="0085702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3CFEC6B5" w14:textId="77777777" w:rsidR="0085702B" w:rsidRPr="00367ADF" w:rsidRDefault="0085702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vAlign w:val="bottom"/>
          </w:tcPr>
          <w:p w14:paraId="1519D28B" w14:textId="77777777" w:rsidR="0085702B" w:rsidRPr="00367ADF" w:rsidRDefault="0085702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09" w:type="dxa"/>
            <w:vAlign w:val="bottom"/>
          </w:tcPr>
          <w:p w14:paraId="1AAEC83C" w14:textId="77777777" w:rsidR="0085702B" w:rsidRPr="00367ADF" w:rsidRDefault="0085702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vAlign w:val="bottom"/>
          </w:tcPr>
          <w:p w14:paraId="3E445FF1" w14:textId="77777777" w:rsidR="0085702B" w:rsidRPr="00367ADF" w:rsidRDefault="0085702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0217897" w14:textId="77777777" w:rsidR="0085702B" w:rsidRPr="00367ADF" w:rsidRDefault="0085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F1C231A" w14:textId="77777777" w:rsidR="0085702B" w:rsidRPr="00367ADF" w:rsidRDefault="0085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16" w:type="dxa"/>
            <w:vAlign w:val="bottom"/>
          </w:tcPr>
          <w:p w14:paraId="757B8C03" w14:textId="77777777" w:rsidR="0085702B" w:rsidRPr="00367ADF" w:rsidRDefault="0085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702B" w:rsidRPr="0085702B" w14:paraId="5CEA5A36" w14:textId="77777777" w:rsidTr="00367ADF">
        <w:trPr>
          <w:trHeight w:hRule="exact" w:val="369"/>
        </w:trPr>
        <w:tc>
          <w:tcPr>
            <w:tcW w:w="2655" w:type="dxa"/>
            <w:vAlign w:val="bottom"/>
          </w:tcPr>
          <w:p w14:paraId="335BA568" w14:textId="21F06137" w:rsidR="0085702B" w:rsidRPr="00367ADF" w:rsidRDefault="0085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ngsana New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67ADF">
              <w:rPr>
                <w:rFonts w:asciiTheme="majorBidi" w:eastAsia="Angsana New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900" w:type="dxa"/>
            <w:vAlign w:val="bottom"/>
          </w:tcPr>
          <w:p w14:paraId="5DE56723" w14:textId="77777777" w:rsidR="0085702B" w:rsidRPr="00367ADF" w:rsidRDefault="0085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4B29A2F" w14:textId="77777777" w:rsidR="0085702B" w:rsidRPr="00367ADF" w:rsidRDefault="0085702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12D1C934" w14:textId="77777777" w:rsidR="0085702B" w:rsidRPr="00367ADF" w:rsidRDefault="0085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5209859" w14:textId="77777777" w:rsidR="0085702B" w:rsidRPr="00367ADF" w:rsidRDefault="0085702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1E815A9D" w14:textId="77777777" w:rsidR="0085702B" w:rsidRPr="00367ADF" w:rsidRDefault="0085702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vAlign w:val="bottom"/>
          </w:tcPr>
          <w:p w14:paraId="637DE910" w14:textId="77777777" w:rsidR="0085702B" w:rsidRPr="00367ADF" w:rsidRDefault="0085702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09" w:type="dxa"/>
            <w:vAlign w:val="bottom"/>
          </w:tcPr>
          <w:p w14:paraId="7062F535" w14:textId="77777777" w:rsidR="0085702B" w:rsidRPr="00367ADF" w:rsidRDefault="0085702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vAlign w:val="bottom"/>
          </w:tcPr>
          <w:p w14:paraId="1F65EFC3" w14:textId="77777777" w:rsidR="0085702B" w:rsidRPr="00367ADF" w:rsidRDefault="0085702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4ABC8E9" w14:textId="77777777" w:rsidR="0085702B" w:rsidRPr="00367ADF" w:rsidRDefault="0085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D47478B" w14:textId="77777777" w:rsidR="0085702B" w:rsidRPr="00367ADF" w:rsidRDefault="0085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16" w:type="dxa"/>
            <w:vAlign w:val="bottom"/>
          </w:tcPr>
          <w:p w14:paraId="62908279" w14:textId="77777777" w:rsidR="0085702B" w:rsidRPr="00367ADF" w:rsidRDefault="0085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702B" w:rsidRPr="0085702B" w14:paraId="48353601" w14:textId="77777777" w:rsidTr="00367ADF">
        <w:trPr>
          <w:trHeight w:hRule="exact" w:val="369"/>
        </w:trPr>
        <w:tc>
          <w:tcPr>
            <w:tcW w:w="2655" w:type="dxa"/>
            <w:vAlign w:val="bottom"/>
          </w:tcPr>
          <w:p w14:paraId="216769FD" w14:textId="1DCE4D8E" w:rsidR="0085702B" w:rsidRPr="00367ADF" w:rsidRDefault="0085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ngsana New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67ADF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00" w:type="dxa"/>
            <w:vAlign w:val="bottom"/>
          </w:tcPr>
          <w:p w14:paraId="1759E335" w14:textId="77777777" w:rsidR="0085702B" w:rsidRPr="00367ADF" w:rsidRDefault="0085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E6E28FD" w14:textId="77777777" w:rsidR="0085702B" w:rsidRPr="00367ADF" w:rsidRDefault="0085702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13276FB8" w14:textId="77777777" w:rsidR="0085702B" w:rsidRPr="00367ADF" w:rsidRDefault="0085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AF5986B" w14:textId="77777777" w:rsidR="0085702B" w:rsidRPr="00367ADF" w:rsidRDefault="0085702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6AE53203" w14:textId="77777777" w:rsidR="0085702B" w:rsidRPr="00367ADF" w:rsidRDefault="0085702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vAlign w:val="bottom"/>
          </w:tcPr>
          <w:p w14:paraId="75BC81B7" w14:textId="77777777" w:rsidR="0085702B" w:rsidRPr="00367ADF" w:rsidRDefault="0085702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09" w:type="dxa"/>
            <w:vAlign w:val="bottom"/>
          </w:tcPr>
          <w:p w14:paraId="5BC94795" w14:textId="77777777" w:rsidR="0085702B" w:rsidRPr="00367ADF" w:rsidRDefault="0085702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vAlign w:val="bottom"/>
          </w:tcPr>
          <w:p w14:paraId="53CC13F1" w14:textId="77777777" w:rsidR="0085702B" w:rsidRPr="00367ADF" w:rsidRDefault="0085702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725E535" w14:textId="77777777" w:rsidR="0085702B" w:rsidRPr="00367ADF" w:rsidRDefault="0085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3D7083B" w14:textId="77777777" w:rsidR="0085702B" w:rsidRPr="00367ADF" w:rsidRDefault="0085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16" w:type="dxa"/>
            <w:vAlign w:val="bottom"/>
          </w:tcPr>
          <w:p w14:paraId="4B63A170" w14:textId="77777777" w:rsidR="0085702B" w:rsidRPr="00367ADF" w:rsidRDefault="0085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702B" w:rsidRPr="0085702B" w14:paraId="533A25DD" w14:textId="77777777" w:rsidTr="00DF438B">
        <w:trPr>
          <w:trHeight w:hRule="exact" w:val="374"/>
        </w:trPr>
        <w:tc>
          <w:tcPr>
            <w:tcW w:w="2655" w:type="dxa"/>
            <w:vAlign w:val="bottom"/>
          </w:tcPr>
          <w:p w14:paraId="565583E1" w14:textId="6083CF30" w:rsidR="0085702B" w:rsidRPr="00367ADF" w:rsidRDefault="0085702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spacing w:line="240" w:lineRule="auto"/>
              <w:rPr>
                <w:rFonts w:asciiTheme="majorBidi" w:eastAsia="Angsana New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eastAsia="Angsana New" w:hAnsiTheme="majorBidi" w:cstheme="majorBidi"/>
                <w:sz w:val="30"/>
                <w:szCs w:val="30"/>
              </w:rPr>
              <w:tab/>
            </w:r>
            <w:r w:rsidRPr="00367ADF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900" w:type="dxa"/>
            <w:vAlign w:val="bottom"/>
          </w:tcPr>
          <w:p w14:paraId="29B13C36" w14:textId="77777777" w:rsidR="0085702B" w:rsidRPr="00367ADF" w:rsidRDefault="0085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F5FA58F" w14:textId="77777777" w:rsidR="0085702B" w:rsidRPr="00367ADF" w:rsidRDefault="0085702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635F0C6E" w14:textId="77777777" w:rsidR="0085702B" w:rsidRPr="00367ADF" w:rsidRDefault="0085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06CBB9D" w14:textId="77777777" w:rsidR="0085702B" w:rsidRPr="00367ADF" w:rsidRDefault="0085702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76666633" w14:textId="77777777" w:rsidR="0085702B" w:rsidRPr="00367ADF" w:rsidRDefault="0085702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vAlign w:val="bottom"/>
          </w:tcPr>
          <w:p w14:paraId="516BAF82" w14:textId="77777777" w:rsidR="0085702B" w:rsidRPr="00367ADF" w:rsidRDefault="0085702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09" w:type="dxa"/>
            <w:vAlign w:val="bottom"/>
          </w:tcPr>
          <w:p w14:paraId="2B38E72B" w14:textId="77777777" w:rsidR="0085702B" w:rsidRPr="00367ADF" w:rsidRDefault="0085702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vAlign w:val="bottom"/>
          </w:tcPr>
          <w:p w14:paraId="41092766" w14:textId="77777777" w:rsidR="0085702B" w:rsidRPr="00367ADF" w:rsidRDefault="0085702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7395889" w14:textId="77777777" w:rsidR="0085702B" w:rsidRPr="00367ADF" w:rsidRDefault="0085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E064981" w14:textId="77777777" w:rsidR="0085702B" w:rsidRPr="00367ADF" w:rsidRDefault="0085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16" w:type="dxa"/>
            <w:vAlign w:val="bottom"/>
          </w:tcPr>
          <w:p w14:paraId="223E8327" w14:textId="77777777" w:rsidR="0085702B" w:rsidRPr="00367ADF" w:rsidRDefault="0085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702B" w:rsidRPr="0085702B" w14:paraId="15627997" w14:textId="77777777" w:rsidTr="00DF438B">
        <w:trPr>
          <w:trHeight w:hRule="exact" w:val="374"/>
        </w:trPr>
        <w:tc>
          <w:tcPr>
            <w:tcW w:w="2655" w:type="dxa"/>
            <w:vAlign w:val="bottom"/>
          </w:tcPr>
          <w:p w14:paraId="0E017768" w14:textId="2B74105D" w:rsidR="0085702B" w:rsidRPr="00367ADF" w:rsidRDefault="0085702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spacing w:line="240" w:lineRule="auto"/>
              <w:rPr>
                <w:rFonts w:asciiTheme="majorBidi" w:eastAsia="Angsana New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67ADF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 xml:space="preserve">   และสินทรัพย์ไม่มีตัวตน </w:t>
            </w:r>
          </w:p>
        </w:tc>
        <w:tc>
          <w:tcPr>
            <w:tcW w:w="900" w:type="dxa"/>
            <w:vAlign w:val="bottom"/>
          </w:tcPr>
          <w:p w14:paraId="694E8F58" w14:textId="77777777" w:rsidR="0085702B" w:rsidRPr="00367ADF" w:rsidRDefault="0085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5DE1683" w14:textId="77777777" w:rsidR="0085702B" w:rsidRPr="00367ADF" w:rsidRDefault="0085702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34125683" w14:textId="77777777" w:rsidR="0085702B" w:rsidRPr="00367ADF" w:rsidRDefault="0085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E8DBEE6" w14:textId="77777777" w:rsidR="0085702B" w:rsidRPr="00367ADF" w:rsidRDefault="0085702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5EE15931" w14:textId="77777777" w:rsidR="0085702B" w:rsidRPr="00367ADF" w:rsidRDefault="0085702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vAlign w:val="bottom"/>
          </w:tcPr>
          <w:p w14:paraId="06278C43" w14:textId="77777777" w:rsidR="0085702B" w:rsidRPr="00367ADF" w:rsidRDefault="0085702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09" w:type="dxa"/>
            <w:vAlign w:val="bottom"/>
          </w:tcPr>
          <w:p w14:paraId="363CA98D" w14:textId="77777777" w:rsidR="0085702B" w:rsidRPr="00367ADF" w:rsidRDefault="0085702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vAlign w:val="bottom"/>
          </w:tcPr>
          <w:p w14:paraId="50415D70" w14:textId="77777777" w:rsidR="0085702B" w:rsidRPr="00367ADF" w:rsidRDefault="0085702B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6AA7C02" w14:textId="77777777" w:rsidR="0085702B" w:rsidRPr="00367ADF" w:rsidRDefault="0085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5644F44" w14:textId="77777777" w:rsidR="0085702B" w:rsidRPr="00367ADF" w:rsidRDefault="0085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16" w:type="dxa"/>
            <w:vAlign w:val="bottom"/>
          </w:tcPr>
          <w:p w14:paraId="7441A4F6" w14:textId="77777777" w:rsidR="0085702B" w:rsidRPr="00367ADF" w:rsidRDefault="00857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60660" w:rsidRPr="0085702B" w14:paraId="2C4BD56F" w14:textId="77777777" w:rsidTr="00DF438B">
        <w:trPr>
          <w:trHeight w:hRule="exact" w:val="374"/>
        </w:trPr>
        <w:tc>
          <w:tcPr>
            <w:tcW w:w="2655" w:type="dxa"/>
            <w:vAlign w:val="bottom"/>
          </w:tcPr>
          <w:p w14:paraId="0234CFCB" w14:textId="1EA49009" w:rsidR="00460660" w:rsidRPr="00367ADF" w:rsidRDefault="00460660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spacing w:line="240" w:lineRule="auto"/>
              <w:rPr>
                <w:rFonts w:asciiTheme="majorBidi" w:eastAsia="Angsana New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67ADF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 xml:space="preserve">   (ไม่รวมค่าความนิยม) - สุทธิ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3F144BA1" w14:textId="59DAAA18" w:rsidR="00460660" w:rsidRPr="00367ADF" w:rsidRDefault="00B61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234,519</w:t>
            </w:r>
          </w:p>
        </w:tc>
        <w:tc>
          <w:tcPr>
            <w:tcW w:w="270" w:type="dxa"/>
            <w:vAlign w:val="bottom"/>
          </w:tcPr>
          <w:p w14:paraId="08A631C4" w14:textId="77777777" w:rsidR="00460660" w:rsidRPr="00367ADF" w:rsidRDefault="00460660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tcBorders>
              <w:bottom w:val="double" w:sz="4" w:space="0" w:color="auto"/>
            </w:tcBorders>
            <w:vAlign w:val="bottom"/>
          </w:tcPr>
          <w:p w14:paraId="6ACFE140" w14:textId="2343F3C7" w:rsidR="00460660" w:rsidRPr="00367ADF" w:rsidRDefault="0097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 w:cstheme="majorBidi"/>
                <w:sz w:val="30"/>
                <w:szCs w:val="30"/>
              </w:rPr>
              <w:t>207</w:t>
            </w:r>
            <w:r w:rsidR="00460660" w:rsidRPr="00103B9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711B9">
              <w:rPr>
                <w:rFonts w:asciiTheme="majorBidi" w:hAnsiTheme="majorBidi" w:cstheme="majorBidi"/>
                <w:sz w:val="30"/>
                <w:szCs w:val="30"/>
              </w:rPr>
              <w:t>277</w:t>
            </w:r>
          </w:p>
        </w:tc>
        <w:tc>
          <w:tcPr>
            <w:tcW w:w="270" w:type="dxa"/>
            <w:vAlign w:val="bottom"/>
          </w:tcPr>
          <w:p w14:paraId="4401452B" w14:textId="77777777" w:rsidR="00460660" w:rsidRPr="00367ADF" w:rsidRDefault="00460660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  <w:vAlign w:val="bottom"/>
          </w:tcPr>
          <w:p w14:paraId="7FC75244" w14:textId="24806D65" w:rsidR="00460660" w:rsidRPr="00367ADF" w:rsidRDefault="00B61ACA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71206">
              <w:rPr>
                <w:rFonts w:asciiTheme="majorBidi" w:hAnsiTheme="majorBidi" w:cstheme="majorBidi"/>
                <w:sz w:val="30"/>
                <w:szCs w:val="30"/>
              </w:rPr>
              <w:t>42,6</w:t>
            </w:r>
            <w:r w:rsidR="00E27544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270" w:type="dxa"/>
            <w:vAlign w:val="bottom"/>
          </w:tcPr>
          <w:p w14:paraId="1CABFE21" w14:textId="77777777" w:rsidR="00460660" w:rsidRPr="00367ADF" w:rsidRDefault="00460660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  <w:vAlign w:val="bottom"/>
          </w:tcPr>
          <w:p w14:paraId="0D41028C" w14:textId="2CCB4115" w:rsidR="00460660" w:rsidRPr="00367ADF" w:rsidRDefault="009711B9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9711B9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="00460660" w:rsidRPr="002F67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711B9">
              <w:rPr>
                <w:rFonts w:asciiTheme="majorBidi" w:hAnsiTheme="majorBidi" w:cstheme="majorBidi"/>
                <w:sz w:val="30"/>
                <w:szCs w:val="30"/>
              </w:rPr>
              <w:t>836</w:t>
            </w:r>
          </w:p>
        </w:tc>
        <w:tc>
          <w:tcPr>
            <w:tcW w:w="270" w:type="dxa"/>
            <w:vAlign w:val="bottom"/>
          </w:tcPr>
          <w:p w14:paraId="120B5E13" w14:textId="77777777" w:rsidR="00460660" w:rsidRPr="00367ADF" w:rsidRDefault="00460660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924AEA1" w14:textId="072D46B0" w:rsidR="00460660" w:rsidRPr="00367ADF" w:rsidRDefault="00B61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277,168</w:t>
            </w:r>
          </w:p>
        </w:tc>
        <w:tc>
          <w:tcPr>
            <w:tcW w:w="270" w:type="dxa"/>
            <w:vAlign w:val="bottom"/>
          </w:tcPr>
          <w:p w14:paraId="6F4C4B60" w14:textId="77777777" w:rsidR="00460660" w:rsidRPr="00367ADF" w:rsidRDefault="00460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16" w:type="dxa"/>
            <w:vAlign w:val="bottom"/>
          </w:tcPr>
          <w:p w14:paraId="5CF48980" w14:textId="5DCB798D" w:rsidR="00460660" w:rsidRPr="00367ADF" w:rsidRDefault="0097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C6613">
              <w:rPr>
                <w:rFonts w:asciiTheme="majorBidi" w:hAnsiTheme="majorBidi" w:cstheme="majorBidi"/>
                <w:sz w:val="30"/>
                <w:szCs w:val="30"/>
              </w:rPr>
              <w:t>44</w:t>
            </w:r>
            <w:r w:rsidR="00460660" w:rsidRPr="004C1AC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711B9">
              <w:rPr>
                <w:rFonts w:asciiTheme="majorBidi" w:hAnsiTheme="majorBidi" w:cstheme="majorBidi"/>
                <w:sz w:val="30"/>
                <w:szCs w:val="30"/>
              </w:rPr>
              <w:t>113</w:t>
            </w:r>
          </w:p>
        </w:tc>
      </w:tr>
      <w:tr w:rsidR="000C6F68" w:rsidRPr="0085702B" w14:paraId="0979F923" w14:textId="77777777" w:rsidTr="00DF438B">
        <w:trPr>
          <w:trHeight w:hRule="exact" w:val="374"/>
        </w:trPr>
        <w:tc>
          <w:tcPr>
            <w:tcW w:w="2655" w:type="dxa"/>
            <w:vAlign w:val="center"/>
          </w:tcPr>
          <w:p w14:paraId="3A453B1D" w14:textId="2DBE3715" w:rsidR="000C6F68" w:rsidRPr="00367ADF" w:rsidRDefault="00E31CC8" w:rsidP="00672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spacing w:line="240" w:lineRule="auto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Angsana New" w:hAnsiTheme="majorBidi" w:cstheme="majorBidi" w:hint="cs"/>
                <w:sz w:val="30"/>
                <w:szCs w:val="30"/>
                <w:cs/>
              </w:rPr>
              <w:t xml:space="preserve">สินทรัพย์ส่วนกลาง </w:t>
            </w:r>
            <w:r>
              <w:rPr>
                <w:rFonts w:asciiTheme="majorBidi" w:eastAsia="Angsana New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eastAsia="Angsana New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  <w:vAlign w:val="bottom"/>
          </w:tcPr>
          <w:p w14:paraId="0CF98A7D" w14:textId="77777777" w:rsidR="000C6F68" w:rsidRDefault="000C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C428904" w14:textId="77777777" w:rsidR="000C6F68" w:rsidRPr="00367ADF" w:rsidRDefault="000C6F68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7F8F53B6" w14:textId="77777777" w:rsidR="000C6F68" w:rsidRPr="009711B9" w:rsidRDefault="000C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88B7796" w14:textId="77777777" w:rsidR="000C6F68" w:rsidRPr="00367ADF" w:rsidRDefault="000C6F68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597782BE" w14:textId="77777777" w:rsidR="000C6F68" w:rsidRPr="00471206" w:rsidRDefault="000C6F68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8DF9747" w14:textId="77777777" w:rsidR="000C6F68" w:rsidRPr="00367ADF" w:rsidRDefault="000C6F68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09" w:type="dxa"/>
            <w:vAlign w:val="bottom"/>
          </w:tcPr>
          <w:p w14:paraId="14BB59FC" w14:textId="77777777" w:rsidR="000C6F68" w:rsidRPr="009711B9" w:rsidRDefault="000C6F68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277CE31" w14:textId="77777777" w:rsidR="000C6F68" w:rsidRPr="00367ADF" w:rsidRDefault="000C6F68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92E3019" w14:textId="11A06441" w:rsidR="000C6F68" w:rsidRDefault="00E31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1,652</w:t>
            </w:r>
          </w:p>
        </w:tc>
        <w:tc>
          <w:tcPr>
            <w:tcW w:w="270" w:type="dxa"/>
            <w:vAlign w:val="bottom"/>
          </w:tcPr>
          <w:p w14:paraId="7BF82A7C" w14:textId="77777777" w:rsidR="000C6F68" w:rsidRPr="00367ADF" w:rsidRDefault="000C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16" w:type="dxa"/>
            <w:vAlign w:val="bottom"/>
          </w:tcPr>
          <w:p w14:paraId="7A82DD8A" w14:textId="6C22EB8C" w:rsidR="000C6F68" w:rsidRPr="009711B9" w:rsidRDefault="00E31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1,541</w:t>
            </w:r>
          </w:p>
        </w:tc>
      </w:tr>
      <w:tr w:rsidR="00460660" w:rsidRPr="0085702B" w14:paraId="3B52CB57" w14:textId="77777777" w:rsidTr="00DF438B">
        <w:trPr>
          <w:trHeight w:hRule="exact" w:val="374"/>
        </w:trPr>
        <w:tc>
          <w:tcPr>
            <w:tcW w:w="2655" w:type="dxa"/>
            <w:vAlign w:val="center"/>
          </w:tcPr>
          <w:p w14:paraId="79E858B6" w14:textId="05A7597F" w:rsidR="00460660" w:rsidRPr="001C7C7D" w:rsidRDefault="00460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367ADF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900" w:type="dxa"/>
            <w:vAlign w:val="bottom"/>
          </w:tcPr>
          <w:p w14:paraId="61A0425D" w14:textId="77777777" w:rsidR="00460660" w:rsidRPr="00367ADF" w:rsidRDefault="00460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C1EDA8D" w14:textId="77777777" w:rsidR="00460660" w:rsidRPr="00367ADF" w:rsidRDefault="00460660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26B33B3A" w14:textId="77777777" w:rsidR="00460660" w:rsidRPr="00367ADF" w:rsidRDefault="00460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4F3D80B" w14:textId="77777777" w:rsidR="00460660" w:rsidRPr="00367ADF" w:rsidRDefault="00460660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59B3EBC5" w14:textId="77777777" w:rsidR="00460660" w:rsidRPr="00367ADF" w:rsidRDefault="00460660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vAlign w:val="bottom"/>
          </w:tcPr>
          <w:p w14:paraId="6668D33C" w14:textId="77777777" w:rsidR="00460660" w:rsidRPr="00367ADF" w:rsidRDefault="00460660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09" w:type="dxa"/>
            <w:vAlign w:val="bottom"/>
          </w:tcPr>
          <w:p w14:paraId="5E7C8980" w14:textId="77777777" w:rsidR="00460660" w:rsidRPr="00367ADF" w:rsidRDefault="00460660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vAlign w:val="bottom"/>
          </w:tcPr>
          <w:p w14:paraId="6AB3D222" w14:textId="77777777" w:rsidR="00460660" w:rsidRPr="00367ADF" w:rsidRDefault="00460660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F914C01" w14:textId="6AB662F5" w:rsidR="00460660" w:rsidRPr="00367ADF" w:rsidRDefault="00B61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E31CC8">
              <w:rPr>
                <w:rFonts w:asciiTheme="majorBidi" w:hAnsiTheme="majorBidi" w:cstheme="majorBidi"/>
                <w:sz w:val="30"/>
                <w:szCs w:val="30"/>
              </w:rPr>
              <w:t>3,861</w:t>
            </w:r>
          </w:p>
        </w:tc>
        <w:tc>
          <w:tcPr>
            <w:tcW w:w="270" w:type="dxa"/>
            <w:vAlign w:val="bottom"/>
          </w:tcPr>
          <w:p w14:paraId="541D7A2F" w14:textId="77777777" w:rsidR="00460660" w:rsidRPr="00367ADF" w:rsidRDefault="00460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  <w:vAlign w:val="bottom"/>
          </w:tcPr>
          <w:p w14:paraId="09E54348" w14:textId="4C8D3252" w:rsidR="00460660" w:rsidRPr="00367ADF" w:rsidRDefault="0097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E31CC8">
              <w:rPr>
                <w:rFonts w:asciiTheme="majorBidi" w:hAnsiTheme="majorBidi" w:cstheme="majorBidi"/>
                <w:sz w:val="30"/>
                <w:szCs w:val="30"/>
              </w:rPr>
              <w:t>16,065</w:t>
            </w:r>
          </w:p>
        </w:tc>
      </w:tr>
      <w:tr w:rsidR="00460660" w:rsidRPr="0085702B" w14:paraId="407E5F22" w14:textId="77777777" w:rsidTr="00DF438B">
        <w:trPr>
          <w:trHeight w:hRule="exact" w:val="374"/>
        </w:trPr>
        <w:tc>
          <w:tcPr>
            <w:tcW w:w="2655" w:type="dxa"/>
            <w:vAlign w:val="center"/>
          </w:tcPr>
          <w:p w14:paraId="24294EBD" w14:textId="002121C6" w:rsidR="00460660" w:rsidRPr="00367ADF" w:rsidRDefault="00460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ngsana New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67ADF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vAlign w:val="bottom"/>
          </w:tcPr>
          <w:p w14:paraId="5FBE722A" w14:textId="77777777" w:rsidR="00460660" w:rsidRPr="00367ADF" w:rsidRDefault="00460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82E965E" w14:textId="77777777" w:rsidR="00460660" w:rsidRPr="00367ADF" w:rsidRDefault="00460660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1E4B5736" w14:textId="77777777" w:rsidR="00460660" w:rsidRPr="00367ADF" w:rsidRDefault="00460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B5D7BE6" w14:textId="77777777" w:rsidR="00460660" w:rsidRPr="00367ADF" w:rsidRDefault="00460660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5C66F2C1" w14:textId="77777777" w:rsidR="00460660" w:rsidRPr="00367ADF" w:rsidRDefault="00460660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vAlign w:val="bottom"/>
          </w:tcPr>
          <w:p w14:paraId="747BCBE6" w14:textId="77777777" w:rsidR="00460660" w:rsidRPr="00367ADF" w:rsidRDefault="00460660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09" w:type="dxa"/>
            <w:vAlign w:val="bottom"/>
          </w:tcPr>
          <w:p w14:paraId="4C4A2513" w14:textId="77777777" w:rsidR="00460660" w:rsidRPr="00367ADF" w:rsidRDefault="00460660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vAlign w:val="bottom"/>
          </w:tcPr>
          <w:p w14:paraId="537D20BE" w14:textId="77777777" w:rsidR="00460660" w:rsidRPr="00367ADF" w:rsidRDefault="00460660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5E06DF" w14:textId="3D306C38" w:rsidR="00460660" w:rsidRPr="00295295" w:rsidRDefault="0083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52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</w:t>
            </w:r>
            <w:r w:rsidR="00B61ACA" w:rsidRPr="002952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2,681</w:t>
            </w:r>
          </w:p>
        </w:tc>
        <w:tc>
          <w:tcPr>
            <w:tcW w:w="270" w:type="dxa"/>
            <w:vAlign w:val="bottom"/>
          </w:tcPr>
          <w:p w14:paraId="6C3A576D" w14:textId="77777777" w:rsidR="00460660" w:rsidRPr="00367ADF" w:rsidRDefault="00460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38D635" w14:textId="7A994505" w:rsidR="00460660" w:rsidRPr="00367ADF" w:rsidRDefault="0097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761</w:t>
            </w:r>
            <w:r w:rsidR="00460660" w:rsidRPr="004C1A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711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719</w:t>
            </w:r>
          </w:p>
        </w:tc>
      </w:tr>
    </w:tbl>
    <w:p w14:paraId="5B305795" w14:textId="77777777" w:rsidR="007101DE" w:rsidRPr="00C20284" w:rsidRDefault="007101DE">
      <w:pPr>
        <w:tabs>
          <w:tab w:val="clear" w:pos="1644"/>
          <w:tab w:val="left" w:pos="1620"/>
          <w:tab w:val="left" w:pos="2160"/>
        </w:tabs>
        <w:spacing w:line="240" w:lineRule="auto"/>
        <w:ind w:left="540"/>
        <w:jc w:val="both"/>
        <w:rPr>
          <w:rFonts w:ascii="Angsana New" w:hAnsi="Angsana New"/>
          <w:b/>
          <w:bCs/>
          <w:iCs/>
          <w:sz w:val="30"/>
          <w:szCs w:val="30"/>
          <w:cs/>
        </w:rPr>
      </w:pPr>
    </w:p>
    <w:p w14:paraId="689CC931" w14:textId="77777777" w:rsidR="007101DE" w:rsidRPr="00C20284" w:rsidRDefault="007101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Cs/>
          <w:sz w:val="30"/>
          <w:szCs w:val="30"/>
          <w:cs/>
        </w:rPr>
      </w:pPr>
      <w:r w:rsidRPr="00C20284">
        <w:rPr>
          <w:rFonts w:ascii="Angsana New" w:hAnsi="Angsana New"/>
          <w:b/>
          <w:bCs/>
          <w:iCs/>
          <w:sz w:val="30"/>
          <w:szCs w:val="30"/>
          <w:cs/>
        </w:rPr>
        <w:br w:type="page"/>
      </w:r>
    </w:p>
    <w:p w14:paraId="61DF4360" w14:textId="77777777" w:rsidR="004158A6" w:rsidRPr="00C20284" w:rsidRDefault="00EA479B">
      <w:pPr>
        <w:tabs>
          <w:tab w:val="clear" w:pos="1644"/>
          <w:tab w:val="left" w:pos="1620"/>
          <w:tab w:val="left" w:pos="2160"/>
        </w:tabs>
        <w:spacing w:line="240" w:lineRule="auto"/>
        <w:ind w:left="540"/>
        <w:jc w:val="both"/>
        <w:rPr>
          <w:rFonts w:ascii="Angsana New" w:hAnsi="Angsana New"/>
          <w:b/>
          <w:bCs/>
          <w:iCs/>
          <w:sz w:val="30"/>
          <w:szCs w:val="30"/>
        </w:rPr>
      </w:pPr>
      <w:r w:rsidRPr="00C20284">
        <w:rPr>
          <w:rFonts w:ascii="Angsana New" w:hAnsi="Angsana New"/>
          <w:b/>
          <w:bCs/>
          <w:iCs/>
          <w:sz w:val="30"/>
          <w:szCs w:val="30"/>
          <w:cs/>
        </w:rPr>
        <w:lastRenderedPageBreak/>
        <w:t>ข้อมูลเกี่ยวกับเขต</w:t>
      </w:r>
      <w:r w:rsidR="004158A6" w:rsidRPr="00C20284">
        <w:rPr>
          <w:rFonts w:ascii="Angsana New" w:hAnsi="Angsana New"/>
          <w:b/>
          <w:bCs/>
          <w:iCs/>
          <w:sz w:val="30"/>
          <w:szCs w:val="30"/>
          <w:cs/>
        </w:rPr>
        <w:t>ภูมิศาสตร์</w:t>
      </w:r>
    </w:p>
    <w:p w14:paraId="4D28AD44" w14:textId="77777777" w:rsidR="001C38A3" w:rsidRPr="00A17325" w:rsidRDefault="001C38A3">
      <w:pPr>
        <w:spacing w:line="240" w:lineRule="auto"/>
        <w:ind w:left="540"/>
        <w:jc w:val="both"/>
        <w:rPr>
          <w:rFonts w:ascii="Angsana New" w:hAnsi="Angsana New"/>
          <w:b/>
          <w:bCs/>
          <w:iCs/>
          <w:sz w:val="30"/>
          <w:szCs w:val="30"/>
        </w:rPr>
      </w:pPr>
    </w:p>
    <w:p w14:paraId="2C8BD90E" w14:textId="77777777" w:rsidR="00BD57E1" w:rsidRPr="00C20284" w:rsidRDefault="00BD57E1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20284">
        <w:rPr>
          <w:rFonts w:ascii="Angsana New" w:hAnsi="Angsana New"/>
          <w:sz w:val="30"/>
          <w:szCs w:val="30"/>
          <w:cs/>
        </w:rPr>
        <w:t>ในการนำเสนอข้อมูลทางการเงินจำแนกตาม</w:t>
      </w:r>
      <w:r w:rsidR="00EA479B" w:rsidRPr="00C20284">
        <w:rPr>
          <w:rFonts w:ascii="Angsana New" w:hAnsi="Angsana New"/>
          <w:sz w:val="30"/>
          <w:szCs w:val="30"/>
          <w:cs/>
        </w:rPr>
        <w:t>เขต</w:t>
      </w:r>
      <w:r w:rsidRPr="00C20284">
        <w:rPr>
          <w:rFonts w:ascii="Angsana New" w:hAnsi="Angsana New"/>
          <w:sz w:val="30"/>
          <w:szCs w:val="30"/>
          <w:cs/>
        </w:rPr>
        <w:t>ภูมิศาสตร์นั้น รายได้จะจำแนกโดยใช้สถานที่ตั้งของลูกค้าและสินทรัพย์จะจำแนกโดยใช้สถานที่ตั้งตามภูมิศาสตร์ของสินทรัพย์นั้น</w:t>
      </w:r>
    </w:p>
    <w:p w14:paraId="0C12AF47" w14:textId="77777777" w:rsidR="00A92F3F" w:rsidRPr="00A17325" w:rsidRDefault="00A92F3F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3DAEB51" w14:textId="77777777" w:rsidR="004158A6" w:rsidRPr="00C20284" w:rsidRDefault="004158A6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20284">
        <w:rPr>
          <w:rFonts w:ascii="Angsana New" w:hAnsi="Angsana New"/>
          <w:sz w:val="30"/>
          <w:szCs w:val="30"/>
          <w:cs/>
        </w:rPr>
        <w:t>กลุ่มบริษัทเ</w:t>
      </w:r>
      <w:r w:rsidR="00860413" w:rsidRPr="00C20284">
        <w:rPr>
          <w:rFonts w:ascii="Angsana New" w:hAnsi="Angsana New"/>
          <w:sz w:val="30"/>
          <w:szCs w:val="30"/>
          <w:cs/>
        </w:rPr>
        <w:t>สนอ</w:t>
      </w:r>
      <w:r w:rsidR="00EA479B" w:rsidRPr="00C20284">
        <w:rPr>
          <w:rFonts w:ascii="Angsana New" w:hAnsi="Angsana New"/>
          <w:sz w:val="30"/>
          <w:szCs w:val="30"/>
          <w:cs/>
        </w:rPr>
        <w:t>ข้อมูลเกี่ยวกับเขต</w:t>
      </w:r>
      <w:r w:rsidR="00860413" w:rsidRPr="00C20284">
        <w:rPr>
          <w:rFonts w:ascii="Angsana New" w:hAnsi="Angsana New"/>
          <w:sz w:val="30"/>
          <w:szCs w:val="30"/>
          <w:cs/>
        </w:rPr>
        <w:t>ภูมิศาสตร์ที่สำคัญ</w:t>
      </w:r>
      <w:r w:rsidRPr="00C20284">
        <w:rPr>
          <w:rFonts w:ascii="Angsana New" w:hAnsi="Angsana New"/>
          <w:sz w:val="30"/>
          <w:szCs w:val="30"/>
          <w:cs/>
        </w:rPr>
        <w:t>ดังนี้</w:t>
      </w:r>
    </w:p>
    <w:p w14:paraId="408268EE" w14:textId="77777777" w:rsidR="00503EC4" w:rsidRPr="00A17325" w:rsidRDefault="00503EC4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325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1098"/>
        <w:gridCol w:w="450"/>
        <w:gridCol w:w="1710"/>
      </w:tblGrid>
      <w:tr w:rsidR="00860413" w:rsidRPr="00C20284" w14:paraId="288F2B93" w14:textId="77777777" w:rsidTr="00367ADF">
        <w:tc>
          <w:tcPr>
            <w:tcW w:w="1098" w:type="dxa"/>
          </w:tcPr>
          <w:p w14:paraId="66003884" w14:textId="77777777" w:rsidR="00860413" w:rsidRPr="00C20284" w:rsidRDefault="00860413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i/>
                <w:sz w:val="30"/>
                <w:szCs w:val="30"/>
                <w:cs/>
              </w:rPr>
              <w:t>ส่วนงานที่</w:t>
            </w:r>
          </w:p>
        </w:tc>
        <w:tc>
          <w:tcPr>
            <w:tcW w:w="450" w:type="dxa"/>
          </w:tcPr>
          <w:p w14:paraId="318519CA" w14:textId="22D25490" w:rsidR="00860413" w:rsidRPr="00C20284" w:rsidRDefault="009711B9">
            <w:pPr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710" w:type="dxa"/>
          </w:tcPr>
          <w:p w14:paraId="5A3B1B32" w14:textId="77777777" w:rsidR="00860413" w:rsidRPr="00C20284" w:rsidRDefault="00860413">
            <w:pPr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</w:tr>
      <w:tr w:rsidR="00860413" w:rsidRPr="00C20284" w14:paraId="62D7DF05" w14:textId="77777777" w:rsidTr="00367ADF">
        <w:tc>
          <w:tcPr>
            <w:tcW w:w="1098" w:type="dxa"/>
          </w:tcPr>
          <w:p w14:paraId="17877B26" w14:textId="77777777" w:rsidR="00860413" w:rsidRPr="00C20284" w:rsidRDefault="00860413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i/>
                <w:sz w:val="30"/>
                <w:szCs w:val="30"/>
                <w:cs/>
              </w:rPr>
              <w:t>ส่วนงานที่</w:t>
            </w:r>
          </w:p>
        </w:tc>
        <w:tc>
          <w:tcPr>
            <w:tcW w:w="450" w:type="dxa"/>
          </w:tcPr>
          <w:p w14:paraId="438C24FD" w14:textId="7BFC12A9" w:rsidR="00860413" w:rsidRPr="00C20284" w:rsidRDefault="009711B9">
            <w:pPr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710" w:type="dxa"/>
          </w:tcPr>
          <w:p w14:paraId="7273E2FC" w14:textId="77777777" w:rsidR="00860413" w:rsidRPr="00C20284" w:rsidRDefault="000149B9">
            <w:pPr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เอเชีย</w:t>
            </w:r>
          </w:p>
        </w:tc>
      </w:tr>
      <w:tr w:rsidR="00860413" w:rsidRPr="00C20284" w14:paraId="3576E5B9" w14:textId="77777777" w:rsidTr="00367ADF">
        <w:tc>
          <w:tcPr>
            <w:tcW w:w="1098" w:type="dxa"/>
          </w:tcPr>
          <w:p w14:paraId="0E93BE3A" w14:textId="77777777" w:rsidR="00860413" w:rsidRPr="00C20284" w:rsidRDefault="00860413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i/>
                <w:sz w:val="30"/>
                <w:szCs w:val="30"/>
                <w:cs/>
              </w:rPr>
              <w:t>ส่วนงานที่</w:t>
            </w:r>
          </w:p>
        </w:tc>
        <w:tc>
          <w:tcPr>
            <w:tcW w:w="450" w:type="dxa"/>
          </w:tcPr>
          <w:p w14:paraId="54F570C4" w14:textId="3468BADF" w:rsidR="00860413" w:rsidRPr="00C20284" w:rsidRDefault="009711B9">
            <w:pPr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710" w:type="dxa"/>
          </w:tcPr>
          <w:p w14:paraId="66F3E3CC" w14:textId="77777777" w:rsidR="00860413" w:rsidRPr="00C20284" w:rsidRDefault="000149B9">
            <w:pPr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ยุโรป</w:t>
            </w:r>
          </w:p>
        </w:tc>
      </w:tr>
      <w:tr w:rsidR="00860413" w:rsidRPr="00C20284" w14:paraId="30D27CBD" w14:textId="77777777" w:rsidTr="00367ADF">
        <w:tc>
          <w:tcPr>
            <w:tcW w:w="1098" w:type="dxa"/>
          </w:tcPr>
          <w:p w14:paraId="2D57B12A" w14:textId="77777777" w:rsidR="00860413" w:rsidRPr="00C20284" w:rsidRDefault="00860413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i/>
                <w:sz w:val="30"/>
                <w:szCs w:val="30"/>
                <w:cs/>
              </w:rPr>
              <w:t>ส่วนงานที่</w:t>
            </w:r>
          </w:p>
        </w:tc>
        <w:tc>
          <w:tcPr>
            <w:tcW w:w="450" w:type="dxa"/>
          </w:tcPr>
          <w:p w14:paraId="183472A0" w14:textId="53820D39" w:rsidR="00860413" w:rsidRPr="00C20284" w:rsidRDefault="003C6613">
            <w:pPr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710" w:type="dxa"/>
          </w:tcPr>
          <w:p w14:paraId="2F1E19DA" w14:textId="77777777" w:rsidR="00860413" w:rsidRPr="00C20284" w:rsidRDefault="00860413">
            <w:pPr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อเมริกา</w:t>
            </w:r>
          </w:p>
        </w:tc>
      </w:tr>
      <w:tr w:rsidR="00860413" w:rsidRPr="00C20284" w14:paraId="3634BDC5" w14:textId="77777777" w:rsidTr="00367ADF">
        <w:tc>
          <w:tcPr>
            <w:tcW w:w="1098" w:type="dxa"/>
          </w:tcPr>
          <w:p w14:paraId="16082F83" w14:textId="77777777" w:rsidR="00860413" w:rsidRPr="00C20284" w:rsidRDefault="00860413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i/>
                <w:sz w:val="30"/>
                <w:szCs w:val="30"/>
                <w:cs/>
              </w:rPr>
              <w:t>ส่วนงานที่</w:t>
            </w:r>
          </w:p>
        </w:tc>
        <w:tc>
          <w:tcPr>
            <w:tcW w:w="450" w:type="dxa"/>
          </w:tcPr>
          <w:p w14:paraId="531367B1" w14:textId="57A3930B" w:rsidR="00860413" w:rsidRPr="00C20284" w:rsidRDefault="009711B9">
            <w:pPr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710" w:type="dxa"/>
          </w:tcPr>
          <w:p w14:paraId="2A7DC67F" w14:textId="77777777" w:rsidR="00860413" w:rsidRPr="00C20284" w:rsidRDefault="00860413">
            <w:pPr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 xml:space="preserve">อื่นๆ </w:t>
            </w:r>
          </w:p>
        </w:tc>
      </w:tr>
    </w:tbl>
    <w:p w14:paraId="2060FAEC" w14:textId="6E1DFA94" w:rsidR="0038545B" w:rsidRPr="00A17325" w:rsidRDefault="0038545B">
      <w:pPr>
        <w:rPr>
          <w:rFonts w:ascii="Angsana New" w:hAnsi="Angsana New"/>
          <w:sz w:val="30"/>
          <w:szCs w:val="30"/>
        </w:rPr>
      </w:pPr>
    </w:p>
    <w:p w14:paraId="4386E6BB" w14:textId="143356CE" w:rsidR="00B17A24" w:rsidRPr="00367ADF" w:rsidRDefault="00B17A24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C3408">
        <w:rPr>
          <w:rFonts w:ascii="Angsana New" w:hAnsi="Angsana New"/>
          <w:sz w:val="30"/>
          <w:szCs w:val="30"/>
          <w:cs/>
        </w:rPr>
        <w:t>รายละเอียดข้อมูลทางการเงิน</w:t>
      </w:r>
      <w:r w:rsidR="0011199A" w:rsidRPr="002C3408">
        <w:rPr>
          <w:rFonts w:ascii="Angsana New" w:hAnsi="Angsana New"/>
          <w:sz w:val="30"/>
          <w:szCs w:val="30"/>
          <w:cs/>
        </w:rPr>
        <w:t>ที่เกี่ยวกับเขต</w:t>
      </w:r>
      <w:r w:rsidRPr="002C3408">
        <w:rPr>
          <w:rFonts w:ascii="Angsana New" w:hAnsi="Angsana New"/>
          <w:sz w:val="30"/>
          <w:szCs w:val="30"/>
          <w:cs/>
        </w:rPr>
        <w:t xml:space="preserve">ภูมิศาสตร์ของกลุ่มบริษัท ณ วันที่ </w:t>
      </w:r>
      <w:r w:rsidR="009711B9" w:rsidRPr="009711B9">
        <w:rPr>
          <w:rFonts w:ascii="Angsana New" w:hAnsi="Angsana New"/>
          <w:sz w:val="30"/>
          <w:szCs w:val="30"/>
        </w:rPr>
        <w:t>31</w:t>
      </w:r>
      <w:r w:rsidRPr="002C3408">
        <w:rPr>
          <w:rFonts w:ascii="Angsana New" w:hAnsi="Angsana New"/>
          <w:sz w:val="30"/>
          <w:szCs w:val="30"/>
          <w:cs/>
        </w:rPr>
        <w:t xml:space="preserve"> ธันวาคม</w:t>
      </w:r>
      <w:r w:rsidR="00DD2A59" w:rsidRPr="002C3408">
        <w:rPr>
          <w:rFonts w:ascii="Angsana New" w:hAnsi="Angsana New"/>
          <w:sz w:val="30"/>
          <w:szCs w:val="30"/>
        </w:rPr>
        <w:t xml:space="preserve"> </w:t>
      </w:r>
      <w:r w:rsidRPr="002C3408">
        <w:rPr>
          <w:rFonts w:ascii="Angsana New" w:hAnsi="Angsana New"/>
          <w:sz w:val="30"/>
          <w:szCs w:val="30"/>
          <w:cs/>
        </w:rPr>
        <w:t>และสำหรับแต่ละปีสิ้นสุดวันเดียวกัน มีดังนี้</w:t>
      </w:r>
    </w:p>
    <w:p w14:paraId="294E7A36" w14:textId="77777777" w:rsidR="00B56332" w:rsidRPr="00A17325" w:rsidRDefault="00B56332">
      <w:pPr>
        <w:rPr>
          <w:rFonts w:ascii="Angsana New" w:hAnsi="Angsana New"/>
          <w:sz w:val="30"/>
          <w:szCs w:val="30"/>
        </w:rPr>
      </w:pPr>
    </w:p>
    <w:tbl>
      <w:tblPr>
        <w:tblW w:w="9225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960"/>
        <w:gridCol w:w="1134"/>
        <w:gridCol w:w="270"/>
        <w:gridCol w:w="1080"/>
        <w:gridCol w:w="270"/>
        <w:gridCol w:w="1116"/>
        <w:gridCol w:w="270"/>
        <w:gridCol w:w="1125"/>
      </w:tblGrid>
      <w:tr w:rsidR="00B17A24" w:rsidRPr="00C20284" w14:paraId="50261220" w14:textId="77777777" w:rsidTr="00367ADF">
        <w:trPr>
          <w:trHeight w:hRule="exact" w:val="360"/>
        </w:trPr>
        <w:tc>
          <w:tcPr>
            <w:tcW w:w="3960" w:type="dxa"/>
          </w:tcPr>
          <w:p w14:paraId="42B34122" w14:textId="77777777" w:rsidR="00B17A24" w:rsidRPr="00C20284" w:rsidRDefault="00B17A2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5" w:type="dxa"/>
            <w:gridSpan w:val="7"/>
          </w:tcPr>
          <w:p w14:paraId="71D6952F" w14:textId="77777777" w:rsidR="00B17A24" w:rsidRPr="00C20284" w:rsidRDefault="00B1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7"/>
              <w:jc w:val="right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B17A24" w:rsidRPr="00C20284" w14:paraId="698C0E00" w14:textId="77777777" w:rsidTr="00367ADF">
        <w:trPr>
          <w:trHeight w:hRule="exact" w:val="360"/>
        </w:trPr>
        <w:tc>
          <w:tcPr>
            <w:tcW w:w="3960" w:type="dxa"/>
          </w:tcPr>
          <w:p w14:paraId="5F923EBF" w14:textId="77777777" w:rsidR="00B17A24" w:rsidRPr="00C20284" w:rsidRDefault="00B17A2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5" w:type="dxa"/>
            <w:gridSpan w:val="7"/>
            <w:tcBorders>
              <w:bottom w:val="single" w:sz="4" w:space="0" w:color="auto"/>
            </w:tcBorders>
          </w:tcPr>
          <w:p w14:paraId="087E1F86" w14:textId="77777777" w:rsidR="00B17A24" w:rsidRPr="00C20284" w:rsidRDefault="00B1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17A24" w:rsidRPr="00C20284" w14:paraId="6891977A" w14:textId="77777777" w:rsidTr="00367ADF">
        <w:trPr>
          <w:trHeight w:hRule="exact" w:val="360"/>
        </w:trPr>
        <w:tc>
          <w:tcPr>
            <w:tcW w:w="3960" w:type="dxa"/>
          </w:tcPr>
          <w:p w14:paraId="3D020A4A" w14:textId="77777777" w:rsidR="00B17A24" w:rsidRPr="00C20284" w:rsidRDefault="00B17A2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4" w:type="dxa"/>
            <w:gridSpan w:val="3"/>
            <w:tcBorders>
              <w:top w:val="single" w:sz="4" w:space="0" w:color="auto"/>
            </w:tcBorders>
          </w:tcPr>
          <w:p w14:paraId="12518F21" w14:textId="77777777" w:rsidR="00B17A24" w:rsidRPr="00C20284" w:rsidRDefault="00B1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DEC9B16" w14:textId="77777777" w:rsidR="00B17A24" w:rsidRPr="00C20284" w:rsidRDefault="00B1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1" w:type="dxa"/>
            <w:gridSpan w:val="3"/>
            <w:tcBorders>
              <w:top w:val="single" w:sz="4" w:space="0" w:color="auto"/>
            </w:tcBorders>
          </w:tcPr>
          <w:p w14:paraId="59067A60" w14:textId="30A72929" w:rsidR="00B17A24" w:rsidRPr="00C20284" w:rsidRDefault="00080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สินทรัพย์ไม่หมุนเวียน</w:t>
            </w:r>
            <w:r w:rsidR="00B17A24" w:rsidRPr="00C2028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67552C" w:rsidRPr="00C20284" w14:paraId="2EA7B042" w14:textId="77777777" w:rsidTr="00367ADF">
        <w:trPr>
          <w:trHeight w:hRule="exact" w:val="360"/>
        </w:trPr>
        <w:tc>
          <w:tcPr>
            <w:tcW w:w="3960" w:type="dxa"/>
          </w:tcPr>
          <w:p w14:paraId="1B7BFC17" w14:textId="77777777" w:rsidR="0067552C" w:rsidRPr="00C20284" w:rsidRDefault="0067552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4" w:type="dxa"/>
            <w:gridSpan w:val="3"/>
          </w:tcPr>
          <w:p w14:paraId="7E82BA5F" w14:textId="77777777" w:rsidR="0067552C" w:rsidRPr="00C20284" w:rsidRDefault="00675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34D24F" w14:textId="77777777" w:rsidR="0067552C" w:rsidRPr="00C20284" w:rsidRDefault="00675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1" w:type="dxa"/>
            <w:gridSpan w:val="3"/>
          </w:tcPr>
          <w:p w14:paraId="1D750E06" w14:textId="31C3B9D2" w:rsidR="0067552C" w:rsidRPr="00080731" w:rsidRDefault="00080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ไม่รวมสินทรัพย์ภาษีเงินได้</w:t>
            </w:r>
          </w:p>
        </w:tc>
      </w:tr>
      <w:tr w:rsidR="00B17A24" w:rsidRPr="00C20284" w14:paraId="1F0A0C7A" w14:textId="77777777" w:rsidTr="00367ADF">
        <w:trPr>
          <w:trHeight w:hRule="exact" w:val="360"/>
        </w:trPr>
        <w:tc>
          <w:tcPr>
            <w:tcW w:w="3960" w:type="dxa"/>
          </w:tcPr>
          <w:p w14:paraId="346D2506" w14:textId="77777777" w:rsidR="00B17A24" w:rsidRPr="00C20284" w:rsidRDefault="00B17A2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4" w:type="dxa"/>
            <w:gridSpan w:val="3"/>
          </w:tcPr>
          <w:p w14:paraId="5A321AC4" w14:textId="77777777" w:rsidR="00B17A24" w:rsidRPr="00C20284" w:rsidRDefault="00B1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39A4E6" w14:textId="77777777" w:rsidR="00B17A24" w:rsidRPr="00C20284" w:rsidRDefault="00B1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1" w:type="dxa"/>
            <w:gridSpan w:val="3"/>
          </w:tcPr>
          <w:p w14:paraId="7177E145" w14:textId="047764C8" w:rsidR="00B17A24" w:rsidRPr="00C20284" w:rsidRDefault="00080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รอการตัดบัญชี</w:t>
            </w:r>
            <w:r w:rsidR="00C83BE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และสินทรัพย์</w:t>
            </w:r>
            <w:r w:rsidR="00B17A24" w:rsidRPr="00C20284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</w:p>
        </w:tc>
      </w:tr>
      <w:tr w:rsidR="00CB4B13" w:rsidRPr="00C20284" w14:paraId="429B9558" w14:textId="77777777" w:rsidTr="00367ADF">
        <w:trPr>
          <w:trHeight w:hRule="exact" w:val="360"/>
        </w:trPr>
        <w:tc>
          <w:tcPr>
            <w:tcW w:w="3960" w:type="dxa"/>
          </w:tcPr>
          <w:p w14:paraId="301845E7" w14:textId="77777777" w:rsidR="00CB4B13" w:rsidRPr="00C20284" w:rsidRDefault="00CB4B1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4" w:type="dxa"/>
            <w:gridSpan w:val="3"/>
          </w:tcPr>
          <w:p w14:paraId="2E3E8217" w14:textId="5C81FBC6" w:rsidR="00CB4B13" w:rsidRPr="00C20284" w:rsidRDefault="00121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eastAsia="Angsana New" w:hAnsi="Angsana New"/>
                <w:sz w:val="30"/>
                <w:szCs w:val="30"/>
                <w:cs/>
              </w:rPr>
              <w:t>รายได้จากบุคคลภายนอก</w:t>
            </w:r>
          </w:p>
        </w:tc>
        <w:tc>
          <w:tcPr>
            <w:tcW w:w="270" w:type="dxa"/>
          </w:tcPr>
          <w:p w14:paraId="2F1177A9" w14:textId="77777777" w:rsidR="00CB4B13" w:rsidRPr="00C20284" w:rsidRDefault="00CB4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1" w:type="dxa"/>
            <w:gridSpan w:val="3"/>
          </w:tcPr>
          <w:p w14:paraId="4C2856ED" w14:textId="7E019D88" w:rsidR="00CB4B13" w:rsidRPr="00C20284" w:rsidRDefault="004E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ทางการเงิน</w:t>
            </w:r>
            <w:r w:rsidR="00C83BE6">
              <w:rPr>
                <w:rFonts w:ascii="Angsana New" w:eastAsia="Angsana New" w:hAnsi="Angsana New" w:hint="cs"/>
                <w:sz w:val="30"/>
                <w:szCs w:val="30"/>
                <w:cs/>
              </w:rPr>
              <w:t>ไม่หมุนเวียนอื่น</w:t>
            </w:r>
            <w:r w:rsidR="00C83BE6">
              <w:rPr>
                <w:rFonts w:ascii="Angsana New" w:eastAsia="Angsana New" w:hAnsi="Angsana New"/>
                <w:sz w:val="30"/>
                <w:szCs w:val="30"/>
              </w:rPr>
              <w:t>)</w:t>
            </w:r>
          </w:p>
        </w:tc>
      </w:tr>
      <w:tr w:rsidR="000E29CA" w:rsidRPr="00C20284" w14:paraId="5C71AF1A" w14:textId="77777777" w:rsidTr="00367ADF">
        <w:trPr>
          <w:trHeight w:hRule="exact" w:val="360"/>
        </w:trPr>
        <w:tc>
          <w:tcPr>
            <w:tcW w:w="3960" w:type="dxa"/>
          </w:tcPr>
          <w:p w14:paraId="65BD233D" w14:textId="77777777" w:rsidR="000E29CA" w:rsidRPr="00C20284" w:rsidRDefault="000E29C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3FDC5EF" w14:textId="4AD6AC39" w:rsidR="000E29CA" w:rsidRPr="00C20284" w:rsidRDefault="0097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256</w:t>
            </w:r>
            <w:r w:rsidR="003C661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99F3571" w14:textId="77777777" w:rsidR="000E29CA" w:rsidRPr="00C20284" w:rsidRDefault="000E2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BD2252A" w14:textId="346D33D5" w:rsidR="000E29CA" w:rsidRPr="00C20284" w:rsidRDefault="0097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7E8926D" w14:textId="77777777" w:rsidR="000E29CA" w:rsidRPr="00C20284" w:rsidRDefault="000E2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10463518" w14:textId="71EFD50F" w:rsidR="000E29CA" w:rsidRPr="00C20284" w:rsidRDefault="0097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256</w:t>
            </w:r>
            <w:r w:rsidR="003C661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06F96DC" w14:textId="77777777" w:rsidR="000E29CA" w:rsidRPr="00C20284" w:rsidRDefault="000E2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03FB5828" w14:textId="242B91E5" w:rsidR="000E29CA" w:rsidRPr="00C20284" w:rsidRDefault="0097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0E29CA" w:rsidRPr="00C20284" w14:paraId="365ED0A7" w14:textId="77777777" w:rsidTr="00367ADF">
        <w:trPr>
          <w:trHeight w:hRule="exact" w:val="144"/>
        </w:trPr>
        <w:tc>
          <w:tcPr>
            <w:tcW w:w="3960" w:type="dxa"/>
          </w:tcPr>
          <w:p w14:paraId="1057579C" w14:textId="77777777" w:rsidR="000E29CA" w:rsidRPr="00C20284" w:rsidRDefault="000E29C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01C8A303" w14:textId="77777777" w:rsidR="000E29CA" w:rsidRPr="00C20284" w:rsidRDefault="000E2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226B6E" w14:textId="77777777" w:rsidR="000E29CA" w:rsidRPr="00C20284" w:rsidRDefault="000E2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801D6E" w14:textId="77777777" w:rsidR="000E29CA" w:rsidRPr="00C20284" w:rsidRDefault="000E2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F5AD7D" w14:textId="77777777" w:rsidR="000E29CA" w:rsidRPr="00C20284" w:rsidRDefault="000E2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2D0D6942" w14:textId="77777777" w:rsidR="000E29CA" w:rsidRPr="00C20284" w:rsidRDefault="000E2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8BDB8B" w14:textId="77777777" w:rsidR="000E29CA" w:rsidRPr="00C20284" w:rsidRDefault="000E2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6E726A24" w14:textId="77777777" w:rsidR="000E29CA" w:rsidRPr="00C20284" w:rsidRDefault="000E2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3408" w:rsidRPr="00C20284" w14:paraId="039E5DDB" w14:textId="77777777" w:rsidTr="00367ADF">
        <w:trPr>
          <w:trHeight w:hRule="exact" w:val="360"/>
        </w:trPr>
        <w:tc>
          <w:tcPr>
            <w:tcW w:w="3960" w:type="dxa"/>
          </w:tcPr>
          <w:p w14:paraId="6E776DF5" w14:textId="77777777" w:rsidR="002C3408" w:rsidRPr="00C20284" w:rsidRDefault="002C3408" w:rsidP="002C3408">
            <w:pPr>
              <w:spacing w:line="240" w:lineRule="auto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34" w:type="dxa"/>
          </w:tcPr>
          <w:p w14:paraId="76C2414B" w14:textId="1CF4AD88" w:rsidR="002C3408" w:rsidRPr="00C20284" w:rsidRDefault="00F75753" w:rsidP="002C3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160,050</w:t>
            </w:r>
          </w:p>
        </w:tc>
        <w:tc>
          <w:tcPr>
            <w:tcW w:w="270" w:type="dxa"/>
          </w:tcPr>
          <w:p w14:paraId="154FCCAA" w14:textId="77777777" w:rsidR="002C3408" w:rsidRPr="00C20284" w:rsidRDefault="002C3408" w:rsidP="002C3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6B5752" w14:textId="5DF168B4" w:rsidR="002C3408" w:rsidRPr="00C20284" w:rsidRDefault="009711B9" w:rsidP="002C3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151</w:t>
            </w:r>
            <w:r w:rsidR="002C3408" w:rsidRPr="00C20284">
              <w:rPr>
                <w:rFonts w:ascii="Angsana New" w:hAnsi="Angsana New"/>
                <w:sz w:val="30"/>
                <w:szCs w:val="30"/>
              </w:rPr>
              <w:t>,</w:t>
            </w:r>
            <w:r w:rsidR="003C6613">
              <w:rPr>
                <w:rFonts w:ascii="Angsana New" w:hAnsi="Angsana New"/>
                <w:sz w:val="30"/>
                <w:szCs w:val="30"/>
              </w:rPr>
              <w:t>4</w:t>
            </w:r>
            <w:r w:rsidRPr="009711B9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7E01BC27" w14:textId="77777777" w:rsidR="002C3408" w:rsidRPr="00C20284" w:rsidRDefault="002C3408" w:rsidP="002C3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239C1C6E" w14:textId="2FA99974" w:rsidR="002C3408" w:rsidRPr="00C20284" w:rsidRDefault="006836CF" w:rsidP="002C3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259,906</w:t>
            </w:r>
          </w:p>
        </w:tc>
        <w:tc>
          <w:tcPr>
            <w:tcW w:w="270" w:type="dxa"/>
          </w:tcPr>
          <w:p w14:paraId="36FB6FF8" w14:textId="77777777" w:rsidR="002C3408" w:rsidRPr="00C20284" w:rsidRDefault="002C3408" w:rsidP="002C3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670345EC" w14:textId="1C4EB286" w:rsidR="002C3408" w:rsidRPr="00C20284" w:rsidRDefault="007E2A6F" w:rsidP="002C3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250,810</w:t>
            </w:r>
          </w:p>
        </w:tc>
      </w:tr>
      <w:tr w:rsidR="002C3408" w:rsidRPr="00C20284" w14:paraId="77FBA39F" w14:textId="77777777" w:rsidTr="00367ADF">
        <w:trPr>
          <w:trHeight w:hRule="exact" w:val="360"/>
        </w:trPr>
        <w:tc>
          <w:tcPr>
            <w:tcW w:w="3960" w:type="dxa"/>
          </w:tcPr>
          <w:p w14:paraId="6D835C58" w14:textId="77777777" w:rsidR="002C3408" w:rsidRPr="00C20284" w:rsidRDefault="002C3408" w:rsidP="002C3408">
            <w:pPr>
              <w:spacing w:line="240" w:lineRule="auto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เอเชีย</w:t>
            </w:r>
          </w:p>
        </w:tc>
        <w:tc>
          <w:tcPr>
            <w:tcW w:w="1134" w:type="dxa"/>
          </w:tcPr>
          <w:p w14:paraId="637A883D" w14:textId="542C79DC" w:rsidR="002C3408" w:rsidRPr="00C20284" w:rsidRDefault="009249CD" w:rsidP="002C3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261,894</w:t>
            </w:r>
          </w:p>
        </w:tc>
        <w:tc>
          <w:tcPr>
            <w:tcW w:w="270" w:type="dxa"/>
          </w:tcPr>
          <w:p w14:paraId="6EC97821" w14:textId="77777777" w:rsidR="002C3408" w:rsidRPr="00C20284" w:rsidRDefault="002C3408" w:rsidP="002C3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128060" w14:textId="4CF97D06" w:rsidR="002C3408" w:rsidRPr="00C20284" w:rsidRDefault="009711B9" w:rsidP="002C3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359</w:t>
            </w:r>
            <w:r w:rsidR="002C3408" w:rsidRPr="00C20284">
              <w:rPr>
                <w:rFonts w:ascii="Angsana New" w:hAnsi="Angsana New"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</w:rPr>
              <w:t>893</w:t>
            </w:r>
          </w:p>
        </w:tc>
        <w:tc>
          <w:tcPr>
            <w:tcW w:w="270" w:type="dxa"/>
          </w:tcPr>
          <w:p w14:paraId="5AD3BC6A" w14:textId="77777777" w:rsidR="002C3408" w:rsidRPr="00C20284" w:rsidRDefault="002C3408" w:rsidP="002C3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07F00AAC" w14:textId="0901169F" w:rsidR="002C3408" w:rsidRPr="00C20284" w:rsidRDefault="006836CF" w:rsidP="002C3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264,798</w:t>
            </w:r>
          </w:p>
        </w:tc>
        <w:tc>
          <w:tcPr>
            <w:tcW w:w="270" w:type="dxa"/>
          </w:tcPr>
          <w:p w14:paraId="1ED62BFF" w14:textId="77777777" w:rsidR="002C3408" w:rsidRPr="00C20284" w:rsidRDefault="002C3408" w:rsidP="002C3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1962A25E" w14:textId="497CB4D7" w:rsidR="002C3408" w:rsidRPr="00C20284" w:rsidRDefault="007E2A6F" w:rsidP="002C3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236,332</w:t>
            </w:r>
          </w:p>
        </w:tc>
      </w:tr>
      <w:tr w:rsidR="002C3408" w:rsidRPr="00C20284" w14:paraId="232393A6" w14:textId="77777777" w:rsidTr="00367ADF">
        <w:trPr>
          <w:trHeight w:hRule="exact" w:val="360"/>
        </w:trPr>
        <w:tc>
          <w:tcPr>
            <w:tcW w:w="3960" w:type="dxa"/>
          </w:tcPr>
          <w:p w14:paraId="0BC102CD" w14:textId="77777777" w:rsidR="002C3408" w:rsidRPr="00C20284" w:rsidRDefault="002C3408" w:rsidP="002C340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ยุโรป</w:t>
            </w:r>
          </w:p>
        </w:tc>
        <w:tc>
          <w:tcPr>
            <w:tcW w:w="1134" w:type="dxa"/>
          </w:tcPr>
          <w:p w14:paraId="069525A7" w14:textId="39EC0CBD" w:rsidR="002C3408" w:rsidRPr="00C20284" w:rsidRDefault="009249CD" w:rsidP="002C3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60,515</w:t>
            </w:r>
          </w:p>
        </w:tc>
        <w:tc>
          <w:tcPr>
            <w:tcW w:w="270" w:type="dxa"/>
          </w:tcPr>
          <w:p w14:paraId="22D22D78" w14:textId="77777777" w:rsidR="002C3408" w:rsidRPr="00C20284" w:rsidRDefault="002C3408" w:rsidP="002C3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27181A" w14:textId="67D75693" w:rsidR="002C3408" w:rsidRPr="00C20284" w:rsidRDefault="009711B9" w:rsidP="002C3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51</w:t>
            </w:r>
            <w:r w:rsidR="002C3408" w:rsidRPr="00C20284">
              <w:rPr>
                <w:rFonts w:ascii="Angsana New" w:hAnsi="Angsana New"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</w:rPr>
              <w:t>6</w:t>
            </w:r>
            <w:r w:rsidR="003C6613">
              <w:rPr>
                <w:rFonts w:ascii="Angsana New" w:hAnsi="Angsana New"/>
                <w:sz w:val="30"/>
                <w:szCs w:val="30"/>
              </w:rPr>
              <w:t>4</w:t>
            </w:r>
            <w:r w:rsidRPr="009711B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AD4908A" w14:textId="77777777" w:rsidR="002C3408" w:rsidRPr="00C20284" w:rsidRDefault="002C3408" w:rsidP="002C3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67B9B19B" w14:textId="1D8491C7" w:rsidR="002C3408" w:rsidRPr="00C20284" w:rsidRDefault="006836CF" w:rsidP="002C3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</w:t>
            </w:r>
            <w:r w:rsidR="00AC53A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895</w:t>
            </w:r>
          </w:p>
        </w:tc>
        <w:tc>
          <w:tcPr>
            <w:tcW w:w="270" w:type="dxa"/>
          </w:tcPr>
          <w:p w14:paraId="59DF7F58" w14:textId="77777777" w:rsidR="002C3408" w:rsidRPr="00C20284" w:rsidRDefault="002C3408" w:rsidP="002C3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6E252C5B" w14:textId="07B7544E" w:rsidR="002C3408" w:rsidRPr="00C20284" w:rsidRDefault="002872B3" w:rsidP="002C3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29,833</w:t>
            </w:r>
          </w:p>
        </w:tc>
      </w:tr>
      <w:tr w:rsidR="002C3408" w:rsidRPr="00C20284" w14:paraId="6DB1CCCB" w14:textId="77777777" w:rsidTr="00367ADF">
        <w:trPr>
          <w:trHeight w:hRule="exact" w:val="360"/>
        </w:trPr>
        <w:tc>
          <w:tcPr>
            <w:tcW w:w="3960" w:type="dxa"/>
          </w:tcPr>
          <w:p w14:paraId="26E4130F" w14:textId="77777777" w:rsidR="002C3408" w:rsidRPr="00C20284" w:rsidRDefault="002C3408" w:rsidP="002C340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1134" w:type="dxa"/>
          </w:tcPr>
          <w:p w14:paraId="16BBF26E" w14:textId="2FB1B9FD" w:rsidR="002C3408" w:rsidRPr="00C20284" w:rsidRDefault="009249CD" w:rsidP="002C3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28,894</w:t>
            </w:r>
          </w:p>
        </w:tc>
        <w:tc>
          <w:tcPr>
            <w:tcW w:w="270" w:type="dxa"/>
          </w:tcPr>
          <w:p w14:paraId="4350207B" w14:textId="77777777" w:rsidR="002C3408" w:rsidRPr="00C20284" w:rsidRDefault="002C3408" w:rsidP="002C3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FAE333" w14:textId="4AD9760F" w:rsidR="002C3408" w:rsidRPr="00C20284" w:rsidRDefault="009711B9" w:rsidP="002C3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25</w:t>
            </w:r>
            <w:r w:rsidR="002C3408" w:rsidRPr="00C20284">
              <w:rPr>
                <w:rFonts w:ascii="Angsana New" w:hAnsi="Angsana New"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</w:rPr>
              <w:t>631</w:t>
            </w:r>
          </w:p>
        </w:tc>
        <w:tc>
          <w:tcPr>
            <w:tcW w:w="270" w:type="dxa"/>
          </w:tcPr>
          <w:p w14:paraId="7AEB1788" w14:textId="77777777" w:rsidR="002C3408" w:rsidRPr="00C20284" w:rsidRDefault="002C3408" w:rsidP="002C3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27F2ADED" w14:textId="14F6A1CF" w:rsidR="002C3408" w:rsidRPr="00C20284" w:rsidRDefault="00AC53A5" w:rsidP="002C3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51,423</w:t>
            </w:r>
          </w:p>
        </w:tc>
        <w:tc>
          <w:tcPr>
            <w:tcW w:w="270" w:type="dxa"/>
          </w:tcPr>
          <w:p w14:paraId="240717C5" w14:textId="77777777" w:rsidR="002C3408" w:rsidRPr="00C20284" w:rsidRDefault="002C3408" w:rsidP="002C3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3F279CA9" w14:textId="2E68E2F1" w:rsidR="002C3408" w:rsidRPr="00C20284" w:rsidRDefault="00625889" w:rsidP="002C3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47,127</w:t>
            </w:r>
          </w:p>
        </w:tc>
      </w:tr>
      <w:tr w:rsidR="002C3408" w:rsidRPr="00C20284" w14:paraId="046D8A1F" w14:textId="77777777" w:rsidTr="00367ADF">
        <w:trPr>
          <w:trHeight w:hRule="exact" w:val="360"/>
        </w:trPr>
        <w:tc>
          <w:tcPr>
            <w:tcW w:w="3960" w:type="dxa"/>
          </w:tcPr>
          <w:p w14:paraId="590A79F0" w14:textId="77777777" w:rsidR="002C3408" w:rsidRPr="00C20284" w:rsidRDefault="002C3408" w:rsidP="002C340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1F4BF23" w14:textId="09611DAA" w:rsidR="002C3408" w:rsidRPr="00C20284" w:rsidRDefault="00524710" w:rsidP="002C3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</w:t>
            </w:r>
            <w:r w:rsidR="00BC3308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270" w:type="dxa"/>
          </w:tcPr>
          <w:p w14:paraId="2555581D" w14:textId="77777777" w:rsidR="002C3408" w:rsidRPr="00C20284" w:rsidRDefault="002C3408" w:rsidP="002C3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622256E" w14:textId="78435A44" w:rsidR="002C3408" w:rsidRPr="00C20284" w:rsidRDefault="009711B9" w:rsidP="002C3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1</w:t>
            </w:r>
            <w:r w:rsidR="002C3408" w:rsidRPr="00C20284">
              <w:rPr>
                <w:rFonts w:ascii="Angsana New" w:hAnsi="Angsana New"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</w:rPr>
              <w:t>117</w:t>
            </w:r>
          </w:p>
        </w:tc>
        <w:tc>
          <w:tcPr>
            <w:tcW w:w="270" w:type="dxa"/>
          </w:tcPr>
          <w:p w14:paraId="7702D615" w14:textId="77777777" w:rsidR="002C3408" w:rsidRPr="00C20284" w:rsidRDefault="002C3408" w:rsidP="002C3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42DBDDC3" w14:textId="54AA3620" w:rsidR="002C3408" w:rsidRPr="00C20284" w:rsidRDefault="00AC53A5" w:rsidP="002C3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D75EAE" w14:textId="77777777" w:rsidR="002C3408" w:rsidRPr="00C20284" w:rsidRDefault="002C3408" w:rsidP="002C3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6C57EEB5" w14:textId="08D71477" w:rsidR="002C3408" w:rsidRPr="00C20284" w:rsidRDefault="00625889" w:rsidP="002C3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C3408" w:rsidRPr="00C20284" w14:paraId="58F20830" w14:textId="77777777" w:rsidTr="00367ADF">
        <w:trPr>
          <w:trHeight w:hRule="exact" w:val="360"/>
        </w:trPr>
        <w:tc>
          <w:tcPr>
            <w:tcW w:w="3960" w:type="dxa"/>
          </w:tcPr>
          <w:p w14:paraId="79587E2E" w14:textId="77777777" w:rsidR="002C3408" w:rsidRPr="00C20284" w:rsidRDefault="002C3408" w:rsidP="002C340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2EDB062" w14:textId="78641820" w:rsidR="002C3408" w:rsidRPr="00C20284" w:rsidRDefault="00524710" w:rsidP="002C3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512,704</w:t>
            </w:r>
          </w:p>
        </w:tc>
        <w:tc>
          <w:tcPr>
            <w:tcW w:w="270" w:type="dxa"/>
          </w:tcPr>
          <w:p w14:paraId="03947B3E" w14:textId="77777777" w:rsidR="002C3408" w:rsidRPr="00C20284" w:rsidRDefault="002C3408" w:rsidP="002C3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248B29E" w14:textId="30261FE2" w:rsidR="002C3408" w:rsidRPr="00C20284" w:rsidRDefault="009711B9" w:rsidP="002C3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589</w:t>
            </w:r>
            <w:r w:rsidR="002C3408" w:rsidRPr="00C202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713</w:t>
            </w:r>
          </w:p>
        </w:tc>
        <w:tc>
          <w:tcPr>
            <w:tcW w:w="270" w:type="dxa"/>
          </w:tcPr>
          <w:p w14:paraId="69F940F8" w14:textId="77777777" w:rsidR="002C3408" w:rsidRPr="00C20284" w:rsidRDefault="002C3408" w:rsidP="002C3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1A3E67C0" w14:textId="26EDA58B" w:rsidR="002C3408" w:rsidRPr="00C20284" w:rsidRDefault="00AC53A5" w:rsidP="002C3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621,022</w:t>
            </w:r>
          </w:p>
        </w:tc>
        <w:tc>
          <w:tcPr>
            <w:tcW w:w="270" w:type="dxa"/>
          </w:tcPr>
          <w:p w14:paraId="671EFBAD" w14:textId="77777777" w:rsidR="002C3408" w:rsidRPr="00C20284" w:rsidRDefault="002C3408" w:rsidP="002C3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2AAA0E44" w14:textId="4902F556" w:rsidR="002C3408" w:rsidRPr="00C20284" w:rsidRDefault="00B246F1" w:rsidP="002C3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564,10</w:t>
            </w:r>
            <w:r w:rsidR="004E657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</w:tbl>
    <w:p w14:paraId="58311033" w14:textId="77777777" w:rsidR="005D7333" w:rsidRPr="00367ADF" w:rsidRDefault="005D73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  <w:cs/>
        </w:rPr>
      </w:pPr>
    </w:p>
    <w:p w14:paraId="57A31AE5" w14:textId="77777777" w:rsidR="00137355" w:rsidRDefault="001373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6D474A8B" w14:textId="068C83A6" w:rsidR="009B5C29" w:rsidRPr="002C3408" w:rsidRDefault="009B5C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2C3408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ข้อมูลเกี่ยวกับลูกค้ารายใหญ่</w:t>
      </w:r>
    </w:p>
    <w:p w14:paraId="6303A46A" w14:textId="77777777" w:rsidR="009B5C29" w:rsidRPr="00A17325" w:rsidRDefault="009B5C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1DC76255" w14:textId="47678B67" w:rsidR="005D7333" w:rsidRPr="002C3408" w:rsidRDefault="009B5C29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C3408">
        <w:rPr>
          <w:rFonts w:ascii="Angsana New" w:hAnsi="Angsana New"/>
          <w:sz w:val="30"/>
          <w:szCs w:val="30"/>
          <w:cs/>
        </w:rPr>
        <w:t xml:space="preserve">ในระหว่างปี </w:t>
      </w:r>
      <w:r w:rsidR="009711B9" w:rsidRPr="009711B9">
        <w:rPr>
          <w:rFonts w:ascii="Angsana New" w:hAnsi="Angsana New"/>
          <w:sz w:val="30"/>
          <w:szCs w:val="30"/>
        </w:rPr>
        <w:t>256</w:t>
      </w:r>
      <w:r w:rsidR="003C6613">
        <w:rPr>
          <w:rFonts w:ascii="Angsana New" w:hAnsi="Angsana New"/>
          <w:sz w:val="30"/>
          <w:szCs w:val="30"/>
        </w:rPr>
        <w:t>4</w:t>
      </w:r>
      <w:r w:rsidR="002C3408" w:rsidRPr="002C3408">
        <w:rPr>
          <w:rFonts w:ascii="Angsana New" w:hAnsi="Angsana New"/>
          <w:sz w:val="30"/>
          <w:szCs w:val="30"/>
        </w:rPr>
        <w:t xml:space="preserve"> </w:t>
      </w:r>
      <w:r w:rsidRPr="002C3408">
        <w:rPr>
          <w:rFonts w:ascii="Angsana New" w:hAnsi="Angsana New"/>
          <w:sz w:val="30"/>
          <w:szCs w:val="30"/>
          <w:cs/>
        </w:rPr>
        <w:t xml:space="preserve">และ </w:t>
      </w:r>
      <w:r w:rsidR="009711B9" w:rsidRPr="009711B9">
        <w:rPr>
          <w:rFonts w:ascii="Angsana New" w:hAnsi="Angsana New"/>
          <w:sz w:val="30"/>
          <w:szCs w:val="30"/>
        </w:rPr>
        <w:t>2563</w:t>
      </w:r>
      <w:r w:rsidRPr="002C3408">
        <w:rPr>
          <w:rFonts w:ascii="Angsana New" w:hAnsi="Angsana New"/>
          <w:sz w:val="30"/>
          <w:szCs w:val="30"/>
        </w:rPr>
        <w:t xml:space="preserve"> </w:t>
      </w:r>
      <w:r w:rsidRPr="002C3408">
        <w:rPr>
          <w:rFonts w:ascii="Angsana New" w:hAnsi="Angsana New"/>
          <w:sz w:val="30"/>
          <w:szCs w:val="30"/>
          <w:cs/>
        </w:rPr>
        <w:t>กลุ่มบริษัทไม่มีรายได้จากลูกค้าภายนอกรายใดรายหนึ่งซึ่งมีมูลค่าตั้งแต่ร้อยละ</w:t>
      </w:r>
      <w:r w:rsidRPr="002C3408">
        <w:rPr>
          <w:rFonts w:ascii="Angsana New" w:hAnsi="Angsana New"/>
          <w:sz w:val="30"/>
          <w:szCs w:val="30"/>
        </w:rPr>
        <w:t xml:space="preserve"> </w:t>
      </w:r>
      <w:r w:rsidR="009711B9" w:rsidRPr="009711B9">
        <w:rPr>
          <w:rFonts w:ascii="Angsana New" w:hAnsi="Angsana New"/>
          <w:sz w:val="30"/>
          <w:szCs w:val="30"/>
        </w:rPr>
        <w:t>10</w:t>
      </w:r>
      <w:r w:rsidRPr="002C3408">
        <w:rPr>
          <w:rFonts w:ascii="Angsana New" w:hAnsi="Angsana New"/>
          <w:sz w:val="30"/>
          <w:szCs w:val="30"/>
        </w:rPr>
        <w:t xml:space="preserve"> </w:t>
      </w:r>
      <w:r w:rsidRPr="002C3408">
        <w:rPr>
          <w:rFonts w:ascii="Angsana New" w:hAnsi="Angsana New"/>
          <w:sz w:val="30"/>
          <w:szCs w:val="30"/>
          <w:cs/>
        </w:rPr>
        <w:t>ของรายได้รวมของกลุ่มบริษัท</w:t>
      </w:r>
    </w:p>
    <w:p w14:paraId="56179555" w14:textId="77777777" w:rsidR="002675AE" w:rsidRPr="002C3408" w:rsidRDefault="002675AE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F0E9D82" w14:textId="77777777" w:rsidR="00FA4CE2" w:rsidRPr="00FE2D33" w:rsidRDefault="00FA4CE2" w:rsidP="00367A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 w:firstLine="9"/>
        <w:rPr>
          <w:rFonts w:ascii="Angsana New" w:hAnsi="Angsana New"/>
          <w:i/>
          <w:iCs/>
          <w:sz w:val="30"/>
          <w:szCs w:val="30"/>
          <w:lang w:val="en-AU"/>
        </w:rPr>
      </w:pPr>
      <w:r w:rsidRPr="00FE2D33">
        <w:rPr>
          <w:rFonts w:ascii="Angsana New" w:hAnsi="Angsana New"/>
          <w:i/>
          <w:iCs/>
          <w:sz w:val="30"/>
          <w:szCs w:val="30"/>
          <w:cs/>
          <w:lang w:val="en-AU"/>
        </w:rPr>
        <w:t>การจำแนกรายได้</w:t>
      </w:r>
    </w:p>
    <w:p w14:paraId="1EBD8601" w14:textId="77777777" w:rsidR="00FA4CE2" w:rsidRPr="00367ADF" w:rsidRDefault="00FA4CE2" w:rsidP="00367A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 w:firstLine="9"/>
        <w:rPr>
          <w:rFonts w:ascii="Angsana New" w:hAnsi="Angsana New"/>
          <w:sz w:val="30"/>
          <w:szCs w:val="30"/>
        </w:rPr>
      </w:pPr>
    </w:p>
    <w:p w14:paraId="67CA9EEA" w14:textId="31F41AC4" w:rsidR="00FA4CE2" w:rsidRPr="00FE2D33" w:rsidRDefault="00FA4CE2" w:rsidP="00367A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 w:firstLine="9"/>
        <w:jc w:val="thaiDistribute"/>
        <w:rPr>
          <w:rFonts w:ascii="Angsana New" w:hAnsi="Angsana New"/>
          <w:spacing w:val="-1"/>
          <w:sz w:val="30"/>
          <w:szCs w:val="30"/>
          <w:cs/>
        </w:rPr>
      </w:pPr>
      <w:r w:rsidRPr="00FE2D33">
        <w:rPr>
          <w:rFonts w:ascii="Angsana New" w:hAnsi="Angsana New"/>
          <w:spacing w:val="-1"/>
          <w:sz w:val="30"/>
          <w:szCs w:val="30"/>
          <w:cs/>
        </w:rPr>
        <w:t xml:space="preserve">รายละเอียดข้อมูลรายได้ที่จำแนกตามประเภทของผลิตภัณฑ์หลักสำหรับปีสิ้นสุดวันที่ </w:t>
      </w:r>
      <w:r w:rsidR="009711B9" w:rsidRPr="009711B9">
        <w:rPr>
          <w:rFonts w:ascii="Angsana New" w:hAnsi="Angsana New"/>
          <w:spacing w:val="-1"/>
          <w:sz w:val="30"/>
          <w:szCs w:val="30"/>
        </w:rPr>
        <w:t>31</w:t>
      </w:r>
      <w:r w:rsidRPr="00FE2D33">
        <w:rPr>
          <w:rFonts w:ascii="Angsana New" w:hAnsi="Angsana New"/>
          <w:spacing w:val="-1"/>
          <w:sz w:val="30"/>
          <w:szCs w:val="30"/>
          <w:cs/>
        </w:rPr>
        <w:t xml:space="preserve"> ธันวาคม มีดังนี้</w:t>
      </w:r>
    </w:p>
    <w:p w14:paraId="633F6CF1" w14:textId="77777777" w:rsidR="00FA4CE2" w:rsidRPr="00A17325" w:rsidRDefault="00FA4CE2" w:rsidP="00367A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31" w:firstLine="9"/>
        <w:jc w:val="thaiDistribute"/>
        <w:rPr>
          <w:rFonts w:ascii="Angsana New" w:hAnsi="Angsana New"/>
          <w:sz w:val="28"/>
          <w:szCs w:val="28"/>
        </w:rPr>
      </w:pPr>
    </w:p>
    <w:tbl>
      <w:tblPr>
        <w:tblpPr w:leftFromText="180" w:rightFromText="180" w:vertAnchor="text" w:horzAnchor="margin" w:tblpXSpec="center" w:tblpY="15"/>
        <w:tblW w:w="9738" w:type="dxa"/>
        <w:tblLayout w:type="fixed"/>
        <w:tblLook w:val="01E0" w:firstRow="1" w:lastRow="1" w:firstColumn="1" w:lastColumn="1" w:noHBand="0" w:noVBand="0"/>
      </w:tblPr>
      <w:tblGrid>
        <w:gridCol w:w="3348"/>
        <w:gridCol w:w="900"/>
        <w:gridCol w:w="270"/>
        <w:gridCol w:w="810"/>
        <w:gridCol w:w="270"/>
        <w:gridCol w:w="810"/>
        <w:gridCol w:w="270"/>
        <w:gridCol w:w="810"/>
        <w:gridCol w:w="270"/>
        <w:gridCol w:w="810"/>
        <w:gridCol w:w="244"/>
        <w:gridCol w:w="926"/>
      </w:tblGrid>
      <w:tr w:rsidR="00FA4CE2" w:rsidRPr="00C20284" w14:paraId="6137D3E0" w14:textId="77777777" w:rsidTr="00637A32">
        <w:trPr>
          <w:trHeight w:val="87"/>
          <w:tblHeader/>
        </w:trPr>
        <w:tc>
          <w:tcPr>
            <w:tcW w:w="3348" w:type="dxa"/>
            <w:vAlign w:val="bottom"/>
          </w:tcPr>
          <w:p w14:paraId="13435602" w14:textId="77777777" w:rsidR="00FA4CE2" w:rsidRPr="00C20284" w:rsidRDefault="00FA4CE2" w:rsidP="002B1F7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6390" w:type="dxa"/>
            <w:gridSpan w:val="11"/>
          </w:tcPr>
          <w:p w14:paraId="19475941" w14:textId="77777777" w:rsidR="00FA4CE2" w:rsidRPr="00C20284" w:rsidRDefault="00FA4CE2" w:rsidP="002B1F72">
            <w:pPr>
              <w:tabs>
                <w:tab w:val="left" w:pos="54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FA4CE2" w:rsidRPr="00C20284" w14:paraId="06D4B75D" w14:textId="77777777" w:rsidTr="00637A32">
        <w:trPr>
          <w:trHeight w:val="87"/>
          <w:tblHeader/>
        </w:trPr>
        <w:tc>
          <w:tcPr>
            <w:tcW w:w="3348" w:type="dxa"/>
            <w:vAlign w:val="bottom"/>
          </w:tcPr>
          <w:p w14:paraId="35C81A3B" w14:textId="77777777" w:rsidR="00FA4CE2" w:rsidRPr="00C20284" w:rsidRDefault="00FA4CE2" w:rsidP="002B1F7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6390" w:type="dxa"/>
            <w:gridSpan w:val="11"/>
            <w:tcBorders>
              <w:bottom w:val="single" w:sz="4" w:space="0" w:color="auto"/>
            </w:tcBorders>
            <w:vAlign w:val="bottom"/>
          </w:tcPr>
          <w:p w14:paraId="58A32BD0" w14:textId="77777777" w:rsidR="00FA4CE2" w:rsidRPr="00C20284" w:rsidRDefault="00FA4CE2" w:rsidP="002B1F7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</w:tr>
      <w:tr w:rsidR="00FA4CE2" w:rsidRPr="00C20284" w14:paraId="30152CEA" w14:textId="77777777" w:rsidTr="008359AA">
        <w:trPr>
          <w:trHeight w:val="87"/>
          <w:tblHeader/>
        </w:trPr>
        <w:tc>
          <w:tcPr>
            <w:tcW w:w="3348" w:type="dxa"/>
            <w:vAlign w:val="bottom"/>
          </w:tcPr>
          <w:p w14:paraId="298B145F" w14:textId="77777777" w:rsidR="00FA4CE2" w:rsidRPr="00C20284" w:rsidRDefault="00FA4CE2" w:rsidP="002B1F7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6390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995315" w14:textId="77777777" w:rsidR="00FA4CE2" w:rsidRPr="00C20284" w:rsidRDefault="00FA4CE2" w:rsidP="002B1F7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ส่วนงานที่รายงาน</w:t>
            </w:r>
          </w:p>
        </w:tc>
      </w:tr>
      <w:tr w:rsidR="00FA4CE2" w:rsidRPr="00C20284" w14:paraId="7DCF74A2" w14:textId="77777777" w:rsidTr="008359AA">
        <w:trPr>
          <w:trHeight w:val="345"/>
          <w:tblHeader/>
        </w:trPr>
        <w:tc>
          <w:tcPr>
            <w:tcW w:w="3348" w:type="dxa"/>
            <w:vAlign w:val="bottom"/>
          </w:tcPr>
          <w:p w14:paraId="3768D025" w14:textId="77777777" w:rsidR="00FA4CE2" w:rsidRPr="00C20284" w:rsidRDefault="00FA4CE2" w:rsidP="002B1F7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B05EBB0" w14:textId="77777777" w:rsidR="00FA4CE2" w:rsidRPr="00C20284" w:rsidRDefault="00C0766D" w:rsidP="002B1F72">
            <w:pPr>
              <w:pStyle w:val="BodyText"/>
              <w:spacing w:after="0" w:line="240" w:lineRule="auto"/>
              <w:ind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สัตว์บก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D2FAD62" w14:textId="77777777" w:rsidR="00FA4CE2" w:rsidRPr="00C20284" w:rsidRDefault="00FA4CE2" w:rsidP="002B1F7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91B5866" w14:textId="77777777" w:rsidR="00FA4CE2" w:rsidRPr="00C20284" w:rsidRDefault="00C0766D" w:rsidP="002B1F7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สัตว์น้ำ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91B2C0D" w14:textId="77777777" w:rsidR="00FA4CE2" w:rsidRPr="00C20284" w:rsidRDefault="00FA4CE2" w:rsidP="002B1F7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275D740" w14:textId="77777777" w:rsidR="00FA4CE2" w:rsidRPr="00C20284" w:rsidRDefault="00FA4CE2" w:rsidP="002B1F7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รวม</w:t>
            </w:r>
          </w:p>
        </w:tc>
      </w:tr>
      <w:tr w:rsidR="00DC7E92" w:rsidRPr="00C20284" w14:paraId="579E06D2" w14:textId="77777777" w:rsidTr="00637A32">
        <w:trPr>
          <w:trHeight w:val="87"/>
          <w:tblHeader/>
        </w:trPr>
        <w:tc>
          <w:tcPr>
            <w:tcW w:w="3348" w:type="dxa"/>
            <w:vAlign w:val="bottom"/>
            <w:hideMark/>
          </w:tcPr>
          <w:p w14:paraId="1ABA6883" w14:textId="77777777" w:rsidR="00DC7E92" w:rsidRPr="00C20284" w:rsidRDefault="00DC7E92" w:rsidP="002B1F72">
            <w:pPr>
              <w:spacing w:line="240" w:lineRule="auto"/>
              <w:ind w:left="540" w:right="-115" w:hanging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482528" w14:textId="097355B7" w:rsidR="00DC7E92" w:rsidRPr="00C20284" w:rsidRDefault="009711B9" w:rsidP="002B1F7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711B9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 w:rsidR="003C6613">
              <w:rPr>
                <w:rFonts w:ascii="Angsana New" w:hAnsi="Angsana New"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6C658E1" w14:textId="77777777" w:rsidR="00DC7E92" w:rsidRPr="00C20284" w:rsidRDefault="00DC7E92" w:rsidP="002B1F7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4C9890" w14:textId="6CBB657F" w:rsidR="00DC7E92" w:rsidRPr="00C20284" w:rsidRDefault="009711B9" w:rsidP="002B1F7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711B9">
              <w:rPr>
                <w:rFonts w:ascii="Angsana New" w:hAnsi="Angsana New"/>
                <w:sz w:val="30"/>
                <w:szCs w:val="30"/>
                <w:lang w:eastAsia="en-GB"/>
              </w:rPr>
              <w:t>2563</w:t>
            </w:r>
          </w:p>
        </w:tc>
        <w:tc>
          <w:tcPr>
            <w:tcW w:w="270" w:type="dxa"/>
            <w:vAlign w:val="bottom"/>
          </w:tcPr>
          <w:p w14:paraId="3F85AAA6" w14:textId="77777777" w:rsidR="00DC7E92" w:rsidRPr="00C20284" w:rsidRDefault="00DC7E92" w:rsidP="002B1F7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5F07016" w14:textId="494CDF9D" w:rsidR="00DC7E92" w:rsidRPr="00C20284" w:rsidRDefault="009711B9" w:rsidP="002B1F7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711B9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 w:rsidR="003C6613">
              <w:rPr>
                <w:rFonts w:ascii="Angsana New" w:hAnsi="Angsana New"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270" w:type="dxa"/>
            <w:vAlign w:val="bottom"/>
          </w:tcPr>
          <w:p w14:paraId="74089DEF" w14:textId="77777777" w:rsidR="00DC7E92" w:rsidRPr="00C20284" w:rsidRDefault="00DC7E92" w:rsidP="002B1F7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99FBE88" w14:textId="0BC32423" w:rsidR="00DC7E92" w:rsidRPr="00C20284" w:rsidRDefault="009711B9" w:rsidP="002B1F7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711B9">
              <w:rPr>
                <w:rFonts w:ascii="Angsana New" w:hAnsi="Angsana New"/>
                <w:sz w:val="30"/>
                <w:szCs w:val="30"/>
                <w:lang w:eastAsia="en-GB"/>
              </w:rPr>
              <w:t>2563</w:t>
            </w:r>
          </w:p>
        </w:tc>
        <w:tc>
          <w:tcPr>
            <w:tcW w:w="270" w:type="dxa"/>
            <w:vAlign w:val="bottom"/>
          </w:tcPr>
          <w:p w14:paraId="505D1FAD" w14:textId="77777777" w:rsidR="00DC7E92" w:rsidRPr="00C20284" w:rsidRDefault="00DC7E92" w:rsidP="002B1F7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F951980" w14:textId="466CBF29" w:rsidR="00DC7E92" w:rsidRPr="00C20284" w:rsidRDefault="009711B9" w:rsidP="002B1F7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711B9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 w:rsidR="003C6613">
              <w:rPr>
                <w:rFonts w:ascii="Angsana New" w:hAnsi="Angsana New"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244" w:type="dxa"/>
            <w:vAlign w:val="bottom"/>
          </w:tcPr>
          <w:p w14:paraId="35FFFB53" w14:textId="77777777" w:rsidR="00DC7E92" w:rsidRPr="00C20284" w:rsidRDefault="00DC7E92" w:rsidP="002B1F7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vAlign w:val="bottom"/>
          </w:tcPr>
          <w:p w14:paraId="38595EFE" w14:textId="56F788AD" w:rsidR="00DC7E92" w:rsidRPr="00C20284" w:rsidRDefault="009711B9" w:rsidP="002B1F7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711B9">
              <w:rPr>
                <w:rFonts w:ascii="Angsana New" w:hAnsi="Angsana New"/>
                <w:sz w:val="30"/>
                <w:szCs w:val="30"/>
                <w:lang w:eastAsia="en-GB"/>
              </w:rPr>
              <w:t>2563</w:t>
            </w:r>
          </w:p>
        </w:tc>
      </w:tr>
      <w:tr w:rsidR="00DC7E92" w:rsidRPr="00C20284" w14:paraId="13CA5B07" w14:textId="77777777" w:rsidTr="00637A32">
        <w:trPr>
          <w:trHeight w:hRule="exact" w:val="144"/>
          <w:tblHeader/>
        </w:trPr>
        <w:tc>
          <w:tcPr>
            <w:tcW w:w="3348" w:type="dxa"/>
            <w:vAlign w:val="bottom"/>
          </w:tcPr>
          <w:p w14:paraId="64788A3E" w14:textId="77777777" w:rsidR="00DC7E92" w:rsidRPr="00C20284" w:rsidRDefault="00DC7E92" w:rsidP="002B1F7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6390" w:type="dxa"/>
            <w:gridSpan w:val="11"/>
          </w:tcPr>
          <w:p w14:paraId="7F5C5233" w14:textId="77777777" w:rsidR="00DC7E92" w:rsidRPr="00C20284" w:rsidRDefault="00DC7E92" w:rsidP="002B1F72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</w:p>
        </w:tc>
      </w:tr>
      <w:tr w:rsidR="00DC7E92" w:rsidRPr="00C20284" w14:paraId="40824731" w14:textId="77777777" w:rsidTr="00637A32">
        <w:trPr>
          <w:trHeight w:val="92"/>
        </w:trPr>
        <w:tc>
          <w:tcPr>
            <w:tcW w:w="3348" w:type="dxa"/>
            <w:hideMark/>
          </w:tcPr>
          <w:p w14:paraId="5512CF9E" w14:textId="77777777" w:rsidR="00DC7E92" w:rsidRPr="00C20284" w:rsidRDefault="00DC7E92" w:rsidP="002B1F72">
            <w:pPr>
              <w:tabs>
                <w:tab w:val="clear" w:pos="227"/>
                <w:tab w:val="left" w:pos="540"/>
              </w:tabs>
              <w:spacing w:line="240" w:lineRule="auto"/>
              <w:ind w:left="72" w:right="-115" w:firstLine="378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ประเภทของผลิตภัณฑ์หลัก</w:t>
            </w:r>
          </w:p>
        </w:tc>
        <w:tc>
          <w:tcPr>
            <w:tcW w:w="900" w:type="dxa"/>
          </w:tcPr>
          <w:p w14:paraId="4DB3C374" w14:textId="77777777" w:rsidR="00DC7E92" w:rsidRPr="00C20284" w:rsidRDefault="00DC7E92" w:rsidP="002B1F72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045E17EE" w14:textId="77777777" w:rsidR="00DC7E92" w:rsidRPr="00C20284" w:rsidRDefault="00DC7E92" w:rsidP="002B1F72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28C8B052" w14:textId="77777777" w:rsidR="00DC7E92" w:rsidRPr="00C20284" w:rsidRDefault="00DC7E92" w:rsidP="002B1F72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36210FBC" w14:textId="77777777" w:rsidR="00DC7E92" w:rsidRPr="00C20284" w:rsidRDefault="00DC7E92" w:rsidP="002B1F72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2D655FE3" w14:textId="77777777" w:rsidR="00DC7E92" w:rsidRPr="00C20284" w:rsidRDefault="00DC7E92" w:rsidP="002B1F72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251C50F9" w14:textId="77777777" w:rsidR="00DC7E92" w:rsidRPr="00C20284" w:rsidRDefault="00DC7E92" w:rsidP="002B1F72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4A5B1B33" w14:textId="77777777" w:rsidR="00DC7E92" w:rsidRPr="00C20284" w:rsidRDefault="00DC7E92" w:rsidP="002B1F72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242F5CF4" w14:textId="77777777" w:rsidR="00DC7E92" w:rsidRPr="00C20284" w:rsidRDefault="00DC7E92" w:rsidP="002B1F72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480DC5EC" w14:textId="77777777" w:rsidR="00DC7E92" w:rsidRPr="00C20284" w:rsidRDefault="00DC7E92" w:rsidP="002B1F72">
            <w:pPr>
              <w:pStyle w:val="acctfourfigures"/>
              <w:tabs>
                <w:tab w:val="decimal" w:pos="376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44" w:type="dxa"/>
          </w:tcPr>
          <w:p w14:paraId="536EBAF0" w14:textId="77777777" w:rsidR="00DC7E92" w:rsidRPr="00C20284" w:rsidRDefault="00DC7E92" w:rsidP="002B1F72">
            <w:pPr>
              <w:tabs>
                <w:tab w:val="clear" w:pos="454"/>
                <w:tab w:val="decimal" w:pos="436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26" w:type="dxa"/>
            <w:vAlign w:val="bottom"/>
          </w:tcPr>
          <w:p w14:paraId="5A06589C" w14:textId="77777777" w:rsidR="00DC7E92" w:rsidRPr="00C20284" w:rsidRDefault="00DC7E92" w:rsidP="002B1F72">
            <w:pPr>
              <w:tabs>
                <w:tab w:val="clear" w:pos="454"/>
                <w:tab w:val="decimal" w:pos="436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FE2D33" w:rsidRPr="00C20284" w14:paraId="509A5C00" w14:textId="77777777" w:rsidTr="00637A32">
        <w:tc>
          <w:tcPr>
            <w:tcW w:w="3348" w:type="dxa"/>
            <w:hideMark/>
          </w:tcPr>
          <w:p w14:paraId="60F1F991" w14:textId="77777777" w:rsidR="00FE2D33" w:rsidRPr="00C20284" w:rsidRDefault="00FE2D33" w:rsidP="00FE2D33">
            <w:pPr>
              <w:tabs>
                <w:tab w:val="clear" w:pos="227"/>
                <w:tab w:val="left" w:pos="540"/>
              </w:tabs>
              <w:spacing w:line="240" w:lineRule="auto"/>
              <w:ind w:left="72" w:right="-115" w:firstLine="378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อาหารสัตว์</w:t>
            </w:r>
          </w:p>
        </w:tc>
        <w:tc>
          <w:tcPr>
            <w:tcW w:w="900" w:type="dxa"/>
          </w:tcPr>
          <w:p w14:paraId="3E00168E" w14:textId="7955F2B3" w:rsidR="00FE2D33" w:rsidRPr="00C20284" w:rsidRDefault="0073729F" w:rsidP="00F71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73729F">
              <w:rPr>
                <w:rFonts w:ascii="Angsana New" w:hAnsi="Angsana New"/>
                <w:sz w:val="30"/>
                <w:szCs w:val="30"/>
                <w:lang w:eastAsia="en-GB"/>
              </w:rPr>
              <w:t>8</w:t>
            </w:r>
            <w:r w:rsidR="008011B1">
              <w:rPr>
                <w:rFonts w:ascii="Angsana New" w:hAnsi="Angsana New"/>
                <w:sz w:val="30"/>
                <w:szCs w:val="30"/>
                <w:lang w:eastAsia="en-GB"/>
              </w:rPr>
              <w:t>5</w:t>
            </w:r>
            <w:r w:rsidRPr="0073729F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="008011B1">
              <w:rPr>
                <w:rFonts w:ascii="Angsana New" w:hAnsi="Angsana New"/>
                <w:sz w:val="30"/>
                <w:szCs w:val="30"/>
                <w:lang w:eastAsia="en-GB"/>
              </w:rPr>
              <w:t>499</w:t>
            </w:r>
          </w:p>
        </w:tc>
        <w:tc>
          <w:tcPr>
            <w:tcW w:w="270" w:type="dxa"/>
          </w:tcPr>
          <w:p w14:paraId="246E0820" w14:textId="77777777" w:rsidR="00FE2D33" w:rsidRPr="00C20284" w:rsidRDefault="00FE2D33" w:rsidP="00FE2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2C3A727E" w14:textId="5D8EA41D" w:rsidR="00FE2D33" w:rsidRPr="00C20284" w:rsidRDefault="009711B9" w:rsidP="00D56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711B9">
              <w:rPr>
                <w:rFonts w:ascii="Angsana New" w:hAnsi="Angsana New"/>
                <w:sz w:val="30"/>
                <w:szCs w:val="30"/>
                <w:lang w:eastAsia="en-GB"/>
              </w:rPr>
              <w:t>176</w:t>
            </w:r>
            <w:r w:rsidR="00FE2D33" w:rsidRPr="00C20284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eastAsia="en-GB"/>
              </w:rPr>
              <w:t>078</w:t>
            </w:r>
          </w:p>
        </w:tc>
        <w:tc>
          <w:tcPr>
            <w:tcW w:w="270" w:type="dxa"/>
          </w:tcPr>
          <w:p w14:paraId="59470E75" w14:textId="77777777" w:rsidR="00FE2D33" w:rsidRPr="00C20284" w:rsidRDefault="00FE2D33" w:rsidP="00FE2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160291AC" w14:textId="4DD74120" w:rsidR="00FE2D33" w:rsidRPr="00C20284" w:rsidRDefault="00BD2DE8" w:rsidP="00FE2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D2DE8">
              <w:rPr>
                <w:rFonts w:ascii="Angsana New" w:hAnsi="Angsana New"/>
                <w:sz w:val="30"/>
                <w:szCs w:val="30"/>
                <w:lang w:eastAsia="en-GB"/>
              </w:rPr>
              <w:t>4</w:t>
            </w:r>
            <w:r w:rsidR="00474DD1" w:rsidRPr="00474DD1">
              <w:rPr>
                <w:rFonts w:ascii="Angsana New" w:hAnsi="Angsana New"/>
                <w:sz w:val="30"/>
                <w:szCs w:val="30"/>
                <w:lang w:eastAsia="en-GB"/>
              </w:rPr>
              <w:t>1</w:t>
            </w:r>
            <w:r w:rsidRPr="00BD2DE8">
              <w:rPr>
                <w:rFonts w:ascii="Angsana New" w:hAnsi="Angsana New"/>
                <w:sz w:val="30"/>
                <w:szCs w:val="30"/>
                <w:lang w:eastAsia="en-GB"/>
              </w:rPr>
              <w:t>,573</w:t>
            </w:r>
          </w:p>
        </w:tc>
        <w:tc>
          <w:tcPr>
            <w:tcW w:w="270" w:type="dxa"/>
          </w:tcPr>
          <w:p w14:paraId="7B9B2DED" w14:textId="77777777" w:rsidR="00FE2D33" w:rsidRPr="00C20284" w:rsidRDefault="00FE2D33" w:rsidP="00FE2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0B3DD104" w14:textId="523E85C1" w:rsidR="00FE2D33" w:rsidRPr="00C20284" w:rsidRDefault="003C6613" w:rsidP="00FE2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4</w:t>
            </w:r>
            <w:r w:rsidR="009711B9" w:rsidRPr="009711B9">
              <w:rPr>
                <w:rFonts w:ascii="Angsana New" w:hAnsi="Angsana New"/>
                <w:sz w:val="30"/>
                <w:szCs w:val="30"/>
                <w:lang w:eastAsia="en-GB"/>
              </w:rPr>
              <w:t>2</w:t>
            </w:r>
            <w:r w:rsidR="00FE2D33" w:rsidRPr="00C20284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="009711B9" w:rsidRPr="009711B9">
              <w:rPr>
                <w:rFonts w:ascii="Angsana New" w:hAnsi="Angsana New"/>
                <w:sz w:val="30"/>
                <w:szCs w:val="30"/>
                <w:lang w:eastAsia="en-GB"/>
              </w:rPr>
              <w:t>113</w:t>
            </w:r>
          </w:p>
        </w:tc>
        <w:tc>
          <w:tcPr>
            <w:tcW w:w="270" w:type="dxa"/>
          </w:tcPr>
          <w:p w14:paraId="5D8839ED" w14:textId="77777777" w:rsidR="00FE2D33" w:rsidRPr="00C20284" w:rsidRDefault="00FE2D33" w:rsidP="00FE2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4E233122" w14:textId="6EF7D4F7" w:rsidR="00FE2D33" w:rsidRPr="00C20284" w:rsidRDefault="00A14C55" w:rsidP="00FE2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15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127</w:t>
            </w:r>
            <w:r w:rsidR="00BD2DE8" w:rsidRPr="00BD2DE8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072</w:t>
            </w:r>
          </w:p>
        </w:tc>
        <w:tc>
          <w:tcPr>
            <w:tcW w:w="244" w:type="dxa"/>
          </w:tcPr>
          <w:p w14:paraId="3720BEBE" w14:textId="77777777" w:rsidR="00FE2D33" w:rsidRPr="00C20284" w:rsidRDefault="00FE2D33" w:rsidP="00FE2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26" w:type="dxa"/>
          </w:tcPr>
          <w:p w14:paraId="7E424D3F" w14:textId="79BDF3EA" w:rsidR="00FE2D33" w:rsidRPr="00C20284" w:rsidRDefault="009711B9" w:rsidP="00FE2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711B9">
              <w:rPr>
                <w:rFonts w:ascii="Angsana New" w:hAnsi="Angsana New"/>
                <w:sz w:val="30"/>
                <w:szCs w:val="30"/>
                <w:lang w:eastAsia="en-GB"/>
              </w:rPr>
              <w:t>218</w:t>
            </w:r>
            <w:r w:rsidR="00FE2D33" w:rsidRPr="00C20284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eastAsia="en-GB"/>
              </w:rPr>
              <w:t>191</w:t>
            </w:r>
          </w:p>
        </w:tc>
      </w:tr>
      <w:tr w:rsidR="00FE2D33" w:rsidRPr="00C20284" w14:paraId="31CC0BBF" w14:textId="77777777" w:rsidTr="00637A32">
        <w:tc>
          <w:tcPr>
            <w:tcW w:w="3348" w:type="dxa"/>
            <w:hideMark/>
          </w:tcPr>
          <w:p w14:paraId="4CC85E6A" w14:textId="77777777" w:rsidR="00FE2D33" w:rsidRPr="00C20284" w:rsidRDefault="00FE2D33" w:rsidP="00FE2D33">
            <w:pPr>
              <w:tabs>
                <w:tab w:val="clear" w:pos="227"/>
                <w:tab w:val="left" w:pos="540"/>
              </w:tabs>
              <w:spacing w:line="240" w:lineRule="auto"/>
              <w:ind w:right="-115" w:firstLine="46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ผลิตภัณฑ์จากฟาร์มเลี้ยงสัตว์</w:t>
            </w:r>
          </w:p>
        </w:tc>
        <w:tc>
          <w:tcPr>
            <w:tcW w:w="900" w:type="dxa"/>
          </w:tcPr>
          <w:p w14:paraId="3DDAF05C" w14:textId="76FCEDE4" w:rsidR="00FE2D33" w:rsidRPr="00C20284" w:rsidRDefault="00A14C55" w:rsidP="00F71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249</w:t>
            </w:r>
            <w:r w:rsidR="0073729F" w:rsidRPr="0073729F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255</w:t>
            </w:r>
          </w:p>
        </w:tc>
        <w:tc>
          <w:tcPr>
            <w:tcW w:w="270" w:type="dxa"/>
          </w:tcPr>
          <w:p w14:paraId="1343C9D3" w14:textId="77777777" w:rsidR="00FE2D33" w:rsidRPr="00C20284" w:rsidRDefault="00FE2D33" w:rsidP="00FE2D33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 w:right="-45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810" w:type="dxa"/>
          </w:tcPr>
          <w:p w14:paraId="2AA2534F" w14:textId="1FEA0AC1" w:rsidR="00FE2D33" w:rsidRPr="00C20284" w:rsidRDefault="009711B9" w:rsidP="00FE2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711B9">
              <w:rPr>
                <w:rFonts w:ascii="Angsana New" w:hAnsi="Angsana New"/>
                <w:sz w:val="30"/>
                <w:szCs w:val="30"/>
                <w:lang w:eastAsia="en-GB"/>
              </w:rPr>
              <w:t>250</w:t>
            </w:r>
            <w:r w:rsidR="00FE2D33" w:rsidRPr="00C20284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eastAsia="en-GB"/>
              </w:rPr>
              <w:t>735</w:t>
            </w:r>
          </w:p>
        </w:tc>
        <w:tc>
          <w:tcPr>
            <w:tcW w:w="270" w:type="dxa"/>
          </w:tcPr>
          <w:p w14:paraId="3062C542" w14:textId="77777777" w:rsidR="00FE2D33" w:rsidRPr="00C20284" w:rsidRDefault="00FE2D33" w:rsidP="00FE2D33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58363A5C" w14:textId="75A284D4" w:rsidR="00FE2D33" w:rsidRPr="00C20284" w:rsidRDefault="00BD2DE8" w:rsidP="00FE2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D2DE8">
              <w:rPr>
                <w:rFonts w:ascii="Angsana New" w:hAnsi="Angsana New"/>
                <w:sz w:val="30"/>
                <w:szCs w:val="30"/>
                <w:lang w:eastAsia="en-GB"/>
              </w:rPr>
              <w:t>28,</w:t>
            </w:r>
            <w:r w:rsidR="00474DD1" w:rsidRPr="00474DD1">
              <w:rPr>
                <w:rFonts w:ascii="Angsana New" w:hAnsi="Angsana New"/>
                <w:sz w:val="30"/>
                <w:szCs w:val="30"/>
                <w:lang w:eastAsia="en-GB"/>
              </w:rPr>
              <w:t>1</w:t>
            </w:r>
            <w:r w:rsidRPr="00BD2DE8">
              <w:rPr>
                <w:rFonts w:ascii="Angsana New" w:hAnsi="Angsana New"/>
                <w:sz w:val="30"/>
                <w:szCs w:val="30"/>
                <w:lang w:eastAsia="en-GB"/>
              </w:rPr>
              <w:t>9</w:t>
            </w:r>
            <w:r w:rsidR="00474DD1" w:rsidRPr="00474DD1">
              <w:rPr>
                <w:rFonts w:ascii="Angsana New" w:hAnsi="Angsana New"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270" w:type="dxa"/>
          </w:tcPr>
          <w:p w14:paraId="3369BCE8" w14:textId="77777777" w:rsidR="00FE2D33" w:rsidRPr="00C20284" w:rsidRDefault="00FE2D33" w:rsidP="00FE2D33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7A80CFD1" w14:textId="3E2B9AE6" w:rsidR="00FE2D33" w:rsidRPr="00C20284" w:rsidRDefault="009711B9" w:rsidP="00FE2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711B9">
              <w:rPr>
                <w:rFonts w:ascii="Angsana New" w:hAnsi="Angsana New"/>
                <w:sz w:val="30"/>
                <w:szCs w:val="30"/>
                <w:lang w:eastAsia="en-GB"/>
              </w:rPr>
              <w:t>23</w:t>
            </w:r>
            <w:r w:rsidR="00FE2D33" w:rsidRPr="00C20284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eastAsia="en-GB"/>
              </w:rPr>
              <w:t>956</w:t>
            </w:r>
          </w:p>
        </w:tc>
        <w:tc>
          <w:tcPr>
            <w:tcW w:w="270" w:type="dxa"/>
          </w:tcPr>
          <w:p w14:paraId="3AB18654" w14:textId="77777777" w:rsidR="00FE2D33" w:rsidRPr="00C20284" w:rsidRDefault="00FE2D33" w:rsidP="00FE2D33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477B12AA" w14:textId="5167A21F" w:rsidR="00FE2D33" w:rsidRPr="00C20284" w:rsidRDefault="00FC735E" w:rsidP="00FE2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15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277</w:t>
            </w:r>
            <w:r w:rsidR="00BD2DE8" w:rsidRPr="00BD2DE8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="00F24ACE">
              <w:rPr>
                <w:rFonts w:ascii="Angsana New" w:hAnsi="Angsana New"/>
                <w:sz w:val="30"/>
                <w:szCs w:val="30"/>
                <w:lang w:eastAsia="en-GB"/>
              </w:rPr>
              <w:t>446</w:t>
            </w:r>
          </w:p>
        </w:tc>
        <w:tc>
          <w:tcPr>
            <w:tcW w:w="244" w:type="dxa"/>
          </w:tcPr>
          <w:p w14:paraId="5787EEE7" w14:textId="77777777" w:rsidR="00FE2D33" w:rsidRPr="00C20284" w:rsidRDefault="00FE2D33" w:rsidP="00FE2D33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 w:right="-45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926" w:type="dxa"/>
          </w:tcPr>
          <w:p w14:paraId="14E50A62" w14:textId="671838AF" w:rsidR="00FE2D33" w:rsidRPr="00C20284" w:rsidRDefault="009711B9" w:rsidP="00FE2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711B9">
              <w:rPr>
                <w:rFonts w:ascii="Angsana New" w:hAnsi="Angsana New"/>
                <w:sz w:val="30"/>
                <w:szCs w:val="30"/>
                <w:lang w:eastAsia="en-GB"/>
              </w:rPr>
              <w:t>27</w:t>
            </w:r>
            <w:r w:rsidR="003C6613">
              <w:rPr>
                <w:rFonts w:ascii="Angsana New" w:hAnsi="Angsana New"/>
                <w:sz w:val="30"/>
                <w:szCs w:val="30"/>
                <w:lang w:eastAsia="en-GB"/>
              </w:rPr>
              <w:t>4</w:t>
            </w:r>
            <w:r w:rsidR="00FE2D33" w:rsidRPr="00C20284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eastAsia="en-GB"/>
              </w:rPr>
              <w:t>691</w:t>
            </w:r>
          </w:p>
        </w:tc>
      </w:tr>
      <w:tr w:rsidR="00FE2D33" w:rsidRPr="00C20284" w14:paraId="2E67E2A1" w14:textId="77777777" w:rsidTr="00637A32">
        <w:trPr>
          <w:trHeight w:val="119"/>
        </w:trPr>
        <w:tc>
          <w:tcPr>
            <w:tcW w:w="3348" w:type="dxa"/>
            <w:hideMark/>
          </w:tcPr>
          <w:p w14:paraId="7BEB766D" w14:textId="77777777" w:rsidR="00FE2D33" w:rsidRPr="00C20284" w:rsidRDefault="00FE2D33" w:rsidP="00FE2D33">
            <w:pPr>
              <w:pStyle w:val="BodyText"/>
              <w:tabs>
                <w:tab w:val="clear" w:pos="227"/>
                <w:tab w:val="left" w:pos="540"/>
              </w:tabs>
              <w:spacing w:after="0" w:line="240" w:lineRule="auto"/>
              <w:ind w:right="-89" w:firstLine="468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อาหารแปรรูปและอาหารสำเร็จรูป</w:t>
            </w:r>
          </w:p>
        </w:tc>
        <w:tc>
          <w:tcPr>
            <w:tcW w:w="900" w:type="dxa"/>
          </w:tcPr>
          <w:p w14:paraId="132B1DD9" w14:textId="71CF913E" w:rsidR="00FE2D33" w:rsidRPr="00C20284" w:rsidRDefault="00474DD1" w:rsidP="00F71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74DD1">
              <w:rPr>
                <w:rFonts w:ascii="Angsana New" w:hAnsi="Angsana New"/>
                <w:sz w:val="30"/>
                <w:szCs w:val="30"/>
                <w:lang w:eastAsia="en-GB"/>
              </w:rPr>
              <w:t>1</w:t>
            </w:r>
            <w:r w:rsidR="0073729F" w:rsidRPr="0073729F">
              <w:rPr>
                <w:rFonts w:ascii="Angsana New" w:hAnsi="Angsana New"/>
                <w:sz w:val="30"/>
                <w:szCs w:val="30"/>
                <w:lang w:eastAsia="en-GB"/>
              </w:rPr>
              <w:t>00,</w:t>
            </w:r>
            <w:r w:rsidR="00A14C55">
              <w:rPr>
                <w:rFonts w:ascii="Angsana New" w:hAnsi="Angsana New"/>
                <w:sz w:val="30"/>
                <w:szCs w:val="30"/>
                <w:lang w:eastAsia="en-GB"/>
              </w:rPr>
              <w:t>557</w:t>
            </w:r>
          </w:p>
        </w:tc>
        <w:tc>
          <w:tcPr>
            <w:tcW w:w="270" w:type="dxa"/>
          </w:tcPr>
          <w:p w14:paraId="7824D72F" w14:textId="77777777" w:rsidR="00FE2D33" w:rsidRPr="00C20284" w:rsidRDefault="00FE2D33" w:rsidP="00FE2D33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38601F9C" w14:textId="60CA2FB0" w:rsidR="00FE2D33" w:rsidRPr="00C20284" w:rsidRDefault="009711B9" w:rsidP="00FE2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711B9">
              <w:rPr>
                <w:rFonts w:ascii="Angsana New" w:hAnsi="Angsana New"/>
                <w:sz w:val="30"/>
                <w:szCs w:val="30"/>
                <w:lang w:eastAsia="en-GB"/>
              </w:rPr>
              <w:t>89</w:t>
            </w:r>
            <w:r w:rsidR="00FE2D33" w:rsidRPr="00C20284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eastAsia="en-GB"/>
              </w:rPr>
              <w:t>681</w:t>
            </w:r>
          </w:p>
        </w:tc>
        <w:tc>
          <w:tcPr>
            <w:tcW w:w="270" w:type="dxa"/>
          </w:tcPr>
          <w:p w14:paraId="5AA96F20" w14:textId="77777777" w:rsidR="00FE2D33" w:rsidRPr="00C20284" w:rsidRDefault="00FE2D33" w:rsidP="00FE2D33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3118F518" w14:textId="64F8DDF6" w:rsidR="00FE2D33" w:rsidRPr="00C20284" w:rsidRDefault="00BD2DE8" w:rsidP="00FE2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D2DE8">
              <w:rPr>
                <w:rFonts w:ascii="Angsana New" w:hAnsi="Angsana New"/>
                <w:sz w:val="30"/>
                <w:szCs w:val="30"/>
                <w:lang w:eastAsia="en-GB"/>
              </w:rPr>
              <w:t>7,</w:t>
            </w:r>
            <w:r w:rsidR="00A14C55">
              <w:rPr>
                <w:rFonts w:ascii="Angsana New" w:hAnsi="Angsana New"/>
                <w:sz w:val="30"/>
                <w:szCs w:val="30"/>
                <w:lang w:eastAsia="en-GB"/>
              </w:rPr>
              <w:t>629</w:t>
            </w:r>
          </w:p>
        </w:tc>
        <w:tc>
          <w:tcPr>
            <w:tcW w:w="270" w:type="dxa"/>
          </w:tcPr>
          <w:p w14:paraId="257F64B9" w14:textId="77777777" w:rsidR="00FE2D33" w:rsidRPr="00C20284" w:rsidRDefault="00FE2D33" w:rsidP="00FE2D33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2347E03B" w14:textId="7647C0C8" w:rsidR="00FE2D33" w:rsidRPr="00C20284" w:rsidRDefault="009711B9" w:rsidP="00FE2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711B9">
              <w:rPr>
                <w:rFonts w:ascii="Angsana New" w:hAnsi="Angsana New"/>
                <w:sz w:val="30"/>
                <w:szCs w:val="30"/>
                <w:lang w:eastAsia="en-GB"/>
              </w:rPr>
              <w:t>7</w:t>
            </w:r>
            <w:r w:rsidR="00FE2D33" w:rsidRPr="00C20284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eastAsia="en-GB"/>
              </w:rPr>
              <w:t>150</w:t>
            </w:r>
          </w:p>
        </w:tc>
        <w:tc>
          <w:tcPr>
            <w:tcW w:w="270" w:type="dxa"/>
          </w:tcPr>
          <w:p w14:paraId="1771F4CD" w14:textId="77777777" w:rsidR="00FE2D33" w:rsidRPr="00C20284" w:rsidRDefault="00FE2D33" w:rsidP="00FE2D33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09C92D40" w14:textId="021E7A88" w:rsidR="00FE2D33" w:rsidRPr="00C20284" w:rsidRDefault="00474DD1" w:rsidP="00FE2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15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74DD1">
              <w:rPr>
                <w:rFonts w:ascii="Angsana New" w:hAnsi="Angsana New"/>
                <w:sz w:val="30"/>
                <w:szCs w:val="30"/>
                <w:lang w:eastAsia="en-GB"/>
              </w:rPr>
              <w:t>1</w:t>
            </w:r>
            <w:r w:rsidR="00BD2DE8" w:rsidRPr="00BD2DE8">
              <w:rPr>
                <w:rFonts w:ascii="Angsana New" w:hAnsi="Angsana New"/>
                <w:sz w:val="30"/>
                <w:szCs w:val="30"/>
                <w:lang w:eastAsia="en-GB"/>
              </w:rPr>
              <w:t>08,</w:t>
            </w:r>
            <w:r w:rsidR="00F24ACE">
              <w:rPr>
                <w:rFonts w:ascii="Angsana New" w:hAnsi="Angsana New"/>
                <w:sz w:val="30"/>
                <w:szCs w:val="30"/>
                <w:lang w:eastAsia="en-GB"/>
              </w:rPr>
              <w:t>186</w:t>
            </w:r>
          </w:p>
        </w:tc>
        <w:tc>
          <w:tcPr>
            <w:tcW w:w="244" w:type="dxa"/>
          </w:tcPr>
          <w:p w14:paraId="05D99C63" w14:textId="77777777" w:rsidR="00FE2D33" w:rsidRPr="00C20284" w:rsidRDefault="00FE2D33" w:rsidP="00FE2D33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 w:right="-45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926" w:type="dxa"/>
          </w:tcPr>
          <w:p w14:paraId="085134EB" w14:textId="1FD39A26" w:rsidR="00FE2D33" w:rsidRPr="00C20284" w:rsidRDefault="009711B9" w:rsidP="00FE2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711B9">
              <w:rPr>
                <w:rFonts w:ascii="Angsana New" w:hAnsi="Angsana New"/>
                <w:sz w:val="30"/>
                <w:szCs w:val="30"/>
                <w:lang w:eastAsia="en-GB"/>
              </w:rPr>
              <w:t>96</w:t>
            </w:r>
            <w:r w:rsidR="00FE2D33" w:rsidRPr="00C20284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eastAsia="en-GB"/>
              </w:rPr>
              <w:t>831</w:t>
            </w:r>
          </w:p>
        </w:tc>
      </w:tr>
      <w:tr w:rsidR="00FE2D33" w:rsidRPr="00C20284" w14:paraId="286B6745" w14:textId="77777777" w:rsidTr="00637A32">
        <w:tc>
          <w:tcPr>
            <w:tcW w:w="3348" w:type="dxa"/>
            <w:hideMark/>
          </w:tcPr>
          <w:p w14:paraId="626E0A5C" w14:textId="77777777" w:rsidR="00FE2D33" w:rsidRPr="00C20284" w:rsidRDefault="00FE2D33" w:rsidP="00FE2D33">
            <w:pPr>
              <w:tabs>
                <w:tab w:val="clear" w:pos="227"/>
                <w:tab w:val="left" w:pos="630"/>
              </w:tabs>
              <w:ind w:left="450" w:right="-115"/>
              <w:rPr>
                <w:rFonts w:ascii="Angsana New" w:hAnsi="Angsana New"/>
                <w:b/>
                <w:bCs/>
                <w:sz w:val="30"/>
                <w:szCs w:val="30"/>
                <w:lang w:eastAsia="en-GB" w:bidi="ar-SA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905D64" w14:textId="51C3641D" w:rsidR="00FE2D33" w:rsidRPr="00C20284" w:rsidRDefault="0073729F" w:rsidP="00F71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73729F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435,</w:t>
            </w:r>
            <w:r w:rsidR="00A14C55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311</w:t>
            </w:r>
          </w:p>
        </w:tc>
        <w:tc>
          <w:tcPr>
            <w:tcW w:w="270" w:type="dxa"/>
          </w:tcPr>
          <w:p w14:paraId="675B835E" w14:textId="77777777" w:rsidR="00FE2D33" w:rsidRPr="00C20284" w:rsidRDefault="00FE2D33" w:rsidP="00FE2D33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CB9646" w14:textId="487D4C9C" w:rsidR="00FE2D33" w:rsidRPr="00C20284" w:rsidRDefault="009711B9" w:rsidP="00FE2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516</w:t>
            </w:r>
            <w:r w:rsidR="00FE2D33" w:rsidRPr="00C20284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,</w:t>
            </w:r>
            <w:r w:rsidR="003C6613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4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9</w:t>
            </w:r>
            <w:r w:rsidR="003C6613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270" w:type="dxa"/>
          </w:tcPr>
          <w:p w14:paraId="6950CF33" w14:textId="77777777" w:rsidR="00FE2D33" w:rsidRPr="00C20284" w:rsidRDefault="00FE2D33" w:rsidP="00FE2D33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29B436" w14:textId="7F660521" w:rsidR="00FE2D33" w:rsidRPr="00C20284" w:rsidRDefault="00BD2DE8" w:rsidP="00FE2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BD2DE8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77,</w:t>
            </w:r>
            <w:r w:rsidR="00A14C55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393</w:t>
            </w:r>
          </w:p>
        </w:tc>
        <w:tc>
          <w:tcPr>
            <w:tcW w:w="270" w:type="dxa"/>
          </w:tcPr>
          <w:p w14:paraId="46F36FE8" w14:textId="77777777" w:rsidR="00FE2D33" w:rsidRPr="00C20284" w:rsidRDefault="00FE2D33" w:rsidP="00FE2D33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18ED87" w14:textId="7A44F006" w:rsidR="00FE2D33" w:rsidRPr="00C20284" w:rsidRDefault="009711B9" w:rsidP="00FE2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73</w:t>
            </w:r>
            <w:r w:rsidR="00FE2D33" w:rsidRPr="00C20284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219</w:t>
            </w:r>
          </w:p>
        </w:tc>
        <w:tc>
          <w:tcPr>
            <w:tcW w:w="270" w:type="dxa"/>
          </w:tcPr>
          <w:p w14:paraId="4B5D0A24" w14:textId="77777777" w:rsidR="00FE2D33" w:rsidRPr="00C20284" w:rsidRDefault="00FE2D33" w:rsidP="00FE2D33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5AE676" w14:textId="28F787AC" w:rsidR="00FE2D33" w:rsidRPr="00C20284" w:rsidRDefault="00BD2DE8" w:rsidP="00FE2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15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BD2DE8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5</w:t>
            </w:r>
            <w:r w:rsidR="00474DD1" w:rsidRPr="00474DD1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</w:t>
            </w:r>
            <w:r w:rsidRPr="00BD2DE8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2,704</w:t>
            </w:r>
          </w:p>
        </w:tc>
        <w:tc>
          <w:tcPr>
            <w:tcW w:w="244" w:type="dxa"/>
          </w:tcPr>
          <w:p w14:paraId="79481F78" w14:textId="77777777" w:rsidR="00FE2D33" w:rsidRPr="00C20284" w:rsidRDefault="00FE2D33" w:rsidP="00FE2D33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 w:right="-45"/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EC404B" w14:textId="710D486B" w:rsidR="00FE2D33" w:rsidRPr="00C20284" w:rsidRDefault="009711B9" w:rsidP="00FE2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589</w:t>
            </w:r>
            <w:r w:rsidR="00FE2D33" w:rsidRPr="00C20284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713</w:t>
            </w:r>
          </w:p>
        </w:tc>
      </w:tr>
    </w:tbl>
    <w:p w14:paraId="3B659CBB" w14:textId="77777777" w:rsidR="00FA4CE2" w:rsidRPr="00C20284" w:rsidRDefault="00FA4CE2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horzAnchor="margin" w:tblpXSpec="center" w:tblpY="15"/>
        <w:tblW w:w="9738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8"/>
        <w:gridCol w:w="236"/>
        <w:gridCol w:w="1204"/>
        <w:gridCol w:w="450"/>
        <w:gridCol w:w="1440"/>
      </w:tblGrid>
      <w:tr w:rsidR="00FA4CE2" w:rsidRPr="00C20284" w14:paraId="79EC3029" w14:textId="77777777" w:rsidTr="00637A32">
        <w:trPr>
          <w:trHeight w:val="87"/>
          <w:tblHeader/>
        </w:trPr>
        <w:tc>
          <w:tcPr>
            <w:tcW w:w="6408" w:type="dxa"/>
            <w:tcBorders>
              <w:top w:val="nil"/>
              <w:bottom w:val="nil"/>
            </w:tcBorders>
            <w:vAlign w:val="bottom"/>
          </w:tcPr>
          <w:p w14:paraId="443A8388" w14:textId="77777777" w:rsidR="00FA4CE2" w:rsidRPr="00C20284" w:rsidRDefault="00FA4CE2" w:rsidP="002B1F7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C20284">
              <w:br w:type="page"/>
            </w:r>
            <w:r w:rsidRPr="00C20284">
              <w:br w:type="page"/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3D4CAD5" w14:textId="77777777" w:rsidR="00FA4CE2" w:rsidRPr="00C20284" w:rsidRDefault="00FA4CE2" w:rsidP="002B1F72">
            <w:pPr>
              <w:tabs>
                <w:tab w:val="left" w:pos="540"/>
              </w:tabs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94" w:type="dxa"/>
            <w:gridSpan w:val="3"/>
            <w:tcBorders>
              <w:top w:val="nil"/>
              <w:bottom w:val="nil"/>
            </w:tcBorders>
          </w:tcPr>
          <w:p w14:paraId="6575F95C" w14:textId="77777777" w:rsidR="00FA4CE2" w:rsidRPr="00C20284" w:rsidRDefault="00FA4CE2" w:rsidP="002B1F72">
            <w:pPr>
              <w:tabs>
                <w:tab w:val="left" w:pos="540"/>
              </w:tabs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FA4CE2" w:rsidRPr="00C20284" w14:paraId="6A11DD89" w14:textId="77777777" w:rsidTr="00637A32">
        <w:trPr>
          <w:trHeight w:val="87"/>
          <w:tblHeader/>
        </w:trPr>
        <w:tc>
          <w:tcPr>
            <w:tcW w:w="6408" w:type="dxa"/>
            <w:tcBorders>
              <w:top w:val="nil"/>
            </w:tcBorders>
            <w:vAlign w:val="bottom"/>
          </w:tcPr>
          <w:p w14:paraId="75008AC1" w14:textId="77777777" w:rsidR="00FA4CE2" w:rsidRPr="00C20284" w:rsidRDefault="00FA4CE2" w:rsidP="002B1F7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3330" w:type="dxa"/>
            <w:gridSpan w:val="4"/>
            <w:tcBorders>
              <w:top w:val="nil"/>
              <w:bottom w:val="single" w:sz="4" w:space="0" w:color="auto"/>
            </w:tcBorders>
            <w:vAlign w:val="bottom"/>
          </w:tcPr>
          <w:p w14:paraId="30D803AD" w14:textId="77777777" w:rsidR="00FA4CE2" w:rsidRPr="00C20284" w:rsidRDefault="00FA4CE2" w:rsidP="002B1F7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FA4CE2" w:rsidRPr="00C20284" w14:paraId="4F2F6FA2" w14:textId="77777777" w:rsidTr="00637A32">
        <w:trPr>
          <w:trHeight w:val="87"/>
          <w:tblHeader/>
        </w:trPr>
        <w:tc>
          <w:tcPr>
            <w:tcW w:w="6408" w:type="dxa"/>
            <w:vAlign w:val="bottom"/>
          </w:tcPr>
          <w:p w14:paraId="4A6CBADE" w14:textId="77777777" w:rsidR="00FA4CE2" w:rsidRPr="00C20284" w:rsidRDefault="00FA4CE2" w:rsidP="002B1F7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3330" w:type="dxa"/>
            <w:gridSpan w:val="4"/>
            <w:tcBorders>
              <w:top w:val="single" w:sz="4" w:space="0" w:color="auto"/>
              <w:bottom w:val="nil"/>
            </w:tcBorders>
            <w:vAlign w:val="bottom"/>
          </w:tcPr>
          <w:p w14:paraId="4849B848" w14:textId="77777777" w:rsidR="00FA4CE2" w:rsidRPr="00C20284" w:rsidRDefault="00FA4CE2" w:rsidP="002B1F72">
            <w:pPr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ส่วนงานที่รายงาน</w:t>
            </w:r>
          </w:p>
        </w:tc>
      </w:tr>
      <w:tr w:rsidR="00FA4CE2" w:rsidRPr="00C20284" w14:paraId="01F72E21" w14:textId="77777777" w:rsidTr="00637A32">
        <w:trPr>
          <w:trHeight w:val="87"/>
          <w:tblHeader/>
        </w:trPr>
        <w:tc>
          <w:tcPr>
            <w:tcW w:w="6408" w:type="dxa"/>
            <w:vAlign w:val="bottom"/>
          </w:tcPr>
          <w:p w14:paraId="69DA6CA5" w14:textId="77777777" w:rsidR="00FA4CE2" w:rsidRPr="00C20284" w:rsidRDefault="00FA4CE2" w:rsidP="002B1F72">
            <w:pP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3330" w:type="dxa"/>
            <w:gridSpan w:val="4"/>
            <w:tcBorders>
              <w:top w:val="nil"/>
              <w:bottom w:val="single" w:sz="4" w:space="0" w:color="auto"/>
            </w:tcBorders>
          </w:tcPr>
          <w:p w14:paraId="7B86EB20" w14:textId="77777777" w:rsidR="00FA4CE2" w:rsidRPr="00C20284" w:rsidRDefault="00FA4CE2" w:rsidP="002B1F7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สัตว์น้ำ</w:t>
            </w:r>
          </w:p>
        </w:tc>
      </w:tr>
      <w:tr w:rsidR="00FA4CE2" w:rsidRPr="00C20284" w14:paraId="527AAE5D" w14:textId="77777777" w:rsidTr="00637A32">
        <w:trPr>
          <w:trHeight w:val="87"/>
          <w:tblHeader/>
        </w:trPr>
        <w:tc>
          <w:tcPr>
            <w:tcW w:w="6408" w:type="dxa"/>
            <w:vAlign w:val="bottom"/>
          </w:tcPr>
          <w:p w14:paraId="02B15313" w14:textId="77777777" w:rsidR="00FA4CE2" w:rsidRPr="00C20284" w:rsidRDefault="00FA4CE2" w:rsidP="002B1F72">
            <w:pPr>
              <w:tabs>
                <w:tab w:val="clear" w:pos="454"/>
                <w:tab w:val="left" w:pos="468"/>
              </w:tabs>
              <w:spacing w:line="240" w:lineRule="auto"/>
              <w:ind w:left="540" w:right="-115" w:hanging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CCC463" w14:textId="55A5BFE9" w:rsidR="00FA4CE2" w:rsidRPr="00C20284" w:rsidRDefault="009711B9" w:rsidP="002B1F72">
            <w:pPr>
              <w:pStyle w:val="BodyText"/>
              <w:spacing w:after="0"/>
              <w:ind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711B9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 w:rsidR="003C6613">
              <w:rPr>
                <w:rFonts w:ascii="Angsana New" w:hAnsi="Angsana New"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450" w:type="dxa"/>
            <w:tcBorders>
              <w:top w:val="single" w:sz="4" w:space="0" w:color="auto"/>
            </w:tcBorders>
          </w:tcPr>
          <w:p w14:paraId="3596FB8D" w14:textId="77777777" w:rsidR="00FA4CE2" w:rsidRPr="00C20284" w:rsidRDefault="00FA4CE2" w:rsidP="002B1F7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C3D3081" w14:textId="323E8022" w:rsidR="00FA4CE2" w:rsidRPr="00C20284" w:rsidRDefault="009711B9" w:rsidP="002B1F72">
            <w:pPr>
              <w:pStyle w:val="BodyText"/>
              <w:spacing w:after="0"/>
              <w:ind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711B9">
              <w:rPr>
                <w:rFonts w:ascii="Angsana New" w:hAnsi="Angsana New"/>
                <w:sz w:val="30"/>
                <w:szCs w:val="30"/>
                <w:lang w:eastAsia="en-GB"/>
              </w:rPr>
              <w:t>2563</w:t>
            </w:r>
          </w:p>
        </w:tc>
      </w:tr>
      <w:tr w:rsidR="00FA4CE2" w:rsidRPr="00C20284" w14:paraId="2E386F7F" w14:textId="77777777" w:rsidTr="00637A32">
        <w:trPr>
          <w:trHeight w:hRule="exact" w:val="144"/>
          <w:tblHeader/>
        </w:trPr>
        <w:tc>
          <w:tcPr>
            <w:tcW w:w="6408" w:type="dxa"/>
            <w:vAlign w:val="bottom"/>
          </w:tcPr>
          <w:p w14:paraId="477FF609" w14:textId="77777777" w:rsidR="00FA4CE2" w:rsidRPr="00C20284" w:rsidRDefault="00FA4CE2" w:rsidP="002B1F7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3330" w:type="dxa"/>
            <w:gridSpan w:val="4"/>
            <w:vAlign w:val="bottom"/>
          </w:tcPr>
          <w:p w14:paraId="130E7F5B" w14:textId="77777777" w:rsidR="00FA4CE2" w:rsidRPr="00C20284" w:rsidRDefault="00FA4CE2" w:rsidP="002B1F72">
            <w:pPr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</w:tr>
      <w:tr w:rsidR="00FA4CE2" w:rsidRPr="00C20284" w14:paraId="1F81CF1E" w14:textId="77777777" w:rsidTr="00637A32">
        <w:trPr>
          <w:trHeight w:val="92"/>
        </w:trPr>
        <w:tc>
          <w:tcPr>
            <w:tcW w:w="6408" w:type="dxa"/>
            <w:hideMark/>
          </w:tcPr>
          <w:p w14:paraId="461A1FC5" w14:textId="77777777" w:rsidR="00FA4CE2" w:rsidRPr="00C20284" w:rsidRDefault="00FA4CE2" w:rsidP="002B1F72">
            <w:pPr>
              <w:ind w:left="72" w:right="-115" w:firstLine="378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ประเภทของผลิตภัณฑ์หลัก</w:t>
            </w:r>
          </w:p>
        </w:tc>
        <w:tc>
          <w:tcPr>
            <w:tcW w:w="1440" w:type="dxa"/>
            <w:gridSpan w:val="2"/>
          </w:tcPr>
          <w:p w14:paraId="7341B117" w14:textId="77777777" w:rsidR="00FA4CE2" w:rsidRPr="00C20284" w:rsidRDefault="00FA4CE2" w:rsidP="002B1F72">
            <w:pPr>
              <w:pStyle w:val="acctfourfigures"/>
              <w:tabs>
                <w:tab w:val="decimal" w:pos="376"/>
              </w:tabs>
              <w:spacing w:line="240" w:lineRule="atLeast"/>
              <w:ind w:left="-108" w:right="-198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450" w:type="dxa"/>
          </w:tcPr>
          <w:p w14:paraId="3A33A81B" w14:textId="77777777" w:rsidR="00FA4CE2" w:rsidRPr="00C20284" w:rsidRDefault="00FA4CE2" w:rsidP="002B1F72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6AC4EB3F" w14:textId="77777777" w:rsidR="00FA4CE2" w:rsidRPr="00C20284" w:rsidRDefault="00FA4CE2" w:rsidP="002B1F72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FE2D33" w:rsidRPr="00C20284" w14:paraId="040CC741" w14:textId="77777777" w:rsidTr="00637A32">
        <w:tc>
          <w:tcPr>
            <w:tcW w:w="6408" w:type="dxa"/>
            <w:hideMark/>
          </w:tcPr>
          <w:p w14:paraId="51F375DC" w14:textId="77777777" w:rsidR="00FE2D33" w:rsidRPr="00C20284" w:rsidRDefault="00FE2D33" w:rsidP="00FE2D33">
            <w:pPr>
              <w:ind w:left="72" w:right="-115" w:firstLine="378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อาหารสัตว์</w:t>
            </w:r>
          </w:p>
        </w:tc>
        <w:tc>
          <w:tcPr>
            <w:tcW w:w="1440" w:type="dxa"/>
            <w:gridSpan w:val="2"/>
            <w:tcBorders>
              <w:bottom w:val="nil"/>
            </w:tcBorders>
          </w:tcPr>
          <w:p w14:paraId="03FD4919" w14:textId="37AD2BA1" w:rsidR="00FE2D33" w:rsidRPr="0072506A" w:rsidRDefault="00474DD1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72506A">
              <w:rPr>
                <w:rFonts w:ascii="Angsana New" w:hAnsi="Angsana New"/>
                <w:sz w:val="30"/>
                <w:szCs w:val="30"/>
                <w:lang w:eastAsia="en-GB"/>
              </w:rPr>
              <w:t>1</w:t>
            </w:r>
            <w:r w:rsidR="00E20D43" w:rsidRPr="0072506A">
              <w:rPr>
                <w:rFonts w:ascii="Angsana New" w:hAnsi="Angsana New"/>
                <w:sz w:val="30"/>
                <w:szCs w:val="30"/>
                <w:lang w:eastAsia="en-GB"/>
              </w:rPr>
              <w:t>3,756</w:t>
            </w:r>
          </w:p>
        </w:tc>
        <w:tc>
          <w:tcPr>
            <w:tcW w:w="450" w:type="dxa"/>
            <w:tcBorders>
              <w:bottom w:val="nil"/>
            </w:tcBorders>
          </w:tcPr>
          <w:p w14:paraId="26EA0532" w14:textId="77777777" w:rsidR="00FE2D33" w:rsidRPr="00C20284" w:rsidRDefault="00FE2D33" w:rsidP="00FE2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left="-108" w:right="-108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7AD62315" w14:textId="703432BD" w:rsidR="00FE2D33" w:rsidRPr="00C20284" w:rsidRDefault="009711B9" w:rsidP="00FE2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6"/>
              </w:tabs>
              <w:ind w:left="-108" w:right="-108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711B9">
              <w:rPr>
                <w:rFonts w:ascii="Angsana New" w:hAnsi="Angsana New"/>
                <w:sz w:val="30"/>
                <w:szCs w:val="30"/>
                <w:lang w:eastAsia="en-GB"/>
              </w:rPr>
              <w:t>12</w:t>
            </w:r>
            <w:r w:rsidR="00FE2D33" w:rsidRPr="00C20284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eastAsia="en-GB"/>
              </w:rPr>
              <w:t>530</w:t>
            </w:r>
          </w:p>
        </w:tc>
      </w:tr>
      <w:tr w:rsidR="00FE2D33" w:rsidRPr="00C20284" w14:paraId="2D59384B" w14:textId="77777777" w:rsidTr="00637A32">
        <w:tc>
          <w:tcPr>
            <w:tcW w:w="6408" w:type="dxa"/>
            <w:hideMark/>
          </w:tcPr>
          <w:p w14:paraId="7944CE5E" w14:textId="77777777" w:rsidR="00FE2D33" w:rsidRPr="00C20284" w:rsidRDefault="00FE2D33" w:rsidP="00FE2D33">
            <w:pPr>
              <w:ind w:left="72" w:right="-115" w:firstLine="378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ผลิตภัณฑ์จากฟาร์มเลี้ยงสัตว์</w:t>
            </w: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</w:tcPr>
          <w:p w14:paraId="5FADF078" w14:textId="67733B0B" w:rsidR="00FE2D33" w:rsidRPr="0072506A" w:rsidRDefault="00474DD1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72506A">
              <w:rPr>
                <w:rFonts w:ascii="Angsana New" w:hAnsi="Angsana New"/>
                <w:sz w:val="30"/>
                <w:szCs w:val="30"/>
                <w:lang w:eastAsia="en-GB"/>
              </w:rPr>
              <w:t>1</w:t>
            </w:r>
            <w:r w:rsidR="009775CC" w:rsidRPr="0072506A">
              <w:rPr>
                <w:rFonts w:ascii="Angsana New" w:hAnsi="Angsana New"/>
                <w:sz w:val="30"/>
                <w:szCs w:val="30"/>
                <w:lang w:eastAsia="en-GB"/>
              </w:rPr>
              <w:t>0,848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14:paraId="2EEF2368" w14:textId="77777777" w:rsidR="00FE2D33" w:rsidRPr="00C20284" w:rsidRDefault="00FE2D33" w:rsidP="00FE2D33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72E1144" w14:textId="3BE2D42D" w:rsidR="00FE2D33" w:rsidRPr="00C20284" w:rsidRDefault="009711B9" w:rsidP="00FE2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6"/>
              </w:tabs>
              <w:ind w:left="-108" w:right="-108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711B9">
              <w:rPr>
                <w:rFonts w:ascii="Angsana New" w:hAnsi="Angsana New"/>
                <w:sz w:val="30"/>
                <w:szCs w:val="30"/>
                <w:lang w:eastAsia="en-GB"/>
              </w:rPr>
              <w:t>10</w:t>
            </w:r>
            <w:r w:rsidR="00FE2D33" w:rsidRPr="00C20284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="003C6613">
              <w:rPr>
                <w:rFonts w:ascii="Angsana New" w:hAnsi="Angsana New"/>
                <w:sz w:val="30"/>
                <w:szCs w:val="30"/>
                <w:lang w:eastAsia="en-GB"/>
              </w:rPr>
              <w:t>4</w:t>
            </w:r>
            <w:r w:rsidRPr="009711B9">
              <w:rPr>
                <w:rFonts w:ascii="Angsana New" w:hAnsi="Angsana New"/>
                <w:sz w:val="30"/>
                <w:szCs w:val="30"/>
                <w:lang w:eastAsia="en-GB"/>
              </w:rPr>
              <w:t>50</w:t>
            </w:r>
          </w:p>
        </w:tc>
      </w:tr>
      <w:tr w:rsidR="00FE2D33" w:rsidRPr="00C20284" w14:paraId="3D3711C1" w14:textId="77777777" w:rsidTr="00637A32">
        <w:trPr>
          <w:trHeight w:val="119"/>
        </w:trPr>
        <w:tc>
          <w:tcPr>
            <w:tcW w:w="6408" w:type="dxa"/>
            <w:tcBorders>
              <w:bottom w:val="nil"/>
            </w:tcBorders>
            <w:hideMark/>
          </w:tcPr>
          <w:p w14:paraId="52D15FE0" w14:textId="77777777" w:rsidR="00FE2D33" w:rsidRPr="00C20284" w:rsidRDefault="00FE2D33" w:rsidP="00FE2D33">
            <w:pPr>
              <w:ind w:left="72" w:right="-115" w:firstLine="378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อาหารแปรรูปและอาหารสำเร็จรูป</w:t>
            </w:r>
          </w:p>
        </w:tc>
        <w:tc>
          <w:tcPr>
            <w:tcW w:w="1440" w:type="dxa"/>
            <w:gridSpan w:val="2"/>
            <w:tcBorders>
              <w:top w:val="nil"/>
              <w:bottom w:val="single" w:sz="4" w:space="0" w:color="auto"/>
            </w:tcBorders>
          </w:tcPr>
          <w:p w14:paraId="4557EAEB" w14:textId="6735891E" w:rsidR="00FE2D33" w:rsidRPr="0072506A" w:rsidRDefault="009775C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ind w:left="-108" w:right="-93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72506A">
              <w:rPr>
                <w:rFonts w:ascii="Angsana New" w:hAnsi="Angsana New"/>
                <w:sz w:val="30"/>
                <w:szCs w:val="30"/>
                <w:lang w:eastAsia="en-GB"/>
              </w:rPr>
              <w:t>2,450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14:paraId="58DC0B57" w14:textId="77777777" w:rsidR="00FE2D33" w:rsidRPr="00C20284" w:rsidRDefault="00FE2D33" w:rsidP="00FE2D33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0CABFDDF" w14:textId="48D3B76E" w:rsidR="00FE2D33" w:rsidRPr="00C20284" w:rsidRDefault="009711B9" w:rsidP="00FE2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6"/>
              </w:tabs>
              <w:ind w:left="-108" w:right="-108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711B9">
              <w:rPr>
                <w:rFonts w:ascii="Angsana New" w:hAnsi="Angsana New"/>
                <w:sz w:val="30"/>
                <w:szCs w:val="30"/>
                <w:lang w:eastAsia="en-GB"/>
              </w:rPr>
              <w:t>2</w:t>
            </w:r>
            <w:r w:rsidR="00FE2D33" w:rsidRPr="00C20284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eastAsia="en-GB"/>
              </w:rPr>
              <w:t>5</w:t>
            </w:r>
            <w:r w:rsidR="003C6613">
              <w:rPr>
                <w:rFonts w:ascii="Angsana New" w:hAnsi="Angsana New"/>
                <w:sz w:val="30"/>
                <w:szCs w:val="30"/>
                <w:lang w:eastAsia="en-GB"/>
              </w:rPr>
              <w:t>4</w:t>
            </w:r>
            <w:r w:rsidRPr="009711B9">
              <w:rPr>
                <w:rFonts w:ascii="Angsana New" w:hAnsi="Angsana New"/>
                <w:sz w:val="30"/>
                <w:szCs w:val="30"/>
                <w:lang w:eastAsia="en-GB"/>
              </w:rPr>
              <w:t>1</w:t>
            </w:r>
          </w:p>
        </w:tc>
      </w:tr>
      <w:tr w:rsidR="00FE2D33" w:rsidRPr="00C20284" w14:paraId="057D7DEA" w14:textId="77777777" w:rsidTr="00637A32">
        <w:tc>
          <w:tcPr>
            <w:tcW w:w="6408" w:type="dxa"/>
            <w:tcBorders>
              <w:top w:val="nil"/>
              <w:bottom w:val="nil"/>
            </w:tcBorders>
            <w:hideMark/>
          </w:tcPr>
          <w:p w14:paraId="04B0E65E" w14:textId="77777777" w:rsidR="00FE2D33" w:rsidRPr="00C20284" w:rsidRDefault="00FE2D33" w:rsidP="00FE2D33">
            <w:pPr>
              <w:ind w:left="72" w:right="-115" w:firstLine="378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14:paraId="1182620B" w14:textId="2FF4E18A" w:rsidR="00FE2D33" w:rsidRPr="0072506A" w:rsidRDefault="002B14DF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72506A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27,</w:t>
            </w:r>
            <w:r w:rsidR="00757980" w:rsidRPr="0072506A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054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14:paraId="51F7F4D2" w14:textId="77777777" w:rsidR="00FE2D33" w:rsidRPr="00C20284" w:rsidRDefault="00FE2D33" w:rsidP="00FE2D33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077F84D" w14:textId="2B60B7E6" w:rsidR="00FE2D33" w:rsidRPr="00C20284" w:rsidRDefault="009711B9" w:rsidP="00FE2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6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25</w:t>
            </w:r>
            <w:r w:rsidR="00FE2D33" w:rsidRPr="00C20284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521</w:t>
            </w:r>
          </w:p>
        </w:tc>
      </w:tr>
    </w:tbl>
    <w:p w14:paraId="7C03A5F2" w14:textId="77777777" w:rsidR="001542A4" w:rsidRPr="00C20284" w:rsidRDefault="001542A4" w:rsidP="00367A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  <w:lang w:val="en-AU"/>
        </w:rPr>
      </w:pPr>
      <w:r w:rsidRPr="00C20284">
        <w:rPr>
          <w:rFonts w:ascii="Angsana New" w:hAnsi="Angsana New"/>
          <w:i/>
          <w:iCs/>
          <w:sz w:val="30"/>
          <w:szCs w:val="30"/>
          <w:cs/>
          <w:lang w:val="en-AU"/>
        </w:rPr>
        <w:lastRenderedPageBreak/>
        <w:t xml:space="preserve">ยอดคงเหลือของสัญญา </w:t>
      </w:r>
    </w:p>
    <w:p w14:paraId="330223E2" w14:textId="77777777" w:rsidR="001542A4" w:rsidRPr="00C20284" w:rsidRDefault="001542A4" w:rsidP="00367A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4276F63" w14:textId="0D1BCA91" w:rsidR="001542A4" w:rsidRPr="00C20284" w:rsidRDefault="001542A4" w:rsidP="00367A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AU"/>
        </w:rPr>
      </w:pPr>
      <w:r w:rsidRPr="00C20284">
        <w:rPr>
          <w:rFonts w:ascii="Angsana New" w:hAnsi="Angsana New"/>
          <w:sz w:val="30"/>
          <w:szCs w:val="30"/>
          <w:cs/>
          <w:lang w:val="en-AU"/>
        </w:rPr>
        <w:t xml:space="preserve">ณ วันที่ </w:t>
      </w:r>
      <w:r w:rsidR="009711B9" w:rsidRPr="009711B9">
        <w:rPr>
          <w:rFonts w:ascii="Angsana New" w:hAnsi="Angsana New"/>
          <w:sz w:val="30"/>
          <w:szCs w:val="30"/>
        </w:rPr>
        <w:t>31</w:t>
      </w:r>
      <w:r w:rsidRPr="00C20284">
        <w:rPr>
          <w:rFonts w:ascii="Angsana New" w:hAnsi="Angsana New"/>
          <w:sz w:val="30"/>
          <w:szCs w:val="30"/>
          <w:lang w:val="en-AU"/>
        </w:rPr>
        <w:t xml:space="preserve"> </w:t>
      </w:r>
      <w:r w:rsidRPr="00C20284">
        <w:rPr>
          <w:rFonts w:ascii="Angsana New" w:hAnsi="Angsana New"/>
          <w:sz w:val="30"/>
          <w:szCs w:val="30"/>
          <w:cs/>
          <w:lang w:val="en-AU"/>
        </w:rPr>
        <w:t xml:space="preserve">ธันวาคม </w:t>
      </w:r>
      <w:r w:rsidR="009711B9" w:rsidRPr="009711B9">
        <w:rPr>
          <w:rFonts w:ascii="Angsana New" w:hAnsi="Angsana New"/>
          <w:sz w:val="30"/>
          <w:szCs w:val="30"/>
        </w:rPr>
        <w:t>256</w:t>
      </w:r>
      <w:r w:rsidR="003C6613">
        <w:rPr>
          <w:rFonts w:ascii="Angsana New" w:hAnsi="Angsana New"/>
          <w:sz w:val="30"/>
          <w:szCs w:val="30"/>
        </w:rPr>
        <w:t>4</w:t>
      </w:r>
      <w:r w:rsidRPr="00C20284">
        <w:rPr>
          <w:rFonts w:ascii="Angsana New" w:hAnsi="Angsana New"/>
          <w:sz w:val="30"/>
          <w:szCs w:val="30"/>
          <w:lang w:val="en-AU"/>
        </w:rPr>
        <w:t xml:space="preserve"> </w:t>
      </w:r>
      <w:r w:rsidRPr="00C20284">
        <w:rPr>
          <w:rFonts w:ascii="Angsana New" w:hAnsi="Angsana New"/>
          <w:sz w:val="30"/>
          <w:szCs w:val="30"/>
          <w:cs/>
          <w:lang w:val="en-AU"/>
        </w:rPr>
        <w:t>กลุ่มบริษัท</w:t>
      </w:r>
      <w:r w:rsidR="003F4798" w:rsidRPr="00C20284">
        <w:rPr>
          <w:rFonts w:ascii="Angsana New" w:hAnsi="Angsana New"/>
          <w:sz w:val="30"/>
          <w:szCs w:val="30"/>
          <w:cs/>
          <w:lang w:val="en-AU"/>
        </w:rPr>
        <w:t>และบริษัท</w:t>
      </w:r>
      <w:r w:rsidRPr="00C20284">
        <w:rPr>
          <w:rFonts w:ascii="Angsana New" w:hAnsi="Angsana New"/>
          <w:sz w:val="30"/>
          <w:szCs w:val="30"/>
          <w:cs/>
          <w:lang w:val="en-AU"/>
        </w:rPr>
        <w:t>มีหนี้สินที่เกิดจากสัญญาจำนวน</w:t>
      </w:r>
      <w:r w:rsidR="00D17BD3" w:rsidRPr="00C20284">
        <w:rPr>
          <w:rFonts w:ascii="Angsana New" w:hAnsi="Angsana New"/>
          <w:sz w:val="30"/>
          <w:szCs w:val="30"/>
        </w:rPr>
        <w:t xml:space="preserve"> </w:t>
      </w:r>
      <w:r w:rsidR="00F07413">
        <w:rPr>
          <w:rFonts w:ascii="Angsana New" w:hAnsi="Angsana New"/>
          <w:sz w:val="30"/>
          <w:szCs w:val="30"/>
        </w:rPr>
        <w:t>1,521</w:t>
      </w:r>
      <w:r w:rsidR="00B96182" w:rsidRPr="00C20284">
        <w:rPr>
          <w:rFonts w:ascii="Angsana New" w:hAnsi="Angsana New"/>
          <w:sz w:val="30"/>
          <w:szCs w:val="30"/>
        </w:rPr>
        <w:t xml:space="preserve"> </w:t>
      </w:r>
      <w:r w:rsidRPr="00C20284">
        <w:rPr>
          <w:rFonts w:ascii="Angsana New" w:hAnsi="Angsana New"/>
          <w:sz w:val="30"/>
          <w:szCs w:val="30"/>
          <w:cs/>
          <w:lang w:val="en-AU"/>
        </w:rPr>
        <w:t>ล้านบาท</w:t>
      </w:r>
      <w:r w:rsidR="00096A8B" w:rsidRPr="00C20284">
        <w:rPr>
          <w:rFonts w:ascii="Angsana New" w:hAnsi="Angsana New"/>
          <w:sz w:val="30"/>
          <w:szCs w:val="30"/>
          <w:lang w:val="en-AU"/>
        </w:rPr>
        <w:t xml:space="preserve"> </w:t>
      </w:r>
      <w:r w:rsidR="003F4798" w:rsidRPr="00C20284">
        <w:rPr>
          <w:rFonts w:ascii="Angsana New" w:hAnsi="Angsana New"/>
          <w:sz w:val="30"/>
          <w:szCs w:val="30"/>
          <w:cs/>
          <w:lang w:val="en-AU"/>
        </w:rPr>
        <w:t xml:space="preserve">และ </w:t>
      </w:r>
      <w:r w:rsidR="00B44366">
        <w:rPr>
          <w:rFonts w:ascii="Angsana New" w:hAnsi="Angsana New"/>
          <w:sz w:val="30"/>
          <w:szCs w:val="30"/>
        </w:rPr>
        <w:t>55</w:t>
      </w:r>
      <w:r w:rsidR="003F4798" w:rsidRPr="00C20284">
        <w:rPr>
          <w:rFonts w:ascii="Angsana New" w:hAnsi="Angsana New"/>
          <w:sz w:val="30"/>
          <w:szCs w:val="30"/>
        </w:rPr>
        <w:t xml:space="preserve"> </w:t>
      </w:r>
      <w:r w:rsidR="003F4798" w:rsidRPr="00C20284">
        <w:rPr>
          <w:rFonts w:ascii="Angsana New" w:hAnsi="Angsana New"/>
          <w:sz w:val="30"/>
          <w:szCs w:val="30"/>
          <w:cs/>
        </w:rPr>
        <w:t>ล้านบาท ตามลำดับ</w:t>
      </w:r>
      <w:r w:rsidRPr="00C20284">
        <w:rPr>
          <w:rFonts w:ascii="Angsana New" w:hAnsi="Angsana New"/>
          <w:sz w:val="30"/>
          <w:szCs w:val="30"/>
          <w:cs/>
          <w:lang w:val="en-AU"/>
        </w:rPr>
        <w:t xml:space="preserve"> </w:t>
      </w:r>
      <w:r w:rsidRPr="00C20284">
        <w:rPr>
          <w:rFonts w:ascii="Angsana New" w:hAnsi="Angsana New"/>
          <w:i/>
          <w:iCs/>
          <w:sz w:val="30"/>
          <w:szCs w:val="30"/>
          <w:cs/>
          <w:lang w:val="en-AU"/>
        </w:rPr>
        <w:t>(</w:t>
      </w:r>
      <w:r w:rsidR="009711B9" w:rsidRPr="009711B9">
        <w:rPr>
          <w:rFonts w:ascii="Angsana New" w:hAnsi="Angsana New"/>
          <w:i/>
          <w:iCs/>
          <w:sz w:val="30"/>
          <w:szCs w:val="30"/>
        </w:rPr>
        <w:t>2563</w:t>
      </w:r>
      <w:r w:rsidRPr="00C20284">
        <w:rPr>
          <w:rFonts w:ascii="Angsana New" w:hAnsi="Angsana New"/>
          <w:i/>
          <w:iCs/>
          <w:sz w:val="30"/>
          <w:szCs w:val="30"/>
          <w:lang w:val="en-AU"/>
        </w:rPr>
        <w:t>:</w:t>
      </w:r>
      <w:r w:rsidR="003F4798" w:rsidRPr="00C20284">
        <w:rPr>
          <w:rFonts w:ascii="Angsana New" w:hAnsi="Angsana New"/>
          <w:i/>
          <w:iCs/>
          <w:sz w:val="30"/>
          <w:szCs w:val="30"/>
          <w:cs/>
          <w:lang w:val="en-AU"/>
        </w:rPr>
        <w:t xml:space="preserve"> </w:t>
      </w:r>
      <w:r w:rsidR="009711B9" w:rsidRPr="009711B9">
        <w:rPr>
          <w:rFonts w:ascii="Angsana New" w:hAnsi="Angsana New"/>
          <w:i/>
          <w:iCs/>
          <w:sz w:val="30"/>
          <w:szCs w:val="30"/>
        </w:rPr>
        <w:t>896</w:t>
      </w:r>
      <w:r w:rsidRPr="00C20284">
        <w:rPr>
          <w:rFonts w:ascii="Angsana New" w:hAnsi="Angsana New"/>
          <w:i/>
          <w:iCs/>
          <w:sz w:val="30"/>
          <w:szCs w:val="30"/>
        </w:rPr>
        <w:t xml:space="preserve"> </w:t>
      </w:r>
      <w:r w:rsidRPr="00C20284">
        <w:rPr>
          <w:rFonts w:ascii="Angsana New" w:hAnsi="Angsana New"/>
          <w:i/>
          <w:iCs/>
          <w:sz w:val="30"/>
          <w:szCs w:val="30"/>
          <w:cs/>
          <w:lang w:val="en-AU"/>
        </w:rPr>
        <w:t>ล้านบาท</w:t>
      </w:r>
      <w:r w:rsidR="00096A8B" w:rsidRPr="00C20284">
        <w:rPr>
          <w:rFonts w:ascii="Angsana New" w:hAnsi="Angsana New"/>
          <w:i/>
          <w:iCs/>
          <w:sz w:val="30"/>
          <w:szCs w:val="30"/>
          <w:lang w:val="en-AU"/>
        </w:rPr>
        <w:t xml:space="preserve"> </w:t>
      </w:r>
      <w:r w:rsidR="00447582" w:rsidRPr="00C20284">
        <w:rPr>
          <w:rFonts w:ascii="Angsana New" w:hAnsi="Angsana New"/>
          <w:i/>
          <w:iCs/>
          <w:sz w:val="30"/>
          <w:szCs w:val="30"/>
          <w:cs/>
          <w:lang w:val="en-AU"/>
        </w:rPr>
        <w:t xml:space="preserve">และ </w:t>
      </w:r>
      <w:r w:rsidR="009711B9" w:rsidRPr="009711B9">
        <w:rPr>
          <w:rFonts w:ascii="Angsana New" w:hAnsi="Angsana New"/>
          <w:i/>
          <w:iCs/>
          <w:sz w:val="30"/>
          <w:szCs w:val="30"/>
        </w:rPr>
        <w:t>38</w:t>
      </w:r>
      <w:r w:rsidR="00447582" w:rsidRPr="00C20284">
        <w:rPr>
          <w:rFonts w:ascii="Angsana New" w:hAnsi="Angsana New"/>
          <w:i/>
          <w:iCs/>
          <w:sz w:val="30"/>
          <w:szCs w:val="30"/>
        </w:rPr>
        <w:t xml:space="preserve"> </w:t>
      </w:r>
      <w:r w:rsidR="00447582" w:rsidRPr="00C20284">
        <w:rPr>
          <w:rFonts w:ascii="Angsana New" w:hAnsi="Angsana New"/>
          <w:i/>
          <w:iCs/>
          <w:sz w:val="30"/>
          <w:szCs w:val="30"/>
          <w:cs/>
        </w:rPr>
        <w:t>ล้านบาท ตามลำดับ</w:t>
      </w:r>
      <w:r w:rsidRPr="00C20284">
        <w:rPr>
          <w:rFonts w:ascii="Angsana New" w:hAnsi="Angsana New"/>
          <w:i/>
          <w:iCs/>
          <w:sz w:val="30"/>
          <w:szCs w:val="30"/>
          <w:cs/>
          <w:lang w:val="en-AU"/>
        </w:rPr>
        <w:t>)</w:t>
      </w:r>
      <w:r w:rsidRPr="00C20284">
        <w:rPr>
          <w:rFonts w:ascii="Angsana New" w:hAnsi="Angsana New"/>
          <w:sz w:val="30"/>
          <w:szCs w:val="30"/>
          <w:cs/>
          <w:lang w:val="en-AU"/>
        </w:rPr>
        <w:t xml:space="preserve"> ซึ่งเป็นภาระผูกพันในการโอนสินค้าให้กับลูกค้าที่กลุ่มบริษัทได้รับชำระเงินแล้ว</w:t>
      </w:r>
    </w:p>
    <w:p w14:paraId="27E92473" w14:textId="77777777" w:rsidR="001542A4" w:rsidRPr="00C20284" w:rsidRDefault="001542A4" w:rsidP="00367A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AU"/>
        </w:rPr>
      </w:pPr>
    </w:p>
    <w:p w14:paraId="36281071" w14:textId="41755080" w:rsidR="00FA4CE2" w:rsidRPr="00C20284" w:rsidRDefault="00FA4CE2" w:rsidP="00367A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20284">
        <w:rPr>
          <w:rFonts w:ascii="Angsana New" w:hAnsi="Angsana New"/>
          <w:sz w:val="30"/>
          <w:szCs w:val="30"/>
          <w:cs/>
          <w:lang w:val="en-AU"/>
        </w:rPr>
        <w:t>หนี้สินที่เกิดจากสัญญาโดยส่วนใหญ่เกิดจากสิ่งตอบแทนที่ได้รับล่วงหน้าจากลูกค้าสำหรับการขายสินค้า โดยกลุ่มบริษัท</w:t>
      </w:r>
      <w:r w:rsidR="00EA3B94">
        <w:rPr>
          <w:rFonts w:ascii="Angsana New" w:hAnsi="Angsana New" w:hint="cs"/>
          <w:sz w:val="30"/>
          <w:szCs w:val="30"/>
          <w:cs/>
          <w:lang w:val="en-AU"/>
        </w:rPr>
        <w:t>และบริษัท</w:t>
      </w:r>
      <w:r w:rsidRPr="00C20284">
        <w:rPr>
          <w:rFonts w:ascii="Angsana New" w:hAnsi="Angsana New"/>
          <w:sz w:val="30"/>
          <w:szCs w:val="30"/>
          <w:cs/>
          <w:lang w:val="en-AU"/>
        </w:rPr>
        <w:t>จะรับรู้หนี้สินที่เกิดจากสัญญาดังกล่าวเป็นรายได้เมื่อส่งมอบการควบคุมสินค้าให้กับลูกค้า ยอดคงเหลือของหนี้สินที่เกิดจากสัญญาแสดงรวมในบัญชี “หนี้สินหมุนเวียนอื่น” ในงบแสดงฐานะการเงินรวม</w:t>
      </w:r>
      <w:r w:rsidR="00EA3B94">
        <w:rPr>
          <w:rFonts w:ascii="Angsana New" w:hAnsi="Angsana New" w:hint="cs"/>
          <w:sz w:val="30"/>
          <w:szCs w:val="30"/>
          <w:cs/>
          <w:lang w:val="en-AU"/>
        </w:rPr>
        <w:t>และงบ</w:t>
      </w:r>
      <w:r w:rsidR="006A02B8">
        <w:rPr>
          <w:rFonts w:ascii="Angsana New" w:hAnsi="Angsana New" w:hint="cs"/>
          <w:sz w:val="30"/>
          <w:szCs w:val="30"/>
          <w:cs/>
          <w:lang w:val="en-AU"/>
        </w:rPr>
        <w:t>แสดงฐานะการเงินเฉพาะกิจการ</w:t>
      </w:r>
      <w:r w:rsidRPr="00C20284">
        <w:rPr>
          <w:rFonts w:ascii="Angsana New" w:hAnsi="Angsana New"/>
          <w:sz w:val="30"/>
          <w:szCs w:val="30"/>
          <w:cs/>
          <w:lang w:val="en-AU"/>
        </w:rPr>
        <w:t xml:space="preserve"> ณ วันที่ </w:t>
      </w:r>
      <w:r w:rsidR="009711B9" w:rsidRPr="009711B9">
        <w:rPr>
          <w:rFonts w:ascii="Angsana New" w:hAnsi="Angsana New"/>
          <w:sz w:val="30"/>
          <w:szCs w:val="30"/>
        </w:rPr>
        <w:t>31</w:t>
      </w:r>
      <w:r w:rsidRPr="00C20284">
        <w:rPr>
          <w:rFonts w:ascii="Angsana New" w:hAnsi="Angsana New"/>
          <w:sz w:val="30"/>
          <w:szCs w:val="30"/>
          <w:lang w:val="en-AU"/>
        </w:rPr>
        <w:t xml:space="preserve"> </w:t>
      </w:r>
      <w:r w:rsidR="00224B8C" w:rsidRPr="00C20284">
        <w:rPr>
          <w:rFonts w:ascii="Angsana New" w:hAnsi="Angsana New"/>
          <w:sz w:val="30"/>
          <w:szCs w:val="30"/>
          <w:cs/>
        </w:rPr>
        <w:t>ธันวาคม</w:t>
      </w:r>
      <w:r w:rsidRPr="00C20284">
        <w:rPr>
          <w:rFonts w:ascii="Angsana New" w:hAnsi="Angsana New"/>
          <w:sz w:val="30"/>
          <w:szCs w:val="30"/>
          <w:cs/>
          <w:lang w:val="en-AU"/>
        </w:rPr>
        <w:t xml:space="preserve"> </w:t>
      </w:r>
      <w:r w:rsidR="009711B9" w:rsidRPr="009711B9">
        <w:rPr>
          <w:rFonts w:ascii="Angsana New" w:hAnsi="Angsana New"/>
          <w:sz w:val="30"/>
          <w:szCs w:val="30"/>
        </w:rPr>
        <w:t>256</w:t>
      </w:r>
      <w:r w:rsidR="003C6613">
        <w:rPr>
          <w:rFonts w:ascii="Angsana New" w:hAnsi="Angsana New"/>
          <w:sz w:val="30"/>
          <w:szCs w:val="30"/>
        </w:rPr>
        <w:t>4</w:t>
      </w:r>
    </w:p>
    <w:p w14:paraId="059385F5" w14:textId="77777777" w:rsidR="00EA0946" w:rsidRPr="00C20284" w:rsidRDefault="00EA0946" w:rsidP="00367A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AU"/>
        </w:rPr>
      </w:pPr>
    </w:p>
    <w:p w14:paraId="3A0B8F86" w14:textId="2A858B43" w:rsidR="00FA4CE2" w:rsidRPr="00C20284" w:rsidRDefault="00EA0946" w:rsidP="00367A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lang w:val="en-AU"/>
        </w:rPr>
      </w:pPr>
      <w:r w:rsidRPr="00C20284">
        <w:rPr>
          <w:rFonts w:ascii="Angsana New" w:hAnsi="Angsana New"/>
          <w:b/>
          <w:bCs/>
          <w:sz w:val="30"/>
          <w:szCs w:val="30"/>
          <w:cs/>
          <w:lang w:val="en-AU"/>
        </w:rPr>
        <w:t>สิทธิประโยชน์จากการส่งเสริมการลงทุน</w:t>
      </w:r>
    </w:p>
    <w:p w14:paraId="28B7CF95" w14:textId="77777777" w:rsidR="00EA0946" w:rsidRPr="00C20284" w:rsidRDefault="00EA0946" w:rsidP="00367A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AU"/>
        </w:rPr>
      </w:pPr>
    </w:p>
    <w:p w14:paraId="6824FCB3" w14:textId="1034D4B5" w:rsidR="00EA0946" w:rsidRPr="00C20284" w:rsidRDefault="00EA0946" w:rsidP="00367A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20284">
        <w:rPr>
          <w:rFonts w:ascii="Angsana New" w:hAnsi="Angsana New"/>
          <w:sz w:val="30"/>
          <w:szCs w:val="30"/>
          <w:cs/>
        </w:rPr>
        <w:t>คณะกรรมการส่งเสริมการลงทุนได้อนุมัติให้บริษัทและบริษัทย่อยในประเทศบางแห่งได้รับสิทธิประโยชน์</w:t>
      </w:r>
      <w:r w:rsidRPr="00C20284">
        <w:rPr>
          <w:rFonts w:ascii="Angsana New" w:hAnsi="Angsana New"/>
          <w:sz w:val="30"/>
          <w:szCs w:val="30"/>
        </w:rPr>
        <w:t xml:space="preserve"> </w:t>
      </w:r>
      <w:r w:rsidRPr="00C20284">
        <w:rPr>
          <w:rFonts w:ascii="Angsana New" w:hAnsi="Angsana New"/>
          <w:sz w:val="30"/>
          <w:szCs w:val="30"/>
          <w:cs/>
        </w:rPr>
        <w:t>หลาย</w:t>
      </w:r>
      <w:r w:rsidRPr="00C20284">
        <w:rPr>
          <w:rFonts w:ascii="Angsana New" w:hAnsi="Angsana New"/>
          <w:sz w:val="30"/>
          <w:szCs w:val="30"/>
          <w:cs/>
          <w:lang w:val="en-AU"/>
        </w:rPr>
        <w:t>ประการ</w:t>
      </w:r>
      <w:r w:rsidRPr="00C20284">
        <w:rPr>
          <w:rFonts w:ascii="Angsana New" w:hAnsi="Angsana New"/>
          <w:sz w:val="30"/>
          <w:szCs w:val="30"/>
          <w:cs/>
        </w:rPr>
        <w:t xml:space="preserve">ในฐานะผู้ได้รับการส่งเสริมการลงทุนตามพระราชบัญญัติส่งเสริมการลงทุน พ.ศ. </w:t>
      </w:r>
      <w:r w:rsidR="009711B9" w:rsidRPr="009711B9">
        <w:rPr>
          <w:rFonts w:ascii="Angsana New" w:hAnsi="Angsana New"/>
          <w:sz w:val="30"/>
          <w:szCs w:val="30"/>
        </w:rPr>
        <w:t>2520</w:t>
      </w:r>
      <w:r w:rsidRPr="00C20284">
        <w:rPr>
          <w:rFonts w:ascii="Angsana New" w:hAnsi="Angsana New"/>
          <w:sz w:val="30"/>
          <w:szCs w:val="30"/>
          <w:cs/>
        </w:rPr>
        <w:t xml:space="preserve"> ในกิจการต่างๆ เช่น</w:t>
      </w:r>
      <w:r w:rsidRPr="00C20284">
        <w:rPr>
          <w:rFonts w:ascii="Angsana New" w:hAnsi="Angsana New"/>
          <w:sz w:val="30"/>
          <w:szCs w:val="30"/>
        </w:rPr>
        <w:t xml:space="preserve"> </w:t>
      </w:r>
      <w:r w:rsidRPr="00C20284">
        <w:rPr>
          <w:rFonts w:ascii="Angsana New" w:hAnsi="Angsana New"/>
          <w:sz w:val="30"/>
          <w:szCs w:val="30"/>
          <w:cs/>
        </w:rPr>
        <w:t xml:space="preserve">การผลิตอาหารสัตว์ การเลี้ยงสัตว์ การขยายพันธุ์สัตว์ การผลิตอาหารแปรรูปและอาหารสำเร็จรูป เป็นต้น </w:t>
      </w:r>
      <w:r w:rsidR="00CE41B9">
        <w:rPr>
          <w:rFonts w:ascii="Angsana New" w:hAnsi="Angsana New"/>
          <w:sz w:val="30"/>
          <w:szCs w:val="30"/>
          <w:cs/>
        </w:rPr>
        <w:br/>
      </w:r>
      <w:r w:rsidRPr="00C20284">
        <w:rPr>
          <w:rFonts w:ascii="Angsana New" w:hAnsi="Angsana New"/>
          <w:sz w:val="30"/>
          <w:szCs w:val="30"/>
          <w:cs/>
        </w:rPr>
        <w:t xml:space="preserve">ซึ่งสรุปสาระสำคัญได้ดังนี้ </w:t>
      </w:r>
    </w:p>
    <w:p w14:paraId="6DFF576F" w14:textId="77777777" w:rsidR="00EA0946" w:rsidRPr="00C20284" w:rsidRDefault="00EA0946" w:rsidP="00367A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7CA398D" w14:textId="77777777" w:rsidR="00EA0946" w:rsidRPr="00C20284" w:rsidRDefault="00EA0946" w:rsidP="00367A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C20284">
        <w:rPr>
          <w:rFonts w:ascii="Angsana New" w:hAnsi="Angsana New"/>
          <w:sz w:val="30"/>
          <w:szCs w:val="30"/>
          <w:cs/>
        </w:rPr>
        <w:t>(ก)</w:t>
      </w:r>
      <w:r w:rsidRPr="00C20284">
        <w:rPr>
          <w:rFonts w:ascii="Angsana New" w:hAnsi="Angsana New"/>
          <w:sz w:val="30"/>
          <w:szCs w:val="30"/>
          <w:cs/>
        </w:rPr>
        <w:tab/>
        <w:t>ได้รับยกเว้นอากรขาเข้าและภาษีสำหรับเครื่องจักรที่ได้รับอนุมัติโดยคณะกรรมการส่งเสริมการลงทุน</w:t>
      </w:r>
    </w:p>
    <w:p w14:paraId="240EDCB9" w14:textId="77777777" w:rsidR="00EA0946" w:rsidRPr="00C20284" w:rsidRDefault="00EA0946" w:rsidP="00367A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</w:p>
    <w:p w14:paraId="69365A7B" w14:textId="77777777" w:rsidR="00EA0946" w:rsidRPr="00C20284" w:rsidRDefault="00EA0946" w:rsidP="00367A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C20284">
        <w:rPr>
          <w:rFonts w:ascii="Angsana New" w:hAnsi="Angsana New"/>
          <w:sz w:val="30"/>
          <w:szCs w:val="30"/>
          <w:cs/>
        </w:rPr>
        <w:t>(ข)</w:t>
      </w:r>
      <w:r w:rsidRPr="00C20284">
        <w:rPr>
          <w:rFonts w:ascii="Angsana New" w:hAnsi="Angsana New"/>
          <w:sz w:val="30"/>
          <w:szCs w:val="30"/>
          <w:cs/>
        </w:rPr>
        <w:tab/>
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ตามระยะเวลาและเงื่อนไขที่ระบุไว้ในแต่ละบัตรส่งเสริมการลงทุน และ</w:t>
      </w:r>
    </w:p>
    <w:p w14:paraId="653A0024" w14:textId="77777777" w:rsidR="00EA0946" w:rsidRPr="00C20284" w:rsidRDefault="00EA0946" w:rsidP="00367A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</w:p>
    <w:p w14:paraId="7D244EA6" w14:textId="782F2F73" w:rsidR="00EA0946" w:rsidRPr="00C20284" w:rsidRDefault="00EA0946" w:rsidP="00367A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C20284">
        <w:rPr>
          <w:rFonts w:ascii="Angsana New" w:hAnsi="Angsana New"/>
          <w:sz w:val="30"/>
          <w:szCs w:val="30"/>
          <w:cs/>
        </w:rPr>
        <w:t>(ค)</w:t>
      </w:r>
      <w:r w:rsidRPr="00C20284">
        <w:rPr>
          <w:rFonts w:ascii="Angsana New" w:hAnsi="Angsana New"/>
          <w:sz w:val="30"/>
          <w:szCs w:val="30"/>
          <w:cs/>
        </w:rPr>
        <w:tab/>
        <w:t xml:space="preserve">ได้รับลดหย่อนภาษีเงินได้นิติบุคคลในอัตราร้อยละ </w:t>
      </w:r>
      <w:r w:rsidR="009711B9" w:rsidRPr="009711B9">
        <w:rPr>
          <w:rFonts w:ascii="Angsana New" w:hAnsi="Angsana New"/>
          <w:sz w:val="30"/>
          <w:szCs w:val="30"/>
        </w:rPr>
        <w:t>50</w:t>
      </w:r>
      <w:r w:rsidRPr="00C20284">
        <w:rPr>
          <w:rFonts w:ascii="Angsana New" w:hAnsi="Angsana New"/>
          <w:sz w:val="30"/>
          <w:szCs w:val="30"/>
        </w:rPr>
        <w:t xml:space="preserve"> </w:t>
      </w:r>
      <w:r w:rsidRPr="00C20284">
        <w:rPr>
          <w:rFonts w:ascii="Angsana New" w:hAnsi="Angsana New"/>
          <w:sz w:val="30"/>
          <w:szCs w:val="30"/>
          <w:cs/>
        </w:rPr>
        <w:t xml:space="preserve">สำหรับกำไรสุทธิที่ได้จากการประกอบกิจการที่ได้รับการส่งเสริม มีกำหนดเวลา </w:t>
      </w:r>
      <w:r w:rsidR="009711B9" w:rsidRPr="009711B9">
        <w:rPr>
          <w:rFonts w:ascii="Angsana New" w:hAnsi="Angsana New"/>
          <w:sz w:val="30"/>
          <w:szCs w:val="30"/>
        </w:rPr>
        <w:t>5</w:t>
      </w:r>
      <w:r w:rsidRPr="00C20284">
        <w:rPr>
          <w:rFonts w:ascii="Angsana New" w:hAnsi="Angsana New"/>
          <w:sz w:val="30"/>
          <w:szCs w:val="30"/>
        </w:rPr>
        <w:t xml:space="preserve"> </w:t>
      </w:r>
      <w:r w:rsidRPr="00C20284">
        <w:rPr>
          <w:rFonts w:ascii="Angsana New" w:hAnsi="Angsana New"/>
          <w:sz w:val="30"/>
          <w:szCs w:val="30"/>
          <w:cs/>
        </w:rPr>
        <w:t>ปี นับแต่วันที่สิ้นสุดสิทธิประโยชน์ตามข้อ (ข)</w:t>
      </w:r>
    </w:p>
    <w:p w14:paraId="74EA33E2" w14:textId="77777777" w:rsidR="00EA0946" w:rsidRPr="00C20284" w:rsidRDefault="00EA0946" w:rsidP="00367A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7D54F6C" w14:textId="77777777" w:rsidR="00EA0946" w:rsidRPr="00C20284" w:rsidRDefault="00EA0946" w:rsidP="00367A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20284">
        <w:rPr>
          <w:rFonts w:ascii="Angsana New" w:hAnsi="Angsana New"/>
          <w:sz w:val="30"/>
          <w:szCs w:val="30"/>
          <w:cs/>
        </w:rPr>
        <w:t>ในฐานะที่เป็นบริษัทที่ได้รับการส่งเสริมการลงทุน บริษัทและบริษัทย่อยดังกล่าวจะต้องปฏิบัติตามเงื่อนไขและข้อกำหนดต่างๆ ตามที่ระบุไว้ในแต่ละบัตรส่งเสริมการลงทุน</w:t>
      </w:r>
    </w:p>
    <w:p w14:paraId="2D54D8D9" w14:textId="77777777" w:rsidR="00EA0946" w:rsidRPr="00C20284" w:rsidRDefault="00EA0946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630"/>
        <w:jc w:val="thaiDistribute"/>
        <w:rPr>
          <w:rFonts w:ascii="Angsana New" w:hAnsi="Angsana New"/>
          <w:sz w:val="30"/>
          <w:szCs w:val="30"/>
        </w:rPr>
      </w:pPr>
    </w:p>
    <w:p w14:paraId="76E98340" w14:textId="77777777" w:rsidR="00EA0946" w:rsidRPr="00C20284" w:rsidRDefault="00EA0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C20284">
        <w:rPr>
          <w:rFonts w:ascii="Angsana New" w:hAnsi="Angsana New"/>
          <w:sz w:val="30"/>
          <w:szCs w:val="30"/>
          <w:cs/>
        </w:rPr>
        <w:br w:type="page"/>
      </w:r>
    </w:p>
    <w:p w14:paraId="2B0FC4EA" w14:textId="7B15DFE9" w:rsidR="00EA0946" w:rsidRPr="00C20284" w:rsidRDefault="00EA0946" w:rsidP="004B45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="Angsana New" w:hAnsi="Angsana New"/>
          <w:sz w:val="30"/>
          <w:szCs w:val="30"/>
        </w:rPr>
      </w:pPr>
      <w:r w:rsidRPr="00C20284">
        <w:rPr>
          <w:rFonts w:ascii="Angsana New" w:hAnsi="Angsana New"/>
          <w:sz w:val="30"/>
          <w:szCs w:val="30"/>
          <w:cs/>
        </w:rPr>
        <w:lastRenderedPageBreak/>
        <w:t xml:space="preserve">รายได้ที่ได้รับการส่งเสริมการลงทุนและที่ไม่ได้รับการส่งเสริมการลงทุนของบริษัทสำหรับแต่ละปีสิ้นสุดวันที่ </w:t>
      </w:r>
      <w:r w:rsidRPr="00C20284">
        <w:rPr>
          <w:rFonts w:ascii="Angsana New" w:hAnsi="Angsana New"/>
          <w:sz w:val="30"/>
          <w:szCs w:val="30"/>
          <w:cs/>
        </w:rPr>
        <w:br/>
      </w:r>
      <w:r w:rsidR="009711B9" w:rsidRPr="009711B9">
        <w:rPr>
          <w:rFonts w:ascii="Angsana New" w:hAnsi="Angsana New"/>
          <w:sz w:val="30"/>
          <w:szCs w:val="30"/>
        </w:rPr>
        <w:t>31</w:t>
      </w:r>
      <w:r w:rsidRPr="00C20284">
        <w:rPr>
          <w:rFonts w:ascii="Angsana New" w:hAnsi="Angsana New"/>
          <w:sz w:val="30"/>
          <w:szCs w:val="30"/>
        </w:rPr>
        <w:t xml:space="preserve"> </w:t>
      </w:r>
      <w:r w:rsidRPr="00C20284">
        <w:rPr>
          <w:rFonts w:ascii="Angsana New" w:hAnsi="Angsana New"/>
          <w:sz w:val="30"/>
          <w:szCs w:val="30"/>
          <w:cs/>
        </w:rPr>
        <w:t>ธันวาคม</w:t>
      </w:r>
      <w:r w:rsidRPr="00C20284">
        <w:rPr>
          <w:rFonts w:ascii="Angsana New" w:hAnsi="Angsana New"/>
          <w:sz w:val="30"/>
          <w:szCs w:val="30"/>
        </w:rPr>
        <w:t xml:space="preserve"> </w:t>
      </w:r>
      <w:r w:rsidRPr="00C20284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170214CF" w14:textId="77777777" w:rsidR="00EA0946" w:rsidRPr="00C20284" w:rsidRDefault="00EA0946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87"/>
        <w:gridCol w:w="900"/>
        <w:gridCol w:w="18"/>
        <w:gridCol w:w="257"/>
        <w:gridCol w:w="895"/>
        <w:gridCol w:w="274"/>
        <w:gridCol w:w="988"/>
        <w:gridCol w:w="274"/>
        <w:gridCol w:w="988"/>
        <w:gridCol w:w="274"/>
        <w:gridCol w:w="988"/>
        <w:gridCol w:w="12"/>
        <w:gridCol w:w="262"/>
        <w:gridCol w:w="980"/>
      </w:tblGrid>
      <w:tr w:rsidR="00EA0946" w:rsidRPr="00C20284" w14:paraId="503A62AB" w14:textId="77777777" w:rsidTr="00367ADF">
        <w:tc>
          <w:tcPr>
            <w:tcW w:w="2187" w:type="dxa"/>
          </w:tcPr>
          <w:p w14:paraId="45E50DD5" w14:textId="77777777" w:rsidR="00EA0946" w:rsidRPr="00C20284" w:rsidRDefault="00EA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0" w:type="dxa"/>
            <w:gridSpan w:val="13"/>
          </w:tcPr>
          <w:p w14:paraId="7F508CE6" w14:textId="77777777" w:rsidR="00EA0946" w:rsidRPr="00C20284" w:rsidRDefault="00EA0946" w:rsidP="00DD3057">
            <w:pPr>
              <w:tabs>
                <w:tab w:val="left" w:pos="540"/>
                <w:tab w:val="left" w:pos="1260"/>
              </w:tabs>
              <w:spacing w:line="240" w:lineRule="auto"/>
              <w:ind w:right="9"/>
              <w:jc w:val="right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EA0946" w:rsidRPr="00C20284" w14:paraId="06859AAD" w14:textId="77777777" w:rsidTr="00367ADF">
        <w:tc>
          <w:tcPr>
            <w:tcW w:w="2187" w:type="dxa"/>
          </w:tcPr>
          <w:p w14:paraId="6AE8118F" w14:textId="77777777" w:rsidR="00EA0946" w:rsidRPr="00C20284" w:rsidRDefault="00EA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0" w:type="dxa"/>
            <w:gridSpan w:val="13"/>
            <w:tcBorders>
              <w:bottom w:val="single" w:sz="4" w:space="0" w:color="auto"/>
            </w:tcBorders>
          </w:tcPr>
          <w:p w14:paraId="63F69A2D" w14:textId="77777777" w:rsidR="00EA0946" w:rsidRPr="00C20284" w:rsidRDefault="00EA0946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0946" w:rsidRPr="00C20284" w14:paraId="4CF9A2DC" w14:textId="77777777" w:rsidTr="00367ADF">
        <w:tc>
          <w:tcPr>
            <w:tcW w:w="2187" w:type="dxa"/>
          </w:tcPr>
          <w:p w14:paraId="4E8B88A8" w14:textId="77777777" w:rsidR="00EA0946" w:rsidRPr="00C20284" w:rsidRDefault="00EA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gridSpan w:val="4"/>
          </w:tcPr>
          <w:p w14:paraId="5A067C82" w14:textId="77777777" w:rsidR="00EA0946" w:rsidRPr="00C20284" w:rsidRDefault="00EA0946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eastAsia="Angsana New" w:hAnsi="Angsana New"/>
                <w:sz w:val="30"/>
                <w:szCs w:val="30"/>
                <w:cs/>
              </w:rPr>
              <w:t>ธุรกิจที่ได้รับยกเว้น</w:t>
            </w:r>
          </w:p>
        </w:tc>
        <w:tc>
          <w:tcPr>
            <w:tcW w:w="2798" w:type="dxa"/>
            <w:gridSpan w:val="5"/>
          </w:tcPr>
          <w:p w14:paraId="45E35B25" w14:textId="77777777" w:rsidR="00EA0946" w:rsidRPr="00C20284" w:rsidRDefault="00EA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eastAsia="Angsana New" w:hAnsi="Angsana New"/>
                <w:sz w:val="30"/>
                <w:szCs w:val="30"/>
                <w:cs/>
              </w:rPr>
              <w:t>ธุรกิจที่ไม่ได้รับยกเว้น</w:t>
            </w:r>
          </w:p>
        </w:tc>
        <w:tc>
          <w:tcPr>
            <w:tcW w:w="2242" w:type="dxa"/>
            <w:gridSpan w:val="4"/>
          </w:tcPr>
          <w:p w14:paraId="3E2C8511" w14:textId="77777777" w:rsidR="00EA0946" w:rsidRPr="00C20284" w:rsidRDefault="00EA0946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0946" w:rsidRPr="00C20284" w14:paraId="58350606" w14:textId="77777777" w:rsidTr="00367ADF">
        <w:tc>
          <w:tcPr>
            <w:tcW w:w="2187" w:type="dxa"/>
          </w:tcPr>
          <w:p w14:paraId="1FE9A8EA" w14:textId="77777777" w:rsidR="00EA0946" w:rsidRPr="00C20284" w:rsidRDefault="00EA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gridSpan w:val="4"/>
          </w:tcPr>
          <w:p w14:paraId="6201EE6D" w14:textId="77777777" w:rsidR="00EA0946" w:rsidRPr="00C20284" w:rsidRDefault="00EA0946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eastAsia="Angsana New" w:hAnsi="Angsana New"/>
                <w:sz w:val="30"/>
                <w:szCs w:val="30"/>
                <w:cs/>
              </w:rPr>
              <w:t>ภาษีเงินได้ตามสิทธิ</w:t>
            </w:r>
          </w:p>
        </w:tc>
        <w:tc>
          <w:tcPr>
            <w:tcW w:w="2798" w:type="dxa"/>
            <w:gridSpan w:val="5"/>
          </w:tcPr>
          <w:p w14:paraId="7F24A821" w14:textId="77777777" w:rsidR="00EA0946" w:rsidRPr="00C20284" w:rsidRDefault="00EA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eastAsia="Angsana New" w:hAnsi="Angsana New"/>
                <w:sz w:val="30"/>
                <w:szCs w:val="30"/>
                <w:cs/>
              </w:rPr>
              <w:t>ภาษีเงินได้ตามสิทธิ</w:t>
            </w:r>
          </w:p>
        </w:tc>
        <w:tc>
          <w:tcPr>
            <w:tcW w:w="2242" w:type="dxa"/>
            <w:gridSpan w:val="4"/>
          </w:tcPr>
          <w:p w14:paraId="3C5306B4" w14:textId="77777777" w:rsidR="00EA0946" w:rsidRPr="00C20284" w:rsidRDefault="00EA0946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0946" w:rsidRPr="00C20284" w14:paraId="5E0026A3" w14:textId="77777777" w:rsidTr="00367ADF">
        <w:tc>
          <w:tcPr>
            <w:tcW w:w="2187" w:type="dxa"/>
          </w:tcPr>
          <w:p w14:paraId="0534FDD5" w14:textId="77777777" w:rsidR="00EA0946" w:rsidRPr="00C20284" w:rsidRDefault="00EA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gridSpan w:val="4"/>
          </w:tcPr>
          <w:p w14:paraId="5CFA8C33" w14:textId="77777777" w:rsidR="00EA0946" w:rsidRPr="00C20284" w:rsidRDefault="00EA0946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eastAsia="Angsana New" w:hAnsi="Angsana New"/>
                <w:sz w:val="30"/>
                <w:szCs w:val="30"/>
                <w:cs/>
              </w:rPr>
              <w:t>ประโยชน์ของ</w:t>
            </w:r>
          </w:p>
        </w:tc>
        <w:tc>
          <w:tcPr>
            <w:tcW w:w="2798" w:type="dxa"/>
            <w:gridSpan w:val="5"/>
          </w:tcPr>
          <w:p w14:paraId="12E166BC" w14:textId="77777777" w:rsidR="00EA0946" w:rsidRPr="00C20284" w:rsidRDefault="00EA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eastAsia="Angsana New" w:hAnsi="Angsana New"/>
                <w:sz w:val="30"/>
                <w:szCs w:val="30"/>
                <w:cs/>
              </w:rPr>
              <w:t>ประโยชน์ของ</w:t>
            </w:r>
          </w:p>
        </w:tc>
        <w:tc>
          <w:tcPr>
            <w:tcW w:w="2242" w:type="dxa"/>
            <w:gridSpan w:val="4"/>
          </w:tcPr>
          <w:p w14:paraId="6C2EE47B" w14:textId="77777777" w:rsidR="00EA0946" w:rsidRPr="00C20284" w:rsidRDefault="00EA0946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0946" w:rsidRPr="00C20284" w14:paraId="5D2D8F53" w14:textId="77777777" w:rsidTr="00367ADF">
        <w:tc>
          <w:tcPr>
            <w:tcW w:w="2187" w:type="dxa"/>
          </w:tcPr>
          <w:p w14:paraId="46D7210B" w14:textId="77777777" w:rsidR="00EA0946" w:rsidRPr="00C20284" w:rsidRDefault="00EA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gridSpan w:val="4"/>
            <w:tcBorders>
              <w:bottom w:val="single" w:sz="4" w:space="0" w:color="auto"/>
            </w:tcBorders>
          </w:tcPr>
          <w:p w14:paraId="461B7711" w14:textId="77777777" w:rsidR="00EA0946" w:rsidRPr="00C20284" w:rsidRDefault="00EA0946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eastAsia="Angsana New" w:hAnsi="Angsana New"/>
                <w:sz w:val="30"/>
                <w:szCs w:val="30"/>
                <w:cs/>
              </w:rPr>
              <w:t>การส่งเสริมการลงทุน</w:t>
            </w:r>
          </w:p>
        </w:tc>
        <w:tc>
          <w:tcPr>
            <w:tcW w:w="274" w:type="dxa"/>
          </w:tcPr>
          <w:p w14:paraId="26B39960" w14:textId="77777777" w:rsidR="00EA0946" w:rsidRPr="00C20284" w:rsidRDefault="00EA0946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530FB551" w14:textId="77777777" w:rsidR="00EA0946" w:rsidRPr="00C20284" w:rsidRDefault="00EA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eastAsia="Angsana New" w:hAnsi="Angsana New"/>
                <w:sz w:val="30"/>
                <w:szCs w:val="30"/>
                <w:cs/>
              </w:rPr>
              <w:t>การส่งเสริมการลงทุน</w:t>
            </w:r>
          </w:p>
        </w:tc>
        <w:tc>
          <w:tcPr>
            <w:tcW w:w="274" w:type="dxa"/>
          </w:tcPr>
          <w:p w14:paraId="1CABBC2B" w14:textId="77777777" w:rsidR="00EA0946" w:rsidRPr="00C20284" w:rsidRDefault="00EA0946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42" w:type="dxa"/>
            <w:gridSpan w:val="4"/>
            <w:tcBorders>
              <w:bottom w:val="single" w:sz="4" w:space="0" w:color="auto"/>
            </w:tcBorders>
          </w:tcPr>
          <w:p w14:paraId="035E8C00" w14:textId="77777777" w:rsidR="00EA0946" w:rsidRPr="00C20284" w:rsidRDefault="00EA0946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eastAsia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EA0946" w:rsidRPr="00C20284" w14:paraId="07CF366A" w14:textId="77777777" w:rsidTr="00367ADF">
        <w:tc>
          <w:tcPr>
            <w:tcW w:w="2187" w:type="dxa"/>
          </w:tcPr>
          <w:p w14:paraId="37E04D40" w14:textId="77777777" w:rsidR="00EA0946" w:rsidRPr="00C20284" w:rsidRDefault="00EA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30071E2" w14:textId="67A42F6B" w:rsidR="00EA0946" w:rsidRPr="00C20284" w:rsidRDefault="009711B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256</w:t>
            </w:r>
            <w:r w:rsidR="003C661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5" w:type="dxa"/>
            <w:gridSpan w:val="2"/>
            <w:tcBorders>
              <w:top w:val="single" w:sz="4" w:space="0" w:color="auto"/>
            </w:tcBorders>
          </w:tcPr>
          <w:p w14:paraId="331DB894" w14:textId="77777777" w:rsidR="00EA0946" w:rsidRPr="00C20284" w:rsidRDefault="00EA094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</w:tcPr>
          <w:p w14:paraId="163ED890" w14:textId="6A57648A" w:rsidR="00EA0946" w:rsidRPr="00C20284" w:rsidRDefault="009711B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4" w:type="dxa"/>
          </w:tcPr>
          <w:p w14:paraId="0406DB24" w14:textId="77777777" w:rsidR="00EA0946" w:rsidRPr="00C20284" w:rsidRDefault="00EA0946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1611AADB" w14:textId="133FCA13" w:rsidR="00EA0946" w:rsidRPr="00C20284" w:rsidRDefault="009711B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256</w:t>
            </w:r>
            <w:r w:rsidR="003C661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4" w:type="dxa"/>
            <w:tcBorders>
              <w:top w:val="single" w:sz="4" w:space="0" w:color="auto"/>
            </w:tcBorders>
          </w:tcPr>
          <w:p w14:paraId="3ED43E91" w14:textId="77777777" w:rsidR="00EA0946" w:rsidRPr="00C20284" w:rsidRDefault="00EA094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6F71248D" w14:textId="2CE5ACB3" w:rsidR="00EA0946" w:rsidRPr="00C20284" w:rsidRDefault="009711B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4" w:type="dxa"/>
          </w:tcPr>
          <w:p w14:paraId="62943A4B" w14:textId="77777777" w:rsidR="00EA0946" w:rsidRPr="00C20284" w:rsidRDefault="00EA0946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6B8D3FDC" w14:textId="7FEB6444" w:rsidR="00EA0946" w:rsidRPr="00C20284" w:rsidRDefault="009711B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256</w:t>
            </w:r>
            <w:r w:rsidR="003C661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4" w:type="dxa"/>
            <w:gridSpan w:val="2"/>
            <w:tcBorders>
              <w:top w:val="single" w:sz="4" w:space="0" w:color="auto"/>
            </w:tcBorders>
          </w:tcPr>
          <w:p w14:paraId="24D7DB5A" w14:textId="77777777" w:rsidR="00EA0946" w:rsidRPr="00C20284" w:rsidRDefault="00EA094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14:paraId="0806CC10" w14:textId="37FA259D" w:rsidR="00EA0946" w:rsidRPr="00C20284" w:rsidRDefault="009711B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EA0946" w:rsidRPr="00C20284" w14:paraId="4B4E1FDB" w14:textId="77777777" w:rsidTr="00367ADF">
        <w:trPr>
          <w:trHeight w:hRule="exact" w:val="216"/>
        </w:trPr>
        <w:tc>
          <w:tcPr>
            <w:tcW w:w="2187" w:type="dxa"/>
          </w:tcPr>
          <w:p w14:paraId="3367479E" w14:textId="77777777" w:rsidR="00EA0946" w:rsidRPr="00C20284" w:rsidRDefault="00EA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918" w:type="dxa"/>
            <w:gridSpan w:val="2"/>
          </w:tcPr>
          <w:p w14:paraId="1C333A56" w14:textId="77777777" w:rsidR="00EA0946" w:rsidRPr="00C20284" w:rsidRDefault="00EA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765"/>
              <w:jc w:val="both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257" w:type="dxa"/>
          </w:tcPr>
          <w:p w14:paraId="7451C916" w14:textId="77777777" w:rsidR="00EA0946" w:rsidRPr="00C20284" w:rsidRDefault="00EA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009C34A7" w14:textId="77777777" w:rsidR="00EA0946" w:rsidRPr="00C20284" w:rsidRDefault="00EA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765"/>
              <w:jc w:val="both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039C8E43" w14:textId="77777777" w:rsidR="00EA0946" w:rsidRPr="00C20284" w:rsidRDefault="00EA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280A5E89" w14:textId="77777777" w:rsidR="00EA0946" w:rsidRPr="00C20284" w:rsidRDefault="00EA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30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30D9639A" w14:textId="77777777" w:rsidR="00EA0946" w:rsidRPr="00C20284" w:rsidRDefault="00EA094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1ECEDD7B" w14:textId="77777777" w:rsidR="00EA0946" w:rsidRPr="00C20284" w:rsidRDefault="00EA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30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0113814E" w14:textId="77777777" w:rsidR="00EA0946" w:rsidRPr="00C20284" w:rsidRDefault="00EA094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  <w:gridSpan w:val="2"/>
          </w:tcPr>
          <w:p w14:paraId="64543F59" w14:textId="77777777" w:rsidR="00EA0946" w:rsidRPr="00C20284" w:rsidRDefault="00EA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30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0F0F2FC3" w14:textId="77777777" w:rsidR="00EA0946" w:rsidRPr="00C20284" w:rsidRDefault="00EA094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</w:tcPr>
          <w:p w14:paraId="54A7FAD2" w14:textId="77777777" w:rsidR="00EA0946" w:rsidRPr="00C20284" w:rsidRDefault="00EA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30" w:right="-10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639A" w:rsidRPr="00C20284" w14:paraId="67FC9DA2" w14:textId="77777777" w:rsidTr="00367ADF">
        <w:tc>
          <w:tcPr>
            <w:tcW w:w="2187" w:type="dxa"/>
          </w:tcPr>
          <w:p w14:paraId="0F28FF09" w14:textId="77777777" w:rsidR="00D5639A" w:rsidRPr="00C20284" w:rsidRDefault="00D5639A" w:rsidP="00D56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eastAsia="Angsana New" w:hAnsi="Angsana New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918" w:type="dxa"/>
            <w:gridSpan w:val="2"/>
          </w:tcPr>
          <w:p w14:paraId="32CCB404" w14:textId="7817F73C" w:rsidR="00D5639A" w:rsidRPr="00C20284" w:rsidRDefault="00437475" w:rsidP="00D56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81" w:right="-765"/>
              <w:jc w:val="both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3,250</w:t>
            </w:r>
          </w:p>
        </w:tc>
        <w:tc>
          <w:tcPr>
            <w:tcW w:w="257" w:type="dxa"/>
          </w:tcPr>
          <w:p w14:paraId="7222DCAF" w14:textId="77777777" w:rsidR="00D5639A" w:rsidRPr="00C20284" w:rsidRDefault="00D5639A" w:rsidP="00D56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3E79209B" w14:textId="34DFCE3E" w:rsidR="00D5639A" w:rsidRPr="00C20284" w:rsidRDefault="009711B9" w:rsidP="00D56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81" w:right="-765"/>
              <w:jc w:val="both"/>
              <w:rPr>
                <w:rFonts w:ascii="Angsana New" w:eastAsia="Angsana New" w:hAnsi="Angsana New"/>
                <w:sz w:val="30"/>
                <w:szCs w:val="30"/>
              </w:rPr>
            </w:pPr>
            <w:r w:rsidRPr="009711B9">
              <w:rPr>
                <w:rFonts w:ascii="Angsana New" w:eastAsia="Angsana New" w:hAnsi="Angsana New"/>
                <w:sz w:val="30"/>
                <w:szCs w:val="30"/>
              </w:rPr>
              <w:t>6</w:t>
            </w:r>
            <w:r w:rsidR="00D5639A" w:rsidRPr="00C20284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9711B9">
              <w:rPr>
                <w:rFonts w:ascii="Angsana New" w:eastAsia="Angsana New" w:hAnsi="Angsana New"/>
                <w:sz w:val="30"/>
                <w:szCs w:val="30"/>
              </w:rPr>
              <w:t>0</w:t>
            </w:r>
            <w:r w:rsidR="003C6613">
              <w:rPr>
                <w:rFonts w:ascii="Angsana New" w:eastAsia="Angsana New" w:hAnsi="Angsana New"/>
                <w:sz w:val="30"/>
                <w:szCs w:val="30"/>
              </w:rPr>
              <w:t>4</w:t>
            </w:r>
            <w:r w:rsidRPr="009711B9">
              <w:rPr>
                <w:rFonts w:ascii="Angsana New" w:eastAsia="Angsana New" w:hAnsi="Angsana New"/>
                <w:sz w:val="30"/>
                <w:szCs w:val="30"/>
              </w:rPr>
              <w:t>3</w:t>
            </w:r>
          </w:p>
        </w:tc>
        <w:tc>
          <w:tcPr>
            <w:tcW w:w="274" w:type="dxa"/>
          </w:tcPr>
          <w:p w14:paraId="47E4BE0A" w14:textId="77777777" w:rsidR="00D5639A" w:rsidRPr="00C20284" w:rsidRDefault="00D5639A" w:rsidP="00D56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2D5B5668" w14:textId="20528330" w:rsidR="00D5639A" w:rsidRPr="00C20284" w:rsidRDefault="00437475" w:rsidP="00D56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30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20,807</w:t>
            </w:r>
          </w:p>
        </w:tc>
        <w:tc>
          <w:tcPr>
            <w:tcW w:w="274" w:type="dxa"/>
          </w:tcPr>
          <w:p w14:paraId="240EA648" w14:textId="77777777" w:rsidR="00D5639A" w:rsidRPr="00C20284" w:rsidRDefault="00D5639A" w:rsidP="00D5639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610DCB1B" w14:textId="2BBFB9CC" w:rsidR="00D5639A" w:rsidRPr="00C20284" w:rsidRDefault="009711B9" w:rsidP="00D56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30" w:right="-106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16</w:t>
            </w:r>
            <w:r w:rsidR="00D5639A" w:rsidRPr="00C20284">
              <w:rPr>
                <w:rFonts w:ascii="Angsana New" w:hAnsi="Angsana New"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</w:rPr>
              <w:t>081</w:t>
            </w:r>
          </w:p>
        </w:tc>
        <w:tc>
          <w:tcPr>
            <w:tcW w:w="274" w:type="dxa"/>
          </w:tcPr>
          <w:p w14:paraId="6935B86D" w14:textId="77777777" w:rsidR="00D5639A" w:rsidRPr="00C20284" w:rsidRDefault="00D5639A" w:rsidP="00D5639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  <w:gridSpan w:val="2"/>
          </w:tcPr>
          <w:p w14:paraId="4CF123D6" w14:textId="646BE0AD" w:rsidR="00D5639A" w:rsidRPr="00C20284" w:rsidRDefault="00437475" w:rsidP="00D56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30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24,057</w:t>
            </w:r>
          </w:p>
        </w:tc>
        <w:tc>
          <w:tcPr>
            <w:tcW w:w="262" w:type="dxa"/>
          </w:tcPr>
          <w:p w14:paraId="59F89458" w14:textId="77777777" w:rsidR="00D5639A" w:rsidRPr="00C20284" w:rsidRDefault="00D5639A" w:rsidP="00D5639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</w:tcPr>
          <w:p w14:paraId="305FD860" w14:textId="7C05DBCF" w:rsidR="00D5639A" w:rsidRPr="00C20284" w:rsidRDefault="009711B9" w:rsidP="00D56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30" w:right="-106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22</w:t>
            </w:r>
            <w:r w:rsidR="00D5639A" w:rsidRPr="00C20284">
              <w:rPr>
                <w:rFonts w:ascii="Angsana New" w:hAnsi="Angsana New"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</w:rPr>
              <w:t>12</w:t>
            </w:r>
            <w:r w:rsidR="003C6613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D5639A" w:rsidRPr="00C20284" w14:paraId="696786B7" w14:textId="77777777" w:rsidTr="00367ADF">
        <w:tc>
          <w:tcPr>
            <w:tcW w:w="2187" w:type="dxa"/>
          </w:tcPr>
          <w:p w14:paraId="613849FC" w14:textId="77777777" w:rsidR="00D5639A" w:rsidRPr="00C20284" w:rsidRDefault="00D5639A" w:rsidP="00D56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eastAsia="Angsana New" w:hAnsi="Angsana New"/>
                <w:sz w:val="30"/>
                <w:szCs w:val="30"/>
                <w:cs/>
              </w:rPr>
              <w:t>ขายต่างประเทศ</w:t>
            </w:r>
          </w:p>
        </w:tc>
        <w:tc>
          <w:tcPr>
            <w:tcW w:w="918" w:type="dxa"/>
            <w:gridSpan w:val="2"/>
            <w:tcBorders>
              <w:bottom w:val="single" w:sz="4" w:space="0" w:color="auto"/>
            </w:tcBorders>
          </w:tcPr>
          <w:p w14:paraId="477B253C" w14:textId="7B5D0192" w:rsidR="00D5639A" w:rsidRPr="00C20284" w:rsidRDefault="00437475" w:rsidP="00D56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81" w:right="-765"/>
              <w:jc w:val="both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36</w:t>
            </w:r>
          </w:p>
        </w:tc>
        <w:tc>
          <w:tcPr>
            <w:tcW w:w="257" w:type="dxa"/>
          </w:tcPr>
          <w:p w14:paraId="5A503CB9" w14:textId="77777777" w:rsidR="00D5639A" w:rsidRPr="00C20284" w:rsidRDefault="00D5639A" w:rsidP="00D56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14:paraId="53365B73" w14:textId="46F23B8E" w:rsidR="00D5639A" w:rsidRPr="00C20284" w:rsidRDefault="009711B9" w:rsidP="00D56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81" w:right="-765"/>
              <w:jc w:val="both"/>
              <w:rPr>
                <w:rFonts w:ascii="Angsana New" w:eastAsia="Angsana New" w:hAnsi="Angsana New"/>
                <w:sz w:val="30"/>
                <w:szCs w:val="30"/>
              </w:rPr>
            </w:pPr>
            <w:r w:rsidRPr="009711B9">
              <w:rPr>
                <w:rFonts w:ascii="Angsana New" w:eastAsia="Angsana New" w:hAnsi="Angsana New"/>
                <w:sz w:val="30"/>
                <w:szCs w:val="30"/>
              </w:rPr>
              <w:t>2</w:t>
            </w:r>
            <w:r w:rsidR="003C6613">
              <w:rPr>
                <w:rFonts w:ascii="Angsana New" w:eastAsia="Angsana New" w:hAnsi="Angsana New"/>
                <w:sz w:val="30"/>
                <w:szCs w:val="30"/>
              </w:rPr>
              <w:t>4</w:t>
            </w:r>
            <w:r w:rsidRPr="009711B9">
              <w:rPr>
                <w:rFonts w:ascii="Angsana New" w:eastAsia="Angsana New" w:hAnsi="Angsana New"/>
                <w:sz w:val="30"/>
                <w:szCs w:val="30"/>
              </w:rPr>
              <w:t>7</w:t>
            </w:r>
          </w:p>
        </w:tc>
        <w:tc>
          <w:tcPr>
            <w:tcW w:w="274" w:type="dxa"/>
          </w:tcPr>
          <w:p w14:paraId="675F273D" w14:textId="77777777" w:rsidR="00D5639A" w:rsidRPr="00C20284" w:rsidRDefault="00D5639A" w:rsidP="00D56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48712E8B" w14:textId="41477BE6" w:rsidR="00D5639A" w:rsidRPr="00C20284" w:rsidRDefault="00437475" w:rsidP="00D56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30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2,961</w:t>
            </w:r>
          </w:p>
        </w:tc>
        <w:tc>
          <w:tcPr>
            <w:tcW w:w="274" w:type="dxa"/>
          </w:tcPr>
          <w:p w14:paraId="39136D1A" w14:textId="77777777" w:rsidR="00D5639A" w:rsidRPr="00C20284" w:rsidRDefault="00D5639A" w:rsidP="00D5639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394D59C9" w14:textId="53A96D7B" w:rsidR="00D5639A" w:rsidRPr="00C20284" w:rsidRDefault="009711B9" w:rsidP="00D56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30" w:right="-106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3</w:t>
            </w:r>
            <w:r w:rsidR="00D5639A" w:rsidRPr="00C20284">
              <w:rPr>
                <w:rFonts w:ascii="Angsana New" w:hAnsi="Angsana New"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274" w:type="dxa"/>
          </w:tcPr>
          <w:p w14:paraId="677A379A" w14:textId="77777777" w:rsidR="00D5639A" w:rsidRPr="00C20284" w:rsidRDefault="00D5639A" w:rsidP="00D5639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  <w:gridSpan w:val="2"/>
            <w:tcBorders>
              <w:bottom w:val="single" w:sz="4" w:space="0" w:color="auto"/>
            </w:tcBorders>
          </w:tcPr>
          <w:p w14:paraId="56B40901" w14:textId="2F259CF9" w:rsidR="00D5639A" w:rsidRPr="00C20284" w:rsidRDefault="00437475" w:rsidP="00D56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30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2,997</w:t>
            </w:r>
          </w:p>
        </w:tc>
        <w:tc>
          <w:tcPr>
            <w:tcW w:w="262" w:type="dxa"/>
          </w:tcPr>
          <w:p w14:paraId="53CA4115" w14:textId="77777777" w:rsidR="00D5639A" w:rsidRPr="00C20284" w:rsidRDefault="00D5639A" w:rsidP="00D5639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112F94AE" w14:textId="7DEF4EE8" w:rsidR="00D5639A" w:rsidRPr="00C20284" w:rsidRDefault="009711B9" w:rsidP="00D56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30" w:right="-106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3</w:t>
            </w:r>
            <w:r w:rsidR="00D5639A" w:rsidRPr="00C20284">
              <w:rPr>
                <w:rFonts w:ascii="Angsana New" w:hAnsi="Angsana New"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</w:rPr>
              <w:t>397</w:t>
            </w:r>
          </w:p>
        </w:tc>
      </w:tr>
      <w:tr w:rsidR="00D5639A" w:rsidRPr="00C20284" w14:paraId="7705B8D8" w14:textId="77777777" w:rsidTr="00367ADF">
        <w:tc>
          <w:tcPr>
            <w:tcW w:w="2187" w:type="dxa"/>
          </w:tcPr>
          <w:p w14:paraId="43A7FA77" w14:textId="77777777" w:rsidR="00D5639A" w:rsidRPr="00C20284" w:rsidRDefault="00D5639A" w:rsidP="00D56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รวมรายได้จากการขาย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E4074DC" w14:textId="36E57557" w:rsidR="00D5639A" w:rsidRPr="00C20284" w:rsidRDefault="00437475" w:rsidP="00D56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765"/>
              <w:jc w:val="both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3,2</w:t>
            </w:r>
            <w:r w:rsidR="002825E1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57" w:type="dxa"/>
          </w:tcPr>
          <w:p w14:paraId="29CFD64B" w14:textId="77777777" w:rsidR="00D5639A" w:rsidRPr="00C20284" w:rsidRDefault="00D5639A" w:rsidP="00D56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</w:tcPr>
          <w:p w14:paraId="255CC1D5" w14:textId="33711A8F" w:rsidR="00D5639A" w:rsidRPr="00C20284" w:rsidRDefault="009711B9" w:rsidP="00D56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765"/>
              <w:jc w:val="both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 w:rsidRPr="009711B9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6</w:t>
            </w:r>
            <w:r w:rsidR="00D5639A" w:rsidRPr="00C20284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,</w:t>
            </w:r>
            <w:r w:rsidRPr="009711B9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290</w:t>
            </w:r>
          </w:p>
        </w:tc>
        <w:tc>
          <w:tcPr>
            <w:tcW w:w="274" w:type="dxa"/>
          </w:tcPr>
          <w:p w14:paraId="7284BFE6" w14:textId="77777777" w:rsidR="00D5639A" w:rsidRPr="00C20284" w:rsidRDefault="00D5639A" w:rsidP="00D56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69C2CB3F" w14:textId="74373544" w:rsidR="00D5639A" w:rsidRPr="00C20284" w:rsidRDefault="00437475" w:rsidP="00D56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81" w:right="-765"/>
              <w:jc w:val="both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23,768</w:t>
            </w:r>
          </w:p>
        </w:tc>
        <w:tc>
          <w:tcPr>
            <w:tcW w:w="274" w:type="dxa"/>
          </w:tcPr>
          <w:p w14:paraId="70FC10EB" w14:textId="77777777" w:rsidR="00D5639A" w:rsidRPr="00C20284" w:rsidRDefault="00D5639A" w:rsidP="00D5639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1121E9D4" w14:textId="7C358BB9" w:rsidR="00D5639A" w:rsidRPr="00C20284" w:rsidRDefault="009711B9" w:rsidP="00D56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81" w:right="-765"/>
              <w:jc w:val="both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 w:rsidRPr="009711B9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19</w:t>
            </w:r>
            <w:r w:rsidR="00D5639A" w:rsidRPr="00C20284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,</w:t>
            </w:r>
            <w:r w:rsidRPr="009711B9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231</w:t>
            </w:r>
          </w:p>
        </w:tc>
        <w:tc>
          <w:tcPr>
            <w:tcW w:w="274" w:type="dxa"/>
          </w:tcPr>
          <w:p w14:paraId="5D143791" w14:textId="77777777" w:rsidR="00D5639A" w:rsidRPr="00C20284" w:rsidRDefault="00D5639A" w:rsidP="00D5639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BA48F70" w14:textId="2401B69E" w:rsidR="00D5639A" w:rsidRPr="00C20284" w:rsidRDefault="00CE41B9" w:rsidP="00D56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81" w:right="-765"/>
              <w:jc w:val="both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27,</w:t>
            </w:r>
            <w:r w:rsidR="00706629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054</w:t>
            </w:r>
          </w:p>
        </w:tc>
        <w:tc>
          <w:tcPr>
            <w:tcW w:w="262" w:type="dxa"/>
          </w:tcPr>
          <w:p w14:paraId="231FACC2" w14:textId="77777777" w:rsidR="00D5639A" w:rsidRPr="00C20284" w:rsidRDefault="00D5639A" w:rsidP="00D5639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113345B4" w14:textId="04FE6884" w:rsidR="00D5639A" w:rsidRPr="00C20284" w:rsidRDefault="009711B9" w:rsidP="00D56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81" w:right="-765"/>
              <w:jc w:val="both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 w:rsidRPr="009711B9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25</w:t>
            </w:r>
            <w:r w:rsidR="00D5639A" w:rsidRPr="00C20284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,</w:t>
            </w:r>
            <w:r w:rsidRPr="009711B9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521</w:t>
            </w:r>
          </w:p>
        </w:tc>
      </w:tr>
    </w:tbl>
    <w:p w14:paraId="1C57D06D" w14:textId="77777777" w:rsidR="00EA0946" w:rsidRPr="00C20284" w:rsidRDefault="00EA0946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lang w:val="en-AU"/>
        </w:rPr>
      </w:pPr>
    </w:p>
    <w:p w14:paraId="688DE4AA" w14:textId="5CA2B0E8" w:rsidR="0027136A" w:rsidRPr="00C20284" w:rsidRDefault="0027136A" w:rsidP="00367ADF">
      <w:pPr>
        <w:pStyle w:val="Heading1"/>
        <w:shd w:val="clear" w:color="auto" w:fill="auto"/>
        <w:tabs>
          <w:tab w:val="clear" w:pos="283"/>
          <w:tab w:val="num" w:pos="540"/>
        </w:tabs>
        <w:ind w:left="540" w:hanging="540"/>
        <w:rPr>
          <w:rFonts w:ascii="Angsana New" w:hAnsi="Angsana New"/>
          <w:bCs w:val="0"/>
          <w:szCs w:val="30"/>
        </w:rPr>
      </w:pPr>
      <w:r w:rsidRPr="00C20284">
        <w:rPr>
          <w:rFonts w:ascii="Angsana New" w:hAnsi="Angsana New" w:cs="Angsana New"/>
          <w:szCs w:val="30"/>
          <w:cs/>
        </w:rPr>
        <w:t>ค่าใช้จ่าย</w:t>
      </w:r>
      <w:r w:rsidR="005C79E3" w:rsidRPr="00C20284">
        <w:rPr>
          <w:rFonts w:ascii="Angsana New" w:hAnsi="Angsana New" w:cs="Angsana New"/>
          <w:szCs w:val="30"/>
          <w:cs/>
        </w:rPr>
        <w:t>ผลประโยชน์ตอบแทน</w:t>
      </w:r>
      <w:r w:rsidR="009F2CD8" w:rsidRPr="00C20284">
        <w:rPr>
          <w:rFonts w:ascii="Angsana New" w:hAnsi="Angsana New" w:cs="Angsana New"/>
          <w:szCs w:val="30"/>
          <w:cs/>
        </w:rPr>
        <w:t>ผู้บริหารและ</w:t>
      </w:r>
      <w:r w:rsidRPr="00C20284">
        <w:rPr>
          <w:rFonts w:ascii="Angsana New" w:hAnsi="Angsana New" w:cs="Angsana New"/>
          <w:szCs w:val="30"/>
          <w:cs/>
        </w:rPr>
        <w:t>พนักงาน</w:t>
      </w:r>
    </w:p>
    <w:p w14:paraId="268A378F" w14:textId="77777777" w:rsidR="00C31B5C" w:rsidRPr="00A17325" w:rsidRDefault="008D53D0">
      <w:pPr>
        <w:pStyle w:val="a"/>
        <w:tabs>
          <w:tab w:val="clear" w:pos="1080"/>
        </w:tabs>
        <w:rPr>
          <w:rFonts w:ascii="Angsana New" w:hAnsi="Angsana New" w:cs="Angsana New"/>
          <w:lang w:val="en-US"/>
        </w:rPr>
      </w:pPr>
      <w:r w:rsidRPr="00C20284">
        <w:rPr>
          <w:rFonts w:ascii="Angsana New" w:hAnsi="Angsana New" w:cs="Angsana New"/>
          <w:b/>
          <w:bCs/>
          <w:sz w:val="16"/>
          <w:szCs w:val="16"/>
          <w:cs/>
          <w:lang w:val="en-US"/>
        </w:rPr>
        <w:tab/>
      </w:r>
    </w:p>
    <w:p w14:paraId="1F822EB6" w14:textId="77777777" w:rsidR="008D53D0" w:rsidRPr="00C20284" w:rsidRDefault="008D53D0">
      <w:pPr>
        <w:pStyle w:val="a"/>
        <w:tabs>
          <w:tab w:val="clear" w:pos="1080"/>
        </w:tabs>
        <w:ind w:left="540" w:hanging="540"/>
        <w:rPr>
          <w:rFonts w:ascii="Angsana New" w:hAnsi="Angsana New" w:cs="Angsana New"/>
          <w:lang w:val="en-US"/>
        </w:rPr>
      </w:pPr>
      <w:r w:rsidRPr="00C20284">
        <w:rPr>
          <w:rFonts w:ascii="Angsana New" w:hAnsi="Angsana New" w:cs="Angsana New"/>
          <w:cs/>
          <w:lang w:val="en-US"/>
        </w:rPr>
        <w:tab/>
        <w:t>ค่าใช้จ่ายผลประโยชน์ตอบแทน</w:t>
      </w:r>
      <w:r w:rsidR="00F50FC7" w:rsidRPr="00C20284">
        <w:rPr>
          <w:rFonts w:ascii="Angsana New" w:hAnsi="Angsana New" w:cs="Angsana New"/>
          <w:cs/>
          <w:lang w:val="en-US"/>
        </w:rPr>
        <w:t>ผู้บริหารและ</w:t>
      </w:r>
      <w:r w:rsidRPr="00C20284">
        <w:rPr>
          <w:rFonts w:ascii="Angsana New" w:hAnsi="Angsana New" w:cs="Angsana New"/>
          <w:cs/>
          <w:lang w:val="en-US"/>
        </w:rPr>
        <w:t>พนักงานประกอบด้วย</w:t>
      </w:r>
    </w:p>
    <w:p w14:paraId="6046B3B6" w14:textId="77777777" w:rsidR="008D53D0" w:rsidRPr="00A17325" w:rsidRDefault="008D53D0">
      <w:pPr>
        <w:pStyle w:val="a"/>
        <w:tabs>
          <w:tab w:val="clear" w:pos="1080"/>
        </w:tabs>
        <w:ind w:left="540" w:hanging="540"/>
        <w:rPr>
          <w:rFonts w:ascii="Angsana New" w:hAnsi="Angsana New" w:cs="Angsana New"/>
          <w:b/>
          <w:bCs/>
          <w:lang w:val="en-US"/>
        </w:rPr>
      </w:pPr>
    </w:p>
    <w:p w14:paraId="136944C8" w14:textId="56B087DA" w:rsidR="00E60C77" w:rsidRPr="00C20284" w:rsidRDefault="00E60C77" w:rsidP="006200FA">
      <w:pPr>
        <w:pStyle w:val="BodyText2"/>
        <w:ind w:left="1080" w:right="-162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20284">
        <w:rPr>
          <w:rFonts w:ascii="Angsana New" w:eastAsia="Cordia New" w:hAnsi="Angsana New"/>
          <w:sz w:val="30"/>
          <w:szCs w:val="30"/>
          <w:cs/>
        </w:rPr>
        <w:t>(ก)</w:t>
      </w:r>
      <w:r w:rsidRPr="00C20284">
        <w:rPr>
          <w:rFonts w:ascii="Angsana New" w:eastAsia="Cordia New" w:hAnsi="Angsana New"/>
          <w:sz w:val="30"/>
          <w:szCs w:val="30"/>
        </w:rPr>
        <w:tab/>
      </w:r>
      <w:r w:rsidR="008D53D0" w:rsidRPr="00C20284">
        <w:rPr>
          <w:rFonts w:ascii="Angsana New" w:hAnsi="Angsana New"/>
          <w:spacing w:val="-2"/>
          <w:sz w:val="30"/>
          <w:szCs w:val="30"/>
          <w:cs/>
        </w:rPr>
        <w:t>ผลประโยชน์ตอบแทน</w:t>
      </w:r>
      <w:r w:rsidRPr="00C20284">
        <w:rPr>
          <w:rFonts w:ascii="Angsana New" w:hAnsi="Angsana New"/>
          <w:spacing w:val="-2"/>
          <w:sz w:val="30"/>
          <w:szCs w:val="30"/>
          <w:cs/>
        </w:rPr>
        <w:t xml:space="preserve">ผู้บริหารประกอบด้วย </w:t>
      </w:r>
      <w:r w:rsidR="009D5E66" w:rsidRPr="00C20284">
        <w:rPr>
          <w:rFonts w:ascii="Angsana New" w:hAnsi="Angsana New"/>
          <w:spacing w:val="-2"/>
          <w:sz w:val="30"/>
          <w:szCs w:val="30"/>
          <w:cs/>
        </w:rPr>
        <w:t>เงินเดือนและผลประโยชน์ตอบแทนอื่นๆ</w:t>
      </w:r>
      <w:r w:rsidR="00960AA6" w:rsidRPr="00C20284">
        <w:rPr>
          <w:rFonts w:ascii="Angsana New" w:hAnsi="Angsana New"/>
          <w:spacing w:val="-2"/>
          <w:sz w:val="30"/>
          <w:szCs w:val="30"/>
        </w:rPr>
        <w:t xml:space="preserve"> </w:t>
      </w:r>
      <w:r w:rsidR="00960AA6" w:rsidRPr="00C20284">
        <w:rPr>
          <w:rFonts w:ascii="Angsana New" w:hAnsi="Angsana New"/>
          <w:spacing w:val="-2"/>
          <w:sz w:val="30"/>
          <w:szCs w:val="30"/>
          <w:cs/>
        </w:rPr>
        <w:t xml:space="preserve">ของผู้บริหาร </w:t>
      </w:r>
      <w:r w:rsidR="00B015A9" w:rsidRPr="00C20284">
        <w:rPr>
          <w:rFonts w:ascii="Angsana New" w:hAnsi="Angsana New"/>
          <w:spacing w:val="-2"/>
          <w:sz w:val="30"/>
          <w:szCs w:val="30"/>
          <w:cs/>
        </w:rPr>
        <w:t>ค่า</w:t>
      </w:r>
      <w:r w:rsidRPr="00C20284">
        <w:rPr>
          <w:rFonts w:ascii="Angsana New" w:hAnsi="Angsana New"/>
          <w:spacing w:val="-2"/>
          <w:sz w:val="30"/>
          <w:szCs w:val="30"/>
          <w:cs/>
        </w:rPr>
        <w:t>ตอบแทนกรรมการ</w:t>
      </w:r>
      <w:r w:rsidR="00A86825" w:rsidRPr="00C20284">
        <w:rPr>
          <w:rFonts w:ascii="Angsana New" w:hAnsi="Angsana New"/>
          <w:spacing w:val="-2"/>
          <w:sz w:val="30"/>
          <w:szCs w:val="30"/>
        </w:rPr>
        <w:t xml:space="preserve"> </w:t>
      </w:r>
      <w:r w:rsidR="009D5E66" w:rsidRPr="00C20284">
        <w:rPr>
          <w:rFonts w:ascii="Angsana New" w:hAnsi="Angsana New"/>
          <w:spacing w:val="-2"/>
          <w:sz w:val="30"/>
          <w:szCs w:val="30"/>
          <w:cs/>
        </w:rPr>
        <w:t>และ</w:t>
      </w:r>
      <w:r w:rsidR="00B015A9" w:rsidRPr="00C20284">
        <w:rPr>
          <w:rFonts w:ascii="Angsana New" w:hAnsi="Angsana New"/>
          <w:spacing w:val="-2"/>
          <w:sz w:val="30"/>
          <w:szCs w:val="30"/>
          <w:cs/>
        </w:rPr>
        <w:t>ค่า</w:t>
      </w:r>
      <w:r w:rsidRPr="00C20284">
        <w:rPr>
          <w:rFonts w:ascii="Angsana New" w:hAnsi="Angsana New"/>
          <w:spacing w:val="-2"/>
          <w:sz w:val="30"/>
          <w:szCs w:val="30"/>
          <w:cs/>
        </w:rPr>
        <w:t>ตอบแทนกรรมการชุดย่อยต่างๆ</w:t>
      </w:r>
      <w:r w:rsidR="00FD54C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FD54C6" w:rsidRPr="00C20284">
        <w:rPr>
          <w:rFonts w:ascii="Angsana New" w:hAnsi="Angsana New"/>
          <w:spacing w:val="-2"/>
          <w:sz w:val="30"/>
          <w:szCs w:val="30"/>
          <w:cs/>
        </w:rPr>
        <w:t>ในงบกำไรขาดทุนรวมและงบกำไรขาดทุนเฉพาะกิจการสำหรับปีสิ้นสุดวันที่</w:t>
      </w:r>
      <w:r w:rsidR="00FD54C6" w:rsidRPr="00C20284">
        <w:rPr>
          <w:rFonts w:ascii="Angsana New" w:hAnsi="Angsana New"/>
          <w:spacing w:val="-2"/>
          <w:sz w:val="30"/>
          <w:szCs w:val="30"/>
        </w:rPr>
        <w:t xml:space="preserve"> </w:t>
      </w:r>
      <w:r w:rsidR="00FD54C6" w:rsidRPr="009711B9">
        <w:rPr>
          <w:rFonts w:ascii="Angsana New" w:hAnsi="Angsana New"/>
          <w:spacing w:val="-2"/>
          <w:sz w:val="30"/>
          <w:szCs w:val="30"/>
        </w:rPr>
        <w:t>31</w:t>
      </w:r>
      <w:r w:rsidR="00FD54C6" w:rsidRPr="00C20284">
        <w:rPr>
          <w:rFonts w:ascii="Angsana New" w:hAnsi="Angsana New"/>
          <w:spacing w:val="-2"/>
          <w:sz w:val="30"/>
          <w:szCs w:val="30"/>
        </w:rPr>
        <w:t xml:space="preserve"> </w:t>
      </w:r>
      <w:r w:rsidR="00FD54C6" w:rsidRPr="00C20284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FD54C6" w:rsidRPr="009711B9">
        <w:rPr>
          <w:rFonts w:ascii="Angsana New" w:hAnsi="Angsana New"/>
          <w:spacing w:val="-2"/>
          <w:sz w:val="30"/>
          <w:szCs w:val="30"/>
        </w:rPr>
        <w:t>256</w:t>
      </w:r>
      <w:r w:rsidR="00FD54C6">
        <w:rPr>
          <w:rFonts w:ascii="Angsana New" w:hAnsi="Angsana New"/>
          <w:spacing w:val="-2"/>
          <w:sz w:val="30"/>
          <w:szCs w:val="30"/>
        </w:rPr>
        <w:t>4</w:t>
      </w:r>
      <w:r w:rsidR="009D5E66" w:rsidRPr="00C2028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20284">
        <w:rPr>
          <w:rFonts w:ascii="Angsana New" w:hAnsi="Angsana New"/>
          <w:spacing w:val="-2"/>
          <w:sz w:val="30"/>
          <w:szCs w:val="30"/>
          <w:cs/>
        </w:rPr>
        <w:t>เป็นจำนวนเงินรวม</w:t>
      </w:r>
      <w:r w:rsidR="00D6007D" w:rsidRPr="00C20284">
        <w:rPr>
          <w:rFonts w:ascii="Angsana New" w:hAnsi="Angsana New"/>
          <w:spacing w:val="-2"/>
          <w:sz w:val="30"/>
          <w:szCs w:val="30"/>
        </w:rPr>
        <w:t xml:space="preserve"> </w:t>
      </w:r>
      <w:r w:rsidR="00AE5B8C">
        <w:rPr>
          <w:rFonts w:ascii="Angsana New" w:hAnsi="Angsana New"/>
          <w:spacing w:val="-2"/>
          <w:sz w:val="30"/>
          <w:szCs w:val="30"/>
        </w:rPr>
        <w:t>1,893</w:t>
      </w:r>
      <w:r w:rsidR="003D3ADD" w:rsidRPr="00C20284">
        <w:rPr>
          <w:rFonts w:ascii="Angsana New" w:hAnsi="Angsana New"/>
          <w:spacing w:val="-2"/>
          <w:sz w:val="30"/>
          <w:szCs w:val="30"/>
        </w:rPr>
        <w:t xml:space="preserve"> </w:t>
      </w:r>
      <w:r w:rsidRPr="00C20284">
        <w:rPr>
          <w:rFonts w:ascii="Angsana New" w:hAnsi="Angsana New"/>
          <w:spacing w:val="-2"/>
          <w:sz w:val="30"/>
          <w:szCs w:val="30"/>
          <w:cs/>
        </w:rPr>
        <w:t>ล้านบาท และ</w:t>
      </w:r>
      <w:r w:rsidR="00037C89" w:rsidRPr="00C2028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4E681D">
        <w:rPr>
          <w:rFonts w:ascii="Angsana New" w:hAnsi="Angsana New"/>
          <w:spacing w:val="-2"/>
          <w:sz w:val="30"/>
          <w:szCs w:val="30"/>
        </w:rPr>
        <w:t>25</w:t>
      </w:r>
      <w:r w:rsidR="00A51F91">
        <w:rPr>
          <w:rFonts w:ascii="Angsana New" w:hAnsi="Angsana New"/>
          <w:spacing w:val="-2"/>
          <w:sz w:val="30"/>
          <w:szCs w:val="30"/>
        </w:rPr>
        <w:t>4</w:t>
      </w:r>
      <w:r w:rsidR="00917014" w:rsidRPr="00C20284">
        <w:rPr>
          <w:rFonts w:ascii="Angsana New" w:hAnsi="Angsana New"/>
          <w:spacing w:val="-2"/>
          <w:sz w:val="30"/>
          <w:szCs w:val="30"/>
        </w:rPr>
        <w:t xml:space="preserve"> </w:t>
      </w:r>
      <w:r w:rsidR="009D5E66" w:rsidRPr="00C20284">
        <w:rPr>
          <w:rFonts w:ascii="Angsana New" w:hAnsi="Angsana New"/>
          <w:spacing w:val="-2"/>
          <w:sz w:val="30"/>
          <w:szCs w:val="30"/>
          <w:cs/>
        </w:rPr>
        <w:t xml:space="preserve">ล้านบาท </w:t>
      </w:r>
      <w:r w:rsidRPr="00C20284">
        <w:rPr>
          <w:rFonts w:ascii="Angsana New" w:hAnsi="Angsana New"/>
          <w:spacing w:val="-2"/>
          <w:sz w:val="30"/>
          <w:szCs w:val="30"/>
          <w:cs/>
        </w:rPr>
        <w:t>ตามลำดับ</w:t>
      </w:r>
      <w:r w:rsidRPr="00C20284">
        <w:rPr>
          <w:rFonts w:ascii="Angsana New" w:hAnsi="Angsana New"/>
          <w:spacing w:val="-2"/>
          <w:sz w:val="30"/>
          <w:szCs w:val="30"/>
        </w:rPr>
        <w:t xml:space="preserve"> </w:t>
      </w:r>
      <w:r w:rsidR="000412C6" w:rsidRPr="00C20284">
        <w:rPr>
          <w:rFonts w:ascii="Angsana New" w:hAnsi="Angsana New"/>
          <w:spacing w:val="-2"/>
          <w:sz w:val="30"/>
          <w:szCs w:val="30"/>
        </w:rPr>
        <w:t xml:space="preserve">  </w:t>
      </w:r>
      <w:r w:rsidRPr="00C20284">
        <w:rPr>
          <w:rFonts w:ascii="Angsana New" w:hAnsi="Angsana New"/>
          <w:i/>
          <w:iCs/>
          <w:spacing w:val="-2"/>
          <w:sz w:val="30"/>
          <w:szCs w:val="30"/>
        </w:rPr>
        <w:t>(</w:t>
      </w:r>
      <w:r w:rsidR="009711B9" w:rsidRPr="009711B9">
        <w:rPr>
          <w:rFonts w:ascii="Angsana New" w:hAnsi="Angsana New"/>
          <w:i/>
          <w:iCs/>
          <w:spacing w:val="-2"/>
          <w:sz w:val="30"/>
          <w:szCs w:val="30"/>
        </w:rPr>
        <w:t>2563</w:t>
      </w:r>
      <w:r w:rsidRPr="00C20284">
        <w:rPr>
          <w:rFonts w:ascii="Angsana New" w:hAnsi="Angsana New"/>
          <w:i/>
          <w:iCs/>
          <w:spacing w:val="-2"/>
          <w:sz w:val="30"/>
          <w:szCs w:val="30"/>
        </w:rPr>
        <w:t xml:space="preserve">: </w:t>
      </w:r>
      <w:r w:rsidR="009711B9" w:rsidRPr="009711B9">
        <w:rPr>
          <w:rFonts w:ascii="Angsana New" w:hAnsi="Angsana New"/>
          <w:i/>
          <w:iCs/>
          <w:spacing w:val="-2"/>
          <w:sz w:val="30"/>
          <w:szCs w:val="30"/>
        </w:rPr>
        <w:t>1</w:t>
      </w:r>
      <w:r w:rsidR="00A323AD">
        <w:rPr>
          <w:rFonts w:ascii="Angsana New" w:hAnsi="Angsana New"/>
          <w:i/>
          <w:iCs/>
          <w:spacing w:val="-2"/>
          <w:sz w:val="30"/>
          <w:szCs w:val="30"/>
        </w:rPr>
        <w:t>,</w:t>
      </w:r>
      <w:r w:rsidR="009711B9" w:rsidRPr="009711B9">
        <w:rPr>
          <w:rFonts w:ascii="Angsana New" w:hAnsi="Angsana New"/>
          <w:i/>
          <w:iCs/>
          <w:spacing w:val="-2"/>
          <w:sz w:val="30"/>
          <w:szCs w:val="30"/>
        </w:rPr>
        <w:t>582</w:t>
      </w:r>
      <w:r w:rsidR="00A323AD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C20284">
        <w:rPr>
          <w:rFonts w:ascii="Angsana New" w:hAnsi="Angsana New"/>
          <w:i/>
          <w:iCs/>
          <w:spacing w:val="-2"/>
          <w:sz w:val="30"/>
          <w:szCs w:val="30"/>
          <w:cs/>
        </w:rPr>
        <w:t>ล้านบาท และ</w:t>
      </w:r>
      <w:r w:rsidRPr="00C20284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9711B9" w:rsidRPr="009711B9">
        <w:rPr>
          <w:rFonts w:ascii="Angsana New" w:hAnsi="Angsana New"/>
          <w:i/>
          <w:iCs/>
          <w:spacing w:val="-2"/>
          <w:sz w:val="30"/>
          <w:szCs w:val="30"/>
        </w:rPr>
        <w:t>210</w:t>
      </w:r>
      <w:r w:rsidR="00A323AD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C20284">
        <w:rPr>
          <w:rFonts w:ascii="Angsana New" w:hAnsi="Angsana New"/>
          <w:i/>
          <w:iCs/>
          <w:spacing w:val="-2"/>
          <w:sz w:val="30"/>
          <w:szCs w:val="30"/>
          <w:cs/>
        </w:rPr>
        <w:t>ล้านบาท</w:t>
      </w:r>
      <w:r w:rsidR="00E264CE" w:rsidRPr="00C20284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ตามลำดับ</w:t>
      </w:r>
      <w:r w:rsidRPr="00C20284">
        <w:rPr>
          <w:rFonts w:ascii="Angsana New" w:hAnsi="Angsana New"/>
          <w:i/>
          <w:iCs/>
          <w:spacing w:val="-2"/>
          <w:sz w:val="30"/>
          <w:szCs w:val="30"/>
          <w:cs/>
        </w:rPr>
        <w:t>)</w:t>
      </w:r>
    </w:p>
    <w:p w14:paraId="48806334" w14:textId="77777777" w:rsidR="00CA24DC" w:rsidRPr="00C20284" w:rsidRDefault="00CA24DC" w:rsidP="002B1F72">
      <w:pPr>
        <w:pStyle w:val="BodyText2"/>
        <w:ind w:left="1080" w:right="-297" w:hanging="540"/>
        <w:jc w:val="thaiDistribute"/>
        <w:rPr>
          <w:rFonts w:ascii="Angsana New" w:eastAsia="Cordia New" w:hAnsi="Angsana New"/>
          <w:i/>
          <w:iCs/>
          <w:sz w:val="30"/>
          <w:szCs w:val="30"/>
        </w:rPr>
      </w:pPr>
    </w:p>
    <w:p w14:paraId="006AA4BA" w14:textId="6F63329A" w:rsidR="00E60C77" w:rsidRPr="00C20284" w:rsidRDefault="00CA24DC" w:rsidP="00E26E14">
      <w:pPr>
        <w:pStyle w:val="BodyText2"/>
        <w:ind w:left="1080" w:right="-117" w:hanging="540"/>
        <w:jc w:val="thaiDistribute"/>
        <w:rPr>
          <w:rFonts w:ascii="Angsana New" w:eastAsia="Cordia New" w:hAnsi="Angsana New"/>
          <w:i/>
          <w:iCs/>
          <w:spacing w:val="-6"/>
          <w:sz w:val="30"/>
          <w:szCs w:val="30"/>
        </w:rPr>
      </w:pPr>
      <w:r w:rsidRPr="00C20284">
        <w:rPr>
          <w:rFonts w:ascii="Angsana New" w:eastAsia="Cordia New" w:hAnsi="Angsana New"/>
          <w:sz w:val="30"/>
          <w:szCs w:val="30"/>
          <w:cs/>
        </w:rPr>
        <w:t>(ข</w:t>
      </w:r>
      <w:r w:rsidR="00E60C77" w:rsidRPr="00C20284">
        <w:rPr>
          <w:rFonts w:ascii="Angsana New" w:eastAsia="Cordia New" w:hAnsi="Angsana New"/>
          <w:sz w:val="30"/>
          <w:szCs w:val="30"/>
          <w:cs/>
        </w:rPr>
        <w:t>)</w:t>
      </w:r>
      <w:r w:rsidR="00E60C77" w:rsidRPr="00C20284">
        <w:rPr>
          <w:rFonts w:ascii="Angsana New" w:eastAsia="Cordia New" w:hAnsi="Angsana New"/>
          <w:sz w:val="30"/>
          <w:szCs w:val="30"/>
        </w:rPr>
        <w:tab/>
      </w:r>
      <w:r w:rsidRPr="00C20284">
        <w:rPr>
          <w:rFonts w:ascii="Angsana New" w:hAnsi="Angsana New"/>
          <w:spacing w:val="-6"/>
          <w:sz w:val="30"/>
          <w:szCs w:val="30"/>
          <w:cs/>
        </w:rPr>
        <w:t>ผลประโยชน์ตอบแทนพนักงานประกอบด้วย เงินเดือน</w:t>
      </w:r>
      <w:r w:rsidRPr="00C20284">
        <w:rPr>
          <w:rFonts w:ascii="Angsana New" w:hAnsi="Angsana New"/>
          <w:spacing w:val="-6"/>
          <w:sz w:val="30"/>
          <w:szCs w:val="30"/>
        </w:rPr>
        <w:t xml:space="preserve"> </w:t>
      </w:r>
      <w:r w:rsidRPr="00C20284">
        <w:rPr>
          <w:rFonts w:ascii="Angsana New" w:hAnsi="Angsana New"/>
          <w:spacing w:val="-6"/>
          <w:sz w:val="30"/>
          <w:szCs w:val="30"/>
          <w:cs/>
        </w:rPr>
        <w:t>ค่าแรงและผลประโยชน์ตอบแทนอื่นๆ</w:t>
      </w:r>
      <w:r w:rsidR="002515DC" w:rsidRPr="00C20284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C20284">
        <w:rPr>
          <w:rFonts w:ascii="Angsana New" w:hAnsi="Angsana New"/>
          <w:spacing w:val="-6"/>
          <w:sz w:val="30"/>
          <w:szCs w:val="30"/>
          <w:cs/>
        </w:rPr>
        <w:t>ของพนักงานที่มิใช่ผู้บริหาร</w:t>
      </w:r>
      <w:r w:rsidR="00674919" w:rsidRPr="00C20284">
        <w:rPr>
          <w:rFonts w:ascii="Angsana New" w:hAnsi="Angsana New"/>
          <w:spacing w:val="-6"/>
          <w:sz w:val="30"/>
          <w:szCs w:val="30"/>
          <w:cs/>
        </w:rPr>
        <w:t xml:space="preserve">ในงบกำไรขาดทุนรวมและงบกำไรขาดทุนเฉพาะกิจการสำหรับปีสิ้นสุดวันที่ </w:t>
      </w:r>
      <w:r w:rsidR="00674919" w:rsidRPr="009711B9">
        <w:rPr>
          <w:rFonts w:ascii="Angsana New" w:hAnsi="Angsana New"/>
          <w:spacing w:val="-6"/>
          <w:sz w:val="30"/>
          <w:szCs w:val="30"/>
        </w:rPr>
        <w:t>31</w:t>
      </w:r>
      <w:r w:rsidR="00674919" w:rsidRPr="00C20284">
        <w:rPr>
          <w:rFonts w:ascii="Angsana New" w:hAnsi="Angsana New"/>
          <w:spacing w:val="-6"/>
          <w:sz w:val="30"/>
          <w:szCs w:val="30"/>
        </w:rPr>
        <w:t xml:space="preserve"> </w:t>
      </w:r>
      <w:r w:rsidR="00674919" w:rsidRPr="00C20284">
        <w:rPr>
          <w:rFonts w:ascii="Angsana New" w:hAnsi="Angsana New"/>
          <w:spacing w:val="-6"/>
          <w:sz w:val="30"/>
          <w:szCs w:val="30"/>
          <w:cs/>
        </w:rPr>
        <w:t xml:space="preserve">ธันวาคม </w:t>
      </w:r>
      <w:r w:rsidR="00674919" w:rsidRPr="009711B9">
        <w:rPr>
          <w:rFonts w:ascii="Angsana New" w:hAnsi="Angsana New"/>
          <w:spacing w:val="-6"/>
          <w:sz w:val="30"/>
          <w:szCs w:val="30"/>
        </w:rPr>
        <w:t>256</w:t>
      </w:r>
      <w:r w:rsidR="00674919">
        <w:rPr>
          <w:rFonts w:ascii="Angsana New" w:hAnsi="Angsana New"/>
          <w:spacing w:val="-6"/>
          <w:sz w:val="30"/>
          <w:szCs w:val="30"/>
        </w:rPr>
        <w:t>4</w:t>
      </w:r>
      <w:r w:rsidR="00674919" w:rsidRPr="00C20284">
        <w:rPr>
          <w:rFonts w:ascii="Angsana New" w:hAnsi="Angsana New"/>
          <w:spacing w:val="-6"/>
          <w:sz w:val="30"/>
          <w:szCs w:val="30"/>
        </w:rPr>
        <w:t xml:space="preserve"> </w:t>
      </w:r>
      <w:r w:rsidRPr="00C20284">
        <w:rPr>
          <w:rFonts w:ascii="Angsana New" w:hAnsi="Angsana New"/>
          <w:spacing w:val="-6"/>
          <w:sz w:val="30"/>
          <w:szCs w:val="30"/>
          <w:cs/>
        </w:rPr>
        <w:t>เป็นจำนวนเงินรวม</w:t>
      </w:r>
      <w:r w:rsidR="000774FF" w:rsidRPr="00C20284">
        <w:rPr>
          <w:rFonts w:ascii="Angsana New" w:hAnsi="Angsana New"/>
          <w:spacing w:val="-6"/>
          <w:sz w:val="30"/>
          <w:szCs w:val="30"/>
        </w:rPr>
        <w:t xml:space="preserve"> </w:t>
      </w:r>
      <w:r w:rsidR="00332D12">
        <w:rPr>
          <w:rFonts w:ascii="Angsana New" w:hAnsi="Angsana New"/>
          <w:spacing w:val="-6"/>
          <w:sz w:val="30"/>
          <w:szCs w:val="30"/>
        </w:rPr>
        <w:t>56,416</w:t>
      </w:r>
      <w:r w:rsidR="00FA2AAB" w:rsidRPr="00C20284">
        <w:rPr>
          <w:rFonts w:ascii="Angsana New" w:hAnsi="Angsana New"/>
          <w:spacing w:val="-6"/>
          <w:sz w:val="30"/>
          <w:szCs w:val="30"/>
        </w:rPr>
        <w:t xml:space="preserve"> </w:t>
      </w:r>
      <w:r w:rsidR="000774FF" w:rsidRPr="00C20284">
        <w:rPr>
          <w:rFonts w:ascii="Angsana New" w:hAnsi="Angsana New"/>
          <w:spacing w:val="-6"/>
          <w:sz w:val="30"/>
          <w:szCs w:val="30"/>
          <w:cs/>
        </w:rPr>
        <w:t>ล้านบาท และ</w:t>
      </w:r>
      <w:r w:rsidR="00C11B09" w:rsidRPr="00C20284">
        <w:rPr>
          <w:rFonts w:ascii="Angsana New" w:hAnsi="Angsana New"/>
          <w:spacing w:val="-6"/>
          <w:sz w:val="30"/>
          <w:szCs w:val="30"/>
        </w:rPr>
        <w:t xml:space="preserve"> </w:t>
      </w:r>
      <w:r w:rsidR="008232EA">
        <w:rPr>
          <w:rFonts w:ascii="Angsana New" w:hAnsi="Angsana New"/>
          <w:spacing w:val="-6"/>
          <w:sz w:val="30"/>
          <w:szCs w:val="30"/>
        </w:rPr>
        <w:t>5,81</w:t>
      </w:r>
      <w:r w:rsidR="00FE58DA">
        <w:rPr>
          <w:rFonts w:ascii="Angsana New" w:hAnsi="Angsana New"/>
          <w:spacing w:val="-6"/>
          <w:sz w:val="30"/>
          <w:szCs w:val="30"/>
        </w:rPr>
        <w:t>8</w:t>
      </w:r>
      <w:r w:rsidR="00C830AA" w:rsidRPr="00C20284">
        <w:rPr>
          <w:rFonts w:ascii="Angsana New" w:hAnsi="Angsana New"/>
          <w:spacing w:val="-6"/>
          <w:sz w:val="30"/>
          <w:szCs w:val="30"/>
        </w:rPr>
        <w:t xml:space="preserve"> </w:t>
      </w:r>
      <w:r w:rsidRPr="00C20284">
        <w:rPr>
          <w:rFonts w:ascii="Angsana New" w:hAnsi="Angsana New"/>
          <w:spacing w:val="-6"/>
          <w:sz w:val="30"/>
          <w:szCs w:val="30"/>
          <w:cs/>
        </w:rPr>
        <w:t xml:space="preserve">ล้านบาท ตามลำดับ </w:t>
      </w:r>
      <w:r w:rsidRPr="00C20284">
        <w:rPr>
          <w:rFonts w:ascii="Angsana New" w:hAnsi="Angsana New"/>
          <w:i/>
          <w:iCs/>
          <w:spacing w:val="-6"/>
          <w:sz w:val="30"/>
          <w:szCs w:val="30"/>
        </w:rPr>
        <w:t>(</w:t>
      </w:r>
      <w:r w:rsidR="009711B9" w:rsidRPr="009711B9">
        <w:rPr>
          <w:rFonts w:ascii="Angsana New" w:hAnsi="Angsana New"/>
          <w:i/>
          <w:iCs/>
          <w:spacing w:val="-6"/>
          <w:sz w:val="30"/>
          <w:szCs w:val="30"/>
        </w:rPr>
        <w:t>2563</w:t>
      </w:r>
      <w:r w:rsidRPr="00C20284">
        <w:rPr>
          <w:rFonts w:ascii="Angsana New" w:hAnsi="Angsana New"/>
          <w:i/>
          <w:iCs/>
          <w:spacing w:val="-6"/>
          <w:sz w:val="30"/>
          <w:szCs w:val="30"/>
        </w:rPr>
        <w:t>:</w:t>
      </w:r>
      <w:r w:rsidR="000B71CC" w:rsidRPr="00C20284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="009711B9" w:rsidRPr="009711B9">
        <w:rPr>
          <w:rFonts w:ascii="Angsana New" w:hAnsi="Angsana New"/>
          <w:i/>
          <w:iCs/>
          <w:spacing w:val="-6"/>
          <w:sz w:val="30"/>
          <w:szCs w:val="30"/>
        </w:rPr>
        <w:t>60</w:t>
      </w:r>
      <w:r w:rsidR="004622FF">
        <w:rPr>
          <w:rFonts w:ascii="Angsana New" w:hAnsi="Angsana New"/>
          <w:i/>
          <w:iCs/>
          <w:spacing w:val="-6"/>
          <w:sz w:val="30"/>
          <w:szCs w:val="30"/>
        </w:rPr>
        <w:t>,</w:t>
      </w:r>
      <w:r w:rsidR="009711B9" w:rsidRPr="009711B9">
        <w:rPr>
          <w:rFonts w:ascii="Angsana New" w:hAnsi="Angsana New"/>
          <w:i/>
          <w:iCs/>
          <w:spacing w:val="-6"/>
          <w:sz w:val="30"/>
          <w:szCs w:val="30"/>
        </w:rPr>
        <w:t>0</w:t>
      </w:r>
      <w:r w:rsidR="000E3B6C">
        <w:rPr>
          <w:rFonts w:ascii="Angsana New" w:hAnsi="Angsana New"/>
          <w:i/>
          <w:iCs/>
          <w:spacing w:val="-6"/>
          <w:sz w:val="30"/>
          <w:szCs w:val="30"/>
        </w:rPr>
        <w:t>72</w:t>
      </w:r>
      <w:r w:rsidR="000019A2" w:rsidRPr="00C20284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Pr="00C20284">
        <w:rPr>
          <w:rFonts w:ascii="Angsana New" w:hAnsi="Angsana New"/>
          <w:i/>
          <w:iCs/>
          <w:spacing w:val="-6"/>
          <w:sz w:val="30"/>
          <w:szCs w:val="30"/>
          <w:cs/>
        </w:rPr>
        <w:t>ล้านบาท และ</w:t>
      </w:r>
      <w:r w:rsidR="00C71630" w:rsidRPr="00C20284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="009711B9" w:rsidRPr="009711B9">
        <w:rPr>
          <w:rFonts w:ascii="Angsana New" w:hAnsi="Angsana New"/>
          <w:i/>
          <w:iCs/>
          <w:spacing w:val="-6"/>
          <w:sz w:val="30"/>
          <w:szCs w:val="30"/>
        </w:rPr>
        <w:t>5</w:t>
      </w:r>
      <w:r w:rsidR="004622FF">
        <w:rPr>
          <w:rFonts w:ascii="Angsana New" w:hAnsi="Angsana New"/>
          <w:i/>
          <w:iCs/>
          <w:spacing w:val="-6"/>
          <w:sz w:val="30"/>
          <w:szCs w:val="30"/>
        </w:rPr>
        <w:t>,</w:t>
      </w:r>
      <w:r w:rsidR="009711B9" w:rsidRPr="009711B9">
        <w:rPr>
          <w:rFonts w:ascii="Angsana New" w:hAnsi="Angsana New"/>
          <w:i/>
          <w:iCs/>
          <w:spacing w:val="-6"/>
          <w:sz w:val="30"/>
          <w:szCs w:val="30"/>
        </w:rPr>
        <w:t>8</w:t>
      </w:r>
      <w:r w:rsidR="00D43587">
        <w:rPr>
          <w:rFonts w:ascii="Angsana New" w:hAnsi="Angsana New"/>
          <w:i/>
          <w:iCs/>
          <w:spacing w:val="-6"/>
          <w:sz w:val="30"/>
          <w:szCs w:val="30"/>
        </w:rPr>
        <w:t>8</w:t>
      </w:r>
      <w:r w:rsidR="00270066">
        <w:rPr>
          <w:rFonts w:ascii="Angsana New" w:hAnsi="Angsana New"/>
          <w:i/>
          <w:iCs/>
          <w:spacing w:val="-6"/>
          <w:sz w:val="30"/>
          <w:szCs w:val="30"/>
        </w:rPr>
        <w:t>7</w:t>
      </w:r>
      <w:r w:rsidRPr="00C20284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ล้านบาท</w:t>
      </w:r>
      <w:r w:rsidR="00E264CE" w:rsidRPr="00C20284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ตามลำดับ</w:t>
      </w:r>
      <w:r w:rsidRPr="00C20284">
        <w:rPr>
          <w:rFonts w:ascii="Angsana New" w:hAnsi="Angsana New"/>
          <w:i/>
          <w:iCs/>
          <w:spacing w:val="-6"/>
          <w:sz w:val="30"/>
          <w:szCs w:val="30"/>
          <w:cs/>
        </w:rPr>
        <w:t>)</w:t>
      </w:r>
      <w:r w:rsidR="00E60C77" w:rsidRPr="00C20284">
        <w:rPr>
          <w:rFonts w:ascii="Angsana New" w:hAnsi="Angsana New"/>
          <w:spacing w:val="-6"/>
          <w:sz w:val="30"/>
          <w:szCs w:val="30"/>
        </w:rPr>
        <w:t xml:space="preserve"> </w:t>
      </w:r>
    </w:p>
    <w:p w14:paraId="163E1717" w14:textId="77777777" w:rsidR="0038545B" w:rsidRPr="00C20284" w:rsidRDefault="0038545B">
      <w:pPr>
        <w:pStyle w:val="acctmergecolhdg"/>
        <w:tabs>
          <w:tab w:val="left" w:pos="540"/>
        </w:tabs>
        <w:spacing w:line="240" w:lineRule="auto"/>
        <w:ind w:left="720"/>
        <w:jc w:val="both"/>
        <w:rPr>
          <w:rFonts w:ascii="Angsana New" w:hAnsi="Angsana New"/>
          <w:b w:val="0"/>
          <w:bCs/>
          <w:sz w:val="30"/>
          <w:szCs w:val="30"/>
          <w:lang w:val="en-US"/>
        </w:rPr>
      </w:pPr>
    </w:p>
    <w:p w14:paraId="67088494" w14:textId="77777777" w:rsidR="002B7F95" w:rsidRPr="00C20284" w:rsidRDefault="002B7F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lang w:bidi="ar-SA"/>
        </w:rPr>
      </w:pPr>
      <w:r w:rsidRPr="00C20284">
        <w:rPr>
          <w:rFonts w:ascii="Angsana New" w:hAnsi="Angsana New"/>
          <w:sz w:val="30"/>
          <w:szCs w:val="30"/>
        </w:rPr>
        <w:br w:type="page"/>
      </w:r>
    </w:p>
    <w:p w14:paraId="4CD30216" w14:textId="17E009D3" w:rsidR="0048090C" w:rsidRPr="00C20284" w:rsidRDefault="0048090C" w:rsidP="00367ADF">
      <w:pPr>
        <w:pStyle w:val="Heading1"/>
        <w:shd w:val="clear" w:color="auto" w:fill="auto"/>
        <w:tabs>
          <w:tab w:val="clear" w:pos="283"/>
        </w:tabs>
        <w:ind w:left="540" w:hanging="540"/>
        <w:rPr>
          <w:rFonts w:ascii="Angsana New" w:hAnsi="Angsana New"/>
          <w:bCs w:val="0"/>
          <w:szCs w:val="30"/>
        </w:rPr>
      </w:pPr>
      <w:r w:rsidRPr="00C20284">
        <w:rPr>
          <w:rFonts w:ascii="Angsana New" w:hAnsi="Angsana New" w:cs="Angsana New"/>
          <w:szCs w:val="30"/>
          <w:cs/>
        </w:rPr>
        <w:lastRenderedPageBreak/>
        <w:t>ค่าใช้จ่ายตามลักษณะ</w:t>
      </w:r>
    </w:p>
    <w:p w14:paraId="5603DFC1" w14:textId="78DEBFBA" w:rsidR="00372B3C" w:rsidRPr="005F2B95" w:rsidRDefault="00372B3C" w:rsidP="001847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46E2900" w14:textId="3120CE0F" w:rsidR="002A2005" w:rsidRPr="00E159ED" w:rsidRDefault="00850FC6" w:rsidP="00E159ED">
      <w:pPr>
        <w:pStyle w:val="a"/>
        <w:tabs>
          <w:tab w:val="clear" w:pos="1080"/>
        </w:tabs>
        <w:ind w:left="540"/>
        <w:rPr>
          <w:rFonts w:ascii="Angsana New" w:hAnsi="Angsana New" w:cs="Angsana New"/>
          <w:lang w:val="en-US"/>
        </w:rPr>
      </w:pPr>
      <w:r w:rsidRPr="00E159ED">
        <w:rPr>
          <w:rFonts w:ascii="Angsana New" w:hAnsi="Angsana New" w:cs="Angsana New" w:hint="cs"/>
          <w:cs/>
          <w:lang w:val="en-US"/>
        </w:rPr>
        <w:t>ค่าใช้จ่ายประกอบด้วย</w:t>
      </w:r>
    </w:p>
    <w:p w14:paraId="528DD61D" w14:textId="265BE703" w:rsidR="00850FC6" w:rsidRDefault="00850FC6" w:rsidP="005F2B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73"/>
        <w:gridCol w:w="993"/>
        <w:gridCol w:w="272"/>
        <w:gridCol w:w="992"/>
        <w:gridCol w:w="270"/>
        <w:gridCol w:w="990"/>
        <w:gridCol w:w="270"/>
        <w:gridCol w:w="1037"/>
      </w:tblGrid>
      <w:tr w:rsidR="00850FC6" w:rsidRPr="00C20284" w14:paraId="6FCB8BD6" w14:textId="77777777" w:rsidTr="005F2B95">
        <w:trPr>
          <w:trHeight w:hRule="exact" w:val="331"/>
        </w:trPr>
        <w:tc>
          <w:tcPr>
            <w:tcW w:w="4473" w:type="dxa"/>
          </w:tcPr>
          <w:p w14:paraId="11189CDE" w14:textId="77777777" w:rsidR="00850FC6" w:rsidRPr="00C20284" w:rsidRDefault="00850FC6" w:rsidP="000F46A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7" w:type="dxa"/>
            <w:gridSpan w:val="3"/>
          </w:tcPr>
          <w:p w14:paraId="7846BA26" w14:textId="77777777" w:rsidR="00850FC6" w:rsidRPr="00C20284" w:rsidRDefault="00850FC6" w:rsidP="000F4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C604B46" w14:textId="77777777" w:rsidR="00850FC6" w:rsidRPr="00C20284" w:rsidRDefault="00850FC6" w:rsidP="000F4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97" w:type="dxa"/>
            <w:gridSpan w:val="3"/>
          </w:tcPr>
          <w:p w14:paraId="2534A5DB" w14:textId="77777777" w:rsidR="00850FC6" w:rsidRPr="00C20284" w:rsidRDefault="00850FC6" w:rsidP="000F4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50FC6" w:rsidRPr="00C20284" w14:paraId="08559F35" w14:textId="77777777" w:rsidTr="000F46AE">
        <w:tc>
          <w:tcPr>
            <w:tcW w:w="4473" w:type="dxa"/>
          </w:tcPr>
          <w:p w14:paraId="6EC0834E" w14:textId="77777777" w:rsidR="00850FC6" w:rsidRPr="00C20284" w:rsidRDefault="00850FC6" w:rsidP="000F46A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7" w:type="dxa"/>
            <w:gridSpan w:val="3"/>
            <w:tcBorders>
              <w:bottom w:val="single" w:sz="4" w:space="0" w:color="auto"/>
            </w:tcBorders>
          </w:tcPr>
          <w:p w14:paraId="6A7A3D32" w14:textId="77777777" w:rsidR="00850FC6" w:rsidRPr="00C20284" w:rsidRDefault="00850FC6" w:rsidP="000F4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E8A9CB9" w14:textId="77777777" w:rsidR="00850FC6" w:rsidRPr="00C20284" w:rsidRDefault="00850FC6" w:rsidP="000F4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97" w:type="dxa"/>
            <w:gridSpan w:val="3"/>
            <w:tcBorders>
              <w:bottom w:val="single" w:sz="4" w:space="0" w:color="auto"/>
            </w:tcBorders>
          </w:tcPr>
          <w:p w14:paraId="56AB652F" w14:textId="77777777" w:rsidR="00850FC6" w:rsidRPr="00C20284" w:rsidRDefault="00850FC6" w:rsidP="000F4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0FC6" w:rsidRPr="00C20284" w14:paraId="70943A1F" w14:textId="77777777" w:rsidTr="000F46AE">
        <w:tc>
          <w:tcPr>
            <w:tcW w:w="4473" w:type="dxa"/>
          </w:tcPr>
          <w:p w14:paraId="57C973A4" w14:textId="77777777" w:rsidR="00850FC6" w:rsidRPr="00C20284" w:rsidRDefault="00850FC6" w:rsidP="000F46A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66664E0A" w14:textId="77777777" w:rsidR="00850FC6" w:rsidRPr="00C20284" w:rsidRDefault="00850FC6" w:rsidP="000F4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2" w:type="dxa"/>
            <w:tcBorders>
              <w:top w:val="single" w:sz="4" w:space="0" w:color="auto"/>
            </w:tcBorders>
          </w:tcPr>
          <w:p w14:paraId="7DCCD24F" w14:textId="77777777" w:rsidR="00850FC6" w:rsidRPr="00C20284" w:rsidRDefault="00850FC6" w:rsidP="000F4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5AD2A7E" w14:textId="77777777" w:rsidR="00850FC6" w:rsidRPr="00C20284" w:rsidRDefault="00850FC6" w:rsidP="000F4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F43FF1C" w14:textId="77777777" w:rsidR="00850FC6" w:rsidRPr="00C20284" w:rsidRDefault="00850FC6" w:rsidP="000F4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E9EBF1E" w14:textId="77777777" w:rsidR="00850FC6" w:rsidRPr="00C20284" w:rsidRDefault="00850FC6" w:rsidP="000F4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B16DBF5" w14:textId="77777777" w:rsidR="00850FC6" w:rsidRPr="00C20284" w:rsidRDefault="00850FC6" w:rsidP="000F4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</w:tcPr>
          <w:p w14:paraId="27011BCC" w14:textId="77777777" w:rsidR="00850FC6" w:rsidRPr="00C20284" w:rsidRDefault="00850FC6" w:rsidP="000F4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850FC6" w:rsidRPr="00C20284" w14:paraId="6EC58F43" w14:textId="77777777" w:rsidTr="00BA72A1">
        <w:trPr>
          <w:trHeight w:hRule="exact" w:val="144"/>
        </w:trPr>
        <w:tc>
          <w:tcPr>
            <w:tcW w:w="4473" w:type="dxa"/>
          </w:tcPr>
          <w:p w14:paraId="0186AF60" w14:textId="397EAA4B" w:rsidR="00850FC6" w:rsidRPr="00C20284" w:rsidRDefault="00850FC6" w:rsidP="000F4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3" w:type="dxa"/>
            <w:vAlign w:val="bottom"/>
          </w:tcPr>
          <w:p w14:paraId="2702AFF2" w14:textId="77777777" w:rsidR="00850FC6" w:rsidRPr="00C20284" w:rsidRDefault="00850FC6" w:rsidP="000F46AE">
            <w:pPr>
              <w:pStyle w:val="block"/>
              <w:spacing w:after="0" w:line="240" w:lineRule="auto"/>
              <w:ind w:left="-101" w:right="-11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2" w:type="dxa"/>
          </w:tcPr>
          <w:p w14:paraId="2D24A7FD" w14:textId="77777777" w:rsidR="00850FC6" w:rsidRPr="00C20284" w:rsidRDefault="00850FC6" w:rsidP="000F4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724D686A" w14:textId="77777777" w:rsidR="00850FC6" w:rsidRPr="00C20284" w:rsidRDefault="00850FC6" w:rsidP="000F46AE">
            <w:pPr>
              <w:pStyle w:val="block"/>
              <w:spacing w:after="0" w:line="240" w:lineRule="auto"/>
              <w:ind w:lef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ABA85A" w14:textId="77777777" w:rsidR="00850FC6" w:rsidRPr="00C20284" w:rsidRDefault="00850FC6" w:rsidP="000F4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A664DE7" w14:textId="77777777" w:rsidR="00850FC6" w:rsidRPr="00C20284" w:rsidRDefault="00850FC6" w:rsidP="000F46AE">
            <w:pPr>
              <w:pStyle w:val="block"/>
              <w:tabs>
                <w:tab w:val="decimal" w:pos="73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C75C28" w14:textId="77777777" w:rsidR="00850FC6" w:rsidRPr="00C20284" w:rsidRDefault="00850FC6" w:rsidP="000F4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582717B6" w14:textId="77777777" w:rsidR="00850FC6" w:rsidRPr="00367ADF" w:rsidRDefault="00850FC6" w:rsidP="000F46AE">
            <w:pPr>
              <w:pStyle w:val="block"/>
              <w:tabs>
                <w:tab w:val="decimal" w:pos="822"/>
              </w:tabs>
              <w:spacing w:after="0" w:line="240" w:lineRule="auto"/>
              <w:ind w:left="-108" w:right="-6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7242F" w:rsidRPr="00C20284" w14:paraId="20EEBF1D" w14:textId="77777777" w:rsidTr="00B540A4">
        <w:trPr>
          <w:trHeight w:hRule="exact" w:val="418"/>
        </w:trPr>
        <w:tc>
          <w:tcPr>
            <w:tcW w:w="4473" w:type="dxa"/>
          </w:tcPr>
          <w:p w14:paraId="273D3A76" w14:textId="2BCE8928" w:rsidR="0057242F" w:rsidRPr="00C20284" w:rsidRDefault="00583646" w:rsidP="000F4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ต้นทุนขายสินค้า</w:t>
            </w:r>
          </w:p>
        </w:tc>
        <w:tc>
          <w:tcPr>
            <w:tcW w:w="993" w:type="dxa"/>
            <w:vAlign w:val="bottom"/>
          </w:tcPr>
          <w:p w14:paraId="72F8989B" w14:textId="65E80C9B" w:rsidR="0057242F" w:rsidRPr="00A22E52" w:rsidRDefault="00A22E52" w:rsidP="006A7BC9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446,815</w:t>
            </w:r>
          </w:p>
        </w:tc>
        <w:tc>
          <w:tcPr>
            <w:tcW w:w="272" w:type="dxa"/>
          </w:tcPr>
          <w:p w14:paraId="4603670C" w14:textId="77777777" w:rsidR="0057242F" w:rsidRPr="00A22E52" w:rsidRDefault="0057242F" w:rsidP="00A22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0B951134" w14:textId="3D01E8EE" w:rsidR="0057242F" w:rsidRPr="00A22E52" w:rsidRDefault="00A22E52" w:rsidP="006A7BC9">
            <w:pPr>
              <w:pStyle w:val="block"/>
              <w:tabs>
                <w:tab w:val="decimal" w:pos="777"/>
              </w:tabs>
              <w:spacing w:after="0" w:line="240" w:lineRule="auto"/>
              <w:ind w:left="-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482,469</w:t>
            </w:r>
          </w:p>
        </w:tc>
        <w:tc>
          <w:tcPr>
            <w:tcW w:w="270" w:type="dxa"/>
          </w:tcPr>
          <w:p w14:paraId="70C1A332" w14:textId="77777777" w:rsidR="0057242F" w:rsidRPr="00A22E52" w:rsidRDefault="0057242F" w:rsidP="00A22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F9EB4EB" w14:textId="1A5DAABB" w:rsidR="0057242F" w:rsidRPr="006A7BC9" w:rsidRDefault="006A7BC9" w:rsidP="006A7BC9">
            <w:pPr>
              <w:pStyle w:val="block"/>
              <w:tabs>
                <w:tab w:val="decimal" w:pos="77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7BC9">
              <w:rPr>
                <w:rFonts w:ascii="Angsana New" w:hAnsi="Angsana New"/>
                <w:sz w:val="30"/>
                <w:szCs w:val="30"/>
              </w:rPr>
              <w:t>25,137</w:t>
            </w:r>
          </w:p>
        </w:tc>
        <w:tc>
          <w:tcPr>
            <w:tcW w:w="270" w:type="dxa"/>
          </w:tcPr>
          <w:p w14:paraId="168F69AD" w14:textId="77777777" w:rsidR="0057242F" w:rsidRPr="00A22E52" w:rsidRDefault="0057242F" w:rsidP="00A22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16D5BE35" w14:textId="543619B2" w:rsidR="0057242F" w:rsidRPr="006A7BC9" w:rsidRDefault="006A7BC9" w:rsidP="006A7BC9">
            <w:pPr>
              <w:pStyle w:val="block"/>
              <w:tabs>
                <w:tab w:val="decimal" w:pos="77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7BC9">
              <w:rPr>
                <w:rFonts w:ascii="Angsana New" w:hAnsi="Angsana New"/>
                <w:sz w:val="30"/>
                <w:szCs w:val="30"/>
              </w:rPr>
              <w:t>22,809</w:t>
            </w:r>
          </w:p>
        </w:tc>
      </w:tr>
      <w:tr w:rsidR="0057242F" w:rsidRPr="00C20284" w14:paraId="5BB4932A" w14:textId="77777777" w:rsidTr="006A7BC9">
        <w:trPr>
          <w:trHeight w:hRule="exact" w:val="418"/>
        </w:trPr>
        <w:tc>
          <w:tcPr>
            <w:tcW w:w="4473" w:type="dxa"/>
          </w:tcPr>
          <w:p w14:paraId="76BCE64F" w14:textId="2A130D20" w:rsidR="0057242F" w:rsidRPr="00C20284" w:rsidRDefault="00583646" w:rsidP="000F4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993" w:type="dxa"/>
            <w:vAlign w:val="bottom"/>
          </w:tcPr>
          <w:p w14:paraId="47DC5970" w14:textId="243D3AF0" w:rsidR="0057242F" w:rsidRPr="00A22E52" w:rsidRDefault="00050A70" w:rsidP="00A22E52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20,236</w:t>
            </w:r>
          </w:p>
        </w:tc>
        <w:tc>
          <w:tcPr>
            <w:tcW w:w="272" w:type="dxa"/>
          </w:tcPr>
          <w:p w14:paraId="6B5FF786" w14:textId="77777777" w:rsidR="0057242F" w:rsidRPr="00A22E52" w:rsidRDefault="0057242F" w:rsidP="00A22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5BA7C7B7" w14:textId="7177B392" w:rsidR="0057242F" w:rsidRPr="00A22E52" w:rsidRDefault="00050A70" w:rsidP="00A22E52">
            <w:pPr>
              <w:pStyle w:val="block"/>
              <w:tabs>
                <w:tab w:val="decimal" w:pos="777"/>
              </w:tabs>
              <w:spacing w:after="0" w:line="240" w:lineRule="auto"/>
              <w:ind w:left="-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23,900</w:t>
            </w:r>
          </w:p>
        </w:tc>
        <w:tc>
          <w:tcPr>
            <w:tcW w:w="270" w:type="dxa"/>
          </w:tcPr>
          <w:p w14:paraId="4EA59105" w14:textId="77777777" w:rsidR="0057242F" w:rsidRPr="00A22E52" w:rsidRDefault="0057242F" w:rsidP="00A22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0B948FA" w14:textId="282AA297" w:rsidR="0057242F" w:rsidRPr="00050A70" w:rsidRDefault="00D26974" w:rsidP="00050A70">
            <w:pPr>
              <w:pStyle w:val="block"/>
              <w:tabs>
                <w:tab w:val="decimal" w:pos="77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944</w:t>
            </w:r>
          </w:p>
        </w:tc>
        <w:tc>
          <w:tcPr>
            <w:tcW w:w="270" w:type="dxa"/>
          </w:tcPr>
          <w:p w14:paraId="1F3188B2" w14:textId="77777777" w:rsidR="0057242F" w:rsidRPr="00A22E52" w:rsidRDefault="0057242F" w:rsidP="00A22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4A55E164" w14:textId="06E48919" w:rsidR="0057242F" w:rsidRPr="00050A70" w:rsidRDefault="00C27850" w:rsidP="00050A70">
            <w:pPr>
              <w:pStyle w:val="block"/>
              <w:tabs>
                <w:tab w:val="decimal" w:pos="77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955</w:t>
            </w:r>
          </w:p>
        </w:tc>
      </w:tr>
      <w:tr w:rsidR="0057242F" w:rsidRPr="00C20284" w14:paraId="7BF499EA" w14:textId="77777777" w:rsidTr="006A7BC9">
        <w:trPr>
          <w:trHeight w:hRule="exact" w:val="418"/>
        </w:trPr>
        <w:tc>
          <w:tcPr>
            <w:tcW w:w="4473" w:type="dxa"/>
          </w:tcPr>
          <w:p w14:paraId="69AC232A" w14:textId="303FDB4A" w:rsidR="0057242F" w:rsidRPr="00C20284" w:rsidRDefault="00583646" w:rsidP="000F4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0BCDE1A5" w14:textId="07AEA71D" w:rsidR="0057242F" w:rsidRPr="00A22E52" w:rsidRDefault="00050A70" w:rsidP="00A22E52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30,644</w:t>
            </w:r>
          </w:p>
        </w:tc>
        <w:tc>
          <w:tcPr>
            <w:tcW w:w="272" w:type="dxa"/>
          </w:tcPr>
          <w:p w14:paraId="7456332E" w14:textId="77777777" w:rsidR="0057242F" w:rsidRPr="00A22E52" w:rsidRDefault="0057242F" w:rsidP="00A22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9F66D6A" w14:textId="0CF3C545" w:rsidR="0057242F" w:rsidRPr="00A22E52" w:rsidRDefault="00050A70" w:rsidP="00A22E52">
            <w:pPr>
              <w:pStyle w:val="block"/>
              <w:tabs>
                <w:tab w:val="decimal" w:pos="777"/>
              </w:tabs>
              <w:spacing w:after="0" w:line="240" w:lineRule="auto"/>
              <w:ind w:left="-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33,765</w:t>
            </w:r>
          </w:p>
        </w:tc>
        <w:tc>
          <w:tcPr>
            <w:tcW w:w="270" w:type="dxa"/>
          </w:tcPr>
          <w:p w14:paraId="6DD03F2A" w14:textId="77777777" w:rsidR="0057242F" w:rsidRPr="00A22E52" w:rsidRDefault="0057242F" w:rsidP="00A22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9142F48" w14:textId="4E2CC344" w:rsidR="0057242F" w:rsidRPr="00050A70" w:rsidRDefault="00D26974" w:rsidP="00050A70">
            <w:pPr>
              <w:pStyle w:val="block"/>
              <w:tabs>
                <w:tab w:val="decimal" w:pos="77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2,522</w:t>
            </w:r>
          </w:p>
        </w:tc>
        <w:tc>
          <w:tcPr>
            <w:tcW w:w="270" w:type="dxa"/>
          </w:tcPr>
          <w:p w14:paraId="4666D544" w14:textId="77777777" w:rsidR="0057242F" w:rsidRPr="00A22E52" w:rsidRDefault="0057242F" w:rsidP="00A22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7210720F" w14:textId="398EDFCE" w:rsidR="0057242F" w:rsidRPr="00050A70" w:rsidRDefault="00D26974" w:rsidP="00050A70">
            <w:pPr>
              <w:pStyle w:val="block"/>
              <w:tabs>
                <w:tab w:val="decimal" w:pos="77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2,347</w:t>
            </w:r>
          </w:p>
        </w:tc>
      </w:tr>
      <w:tr w:rsidR="00E049A1" w:rsidRPr="00C20284" w14:paraId="143E2A2D" w14:textId="77777777" w:rsidTr="006A7BC9">
        <w:trPr>
          <w:trHeight w:hRule="exact" w:val="418"/>
        </w:trPr>
        <w:tc>
          <w:tcPr>
            <w:tcW w:w="4473" w:type="dxa"/>
          </w:tcPr>
          <w:p w14:paraId="26C448E2" w14:textId="6401191F" w:rsidR="00E049A1" w:rsidRPr="00C20284" w:rsidRDefault="00E049A1" w:rsidP="00E04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2CD4B3" w14:textId="7B2D15C2" w:rsidR="00E049A1" w:rsidRPr="00E049A1" w:rsidRDefault="00E049A1" w:rsidP="00E049A1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497,695</w:t>
            </w:r>
          </w:p>
        </w:tc>
        <w:tc>
          <w:tcPr>
            <w:tcW w:w="272" w:type="dxa"/>
          </w:tcPr>
          <w:p w14:paraId="79E8C59E" w14:textId="77777777" w:rsidR="00E049A1" w:rsidRPr="00C20284" w:rsidRDefault="00E049A1" w:rsidP="00E04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F2427F" w14:textId="0BA89DF4" w:rsidR="00E049A1" w:rsidRPr="00E049A1" w:rsidRDefault="00E049A1" w:rsidP="00E049A1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E049A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75EDE4F7" w14:textId="77777777" w:rsidR="00E049A1" w:rsidRPr="00C20284" w:rsidRDefault="00E049A1" w:rsidP="00E04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75C80C" w14:textId="5EC05176" w:rsidR="00E049A1" w:rsidRPr="00E049A1" w:rsidRDefault="00E049A1" w:rsidP="00E049A1">
            <w:pPr>
              <w:pStyle w:val="block"/>
              <w:tabs>
                <w:tab w:val="decimal" w:pos="780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1F16">
              <w:rPr>
                <w:rFonts w:ascii="Angsana New" w:hAnsi="Angsana New"/>
                <w:b/>
                <w:bCs/>
                <w:sz w:val="30"/>
                <w:szCs w:val="30"/>
              </w:rPr>
              <w:t>28,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603</w:t>
            </w:r>
          </w:p>
        </w:tc>
        <w:tc>
          <w:tcPr>
            <w:tcW w:w="270" w:type="dxa"/>
          </w:tcPr>
          <w:p w14:paraId="3B8858FD" w14:textId="77777777" w:rsidR="00E049A1" w:rsidRPr="00C20284" w:rsidRDefault="00E049A1" w:rsidP="00E04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CAB993" w14:textId="13020213" w:rsidR="00E049A1" w:rsidRPr="00E049A1" w:rsidRDefault="00E049A1" w:rsidP="00E049A1">
            <w:pPr>
              <w:pStyle w:val="block"/>
              <w:tabs>
                <w:tab w:val="decimal" w:pos="780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</w:t>
            </w:r>
            <w:r w:rsidRPr="00E049A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111</w:t>
            </w:r>
          </w:p>
        </w:tc>
      </w:tr>
    </w:tbl>
    <w:p w14:paraId="2EBA14B7" w14:textId="5335E6F5" w:rsidR="00850FC6" w:rsidRPr="00850FC6" w:rsidRDefault="00850FC6" w:rsidP="00BA72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5EA1AF2" w14:textId="62E0B8C7" w:rsidR="00850FC6" w:rsidRPr="00E159ED" w:rsidRDefault="00B32B39" w:rsidP="00E159ED">
      <w:pPr>
        <w:pStyle w:val="a"/>
        <w:tabs>
          <w:tab w:val="clear" w:pos="1080"/>
        </w:tabs>
        <w:ind w:left="540"/>
        <w:rPr>
          <w:rFonts w:ascii="Angsana New" w:hAnsi="Angsana New" w:cs="Angsana New"/>
          <w:cs/>
          <w:lang w:val="en-US"/>
        </w:rPr>
      </w:pPr>
      <w:r w:rsidRPr="00E159ED">
        <w:rPr>
          <w:rFonts w:ascii="Angsana New" w:hAnsi="Angsana New" w:cs="Angsana New" w:hint="cs"/>
          <w:cs/>
          <w:lang w:val="en-US"/>
        </w:rPr>
        <w:t>รายละเอียดค่าใช้จ่ายตามลักษณะสำหรับปีสิ้นสุดวันที่</w:t>
      </w:r>
      <w:r w:rsidR="00E159ED" w:rsidRPr="00E159ED">
        <w:rPr>
          <w:rFonts w:ascii="Angsana New" w:hAnsi="Angsana New" w:cs="Angsana New" w:hint="cs"/>
          <w:cs/>
          <w:lang w:val="en-US"/>
        </w:rPr>
        <w:t xml:space="preserve"> </w:t>
      </w:r>
      <w:r w:rsidR="00E159ED" w:rsidRPr="00E159ED">
        <w:rPr>
          <w:rFonts w:ascii="Angsana New" w:hAnsi="Angsana New" w:cs="Angsana New"/>
          <w:lang w:val="en-US"/>
        </w:rPr>
        <w:t>31</w:t>
      </w:r>
      <w:r w:rsidRPr="00E159ED">
        <w:rPr>
          <w:rFonts w:ascii="Angsana New" w:hAnsi="Angsana New" w:cs="Angsana New"/>
          <w:lang w:val="en-US"/>
        </w:rPr>
        <w:t xml:space="preserve"> </w:t>
      </w:r>
      <w:r w:rsidRPr="00E159ED">
        <w:rPr>
          <w:rFonts w:ascii="Angsana New" w:hAnsi="Angsana New" w:cs="Angsana New" w:hint="cs"/>
          <w:cs/>
          <w:lang w:val="en-US"/>
        </w:rPr>
        <w:t>ธันวาคม มีดังนี้</w:t>
      </w:r>
    </w:p>
    <w:p w14:paraId="4CF77E03" w14:textId="77777777" w:rsidR="00B32B39" w:rsidRPr="00850FC6" w:rsidRDefault="00B32B39" w:rsidP="00BA72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73"/>
        <w:gridCol w:w="993"/>
        <w:gridCol w:w="272"/>
        <w:gridCol w:w="992"/>
        <w:gridCol w:w="270"/>
        <w:gridCol w:w="990"/>
        <w:gridCol w:w="270"/>
        <w:gridCol w:w="1037"/>
      </w:tblGrid>
      <w:tr w:rsidR="0048090C" w:rsidRPr="00C20284" w14:paraId="46B53629" w14:textId="77777777" w:rsidTr="005F2B95">
        <w:trPr>
          <w:trHeight w:hRule="exact" w:val="331"/>
        </w:trPr>
        <w:tc>
          <w:tcPr>
            <w:tcW w:w="4473" w:type="dxa"/>
          </w:tcPr>
          <w:p w14:paraId="6DABE02D" w14:textId="77777777" w:rsidR="0048090C" w:rsidRPr="00850FC6" w:rsidRDefault="0048090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7" w:type="dxa"/>
            <w:gridSpan w:val="3"/>
          </w:tcPr>
          <w:p w14:paraId="75C42238" w14:textId="77777777" w:rsidR="0048090C" w:rsidRPr="00C20284" w:rsidRDefault="00480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061B290" w14:textId="77777777" w:rsidR="0048090C" w:rsidRPr="00C20284" w:rsidRDefault="00480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97" w:type="dxa"/>
            <w:gridSpan w:val="3"/>
          </w:tcPr>
          <w:p w14:paraId="3F0BE74C" w14:textId="77777777" w:rsidR="0048090C" w:rsidRPr="00C20284" w:rsidRDefault="00480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48090C" w:rsidRPr="00C20284" w14:paraId="47AC3632" w14:textId="77777777" w:rsidTr="00367ADF">
        <w:tc>
          <w:tcPr>
            <w:tcW w:w="4473" w:type="dxa"/>
          </w:tcPr>
          <w:p w14:paraId="30EBAC2C" w14:textId="77777777" w:rsidR="0048090C" w:rsidRPr="00C20284" w:rsidRDefault="0048090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7" w:type="dxa"/>
            <w:gridSpan w:val="3"/>
            <w:tcBorders>
              <w:bottom w:val="single" w:sz="4" w:space="0" w:color="auto"/>
            </w:tcBorders>
          </w:tcPr>
          <w:p w14:paraId="5C38CF54" w14:textId="77777777" w:rsidR="0048090C" w:rsidRPr="00C20284" w:rsidRDefault="00480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A769DF7" w14:textId="77777777" w:rsidR="0048090C" w:rsidRPr="00C20284" w:rsidRDefault="0048090C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97" w:type="dxa"/>
            <w:gridSpan w:val="3"/>
            <w:tcBorders>
              <w:bottom w:val="single" w:sz="4" w:space="0" w:color="auto"/>
            </w:tcBorders>
          </w:tcPr>
          <w:p w14:paraId="0396B50C" w14:textId="77777777" w:rsidR="0048090C" w:rsidRPr="00C20284" w:rsidRDefault="00480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0E2F" w:rsidRPr="00C20284" w14:paraId="26207908" w14:textId="77777777" w:rsidTr="00367ADF">
        <w:tc>
          <w:tcPr>
            <w:tcW w:w="4473" w:type="dxa"/>
          </w:tcPr>
          <w:p w14:paraId="34A7F5C8" w14:textId="77777777" w:rsidR="00350E2F" w:rsidRPr="00C20284" w:rsidRDefault="00350E2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2A8CB66D" w14:textId="5D1F5129" w:rsidR="00350E2F" w:rsidRPr="00C20284" w:rsidRDefault="0097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256</w:t>
            </w:r>
            <w:r w:rsidR="003C661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2" w:type="dxa"/>
            <w:tcBorders>
              <w:top w:val="single" w:sz="4" w:space="0" w:color="auto"/>
            </w:tcBorders>
          </w:tcPr>
          <w:p w14:paraId="733F32FC" w14:textId="77777777" w:rsidR="00350E2F" w:rsidRPr="00C20284" w:rsidRDefault="0035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A93E103" w14:textId="718DD5C8" w:rsidR="00350E2F" w:rsidRPr="00C20284" w:rsidRDefault="009711B9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62C067B" w14:textId="77777777" w:rsidR="00350E2F" w:rsidRPr="00C20284" w:rsidRDefault="00350E2F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2018716" w14:textId="20FE23B6" w:rsidR="00350E2F" w:rsidRPr="00C20284" w:rsidRDefault="009711B9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256</w:t>
            </w:r>
            <w:r w:rsidR="003C661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FA807C5" w14:textId="77777777" w:rsidR="00350E2F" w:rsidRPr="00C20284" w:rsidRDefault="00350E2F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</w:tcPr>
          <w:p w14:paraId="4C3EF3EC" w14:textId="10B3F2B5" w:rsidR="00350E2F" w:rsidRPr="00C20284" w:rsidRDefault="009711B9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350E2F" w:rsidRPr="004F445B" w14:paraId="4171B92A" w14:textId="77777777" w:rsidTr="006A7BC9">
        <w:trPr>
          <w:trHeight w:hRule="exact" w:val="403"/>
        </w:trPr>
        <w:tc>
          <w:tcPr>
            <w:tcW w:w="4473" w:type="dxa"/>
          </w:tcPr>
          <w:p w14:paraId="46CFE8A5" w14:textId="77777777" w:rsidR="00350E2F" w:rsidRPr="00C20284" w:rsidRDefault="0035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993" w:type="dxa"/>
            <w:vAlign w:val="bottom"/>
          </w:tcPr>
          <w:p w14:paraId="311CD962" w14:textId="77777777" w:rsidR="00350E2F" w:rsidRPr="00C20284" w:rsidRDefault="00350E2F" w:rsidP="004F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3ACC5D78" w14:textId="77777777" w:rsidR="00350E2F" w:rsidRPr="004F445B" w:rsidRDefault="00350E2F" w:rsidP="004F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4D2A8867" w14:textId="77777777" w:rsidR="00350E2F" w:rsidRPr="00C20284" w:rsidRDefault="00350E2F" w:rsidP="004F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BFC004" w14:textId="77777777" w:rsidR="00350E2F" w:rsidRPr="004F445B" w:rsidRDefault="00350E2F" w:rsidP="004F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E36492C" w14:textId="77777777" w:rsidR="00350E2F" w:rsidRPr="00C20284" w:rsidRDefault="00350E2F" w:rsidP="004F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A1F03B" w14:textId="77777777" w:rsidR="00350E2F" w:rsidRPr="004F445B" w:rsidRDefault="00350E2F" w:rsidP="004F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1689D9B5" w14:textId="77777777" w:rsidR="00350E2F" w:rsidRPr="00367ADF" w:rsidRDefault="00350E2F" w:rsidP="004F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22FF" w:rsidRPr="00C20284" w14:paraId="5059C4AB" w14:textId="77777777" w:rsidTr="00B540A4">
        <w:trPr>
          <w:trHeight w:hRule="exact" w:val="403"/>
        </w:trPr>
        <w:tc>
          <w:tcPr>
            <w:tcW w:w="4473" w:type="dxa"/>
          </w:tcPr>
          <w:p w14:paraId="42D953E1" w14:textId="2AE72E99" w:rsidR="004622FF" w:rsidRPr="00C20284" w:rsidRDefault="004622FF" w:rsidP="005C1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43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งานระหว่างทำและสินทรัพย์ชีวภาพ</w:t>
            </w:r>
          </w:p>
        </w:tc>
        <w:tc>
          <w:tcPr>
            <w:tcW w:w="993" w:type="dxa"/>
            <w:vAlign w:val="bottom"/>
          </w:tcPr>
          <w:p w14:paraId="2673AD7D" w14:textId="44587149" w:rsidR="004622FF" w:rsidRPr="00C20284" w:rsidRDefault="00D231BD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(9,634)</w:t>
            </w:r>
          </w:p>
        </w:tc>
        <w:tc>
          <w:tcPr>
            <w:tcW w:w="272" w:type="dxa"/>
          </w:tcPr>
          <w:p w14:paraId="3ED36A94" w14:textId="77777777" w:rsidR="004622FF" w:rsidRPr="00C20284" w:rsidRDefault="004622FF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4FAC8542" w14:textId="52846F6F" w:rsidR="004622FF" w:rsidRPr="00C20284" w:rsidRDefault="009711B9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="003C6613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2881187C" w14:textId="77777777" w:rsidR="004622FF" w:rsidRPr="00C20284" w:rsidRDefault="004622FF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B9508E9" w14:textId="38AA2A9C" w:rsidR="004622FF" w:rsidRPr="00C20284" w:rsidRDefault="003F1386" w:rsidP="00367ADF">
            <w:pPr>
              <w:pStyle w:val="block"/>
              <w:tabs>
                <w:tab w:val="decimal" w:pos="78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474DD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3C661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F83D7DF" w14:textId="77777777" w:rsidR="004622FF" w:rsidRPr="00C20284" w:rsidRDefault="004622FF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1FFD37FE" w14:textId="0EB997BE" w:rsidR="004622FF" w:rsidRPr="00C20284" w:rsidRDefault="004622FF" w:rsidP="00367ADF">
            <w:pPr>
              <w:pStyle w:val="block"/>
              <w:tabs>
                <w:tab w:val="decimal" w:pos="78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>(</w:t>
            </w:r>
            <w:r w:rsidR="009711B9" w:rsidRPr="009711B9">
              <w:rPr>
                <w:rFonts w:ascii="Angsana New" w:hAnsi="Angsana New"/>
                <w:sz w:val="30"/>
                <w:szCs w:val="30"/>
                <w:lang w:val="en-US"/>
              </w:rPr>
              <w:t>171</w:t>
            </w:r>
            <w:r w:rsidRPr="00C2028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622FF" w:rsidRPr="004F445B" w14:paraId="46469222" w14:textId="77777777" w:rsidTr="00367ADF">
        <w:tc>
          <w:tcPr>
            <w:tcW w:w="4473" w:type="dxa"/>
          </w:tcPr>
          <w:p w14:paraId="1EDAB335" w14:textId="77777777" w:rsidR="004622FF" w:rsidRPr="00C20284" w:rsidRDefault="004622FF" w:rsidP="0046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993" w:type="dxa"/>
            <w:vAlign w:val="bottom"/>
          </w:tcPr>
          <w:p w14:paraId="4719BEFC" w14:textId="102140B1" w:rsidR="004622FF" w:rsidRPr="004F445B" w:rsidRDefault="00D231BD" w:rsidP="004F445B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445B">
              <w:rPr>
                <w:rFonts w:ascii="Angsana New" w:hAnsi="Angsana New"/>
                <w:sz w:val="30"/>
                <w:szCs w:val="30"/>
                <w:lang w:val="en-US" w:bidi="th-TH"/>
              </w:rPr>
              <w:t>338,6</w:t>
            </w:r>
            <w:r w:rsidR="00DE3C98" w:rsidRPr="004F445B"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72" w:type="dxa"/>
          </w:tcPr>
          <w:p w14:paraId="41C0B55E" w14:textId="77777777" w:rsidR="004622FF" w:rsidRPr="004F445B" w:rsidRDefault="004622FF" w:rsidP="004F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18FABF9A" w14:textId="2DEC5DBB" w:rsidR="004622FF" w:rsidRPr="001756C6" w:rsidRDefault="009711B9" w:rsidP="001756C6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370</w:t>
            </w:r>
            <w:r w:rsidR="004622FF" w:rsidRPr="00C2028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3C6613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6695325D" w14:textId="77777777" w:rsidR="004622FF" w:rsidRPr="004F445B" w:rsidRDefault="004622FF" w:rsidP="004F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4B9F534" w14:textId="64C4004D" w:rsidR="004622FF" w:rsidRPr="00C20284" w:rsidRDefault="0064544D" w:rsidP="001756C6">
            <w:pPr>
              <w:pStyle w:val="block"/>
              <w:tabs>
                <w:tab w:val="decimal" w:pos="78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756C6">
              <w:rPr>
                <w:rFonts w:ascii="Angsana New" w:hAnsi="Angsana New"/>
                <w:sz w:val="30"/>
                <w:szCs w:val="30"/>
              </w:rPr>
              <w:t>1</w:t>
            </w:r>
            <w:r w:rsidRPr="0064544D">
              <w:rPr>
                <w:rFonts w:ascii="Angsana New" w:hAnsi="Angsana New"/>
                <w:sz w:val="30"/>
                <w:szCs w:val="30"/>
              </w:rPr>
              <w:t>5,</w:t>
            </w:r>
            <w:r w:rsidRPr="001756C6">
              <w:rPr>
                <w:rFonts w:ascii="Angsana New" w:hAnsi="Angsana New"/>
                <w:sz w:val="30"/>
                <w:szCs w:val="30"/>
              </w:rPr>
              <w:t>1</w:t>
            </w:r>
            <w:r w:rsidRPr="0064544D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6D007014" w14:textId="77777777" w:rsidR="004622FF" w:rsidRPr="004F445B" w:rsidRDefault="004622FF" w:rsidP="004F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44D8A534" w14:textId="0DA90147" w:rsidR="004622FF" w:rsidRPr="00C20284" w:rsidRDefault="009711B9" w:rsidP="001756C6">
            <w:pPr>
              <w:pStyle w:val="block"/>
              <w:tabs>
                <w:tab w:val="decimal" w:pos="78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756C6">
              <w:rPr>
                <w:rFonts w:ascii="Angsana New" w:hAnsi="Angsana New"/>
                <w:sz w:val="30"/>
                <w:szCs w:val="30"/>
              </w:rPr>
              <w:t>13</w:t>
            </w:r>
            <w:r w:rsidR="004622FF" w:rsidRPr="00C20284">
              <w:rPr>
                <w:rFonts w:ascii="Angsana New" w:hAnsi="Angsana New"/>
                <w:sz w:val="30"/>
                <w:szCs w:val="30"/>
              </w:rPr>
              <w:t>,</w:t>
            </w:r>
            <w:r w:rsidRPr="001756C6">
              <w:rPr>
                <w:rFonts w:ascii="Angsana New" w:hAnsi="Angsana New"/>
                <w:sz w:val="30"/>
                <w:szCs w:val="30"/>
              </w:rPr>
              <w:t>275</w:t>
            </w:r>
          </w:p>
        </w:tc>
      </w:tr>
      <w:tr w:rsidR="004622FF" w:rsidRPr="004F445B" w14:paraId="7AD58C0D" w14:textId="77777777" w:rsidTr="00367ADF">
        <w:tc>
          <w:tcPr>
            <w:tcW w:w="4473" w:type="dxa"/>
          </w:tcPr>
          <w:p w14:paraId="1C60FED1" w14:textId="77777777" w:rsidR="004622FF" w:rsidRPr="00C20284" w:rsidRDefault="004622FF" w:rsidP="0046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993" w:type="dxa"/>
            <w:vAlign w:val="bottom"/>
          </w:tcPr>
          <w:p w14:paraId="501C50F2" w14:textId="3606128C" w:rsidR="004622FF" w:rsidRPr="00C20284" w:rsidRDefault="00D231BD" w:rsidP="004F445B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58,309</w:t>
            </w:r>
          </w:p>
        </w:tc>
        <w:tc>
          <w:tcPr>
            <w:tcW w:w="272" w:type="dxa"/>
          </w:tcPr>
          <w:p w14:paraId="695A3684" w14:textId="77777777" w:rsidR="004622FF" w:rsidRPr="004F445B" w:rsidRDefault="004622FF" w:rsidP="004F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44EA67A7" w14:textId="7D9A9385" w:rsidR="004622FF" w:rsidRPr="00C20284" w:rsidRDefault="009711B9" w:rsidP="001756C6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61</w:t>
            </w:r>
            <w:r w:rsidR="004622FF" w:rsidRPr="00C2028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65</w:t>
            </w:r>
            <w:r w:rsidR="003C6613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6F975B9D" w14:textId="77777777" w:rsidR="004622FF" w:rsidRPr="004F445B" w:rsidRDefault="004622FF" w:rsidP="004F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CA29019" w14:textId="2B525430" w:rsidR="004622FF" w:rsidRPr="001756C6" w:rsidRDefault="005373E4" w:rsidP="001756C6">
            <w:pPr>
              <w:pStyle w:val="block"/>
              <w:tabs>
                <w:tab w:val="decimal" w:pos="78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756C6">
              <w:rPr>
                <w:rFonts w:ascii="Angsana New" w:hAnsi="Angsana New"/>
                <w:sz w:val="30"/>
                <w:szCs w:val="30"/>
              </w:rPr>
              <w:t>6,072</w:t>
            </w:r>
          </w:p>
        </w:tc>
        <w:tc>
          <w:tcPr>
            <w:tcW w:w="270" w:type="dxa"/>
          </w:tcPr>
          <w:p w14:paraId="237EBE84" w14:textId="77777777" w:rsidR="004622FF" w:rsidRPr="004F445B" w:rsidRDefault="004622FF" w:rsidP="004F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505F809B" w14:textId="7B10F479" w:rsidR="004622FF" w:rsidRPr="001756C6" w:rsidRDefault="009711B9" w:rsidP="001756C6">
            <w:pPr>
              <w:pStyle w:val="block"/>
              <w:tabs>
                <w:tab w:val="decimal" w:pos="78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756C6">
              <w:rPr>
                <w:rFonts w:ascii="Angsana New" w:hAnsi="Angsana New"/>
                <w:sz w:val="30"/>
                <w:szCs w:val="30"/>
              </w:rPr>
              <w:t>6</w:t>
            </w:r>
            <w:r w:rsidR="004622FF" w:rsidRPr="001756C6">
              <w:rPr>
                <w:rFonts w:ascii="Angsana New" w:hAnsi="Angsana New"/>
                <w:sz w:val="30"/>
                <w:szCs w:val="30"/>
              </w:rPr>
              <w:t>,</w:t>
            </w:r>
            <w:r w:rsidRPr="001756C6">
              <w:rPr>
                <w:rFonts w:ascii="Angsana New" w:hAnsi="Angsana New"/>
                <w:sz w:val="30"/>
                <w:szCs w:val="30"/>
              </w:rPr>
              <w:t>097</w:t>
            </w:r>
          </w:p>
        </w:tc>
      </w:tr>
      <w:tr w:rsidR="004622FF" w:rsidRPr="004F445B" w14:paraId="58FA1209" w14:textId="77777777" w:rsidTr="00367ADF">
        <w:tc>
          <w:tcPr>
            <w:tcW w:w="4473" w:type="dxa"/>
          </w:tcPr>
          <w:p w14:paraId="6D6AD571" w14:textId="77777777" w:rsidR="004622FF" w:rsidRPr="00C20284" w:rsidRDefault="004622FF" w:rsidP="0046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ค่าใช้จ่ายโรงงานและสำนักงาน</w:t>
            </w:r>
          </w:p>
        </w:tc>
        <w:tc>
          <w:tcPr>
            <w:tcW w:w="993" w:type="dxa"/>
            <w:vAlign w:val="bottom"/>
          </w:tcPr>
          <w:p w14:paraId="368B40AB" w14:textId="44CDAFD7" w:rsidR="004622FF" w:rsidRPr="004F445B" w:rsidRDefault="00D231BD" w:rsidP="004F445B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445B">
              <w:rPr>
                <w:rFonts w:ascii="Angsana New" w:hAnsi="Angsana New"/>
                <w:sz w:val="30"/>
                <w:szCs w:val="30"/>
                <w:lang w:val="en-US" w:bidi="th-TH"/>
              </w:rPr>
              <w:t>47,53</w:t>
            </w:r>
            <w:r w:rsidR="00DE3C98" w:rsidRPr="004F445B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2" w:type="dxa"/>
          </w:tcPr>
          <w:p w14:paraId="173CBA43" w14:textId="77777777" w:rsidR="004622FF" w:rsidRPr="004F445B" w:rsidRDefault="004622FF" w:rsidP="004F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0FC26386" w14:textId="1E253430" w:rsidR="004622FF" w:rsidRPr="001756C6" w:rsidRDefault="003C6613" w:rsidP="001756C6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9711B9"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4622FF" w:rsidRPr="001756C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9711B9"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526</w:t>
            </w:r>
          </w:p>
        </w:tc>
        <w:tc>
          <w:tcPr>
            <w:tcW w:w="270" w:type="dxa"/>
          </w:tcPr>
          <w:p w14:paraId="2F70D496" w14:textId="77777777" w:rsidR="004622FF" w:rsidRPr="004F445B" w:rsidRDefault="004622FF" w:rsidP="004F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6984E38" w14:textId="34A55EC4" w:rsidR="004622FF" w:rsidRPr="00C20284" w:rsidRDefault="003C6613" w:rsidP="001756C6">
            <w:pPr>
              <w:pStyle w:val="block"/>
              <w:tabs>
                <w:tab w:val="decimal" w:pos="78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B920DF" w:rsidRPr="00B920DF">
              <w:rPr>
                <w:rFonts w:ascii="Angsana New" w:hAnsi="Angsana New"/>
                <w:sz w:val="30"/>
                <w:szCs w:val="30"/>
              </w:rPr>
              <w:t>,050</w:t>
            </w:r>
          </w:p>
        </w:tc>
        <w:tc>
          <w:tcPr>
            <w:tcW w:w="270" w:type="dxa"/>
          </w:tcPr>
          <w:p w14:paraId="6BFD7802" w14:textId="77777777" w:rsidR="004622FF" w:rsidRPr="004F445B" w:rsidRDefault="004622FF" w:rsidP="004F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75F1D15F" w14:textId="145E61DA" w:rsidR="004622FF" w:rsidRPr="00C20284" w:rsidRDefault="003C6613" w:rsidP="001756C6">
            <w:pPr>
              <w:pStyle w:val="block"/>
              <w:tabs>
                <w:tab w:val="decimal" w:pos="78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756C6">
              <w:rPr>
                <w:rFonts w:ascii="Angsana New" w:hAnsi="Angsana New"/>
                <w:sz w:val="30"/>
                <w:szCs w:val="30"/>
              </w:rPr>
              <w:t>4</w:t>
            </w:r>
            <w:r w:rsidR="004622FF" w:rsidRPr="00C20284">
              <w:rPr>
                <w:rFonts w:ascii="Angsana New" w:hAnsi="Angsana New"/>
                <w:sz w:val="30"/>
                <w:szCs w:val="30"/>
              </w:rPr>
              <w:t>,</w:t>
            </w:r>
            <w:r w:rsidR="009711B9" w:rsidRPr="001756C6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4622FF" w:rsidRPr="004F445B" w14:paraId="07DF8766" w14:textId="77777777" w:rsidTr="00367ADF">
        <w:tc>
          <w:tcPr>
            <w:tcW w:w="4473" w:type="dxa"/>
          </w:tcPr>
          <w:p w14:paraId="0C92CC19" w14:textId="77777777" w:rsidR="004622FF" w:rsidRPr="00C20284" w:rsidRDefault="004622FF" w:rsidP="0046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93" w:type="dxa"/>
            <w:vAlign w:val="bottom"/>
          </w:tcPr>
          <w:p w14:paraId="76AC92FA" w14:textId="21DE6147" w:rsidR="004622FF" w:rsidRPr="004F445B" w:rsidRDefault="00D231BD" w:rsidP="004F445B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445B">
              <w:rPr>
                <w:rFonts w:ascii="Angsana New" w:hAnsi="Angsana New"/>
                <w:sz w:val="30"/>
                <w:szCs w:val="30"/>
                <w:lang w:val="en-US" w:bidi="th-TH"/>
              </w:rPr>
              <w:t>22,</w:t>
            </w:r>
            <w:r w:rsidR="00DE3C98" w:rsidRPr="004F445B">
              <w:rPr>
                <w:rFonts w:ascii="Angsana New" w:hAnsi="Angsana New"/>
                <w:sz w:val="30"/>
                <w:szCs w:val="30"/>
                <w:lang w:val="en-US" w:bidi="th-TH"/>
              </w:rPr>
              <w:t>439</w:t>
            </w:r>
          </w:p>
        </w:tc>
        <w:tc>
          <w:tcPr>
            <w:tcW w:w="272" w:type="dxa"/>
          </w:tcPr>
          <w:p w14:paraId="558F6DFD" w14:textId="77777777" w:rsidR="004622FF" w:rsidRPr="004F445B" w:rsidRDefault="004622FF" w:rsidP="004F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7A7B75C6" w14:textId="6D999319" w:rsidR="004622FF" w:rsidRPr="001756C6" w:rsidRDefault="009711B9" w:rsidP="001756C6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  <w:r w:rsidR="004622FF" w:rsidRPr="001756C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312</w:t>
            </w:r>
          </w:p>
        </w:tc>
        <w:tc>
          <w:tcPr>
            <w:tcW w:w="270" w:type="dxa"/>
          </w:tcPr>
          <w:p w14:paraId="6D621839" w14:textId="77777777" w:rsidR="004622FF" w:rsidRPr="004F445B" w:rsidRDefault="004622FF" w:rsidP="004F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748471A" w14:textId="766A3227" w:rsidR="004622FF" w:rsidRPr="00C20284" w:rsidRDefault="00136E6D" w:rsidP="001756C6">
            <w:pPr>
              <w:pStyle w:val="block"/>
              <w:tabs>
                <w:tab w:val="decimal" w:pos="78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756C6">
              <w:rPr>
                <w:rFonts w:ascii="Angsana New" w:hAnsi="Angsana New"/>
                <w:sz w:val="30"/>
                <w:szCs w:val="30"/>
              </w:rPr>
              <w:t>1</w:t>
            </w:r>
            <w:r w:rsidRPr="00136E6D">
              <w:rPr>
                <w:rFonts w:ascii="Angsana New" w:hAnsi="Angsana New"/>
                <w:sz w:val="30"/>
                <w:szCs w:val="30"/>
              </w:rPr>
              <w:t>,572</w:t>
            </w:r>
          </w:p>
        </w:tc>
        <w:tc>
          <w:tcPr>
            <w:tcW w:w="270" w:type="dxa"/>
          </w:tcPr>
          <w:p w14:paraId="5ADCAF26" w14:textId="77777777" w:rsidR="004622FF" w:rsidRPr="004F445B" w:rsidRDefault="004622FF" w:rsidP="004F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5F382490" w14:textId="2BD7B458" w:rsidR="004622FF" w:rsidRPr="00C20284" w:rsidRDefault="009711B9" w:rsidP="001756C6">
            <w:pPr>
              <w:pStyle w:val="block"/>
              <w:tabs>
                <w:tab w:val="decimal" w:pos="78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756C6">
              <w:rPr>
                <w:rFonts w:ascii="Angsana New" w:hAnsi="Angsana New"/>
                <w:sz w:val="30"/>
                <w:szCs w:val="30"/>
              </w:rPr>
              <w:t>1</w:t>
            </w:r>
            <w:r w:rsidR="004622FF" w:rsidRPr="00C20284">
              <w:rPr>
                <w:rFonts w:ascii="Angsana New" w:hAnsi="Angsana New"/>
                <w:sz w:val="30"/>
                <w:szCs w:val="30"/>
              </w:rPr>
              <w:t>,</w:t>
            </w:r>
            <w:r w:rsidRPr="001756C6">
              <w:rPr>
                <w:rFonts w:ascii="Angsana New" w:hAnsi="Angsana New"/>
                <w:sz w:val="30"/>
                <w:szCs w:val="30"/>
              </w:rPr>
              <w:t>639</w:t>
            </w:r>
          </w:p>
        </w:tc>
      </w:tr>
      <w:tr w:rsidR="004622FF" w:rsidRPr="004F445B" w14:paraId="5BD55CE3" w14:textId="77777777" w:rsidTr="00367ADF">
        <w:tc>
          <w:tcPr>
            <w:tcW w:w="4473" w:type="dxa"/>
          </w:tcPr>
          <w:p w14:paraId="255A1ACA" w14:textId="77777777" w:rsidR="004622FF" w:rsidRPr="00C20284" w:rsidRDefault="004622FF" w:rsidP="0046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993" w:type="dxa"/>
            <w:vAlign w:val="bottom"/>
          </w:tcPr>
          <w:p w14:paraId="0CC27CD8" w14:textId="5B164A9E" w:rsidR="004622FF" w:rsidRPr="004F445B" w:rsidRDefault="00D231BD" w:rsidP="004F445B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445B">
              <w:rPr>
                <w:rFonts w:ascii="Angsana New" w:hAnsi="Angsana New"/>
                <w:sz w:val="30"/>
                <w:szCs w:val="30"/>
                <w:lang w:val="en-US" w:bidi="th-TH"/>
              </w:rPr>
              <w:t>15,559</w:t>
            </w:r>
          </w:p>
        </w:tc>
        <w:tc>
          <w:tcPr>
            <w:tcW w:w="272" w:type="dxa"/>
          </w:tcPr>
          <w:p w14:paraId="1C3C2C8F" w14:textId="77777777" w:rsidR="004622FF" w:rsidRPr="004F445B" w:rsidRDefault="004622FF" w:rsidP="004F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4B86255E" w14:textId="46EFEA20" w:rsidR="004622FF" w:rsidRPr="001756C6" w:rsidRDefault="009711B9" w:rsidP="001756C6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  <w:r w:rsidR="004622FF" w:rsidRPr="001756C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926</w:t>
            </w:r>
          </w:p>
        </w:tc>
        <w:tc>
          <w:tcPr>
            <w:tcW w:w="270" w:type="dxa"/>
          </w:tcPr>
          <w:p w14:paraId="7454628F" w14:textId="77777777" w:rsidR="004622FF" w:rsidRPr="004F445B" w:rsidRDefault="004622FF" w:rsidP="004F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455F8DD" w14:textId="0711C011" w:rsidR="004622FF" w:rsidRPr="00C20284" w:rsidRDefault="006914C3" w:rsidP="001756C6">
            <w:pPr>
              <w:pStyle w:val="block"/>
              <w:tabs>
                <w:tab w:val="decimal" w:pos="78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914C3">
              <w:rPr>
                <w:rFonts w:ascii="Angsana New" w:hAnsi="Angsana New"/>
                <w:sz w:val="30"/>
                <w:szCs w:val="30"/>
              </w:rPr>
              <w:t>626</w:t>
            </w:r>
          </w:p>
        </w:tc>
        <w:tc>
          <w:tcPr>
            <w:tcW w:w="270" w:type="dxa"/>
          </w:tcPr>
          <w:p w14:paraId="51392C4C" w14:textId="77777777" w:rsidR="004622FF" w:rsidRPr="004F445B" w:rsidRDefault="004622FF" w:rsidP="004F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19653CAC" w14:textId="44B1001A" w:rsidR="004622FF" w:rsidRPr="00C20284" w:rsidRDefault="003C6613" w:rsidP="001756C6">
            <w:pPr>
              <w:pStyle w:val="block"/>
              <w:tabs>
                <w:tab w:val="decimal" w:pos="78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756C6">
              <w:rPr>
                <w:rFonts w:ascii="Angsana New" w:hAnsi="Angsana New"/>
                <w:sz w:val="30"/>
                <w:szCs w:val="30"/>
              </w:rPr>
              <w:t>4</w:t>
            </w:r>
            <w:r w:rsidR="009711B9" w:rsidRPr="001756C6">
              <w:rPr>
                <w:rFonts w:ascii="Angsana New" w:hAnsi="Angsana New"/>
                <w:sz w:val="30"/>
                <w:szCs w:val="30"/>
              </w:rPr>
              <w:t>90</w:t>
            </w:r>
          </w:p>
        </w:tc>
      </w:tr>
      <w:tr w:rsidR="004622FF" w:rsidRPr="004F445B" w14:paraId="61434A97" w14:textId="77777777" w:rsidTr="00367ADF">
        <w:tc>
          <w:tcPr>
            <w:tcW w:w="4473" w:type="dxa"/>
          </w:tcPr>
          <w:p w14:paraId="4BFCAEC2" w14:textId="7B4E2339" w:rsidR="004622FF" w:rsidRPr="00C20284" w:rsidRDefault="004622FF" w:rsidP="004F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ค่าโฆษณา</w:t>
            </w:r>
            <w:r w:rsidRPr="00C202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20284">
              <w:rPr>
                <w:rFonts w:ascii="Angsana New" w:hAnsi="Angsana New"/>
                <w:sz w:val="30"/>
                <w:szCs w:val="30"/>
                <w:cs/>
              </w:rPr>
              <w:t>ประชาสัมพันธ์และส่งเสริมการขาย</w:t>
            </w:r>
          </w:p>
        </w:tc>
        <w:tc>
          <w:tcPr>
            <w:tcW w:w="993" w:type="dxa"/>
            <w:vAlign w:val="bottom"/>
          </w:tcPr>
          <w:p w14:paraId="37C92A8F" w14:textId="49BB3F32" w:rsidR="004622FF" w:rsidRPr="004F445B" w:rsidRDefault="00D231BD" w:rsidP="004F445B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445B">
              <w:rPr>
                <w:rFonts w:ascii="Angsana New" w:hAnsi="Angsana New"/>
                <w:sz w:val="30"/>
                <w:szCs w:val="30"/>
                <w:lang w:val="en-US" w:bidi="th-TH"/>
              </w:rPr>
              <w:t>4,177</w:t>
            </w:r>
          </w:p>
        </w:tc>
        <w:tc>
          <w:tcPr>
            <w:tcW w:w="272" w:type="dxa"/>
          </w:tcPr>
          <w:p w14:paraId="3B7280DF" w14:textId="77777777" w:rsidR="004622FF" w:rsidRPr="004F445B" w:rsidRDefault="004622FF" w:rsidP="004F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32C6CB72" w14:textId="47CABE85" w:rsidR="004622FF" w:rsidRPr="001756C6" w:rsidRDefault="009711B9" w:rsidP="001756C6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4622FF" w:rsidRPr="001756C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665</w:t>
            </w:r>
          </w:p>
        </w:tc>
        <w:tc>
          <w:tcPr>
            <w:tcW w:w="270" w:type="dxa"/>
          </w:tcPr>
          <w:p w14:paraId="0F77A57D" w14:textId="77777777" w:rsidR="004622FF" w:rsidRPr="004F445B" w:rsidRDefault="004622FF" w:rsidP="004F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C14746A" w14:textId="32184BC1" w:rsidR="004622FF" w:rsidRPr="00C20284" w:rsidRDefault="00DF4222" w:rsidP="001756C6">
            <w:pPr>
              <w:pStyle w:val="block"/>
              <w:tabs>
                <w:tab w:val="decimal" w:pos="78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756C6">
              <w:rPr>
                <w:rFonts w:ascii="Angsana New" w:hAnsi="Angsana New"/>
                <w:sz w:val="30"/>
                <w:szCs w:val="30"/>
              </w:rPr>
              <w:t>1</w:t>
            </w:r>
            <w:r w:rsidRPr="00DF4222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37C2F5B4" w14:textId="77777777" w:rsidR="004622FF" w:rsidRPr="004F445B" w:rsidRDefault="004622FF" w:rsidP="004F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4D58C325" w14:textId="05E54333" w:rsidR="004622FF" w:rsidRPr="001756C6" w:rsidRDefault="009711B9" w:rsidP="001756C6">
            <w:pPr>
              <w:pStyle w:val="block"/>
              <w:tabs>
                <w:tab w:val="decimal" w:pos="78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756C6">
              <w:rPr>
                <w:rFonts w:ascii="Angsana New" w:hAnsi="Angsana New"/>
                <w:sz w:val="30"/>
                <w:szCs w:val="30"/>
              </w:rPr>
              <w:t>107</w:t>
            </w:r>
          </w:p>
        </w:tc>
      </w:tr>
      <w:tr w:rsidR="004622FF" w:rsidRPr="004F445B" w14:paraId="399CDD66" w14:textId="77777777" w:rsidTr="00367ADF">
        <w:tc>
          <w:tcPr>
            <w:tcW w:w="4473" w:type="dxa"/>
          </w:tcPr>
          <w:p w14:paraId="1624DA58" w14:textId="6704C177" w:rsidR="004622FF" w:rsidRPr="00C20284" w:rsidRDefault="004622FF" w:rsidP="0046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ค่าพาหนะและค่าใช้จ่ายเดินทาง</w:t>
            </w:r>
          </w:p>
        </w:tc>
        <w:tc>
          <w:tcPr>
            <w:tcW w:w="993" w:type="dxa"/>
            <w:vAlign w:val="bottom"/>
          </w:tcPr>
          <w:p w14:paraId="1ED92C4D" w14:textId="179AE10A" w:rsidR="004622FF" w:rsidRPr="004F445B" w:rsidRDefault="00D231BD" w:rsidP="004F445B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445B">
              <w:rPr>
                <w:rFonts w:ascii="Angsana New" w:hAnsi="Angsana New"/>
                <w:sz w:val="30"/>
                <w:szCs w:val="30"/>
                <w:lang w:val="en-US" w:bidi="th-TH"/>
              </w:rPr>
              <w:t>1,970</w:t>
            </w:r>
          </w:p>
        </w:tc>
        <w:tc>
          <w:tcPr>
            <w:tcW w:w="272" w:type="dxa"/>
          </w:tcPr>
          <w:p w14:paraId="0C8540A5" w14:textId="77777777" w:rsidR="004622FF" w:rsidRPr="004F445B" w:rsidRDefault="004622FF" w:rsidP="004F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6F0DB608" w14:textId="752B7523" w:rsidR="004622FF" w:rsidRPr="001756C6" w:rsidRDefault="009711B9" w:rsidP="001756C6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C076EE" w:rsidRPr="001756C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577</w:t>
            </w:r>
          </w:p>
        </w:tc>
        <w:tc>
          <w:tcPr>
            <w:tcW w:w="270" w:type="dxa"/>
          </w:tcPr>
          <w:p w14:paraId="7C0D44AB" w14:textId="77777777" w:rsidR="004622FF" w:rsidRPr="004F445B" w:rsidRDefault="004622FF" w:rsidP="004F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4104664" w14:textId="385E5E99" w:rsidR="004622FF" w:rsidRPr="00C20284" w:rsidRDefault="0061559C" w:rsidP="001756C6">
            <w:pPr>
              <w:pStyle w:val="block"/>
              <w:tabs>
                <w:tab w:val="decimal" w:pos="78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756C6">
              <w:rPr>
                <w:rFonts w:ascii="Angsana New" w:hAnsi="Angsana New"/>
                <w:sz w:val="30"/>
                <w:szCs w:val="30"/>
              </w:rPr>
              <w:t>11</w:t>
            </w:r>
            <w:r w:rsidRPr="0061559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F691DF5" w14:textId="77777777" w:rsidR="004622FF" w:rsidRPr="004F445B" w:rsidRDefault="004622FF" w:rsidP="004F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1EAEF940" w14:textId="41BE96F1" w:rsidR="004622FF" w:rsidRPr="00C20284" w:rsidRDefault="009711B9" w:rsidP="001756C6">
            <w:pPr>
              <w:pStyle w:val="block"/>
              <w:tabs>
                <w:tab w:val="decimal" w:pos="78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756C6">
              <w:rPr>
                <w:rFonts w:ascii="Angsana New" w:hAnsi="Angsana New"/>
                <w:sz w:val="30"/>
                <w:szCs w:val="30"/>
              </w:rPr>
              <w:t>138</w:t>
            </w:r>
          </w:p>
        </w:tc>
      </w:tr>
      <w:tr w:rsidR="004622FF" w:rsidRPr="004F445B" w14:paraId="0955C91C" w14:textId="77777777" w:rsidTr="00367ADF">
        <w:tc>
          <w:tcPr>
            <w:tcW w:w="4473" w:type="dxa"/>
          </w:tcPr>
          <w:p w14:paraId="3000A946" w14:textId="5EFA8DD2" w:rsidR="004622FF" w:rsidRPr="00C20284" w:rsidRDefault="004622FF" w:rsidP="0046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ค่าภาษี ค่าธรรมเนียมส่วนราชการและธนาคาร</w:t>
            </w:r>
          </w:p>
        </w:tc>
        <w:tc>
          <w:tcPr>
            <w:tcW w:w="993" w:type="dxa"/>
            <w:vAlign w:val="bottom"/>
          </w:tcPr>
          <w:p w14:paraId="246AB6A7" w14:textId="10ADDB1D" w:rsidR="004622FF" w:rsidRPr="004F445B" w:rsidRDefault="00D231BD" w:rsidP="004F445B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445B">
              <w:rPr>
                <w:rFonts w:ascii="Angsana New" w:hAnsi="Angsana New"/>
                <w:sz w:val="30"/>
                <w:szCs w:val="30"/>
                <w:lang w:val="en-US" w:bidi="th-TH"/>
              </w:rPr>
              <w:t>1,927</w:t>
            </w:r>
          </w:p>
        </w:tc>
        <w:tc>
          <w:tcPr>
            <w:tcW w:w="272" w:type="dxa"/>
          </w:tcPr>
          <w:p w14:paraId="2CEDE9F1" w14:textId="77777777" w:rsidR="004622FF" w:rsidRPr="004F445B" w:rsidRDefault="004622FF" w:rsidP="004F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3E348666" w14:textId="693F6FD7" w:rsidR="004622FF" w:rsidRPr="001756C6" w:rsidRDefault="009711B9" w:rsidP="001756C6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C076EE" w:rsidRPr="00C2028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="003C6613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0014CFF6" w14:textId="77777777" w:rsidR="004622FF" w:rsidRPr="004F445B" w:rsidRDefault="004622FF" w:rsidP="004F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97AC485" w14:textId="6F69C299" w:rsidR="004622FF" w:rsidRPr="00C20284" w:rsidRDefault="003C6613" w:rsidP="001756C6">
            <w:pPr>
              <w:pStyle w:val="block"/>
              <w:tabs>
                <w:tab w:val="decimal" w:pos="78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385813" w:rsidRPr="0038581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5D1E5FB" w14:textId="77777777" w:rsidR="004622FF" w:rsidRPr="004F445B" w:rsidRDefault="004622FF" w:rsidP="004F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5070901F" w14:textId="567550FC" w:rsidR="004622FF" w:rsidRPr="00C20284" w:rsidRDefault="003C6613" w:rsidP="001756C6">
            <w:pPr>
              <w:pStyle w:val="block"/>
              <w:tabs>
                <w:tab w:val="decimal" w:pos="78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756C6">
              <w:rPr>
                <w:rFonts w:ascii="Angsana New" w:hAnsi="Angsana New"/>
                <w:sz w:val="30"/>
                <w:szCs w:val="30"/>
              </w:rPr>
              <w:t>4</w:t>
            </w:r>
            <w:r w:rsidR="009711B9" w:rsidRPr="001756C6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4622FF" w:rsidRPr="004F445B" w14:paraId="0712C1B6" w14:textId="77777777" w:rsidTr="00367ADF">
        <w:tc>
          <w:tcPr>
            <w:tcW w:w="4473" w:type="dxa"/>
          </w:tcPr>
          <w:p w14:paraId="0DAA68D5" w14:textId="4F80D55E" w:rsidR="004622FF" w:rsidRPr="004F445B" w:rsidRDefault="00770747" w:rsidP="00770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 xml:space="preserve">ค่าใช้จ่ายเกี่ยวกับสัญญาเช่า </w:t>
            </w:r>
          </w:p>
        </w:tc>
        <w:tc>
          <w:tcPr>
            <w:tcW w:w="993" w:type="dxa"/>
            <w:vAlign w:val="bottom"/>
          </w:tcPr>
          <w:p w14:paraId="5D847803" w14:textId="2A06CEFD" w:rsidR="004622FF" w:rsidRPr="004F445B" w:rsidRDefault="00D231BD" w:rsidP="004F445B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445B">
              <w:rPr>
                <w:rFonts w:ascii="Angsana New" w:hAnsi="Angsana New"/>
                <w:sz w:val="30"/>
                <w:szCs w:val="30"/>
                <w:lang w:val="en-US" w:bidi="th-TH"/>
              </w:rPr>
              <w:t>1,81</w:t>
            </w:r>
            <w:r w:rsidR="007E4007" w:rsidRPr="004F445B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2" w:type="dxa"/>
          </w:tcPr>
          <w:p w14:paraId="3DFCF39E" w14:textId="77777777" w:rsidR="004622FF" w:rsidRPr="004F445B" w:rsidRDefault="004622FF" w:rsidP="004F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2C1AB6C9" w14:textId="0FF70155" w:rsidR="004622FF" w:rsidRPr="001756C6" w:rsidRDefault="009711B9" w:rsidP="001756C6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C076EE" w:rsidRPr="001756C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72</w:t>
            </w:r>
            <w:r w:rsidR="00250E6A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17E31450" w14:textId="77777777" w:rsidR="004622FF" w:rsidRPr="004F445B" w:rsidRDefault="004622FF" w:rsidP="004F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D8F0BFD" w14:textId="43FB8AA6" w:rsidR="004622FF" w:rsidRPr="00C20284" w:rsidRDefault="003B3956" w:rsidP="001756C6">
            <w:pPr>
              <w:pStyle w:val="block"/>
              <w:tabs>
                <w:tab w:val="decimal" w:pos="78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B3956">
              <w:rPr>
                <w:rFonts w:ascii="Angsana New" w:hAnsi="Angsana New"/>
                <w:sz w:val="30"/>
                <w:szCs w:val="30"/>
              </w:rPr>
              <w:t>5</w:t>
            </w:r>
            <w:r w:rsidR="00AD710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3CBDB53" w14:textId="77777777" w:rsidR="004622FF" w:rsidRPr="004F445B" w:rsidRDefault="004622FF" w:rsidP="004F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6EA9E713" w14:textId="72997394" w:rsidR="004622FF" w:rsidRPr="00C20284" w:rsidRDefault="009711B9" w:rsidP="001756C6">
            <w:pPr>
              <w:pStyle w:val="block"/>
              <w:tabs>
                <w:tab w:val="decimal" w:pos="78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756C6">
              <w:rPr>
                <w:rFonts w:ascii="Angsana New" w:hAnsi="Angsana New"/>
                <w:sz w:val="30"/>
                <w:szCs w:val="30"/>
              </w:rPr>
              <w:t>92</w:t>
            </w:r>
          </w:p>
        </w:tc>
      </w:tr>
      <w:tr w:rsidR="004622FF" w:rsidRPr="004F445B" w14:paraId="65EF59E2" w14:textId="77777777" w:rsidTr="00367ADF">
        <w:tc>
          <w:tcPr>
            <w:tcW w:w="4473" w:type="dxa"/>
          </w:tcPr>
          <w:p w14:paraId="121EAB89" w14:textId="77777777" w:rsidR="004622FF" w:rsidRPr="00C20284" w:rsidRDefault="004622FF" w:rsidP="00D12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3DA762B6" w14:textId="450A6249" w:rsidR="004622FF" w:rsidRPr="004F445B" w:rsidRDefault="00D231BD" w:rsidP="004F445B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445B">
              <w:rPr>
                <w:rFonts w:ascii="Angsana New" w:hAnsi="Angsana New"/>
                <w:sz w:val="30"/>
                <w:szCs w:val="30"/>
                <w:lang w:val="en-US" w:bidi="th-TH"/>
              </w:rPr>
              <w:t>14,9</w:t>
            </w:r>
            <w:r w:rsidR="00B33B9B" w:rsidRPr="004F445B">
              <w:rPr>
                <w:rFonts w:ascii="Angsana New" w:hAnsi="Angsana New"/>
                <w:sz w:val="30"/>
                <w:szCs w:val="30"/>
                <w:lang w:val="en-US" w:bidi="th-TH"/>
              </w:rPr>
              <w:t>83</w:t>
            </w:r>
          </w:p>
        </w:tc>
        <w:tc>
          <w:tcPr>
            <w:tcW w:w="272" w:type="dxa"/>
          </w:tcPr>
          <w:p w14:paraId="5982C5F2" w14:textId="77777777" w:rsidR="004622FF" w:rsidRPr="004F445B" w:rsidRDefault="004622FF" w:rsidP="004F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8F0A8FD" w14:textId="75129C94" w:rsidR="004622FF" w:rsidRPr="001756C6" w:rsidRDefault="009711B9" w:rsidP="001756C6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15</w:t>
            </w:r>
            <w:r w:rsidR="004622FF" w:rsidRPr="00C2028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1A6A52">
              <w:rPr>
                <w:rFonts w:ascii="Angsana New" w:hAnsi="Angsana New"/>
                <w:sz w:val="30"/>
                <w:szCs w:val="30"/>
                <w:lang w:val="en-US" w:bidi="th-TH"/>
              </w:rPr>
              <w:t>39</w:t>
            </w:r>
          </w:p>
        </w:tc>
        <w:tc>
          <w:tcPr>
            <w:tcW w:w="270" w:type="dxa"/>
          </w:tcPr>
          <w:p w14:paraId="138F9DBF" w14:textId="77777777" w:rsidR="004622FF" w:rsidRPr="004F445B" w:rsidRDefault="004622FF" w:rsidP="004F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7A365D5" w14:textId="3DCE8110" w:rsidR="004622FF" w:rsidRPr="00C20284" w:rsidRDefault="00897E00" w:rsidP="001756C6">
            <w:pPr>
              <w:pStyle w:val="block"/>
              <w:tabs>
                <w:tab w:val="decimal" w:pos="78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05480">
              <w:rPr>
                <w:rFonts w:ascii="Angsana New" w:hAnsi="Angsana New"/>
                <w:sz w:val="30"/>
                <w:szCs w:val="30"/>
              </w:rPr>
              <w:t>30</w:t>
            </w:r>
            <w:r w:rsidR="001A6A5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2864DC2" w14:textId="77777777" w:rsidR="004622FF" w:rsidRPr="004F445B" w:rsidRDefault="004622FF" w:rsidP="004F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1561D9DB" w14:textId="17F96EFA" w:rsidR="004622FF" w:rsidRPr="00C20284" w:rsidRDefault="009711B9" w:rsidP="001756C6">
            <w:pPr>
              <w:pStyle w:val="block"/>
              <w:tabs>
                <w:tab w:val="decimal" w:pos="78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756C6">
              <w:rPr>
                <w:rFonts w:ascii="Angsana New" w:hAnsi="Angsana New"/>
                <w:sz w:val="30"/>
                <w:szCs w:val="30"/>
              </w:rPr>
              <w:t>30</w:t>
            </w:r>
            <w:r w:rsidR="003C6613" w:rsidRPr="001756C6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4622FF" w:rsidRPr="00C20284" w14:paraId="367EE17D" w14:textId="77777777" w:rsidTr="00367ADF">
        <w:tc>
          <w:tcPr>
            <w:tcW w:w="4473" w:type="dxa"/>
          </w:tcPr>
          <w:p w14:paraId="2A581D34" w14:textId="77777777" w:rsidR="004622FF" w:rsidRPr="00C20284" w:rsidRDefault="004622FF" w:rsidP="0046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รวมต้นทุนขายสินค้า ต้นทุนในการจัดจำหน่ายและ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11650F29" w14:textId="77777777" w:rsidR="004622FF" w:rsidRPr="00C20284" w:rsidRDefault="004622FF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6D03655E" w14:textId="77777777" w:rsidR="004622FF" w:rsidRPr="00C20284" w:rsidRDefault="0046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654C04F" w14:textId="77777777" w:rsidR="004622FF" w:rsidRPr="00C20284" w:rsidRDefault="004622FF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C626599" w14:textId="77777777" w:rsidR="004622FF" w:rsidRPr="00C20284" w:rsidRDefault="0046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5E082B0" w14:textId="77777777" w:rsidR="004622FF" w:rsidRPr="00C20284" w:rsidRDefault="004622FF" w:rsidP="00367ADF">
            <w:pPr>
              <w:pStyle w:val="block"/>
              <w:tabs>
                <w:tab w:val="decimal" w:pos="780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1026730" w14:textId="77777777" w:rsidR="004622FF" w:rsidRPr="00C20284" w:rsidRDefault="0046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343D80B1" w14:textId="77777777" w:rsidR="004622FF" w:rsidRPr="00C20284" w:rsidRDefault="004622FF" w:rsidP="00367ADF">
            <w:pPr>
              <w:pStyle w:val="block"/>
              <w:tabs>
                <w:tab w:val="decimal" w:pos="780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622FF" w:rsidRPr="00C20284" w14:paraId="75F40C9F" w14:textId="77777777" w:rsidTr="00367ADF">
        <w:tc>
          <w:tcPr>
            <w:tcW w:w="4473" w:type="dxa"/>
          </w:tcPr>
          <w:p w14:paraId="3C9D546C" w14:textId="77777777" w:rsidR="004622FF" w:rsidRPr="00C20284" w:rsidRDefault="004622FF" w:rsidP="0046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99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ABC8F2B" w14:textId="74C288C5" w:rsidR="004622FF" w:rsidRPr="00C20284" w:rsidRDefault="00D231BD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497,</w:t>
            </w:r>
            <w:r w:rsidR="003A6139">
              <w:rPr>
                <w:rFonts w:ascii="Angsana New" w:hAnsi="Angsana New"/>
                <w:b/>
                <w:bCs/>
                <w:sz w:val="30"/>
                <w:szCs w:val="30"/>
              </w:rPr>
              <w:t>695</w:t>
            </w:r>
          </w:p>
        </w:tc>
        <w:tc>
          <w:tcPr>
            <w:tcW w:w="272" w:type="dxa"/>
          </w:tcPr>
          <w:p w14:paraId="2ECD5FF4" w14:textId="77777777" w:rsidR="004622FF" w:rsidRPr="00C20284" w:rsidRDefault="0046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14:paraId="17E6ECE2" w14:textId="7DC2656D" w:rsidR="004622FF" w:rsidRPr="00C20284" w:rsidRDefault="009711B9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3C66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C076EE" w:rsidRPr="00C202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</w:t>
            </w:r>
            <w:r w:rsidR="003C66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111A5A65" w14:textId="77777777" w:rsidR="004622FF" w:rsidRPr="00C20284" w:rsidRDefault="0046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B0A8253" w14:textId="03A03502" w:rsidR="004622FF" w:rsidRPr="00C20284" w:rsidRDefault="00551F16" w:rsidP="00367ADF">
            <w:pPr>
              <w:pStyle w:val="block"/>
              <w:tabs>
                <w:tab w:val="decimal" w:pos="780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1F16">
              <w:rPr>
                <w:rFonts w:ascii="Angsana New" w:hAnsi="Angsana New"/>
                <w:b/>
                <w:bCs/>
                <w:sz w:val="30"/>
                <w:szCs w:val="30"/>
              </w:rPr>
              <w:t>28,</w:t>
            </w:r>
            <w:r w:rsidR="00897E00">
              <w:rPr>
                <w:rFonts w:ascii="Angsana New" w:hAnsi="Angsana New"/>
                <w:b/>
                <w:bCs/>
                <w:sz w:val="30"/>
                <w:szCs w:val="30"/>
              </w:rPr>
              <w:t>603</w:t>
            </w:r>
          </w:p>
        </w:tc>
        <w:tc>
          <w:tcPr>
            <w:tcW w:w="270" w:type="dxa"/>
          </w:tcPr>
          <w:p w14:paraId="1D367562" w14:textId="77777777" w:rsidR="004622FF" w:rsidRPr="00C20284" w:rsidRDefault="0046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7" w:type="dxa"/>
            <w:tcBorders>
              <w:bottom w:val="double" w:sz="4" w:space="0" w:color="auto"/>
            </w:tcBorders>
            <w:vAlign w:val="bottom"/>
          </w:tcPr>
          <w:p w14:paraId="4D41F22A" w14:textId="54BFFB23" w:rsidR="004622FF" w:rsidRPr="00C20284" w:rsidRDefault="009711B9" w:rsidP="00367ADF">
            <w:pPr>
              <w:pStyle w:val="block"/>
              <w:tabs>
                <w:tab w:val="decimal" w:pos="780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</w:t>
            </w:r>
            <w:r w:rsidR="00C076EE" w:rsidRPr="00C202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111</w:t>
            </w:r>
          </w:p>
        </w:tc>
      </w:tr>
    </w:tbl>
    <w:p w14:paraId="00849846" w14:textId="1CF9A76A" w:rsidR="0027136A" w:rsidRPr="00C20284" w:rsidRDefault="0027136A" w:rsidP="00367ADF">
      <w:pPr>
        <w:pStyle w:val="Heading1"/>
        <w:shd w:val="clear" w:color="auto" w:fill="auto"/>
        <w:tabs>
          <w:tab w:val="clear" w:pos="283"/>
          <w:tab w:val="num" w:pos="540"/>
        </w:tabs>
        <w:ind w:left="540" w:hanging="540"/>
        <w:rPr>
          <w:rFonts w:ascii="Angsana New" w:hAnsi="Angsana New"/>
          <w:bCs w:val="0"/>
          <w:szCs w:val="30"/>
        </w:rPr>
      </w:pPr>
      <w:r w:rsidRPr="00C20284">
        <w:rPr>
          <w:rFonts w:ascii="Angsana New" w:hAnsi="Angsana New" w:cs="Angsana New"/>
          <w:szCs w:val="30"/>
          <w:cs/>
        </w:rPr>
        <w:lastRenderedPageBreak/>
        <w:t>ภาษีเงินได้</w:t>
      </w:r>
    </w:p>
    <w:p w14:paraId="79D257D2" w14:textId="77777777" w:rsidR="00DF66D3" w:rsidRPr="00751913" w:rsidRDefault="00DF66D3">
      <w:pPr>
        <w:pStyle w:val="acctmergecolhdg"/>
        <w:spacing w:line="240" w:lineRule="auto"/>
        <w:ind w:left="540" w:hanging="540"/>
        <w:jc w:val="both"/>
        <w:rPr>
          <w:rFonts w:ascii="Angsana New" w:hAnsi="Angsana New"/>
          <w:b w:val="0"/>
          <w:bCs/>
          <w:sz w:val="16"/>
          <w:szCs w:val="16"/>
          <w:lang w:bidi="th-TH"/>
        </w:rPr>
      </w:pPr>
    </w:p>
    <w:tbl>
      <w:tblPr>
        <w:tblW w:w="96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78"/>
        <w:gridCol w:w="1080"/>
        <w:gridCol w:w="270"/>
        <w:gridCol w:w="990"/>
        <w:gridCol w:w="270"/>
        <w:gridCol w:w="990"/>
        <w:gridCol w:w="270"/>
        <w:gridCol w:w="900"/>
      </w:tblGrid>
      <w:tr w:rsidR="00887B03" w:rsidRPr="00C20284" w14:paraId="60B61C58" w14:textId="77777777" w:rsidTr="0000504F">
        <w:trPr>
          <w:trHeight w:hRule="exact" w:val="360"/>
        </w:trPr>
        <w:tc>
          <w:tcPr>
            <w:tcW w:w="4878" w:type="dxa"/>
          </w:tcPr>
          <w:p w14:paraId="157FFB72" w14:textId="77777777" w:rsidR="00887B03" w:rsidRPr="00C20284" w:rsidRDefault="00887B0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202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340" w:type="dxa"/>
            <w:gridSpan w:val="3"/>
          </w:tcPr>
          <w:p w14:paraId="69DDEF7F" w14:textId="77777777" w:rsidR="00887B03" w:rsidRPr="00C20284" w:rsidRDefault="00887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239C5FD" w14:textId="77777777" w:rsidR="00887B03" w:rsidRPr="00C20284" w:rsidRDefault="00887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160" w:type="dxa"/>
            <w:gridSpan w:val="3"/>
          </w:tcPr>
          <w:p w14:paraId="7D6D2F22" w14:textId="77777777" w:rsidR="00887B03" w:rsidRPr="00C20284" w:rsidRDefault="00887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87B03" w:rsidRPr="00C20284" w14:paraId="66EE9F1B" w14:textId="77777777" w:rsidTr="0000504F">
        <w:trPr>
          <w:trHeight w:hRule="exact" w:val="360"/>
        </w:trPr>
        <w:tc>
          <w:tcPr>
            <w:tcW w:w="4878" w:type="dxa"/>
          </w:tcPr>
          <w:p w14:paraId="456A4997" w14:textId="77777777" w:rsidR="00887B03" w:rsidRPr="00C20284" w:rsidRDefault="00887B0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1995F5BB" w14:textId="77777777" w:rsidR="00887B03" w:rsidRPr="00C20284" w:rsidRDefault="00887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900D28A" w14:textId="77777777" w:rsidR="00887B03" w:rsidRPr="00C20284" w:rsidRDefault="00887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</w:tcPr>
          <w:p w14:paraId="1F99B62D" w14:textId="77777777" w:rsidR="00887B03" w:rsidRPr="00C20284" w:rsidRDefault="00887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0E2F" w:rsidRPr="00C20284" w14:paraId="2B8C9EEC" w14:textId="77777777" w:rsidTr="0000504F">
        <w:trPr>
          <w:trHeight w:hRule="exact" w:val="360"/>
        </w:trPr>
        <w:tc>
          <w:tcPr>
            <w:tcW w:w="4878" w:type="dxa"/>
          </w:tcPr>
          <w:p w14:paraId="6B5AC8F0" w14:textId="77777777" w:rsidR="00350E2F" w:rsidRPr="00C20284" w:rsidRDefault="00350E2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4DBA23D" w14:textId="2C94E128" w:rsidR="00350E2F" w:rsidRPr="00C20284" w:rsidRDefault="0097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256</w:t>
            </w:r>
            <w:r w:rsidR="003C661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8EBCC29" w14:textId="77777777" w:rsidR="00350E2F" w:rsidRPr="00C20284" w:rsidRDefault="0035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9041E1C" w14:textId="03A1163E" w:rsidR="00350E2F" w:rsidRPr="00C20284" w:rsidRDefault="0097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E03CA26" w14:textId="77777777" w:rsidR="00350E2F" w:rsidRPr="00C20284" w:rsidRDefault="0035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26EF391" w14:textId="68EEC138" w:rsidR="00350E2F" w:rsidRPr="00C20284" w:rsidRDefault="0097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256</w:t>
            </w:r>
            <w:r w:rsidR="003C661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582BA65" w14:textId="77777777" w:rsidR="00350E2F" w:rsidRPr="00C20284" w:rsidRDefault="0035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335A1CA" w14:textId="41FD1435" w:rsidR="00350E2F" w:rsidRPr="00C20284" w:rsidRDefault="0097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350E2F" w:rsidRPr="00C20284" w14:paraId="12450CFF" w14:textId="77777777" w:rsidTr="00206653">
        <w:trPr>
          <w:trHeight w:hRule="exact" w:val="70"/>
        </w:trPr>
        <w:tc>
          <w:tcPr>
            <w:tcW w:w="4878" w:type="dxa"/>
          </w:tcPr>
          <w:p w14:paraId="4CB983B9" w14:textId="77777777" w:rsidR="00350E2F" w:rsidRPr="00C20284" w:rsidRDefault="0035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vAlign w:val="bottom"/>
          </w:tcPr>
          <w:p w14:paraId="03FF2EB2" w14:textId="77777777" w:rsidR="00350E2F" w:rsidRPr="00C20284" w:rsidRDefault="00350E2F">
            <w:pPr>
              <w:pStyle w:val="block"/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FAF1803" w14:textId="77777777" w:rsidR="00350E2F" w:rsidRPr="00C20284" w:rsidRDefault="0035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21"/>
              <w:jc w:val="both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2B391185" w14:textId="77777777" w:rsidR="00350E2F" w:rsidRPr="00C20284" w:rsidRDefault="00350E2F">
            <w:pPr>
              <w:pStyle w:val="block"/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761DA7B" w14:textId="77777777" w:rsidR="00350E2F" w:rsidRPr="00C20284" w:rsidRDefault="0035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21"/>
              <w:jc w:val="both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10077F3F" w14:textId="77777777" w:rsidR="00350E2F" w:rsidRPr="00C20284" w:rsidRDefault="00350E2F">
            <w:pPr>
              <w:pStyle w:val="block"/>
              <w:tabs>
                <w:tab w:val="decimal" w:pos="717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AA95035" w14:textId="77777777" w:rsidR="00350E2F" w:rsidRPr="00C20284" w:rsidRDefault="0035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21"/>
              <w:jc w:val="both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14:paraId="1C76BD33" w14:textId="77777777" w:rsidR="00350E2F" w:rsidRPr="00C20284" w:rsidRDefault="00350E2F">
            <w:pPr>
              <w:pStyle w:val="block"/>
              <w:tabs>
                <w:tab w:val="decimal" w:pos="627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50E2F" w:rsidRPr="00C20284" w14:paraId="7BA7F662" w14:textId="77777777" w:rsidTr="0000504F">
        <w:trPr>
          <w:trHeight w:hRule="exact" w:val="360"/>
        </w:trPr>
        <w:tc>
          <w:tcPr>
            <w:tcW w:w="4878" w:type="dxa"/>
          </w:tcPr>
          <w:p w14:paraId="7E104057" w14:textId="77777777" w:rsidR="00350E2F" w:rsidRPr="00C20284" w:rsidRDefault="0035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202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080" w:type="dxa"/>
            <w:vAlign w:val="bottom"/>
          </w:tcPr>
          <w:p w14:paraId="5081422A" w14:textId="77777777" w:rsidR="00350E2F" w:rsidRPr="00C20284" w:rsidRDefault="00350E2F">
            <w:pPr>
              <w:pStyle w:val="block"/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D42924" w14:textId="77777777" w:rsidR="00350E2F" w:rsidRPr="00C20284" w:rsidRDefault="0035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21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B3B026D" w14:textId="77777777" w:rsidR="00350E2F" w:rsidRPr="00C20284" w:rsidRDefault="00350E2F">
            <w:pPr>
              <w:pStyle w:val="block"/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D8D9DB" w14:textId="77777777" w:rsidR="00350E2F" w:rsidRPr="00C20284" w:rsidRDefault="0035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21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72A5A42" w14:textId="77777777" w:rsidR="00350E2F" w:rsidRPr="00C20284" w:rsidRDefault="00350E2F">
            <w:pPr>
              <w:pStyle w:val="block"/>
              <w:tabs>
                <w:tab w:val="decimal" w:pos="717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D57C8E" w14:textId="77777777" w:rsidR="00350E2F" w:rsidRPr="00C20284" w:rsidRDefault="0035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21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F18209D" w14:textId="77777777" w:rsidR="00350E2F" w:rsidRPr="00C20284" w:rsidRDefault="00350E2F">
            <w:pPr>
              <w:pStyle w:val="block"/>
              <w:tabs>
                <w:tab w:val="decimal" w:pos="627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20C5" w:rsidRPr="00C20284" w14:paraId="66DFC82D" w14:textId="77777777" w:rsidTr="0000504F">
        <w:trPr>
          <w:trHeight w:hRule="exact" w:val="360"/>
        </w:trPr>
        <w:tc>
          <w:tcPr>
            <w:tcW w:w="4878" w:type="dxa"/>
          </w:tcPr>
          <w:p w14:paraId="75A3F526" w14:textId="77777777" w:rsidR="004120C5" w:rsidRPr="00C20284" w:rsidRDefault="004120C5" w:rsidP="00412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1080" w:type="dxa"/>
          </w:tcPr>
          <w:p w14:paraId="2E00B435" w14:textId="13F8736D" w:rsidR="004120C5" w:rsidRPr="00C20284" w:rsidRDefault="00174B6D" w:rsidP="004120C5">
            <w:pPr>
              <w:pStyle w:val="block"/>
              <w:tabs>
                <w:tab w:val="decimal" w:pos="792"/>
              </w:tabs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6,704</w:t>
            </w:r>
          </w:p>
        </w:tc>
        <w:tc>
          <w:tcPr>
            <w:tcW w:w="270" w:type="dxa"/>
          </w:tcPr>
          <w:p w14:paraId="6C0E2367" w14:textId="77777777" w:rsidR="004120C5" w:rsidRPr="00C20284" w:rsidRDefault="004120C5" w:rsidP="004120C5">
            <w:pPr>
              <w:pStyle w:val="block"/>
              <w:tabs>
                <w:tab w:val="decimal" w:pos="828"/>
              </w:tabs>
              <w:spacing w:after="0" w:line="240" w:lineRule="auto"/>
              <w:ind w:lef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75711190" w14:textId="6E08282E" w:rsidR="004120C5" w:rsidRPr="00C20284" w:rsidRDefault="009711B9" w:rsidP="002A080A">
            <w:pPr>
              <w:pStyle w:val="block"/>
              <w:tabs>
                <w:tab w:val="decimal" w:pos="777"/>
              </w:tabs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="004120C5" w:rsidRPr="00C2028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3C6613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62</w:t>
            </w:r>
          </w:p>
        </w:tc>
        <w:tc>
          <w:tcPr>
            <w:tcW w:w="270" w:type="dxa"/>
          </w:tcPr>
          <w:p w14:paraId="0DBBB7ED" w14:textId="77777777" w:rsidR="004120C5" w:rsidRPr="00C20284" w:rsidRDefault="004120C5" w:rsidP="00412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2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58BC740" w14:textId="1AFB6880" w:rsidR="004120C5" w:rsidRPr="00C20284" w:rsidRDefault="00305B74" w:rsidP="004120C5">
            <w:pPr>
              <w:pStyle w:val="block"/>
              <w:tabs>
                <w:tab w:val="decimal" w:pos="71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</w:tcPr>
          <w:p w14:paraId="0E67DF62" w14:textId="77777777" w:rsidR="004120C5" w:rsidRPr="00C20284" w:rsidRDefault="004120C5" w:rsidP="00412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1F17344" w14:textId="3D46AB17" w:rsidR="004120C5" w:rsidRPr="00C20284" w:rsidRDefault="009711B9" w:rsidP="002A080A">
            <w:pPr>
              <w:pStyle w:val="block"/>
              <w:tabs>
                <w:tab w:val="decimal" w:pos="68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92</w:t>
            </w:r>
          </w:p>
        </w:tc>
      </w:tr>
      <w:tr w:rsidR="004120C5" w:rsidRPr="00C20284" w14:paraId="6B04A652" w14:textId="77777777" w:rsidTr="0000504F">
        <w:trPr>
          <w:trHeight w:hRule="exact" w:val="360"/>
        </w:trPr>
        <w:tc>
          <w:tcPr>
            <w:tcW w:w="4878" w:type="dxa"/>
          </w:tcPr>
          <w:p w14:paraId="320F4356" w14:textId="07A399A4" w:rsidR="004120C5" w:rsidRPr="00C20284" w:rsidRDefault="004120C5" w:rsidP="00412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ภาษีปีก่อนๆ ที่บันทึกต่ำ (สูง) ไป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E96FDAE" w14:textId="60C3352B" w:rsidR="004120C5" w:rsidRPr="00C20284" w:rsidRDefault="00174B6D" w:rsidP="004120C5">
            <w:pPr>
              <w:pStyle w:val="block"/>
              <w:tabs>
                <w:tab w:val="decimal" w:pos="792"/>
              </w:tabs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(275)</w:t>
            </w:r>
          </w:p>
        </w:tc>
        <w:tc>
          <w:tcPr>
            <w:tcW w:w="270" w:type="dxa"/>
          </w:tcPr>
          <w:p w14:paraId="518EC1F8" w14:textId="77777777" w:rsidR="004120C5" w:rsidRPr="00C20284" w:rsidRDefault="004120C5" w:rsidP="004120C5">
            <w:pPr>
              <w:pStyle w:val="block"/>
              <w:tabs>
                <w:tab w:val="decimal" w:pos="828"/>
              </w:tabs>
              <w:spacing w:after="0" w:line="240" w:lineRule="auto"/>
              <w:ind w:lef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CB4250D" w14:textId="7D30B7A9" w:rsidR="004120C5" w:rsidRPr="00C20284" w:rsidRDefault="009711B9" w:rsidP="002A080A">
            <w:pPr>
              <w:pStyle w:val="block"/>
              <w:tabs>
                <w:tab w:val="decimal" w:pos="777"/>
              </w:tabs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668</w:t>
            </w:r>
          </w:p>
        </w:tc>
        <w:tc>
          <w:tcPr>
            <w:tcW w:w="270" w:type="dxa"/>
          </w:tcPr>
          <w:p w14:paraId="55FE5B62" w14:textId="77777777" w:rsidR="004120C5" w:rsidRPr="00C20284" w:rsidRDefault="004120C5" w:rsidP="00412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2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A049B97" w14:textId="681FC841" w:rsidR="004120C5" w:rsidRPr="00C20284" w:rsidRDefault="00015C15" w:rsidP="004120C5">
            <w:pPr>
              <w:pStyle w:val="block"/>
              <w:tabs>
                <w:tab w:val="decimal" w:pos="717"/>
              </w:tabs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D1B34B" w14:textId="77777777" w:rsidR="004120C5" w:rsidRPr="00C20284" w:rsidRDefault="004120C5" w:rsidP="00412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0D80A01" w14:textId="4CC04EED" w:rsidR="004120C5" w:rsidRPr="00C20284" w:rsidRDefault="004120C5" w:rsidP="002A080A">
            <w:pPr>
              <w:pStyle w:val="block"/>
              <w:tabs>
                <w:tab w:val="decimal" w:pos="684"/>
              </w:tabs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120C5" w:rsidRPr="00C20284" w14:paraId="5863999F" w14:textId="77777777" w:rsidTr="0000504F">
        <w:trPr>
          <w:trHeight w:hRule="exact" w:val="360"/>
        </w:trPr>
        <w:tc>
          <w:tcPr>
            <w:tcW w:w="4878" w:type="dxa"/>
          </w:tcPr>
          <w:p w14:paraId="2C6D8F73" w14:textId="77777777" w:rsidR="004120C5" w:rsidRPr="00C20284" w:rsidRDefault="004120C5" w:rsidP="00412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2250BC4" w14:textId="7D626D54" w:rsidR="004120C5" w:rsidRPr="00C20284" w:rsidRDefault="00174B6D" w:rsidP="004120C5">
            <w:pPr>
              <w:pStyle w:val="block"/>
              <w:tabs>
                <w:tab w:val="decimal" w:pos="792"/>
              </w:tabs>
              <w:spacing w:after="0" w:line="240" w:lineRule="auto"/>
              <w:ind w:left="0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6,429</w:t>
            </w:r>
          </w:p>
        </w:tc>
        <w:tc>
          <w:tcPr>
            <w:tcW w:w="270" w:type="dxa"/>
          </w:tcPr>
          <w:p w14:paraId="624121A3" w14:textId="77777777" w:rsidR="004120C5" w:rsidRPr="00C20284" w:rsidRDefault="004120C5" w:rsidP="004120C5">
            <w:pPr>
              <w:pStyle w:val="block"/>
              <w:tabs>
                <w:tab w:val="decimal" w:pos="828"/>
              </w:tabs>
              <w:spacing w:after="0" w:line="240" w:lineRule="auto"/>
              <w:ind w:left="-2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7B45656" w14:textId="2653C8CA" w:rsidR="004120C5" w:rsidRPr="00C20284" w:rsidRDefault="009711B9" w:rsidP="002A080A">
            <w:pPr>
              <w:pStyle w:val="block"/>
              <w:tabs>
                <w:tab w:val="decimal" w:pos="777"/>
              </w:tabs>
              <w:spacing w:after="0" w:line="240" w:lineRule="auto"/>
              <w:ind w:left="0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</w:t>
            </w:r>
            <w:r w:rsidR="004120C5" w:rsidRPr="00C2028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130</w:t>
            </w:r>
          </w:p>
        </w:tc>
        <w:tc>
          <w:tcPr>
            <w:tcW w:w="270" w:type="dxa"/>
          </w:tcPr>
          <w:p w14:paraId="5C611634" w14:textId="77777777" w:rsidR="004120C5" w:rsidRPr="00C20284" w:rsidRDefault="004120C5" w:rsidP="00412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9DB790" w14:textId="16425782" w:rsidR="004120C5" w:rsidRPr="00C20284" w:rsidRDefault="00305B74" w:rsidP="004120C5">
            <w:pPr>
              <w:pStyle w:val="block"/>
              <w:tabs>
                <w:tab w:val="decimal" w:pos="717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</w:tcPr>
          <w:p w14:paraId="2497CDA8" w14:textId="77777777" w:rsidR="004120C5" w:rsidRPr="00C20284" w:rsidRDefault="004120C5" w:rsidP="00412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B95E4D" w14:textId="38DDD085" w:rsidR="004120C5" w:rsidRPr="00C20284" w:rsidRDefault="009711B9" w:rsidP="002A080A">
            <w:pPr>
              <w:pStyle w:val="block"/>
              <w:tabs>
                <w:tab w:val="decimal" w:pos="684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92</w:t>
            </w:r>
          </w:p>
        </w:tc>
      </w:tr>
      <w:tr w:rsidR="004120C5" w:rsidRPr="00C20284" w14:paraId="12845FBB" w14:textId="77777777" w:rsidTr="0000504F">
        <w:trPr>
          <w:trHeight w:hRule="exact" w:val="144"/>
        </w:trPr>
        <w:tc>
          <w:tcPr>
            <w:tcW w:w="4878" w:type="dxa"/>
          </w:tcPr>
          <w:p w14:paraId="0009471A" w14:textId="77777777" w:rsidR="004120C5" w:rsidRPr="00C20284" w:rsidRDefault="004120C5" w:rsidP="00412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vAlign w:val="bottom"/>
          </w:tcPr>
          <w:p w14:paraId="7EF957DB" w14:textId="77777777" w:rsidR="004120C5" w:rsidRPr="00C20284" w:rsidRDefault="004120C5" w:rsidP="004120C5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EAC5B3B" w14:textId="77777777" w:rsidR="004120C5" w:rsidRPr="00C20284" w:rsidRDefault="004120C5" w:rsidP="00412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21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7534B27C" w14:textId="77777777" w:rsidR="004120C5" w:rsidRPr="00C20284" w:rsidRDefault="004120C5" w:rsidP="002A080A">
            <w:pPr>
              <w:pStyle w:val="block"/>
              <w:tabs>
                <w:tab w:val="decimal" w:pos="777"/>
              </w:tabs>
              <w:spacing w:after="0"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1B026E7" w14:textId="77777777" w:rsidR="004120C5" w:rsidRPr="00C20284" w:rsidRDefault="004120C5" w:rsidP="00412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21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5DD1161A" w14:textId="77777777" w:rsidR="004120C5" w:rsidRPr="00C20284" w:rsidRDefault="004120C5" w:rsidP="004120C5">
            <w:pPr>
              <w:pStyle w:val="block"/>
              <w:tabs>
                <w:tab w:val="decimal" w:pos="717"/>
              </w:tabs>
              <w:spacing w:after="0"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949C767" w14:textId="77777777" w:rsidR="004120C5" w:rsidRPr="00C20284" w:rsidRDefault="004120C5" w:rsidP="00412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21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14:paraId="5E7390BC" w14:textId="77777777" w:rsidR="004120C5" w:rsidRPr="00C20284" w:rsidRDefault="004120C5" w:rsidP="002A080A">
            <w:pPr>
              <w:pStyle w:val="block"/>
              <w:tabs>
                <w:tab w:val="decimal" w:pos="684"/>
              </w:tabs>
              <w:spacing w:after="0"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120C5" w:rsidRPr="00C20284" w14:paraId="50E9790D" w14:textId="77777777" w:rsidTr="0000504F">
        <w:trPr>
          <w:trHeight w:hRule="exact" w:val="360"/>
        </w:trPr>
        <w:tc>
          <w:tcPr>
            <w:tcW w:w="4878" w:type="dxa"/>
          </w:tcPr>
          <w:p w14:paraId="7B593DD4" w14:textId="77777777" w:rsidR="004120C5" w:rsidRPr="00C20284" w:rsidRDefault="004120C5" w:rsidP="00412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29A5F75C" w14:textId="77777777" w:rsidR="004120C5" w:rsidRPr="00C20284" w:rsidRDefault="004120C5" w:rsidP="004120C5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0F5C50" w14:textId="77777777" w:rsidR="004120C5" w:rsidRPr="00C20284" w:rsidRDefault="004120C5" w:rsidP="00412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B55455F" w14:textId="77777777" w:rsidR="004120C5" w:rsidRPr="00C20284" w:rsidRDefault="004120C5" w:rsidP="002A080A">
            <w:pPr>
              <w:pStyle w:val="block"/>
              <w:tabs>
                <w:tab w:val="decimal" w:pos="77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534553" w14:textId="77777777" w:rsidR="004120C5" w:rsidRPr="00C20284" w:rsidRDefault="004120C5" w:rsidP="00412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2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29745B6" w14:textId="77777777" w:rsidR="004120C5" w:rsidRPr="00C20284" w:rsidRDefault="004120C5" w:rsidP="004120C5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5A38AC" w14:textId="77777777" w:rsidR="004120C5" w:rsidRPr="00C20284" w:rsidRDefault="004120C5" w:rsidP="00412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2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03D0B5B" w14:textId="77777777" w:rsidR="004120C5" w:rsidRPr="00C20284" w:rsidRDefault="004120C5" w:rsidP="002A080A">
            <w:pPr>
              <w:pStyle w:val="block"/>
              <w:tabs>
                <w:tab w:val="decimal" w:pos="68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20C5" w:rsidRPr="00C20284" w14:paraId="747209E9" w14:textId="77777777" w:rsidTr="00515784">
        <w:trPr>
          <w:trHeight w:hRule="exact" w:val="360"/>
        </w:trPr>
        <w:tc>
          <w:tcPr>
            <w:tcW w:w="4878" w:type="dxa"/>
          </w:tcPr>
          <w:p w14:paraId="27D5BD25" w14:textId="77777777" w:rsidR="004120C5" w:rsidRPr="00C20284" w:rsidRDefault="004120C5" w:rsidP="00412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080" w:type="dxa"/>
          </w:tcPr>
          <w:p w14:paraId="4DC5EA9D" w14:textId="4110BF1E" w:rsidR="004120C5" w:rsidRPr="00C20284" w:rsidRDefault="00015C15" w:rsidP="004120C5">
            <w:pPr>
              <w:pStyle w:val="block"/>
              <w:tabs>
                <w:tab w:val="decimal" w:pos="792"/>
              </w:tabs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(545)</w:t>
            </w:r>
          </w:p>
        </w:tc>
        <w:tc>
          <w:tcPr>
            <w:tcW w:w="270" w:type="dxa"/>
          </w:tcPr>
          <w:p w14:paraId="3CC66F63" w14:textId="77777777" w:rsidR="004120C5" w:rsidRPr="00C20284" w:rsidRDefault="004120C5" w:rsidP="004120C5">
            <w:pPr>
              <w:pStyle w:val="block"/>
              <w:tabs>
                <w:tab w:val="decimal" w:pos="828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23AC0774" w14:textId="70088482" w:rsidR="004120C5" w:rsidRPr="00C20284" w:rsidRDefault="004120C5" w:rsidP="002A080A">
            <w:pPr>
              <w:pStyle w:val="block"/>
              <w:tabs>
                <w:tab w:val="decimal" w:pos="777"/>
              </w:tabs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9711B9"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995</w:t>
            </w:r>
            <w:r w:rsidRPr="00C20284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9A6A27E" w14:textId="77777777" w:rsidR="004120C5" w:rsidRPr="00C20284" w:rsidRDefault="004120C5" w:rsidP="00412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2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8B47BD7" w14:textId="2E261CE8" w:rsidR="004120C5" w:rsidRPr="00C20284" w:rsidRDefault="00015C15" w:rsidP="004120C5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8A540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254739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EFFA632" w14:textId="77777777" w:rsidR="004120C5" w:rsidRPr="00C20284" w:rsidRDefault="004120C5" w:rsidP="00412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2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2097A3C2" w14:textId="04F966BB" w:rsidR="004120C5" w:rsidRPr="00C20284" w:rsidRDefault="004120C5" w:rsidP="002A080A">
            <w:pPr>
              <w:pStyle w:val="block"/>
              <w:tabs>
                <w:tab w:val="decimal" w:pos="684"/>
              </w:tabs>
              <w:spacing w:after="0" w:line="240" w:lineRule="auto"/>
              <w:ind w:left="-108" w:right="-3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9711B9"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C20284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4120C5" w:rsidRPr="00C20284" w14:paraId="3F71B934" w14:textId="77777777" w:rsidTr="00515784">
        <w:trPr>
          <w:trHeight w:hRule="exact" w:val="360"/>
        </w:trPr>
        <w:tc>
          <w:tcPr>
            <w:tcW w:w="4878" w:type="dxa"/>
          </w:tcPr>
          <w:p w14:paraId="55F337F0" w14:textId="66DEE1A2" w:rsidR="004120C5" w:rsidRPr="00C20284" w:rsidRDefault="004120C5" w:rsidP="00412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การเปลี่ยนแปลงของขาดทุนทางภาษี</w:t>
            </w:r>
          </w:p>
        </w:tc>
        <w:tc>
          <w:tcPr>
            <w:tcW w:w="1080" w:type="dxa"/>
          </w:tcPr>
          <w:p w14:paraId="6EB5DB9C" w14:textId="6925DBDE" w:rsidR="004120C5" w:rsidRPr="00C20284" w:rsidRDefault="00015C15" w:rsidP="004120C5">
            <w:pPr>
              <w:pStyle w:val="block"/>
              <w:tabs>
                <w:tab w:val="decimal" w:pos="792"/>
              </w:tabs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(3,230)</w:t>
            </w:r>
          </w:p>
        </w:tc>
        <w:tc>
          <w:tcPr>
            <w:tcW w:w="270" w:type="dxa"/>
          </w:tcPr>
          <w:p w14:paraId="51B6DF50" w14:textId="77777777" w:rsidR="004120C5" w:rsidRPr="00C20284" w:rsidRDefault="004120C5" w:rsidP="004120C5">
            <w:pPr>
              <w:pStyle w:val="block"/>
              <w:tabs>
                <w:tab w:val="decimal" w:pos="828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6FA1F2C6" w14:textId="74CDA91D" w:rsidR="004120C5" w:rsidRPr="00C20284" w:rsidRDefault="009711B9" w:rsidP="002A080A">
            <w:pPr>
              <w:pStyle w:val="block"/>
              <w:tabs>
                <w:tab w:val="decimal" w:pos="777"/>
              </w:tabs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866</w:t>
            </w:r>
          </w:p>
        </w:tc>
        <w:tc>
          <w:tcPr>
            <w:tcW w:w="270" w:type="dxa"/>
          </w:tcPr>
          <w:p w14:paraId="32EB99A8" w14:textId="77777777" w:rsidR="004120C5" w:rsidRPr="00C20284" w:rsidRDefault="004120C5" w:rsidP="00412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2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3728219" w14:textId="7B73CC24" w:rsidR="004120C5" w:rsidRPr="00C20284" w:rsidRDefault="007C4688" w:rsidP="004120C5">
            <w:pPr>
              <w:pStyle w:val="block"/>
              <w:tabs>
                <w:tab w:val="decimal" w:pos="702"/>
              </w:tabs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(1,4</w:t>
            </w:r>
            <w:r w:rsidR="008A5407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3)</w:t>
            </w:r>
          </w:p>
        </w:tc>
        <w:tc>
          <w:tcPr>
            <w:tcW w:w="270" w:type="dxa"/>
          </w:tcPr>
          <w:p w14:paraId="2AF5B82C" w14:textId="77777777" w:rsidR="004120C5" w:rsidRPr="00C20284" w:rsidRDefault="004120C5" w:rsidP="00412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2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FA74794" w14:textId="1FCA70E4" w:rsidR="004120C5" w:rsidRPr="00C20284" w:rsidRDefault="009711B9" w:rsidP="002A080A">
            <w:pPr>
              <w:pStyle w:val="block"/>
              <w:tabs>
                <w:tab w:val="decimal" w:pos="684"/>
              </w:tabs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262</w:t>
            </w:r>
          </w:p>
        </w:tc>
      </w:tr>
      <w:tr w:rsidR="004120C5" w:rsidRPr="00C20284" w14:paraId="3201C506" w14:textId="77777777" w:rsidTr="005216F2">
        <w:trPr>
          <w:trHeight w:hRule="exact" w:val="360"/>
        </w:trPr>
        <w:tc>
          <w:tcPr>
            <w:tcW w:w="4878" w:type="dxa"/>
          </w:tcPr>
          <w:p w14:paraId="5D44F054" w14:textId="77777777" w:rsidR="004120C5" w:rsidRPr="00C20284" w:rsidRDefault="004120C5" w:rsidP="00412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8C4A633" w14:textId="752371A5" w:rsidR="004120C5" w:rsidRPr="00C20284" w:rsidRDefault="00015C15" w:rsidP="004120C5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(3,775)</w:t>
            </w:r>
          </w:p>
        </w:tc>
        <w:tc>
          <w:tcPr>
            <w:tcW w:w="270" w:type="dxa"/>
          </w:tcPr>
          <w:p w14:paraId="6B28CAA4" w14:textId="77777777" w:rsidR="004120C5" w:rsidRPr="00C20284" w:rsidRDefault="004120C5" w:rsidP="004120C5">
            <w:pPr>
              <w:pStyle w:val="block"/>
              <w:tabs>
                <w:tab w:val="decimal" w:pos="828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6F2E6CC" w14:textId="01B79E83" w:rsidR="004120C5" w:rsidRPr="00C20284" w:rsidRDefault="00DF0E01" w:rsidP="002A080A">
            <w:pPr>
              <w:pStyle w:val="block"/>
              <w:tabs>
                <w:tab w:val="decimal" w:pos="777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9711B9" w:rsidRPr="009711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F8CE544" w14:textId="77777777" w:rsidR="004120C5" w:rsidRPr="00C20284" w:rsidRDefault="004120C5" w:rsidP="00412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B4454A4" w14:textId="459F7555" w:rsidR="004120C5" w:rsidRPr="00C20284" w:rsidRDefault="007C4688" w:rsidP="004120C5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(1,48</w:t>
            </w:r>
            <w:r w:rsidR="00254739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77009FE" w14:textId="77777777" w:rsidR="004120C5" w:rsidRPr="00C20284" w:rsidRDefault="004120C5" w:rsidP="00412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03C3D20" w14:textId="6BEB8A0A" w:rsidR="004120C5" w:rsidRPr="00C20284" w:rsidRDefault="009711B9" w:rsidP="002A080A">
            <w:pPr>
              <w:pStyle w:val="block"/>
              <w:tabs>
                <w:tab w:val="decimal" w:pos="684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261</w:t>
            </w:r>
          </w:p>
        </w:tc>
      </w:tr>
      <w:tr w:rsidR="004120C5" w:rsidRPr="00C20284" w14:paraId="3CC528E1" w14:textId="77777777" w:rsidTr="002746D4">
        <w:trPr>
          <w:trHeight w:hRule="exact" w:val="109"/>
        </w:trPr>
        <w:tc>
          <w:tcPr>
            <w:tcW w:w="4878" w:type="dxa"/>
          </w:tcPr>
          <w:p w14:paraId="08F04D33" w14:textId="77777777" w:rsidR="004120C5" w:rsidRPr="00C20284" w:rsidRDefault="004120C5" w:rsidP="00412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5CE6516" w14:textId="3B1FC509" w:rsidR="004120C5" w:rsidRPr="00C20284" w:rsidRDefault="004120C5" w:rsidP="004120C5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A08C260" w14:textId="77777777" w:rsidR="004120C5" w:rsidRPr="00C20284" w:rsidRDefault="004120C5" w:rsidP="004120C5">
            <w:pPr>
              <w:pStyle w:val="block"/>
              <w:tabs>
                <w:tab w:val="decimal" w:pos="828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D15BE5C" w14:textId="79BD1072" w:rsidR="004120C5" w:rsidRPr="00C20284" w:rsidRDefault="009711B9" w:rsidP="002A080A">
            <w:pPr>
              <w:pStyle w:val="block"/>
              <w:tabs>
                <w:tab w:val="decimal" w:pos="777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</w:t>
            </w:r>
            <w:r w:rsidR="004120C5" w:rsidRPr="00C2028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001</w:t>
            </w:r>
          </w:p>
        </w:tc>
        <w:tc>
          <w:tcPr>
            <w:tcW w:w="270" w:type="dxa"/>
          </w:tcPr>
          <w:p w14:paraId="66348EF6" w14:textId="77777777" w:rsidR="004120C5" w:rsidRPr="00C20284" w:rsidRDefault="004120C5" w:rsidP="00412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95D4E69" w14:textId="77777777" w:rsidR="004120C5" w:rsidRPr="00C20284" w:rsidRDefault="004120C5" w:rsidP="004120C5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B95B9DB" w14:textId="77777777" w:rsidR="004120C5" w:rsidRPr="00C20284" w:rsidRDefault="004120C5" w:rsidP="00412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A07EABE" w14:textId="2E4345B3" w:rsidR="004120C5" w:rsidRPr="00C20284" w:rsidRDefault="009711B9" w:rsidP="002A080A">
            <w:pPr>
              <w:pStyle w:val="block"/>
              <w:tabs>
                <w:tab w:val="decimal" w:pos="684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353</w:t>
            </w:r>
          </w:p>
        </w:tc>
      </w:tr>
      <w:tr w:rsidR="004120C5" w:rsidRPr="00C20284" w14:paraId="3BCC9F5A" w14:textId="77777777" w:rsidTr="008C1C0A">
        <w:trPr>
          <w:trHeight w:hRule="exact" w:val="360"/>
        </w:trPr>
        <w:tc>
          <w:tcPr>
            <w:tcW w:w="4878" w:type="dxa"/>
          </w:tcPr>
          <w:p w14:paraId="72BE1FDE" w14:textId="468BC0FB" w:rsidR="004120C5" w:rsidRPr="00C20284" w:rsidRDefault="004120C5" w:rsidP="00412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  <w:r w:rsidR="006A72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6A7249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6A72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รายได้) 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ทางภาษี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2D98994" w14:textId="212DE880" w:rsidR="004120C5" w:rsidRPr="00C20284" w:rsidRDefault="00091F7D" w:rsidP="004120C5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2,654</w:t>
            </w:r>
          </w:p>
        </w:tc>
        <w:tc>
          <w:tcPr>
            <w:tcW w:w="270" w:type="dxa"/>
          </w:tcPr>
          <w:p w14:paraId="6E7FA50A" w14:textId="77777777" w:rsidR="004120C5" w:rsidRPr="00C20284" w:rsidRDefault="004120C5" w:rsidP="004120C5">
            <w:pPr>
              <w:pStyle w:val="block"/>
              <w:tabs>
                <w:tab w:val="decimal" w:pos="828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1EB6C45" w14:textId="13E86AB9" w:rsidR="004120C5" w:rsidRPr="00C20284" w:rsidRDefault="009711B9" w:rsidP="002A080A">
            <w:pPr>
              <w:pStyle w:val="block"/>
              <w:tabs>
                <w:tab w:val="decimal" w:pos="777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</w:t>
            </w:r>
            <w:r w:rsidR="004120C5" w:rsidRPr="00C2028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001</w:t>
            </w:r>
          </w:p>
        </w:tc>
        <w:tc>
          <w:tcPr>
            <w:tcW w:w="270" w:type="dxa"/>
          </w:tcPr>
          <w:p w14:paraId="2FA55262" w14:textId="77777777" w:rsidR="004120C5" w:rsidRPr="00C20284" w:rsidRDefault="004120C5" w:rsidP="00412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4563FBB" w14:textId="39C16C6D" w:rsidR="004120C5" w:rsidRPr="00C20284" w:rsidRDefault="00143829" w:rsidP="004120C5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(1,485)</w:t>
            </w:r>
          </w:p>
        </w:tc>
        <w:tc>
          <w:tcPr>
            <w:tcW w:w="270" w:type="dxa"/>
          </w:tcPr>
          <w:p w14:paraId="2BD7E9BD" w14:textId="77777777" w:rsidR="004120C5" w:rsidRPr="00C20284" w:rsidRDefault="004120C5" w:rsidP="00412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152EB46E" w14:textId="549C96EA" w:rsidR="004120C5" w:rsidRPr="00C20284" w:rsidRDefault="009711B9" w:rsidP="002A080A">
            <w:pPr>
              <w:pStyle w:val="block"/>
              <w:tabs>
                <w:tab w:val="decimal" w:pos="684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353</w:t>
            </w:r>
          </w:p>
        </w:tc>
      </w:tr>
    </w:tbl>
    <w:p w14:paraId="340A0CCC" w14:textId="77777777" w:rsidR="002B7F95" w:rsidRPr="00751913" w:rsidRDefault="002B7F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0099C46E" w14:textId="77777777" w:rsidR="00093BAF" w:rsidRPr="00C20284" w:rsidRDefault="00BF7DF3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C20284">
        <w:rPr>
          <w:rFonts w:ascii="Angsana New" w:hAnsi="Angsana New"/>
          <w:bCs/>
          <w:i/>
          <w:iCs/>
          <w:sz w:val="30"/>
          <w:szCs w:val="30"/>
          <w:cs/>
        </w:rPr>
        <w:t>ภาษีเงินได้ที่รับรู้ในกำไรขาดทุนเบ็ดเสร็จอื่น</w:t>
      </w:r>
    </w:p>
    <w:tbl>
      <w:tblPr>
        <w:tblW w:w="964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8"/>
        <w:gridCol w:w="979"/>
        <w:gridCol w:w="180"/>
        <w:gridCol w:w="989"/>
        <w:gridCol w:w="180"/>
        <w:gridCol w:w="989"/>
        <w:gridCol w:w="180"/>
        <w:gridCol w:w="1079"/>
        <w:gridCol w:w="180"/>
        <w:gridCol w:w="969"/>
        <w:gridCol w:w="20"/>
        <w:gridCol w:w="182"/>
        <w:gridCol w:w="916"/>
      </w:tblGrid>
      <w:tr w:rsidR="00F21353" w:rsidRPr="00C20284" w14:paraId="0F90739A" w14:textId="77777777" w:rsidTr="00751913">
        <w:trPr>
          <w:cantSplit/>
          <w:trHeight w:hRule="exact" w:val="144"/>
        </w:trPr>
        <w:tc>
          <w:tcPr>
            <w:tcW w:w="2798" w:type="dxa"/>
          </w:tcPr>
          <w:p w14:paraId="1BA1F7E7" w14:textId="77777777" w:rsidR="00F21353" w:rsidRPr="00C20284" w:rsidRDefault="00F21353">
            <w:pPr>
              <w:spacing w:line="240" w:lineRule="auto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843" w:type="dxa"/>
            <w:gridSpan w:val="12"/>
          </w:tcPr>
          <w:p w14:paraId="2FB00A86" w14:textId="77777777" w:rsidR="00F21353" w:rsidRPr="00C20284" w:rsidRDefault="00F21353">
            <w:pPr>
              <w:pStyle w:val="acctfourfigures"/>
              <w:spacing w:line="240" w:lineRule="auto"/>
              <w:ind w:right="102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</w:tr>
      <w:tr w:rsidR="00BF7DF3" w:rsidRPr="00C20284" w14:paraId="076502E5" w14:textId="77777777" w:rsidTr="001A52EB">
        <w:trPr>
          <w:cantSplit/>
          <w:trHeight w:hRule="exact" w:val="288"/>
        </w:trPr>
        <w:tc>
          <w:tcPr>
            <w:tcW w:w="2798" w:type="dxa"/>
          </w:tcPr>
          <w:p w14:paraId="059080D0" w14:textId="77777777" w:rsidR="00BF7DF3" w:rsidRPr="00C20284" w:rsidRDefault="00BF7DF3">
            <w:pPr>
              <w:spacing w:line="240" w:lineRule="auto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843" w:type="dxa"/>
            <w:gridSpan w:val="12"/>
          </w:tcPr>
          <w:p w14:paraId="13AA4D52" w14:textId="77777777" w:rsidR="00BF7DF3" w:rsidRPr="00C20284" w:rsidRDefault="00BF7DF3">
            <w:pPr>
              <w:pStyle w:val="acctfourfigures"/>
              <w:spacing w:line="240" w:lineRule="auto"/>
              <w:ind w:right="10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20284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หน่วย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BF7DF3" w:rsidRPr="00C20284" w14:paraId="7151F50E" w14:textId="77777777" w:rsidTr="00751913">
        <w:trPr>
          <w:cantSplit/>
          <w:trHeight w:hRule="exact" w:val="360"/>
        </w:trPr>
        <w:tc>
          <w:tcPr>
            <w:tcW w:w="2798" w:type="dxa"/>
          </w:tcPr>
          <w:p w14:paraId="492CBA95" w14:textId="77777777" w:rsidR="00BF7DF3" w:rsidRPr="00C20284" w:rsidRDefault="00BF7DF3">
            <w:pPr>
              <w:spacing w:line="240" w:lineRule="auto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843" w:type="dxa"/>
            <w:gridSpan w:val="12"/>
            <w:tcBorders>
              <w:bottom w:val="single" w:sz="4" w:space="0" w:color="auto"/>
            </w:tcBorders>
          </w:tcPr>
          <w:p w14:paraId="53FECED7" w14:textId="77777777" w:rsidR="00BF7DF3" w:rsidRPr="00C20284" w:rsidRDefault="00BF7D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0B71CC" w:rsidRPr="00C20284" w14:paraId="747EBEA2" w14:textId="77777777" w:rsidTr="00751913">
        <w:trPr>
          <w:cantSplit/>
          <w:trHeight w:hRule="exact" w:val="360"/>
        </w:trPr>
        <w:tc>
          <w:tcPr>
            <w:tcW w:w="2798" w:type="dxa"/>
          </w:tcPr>
          <w:p w14:paraId="703309F4" w14:textId="77777777" w:rsidR="000B71CC" w:rsidRPr="00C20284" w:rsidRDefault="000B71C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1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111B6D2" w14:textId="2995C919" w:rsidR="000B71CC" w:rsidRPr="00C20284" w:rsidRDefault="0097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256</w:t>
            </w:r>
            <w:r w:rsidR="003C661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F9F86C1" w14:textId="77777777" w:rsidR="000B71CC" w:rsidRPr="00C20284" w:rsidRDefault="000B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4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6018CAE" w14:textId="19349F01" w:rsidR="000B71CC" w:rsidRPr="00C20284" w:rsidRDefault="0097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0B71CC" w:rsidRPr="00C20284" w14:paraId="774912B1" w14:textId="77777777" w:rsidTr="00751913">
        <w:trPr>
          <w:cantSplit/>
          <w:trHeight w:hRule="exact" w:val="360"/>
        </w:trPr>
        <w:tc>
          <w:tcPr>
            <w:tcW w:w="2798" w:type="dxa"/>
          </w:tcPr>
          <w:p w14:paraId="3D643B5F" w14:textId="77777777" w:rsidR="000B71CC" w:rsidRPr="00C20284" w:rsidRDefault="000B71C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4946825A" w14:textId="77777777" w:rsidR="000B71CC" w:rsidRPr="00C20284" w:rsidRDefault="000B71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103A48B" w14:textId="77777777" w:rsidR="000B71CC" w:rsidRPr="00C20284" w:rsidRDefault="000B71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73CC26E9" w14:textId="295D6DC0" w:rsidR="000B71CC" w:rsidRPr="00C20284" w:rsidRDefault="000B71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9FD9E3E" w14:textId="77777777" w:rsidR="000B71CC" w:rsidRPr="00C20284" w:rsidRDefault="000B71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11ACBC6B" w14:textId="77777777" w:rsidR="000B71CC" w:rsidRPr="00C20284" w:rsidRDefault="000B71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AC50D25" w14:textId="77777777" w:rsidR="000B71CC" w:rsidRPr="00C20284" w:rsidRDefault="000B71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49607BA" w14:textId="77777777" w:rsidR="000B71CC" w:rsidRPr="00C20284" w:rsidRDefault="000B71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AB348C1" w14:textId="77777777" w:rsidR="000B71CC" w:rsidRPr="00C20284" w:rsidRDefault="000B71CC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gridSpan w:val="2"/>
          </w:tcPr>
          <w:p w14:paraId="7AFAFA50" w14:textId="77777777" w:rsidR="000B71CC" w:rsidRPr="00C20284" w:rsidRDefault="000B71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</w:t>
            </w:r>
          </w:p>
        </w:tc>
        <w:tc>
          <w:tcPr>
            <w:tcW w:w="182" w:type="dxa"/>
          </w:tcPr>
          <w:p w14:paraId="0961C5FA" w14:textId="77777777" w:rsidR="000B71CC" w:rsidRPr="00C20284" w:rsidRDefault="000B71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16" w:type="dxa"/>
          </w:tcPr>
          <w:p w14:paraId="06F4C57D" w14:textId="77777777" w:rsidR="000B71CC" w:rsidRPr="00C20284" w:rsidRDefault="000B71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B71CC" w:rsidRPr="00C20284" w14:paraId="35496B56" w14:textId="77777777" w:rsidTr="00751913">
        <w:trPr>
          <w:cantSplit/>
          <w:trHeight w:hRule="exact" w:val="360"/>
        </w:trPr>
        <w:tc>
          <w:tcPr>
            <w:tcW w:w="2798" w:type="dxa"/>
          </w:tcPr>
          <w:p w14:paraId="495EF8AD" w14:textId="77777777" w:rsidR="000B71CC" w:rsidRPr="00C20284" w:rsidRDefault="000B71C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</w:tcPr>
          <w:p w14:paraId="5B76DFBC" w14:textId="77777777" w:rsidR="000B71CC" w:rsidRPr="00C20284" w:rsidRDefault="000B71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ก่อนภาษี</w:t>
            </w:r>
          </w:p>
        </w:tc>
        <w:tc>
          <w:tcPr>
            <w:tcW w:w="180" w:type="dxa"/>
          </w:tcPr>
          <w:p w14:paraId="7A7215CC" w14:textId="77777777" w:rsidR="000B71CC" w:rsidRPr="00C20284" w:rsidRDefault="000B71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14:paraId="05BB1F89" w14:textId="262D0D21" w:rsidR="000B71CC" w:rsidRPr="00C20284" w:rsidRDefault="000B71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ค่าใช้จ่าย</w:t>
            </w:r>
          </w:p>
        </w:tc>
        <w:tc>
          <w:tcPr>
            <w:tcW w:w="180" w:type="dxa"/>
          </w:tcPr>
          <w:p w14:paraId="76B577F3" w14:textId="77777777" w:rsidR="000B71CC" w:rsidRPr="00C20284" w:rsidRDefault="000B71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14:paraId="2AC7936C" w14:textId="77777777" w:rsidR="000B71CC" w:rsidRPr="00C20284" w:rsidRDefault="000B71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สุทธิจาก</w:t>
            </w:r>
          </w:p>
        </w:tc>
        <w:tc>
          <w:tcPr>
            <w:tcW w:w="180" w:type="dxa"/>
          </w:tcPr>
          <w:p w14:paraId="456F70AC" w14:textId="77777777" w:rsidR="000B71CC" w:rsidRPr="00C20284" w:rsidRDefault="000B71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F42598A" w14:textId="77777777" w:rsidR="000B71CC" w:rsidRPr="00C20284" w:rsidRDefault="000B71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ก่อนภาษี</w:t>
            </w:r>
          </w:p>
        </w:tc>
        <w:tc>
          <w:tcPr>
            <w:tcW w:w="180" w:type="dxa"/>
          </w:tcPr>
          <w:p w14:paraId="0F71E1EC" w14:textId="77777777" w:rsidR="000B71CC" w:rsidRPr="00C20284" w:rsidRDefault="000B71CC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gridSpan w:val="2"/>
          </w:tcPr>
          <w:p w14:paraId="1EF4C599" w14:textId="77777777" w:rsidR="000B71CC" w:rsidRPr="00C20284" w:rsidRDefault="000B71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(ค่าใช้จ่าย)</w:t>
            </w:r>
          </w:p>
        </w:tc>
        <w:tc>
          <w:tcPr>
            <w:tcW w:w="182" w:type="dxa"/>
          </w:tcPr>
          <w:p w14:paraId="2F4D2E2A" w14:textId="77777777" w:rsidR="000B71CC" w:rsidRPr="00C20284" w:rsidRDefault="000B71CC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</w:tcPr>
          <w:p w14:paraId="3EF0C1D9" w14:textId="77777777" w:rsidR="000B71CC" w:rsidRPr="00C20284" w:rsidRDefault="000B71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สุทธิจาก</w:t>
            </w:r>
          </w:p>
        </w:tc>
      </w:tr>
      <w:tr w:rsidR="000B71CC" w:rsidRPr="00C20284" w14:paraId="3E9C85D4" w14:textId="77777777" w:rsidTr="00751913">
        <w:trPr>
          <w:cantSplit/>
          <w:trHeight w:hRule="exact" w:val="360"/>
        </w:trPr>
        <w:tc>
          <w:tcPr>
            <w:tcW w:w="2798" w:type="dxa"/>
          </w:tcPr>
          <w:p w14:paraId="5CA7A359" w14:textId="77777777" w:rsidR="000B71CC" w:rsidRPr="00C20284" w:rsidRDefault="000B71C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263276C2" w14:textId="77777777" w:rsidR="000B71CC" w:rsidRPr="00C20284" w:rsidRDefault="000B71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7902B9C1" w14:textId="77777777" w:rsidR="000B71CC" w:rsidRPr="00C20284" w:rsidRDefault="000B71CC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789D13AD" w14:textId="77777777" w:rsidR="000B71CC" w:rsidRPr="00C20284" w:rsidRDefault="000B71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D08C9B6" w14:textId="77777777" w:rsidR="000B71CC" w:rsidRPr="00C20284" w:rsidRDefault="000B71CC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152F1A52" w14:textId="77777777" w:rsidR="000B71CC" w:rsidRPr="00C20284" w:rsidRDefault="000B71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B116F0A" w14:textId="77777777" w:rsidR="000B71CC" w:rsidRPr="00C20284" w:rsidRDefault="000B71CC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76DDB5C3" w14:textId="77777777" w:rsidR="000B71CC" w:rsidRPr="00C20284" w:rsidRDefault="000B71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3292DF98" w14:textId="77777777" w:rsidR="000B71CC" w:rsidRPr="00C20284" w:rsidRDefault="000B71CC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  <w:vAlign w:val="bottom"/>
          </w:tcPr>
          <w:p w14:paraId="47989778" w14:textId="77777777" w:rsidR="000B71CC" w:rsidRPr="00C20284" w:rsidRDefault="000B71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2" w:type="dxa"/>
            <w:vAlign w:val="bottom"/>
          </w:tcPr>
          <w:p w14:paraId="43F7BAD9" w14:textId="77777777" w:rsidR="000B71CC" w:rsidRPr="00C20284" w:rsidRDefault="000B71CC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  <w:vAlign w:val="bottom"/>
          </w:tcPr>
          <w:p w14:paraId="11C7F206" w14:textId="77777777" w:rsidR="000B71CC" w:rsidRPr="00C20284" w:rsidRDefault="000B71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0B71CC" w:rsidRPr="00C20284" w14:paraId="193423C4" w14:textId="77777777" w:rsidTr="00751913">
        <w:trPr>
          <w:cantSplit/>
          <w:trHeight w:hRule="exact" w:val="136"/>
        </w:trPr>
        <w:tc>
          <w:tcPr>
            <w:tcW w:w="2798" w:type="dxa"/>
          </w:tcPr>
          <w:p w14:paraId="15C6F1F5" w14:textId="77777777" w:rsidR="000B71CC" w:rsidRPr="00C20284" w:rsidRDefault="000B71CC">
            <w:pPr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43" w:type="dxa"/>
            <w:gridSpan w:val="12"/>
          </w:tcPr>
          <w:p w14:paraId="0C3CF29D" w14:textId="77777777" w:rsidR="000B71CC" w:rsidRPr="00C20284" w:rsidRDefault="000B71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120C5" w:rsidRPr="00C20284" w14:paraId="34DE266E" w14:textId="77777777" w:rsidTr="00751913">
        <w:trPr>
          <w:cantSplit/>
          <w:trHeight w:hRule="exact" w:val="360"/>
        </w:trPr>
        <w:tc>
          <w:tcPr>
            <w:tcW w:w="2798" w:type="dxa"/>
          </w:tcPr>
          <w:p w14:paraId="004CC88F" w14:textId="77777777" w:rsidR="004120C5" w:rsidRPr="00C20284" w:rsidRDefault="004120C5" w:rsidP="00412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hanging="79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ผลต่างจากการตีราคาสินทรัพย์</w:t>
            </w:r>
          </w:p>
        </w:tc>
        <w:tc>
          <w:tcPr>
            <w:tcW w:w="979" w:type="dxa"/>
            <w:vAlign w:val="bottom"/>
          </w:tcPr>
          <w:p w14:paraId="1CB6CBD3" w14:textId="4A41C71C" w:rsidR="004120C5" w:rsidRPr="00367ADF" w:rsidRDefault="007E4A04" w:rsidP="004120C5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222</w:t>
            </w:r>
          </w:p>
        </w:tc>
        <w:tc>
          <w:tcPr>
            <w:tcW w:w="180" w:type="dxa"/>
            <w:vAlign w:val="bottom"/>
          </w:tcPr>
          <w:p w14:paraId="2BB62822" w14:textId="77777777" w:rsidR="004120C5" w:rsidRPr="00C20284" w:rsidRDefault="004120C5" w:rsidP="004120C5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062E7759" w14:textId="5B6E513F" w:rsidR="004120C5" w:rsidRPr="0017303F" w:rsidRDefault="0017303F" w:rsidP="004120C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(39)</w:t>
            </w:r>
          </w:p>
        </w:tc>
        <w:tc>
          <w:tcPr>
            <w:tcW w:w="180" w:type="dxa"/>
            <w:vAlign w:val="bottom"/>
          </w:tcPr>
          <w:p w14:paraId="3FA54063" w14:textId="77777777" w:rsidR="004120C5" w:rsidRPr="00C20284" w:rsidRDefault="004120C5" w:rsidP="004120C5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41A3F280" w14:textId="5B77E190" w:rsidR="004120C5" w:rsidRPr="00C20284" w:rsidRDefault="001E0551" w:rsidP="004120C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183</w:t>
            </w:r>
          </w:p>
        </w:tc>
        <w:tc>
          <w:tcPr>
            <w:tcW w:w="180" w:type="dxa"/>
            <w:vAlign w:val="bottom"/>
          </w:tcPr>
          <w:p w14:paraId="499AFEDA" w14:textId="77777777" w:rsidR="004120C5" w:rsidRPr="00C20284" w:rsidRDefault="004120C5" w:rsidP="004120C5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5A2FCFAE" w14:textId="269C63C9" w:rsidR="004120C5" w:rsidRPr="00C20284" w:rsidRDefault="009711B9">
            <w:pPr>
              <w:pStyle w:val="acctfourfigures"/>
              <w:tabs>
                <w:tab w:val="clear" w:pos="765"/>
                <w:tab w:val="decimal" w:pos="836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3C6613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4120C5" w:rsidRPr="00C2028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866</w:t>
            </w:r>
          </w:p>
        </w:tc>
        <w:tc>
          <w:tcPr>
            <w:tcW w:w="180" w:type="dxa"/>
            <w:vAlign w:val="bottom"/>
          </w:tcPr>
          <w:p w14:paraId="773F21EC" w14:textId="77777777" w:rsidR="004120C5" w:rsidRPr="00C20284" w:rsidRDefault="004120C5" w:rsidP="004120C5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4C054129" w14:textId="1AC36E4B" w:rsidR="004120C5" w:rsidRPr="00C20284" w:rsidRDefault="004120C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>(</w:t>
            </w:r>
            <w:r w:rsidR="009711B9" w:rsidRPr="009711B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C20284">
              <w:rPr>
                <w:rFonts w:ascii="Angsana New" w:hAnsi="Angsana New"/>
                <w:sz w:val="30"/>
                <w:szCs w:val="30"/>
              </w:rPr>
              <w:t>,</w:t>
            </w:r>
            <w:r w:rsidR="009711B9" w:rsidRPr="009711B9">
              <w:rPr>
                <w:rFonts w:ascii="Angsana New" w:hAnsi="Angsana New"/>
                <w:sz w:val="30"/>
                <w:szCs w:val="30"/>
                <w:lang w:val="en-US"/>
              </w:rPr>
              <w:t>57</w:t>
            </w:r>
            <w:r w:rsidR="003C6613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C2028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2" w:type="dxa"/>
            <w:vAlign w:val="bottom"/>
          </w:tcPr>
          <w:p w14:paraId="00A1A76D" w14:textId="77777777" w:rsidR="004120C5" w:rsidRPr="00C20284" w:rsidRDefault="004120C5" w:rsidP="004120C5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6" w:type="dxa"/>
            <w:vAlign w:val="bottom"/>
          </w:tcPr>
          <w:p w14:paraId="54A0B8CB" w14:textId="0C1AF9EA" w:rsidR="004120C5" w:rsidRPr="00C20284" w:rsidRDefault="009711B9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="004120C5" w:rsidRPr="00C20284">
              <w:rPr>
                <w:rFonts w:ascii="Angsana New" w:hAnsi="Angsana New"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292</w:t>
            </w:r>
          </w:p>
        </w:tc>
      </w:tr>
      <w:tr w:rsidR="004120C5" w:rsidRPr="00C20284" w14:paraId="646710BB" w14:textId="77777777" w:rsidTr="00751913">
        <w:trPr>
          <w:cantSplit/>
          <w:trHeight w:hRule="exact" w:val="360"/>
        </w:trPr>
        <w:tc>
          <w:tcPr>
            <w:tcW w:w="2798" w:type="dxa"/>
          </w:tcPr>
          <w:p w14:paraId="4975115E" w14:textId="77777777" w:rsidR="004120C5" w:rsidRPr="00C20284" w:rsidRDefault="004120C5" w:rsidP="00412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hanging="79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การเปลี่ยนแปลงในมูลค่า</w:t>
            </w:r>
          </w:p>
        </w:tc>
        <w:tc>
          <w:tcPr>
            <w:tcW w:w="979" w:type="dxa"/>
            <w:vAlign w:val="bottom"/>
          </w:tcPr>
          <w:p w14:paraId="2B2820F6" w14:textId="77777777" w:rsidR="004120C5" w:rsidRPr="00C20284" w:rsidRDefault="004120C5" w:rsidP="004120C5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D8540BA" w14:textId="77777777" w:rsidR="004120C5" w:rsidRPr="00C20284" w:rsidRDefault="004120C5" w:rsidP="004120C5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3C1104B9" w14:textId="77777777" w:rsidR="004120C5" w:rsidRPr="00C20284" w:rsidRDefault="004120C5" w:rsidP="004120C5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3EF0F49" w14:textId="77777777" w:rsidR="004120C5" w:rsidRPr="00C20284" w:rsidRDefault="004120C5" w:rsidP="004120C5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352A5ACE" w14:textId="77777777" w:rsidR="004120C5" w:rsidRPr="00C20284" w:rsidRDefault="004120C5" w:rsidP="004120C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4EA7145" w14:textId="77777777" w:rsidR="004120C5" w:rsidRPr="00C20284" w:rsidRDefault="004120C5" w:rsidP="004120C5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21083524" w14:textId="77777777" w:rsidR="004120C5" w:rsidRPr="00C20284" w:rsidRDefault="004120C5" w:rsidP="004120C5">
            <w:pPr>
              <w:pStyle w:val="acctfourfigures"/>
              <w:tabs>
                <w:tab w:val="clear" w:pos="765"/>
                <w:tab w:val="decimal" w:pos="836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2EB6E15" w14:textId="77777777" w:rsidR="004120C5" w:rsidRPr="00C20284" w:rsidRDefault="004120C5" w:rsidP="004120C5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2CEB0AD3" w14:textId="77777777" w:rsidR="004120C5" w:rsidRPr="00C20284" w:rsidRDefault="004120C5" w:rsidP="004120C5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500B0968" w14:textId="77777777" w:rsidR="004120C5" w:rsidRPr="00C20284" w:rsidRDefault="004120C5" w:rsidP="004120C5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6" w:type="dxa"/>
            <w:vAlign w:val="bottom"/>
          </w:tcPr>
          <w:p w14:paraId="5274C2EE" w14:textId="77777777" w:rsidR="004120C5" w:rsidRPr="00C20284" w:rsidRDefault="004120C5" w:rsidP="00A86672">
            <w:pPr>
              <w:pStyle w:val="acctfourfigures"/>
              <w:tabs>
                <w:tab w:val="clear" w:pos="765"/>
                <w:tab w:val="decimal" w:pos="648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20C5" w:rsidRPr="00C20284" w14:paraId="270A7545" w14:textId="77777777" w:rsidTr="00751913">
        <w:trPr>
          <w:cantSplit/>
          <w:trHeight w:hRule="exact" w:val="360"/>
        </w:trPr>
        <w:tc>
          <w:tcPr>
            <w:tcW w:w="2798" w:type="dxa"/>
          </w:tcPr>
          <w:p w14:paraId="60F9C1D4" w14:textId="77777777" w:rsidR="004120C5" w:rsidRPr="00C20284" w:rsidRDefault="004120C5" w:rsidP="00412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1"/>
              </w:tabs>
              <w:spacing w:line="240" w:lineRule="auto"/>
              <w:ind w:right="-79" w:hanging="79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20284">
              <w:rPr>
                <w:rFonts w:ascii="Angsana New" w:hAnsi="Angsana New"/>
                <w:sz w:val="30"/>
                <w:szCs w:val="30"/>
                <w:cs/>
              </w:rPr>
              <w:t>ยุติธรรมของเงินลงทุน</w:t>
            </w:r>
          </w:p>
        </w:tc>
        <w:tc>
          <w:tcPr>
            <w:tcW w:w="979" w:type="dxa"/>
            <w:vAlign w:val="bottom"/>
          </w:tcPr>
          <w:p w14:paraId="688DD16F" w14:textId="0D13153C" w:rsidR="004120C5" w:rsidRPr="00C20284" w:rsidRDefault="007E4A04" w:rsidP="004120C5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206</w:t>
            </w:r>
          </w:p>
        </w:tc>
        <w:tc>
          <w:tcPr>
            <w:tcW w:w="180" w:type="dxa"/>
            <w:vAlign w:val="bottom"/>
          </w:tcPr>
          <w:p w14:paraId="23A86CFD" w14:textId="77777777" w:rsidR="004120C5" w:rsidRPr="00C20284" w:rsidRDefault="004120C5" w:rsidP="004120C5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0F69DB56" w14:textId="33322AB5" w:rsidR="004120C5" w:rsidRPr="00C20284" w:rsidRDefault="001E0551" w:rsidP="004120C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(84)</w:t>
            </w:r>
          </w:p>
        </w:tc>
        <w:tc>
          <w:tcPr>
            <w:tcW w:w="180" w:type="dxa"/>
            <w:vAlign w:val="bottom"/>
          </w:tcPr>
          <w:p w14:paraId="6B103946" w14:textId="77777777" w:rsidR="004120C5" w:rsidRPr="00C20284" w:rsidRDefault="004120C5" w:rsidP="004120C5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687213C2" w14:textId="6D03C9BF" w:rsidR="004120C5" w:rsidRPr="00C20284" w:rsidRDefault="001E0551" w:rsidP="004120C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122</w:t>
            </w:r>
          </w:p>
        </w:tc>
        <w:tc>
          <w:tcPr>
            <w:tcW w:w="180" w:type="dxa"/>
            <w:vAlign w:val="bottom"/>
          </w:tcPr>
          <w:p w14:paraId="7B6CF7E1" w14:textId="77777777" w:rsidR="004120C5" w:rsidRPr="00C20284" w:rsidRDefault="004120C5" w:rsidP="004120C5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1E6E5CFD" w14:textId="29104D2F" w:rsidR="004120C5" w:rsidRPr="00C20284" w:rsidRDefault="004120C5" w:rsidP="00A86672">
            <w:pPr>
              <w:pStyle w:val="acctfourfigures"/>
              <w:tabs>
                <w:tab w:val="clear" w:pos="765"/>
                <w:tab w:val="decimal" w:pos="836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5F55CF">
              <w:rPr>
                <w:rFonts w:ascii="Angsana New" w:hAnsi="Angsana New"/>
                <w:sz w:val="30"/>
                <w:szCs w:val="30"/>
                <w:lang w:val="en-US"/>
              </w:rPr>
              <w:t>861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0AF21F45" w14:textId="77777777" w:rsidR="004120C5" w:rsidRPr="00C20284" w:rsidRDefault="004120C5" w:rsidP="004120C5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05A646E1" w14:textId="752747FC" w:rsidR="004120C5" w:rsidRPr="00C20284" w:rsidRDefault="009711B9" w:rsidP="004120C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182" w:type="dxa"/>
            <w:vAlign w:val="bottom"/>
          </w:tcPr>
          <w:p w14:paraId="56F9CAAD" w14:textId="77777777" w:rsidR="004120C5" w:rsidRPr="00C20284" w:rsidRDefault="004120C5" w:rsidP="004120C5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6" w:type="dxa"/>
            <w:vAlign w:val="bottom"/>
          </w:tcPr>
          <w:p w14:paraId="47E13DBE" w14:textId="3563E01A" w:rsidR="004120C5" w:rsidRPr="00C20284" w:rsidRDefault="004120C5" w:rsidP="004120C5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F55CF">
              <w:rPr>
                <w:rFonts w:ascii="Angsana New" w:hAnsi="Angsana New"/>
                <w:sz w:val="30"/>
                <w:szCs w:val="30"/>
                <w:lang w:val="en-US"/>
              </w:rPr>
              <w:t>801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120C5" w:rsidRPr="00C20284" w14:paraId="2236A99D" w14:textId="77777777" w:rsidTr="00751913">
        <w:trPr>
          <w:cantSplit/>
          <w:trHeight w:hRule="exact" w:val="360"/>
        </w:trPr>
        <w:tc>
          <w:tcPr>
            <w:tcW w:w="2798" w:type="dxa"/>
          </w:tcPr>
          <w:p w14:paraId="2EA5D0DC" w14:textId="12D6ABBD" w:rsidR="004120C5" w:rsidRPr="00C20284" w:rsidRDefault="00751913" w:rsidP="00412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hanging="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979" w:type="dxa"/>
            <w:vAlign w:val="bottom"/>
          </w:tcPr>
          <w:p w14:paraId="2A4A4CDC" w14:textId="7D39E52E" w:rsidR="004120C5" w:rsidRPr="00C20284" w:rsidRDefault="007E4A04" w:rsidP="004120C5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15,576</w:t>
            </w:r>
          </w:p>
        </w:tc>
        <w:tc>
          <w:tcPr>
            <w:tcW w:w="180" w:type="dxa"/>
            <w:vAlign w:val="bottom"/>
          </w:tcPr>
          <w:p w14:paraId="7F734B97" w14:textId="77777777" w:rsidR="004120C5" w:rsidRPr="00C20284" w:rsidRDefault="004120C5" w:rsidP="004120C5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0527DE7D" w14:textId="429A45F2" w:rsidR="004120C5" w:rsidRPr="00C20284" w:rsidRDefault="001E0551" w:rsidP="004120C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(1)</w:t>
            </w:r>
          </w:p>
        </w:tc>
        <w:tc>
          <w:tcPr>
            <w:tcW w:w="180" w:type="dxa"/>
            <w:vAlign w:val="bottom"/>
          </w:tcPr>
          <w:p w14:paraId="658F13FC" w14:textId="77777777" w:rsidR="004120C5" w:rsidRPr="00C20284" w:rsidRDefault="004120C5" w:rsidP="004120C5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3CFE9BB0" w14:textId="0A068B24" w:rsidR="004120C5" w:rsidRPr="00C20284" w:rsidRDefault="001E0551" w:rsidP="004120C5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15,575</w:t>
            </w:r>
          </w:p>
        </w:tc>
        <w:tc>
          <w:tcPr>
            <w:tcW w:w="180" w:type="dxa"/>
            <w:vAlign w:val="bottom"/>
          </w:tcPr>
          <w:p w14:paraId="0EA7936B" w14:textId="77777777" w:rsidR="004120C5" w:rsidRPr="00C20284" w:rsidRDefault="004120C5" w:rsidP="004120C5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4DCF399A" w14:textId="3C1254DB" w:rsidR="004120C5" w:rsidRPr="00C20284" w:rsidRDefault="001E0551" w:rsidP="00A86672">
            <w:pPr>
              <w:pStyle w:val="acctfourfigures"/>
              <w:tabs>
                <w:tab w:val="clear" w:pos="765"/>
                <w:tab w:val="decimal" w:pos="836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541</w:t>
            </w:r>
          </w:p>
        </w:tc>
        <w:tc>
          <w:tcPr>
            <w:tcW w:w="180" w:type="dxa"/>
            <w:vAlign w:val="bottom"/>
          </w:tcPr>
          <w:p w14:paraId="21E19899" w14:textId="77777777" w:rsidR="004120C5" w:rsidRPr="00C20284" w:rsidRDefault="004120C5" w:rsidP="004120C5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66A7DC47" w14:textId="06171891" w:rsidR="004120C5" w:rsidRPr="00C20284" w:rsidRDefault="009711B9" w:rsidP="004120C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67</w:t>
            </w:r>
          </w:p>
        </w:tc>
        <w:tc>
          <w:tcPr>
            <w:tcW w:w="182" w:type="dxa"/>
            <w:vAlign w:val="bottom"/>
          </w:tcPr>
          <w:p w14:paraId="50BA808F" w14:textId="77777777" w:rsidR="004120C5" w:rsidRPr="00C20284" w:rsidRDefault="004120C5" w:rsidP="004120C5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6" w:type="dxa"/>
            <w:vAlign w:val="bottom"/>
          </w:tcPr>
          <w:p w14:paraId="1DE2D5F4" w14:textId="4D6276DC" w:rsidR="004120C5" w:rsidRPr="00C20284" w:rsidRDefault="001E0551" w:rsidP="004120C5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608</w:t>
            </w:r>
          </w:p>
        </w:tc>
      </w:tr>
      <w:tr w:rsidR="004120C5" w:rsidRPr="00C20284" w14:paraId="51944E02" w14:textId="77777777" w:rsidTr="00751913">
        <w:trPr>
          <w:cantSplit/>
          <w:trHeight w:hRule="exact" w:val="360"/>
        </w:trPr>
        <w:tc>
          <w:tcPr>
            <w:tcW w:w="2798" w:type="dxa"/>
          </w:tcPr>
          <w:p w14:paraId="2615B9D0" w14:textId="77A91222" w:rsidR="004120C5" w:rsidRPr="00C20284" w:rsidRDefault="00091F7D" w:rsidP="00412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hanging="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="00143829">
              <w:rPr>
                <w:rFonts w:ascii="Angsana New" w:hAnsi="Angsana New" w:hint="cs"/>
                <w:sz w:val="30"/>
                <w:szCs w:val="30"/>
                <w:cs/>
              </w:rPr>
              <w:t>กำไร (</w:t>
            </w:r>
            <w:r w:rsidR="004120C5" w:rsidRPr="00C20284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="00143829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="004120C5" w:rsidRPr="00C20284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</w:p>
        </w:tc>
        <w:tc>
          <w:tcPr>
            <w:tcW w:w="979" w:type="dxa"/>
            <w:vAlign w:val="bottom"/>
          </w:tcPr>
          <w:p w14:paraId="2A8628DF" w14:textId="77777777" w:rsidR="004120C5" w:rsidRPr="00C20284" w:rsidRDefault="004120C5" w:rsidP="004120C5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7DAB159" w14:textId="77777777" w:rsidR="004120C5" w:rsidRPr="00C20284" w:rsidRDefault="004120C5" w:rsidP="004120C5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1BD2A855" w14:textId="77777777" w:rsidR="004120C5" w:rsidRPr="00C20284" w:rsidRDefault="004120C5" w:rsidP="004120C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B90883C" w14:textId="77777777" w:rsidR="004120C5" w:rsidRPr="00C20284" w:rsidRDefault="004120C5" w:rsidP="004120C5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72C77150" w14:textId="77777777" w:rsidR="004120C5" w:rsidRPr="00C20284" w:rsidRDefault="004120C5" w:rsidP="004120C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852EC4B" w14:textId="77777777" w:rsidR="004120C5" w:rsidRPr="00C20284" w:rsidRDefault="004120C5" w:rsidP="004120C5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503FD82E" w14:textId="77777777" w:rsidR="004120C5" w:rsidRPr="00C20284" w:rsidRDefault="004120C5" w:rsidP="00A86672">
            <w:pPr>
              <w:pStyle w:val="acctfourfigures"/>
              <w:tabs>
                <w:tab w:val="clear" w:pos="765"/>
                <w:tab w:val="decimal" w:pos="836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C553BDF" w14:textId="77777777" w:rsidR="004120C5" w:rsidRPr="00C20284" w:rsidRDefault="004120C5" w:rsidP="004120C5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2CE6A7B7" w14:textId="77777777" w:rsidR="004120C5" w:rsidRPr="00C20284" w:rsidRDefault="004120C5" w:rsidP="004120C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27BCD8D2" w14:textId="77777777" w:rsidR="004120C5" w:rsidRPr="00C20284" w:rsidRDefault="004120C5" w:rsidP="004120C5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6" w:type="dxa"/>
            <w:vAlign w:val="bottom"/>
          </w:tcPr>
          <w:p w14:paraId="12D6B2C1" w14:textId="77777777" w:rsidR="004120C5" w:rsidRPr="00C20284" w:rsidRDefault="004120C5" w:rsidP="00A86672">
            <w:pPr>
              <w:pStyle w:val="acctfourfigures"/>
              <w:tabs>
                <w:tab w:val="decimal" w:pos="648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3829" w:rsidRPr="00C20284" w14:paraId="1E597D64" w14:textId="77777777" w:rsidTr="00751913">
        <w:trPr>
          <w:cantSplit/>
          <w:trHeight w:hRule="exact" w:val="360"/>
        </w:trPr>
        <w:tc>
          <w:tcPr>
            <w:tcW w:w="2798" w:type="dxa"/>
          </w:tcPr>
          <w:p w14:paraId="26815C1D" w14:textId="738478A4" w:rsidR="00143829" w:rsidRPr="00C20284" w:rsidRDefault="00143829" w:rsidP="00143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="00D83883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</w:t>
            </w:r>
            <w:r w:rsidRPr="00C20284">
              <w:rPr>
                <w:rFonts w:ascii="Angsana New" w:hAnsi="Angsana New"/>
                <w:sz w:val="30"/>
                <w:szCs w:val="30"/>
                <w:cs/>
              </w:rPr>
              <w:t>ตาม</w:t>
            </w:r>
          </w:p>
        </w:tc>
        <w:tc>
          <w:tcPr>
            <w:tcW w:w="979" w:type="dxa"/>
            <w:vAlign w:val="bottom"/>
          </w:tcPr>
          <w:p w14:paraId="4BB796E2" w14:textId="77777777" w:rsidR="00143829" w:rsidRPr="00C20284" w:rsidRDefault="00143829" w:rsidP="00143829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D24277A" w14:textId="77777777" w:rsidR="00143829" w:rsidRPr="00C20284" w:rsidRDefault="00143829" w:rsidP="00143829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4F0B692F" w14:textId="77777777" w:rsidR="00143829" w:rsidRPr="00C20284" w:rsidRDefault="00143829" w:rsidP="00143829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3CEFF34" w14:textId="77777777" w:rsidR="00143829" w:rsidRPr="00C20284" w:rsidRDefault="00143829" w:rsidP="00143829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37211A2D" w14:textId="77777777" w:rsidR="00143829" w:rsidRPr="00C20284" w:rsidRDefault="00143829" w:rsidP="00143829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BF5F13D" w14:textId="77777777" w:rsidR="00143829" w:rsidRPr="00C20284" w:rsidRDefault="00143829" w:rsidP="00143829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7534702C" w14:textId="77777777" w:rsidR="00143829" w:rsidRPr="00C20284" w:rsidRDefault="00143829" w:rsidP="00143829">
            <w:pPr>
              <w:pStyle w:val="acctfourfigures"/>
              <w:tabs>
                <w:tab w:val="clear" w:pos="765"/>
                <w:tab w:val="decimal" w:pos="836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7C03EF8" w14:textId="77777777" w:rsidR="00143829" w:rsidRPr="00C20284" w:rsidRDefault="00143829" w:rsidP="00143829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253C9B05" w14:textId="77777777" w:rsidR="00143829" w:rsidRPr="009711B9" w:rsidRDefault="00143829" w:rsidP="00143829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2113CA16" w14:textId="77777777" w:rsidR="00143829" w:rsidRPr="00C20284" w:rsidRDefault="00143829" w:rsidP="00143829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6" w:type="dxa"/>
            <w:vAlign w:val="bottom"/>
          </w:tcPr>
          <w:p w14:paraId="0F3C7B79" w14:textId="77777777" w:rsidR="00143829" w:rsidRDefault="00143829" w:rsidP="00143829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120C5" w:rsidRPr="00C20284" w14:paraId="4A1334F7" w14:textId="77777777" w:rsidTr="00751913">
        <w:trPr>
          <w:cantSplit/>
          <w:trHeight w:hRule="exact" w:val="360"/>
        </w:trPr>
        <w:tc>
          <w:tcPr>
            <w:tcW w:w="2798" w:type="dxa"/>
          </w:tcPr>
          <w:p w14:paraId="2EA067B6" w14:textId="3C152B68" w:rsidR="004120C5" w:rsidRPr="00C20284" w:rsidRDefault="004120C5" w:rsidP="00412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 xml:space="preserve">  หลักคณิตศาสตร์ประกันภัย</w:t>
            </w:r>
          </w:p>
        </w:tc>
        <w:tc>
          <w:tcPr>
            <w:tcW w:w="979" w:type="dxa"/>
            <w:vAlign w:val="bottom"/>
          </w:tcPr>
          <w:p w14:paraId="5AB78556" w14:textId="54A9A7F4" w:rsidR="004120C5" w:rsidRPr="00C20284" w:rsidRDefault="007E4A04" w:rsidP="004120C5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1,174</w:t>
            </w:r>
          </w:p>
        </w:tc>
        <w:tc>
          <w:tcPr>
            <w:tcW w:w="180" w:type="dxa"/>
            <w:vAlign w:val="bottom"/>
          </w:tcPr>
          <w:p w14:paraId="4D831460" w14:textId="77777777" w:rsidR="004120C5" w:rsidRPr="00C20284" w:rsidRDefault="004120C5" w:rsidP="004120C5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38B18270" w14:textId="51DE7F82" w:rsidR="004120C5" w:rsidRPr="00C20284" w:rsidRDefault="001E0551" w:rsidP="004120C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(239)</w:t>
            </w:r>
          </w:p>
        </w:tc>
        <w:tc>
          <w:tcPr>
            <w:tcW w:w="180" w:type="dxa"/>
            <w:vAlign w:val="bottom"/>
          </w:tcPr>
          <w:p w14:paraId="0CE5DB2E" w14:textId="77777777" w:rsidR="004120C5" w:rsidRPr="00C20284" w:rsidRDefault="004120C5" w:rsidP="004120C5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69163B0A" w14:textId="41AD88F5" w:rsidR="004120C5" w:rsidRPr="00C20284" w:rsidRDefault="001E0551" w:rsidP="004120C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935</w:t>
            </w:r>
          </w:p>
        </w:tc>
        <w:tc>
          <w:tcPr>
            <w:tcW w:w="180" w:type="dxa"/>
            <w:vAlign w:val="bottom"/>
          </w:tcPr>
          <w:p w14:paraId="14E3EBD7" w14:textId="77777777" w:rsidR="004120C5" w:rsidRPr="00C20284" w:rsidRDefault="004120C5" w:rsidP="004120C5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06DB5E97" w14:textId="6B02381C" w:rsidR="004120C5" w:rsidRPr="00C20284" w:rsidRDefault="00997624" w:rsidP="00A86672">
            <w:pPr>
              <w:pStyle w:val="acctfourfigures"/>
              <w:tabs>
                <w:tab w:val="clear" w:pos="765"/>
                <w:tab w:val="decimal" w:pos="836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>(</w:t>
            </w:r>
            <w:r w:rsidR="009711B9" w:rsidRPr="009711B9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1E0551"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  <w:r w:rsidRPr="00C2028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28C88546" w14:textId="77777777" w:rsidR="004120C5" w:rsidRPr="00C20284" w:rsidRDefault="004120C5" w:rsidP="004120C5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2FAD8DAC" w14:textId="60DDBD72" w:rsidR="004120C5" w:rsidRPr="00C20284" w:rsidRDefault="009711B9" w:rsidP="004120C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150</w:t>
            </w:r>
          </w:p>
        </w:tc>
        <w:tc>
          <w:tcPr>
            <w:tcW w:w="182" w:type="dxa"/>
            <w:vAlign w:val="bottom"/>
          </w:tcPr>
          <w:p w14:paraId="3020BEA6" w14:textId="77777777" w:rsidR="004120C5" w:rsidRPr="00C20284" w:rsidRDefault="004120C5" w:rsidP="004120C5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6" w:type="dxa"/>
            <w:vAlign w:val="bottom"/>
          </w:tcPr>
          <w:p w14:paraId="733EC4DD" w14:textId="7D3DD6A5" w:rsidR="004120C5" w:rsidRPr="00C20284" w:rsidRDefault="00B0470A" w:rsidP="004120C5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9711B9"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1E0551">
              <w:rPr>
                <w:rFonts w:ascii="Angsana New" w:hAnsi="Angsana New"/>
                <w:sz w:val="30"/>
                <w:szCs w:val="30"/>
                <w:lang w:val="en-US" w:bidi="th-TH"/>
              </w:rPr>
              <w:t>90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4120C5" w:rsidRPr="00C20284" w14:paraId="1B0AB19A" w14:textId="77777777" w:rsidTr="00751913">
        <w:trPr>
          <w:cantSplit/>
          <w:trHeight w:hRule="exact" w:val="360"/>
        </w:trPr>
        <w:tc>
          <w:tcPr>
            <w:tcW w:w="2798" w:type="dxa"/>
            <w:shd w:val="clear" w:color="auto" w:fill="auto"/>
          </w:tcPr>
          <w:p w14:paraId="5720BF05" w14:textId="0AE5A201" w:rsidR="004120C5" w:rsidRPr="00C20284" w:rsidRDefault="004120C5" w:rsidP="00412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hanging="75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สำรองป้องกันความเสี่ยงใน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1E4CF551" w14:textId="77777777" w:rsidR="004120C5" w:rsidRPr="00C20284" w:rsidRDefault="004120C5" w:rsidP="004120C5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96BD761" w14:textId="77777777" w:rsidR="004120C5" w:rsidRPr="00C20284" w:rsidRDefault="004120C5" w:rsidP="004120C5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09326B80" w14:textId="77777777" w:rsidR="004120C5" w:rsidRPr="00C20284" w:rsidRDefault="004120C5" w:rsidP="004120C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E52B702" w14:textId="77777777" w:rsidR="004120C5" w:rsidRPr="00C20284" w:rsidRDefault="004120C5" w:rsidP="004120C5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7643B9B1" w14:textId="77777777" w:rsidR="004120C5" w:rsidRPr="00C20284" w:rsidRDefault="004120C5" w:rsidP="004120C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F379FC8" w14:textId="77777777" w:rsidR="004120C5" w:rsidRPr="00C20284" w:rsidRDefault="004120C5" w:rsidP="004120C5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33F98576" w14:textId="5EA2AD35" w:rsidR="004120C5" w:rsidRPr="00C20284" w:rsidRDefault="004120C5" w:rsidP="00A86672">
            <w:pPr>
              <w:pStyle w:val="acctfourfigures"/>
              <w:tabs>
                <w:tab w:val="clear" w:pos="765"/>
                <w:tab w:val="decimal" w:pos="836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681D67D" w14:textId="77777777" w:rsidR="004120C5" w:rsidRPr="00C20284" w:rsidRDefault="004120C5" w:rsidP="004120C5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3E0E2BFD" w14:textId="17445B25" w:rsidR="004120C5" w:rsidRPr="00C20284" w:rsidDel="009722DA" w:rsidRDefault="004120C5" w:rsidP="004120C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40BA53B0" w14:textId="77777777" w:rsidR="004120C5" w:rsidRPr="00C20284" w:rsidRDefault="004120C5" w:rsidP="004120C5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6" w:type="dxa"/>
            <w:vAlign w:val="bottom"/>
          </w:tcPr>
          <w:p w14:paraId="47296B6B" w14:textId="4BE7622C" w:rsidR="004120C5" w:rsidRPr="00C20284" w:rsidRDefault="004120C5" w:rsidP="004120C5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120C5" w:rsidRPr="00C20284" w14:paraId="2DC2CCEB" w14:textId="77777777" w:rsidTr="00072713">
        <w:trPr>
          <w:cantSplit/>
          <w:trHeight w:hRule="exact" w:val="360"/>
        </w:trPr>
        <w:tc>
          <w:tcPr>
            <w:tcW w:w="2798" w:type="dxa"/>
            <w:shd w:val="clear" w:color="auto" w:fill="auto"/>
          </w:tcPr>
          <w:p w14:paraId="6A3BFEF1" w14:textId="71B2B5BE" w:rsidR="004120C5" w:rsidRPr="00C20284" w:rsidRDefault="004120C5" w:rsidP="00412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109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กระแสเงินสด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1AB062C8" w14:textId="6B6B95ED" w:rsidR="004120C5" w:rsidRPr="00C20284" w:rsidRDefault="007E4A04" w:rsidP="004120C5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1,308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CA5677" w14:textId="77777777" w:rsidR="004120C5" w:rsidRPr="00C20284" w:rsidRDefault="004120C5" w:rsidP="004120C5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1C63FBD5" w14:textId="3391A1AF" w:rsidR="004120C5" w:rsidRPr="00C20284" w:rsidRDefault="001E0551" w:rsidP="004120C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(55)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C0E3BC" w14:textId="77777777" w:rsidR="004120C5" w:rsidRPr="00C20284" w:rsidRDefault="004120C5" w:rsidP="004120C5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7CED7677" w14:textId="3EE7D448" w:rsidR="004120C5" w:rsidRPr="00C20284" w:rsidRDefault="001E0551" w:rsidP="004120C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1,253</w:t>
            </w:r>
          </w:p>
        </w:tc>
        <w:tc>
          <w:tcPr>
            <w:tcW w:w="180" w:type="dxa"/>
            <w:vAlign w:val="bottom"/>
          </w:tcPr>
          <w:p w14:paraId="3CE6A4E6" w14:textId="77777777" w:rsidR="004120C5" w:rsidRPr="00C20284" w:rsidRDefault="004120C5" w:rsidP="004120C5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7750D428" w14:textId="02CF1DEF" w:rsidR="004120C5" w:rsidRPr="00C20284" w:rsidRDefault="00B0470A" w:rsidP="00A86672">
            <w:pPr>
              <w:pStyle w:val="acctfourfigures"/>
              <w:tabs>
                <w:tab w:val="clear" w:pos="765"/>
                <w:tab w:val="decimal" w:pos="836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>(</w:t>
            </w:r>
            <w:r w:rsidR="009711B9" w:rsidRPr="009711B9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1E0551"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  <w:r w:rsidRPr="00C2028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72E8031B" w14:textId="77777777" w:rsidR="004120C5" w:rsidRPr="00C20284" w:rsidRDefault="004120C5" w:rsidP="004120C5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49CC1752" w14:textId="7AC29E75" w:rsidR="004120C5" w:rsidRPr="00C20284" w:rsidDel="009722DA" w:rsidRDefault="009711B9" w:rsidP="004120C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52</w:t>
            </w:r>
          </w:p>
        </w:tc>
        <w:tc>
          <w:tcPr>
            <w:tcW w:w="182" w:type="dxa"/>
            <w:vAlign w:val="bottom"/>
          </w:tcPr>
          <w:p w14:paraId="35A79003" w14:textId="77777777" w:rsidR="004120C5" w:rsidRPr="00C20284" w:rsidRDefault="004120C5" w:rsidP="004120C5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6" w:type="dxa"/>
            <w:vAlign w:val="bottom"/>
          </w:tcPr>
          <w:p w14:paraId="784C9A27" w14:textId="080715FE" w:rsidR="004120C5" w:rsidRPr="00C20284" w:rsidRDefault="00B0470A" w:rsidP="004120C5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9711B9"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69</w:t>
            </w:r>
            <w:r w:rsidR="001E0551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Pr="00C20284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751913" w:rsidRPr="00C20284" w14:paraId="78D1B404" w14:textId="77777777" w:rsidTr="00072713">
        <w:trPr>
          <w:cantSplit/>
          <w:trHeight w:hRule="exact" w:val="360"/>
        </w:trPr>
        <w:tc>
          <w:tcPr>
            <w:tcW w:w="2798" w:type="dxa"/>
            <w:shd w:val="clear" w:color="auto" w:fill="auto"/>
          </w:tcPr>
          <w:p w14:paraId="515BCBDA" w14:textId="48DC25B4" w:rsidR="00751913" w:rsidRPr="00C20284" w:rsidRDefault="005B4521" w:rsidP="00A31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hanging="75"/>
              <w:rPr>
                <w:rFonts w:ascii="Angsana New" w:hAnsi="Angsana New"/>
                <w:sz w:val="30"/>
                <w:szCs w:val="30"/>
                <w:cs/>
              </w:rPr>
            </w:pPr>
            <w:r w:rsidRPr="005B4521">
              <w:rPr>
                <w:rFonts w:ascii="Angsana New" w:hAnsi="Angsana New"/>
                <w:sz w:val="30"/>
                <w:szCs w:val="30"/>
                <w:cs/>
              </w:rPr>
              <w:t>ส่วนแบ่งภาษีเงินได้จากเงินลงทุน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9A85C9C" w14:textId="0EB0BCE4" w:rsidR="00751913" w:rsidRPr="00751913" w:rsidRDefault="00751913" w:rsidP="004120C5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AF5B485" w14:textId="77777777" w:rsidR="00751913" w:rsidRPr="00C20284" w:rsidRDefault="00751913" w:rsidP="004120C5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1F1B4915" w14:textId="2D180CD3" w:rsidR="00751913" w:rsidRPr="00C20284" w:rsidRDefault="00751913" w:rsidP="004120C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4CF5A48" w14:textId="77777777" w:rsidR="00751913" w:rsidRPr="00C20284" w:rsidRDefault="00751913" w:rsidP="004120C5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51C76A13" w14:textId="277776DF" w:rsidR="00751913" w:rsidRPr="00C20284" w:rsidRDefault="00751913" w:rsidP="004120C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A3D46B9" w14:textId="77777777" w:rsidR="00751913" w:rsidRPr="00C20284" w:rsidRDefault="00751913" w:rsidP="004120C5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4BCF0FA8" w14:textId="1E5113F6" w:rsidR="00751913" w:rsidRPr="00C20284" w:rsidRDefault="00751913" w:rsidP="00A86672">
            <w:pPr>
              <w:pStyle w:val="acctfourfigures"/>
              <w:tabs>
                <w:tab w:val="clear" w:pos="765"/>
                <w:tab w:val="decimal" w:pos="836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19881D0" w14:textId="77777777" w:rsidR="00751913" w:rsidRPr="00C20284" w:rsidRDefault="00751913" w:rsidP="004120C5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32B8E3FA" w14:textId="048FDE55" w:rsidR="00751913" w:rsidRPr="009711B9" w:rsidRDefault="00751913" w:rsidP="004120C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7A0EB85F" w14:textId="77777777" w:rsidR="00751913" w:rsidRPr="00C20284" w:rsidRDefault="00751913" w:rsidP="004120C5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6" w:type="dxa"/>
            <w:vAlign w:val="bottom"/>
          </w:tcPr>
          <w:p w14:paraId="21C40A73" w14:textId="7EC271AC" w:rsidR="00751913" w:rsidRPr="00C20284" w:rsidRDefault="00751913" w:rsidP="004120C5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072713" w:rsidRPr="00C20284" w14:paraId="42AC2BA9" w14:textId="77777777" w:rsidTr="00072713">
        <w:trPr>
          <w:cantSplit/>
          <w:trHeight w:hRule="exact" w:val="360"/>
        </w:trPr>
        <w:tc>
          <w:tcPr>
            <w:tcW w:w="2798" w:type="dxa"/>
            <w:shd w:val="clear" w:color="auto" w:fill="auto"/>
          </w:tcPr>
          <w:p w14:paraId="4FD1A46B" w14:textId="0B816E49" w:rsidR="00072713" w:rsidRDefault="001A52EB" w:rsidP="001A5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ในบริษัทร่วม</w:t>
            </w:r>
            <w:r w:rsidR="00D10421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561350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="00D10421">
              <w:rPr>
                <w:rFonts w:ascii="Angsana New" w:hAnsi="Angsana New" w:hint="cs"/>
                <w:sz w:val="30"/>
                <w:szCs w:val="30"/>
                <w:cs/>
              </w:rPr>
              <w:t>ร่วมค้า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9D7ECE" w14:textId="3AA3E5A2" w:rsidR="00072713" w:rsidRDefault="00072713" w:rsidP="00072713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7,194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D1667D3" w14:textId="77777777" w:rsidR="00072713" w:rsidRPr="00C20284" w:rsidRDefault="00072713" w:rsidP="00072713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99CBF7" w14:textId="3CAD58E2" w:rsidR="00072713" w:rsidRDefault="00072713" w:rsidP="0007271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32930E" w14:textId="77777777" w:rsidR="00072713" w:rsidRPr="00C20284" w:rsidRDefault="00072713" w:rsidP="00072713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404F23" w14:textId="6137B88E" w:rsidR="00072713" w:rsidRDefault="00072713" w:rsidP="0007271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7,194</w:t>
            </w:r>
          </w:p>
        </w:tc>
        <w:tc>
          <w:tcPr>
            <w:tcW w:w="180" w:type="dxa"/>
            <w:vAlign w:val="bottom"/>
          </w:tcPr>
          <w:p w14:paraId="5B28BD64" w14:textId="77777777" w:rsidR="00072713" w:rsidRPr="00C20284" w:rsidRDefault="00072713" w:rsidP="00072713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44F690B3" w14:textId="76914DB0" w:rsidR="00072713" w:rsidRDefault="00072713" w:rsidP="00072713">
            <w:pPr>
              <w:pStyle w:val="acctfourfigures"/>
              <w:tabs>
                <w:tab w:val="clear" w:pos="765"/>
                <w:tab w:val="decimal" w:pos="836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5F55CF">
              <w:rPr>
                <w:rFonts w:ascii="Angsana New" w:hAnsi="Angsana New"/>
                <w:sz w:val="30"/>
                <w:szCs w:val="30"/>
              </w:rPr>
              <w:t>402</w:t>
            </w:r>
          </w:p>
        </w:tc>
        <w:tc>
          <w:tcPr>
            <w:tcW w:w="180" w:type="dxa"/>
            <w:vAlign w:val="bottom"/>
          </w:tcPr>
          <w:p w14:paraId="421A0808" w14:textId="77777777" w:rsidR="00072713" w:rsidRPr="00C20284" w:rsidRDefault="00072713" w:rsidP="00072713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  <w:vAlign w:val="bottom"/>
          </w:tcPr>
          <w:p w14:paraId="7BB2EF0C" w14:textId="4AE32F86" w:rsidR="00072713" w:rsidRDefault="00072713" w:rsidP="0007271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2" w:type="dxa"/>
            <w:vAlign w:val="bottom"/>
          </w:tcPr>
          <w:p w14:paraId="1A899EE4" w14:textId="77777777" w:rsidR="00072713" w:rsidRPr="00C20284" w:rsidRDefault="00072713" w:rsidP="00072713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  <w:vAlign w:val="bottom"/>
          </w:tcPr>
          <w:p w14:paraId="2CA14A4D" w14:textId="47E519DE" w:rsidR="00072713" w:rsidRDefault="00072713" w:rsidP="00072713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</w:t>
            </w:r>
            <w:r w:rsidR="005F55CF">
              <w:rPr>
                <w:rFonts w:ascii="Angsana New" w:hAnsi="Angsana New"/>
                <w:sz w:val="30"/>
                <w:szCs w:val="30"/>
                <w:lang w:val="en-US" w:bidi="th-TH"/>
              </w:rPr>
              <w:t>402</w:t>
            </w:r>
          </w:p>
        </w:tc>
      </w:tr>
      <w:tr w:rsidR="00072713" w:rsidRPr="00C20284" w14:paraId="13DA76DF" w14:textId="77777777" w:rsidTr="00751913">
        <w:trPr>
          <w:cantSplit/>
          <w:trHeight w:hRule="exact" w:val="360"/>
        </w:trPr>
        <w:tc>
          <w:tcPr>
            <w:tcW w:w="2798" w:type="dxa"/>
          </w:tcPr>
          <w:p w14:paraId="5DE3CA1C" w14:textId="77777777" w:rsidR="00072713" w:rsidRPr="00C20284" w:rsidRDefault="00072713" w:rsidP="00072713">
            <w:pPr>
              <w:ind w:hanging="8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CD80F9" w14:textId="4C707906" w:rsidR="00072713" w:rsidRPr="00C20284" w:rsidRDefault="00072713" w:rsidP="00072713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25,680</w:t>
            </w:r>
          </w:p>
        </w:tc>
        <w:tc>
          <w:tcPr>
            <w:tcW w:w="180" w:type="dxa"/>
            <w:vAlign w:val="bottom"/>
          </w:tcPr>
          <w:p w14:paraId="14D97A0C" w14:textId="77777777" w:rsidR="00072713" w:rsidRPr="00C20284" w:rsidRDefault="00072713" w:rsidP="00072713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2BCA90" w14:textId="41A770EC" w:rsidR="00072713" w:rsidRPr="00C20284" w:rsidRDefault="00072713" w:rsidP="00072713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(418)</w:t>
            </w:r>
          </w:p>
        </w:tc>
        <w:tc>
          <w:tcPr>
            <w:tcW w:w="180" w:type="dxa"/>
            <w:vAlign w:val="bottom"/>
          </w:tcPr>
          <w:p w14:paraId="0906FCF6" w14:textId="77777777" w:rsidR="00072713" w:rsidRPr="00C20284" w:rsidRDefault="00072713" w:rsidP="00072713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232C93" w14:textId="499CD8D2" w:rsidR="00072713" w:rsidRPr="00C20284" w:rsidRDefault="00072713" w:rsidP="00072713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25,262</w:t>
            </w:r>
          </w:p>
        </w:tc>
        <w:tc>
          <w:tcPr>
            <w:tcW w:w="180" w:type="dxa"/>
            <w:vAlign w:val="bottom"/>
          </w:tcPr>
          <w:p w14:paraId="1C7200FC" w14:textId="77777777" w:rsidR="00072713" w:rsidRPr="00C20284" w:rsidRDefault="00072713" w:rsidP="00072713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9C8781" w14:textId="0303F165" w:rsidR="00072713" w:rsidRPr="00C20284" w:rsidRDefault="00072713" w:rsidP="00072713">
            <w:pPr>
              <w:pStyle w:val="acctfourfigures"/>
              <w:tabs>
                <w:tab w:val="clear" w:pos="765"/>
                <w:tab w:val="decimal" w:pos="836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</w:t>
            </w:r>
          </w:p>
        </w:tc>
        <w:tc>
          <w:tcPr>
            <w:tcW w:w="180" w:type="dxa"/>
            <w:vAlign w:val="bottom"/>
          </w:tcPr>
          <w:p w14:paraId="7C075666" w14:textId="77777777" w:rsidR="00072713" w:rsidRPr="00C20284" w:rsidRDefault="00072713" w:rsidP="00072713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8A6E88" w14:textId="4F2F4288" w:rsidR="00072713" w:rsidRPr="00C20284" w:rsidRDefault="00072713" w:rsidP="00072713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2" w:type="dxa"/>
            <w:vAlign w:val="bottom"/>
          </w:tcPr>
          <w:p w14:paraId="19BF2B67" w14:textId="77777777" w:rsidR="00072713" w:rsidRPr="00C20284" w:rsidRDefault="00072713" w:rsidP="00072713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F0D9A5" w14:textId="40027D86" w:rsidR="00072713" w:rsidRPr="00C20284" w:rsidRDefault="00072713" w:rsidP="00072713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212</w:t>
            </w:r>
          </w:p>
        </w:tc>
      </w:tr>
      <w:tr w:rsidR="00072713" w:rsidRPr="00C20284" w14:paraId="4B378FC0" w14:textId="77777777" w:rsidTr="00652201">
        <w:trPr>
          <w:cantSplit/>
          <w:trHeight w:hRule="exact" w:val="360"/>
        </w:trPr>
        <w:tc>
          <w:tcPr>
            <w:tcW w:w="9641" w:type="dxa"/>
            <w:gridSpan w:val="13"/>
          </w:tcPr>
          <w:p w14:paraId="1ABE7358" w14:textId="77777777" w:rsidR="00072713" w:rsidRPr="00C20284" w:rsidRDefault="00072713" w:rsidP="00072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607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C20284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lastRenderedPageBreak/>
              <w:t>ภาษีเงินได้ที่รับรู้ในกำไรขาดทุนเบ็ดเสร็จอื่น (ต่อ)</w:t>
            </w:r>
          </w:p>
          <w:p w14:paraId="52420E9D" w14:textId="77777777" w:rsidR="00072713" w:rsidRPr="00C20284" w:rsidRDefault="00072713" w:rsidP="00072713">
            <w:pPr>
              <w:pStyle w:val="acctfourfigures"/>
              <w:tabs>
                <w:tab w:val="left" w:pos="6842"/>
              </w:tabs>
              <w:spacing w:line="240" w:lineRule="auto"/>
              <w:ind w:right="11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</w:tr>
      <w:tr w:rsidR="00072713" w:rsidRPr="00C20284" w14:paraId="44FFB642" w14:textId="77777777" w:rsidTr="00751913">
        <w:trPr>
          <w:cantSplit/>
          <w:trHeight w:hRule="exact" w:val="360"/>
        </w:trPr>
        <w:tc>
          <w:tcPr>
            <w:tcW w:w="2798" w:type="dxa"/>
          </w:tcPr>
          <w:p w14:paraId="42F2F5E8" w14:textId="77777777" w:rsidR="00072713" w:rsidRPr="00C20284" w:rsidRDefault="00072713" w:rsidP="00072713">
            <w:pPr>
              <w:spacing w:line="240" w:lineRule="auto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843" w:type="dxa"/>
            <w:gridSpan w:val="12"/>
          </w:tcPr>
          <w:p w14:paraId="7DD08EB5" w14:textId="263D1C66" w:rsidR="00072713" w:rsidRPr="00C20284" w:rsidRDefault="00072713" w:rsidP="00072713">
            <w:pPr>
              <w:pStyle w:val="acctfourfigures"/>
              <w:tabs>
                <w:tab w:val="left" w:pos="6842"/>
              </w:tabs>
              <w:spacing w:line="240" w:lineRule="auto"/>
              <w:ind w:right="11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20284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หน่วย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072713" w:rsidRPr="00C20284" w14:paraId="3936DB43" w14:textId="77777777" w:rsidTr="00751913">
        <w:trPr>
          <w:cantSplit/>
          <w:trHeight w:hRule="exact" w:val="360"/>
        </w:trPr>
        <w:tc>
          <w:tcPr>
            <w:tcW w:w="2798" w:type="dxa"/>
          </w:tcPr>
          <w:p w14:paraId="5A64A7F5" w14:textId="77777777" w:rsidR="00072713" w:rsidRPr="00C20284" w:rsidRDefault="00072713" w:rsidP="00072713">
            <w:pPr>
              <w:tabs>
                <w:tab w:val="left" w:pos="2360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843" w:type="dxa"/>
            <w:gridSpan w:val="12"/>
            <w:tcBorders>
              <w:bottom w:val="single" w:sz="4" w:space="0" w:color="auto"/>
            </w:tcBorders>
          </w:tcPr>
          <w:p w14:paraId="628C3E17" w14:textId="77777777" w:rsidR="00072713" w:rsidRPr="00C20284" w:rsidRDefault="00072713" w:rsidP="0007271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72713" w:rsidRPr="00C20284" w14:paraId="5FCAE4F9" w14:textId="77777777" w:rsidTr="00751913">
        <w:trPr>
          <w:cantSplit/>
          <w:trHeight w:hRule="exact" w:val="406"/>
        </w:trPr>
        <w:tc>
          <w:tcPr>
            <w:tcW w:w="2798" w:type="dxa"/>
          </w:tcPr>
          <w:p w14:paraId="08866A31" w14:textId="77777777" w:rsidR="00072713" w:rsidRPr="00C20284" w:rsidRDefault="00072713" w:rsidP="0007271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1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7A48CE7" w14:textId="4B8A8865" w:rsidR="00072713" w:rsidRPr="00C20284" w:rsidRDefault="00072713" w:rsidP="00072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EBE4F1C" w14:textId="77777777" w:rsidR="00072713" w:rsidRPr="00C20284" w:rsidRDefault="00072713" w:rsidP="00072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4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15EDD32B" w14:textId="2B535666" w:rsidR="00072713" w:rsidRPr="00C20284" w:rsidRDefault="00072713" w:rsidP="00072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072713" w:rsidRPr="00C20284" w14:paraId="4A7A3859" w14:textId="77777777" w:rsidTr="00751913">
        <w:trPr>
          <w:cantSplit/>
          <w:trHeight w:hRule="exact" w:val="360"/>
        </w:trPr>
        <w:tc>
          <w:tcPr>
            <w:tcW w:w="2798" w:type="dxa"/>
          </w:tcPr>
          <w:p w14:paraId="05BF01D2" w14:textId="77777777" w:rsidR="00072713" w:rsidRPr="00C20284" w:rsidRDefault="00072713" w:rsidP="0007271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0BB59535" w14:textId="77777777" w:rsidR="00072713" w:rsidRPr="00C20284" w:rsidRDefault="00072713" w:rsidP="000727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029C368" w14:textId="77777777" w:rsidR="00072713" w:rsidRPr="00C20284" w:rsidRDefault="00072713" w:rsidP="0007271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6D3A4C9D" w14:textId="39F01F63" w:rsidR="00072713" w:rsidRPr="00C20284" w:rsidRDefault="00072713" w:rsidP="000727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09A0916" w14:textId="77777777" w:rsidR="00072713" w:rsidRPr="00C20284" w:rsidRDefault="00072713" w:rsidP="0007271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605B7A1D" w14:textId="77777777" w:rsidR="00072713" w:rsidRPr="00C20284" w:rsidRDefault="00072713" w:rsidP="000727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068A4BF" w14:textId="77777777" w:rsidR="00072713" w:rsidRPr="00C20284" w:rsidRDefault="00072713" w:rsidP="0007271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984F0AE" w14:textId="77777777" w:rsidR="00072713" w:rsidRPr="00C20284" w:rsidRDefault="00072713" w:rsidP="000727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C120D04" w14:textId="77777777" w:rsidR="00072713" w:rsidRPr="00C20284" w:rsidRDefault="00072713" w:rsidP="00072713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gridSpan w:val="2"/>
          </w:tcPr>
          <w:p w14:paraId="1B8A2913" w14:textId="77777777" w:rsidR="00072713" w:rsidRPr="00C20284" w:rsidRDefault="00072713" w:rsidP="000727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</w:t>
            </w:r>
          </w:p>
        </w:tc>
        <w:tc>
          <w:tcPr>
            <w:tcW w:w="182" w:type="dxa"/>
          </w:tcPr>
          <w:p w14:paraId="1E56707B" w14:textId="77777777" w:rsidR="00072713" w:rsidRPr="00C20284" w:rsidRDefault="00072713" w:rsidP="0007271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16" w:type="dxa"/>
          </w:tcPr>
          <w:p w14:paraId="7525E976" w14:textId="77777777" w:rsidR="00072713" w:rsidRPr="00C20284" w:rsidRDefault="00072713" w:rsidP="000727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72713" w:rsidRPr="00C20284" w14:paraId="6527E96F" w14:textId="77777777" w:rsidTr="00751913">
        <w:trPr>
          <w:cantSplit/>
          <w:trHeight w:hRule="exact" w:val="360"/>
        </w:trPr>
        <w:tc>
          <w:tcPr>
            <w:tcW w:w="2798" w:type="dxa"/>
          </w:tcPr>
          <w:p w14:paraId="4DD07823" w14:textId="77777777" w:rsidR="00072713" w:rsidRPr="00C20284" w:rsidRDefault="00072713" w:rsidP="0007271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</w:tcPr>
          <w:p w14:paraId="519DAD55" w14:textId="77777777" w:rsidR="00072713" w:rsidRPr="00C20284" w:rsidRDefault="00072713" w:rsidP="000727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ก่อนภาษี</w:t>
            </w:r>
          </w:p>
        </w:tc>
        <w:tc>
          <w:tcPr>
            <w:tcW w:w="180" w:type="dxa"/>
          </w:tcPr>
          <w:p w14:paraId="290F6ED2" w14:textId="77777777" w:rsidR="00072713" w:rsidRPr="00C20284" w:rsidRDefault="00072713" w:rsidP="0007271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14:paraId="501B3911" w14:textId="74DF032B" w:rsidR="00072713" w:rsidRPr="00C20284" w:rsidRDefault="00072713" w:rsidP="000727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ค่าใช้จ่าย</w:t>
            </w:r>
          </w:p>
        </w:tc>
        <w:tc>
          <w:tcPr>
            <w:tcW w:w="180" w:type="dxa"/>
          </w:tcPr>
          <w:p w14:paraId="3F6925A8" w14:textId="77777777" w:rsidR="00072713" w:rsidRPr="00C20284" w:rsidRDefault="00072713" w:rsidP="0007271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14:paraId="3FD667C3" w14:textId="77777777" w:rsidR="00072713" w:rsidRPr="00C20284" w:rsidRDefault="00072713" w:rsidP="000727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สุทธิจาก</w:t>
            </w:r>
          </w:p>
        </w:tc>
        <w:tc>
          <w:tcPr>
            <w:tcW w:w="180" w:type="dxa"/>
          </w:tcPr>
          <w:p w14:paraId="1F57737E" w14:textId="77777777" w:rsidR="00072713" w:rsidRPr="00C20284" w:rsidRDefault="00072713" w:rsidP="0007271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78F65F78" w14:textId="77777777" w:rsidR="00072713" w:rsidRPr="00C20284" w:rsidRDefault="00072713" w:rsidP="000727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ก่อนภาษี</w:t>
            </w:r>
          </w:p>
        </w:tc>
        <w:tc>
          <w:tcPr>
            <w:tcW w:w="180" w:type="dxa"/>
          </w:tcPr>
          <w:p w14:paraId="1EB96F5D" w14:textId="77777777" w:rsidR="00072713" w:rsidRPr="00C20284" w:rsidRDefault="00072713" w:rsidP="00072713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gridSpan w:val="2"/>
          </w:tcPr>
          <w:p w14:paraId="4AF2047F" w14:textId="77777777" w:rsidR="00072713" w:rsidRPr="00C20284" w:rsidRDefault="00072713" w:rsidP="000727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(ค่าใช้จ่าย)</w:t>
            </w:r>
          </w:p>
        </w:tc>
        <w:tc>
          <w:tcPr>
            <w:tcW w:w="182" w:type="dxa"/>
          </w:tcPr>
          <w:p w14:paraId="41A36171" w14:textId="77777777" w:rsidR="00072713" w:rsidRPr="00C20284" w:rsidRDefault="00072713" w:rsidP="00072713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</w:tcPr>
          <w:p w14:paraId="33DDF5B5" w14:textId="77777777" w:rsidR="00072713" w:rsidRPr="00C20284" w:rsidRDefault="00072713" w:rsidP="000727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สุทธิจาก</w:t>
            </w:r>
          </w:p>
        </w:tc>
      </w:tr>
      <w:tr w:rsidR="00072713" w:rsidRPr="00C20284" w14:paraId="577FE29A" w14:textId="77777777" w:rsidTr="00751913">
        <w:trPr>
          <w:cantSplit/>
          <w:trHeight w:hRule="exact" w:val="351"/>
        </w:trPr>
        <w:tc>
          <w:tcPr>
            <w:tcW w:w="2798" w:type="dxa"/>
          </w:tcPr>
          <w:p w14:paraId="47332882" w14:textId="77777777" w:rsidR="00072713" w:rsidRPr="00C20284" w:rsidRDefault="00072713" w:rsidP="00072713">
            <w:pPr>
              <w:tabs>
                <w:tab w:val="clear" w:pos="2580"/>
                <w:tab w:val="left" w:pos="24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10A5CD42" w14:textId="77777777" w:rsidR="00072713" w:rsidRPr="00C20284" w:rsidRDefault="00072713" w:rsidP="000727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43C02223" w14:textId="77777777" w:rsidR="00072713" w:rsidRPr="00C20284" w:rsidRDefault="00072713" w:rsidP="00072713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3CEA654B" w14:textId="77777777" w:rsidR="00072713" w:rsidRPr="00C20284" w:rsidRDefault="00072713" w:rsidP="000727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73CBA27" w14:textId="77777777" w:rsidR="00072713" w:rsidRPr="00C20284" w:rsidRDefault="00072713" w:rsidP="00072713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3FBE1DB8" w14:textId="77777777" w:rsidR="00072713" w:rsidRPr="00C20284" w:rsidRDefault="00072713" w:rsidP="000727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B86F47B" w14:textId="77777777" w:rsidR="00072713" w:rsidRPr="00C20284" w:rsidRDefault="00072713" w:rsidP="00072713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035E0E52" w14:textId="77777777" w:rsidR="00072713" w:rsidRPr="00C20284" w:rsidRDefault="00072713" w:rsidP="000727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4A58082D" w14:textId="77777777" w:rsidR="00072713" w:rsidRPr="00C20284" w:rsidRDefault="00072713" w:rsidP="00072713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  <w:vAlign w:val="bottom"/>
          </w:tcPr>
          <w:p w14:paraId="2E3E7C84" w14:textId="77777777" w:rsidR="00072713" w:rsidRPr="00C20284" w:rsidRDefault="00072713" w:rsidP="000727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2" w:type="dxa"/>
            <w:vAlign w:val="bottom"/>
          </w:tcPr>
          <w:p w14:paraId="2E3BA973" w14:textId="77777777" w:rsidR="00072713" w:rsidRPr="00C20284" w:rsidRDefault="00072713" w:rsidP="00072713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  <w:vAlign w:val="bottom"/>
          </w:tcPr>
          <w:p w14:paraId="41E05DEB" w14:textId="77777777" w:rsidR="00072713" w:rsidRPr="00C20284" w:rsidRDefault="00072713" w:rsidP="000727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072713" w:rsidRPr="00C20284" w14:paraId="1CCCCE2F" w14:textId="77777777" w:rsidTr="00751913">
        <w:trPr>
          <w:cantSplit/>
          <w:trHeight w:hRule="exact" w:val="360"/>
        </w:trPr>
        <w:tc>
          <w:tcPr>
            <w:tcW w:w="2798" w:type="dxa"/>
          </w:tcPr>
          <w:p w14:paraId="66052663" w14:textId="5488A45B" w:rsidR="00072713" w:rsidRPr="00C20284" w:rsidRDefault="00072713" w:rsidP="00072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hanging="79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ผลต่างจากการตีราคาสินทรัพย์ใหม่</w:t>
            </w:r>
          </w:p>
          <w:p w14:paraId="60250CCE" w14:textId="7DE219CF" w:rsidR="00072713" w:rsidRPr="00C20284" w:rsidRDefault="00072713" w:rsidP="00072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hanging="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9" w:type="dxa"/>
          </w:tcPr>
          <w:p w14:paraId="08691308" w14:textId="5E91618D" w:rsidR="00072713" w:rsidRPr="00C20284" w:rsidRDefault="00072713" w:rsidP="0007271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20BC55D" w14:textId="77777777" w:rsidR="00072713" w:rsidRPr="00C20284" w:rsidRDefault="00072713" w:rsidP="0007271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589F681C" w14:textId="0A58348B" w:rsidR="00072713" w:rsidRPr="00C20284" w:rsidRDefault="00072713" w:rsidP="0007271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669E684" w14:textId="77777777" w:rsidR="00072713" w:rsidRPr="00C20284" w:rsidRDefault="00072713" w:rsidP="0007271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57BD48D1" w14:textId="74E4758F" w:rsidR="00072713" w:rsidRPr="00C20284" w:rsidRDefault="00072713" w:rsidP="0007271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39F654D" w14:textId="77777777" w:rsidR="00072713" w:rsidRPr="00C20284" w:rsidRDefault="00072713" w:rsidP="0007271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4FDF99C" w14:textId="477ABB79" w:rsidR="00072713" w:rsidRPr="00C20284" w:rsidRDefault="00072713" w:rsidP="0007271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9711B9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2</w:t>
            </w:r>
            <w:r w:rsidRPr="00C20284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,</w:t>
            </w:r>
            <w:r w:rsidRPr="009711B9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837</w:t>
            </w:r>
          </w:p>
        </w:tc>
        <w:tc>
          <w:tcPr>
            <w:tcW w:w="180" w:type="dxa"/>
          </w:tcPr>
          <w:p w14:paraId="7E5DD02D" w14:textId="77777777" w:rsidR="00072713" w:rsidRPr="00C20284" w:rsidRDefault="00072713" w:rsidP="0007271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9" w:type="dxa"/>
          </w:tcPr>
          <w:p w14:paraId="70084DDF" w14:textId="72B5D668" w:rsidR="00072713" w:rsidRPr="00C20284" w:rsidRDefault="00072713" w:rsidP="0007271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567</w:t>
            </w:r>
            <w:r w:rsidRPr="00C20284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02" w:type="dxa"/>
            <w:gridSpan w:val="2"/>
          </w:tcPr>
          <w:p w14:paraId="09A06A36" w14:textId="77777777" w:rsidR="00072713" w:rsidRPr="00C20284" w:rsidRDefault="00072713" w:rsidP="0007271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6" w:type="dxa"/>
          </w:tcPr>
          <w:p w14:paraId="6A175961" w14:textId="3017D8FD" w:rsidR="00072713" w:rsidRPr="00C20284" w:rsidRDefault="00072713" w:rsidP="0007271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C2028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270</w:t>
            </w:r>
          </w:p>
        </w:tc>
      </w:tr>
      <w:tr w:rsidR="00072713" w:rsidRPr="00C20284" w14:paraId="7EEDDA1B" w14:textId="77777777" w:rsidTr="00751913">
        <w:trPr>
          <w:cantSplit/>
          <w:trHeight w:hRule="exact" w:val="360"/>
        </w:trPr>
        <w:tc>
          <w:tcPr>
            <w:tcW w:w="2798" w:type="dxa"/>
          </w:tcPr>
          <w:p w14:paraId="384CFD9C" w14:textId="77777777" w:rsidR="00072713" w:rsidRPr="00C20284" w:rsidRDefault="00072713" w:rsidP="00072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hanging="79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การเปลี่ยนแปลงในมูลค่า</w:t>
            </w:r>
          </w:p>
        </w:tc>
        <w:tc>
          <w:tcPr>
            <w:tcW w:w="979" w:type="dxa"/>
            <w:vAlign w:val="bottom"/>
          </w:tcPr>
          <w:p w14:paraId="7CAA2A8D" w14:textId="77777777" w:rsidR="00072713" w:rsidRPr="00C20284" w:rsidRDefault="00072713" w:rsidP="00072713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72F5E1B" w14:textId="77777777" w:rsidR="00072713" w:rsidRPr="00C20284" w:rsidRDefault="00072713" w:rsidP="00072713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5F3A0773" w14:textId="77777777" w:rsidR="00072713" w:rsidRPr="00C20284" w:rsidRDefault="00072713" w:rsidP="00072713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03CB838" w14:textId="77777777" w:rsidR="00072713" w:rsidRPr="00C20284" w:rsidRDefault="00072713" w:rsidP="00072713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44741655" w14:textId="77777777" w:rsidR="00072713" w:rsidRPr="00C20284" w:rsidRDefault="00072713" w:rsidP="0007271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4899A7D" w14:textId="77777777" w:rsidR="00072713" w:rsidRPr="00C20284" w:rsidRDefault="00072713" w:rsidP="00072713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1DF87E8F" w14:textId="77777777" w:rsidR="00072713" w:rsidRPr="00C20284" w:rsidRDefault="00072713" w:rsidP="00072713">
            <w:pPr>
              <w:pStyle w:val="acctfourfigures"/>
              <w:tabs>
                <w:tab w:val="clear" w:pos="765"/>
                <w:tab w:val="decimal" w:pos="836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11C02EC" w14:textId="77777777" w:rsidR="00072713" w:rsidRPr="00C20284" w:rsidRDefault="00072713" w:rsidP="00072713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0AA902CF" w14:textId="77777777" w:rsidR="00072713" w:rsidRPr="00C20284" w:rsidRDefault="00072713" w:rsidP="00072713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2" w:type="dxa"/>
            <w:gridSpan w:val="2"/>
            <w:vAlign w:val="bottom"/>
          </w:tcPr>
          <w:p w14:paraId="10DD8855" w14:textId="77777777" w:rsidR="00072713" w:rsidRPr="00C20284" w:rsidRDefault="00072713" w:rsidP="00072713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6" w:type="dxa"/>
            <w:vAlign w:val="bottom"/>
          </w:tcPr>
          <w:p w14:paraId="1DC3E326" w14:textId="77777777" w:rsidR="00072713" w:rsidRPr="00C20284" w:rsidRDefault="00072713" w:rsidP="00072713">
            <w:pPr>
              <w:pStyle w:val="acctfourfigures"/>
              <w:tabs>
                <w:tab w:val="clear" w:pos="765"/>
                <w:tab w:val="decimal" w:pos="648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2713" w:rsidRPr="00C20284" w14:paraId="2C0B004B" w14:textId="77777777" w:rsidTr="00751913">
        <w:trPr>
          <w:cantSplit/>
          <w:trHeight w:hRule="exact" w:val="360"/>
        </w:trPr>
        <w:tc>
          <w:tcPr>
            <w:tcW w:w="2798" w:type="dxa"/>
          </w:tcPr>
          <w:p w14:paraId="05D52B95" w14:textId="77777777" w:rsidR="00072713" w:rsidRPr="00C20284" w:rsidRDefault="00072713" w:rsidP="00072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1"/>
              </w:tabs>
              <w:spacing w:line="240" w:lineRule="auto"/>
              <w:ind w:right="-79" w:hanging="79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20284">
              <w:rPr>
                <w:rFonts w:ascii="Angsana New" w:hAnsi="Angsana New"/>
                <w:sz w:val="30"/>
                <w:szCs w:val="30"/>
                <w:cs/>
              </w:rPr>
              <w:t>ยุติธรรมของเงินลงทุน</w:t>
            </w:r>
          </w:p>
        </w:tc>
        <w:tc>
          <w:tcPr>
            <w:tcW w:w="979" w:type="dxa"/>
            <w:vAlign w:val="bottom"/>
          </w:tcPr>
          <w:p w14:paraId="5DF5AAA6" w14:textId="7CCCE290" w:rsidR="00072713" w:rsidRPr="00C20284" w:rsidRDefault="00072713" w:rsidP="00072713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98</w:t>
            </w:r>
          </w:p>
        </w:tc>
        <w:tc>
          <w:tcPr>
            <w:tcW w:w="180" w:type="dxa"/>
            <w:vAlign w:val="bottom"/>
          </w:tcPr>
          <w:p w14:paraId="34A092FF" w14:textId="77777777" w:rsidR="00072713" w:rsidRPr="00C20284" w:rsidRDefault="00072713" w:rsidP="00072713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0F3421AC" w14:textId="3970071E" w:rsidR="00072713" w:rsidRPr="00C20284" w:rsidRDefault="00072713" w:rsidP="0007271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(19)</w:t>
            </w:r>
          </w:p>
        </w:tc>
        <w:tc>
          <w:tcPr>
            <w:tcW w:w="180" w:type="dxa"/>
            <w:vAlign w:val="bottom"/>
          </w:tcPr>
          <w:p w14:paraId="5DFC7F93" w14:textId="77777777" w:rsidR="00072713" w:rsidRPr="00C20284" w:rsidRDefault="00072713" w:rsidP="00072713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3AB71E2B" w14:textId="25D84373" w:rsidR="00072713" w:rsidRPr="00C20284" w:rsidRDefault="00072713" w:rsidP="0007271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180" w:type="dxa"/>
            <w:vAlign w:val="bottom"/>
          </w:tcPr>
          <w:p w14:paraId="1E0D2373" w14:textId="77777777" w:rsidR="00072713" w:rsidRPr="00C20284" w:rsidRDefault="00072713" w:rsidP="00072713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7915C5B8" w14:textId="6A3A866F" w:rsidR="00072713" w:rsidRPr="00C20284" w:rsidRDefault="00072713" w:rsidP="00072713">
            <w:pPr>
              <w:pStyle w:val="acctfourfigures"/>
              <w:tabs>
                <w:tab w:val="clear" w:pos="765"/>
                <w:tab w:val="decimal" w:pos="836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34F26F8" w14:textId="77777777" w:rsidR="00072713" w:rsidRPr="00C20284" w:rsidRDefault="00072713" w:rsidP="00072713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1E96CD24" w14:textId="62444A4E" w:rsidR="00072713" w:rsidRPr="00C20284" w:rsidRDefault="00072713" w:rsidP="0007271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02" w:type="dxa"/>
            <w:gridSpan w:val="2"/>
            <w:vAlign w:val="bottom"/>
          </w:tcPr>
          <w:p w14:paraId="1A4897C7" w14:textId="77777777" w:rsidR="00072713" w:rsidRPr="00C20284" w:rsidRDefault="00072713" w:rsidP="00072713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6" w:type="dxa"/>
            <w:vAlign w:val="bottom"/>
          </w:tcPr>
          <w:p w14:paraId="6DF35B85" w14:textId="70E38772" w:rsidR="00072713" w:rsidRPr="00C20284" w:rsidRDefault="00072713" w:rsidP="00072713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72713" w:rsidRPr="00C20284" w14:paraId="043E367F" w14:textId="77777777" w:rsidTr="00751913">
        <w:trPr>
          <w:cantSplit/>
          <w:trHeight w:hRule="exact" w:val="360"/>
        </w:trPr>
        <w:tc>
          <w:tcPr>
            <w:tcW w:w="2798" w:type="dxa"/>
          </w:tcPr>
          <w:p w14:paraId="0921021A" w14:textId="34533C75" w:rsidR="00072713" w:rsidRPr="00C20284" w:rsidRDefault="00072713" w:rsidP="00072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hanging="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ผลกำไร (</w:t>
            </w:r>
            <w:r w:rsidRPr="00C20284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 จาก</w:t>
            </w:r>
          </w:p>
        </w:tc>
        <w:tc>
          <w:tcPr>
            <w:tcW w:w="979" w:type="dxa"/>
            <w:vAlign w:val="bottom"/>
          </w:tcPr>
          <w:p w14:paraId="525A52C5" w14:textId="77777777" w:rsidR="00072713" w:rsidRPr="00C20284" w:rsidRDefault="00072713" w:rsidP="00072713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E2639AA" w14:textId="77777777" w:rsidR="00072713" w:rsidRPr="00C20284" w:rsidRDefault="00072713" w:rsidP="00072713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4B7F1064" w14:textId="77777777" w:rsidR="00072713" w:rsidRPr="00C20284" w:rsidRDefault="00072713" w:rsidP="0007271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4A499E1" w14:textId="77777777" w:rsidR="00072713" w:rsidRPr="00C20284" w:rsidRDefault="00072713" w:rsidP="00072713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19B02681" w14:textId="77777777" w:rsidR="00072713" w:rsidRPr="00C20284" w:rsidRDefault="00072713" w:rsidP="0007271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5C1ED92" w14:textId="77777777" w:rsidR="00072713" w:rsidRPr="00C20284" w:rsidRDefault="00072713" w:rsidP="00072713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4BC3B130" w14:textId="77777777" w:rsidR="00072713" w:rsidRPr="00C20284" w:rsidRDefault="00072713" w:rsidP="00072713">
            <w:pPr>
              <w:pStyle w:val="acctfourfigures"/>
              <w:tabs>
                <w:tab w:val="clear" w:pos="765"/>
                <w:tab w:val="decimal" w:pos="836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D714C4A" w14:textId="77777777" w:rsidR="00072713" w:rsidRPr="00C20284" w:rsidRDefault="00072713" w:rsidP="00072713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6E888228" w14:textId="77777777" w:rsidR="00072713" w:rsidRPr="00C20284" w:rsidRDefault="00072713" w:rsidP="0007271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2" w:type="dxa"/>
            <w:gridSpan w:val="2"/>
            <w:vAlign w:val="bottom"/>
          </w:tcPr>
          <w:p w14:paraId="05F6191E" w14:textId="77777777" w:rsidR="00072713" w:rsidRPr="00C20284" w:rsidRDefault="00072713" w:rsidP="00072713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6" w:type="dxa"/>
            <w:vAlign w:val="bottom"/>
          </w:tcPr>
          <w:p w14:paraId="4D2E4C9E" w14:textId="77777777" w:rsidR="00072713" w:rsidRPr="00C20284" w:rsidRDefault="00072713" w:rsidP="00072713">
            <w:pPr>
              <w:pStyle w:val="acctfourfigures"/>
              <w:tabs>
                <w:tab w:val="decimal" w:pos="648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2713" w:rsidRPr="00C20284" w14:paraId="0D1FA00E" w14:textId="77777777" w:rsidTr="00751913">
        <w:trPr>
          <w:cantSplit/>
          <w:trHeight w:hRule="exact" w:val="360"/>
        </w:trPr>
        <w:tc>
          <w:tcPr>
            <w:tcW w:w="2798" w:type="dxa"/>
          </w:tcPr>
          <w:p w14:paraId="61BD6B98" w14:textId="77777777" w:rsidR="00072713" w:rsidRPr="00C20284" w:rsidRDefault="00072713" w:rsidP="00072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การประมาณการ</w:t>
            </w:r>
            <w:r w:rsidRPr="00C20284">
              <w:rPr>
                <w:rFonts w:ascii="Angsana New" w:hAnsi="Angsana New"/>
                <w:sz w:val="30"/>
                <w:szCs w:val="30"/>
                <w:cs/>
              </w:rPr>
              <w:t>ตาม</w:t>
            </w:r>
          </w:p>
        </w:tc>
        <w:tc>
          <w:tcPr>
            <w:tcW w:w="979" w:type="dxa"/>
            <w:vAlign w:val="bottom"/>
          </w:tcPr>
          <w:p w14:paraId="3AD58EAB" w14:textId="77777777" w:rsidR="00072713" w:rsidRPr="00C20284" w:rsidRDefault="00072713" w:rsidP="00072713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DCF17E7" w14:textId="77777777" w:rsidR="00072713" w:rsidRPr="00C20284" w:rsidRDefault="00072713" w:rsidP="00072713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7CD4D454" w14:textId="77777777" w:rsidR="00072713" w:rsidRPr="00C20284" w:rsidRDefault="00072713" w:rsidP="0007271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BE28B70" w14:textId="77777777" w:rsidR="00072713" w:rsidRPr="00C20284" w:rsidRDefault="00072713" w:rsidP="00072713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0D0BF0FA" w14:textId="77777777" w:rsidR="00072713" w:rsidRPr="00C20284" w:rsidRDefault="00072713" w:rsidP="0007271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E285D85" w14:textId="77777777" w:rsidR="00072713" w:rsidRPr="00C20284" w:rsidRDefault="00072713" w:rsidP="00072713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0D9881B9" w14:textId="77777777" w:rsidR="00072713" w:rsidRPr="00C20284" w:rsidRDefault="00072713" w:rsidP="00072713">
            <w:pPr>
              <w:pStyle w:val="acctfourfigures"/>
              <w:tabs>
                <w:tab w:val="clear" w:pos="765"/>
                <w:tab w:val="decimal" w:pos="836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EB557D8" w14:textId="77777777" w:rsidR="00072713" w:rsidRPr="00C20284" w:rsidRDefault="00072713" w:rsidP="00072713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7DF7D7CD" w14:textId="77777777" w:rsidR="00072713" w:rsidRPr="009711B9" w:rsidRDefault="00072713" w:rsidP="0007271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02" w:type="dxa"/>
            <w:gridSpan w:val="2"/>
            <w:vAlign w:val="bottom"/>
          </w:tcPr>
          <w:p w14:paraId="281EC79D" w14:textId="77777777" w:rsidR="00072713" w:rsidRPr="00C20284" w:rsidRDefault="00072713" w:rsidP="00072713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6" w:type="dxa"/>
            <w:vAlign w:val="bottom"/>
          </w:tcPr>
          <w:p w14:paraId="3FDC9A7E" w14:textId="77777777" w:rsidR="00072713" w:rsidRDefault="00072713" w:rsidP="00072713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072713" w:rsidRPr="00C20284" w14:paraId="5539627B" w14:textId="77777777" w:rsidTr="00751913">
        <w:trPr>
          <w:cantSplit/>
          <w:trHeight w:hRule="exact" w:val="360"/>
        </w:trPr>
        <w:tc>
          <w:tcPr>
            <w:tcW w:w="2798" w:type="dxa"/>
          </w:tcPr>
          <w:p w14:paraId="581EE088" w14:textId="7D9CA655" w:rsidR="00072713" w:rsidRPr="00C20284" w:rsidRDefault="00072713" w:rsidP="00072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9"/>
              </w:tabs>
              <w:spacing w:line="240" w:lineRule="auto"/>
              <w:ind w:left="-7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หลัก</w:t>
            </w:r>
            <w:r w:rsidRPr="00C20284">
              <w:rPr>
                <w:rFonts w:ascii="Angsana New" w:hAnsi="Angsana New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979" w:type="dxa"/>
          </w:tcPr>
          <w:p w14:paraId="33989F25" w14:textId="25505321" w:rsidR="00072713" w:rsidRPr="00C20284" w:rsidRDefault="00072713" w:rsidP="0007271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383</w:t>
            </w:r>
          </w:p>
        </w:tc>
        <w:tc>
          <w:tcPr>
            <w:tcW w:w="180" w:type="dxa"/>
          </w:tcPr>
          <w:p w14:paraId="011E0AD6" w14:textId="77777777" w:rsidR="00072713" w:rsidRPr="00C20284" w:rsidRDefault="00072713" w:rsidP="0007271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789276A6" w14:textId="32FEA66C" w:rsidR="00072713" w:rsidRPr="00C20284" w:rsidRDefault="00072713" w:rsidP="0007271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(77)</w:t>
            </w:r>
          </w:p>
        </w:tc>
        <w:tc>
          <w:tcPr>
            <w:tcW w:w="180" w:type="dxa"/>
          </w:tcPr>
          <w:p w14:paraId="25DEC661" w14:textId="77777777" w:rsidR="00072713" w:rsidRPr="00C20284" w:rsidRDefault="00072713" w:rsidP="0007271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6E6D30DB" w14:textId="48544801" w:rsidR="00072713" w:rsidRPr="00C20284" w:rsidRDefault="00072713" w:rsidP="0007271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306</w:t>
            </w:r>
          </w:p>
        </w:tc>
        <w:tc>
          <w:tcPr>
            <w:tcW w:w="180" w:type="dxa"/>
          </w:tcPr>
          <w:p w14:paraId="6DF8358C" w14:textId="77777777" w:rsidR="00072713" w:rsidRPr="00C20284" w:rsidRDefault="00072713" w:rsidP="0007271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62B1C97" w14:textId="30CB7F72" w:rsidR="00072713" w:rsidRPr="00C20284" w:rsidRDefault="00072713" w:rsidP="00072713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197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EF4B9E1" w14:textId="77777777" w:rsidR="00072713" w:rsidRPr="00C20284" w:rsidRDefault="00072713" w:rsidP="0007271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9" w:type="dxa"/>
          </w:tcPr>
          <w:p w14:paraId="2D8BAB3B" w14:textId="3308A426" w:rsidR="00072713" w:rsidRPr="00C20284" w:rsidRDefault="00072713" w:rsidP="0007271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39</w:t>
            </w:r>
          </w:p>
        </w:tc>
        <w:tc>
          <w:tcPr>
            <w:tcW w:w="202" w:type="dxa"/>
            <w:gridSpan w:val="2"/>
          </w:tcPr>
          <w:p w14:paraId="6234BCA4" w14:textId="77777777" w:rsidR="00072713" w:rsidRPr="00C20284" w:rsidRDefault="00072713" w:rsidP="0007271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6" w:type="dxa"/>
          </w:tcPr>
          <w:p w14:paraId="1C35C0FD" w14:textId="51CF269D" w:rsidR="00072713" w:rsidRPr="00C20284" w:rsidRDefault="00072713" w:rsidP="0007271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158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072713" w:rsidRPr="00C20284" w14:paraId="2F309594" w14:textId="77777777" w:rsidTr="00751913">
        <w:trPr>
          <w:cantSplit/>
          <w:trHeight w:hRule="exact" w:val="360"/>
        </w:trPr>
        <w:tc>
          <w:tcPr>
            <w:tcW w:w="2798" w:type="dxa"/>
            <w:shd w:val="clear" w:color="auto" w:fill="auto"/>
          </w:tcPr>
          <w:p w14:paraId="5C993828" w14:textId="6A944843" w:rsidR="00072713" w:rsidRPr="00C20284" w:rsidRDefault="00072713" w:rsidP="00072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9"/>
              </w:tabs>
              <w:spacing w:line="240" w:lineRule="auto"/>
              <w:ind w:left="-7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สำรองการป้องกันความเสี่ยงใน</w:t>
            </w:r>
          </w:p>
        </w:tc>
        <w:tc>
          <w:tcPr>
            <w:tcW w:w="979" w:type="dxa"/>
            <w:shd w:val="clear" w:color="auto" w:fill="auto"/>
          </w:tcPr>
          <w:p w14:paraId="7D0C4160" w14:textId="77777777" w:rsidR="00072713" w:rsidRPr="00C20284" w:rsidRDefault="00072713" w:rsidP="0007271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A3500D3" w14:textId="77777777" w:rsidR="00072713" w:rsidRPr="00C20284" w:rsidRDefault="00072713" w:rsidP="0007271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</w:tcPr>
          <w:p w14:paraId="3E6D8FB8" w14:textId="77777777" w:rsidR="00072713" w:rsidRPr="00C20284" w:rsidRDefault="00072713" w:rsidP="0007271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C2F635C" w14:textId="77777777" w:rsidR="00072713" w:rsidRPr="00367ADF" w:rsidRDefault="00072713" w:rsidP="0007271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</w:tcPr>
          <w:p w14:paraId="110367EA" w14:textId="77777777" w:rsidR="00072713" w:rsidRPr="00367ADF" w:rsidRDefault="00072713" w:rsidP="0007271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AB624EB" w14:textId="77777777" w:rsidR="00072713" w:rsidRPr="00C20284" w:rsidRDefault="00072713" w:rsidP="0007271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48B32BF4" w14:textId="477D21CC" w:rsidR="00072713" w:rsidRPr="00C20284" w:rsidRDefault="00072713" w:rsidP="00072713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CAA0EA7" w14:textId="77777777" w:rsidR="00072713" w:rsidRPr="00C20284" w:rsidRDefault="00072713" w:rsidP="0007271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</w:tcPr>
          <w:p w14:paraId="4300DC6F" w14:textId="035C6614" w:rsidR="00072713" w:rsidRPr="00C20284" w:rsidDel="009722DA" w:rsidRDefault="00072713" w:rsidP="0007271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2" w:type="dxa"/>
            <w:gridSpan w:val="2"/>
            <w:shd w:val="clear" w:color="auto" w:fill="auto"/>
          </w:tcPr>
          <w:p w14:paraId="131557E8" w14:textId="77777777" w:rsidR="00072713" w:rsidRPr="00C20284" w:rsidRDefault="00072713" w:rsidP="0007271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14:paraId="34DA20FF" w14:textId="43A03756" w:rsidR="00072713" w:rsidRPr="00C20284" w:rsidRDefault="00072713" w:rsidP="0007271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2713" w:rsidRPr="00C20284" w14:paraId="55FE7FD5" w14:textId="77777777" w:rsidTr="00751913">
        <w:trPr>
          <w:cantSplit/>
          <w:trHeight w:hRule="exact" w:val="360"/>
        </w:trPr>
        <w:tc>
          <w:tcPr>
            <w:tcW w:w="2798" w:type="dxa"/>
            <w:shd w:val="clear" w:color="auto" w:fill="auto"/>
          </w:tcPr>
          <w:p w14:paraId="73AC6F66" w14:textId="307AE49C" w:rsidR="00072713" w:rsidRPr="00C20284" w:rsidRDefault="00072713" w:rsidP="00072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9"/>
              </w:tabs>
              <w:spacing w:line="240" w:lineRule="auto"/>
              <w:ind w:left="-71" w:right="-79" w:firstLine="184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กระแสเงินสด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393A9F08" w14:textId="53BC9DB0" w:rsidR="00072713" w:rsidRPr="00C20284" w:rsidRDefault="00072713" w:rsidP="0007271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48</w:t>
            </w:r>
          </w:p>
        </w:tc>
        <w:tc>
          <w:tcPr>
            <w:tcW w:w="180" w:type="dxa"/>
            <w:shd w:val="clear" w:color="auto" w:fill="auto"/>
          </w:tcPr>
          <w:p w14:paraId="18F3BCDE" w14:textId="77777777" w:rsidR="00072713" w:rsidRPr="00C20284" w:rsidRDefault="00072713" w:rsidP="0007271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</w:tcPr>
          <w:p w14:paraId="59A144A6" w14:textId="29550E8A" w:rsidR="00072713" w:rsidRPr="00C20284" w:rsidRDefault="00072713" w:rsidP="0007271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(10)</w:t>
            </w:r>
          </w:p>
        </w:tc>
        <w:tc>
          <w:tcPr>
            <w:tcW w:w="180" w:type="dxa"/>
            <w:shd w:val="clear" w:color="auto" w:fill="auto"/>
          </w:tcPr>
          <w:p w14:paraId="1AD37065" w14:textId="77777777" w:rsidR="00072713" w:rsidRPr="00367ADF" w:rsidRDefault="00072713" w:rsidP="0007271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</w:tcPr>
          <w:p w14:paraId="3C8B8F3C" w14:textId="212F0F24" w:rsidR="00072713" w:rsidRPr="00367ADF" w:rsidRDefault="00072713" w:rsidP="0007271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180" w:type="dxa"/>
            <w:shd w:val="clear" w:color="auto" w:fill="auto"/>
          </w:tcPr>
          <w:p w14:paraId="5102C1A5" w14:textId="77777777" w:rsidR="00072713" w:rsidRPr="00C20284" w:rsidRDefault="00072713" w:rsidP="0007271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71CBB067" w14:textId="5A0E5E90" w:rsidR="00072713" w:rsidRPr="00C20284" w:rsidRDefault="00072713" w:rsidP="00072713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</w:t>
            </w: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E3B5AFA" w14:textId="77777777" w:rsidR="00072713" w:rsidRPr="00C20284" w:rsidRDefault="00072713" w:rsidP="0007271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9" w:type="dxa"/>
            <w:tcBorders>
              <w:bottom w:val="single" w:sz="4" w:space="0" w:color="auto"/>
            </w:tcBorders>
            <w:shd w:val="clear" w:color="auto" w:fill="auto"/>
          </w:tcPr>
          <w:p w14:paraId="361DF087" w14:textId="62EAB273" w:rsidR="00072713" w:rsidRPr="00C20284" w:rsidDel="009722DA" w:rsidRDefault="00072713" w:rsidP="0007271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02" w:type="dxa"/>
            <w:gridSpan w:val="2"/>
            <w:shd w:val="clear" w:color="auto" w:fill="auto"/>
          </w:tcPr>
          <w:p w14:paraId="35A13E5D" w14:textId="77777777" w:rsidR="00072713" w:rsidRPr="00C20284" w:rsidRDefault="00072713" w:rsidP="0007271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  <w:shd w:val="clear" w:color="auto" w:fill="auto"/>
          </w:tcPr>
          <w:p w14:paraId="05E24F07" w14:textId="07C134E2" w:rsidR="00072713" w:rsidRPr="00C20284" w:rsidRDefault="00072713" w:rsidP="0007271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72713" w:rsidRPr="00C20284" w14:paraId="2ABEA872" w14:textId="77777777" w:rsidTr="00751913">
        <w:trPr>
          <w:cantSplit/>
          <w:trHeight w:hRule="exact" w:val="360"/>
        </w:trPr>
        <w:tc>
          <w:tcPr>
            <w:tcW w:w="2798" w:type="dxa"/>
          </w:tcPr>
          <w:p w14:paraId="1583E7D8" w14:textId="77777777" w:rsidR="00072713" w:rsidRPr="00C20284" w:rsidRDefault="00072713" w:rsidP="00072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hanging="8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0062172C" w14:textId="0895618C" w:rsidR="00072713" w:rsidRPr="00C20284" w:rsidRDefault="00072713" w:rsidP="0007271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529</w:t>
            </w:r>
          </w:p>
        </w:tc>
        <w:tc>
          <w:tcPr>
            <w:tcW w:w="180" w:type="dxa"/>
          </w:tcPr>
          <w:p w14:paraId="4E1FB452" w14:textId="77777777" w:rsidR="00072713" w:rsidRPr="00C20284" w:rsidRDefault="00072713" w:rsidP="0007271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3155969E" w14:textId="423B8C85" w:rsidR="00072713" w:rsidRPr="00C20284" w:rsidRDefault="00072713" w:rsidP="0007271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(106)</w:t>
            </w:r>
          </w:p>
        </w:tc>
        <w:tc>
          <w:tcPr>
            <w:tcW w:w="180" w:type="dxa"/>
          </w:tcPr>
          <w:p w14:paraId="3B7FF1AF" w14:textId="77777777" w:rsidR="00072713" w:rsidRPr="00C20284" w:rsidRDefault="00072713" w:rsidP="0007271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36678896" w14:textId="7759FE14" w:rsidR="00072713" w:rsidRPr="00C20284" w:rsidRDefault="00072713" w:rsidP="0007271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423</w:t>
            </w:r>
          </w:p>
        </w:tc>
        <w:tc>
          <w:tcPr>
            <w:tcW w:w="180" w:type="dxa"/>
          </w:tcPr>
          <w:p w14:paraId="3CEFBD4E" w14:textId="77777777" w:rsidR="00072713" w:rsidRPr="00C20284" w:rsidRDefault="00072713" w:rsidP="0007271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543E38DE" w14:textId="00720DD7" w:rsidR="00072713" w:rsidRPr="00C20284" w:rsidRDefault="00072713" w:rsidP="00072713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598</w:t>
            </w:r>
          </w:p>
        </w:tc>
        <w:tc>
          <w:tcPr>
            <w:tcW w:w="180" w:type="dxa"/>
          </w:tcPr>
          <w:p w14:paraId="72188D30" w14:textId="77777777" w:rsidR="00072713" w:rsidRPr="00C20284" w:rsidRDefault="00072713" w:rsidP="0007271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  <w:tcBorders>
              <w:top w:val="single" w:sz="4" w:space="0" w:color="auto"/>
              <w:bottom w:val="double" w:sz="4" w:space="0" w:color="auto"/>
            </w:tcBorders>
          </w:tcPr>
          <w:p w14:paraId="32ED63E6" w14:textId="080B2577" w:rsidR="00072713" w:rsidRPr="00C20284" w:rsidRDefault="00072713" w:rsidP="0007271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520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02" w:type="dxa"/>
            <w:gridSpan w:val="2"/>
          </w:tcPr>
          <w:p w14:paraId="581E32F7" w14:textId="77777777" w:rsidR="00072713" w:rsidRPr="00C20284" w:rsidRDefault="00072713" w:rsidP="0007271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</w:tcPr>
          <w:p w14:paraId="1996015A" w14:textId="222D35B0" w:rsidR="00072713" w:rsidRPr="00C20284" w:rsidRDefault="00072713" w:rsidP="0007271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078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</w:tbl>
    <w:p w14:paraId="0CD96C07" w14:textId="77777777" w:rsidR="004120C5" w:rsidRPr="004120C5" w:rsidRDefault="004120C5" w:rsidP="00C72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</w:p>
    <w:p w14:paraId="275643FF" w14:textId="77777777" w:rsidR="00D9129C" w:rsidRPr="00367ADF" w:rsidRDefault="00D9129C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thaiDistribute"/>
        <w:rPr>
          <w:rFonts w:ascii="Angsana New" w:hAnsi="Angsana New"/>
          <w:bCs/>
          <w:sz w:val="30"/>
          <w:szCs w:val="30"/>
        </w:rPr>
      </w:pPr>
    </w:p>
    <w:p w14:paraId="2C12386B" w14:textId="77777777" w:rsidR="00D9129C" w:rsidRPr="004120C5" w:rsidRDefault="00D9129C">
      <w:pPr>
        <w:rPr>
          <w:sz w:val="30"/>
          <w:szCs w:val="30"/>
        </w:rPr>
      </w:pPr>
    </w:p>
    <w:p w14:paraId="34BC5B93" w14:textId="75EDC9E5" w:rsidR="00B82CBD" w:rsidRDefault="00B82CBD" w:rsidP="002B1F72">
      <w:pPr>
        <w:pBdr>
          <w:bottom w:val="single" w:sz="4" w:space="1" w:color="auto"/>
        </w:pBd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9"/>
          <w:szCs w:val="29"/>
        </w:rPr>
        <w:sectPr w:rsidR="00B82CBD" w:rsidSect="00DA1440">
          <w:pgSz w:w="11907" w:h="16840" w:code="9"/>
          <w:pgMar w:top="1890" w:right="1152" w:bottom="1350" w:left="1152" w:header="720" w:footer="576" w:gutter="0"/>
          <w:cols w:space="708"/>
          <w:docGrid w:linePitch="360"/>
        </w:sectPr>
      </w:pPr>
    </w:p>
    <w:tbl>
      <w:tblPr>
        <w:tblW w:w="5093" w:type="pct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30"/>
        <w:gridCol w:w="1710"/>
        <w:gridCol w:w="270"/>
        <w:gridCol w:w="1666"/>
        <w:gridCol w:w="272"/>
        <w:gridCol w:w="1768"/>
        <w:gridCol w:w="272"/>
        <w:gridCol w:w="1679"/>
        <w:gridCol w:w="272"/>
        <w:gridCol w:w="1767"/>
      </w:tblGrid>
      <w:tr w:rsidR="00402EA9" w:rsidRPr="00C20284" w14:paraId="2A9F1E4F" w14:textId="77777777" w:rsidTr="00D93F3A">
        <w:trPr>
          <w:trHeight w:hRule="exact" w:val="387"/>
        </w:trPr>
        <w:tc>
          <w:tcPr>
            <w:tcW w:w="5130" w:type="dxa"/>
            <w:tcBorders>
              <w:top w:val="nil"/>
              <w:bottom w:val="nil"/>
            </w:tcBorders>
          </w:tcPr>
          <w:p w14:paraId="3911E48E" w14:textId="77777777" w:rsidR="00402EA9" w:rsidRPr="00C20284" w:rsidRDefault="00402EA9" w:rsidP="00B73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53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7E79E05E" w14:textId="77777777" w:rsidR="00402EA9" w:rsidRPr="00C20284" w:rsidRDefault="0040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A16C9D" w14:textId="77777777" w:rsidR="00402EA9" w:rsidRPr="00C20284" w:rsidRDefault="0040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6" w:type="dxa"/>
            <w:tcBorders>
              <w:top w:val="nil"/>
              <w:bottom w:val="nil"/>
            </w:tcBorders>
          </w:tcPr>
          <w:p w14:paraId="5FD07D41" w14:textId="77777777" w:rsidR="00402EA9" w:rsidRPr="00C20284" w:rsidRDefault="0040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5C62059F" w14:textId="77777777" w:rsidR="00402EA9" w:rsidRPr="00C20284" w:rsidRDefault="0040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8" w:type="dxa"/>
            <w:tcBorders>
              <w:top w:val="nil"/>
              <w:bottom w:val="nil"/>
            </w:tcBorders>
          </w:tcPr>
          <w:p w14:paraId="377E8AE4" w14:textId="77777777" w:rsidR="00402EA9" w:rsidRPr="00C20284" w:rsidRDefault="0040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0CA31669" w14:textId="77777777" w:rsidR="00402EA9" w:rsidRPr="00C20284" w:rsidRDefault="0040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2" w:hanging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tcBorders>
              <w:top w:val="nil"/>
              <w:bottom w:val="nil"/>
            </w:tcBorders>
          </w:tcPr>
          <w:p w14:paraId="679F7BDB" w14:textId="77777777" w:rsidR="00402EA9" w:rsidRPr="00C20284" w:rsidRDefault="0040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2" w:hanging="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6C5F65DC" w14:textId="77777777" w:rsidR="00402EA9" w:rsidRPr="00C20284" w:rsidRDefault="0040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7" w:type="dxa"/>
            <w:tcBorders>
              <w:top w:val="nil"/>
              <w:bottom w:val="nil"/>
            </w:tcBorders>
          </w:tcPr>
          <w:p w14:paraId="22D398F1" w14:textId="77777777" w:rsidR="00402EA9" w:rsidRPr="00C20284" w:rsidRDefault="0040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5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02EA9" w:rsidRPr="00C20284" w14:paraId="6A85BC1C" w14:textId="77777777" w:rsidTr="00D93F3A">
        <w:trPr>
          <w:trHeight w:hRule="exact" w:val="360"/>
        </w:trPr>
        <w:tc>
          <w:tcPr>
            <w:tcW w:w="5130" w:type="dxa"/>
            <w:tcBorders>
              <w:top w:val="nil"/>
              <w:bottom w:val="nil"/>
            </w:tcBorders>
          </w:tcPr>
          <w:p w14:paraId="355A7E7D" w14:textId="77777777" w:rsidR="00402EA9" w:rsidRPr="00C20284" w:rsidRDefault="00402EA9" w:rsidP="00B73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5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6BB34751" w14:textId="77777777" w:rsidR="00402EA9" w:rsidRPr="00C20284" w:rsidRDefault="0040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C3DA52" w14:textId="77777777" w:rsidR="00402EA9" w:rsidRPr="00C20284" w:rsidRDefault="0040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6" w:type="dxa"/>
            <w:tcBorders>
              <w:top w:val="nil"/>
              <w:bottom w:val="nil"/>
            </w:tcBorders>
          </w:tcPr>
          <w:p w14:paraId="0F9B6B36" w14:textId="77777777" w:rsidR="00402EA9" w:rsidRPr="00C20284" w:rsidRDefault="0040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586CADEA" w14:textId="77777777" w:rsidR="00402EA9" w:rsidRPr="00C20284" w:rsidRDefault="0040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8" w:type="dxa"/>
            <w:tcBorders>
              <w:top w:val="nil"/>
              <w:bottom w:val="nil"/>
            </w:tcBorders>
          </w:tcPr>
          <w:p w14:paraId="5C58C5CB" w14:textId="77777777" w:rsidR="00402EA9" w:rsidRPr="00C20284" w:rsidRDefault="0040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5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54A8EA24" w14:textId="77777777" w:rsidR="00402EA9" w:rsidRPr="00C20284" w:rsidRDefault="0040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2" w:hanging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8" w:type="dxa"/>
            <w:gridSpan w:val="3"/>
            <w:tcBorders>
              <w:top w:val="nil"/>
              <w:bottom w:val="nil"/>
            </w:tcBorders>
          </w:tcPr>
          <w:p w14:paraId="6F2B4868" w14:textId="77777777" w:rsidR="00402EA9" w:rsidRPr="00C20284" w:rsidRDefault="0040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402EA9" w:rsidRPr="00C20284" w14:paraId="5803D03C" w14:textId="77777777" w:rsidTr="00D93F3A">
        <w:trPr>
          <w:trHeight w:hRule="exact" w:val="360"/>
        </w:trPr>
        <w:tc>
          <w:tcPr>
            <w:tcW w:w="5130" w:type="dxa"/>
            <w:tcBorders>
              <w:top w:val="nil"/>
            </w:tcBorders>
          </w:tcPr>
          <w:p w14:paraId="278E619B" w14:textId="77777777" w:rsidR="00402EA9" w:rsidRPr="00C20284" w:rsidRDefault="00402EA9" w:rsidP="00B73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76" w:type="dxa"/>
            <w:gridSpan w:val="9"/>
            <w:tcBorders>
              <w:top w:val="nil"/>
              <w:bottom w:val="single" w:sz="4" w:space="0" w:color="auto"/>
            </w:tcBorders>
          </w:tcPr>
          <w:p w14:paraId="1C432C36" w14:textId="77777777" w:rsidR="00402EA9" w:rsidRPr="00C20284" w:rsidRDefault="0040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02EA9" w:rsidRPr="00C20284" w14:paraId="03A32288" w14:textId="77777777" w:rsidTr="00D93F3A">
        <w:trPr>
          <w:trHeight w:val="20"/>
        </w:trPr>
        <w:tc>
          <w:tcPr>
            <w:tcW w:w="5130" w:type="dxa"/>
            <w:tcBorders>
              <w:top w:val="nil"/>
            </w:tcBorders>
          </w:tcPr>
          <w:p w14:paraId="2558659D" w14:textId="77777777" w:rsidR="00402EA9" w:rsidRPr="00C20284" w:rsidRDefault="00402EA9" w:rsidP="00B73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53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อัตราภาษีที่ใช้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4B3F0D61" w14:textId="09918C36" w:rsidR="00402EA9" w:rsidRPr="00C20284" w:rsidRDefault="00BC7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="009711B9" w:rsidRPr="009711B9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CF117CE" w14:textId="77777777" w:rsidR="00402EA9" w:rsidRPr="00C20284" w:rsidRDefault="0040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</w:tcPr>
          <w:p w14:paraId="582B244F" w14:textId="760F369C" w:rsidR="00402EA9" w:rsidRPr="00C20284" w:rsidRDefault="00BC7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="009711B9" w:rsidRPr="009711B9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2" w:type="dxa"/>
            <w:tcBorders>
              <w:top w:val="single" w:sz="4" w:space="0" w:color="auto"/>
            </w:tcBorders>
          </w:tcPr>
          <w:p w14:paraId="0A1CC8D0" w14:textId="77777777" w:rsidR="00402EA9" w:rsidRPr="00C20284" w:rsidRDefault="0040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8" w:type="dxa"/>
            <w:tcBorders>
              <w:top w:val="single" w:sz="4" w:space="0" w:color="auto"/>
              <w:bottom w:val="single" w:sz="4" w:space="0" w:color="auto"/>
            </w:tcBorders>
          </w:tcPr>
          <w:p w14:paraId="0D508C70" w14:textId="1121CF68" w:rsidR="00402EA9" w:rsidRPr="00C20284" w:rsidRDefault="00BC7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="009711B9" w:rsidRPr="009711B9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2" w:type="dxa"/>
            <w:tcBorders>
              <w:top w:val="single" w:sz="4" w:space="0" w:color="auto"/>
            </w:tcBorders>
          </w:tcPr>
          <w:p w14:paraId="662852FE" w14:textId="77777777" w:rsidR="00402EA9" w:rsidRPr="00C20284" w:rsidRDefault="0040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2" w:hanging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tcBorders>
              <w:top w:val="single" w:sz="4" w:space="0" w:color="auto"/>
              <w:bottom w:val="single" w:sz="4" w:space="0" w:color="auto"/>
            </w:tcBorders>
          </w:tcPr>
          <w:p w14:paraId="3404BDDB" w14:textId="77777777" w:rsidR="00402EA9" w:rsidRPr="00C20284" w:rsidRDefault="0040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2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272" w:type="dxa"/>
            <w:tcBorders>
              <w:top w:val="single" w:sz="4" w:space="0" w:color="auto"/>
            </w:tcBorders>
          </w:tcPr>
          <w:p w14:paraId="34F43D65" w14:textId="77777777" w:rsidR="00402EA9" w:rsidRPr="00C20284" w:rsidRDefault="0040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7" w:type="dxa"/>
            <w:tcBorders>
              <w:top w:val="single" w:sz="4" w:space="0" w:color="auto"/>
              <w:bottom w:val="single" w:sz="4" w:space="0" w:color="auto"/>
            </w:tcBorders>
          </w:tcPr>
          <w:p w14:paraId="18E4266F" w14:textId="77777777" w:rsidR="00402EA9" w:rsidRPr="00C20284" w:rsidRDefault="0040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402EA9" w:rsidRPr="00C20284" w14:paraId="574DC096" w14:textId="77777777" w:rsidTr="00D93F3A">
        <w:trPr>
          <w:trHeight w:val="20"/>
        </w:trPr>
        <w:tc>
          <w:tcPr>
            <w:tcW w:w="5130" w:type="dxa"/>
          </w:tcPr>
          <w:p w14:paraId="24706358" w14:textId="1B3DE944" w:rsidR="00402EA9" w:rsidRPr="00C20284" w:rsidRDefault="009711B9" w:rsidP="00B73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5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711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3C66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710" w:type="dxa"/>
            <w:tcBorders>
              <w:top w:val="single" w:sz="4" w:space="0" w:color="auto"/>
              <w:bottom w:val="nil"/>
            </w:tcBorders>
          </w:tcPr>
          <w:p w14:paraId="069FF9B2" w14:textId="77777777" w:rsidR="00402EA9" w:rsidRPr="00C20284" w:rsidRDefault="0040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0" w:right="-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23AC328" w14:textId="77777777" w:rsidR="00402EA9" w:rsidRPr="00C20284" w:rsidRDefault="0040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  <w:tab w:val="decimal" w:pos="1062"/>
              </w:tabs>
              <w:spacing w:line="240" w:lineRule="auto"/>
              <w:ind w:left="-110" w:right="-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66" w:type="dxa"/>
            <w:tcBorders>
              <w:bottom w:val="nil"/>
            </w:tcBorders>
          </w:tcPr>
          <w:p w14:paraId="635DB6C9" w14:textId="77777777" w:rsidR="00402EA9" w:rsidRPr="00C20284" w:rsidRDefault="0040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0" w:right="-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2" w:type="dxa"/>
            <w:tcBorders>
              <w:bottom w:val="nil"/>
            </w:tcBorders>
          </w:tcPr>
          <w:p w14:paraId="1D3A3462" w14:textId="77777777" w:rsidR="00402EA9" w:rsidRPr="00C20284" w:rsidRDefault="0040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  <w:tab w:val="decimal" w:pos="1062"/>
              </w:tabs>
              <w:spacing w:line="240" w:lineRule="auto"/>
              <w:ind w:left="-110" w:right="-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68" w:type="dxa"/>
            <w:tcBorders>
              <w:bottom w:val="nil"/>
            </w:tcBorders>
          </w:tcPr>
          <w:p w14:paraId="5CF854A3" w14:textId="77777777" w:rsidR="00402EA9" w:rsidRPr="00C20284" w:rsidRDefault="0040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0" w:right="-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2" w:type="dxa"/>
            <w:tcBorders>
              <w:bottom w:val="nil"/>
            </w:tcBorders>
          </w:tcPr>
          <w:p w14:paraId="3DD3E488" w14:textId="77777777" w:rsidR="00402EA9" w:rsidRPr="00C20284" w:rsidRDefault="0040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  <w:tab w:val="decimal" w:pos="1062"/>
              </w:tabs>
              <w:spacing w:line="240" w:lineRule="auto"/>
              <w:ind w:left="-110" w:right="-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79" w:type="dxa"/>
            <w:tcBorders>
              <w:bottom w:val="nil"/>
            </w:tcBorders>
          </w:tcPr>
          <w:p w14:paraId="04F2FDCA" w14:textId="77777777" w:rsidR="00402EA9" w:rsidRPr="00C20284" w:rsidRDefault="0040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0" w:right="-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2" w:type="dxa"/>
            <w:tcBorders>
              <w:bottom w:val="nil"/>
            </w:tcBorders>
          </w:tcPr>
          <w:p w14:paraId="78FEF3B0" w14:textId="77777777" w:rsidR="00402EA9" w:rsidRPr="00C20284" w:rsidRDefault="0040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  <w:tab w:val="decimal" w:pos="1062"/>
              </w:tabs>
              <w:spacing w:line="240" w:lineRule="auto"/>
              <w:ind w:left="-110" w:right="-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67" w:type="dxa"/>
            <w:tcBorders>
              <w:bottom w:val="nil"/>
            </w:tcBorders>
          </w:tcPr>
          <w:p w14:paraId="67D7A7D0" w14:textId="77777777" w:rsidR="00402EA9" w:rsidRPr="00C20284" w:rsidRDefault="0040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52"/>
              </w:tabs>
              <w:spacing w:line="240" w:lineRule="auto"/>
              <w:ind w:left="-110" w:right="-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402EA9" w:rsidRPr="00C20284" w14:paraId="135723C6" w14:textId="77777777" w:rsidTr="00D93F3A">
        <w:trPr>
          <w:trHeight w:val="20"/>
        </w:trPr>
        <w:tc>
          <w:tcPr>
            <w:tcW w:w="5130" w:type="dxa"/>
          </w:tcPr>
          <w:p w14:paraId="5CE21527" w14:textId="1DD9FC9C" w:rsidR="00402EA9" w:rsidRPr="00C20284" w:rsidRDefault="00A320F9" w:rsidP="00A32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36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C20284">
              <w:rPr>
                <w:rFonts w:ascii="Angsana New" w:hAnsi="Angsana New"/>
                <w:sz w:val="30"/>
                <w:szCs w:val="30"/>
                <w:cs/>
              </w:rPr>
              <w:t>ทางบัญชี</w:t>
            </w:r>
            <w:r w:rsidR="00402EA9" w:rsidRPr="00C20284">
              <w:rPr>
                <w:rFonts w:ascii="Angsana New" w:hAnsi="Angsana New"/>
                <w:sz w:val="30"/>
                <w:szCs w:val="30"/>
                <w:cs/>
              </w:rPr>
              <w:t>ก่อนค่าใช้จ่ายภาษีเงินได้</w:t>
            </w:r>
            <w:r w:rsidR="00402EA9" w:rsidRPr="00C20284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402EA9" w:rsidRPr="00C20284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68527120" w14:textId="3ACF89F9" w:rsidR="00402EA9" w:rsidRPr="00C20284" w:rsidRDefault="00C63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205</w:t>
            </w:r>
          </w:p>
        </w:tc>
        <w:tc>
          <w:tcPr>
            <w:tcW w:w="270" w:type="dxa"/>
            <w:tcBorders>
              <w:bottom w:val="nil"/>
            </w:tcBorders>
          </w:tcPr>
          <w:p w14:paraId="3DCAD169" w14:textId="77777777" w:rsidR="00402EA9" w:rsidRPr="00C20284" w:rsidRDefault="0040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6" w:type="dxa"/>
            <w:tcBorders>
              <w:bottom w:val="double" w:sz="4" w:space="0" w:color="auto"/>
            </w:tcBorders>
          </w:tcPr>
          <w:p w14:paraId="28D07B7E" w14:textId="7FAF48F1" w:rsidR="00402EA9" w:rsidRPr="00C20284" w:rsidRDefault="00E37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272" w:type="dxa"/>
            <w:tcBorders>
              <w:bottom w:val="nil"/>
            </w:tcBorders>
          </w:tcPr>
          <w:p w14:paraId="611E5C26" w14:textId="77777777" w:rsidR="00402EA9" w:rsidRPr="00C20284" w:rsidRDefault="0040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8" w:type="dxa"/>
            <w:tcBorders>
              <w:bottom w:val="double" w:sz="4" w:space="0" w:color="auto"/>
            </w:tcBorders>
          </w:tcPr>
          <w:p w14:paraId="64C213AA" w14:textId="15B8CAB6" w:rsidR="00402EA9" w:rsidRPr="00C20284" w:rsidRDefault="00865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14,540</w:t>
            </w:r>
          </w:p>
        </w:tc>
        <w:tc>
          <w:tcPr>
            <w:tcW w:w="272" w:type="dxa"/>
            <w:tcBorders>
              <w:bottom w:val="nil"/>
            </w:tcBorders>
          </w:tcPr>
          <w:p w14:paraId="04795640" w14:textId="77777777" w:rsidR="00402EA9" w:rsidRPr="00C20284" w:rsidRDefault="0040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tcBorders>
              <w:bottom w:val="double" w:sz="4" w:space="0" w:color="auto"/>
            </w:tcBorders>
          </w:tcPr>
          <w:p w14:paraId="3DEE8188" w14:textId="14F60F05" w:rsidR="00402EA9" w:rsidRPr="00C20284" w:rsidRDefault="00790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1,888</w:t>
            </w:r>
          </w:p>
        </w:tc>
        <w:tc>
          <w:tcPr>
            <w:tcW w:w="272" w:type="dxa"/>
            <w:tcBorders>
              <w:bottom w:val="nil"/>
            </w:tcBorders>
          </w:tcPr>
          <w:p w14:paraId="01EC25A9" w14:textId="77777777" w:rsidR="00402EA9" w:rsidRPr="00C20284" w:rsidRDefault="0040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7" w:type="dxa"/>
            <w:tcBorders>
              <w:bottom w:val="double" w:sz="4" w:space="0" w:color="auto"/>
            </w:tcBorders>
          </w:tcPr>
          <w:p w14:paraId="5B6D8368" w14:textId="324883EE" w:rsidR="00402EA9" w:rsidRPr="00C20284" w:rsidRDefault="00AC6BA7" w:rsidP="00A51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16,732</w:t>
            </w:r>
          </w:p>
        </w:tc>
      </w:tr>
      <w:tr w:rsidR="0079360E" w:rsidRPr="00C20284" w14:paraId="15FED23D" w14:textId="77777777" w:rsidTr="00D93F3A">
        <w:trPr>
          <w:trHeight w:val="20"/>
        </w:trPr>
        <w:tc>
          <w:tcPr>
            <w:tcW w:w="5130" w:type="dxa"/>
          </w:tcPr>
          <w:p w14:paraId="11041822" w14:textId="77777777" w:rsidR="0079360E" w:rsidRPr="00C20284" w:rsidRDefault="0079360E" w:rsidP="00B73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53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1710" w:type="dxa"/>
            <w:tcBorders>
              <w:top w:val="double" w:sz="4" w:space="0" w:color="auto"/>
              <w:bottom w:val="nil"/>
            </w:tcBorders>
          </w:tcPr>
          <w:p w14:paraId="651E827A" w14:textId="363CA4D2" w:rsidR="0079360E" w:rsidRPr="00C20284" w:rsidRDefault="00E37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807004" w14:textId="77777777" w:rsidR="0079360E" w:rsidRPr="00C20284" w:rsidRDefault="00793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6" w:type="dxa"/>
            <w:tcBorders>
              <w:top w:val="double" w:sz="4" w:space="0" w:color="auto"/>
              <w:bottom w:val="nil"/>
            </w:tcBorders>
          </w:tcPr>
          <w:p w14:paraId="0056204D" w14:textId="28337910" w:rsidR="0079360E" w:rsidRPr="00C20284" w:rsidRDefault="00E37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0321CB18" w14:textId="77777777" w:rsidR="0079360E" w:rsidRPr="00C20284" w:rsidRDefault="00793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8" w:type="dxa"/>
            <w:tcBorders>
              <w:top w:val="double" w:sz="4" w:space="0" w:color="auto"/>
              <w:bottom w:val="nil"/>
            </w:tcBorders>
          </w:tcPr>
          <w:p w14:paraId="42791623" w14:textId="271D71F8" w:rsidR="0079360E" w:rsidRPr="00C20284" w:rsidRDefault="00FA3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2,908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3A530A54" w14:textId="77777777" w:rsidR="0079360E" w:rsidRPr="00C20284" w:rsidRDefault="00793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tcBorders>
              <w:top w:val="double" w:sz="4" w:space="0" w:color="auto"/>
              <w:bottom w:val="nil"/>
            </w:tcBorders>
          </w:tcPr>
          <w:p w14:paraId="1EC01953" w14:textId="3D5505D6" w:rsidR="0079360E" w:rsidRPr="00C20284" w:rsidRDefault="00FC3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528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4A9852B4" w14:textId="77777777" w:rsidR="0079360E" w:rsidRPr="00C20284" w:rsidRDefault="00793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7" w:type="dxa"/>
            <w:tcBorders>
              <w:top w:val="double" w:sz="4" w:space="0" w:color="auto"/>
              <w:bottom w:val="nil"/>
            </w:tcBorders>
          </w:tcPr>
          <w:p w14:paraId="50A99D27" w14:textId="2D19461A" w:rsidR="0079360E" w:rsidRPr="00C20284" w:rsidRDefault="00FC3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3,446</w:t>
            </w:r>
          </w:p>
        </w:tc>
      </w:tr>
      <w:tr w:rsidR="0079360E" w:rsidRPr="00C20284" w14:paraId="74396D59" w14:textId="77777777" w:rsidTr="00D93F3A">
        <w:trPr>
          <w:trHeight w:val="20"/>
        </w:trPr>
        <w:tc>
          <w:tcPr>
            <w:tcW w:w="5130" w:type="dxa"/>
          </w:tcPr>
          <w:p w14:paraId="6BD4254E" w14:textId="77777777" w:rsidR="0079360E" w:rsidRPr="00C20284" w:rsidRDefault="0079360E" w:rsidP="00B73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53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ผลกระทบทางภาษีของรายได้และค่าใช้จ่ายที่ไม่ถือ</w:t>
            </w:r>
          </w:p>
        </w:tc>
        <w:tc>
          <w:tcPr>
            <w:tcW w:w="1710" w:type="dxa"/>
            <w:tcBorders>
              <w:top w:val="nil"/>
            </w:tcBorders>
          </w:tcPr>
          <w:p w14:paraId="44A8158D" w14:textId="63E6A5D5" w:rsidR="0079360E" w:rsidRPr="00C20284" w:rsidRDefault="00793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4F9191" w14:textId="77777777" w:rsidR="0079360E" w:rsidRPr="00C20284" w:rsidRDefault="00793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6" w:type="dxa"/>
            <w:tcBorders>
              <w:top w:val="nil"/>
            </w:tcBorders>
          </w:tcPr>
          <w:p w14:paraId="2A907597" w14:textId="77777777" w:rsidR="0079360E" w:rsidRPr="00C20284" w:rsidRDefault="00793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02FBFCE6" w14:textId="77777777" w:rsidR="0079360E" w:rsidRPr="00C20284" w:rsidRDefault="00793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8" w:type="dxa"/>
            <w:tcBorders>
              <w:top w:val="nil"/>
            </w:tcBorders>
          </w:tcPr>
          <w:p w14:paraId="1821AB45" w14:textId="77777777" w:rsidR="0079360E" w:rsidRPr="00C20284" w:rsidRDefault="00793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5EB433E2" w14:textId="77777777" w:rsidR="0079360E" w:rsidRPr="00C20284" w:rsidRDefault="00793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tcBorders>
              <w:top w:val="nil"/>
            </w:tcBorders>
          </w:tcPr>
          <w:p w14:paraId="42375053" w14:textId="77777777" w:rsidR="0079360E" w:rsidRPr="00C20284" w:rsidRDefault="00793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5F115738" w14:textId="77777777" w:rsidR="0079360E" w:rsidRPr="00C20284" w:rsidRDefault="00793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7" w:type="dxa"/>
            <w:tcBorders>
              <w:top w:val="nil"/>
            </w:tcBorders>
          </w:tcPr>
          <w:p w14:paraId="374BDBBB" w14:textId="77777777" w:rsidR="0079360E" w:rsidRPr="00C20284" w:rsidRDefault="00793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360E" w:rsidRPr="00C20284" w14:paraId="0F70954F" w14:textId="77777777" w:rsidTr="00D93F3A">
        <w:trPr>
          <w:trHeight w:val="20"/>
        </w:trPr>
        <w:tc>
          <w:tcPr>
            <w:tcW w:w="5130" w:type="dxa"/>
          </w:tcPr>
          <w:p w14:paraId="5A24D60F" w14:textId="77777777" w:rsidR="0079360E" w:rsidRPr="00C20284" w:rsidRDefault="0079360E" w:rsidP="00B73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53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20284">
              <w:rPr>
                <w:rFonts w:ascii="Angsana New" w:hAnsi="Angsana New"/>
                <w:sz w:val="30"/>
                <w:szCs w:val="30"/>
                <w:cs/>
              </w:rPr>
              <w:t xml:space="preserve">เป็นรายได้หรือค่าใช้จ่ายทางภาษี </w:t>
            </w:r>
            <w:r w:rsidRPr="00C20284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20284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</w:tcPr>
          <w:p w14:paraId="5234D87C" w14:textId="4F8BCA7B" w:rsidR="0079360E" w:rsidRPr="00C20284" w:rsidRDefault="00E37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062017C" w14:textId="77777777" w:rsidR="0079360E" w:rsidRPr="00C20284" w:rsidRDefault="00793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6" w:type="dxa"/>
          </w:tcPr>
          <w:p w14:paraId="5ADFD63A" w14:textId="30A2288C" w:rsidR="0079360E" w:rsidRPr="00C20284" w:rsidRDefault="00E37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219</w:t>
            </w:r>
          </w:p>
        </w:tc>
        <w:tc>
          <w:tcPr>
            <w:tcW w:w="272" w:type="dxa"/>
            <w:tcBorders>
              <w:bottom w:val="nil"/>
            </w:tcBorders>
          </w:tcPr>
          <w:p w14:paraId="582A434A" w14:textId="77777777" w:rsidR="0079360E" w:rsidRPr="00C20284" w:rsidRDefault="00793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8" w:type="dxa"/>
          </w:tcPr>
          <w:p w14:paraId="68644E03" w14:textId="767FF9BE" w:rsidR="0079360E" w:rsidRPr="00C20284" w:rsidRDefault="00FA3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(2,481)</w:t>
            </w:r>
          </w:p>
        </w:tc>
        <w:tc>
          <w:tcPr>
            <w:tcW w:w="272" w:type="dxa"/>
            <w:tcBorders>
              <w:bottom w:val="nil"/>
            </w:tcBorders>
          </w:tcPr>
          <w:p w14:paraId="6B11CB03" w14:textId="77777777" w:rsidR="0079360E" w:rsidRPr="00C20284" w:rsidRDefault="00793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</w:tcPr>
          <w:p w14:paraId="24A630F2" w14:textId="46F21823" w:rsidR="0079360E" w:rsidRPr="00C20284" w:rsidRDefault="00FC3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1,745</w:t>
            </w:r>
          </w:p>
        </w:tc>
        <w:tc>
          <w:tcPr>
            <w:tcW w:w="272" w:type="dxa"/>
            <w:tcBorders>
              <w:bottom w:val="nil"/>
            </w:tcBorders>
          </w:tcPr>
          <w:p w14:paraId="16B07B53" w14:textId="77777777" w:rsidR="0079360E" w:rsidRPr="00C20284" w:rsidRDefault="00793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7" w:type="dxa"/>
          </w:tcPr>
          <w:p w14:paraId="0B77D69A" w14:textId="09FAA850" w:rsidR="0079360E" w:rsidRPr="00C20284" w:rsidRDefault="00FC3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(517)</w:t>
            </w:r>
          </w:p>
        </w:tc>
      </w:tr>
      <w:tr w:rsidR="0079360E" w:rsidRPr="00C20284" w14:paraId="505CC625" w14:textId="77777777" w:rsidTr="00D93F3A">
        <w:trPr>
          <w:trHeight w:val="20"/>
        </w:trPr>
        <w:tc>
          <w:tcPr>
            <w:tcW w:w="5130" w:type="dxa"/>
          </w:tcPr>
          <w:p w14:paraId="6D1CB67D" w14:textId="4274322D" w:rsidR="0079360E" w:rsidRPr="00C20284" w:rsidRDefault="0079360E" w:rsidP="00B73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53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ภาษีปีก่อนๆ ที่บันทึกต่ำ</w:t>
            </w:r>
            <w:r w:rsidR="002E371A">
              <w:rPr>
                <w:rFonts w:ascii="Angsana New" w:hAnsi="Angsana New" w:hint="cs"/>
                <w:sz w:val="30"/>
                <w:szCs w:val="30"/>
                <w:cs/>
              </w:rPr>
              <w:t>ไ</w:t>
            </w:r>
            <w:r w:rsidRPr="00C20284">
              <w:rPr>
                <w:rFonts w:ascii="Angsana New" w:hAnsi="Angsana New"/>
                <w:sz w:val="30"/>
                <w:szCs w:val="30"/>
                <w:cs/>
              </w:rPr>
              <w:t>ป</w:t>
            </w:r>
          </w:p>
        </w:tc>
        <w:tc>
          <w:tcPr>
            <w:tcW w:w="1710" w:type="dxa"/>
          </w:tcPr>
          <w:p w14:paraId="0191BB7F" w14:textId="40E3A162" w:rsidR="0079360E" w:rsidRPr="00C20284" w:rsidRDefault="00E37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ED2A1C5" w14:textId="77777777" w:rsidR="0079360E" w:rsidRPr="00C20284" w:rsidRDefault="00793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6" w:type="dxa"/>
          </w:tcPr>
          <w:p w14:paraId="0194E9F9" w14:textId="57FA3E80" w:rsidR="0079360E" w:rsidRPr="00C20284" w:rsidRDefault="00E37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  <w:tcBorders>
              <w:bottom w:val="nil"/>
            </w:tcBorders>
          </w:tcPr>
          <w:p w14:paraId="48E0A782" w14:textId="77777777" w:rsidR="0079360E" w:rsidRPr="00C20284" w:rsidRDefault="00793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8" w:type="dxa"/>
          </w:tcPr>
          <w:p w14:paraId="6D870CF4" w14:textId="4163B0C5" w:rsidR="0079360E" w:rsidRPr="00C20284" w:rsidRDefault="00FA3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(5)</w:t>
            </w:r>
          </w:p>
        </w:tc>
        <w:tc>
          <w:tcPr>
            <w:tcW w:w="272" w:type="dxa"/>
            <w:tcBorders>
              <w:bottom w:val="nil"/>
            </w:tcBorders>
          </w:tcPr>
          <w:p w14:paraId="7108D311" w14:textId="77777777" w:rsidR="0079360E" w:rsidRPr="00C20284" w:rsidRDefault="00793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</w:tcPr>
          <w:p w14:paraId="7A9618B3" w14:textId="48A5D1B1" w:rsidR="0079360E" w:rsidRPr="00C20284" w:rsidRDefault="0058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(270)</w:t>
            </w:r>
          </w:p>
        </w:tc>
        <w:tc>
          <w:tcPr>
            <w:tcW w:w="272" w:type="dxa"/>
            <w:tcBorders>
              <w:bottom w:val="nil"/>
            </w:tcBorders>
          </w:tcPr>
          <w:p w14:paraId="6B3E9006" w14:textId="77777777" w:rsidR="0079360E" w:rsidRPr="00C20284" w:rsidRDefault="00793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7" w:type="dxa"/>
          </w:tcPr>
          <w:p w14:paraId="5A281FE7" w14:textId="463C2CF7" w:rsidR="0079360E" w:rsidRPr="00C20284" w:rsidRDefault="0058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(275)</w:t>
            </w:r>
          </w:p>
        </w:tc>
      </w:tr>
      <w:tr w:rsidR="0079360E" w:rsidRPr="00C20284" w14:paraId="7D845F9C" w14:textId="77777777" w:rsidTr="00D93F3A">
        <w:trPr>
          <w:trHeight w:val="20"/>
        </w:trPr>
        <w:tc>
          <w:tcPr>
            <w:tcW w:w="5130" w:type="dxa"/>
          </w:tcPr>
          <w:p w14:paraId="122A627E" w14:textId="764BCB80" w:rsidR="0079360E" w:rsidRPr="00C20284" w:rsidRDefault="00415794" w:rsidP="00B73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5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7F114892" w14:textId="77B2F820" w:rsidR="0079360E" w:rsidRPr="00367ADF" w:rsidRDefault="00E37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51A1035" w14:textId="77777777" w:rsidR="0079360E" w:rsidRPr="00C20284" w:rsidRDefault="00793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66" w:type="dxa"/>
            <w:tcBorders>
              <w:top w:val="single" w:sz="4" w:space="0" w:color="auto"/>
              <w:bottom w:val="double" w:sz="4" w:space="0" w:color="auto"/>
            </w:tcBorders>
          </w:tcPr>
          <w:p w14:paraId="63ECB52B" w14:textId="4CBF1AB5" w:rsidR="0079360E" w:rsidRPr="00C20284" w:rsidRDefault="00865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229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0AEF0C64" w14:textId="77777777" w:rsidR="0079360E" w:rsidRPr="00C20284" w:rsidRDefault="00793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68" w:type="dxa"/>
            <w:tcBorders>
              <w:top w:val="single" w:sz="4" w:space="0" w:color="auto"/>
              <w:bottom w:val="double" w:sz="4" w:space="0" w:color="auto"/>
            </w:tcBorders>
          </w:tcPr>
          <w:p w14:paraId="0FBAFCAC" w14:textId="7B07F100" w:rsidR="0079360E" w:rsidRPr="00C20284" w:rsidRDefault="00FA3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422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137C09A2" w14:textId="77777777" w:rsidR="0079360E" w:rsidRPr="00C20284" w:rsidRDefault="00793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79" w:type="dxa"/>
            <w:tcBorders>
              <w:top w:val="single" w:sz="4" w:space="0" w:color="auto"/>
              <w:bottom w:val="double" w:sz="4" w:space="0" w:color="auto"/>
            </w:tcBorders>
          </w:tcPr>
          <w:p w14:paraId="188A59B4" w14:textId="478AE9FA" w:rsidR="0079360E" w:rsidRPr="00C20284" w:rsidRDefault="0058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2,003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0EA01DAB" w14:textId="77777777" w:rsidR="0079360E" w:rsidRPr="00C20284" w:rsidRDefault="00793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67" w:type="dxa"/>
            <w:tcBorders>
              <w:top w:val="single" w:sz="4" w:space="0" w:color="auto"/>
              <w:bottom w:val="double" w:sz="4" w:space="0" w:color="auto"/>
            </w:tcBorders>
          </w:tcPr>
          <w:p w14:paraId="2F9EE357" w14:textId="5ACDB3DC" w:rsidR="0079360E" w:rsidRPr="00C20284" w:rsidRDefault="00A51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2,6</w:t>
            </w:r>
            <w:r w:rsidR="00AC6BA7">
              <w:rPr>
                <w:rFonts w:ascii="Angsana New" w:hAnsi="Angsana New"/>
                <w:b/>
                <w:bCs/>
                <w:sz w:val="30"/>
                <w:szCs w:val="30"/>
              </w:rPr>
              <w:t>54</w:t>
            </w:r>
          </w:p>
        </w:tc>
      </w:tr>
      <w:tr w:rsidR="003E7D40" w:rsidRPr="00C20284" w14:paraId="29E4438E" w14:textId="77777777" w:rsidTr="00D93F3A">
        <w:trPr>
          <w:trHeight w:hRule="exact" w:val="144"/>
        </w:trPr>
        <w:tc>
          <w:tcPr>
            <w:tcW w:w="5130" w:type="dxa"/>
          </w:tcPr>
          <w:p w14:paraId="5A54F029" w14:textId="77777777" w:rsidR="003E7D40" w:rsidRPr="00C20284" w:rsidRDefault="003E7D40" w:rsidP="00B73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53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078E44EB" w14:textId="77777777" w:rsidR="003E7D40" w:rsidRPr="00C20284" w:rsidRDefault="003E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F68DAF" w14:textId="77777777" w:rsidR="003E7D40" w:rsidRPr="00C20284" w:rsidRDefault="003E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666" w:type="dxa"/>
            <w:tcBorders>
              <w:top w:val="double" w:sz="4" w:space="0" w:color="auto"/>
            </w:tcBorders>
          </w:tcPr>
          <w:p w14:paraId="48A67A1F" w14:textId="77777777" w:rsidR="003E7D40" w:rsidRPr="00C20284" w:rsidRDefault="003E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35A7C15E" w14:textId="77777777" w:rsidR="003E7D40" w:rsidRPr="00C20284" w:rsidRDefault="003E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768" w:type="dxa"/>
            <w:tcBorders>
              <w:top w:val="double" w:sz="4" w:space="0" w:color="auto"/>
            </w:tcBorders>
          </w:tcPr>
          <w:p w14:paraId="7FB1FF46" w14:textId="77777777" w:rsidR="003E7D40" w:rsidRPr="00C20284" w:rsidRDefault="003E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6A9B0F3F" w14:textId="77777777" w:rsidR="003E7D40" w:rsidRPr="00C20284" w:rsidRDefault="003E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679" w:type="dxa"/>
            <w:tcBorders>
              <w:top w:val="double" w:sz="4" w:space="0" w:color="auto"/>
            </w:tcBorders>
          </w:tcPr>
          <w:p w14:paraId="59A4D69A" w14:textId="77777777" w:rsidR="003E7D40" w:rsidRPr="00C20284" w:rsidRDefault="003E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23C9AF4F" w14:textId="77777777" w:rsidR="003E7D40" w:rsidRPr="00C20284" w:rsidRDefault="003E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767" w:type="dxa"/>
            <w:tcBorders>
              <w:top w:val="double" w:sz="4" w:space="0" w:color="auto"/>
            </w:tcBorders>
          </w:tcPr>
          <w:p w14:paraId="0B57299E" w14:textId="77777777" w:rsidR="003E7D40" w:rsidRPr="00C20284" w:rsidRDefault="003E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</w:tr>
      <w:tr w:rsidR="0064628B" w:rsidRPr="00C20284" w14:paraId="5135F3E4" w14:textId="77777777" w:rsidTr="00D93F3A">
        <w:trPr>
          <w:trHeight w:val="20"/>
        </w:trPr>
        <w:tc>
          <w:tcPr>
            <w:tcW w:w="5130" w:type="dxa"/>
          </w:tcPr>
          <w:p w14:paraId="3500580F" w14:textId="4B1683E7" w:rsidR="0064628B" w:rsidRPr="00C20284" w:rsidRDefault="009711B9" w:rsidP="00B73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5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711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710" w:type="dxa"/>
            <w:tcBorders>
              <w:bottom w:val="nil"/>
            </w:tcBorders>
          </w:tcPr>
          <w:p w14:paraId="693EF723" w14:textId="77777777" w:rsidR="0064628B" w:rsidRPr="00C20284" w:rsidRDefault="0064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F9BE2B1" w14:textId="77777777" w:rsidR="0064628B" w:rsidRPr="00C20284" w:rsidRDefault="0064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66" w:type="dxa"/>
            <w:tcBorders>
              <w:bottom w:val="nil"/>
            </w:tcBorders>
          </w:tcPr>
          <w:p w14:paraId="0A546623" w14:textId="77777777" w:rsidR="0064628B" w:rsidRPr="00C20284" w:rsidRDefault="0064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2" w:type="dxa"/>
            <w:tcBorders>
              <w:bottom w:val="nil"/>
            </w:tcBorders>
          </w:tcPr>
          <w:p w14:paraId="62DF0B47" w14:textId="77777777" w:rsidR="0064628B" w:rsidRPr="00C20284" w:rsidRDefault="0064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68" w:type="dxa"/>
            <w:tcBorders>
              <w:bottom w:val="nil"/>
            </w:tcBorders>
          </w:tcPr>
          <w:p w14:paraId="21C09656" w14:textId="77777777" w:rsidR="0064628B" w:rsidRPr="00C20284" w:rsidRDefault="0064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2" w:type="dxa"/>
            <w:tcBorders>
              <w:bottom w:val="nil"/>
            </w:tcBorders>
          </w:tcPr>
          <w:p w14:paraId="74541829" w14:textId="77777777" w:rsidR="0064628B" w:rsidRPr="00C20284" w:rsidRDefault="0064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79" w:type="dxa"/>
            <w:tcBorders>
              <w:bottom w:val="nil"/>
            </w:tcBorders>
          </w:tcPr>
          <w:p w14:paraId="592FE291" w14:textId="77777777" w:rsidR="0064628B" w:rsidRPr="00C20284" w:rsidRDefault="0064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2" w:type="dxa"/>
            <w:tcBorders>
              <w:bottom w:val="nil"/>
            </w:tcBorders>
          </w:tcPr>
          <w:p w14:paraId="1D13B051" w14:textId="77777777" w:rsidR="0064628B" w:rsidRPr="00C20284" w:rsidRDefault="0064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67" w:type="dxa"/>
            <w:tcBorders>
              <w:bottom w:val="nil"/>
            </w:tcBorders>
          </w:tcPr>
          <w:p w14:paraId="175FCC86" w14:textId="77777777" w:rsidR="0064628B" w:rsidRPr="00C20284" w:rsidRDefault="0064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DC7160" w:rsidRPr="00C20284" w14:paraId="1F8279C3" w14:textId="77777777" w:rsidTr="00D93F3A">
        <w:trPr>
          <w:trHeight w:val="20"/>
        </w:trPr>
        <w:tc>
          <w:tcPr>
            <w:tcW w:w="5130" w:type="dxa"/>
          </w:tcPr>
          <w:p w14:paraId="1DDA490C" w14:textId="4F7BB6FA" w:rsidR="00DC7160" w:rsidRPr="00C20284" w:rsidRDefault="00DC7160" w:rsidP="00B73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53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D93F3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93F3A">
              <w:rPr>
                <w:rFonts w:ascii="Angsana New" w:hAnsi="Angsana New"/>
                <w:sz w:val="30"/>
                <w:szCs w:val="30"/>
              </w:rPr>
              <w:t>(</w:t>
            </w:r>
            <w:r w:rsidR="00D93F3A">
              <w:rPr>
                <w:rFonts w:ascii="Angsana New" w:hAnsi="Angsana New" w:hint="cs"/>
                <w:sz w:val="30"/>
                <w:szCs w:val="30"/>
                <w:cs/>
              </w:rPr>
              <w:t xml:space="preserve">ขาดทุน) </w:t>
            </w:r>
            <w:r w:rsidRPr="00C20284">
              <w:rPr>
                <w:rFonts w:ascii="Angsana New" w:hAnsi="Angsana New"/>
                <w:sz w:val="30"/>
                <w:szCs w:val="30"/>
                <w:cs/>
              </w:rPr>
              <w:t>ทางบัญชีก่อนค่าใช้จ่ายภาษีเงินได้</w:t>
            </w:r>
            <w:r w:rsidRPr="00C20284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C20284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5A311551" w14:textId="0160E3DA" w:rsidR="00DC7160" w:rsidRPr="00C20284" w:rsidRDefault="00DC7160" w:rsidP="00DC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>(</w:t>
            </w:r>
            <w:r w:rsidR="009711B9" w:rsidRPr="009711B9">
              <w:rPr>
                <w:rFonts w:ascii="Angsana New" w:hAnsi="Angsana New"/>
                <w:sz w:val="30"/>
                <w:szCs w:val="30"/>
              </w:rPr>
              <w:t>2</w:t>
            </w:r>
            <w:r w:rsidRPr="00C20284">
              <w:rPr>
                <w:rFonts w:ascii="Angsana New" w:hAnsi="Angsana New"/>
                <w:sz w:val="30"/>
                <w:szCs w:val="30"/>
              </w:rPr>
              <w:t>,</w:t>
            </w:r>
            <w:r w:rsidR="009711B9" w:rsidRPr="009711B9">
              <w:rPr>
                <w:rFonts w:ascii="Angsana New" w:hAnsi="Angsana New"/>
                <w:sz w:val="30"/>
                <w:szCs w:val="30"/>
              </w:rPr>
              <w:t>220</w:t>
            </w:r>
            <w:r w:rsidRPr="00C2028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280BBAF7" w14:textId="77777777" w:rsidR="00DC7160" w:rsidRPr="00C20284" w:rsidRDefault="00DC7160" w:rsidP="00DC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6" w:type="dxa"/>
            <w:tcBorders>
              <w:bottom w:val="double" w:sz="4" w:space="0" w:color="auto"/>
            </w:tcBorders>
          </w:tcPr>
          <w:p w14:paraId="651056D7" w14:textId="24C67FC4" w:rsidR="00DC7160" w:rsidRPr="00C20284" w:rsidRDefault="009711B9" w:rsidP="00DC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  <w:cs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1</w:t>
            </w:r>
            <w:r w:rsidR="00DC7160" w:rsidRPr="00C20284">
              <w:rPr>
                <w:rFonts w:ascii="Angsana New" w:hAnsi="Angsana New"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</w:rPr>
              <w:t>1</w:t>
            </w:r>
            <w:r w:rsidR="003C6613">
              <w:rPr>
                <w:rFonts w:ascii="Angsana New" w:hAnsi="Angsana New"/>
                <w:sz w:val="30"/>
                <w:szCs w:val="30"/>
              </w:rPr>
              <w:t>4</w:t>
            </w:r>
            <w:r w:rsidRPr="009711B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2" w:type="dxa"/>
            <w:tcBorders>
              <w:bottom w:val="nil"/>
            </w:tcBorders>
          </w:tcPr>
          <w:p w14:paraId="3EE07064" w14:textId="77777777" w:rsidR="00DC7160" w:rsidRPr="00C20284" w:rsidRDefault="00DC7160" w:rsidP="00DC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8" w:type="dxa"/>
            <w:tcBorders>
              <w:bottom w:val="double" w:sz="4" w:space="0" w:color="auto"/>
            </w:tcBorders>
          </w:tcPr>
          <w:p w14:paraId="43447097" w14:textId="2F2DE572" w:rsidR="00DC7160" w:rsidRPr="00C20284" w:rsidRDefault="009711B9" w:rsidP="00DC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</w:t>
            </w:r>
            <w:r w:rsidR="003C6613">
              <w:rPr>
                <w:rFonts w:ascii="Angsana New" w:hAnsi="Angsana New"/>
                <w:sz w:val="30"/>
                <w:szCs w:val="30"/>
              </w:rPr>
              <w:t>4</w:t>
            </w:r>
            <w:r w:rsidR="00DC7160" w:rsidRPr="00C20284">
              <w:rPr>
                <w:rFonts w:ascii="Angsana New" w:hAnsi="Angsana New"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</w:rPr>
              <w:t>501</w:t>
            </w:r>
          </w:p>
        </w:tc>
        <w:tc>
          <w:tcPr>
            <w:tcW w:w="272" w:type="dxa"/>
            <w:tcBorders>
              <w:bottom w:val="nil"/>
            </w:tcBorders>
          </w:tcPr>
          <w:p w14:paraId="33A0168A" w14:textId="77777777" w:rsidR="00DC7160" w:rsidRPr="00C20284" w:rsidRDefault="00DC7160" w:rsidP="00DC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tcBorders>
              <w:bottom w:val="double" w:sz="4" w:space="0" w:color="auto"/>
            </w:tcBorders>
          </w:tcPr>
          <w:p w14:paraId="1F8D8320" w14:textId="0DD947F6" w:rsidR="00DC7160" w:rsidRPr="00C20284" w:rsidRDefault="009711B9" w:rsidP="00DC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  <w:cs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31</w:t>
            </w:r>
            <w:r w:rsidR="00DC7160" w:rsidRPr="00C20284">
              <w:rPr>
                <w:rFonts w:ascii="Angsana New" w:hAnsi="Angsana New"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</w:rPr>
              <w:t>671</w:t>
            </w:r>
          </w:p>
        </w:tc>
        <w:tc>
          <w:tcPr>
            <w:tcW w:w="272" w:type="dxa"/>
            <w:tcBorders>
              <w:bottom w:val="nil"/>
            </w:tcBorders>
          </w:tcPr>
          <w:p w14:paraId="12EC380C" w14:textId="77777777" w:rsidR="00DC7160" w:rsidRPr="00C20284" w:rsidRDefault="00DC7160" w:rsidP="00DC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7" w:type="dxa"/>
            <w:tcBorders>
              <w:bottom w:val="double" w:sz="4" w:space="0" w:color="auto"/>
            </w:tcBorders>
          </w:tcPr>
          <w:p w14:paraId="0B2EDA89" w14:textId="2BA490A7" w:rsidR="00DC7160" w:rsidRPr="00C20284" w:rsidRDefault="009711B9" w:rsidP="00DC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55</w:t>
            </w:r>
            <w:r w:rsidR="00DC7160" w:rsidRPr="00C20284">
              <w:rPr>
                <w:rFonts w:ascii="Angsana New" w:hAnsi="Angsana New"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</w:rPr>
              <w:t>093</w:t>
            </w:r>
          </w:p>
        </w:tc>
      </w:tr>
      <w:tr w:rsidR="00DC7160" w:rsidRPr="00C20284" w14:paraId="3269F6F4" w14:textId="77777777" w:rsidTr="00D93F3A">
        <w:trPr>
          <w:trHeight w:val="20"/>
        </w:trPr>
        <w:tc>
          <w:tcPr>
            <w:tcW w:w="5130" w:type="dxa"/>
          </w:tcPr>
          <w:p w14:paraId="6B85E5F5" w14:textId="77777777" w:rsidR="00DC7160" w:rsidRPr="00C20284" w:rsidRDefault="00DC7160" w:rsidP="00B73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53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0AD3EA15" w14:textId="0A57C07D" w:rsidR="00DC7160" w:rsidRPr="00C20284" w:rsidRDefault="00DC7160" w:rsidP="00DC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EC7E7B0" w14:textId="77777777" w:rsidR="00DC7160" w:rsidRPr="00C20284" w:rsidRDefault="00DC7160" w:rsidP="00DC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6" w:type="dxa"/>
            <w:tcBorders>
              <w:top w:val="double" w:sz="4" w:space="0" w:color="auto"/>
            </w:tcBorders>
          </w:tcPr>
          <w:p w14:paraId="561056C1" w14:textId="3EEAB19F" w:rsidR="00DC7160" w:rsidRPr="00C20284" w:rsidRDefault="009711B9" w:rsidP="00DC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  <w:cs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11</w:t>
            </w:r>
            <w:r w:rsidR="003C661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2" w:type="dxa"/>
            <w:tcBorders>
              <w:bottom w:val="nil"/>
            </w:tcBorders>
          </w:tcPr>
          <w:p w14:paraId="4BDD01DB" w14:textId="77777777" w:rsidR="00DC7160" w:rsidRPr="00C20284" w:rsidRDefault="00DC7160" w:rsidP="00DC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8" w:type="dxa"/>
            <w:tcBorders>
              <w:top w:val="double" w:sz="4" w:space="0" w:color="auto"/>
            </w:tcBorders>
          </w:tcPr>
          <w:p w14:paraId="789CFCEE" w14:textId="7A701F51" w:rsidR="00DC7160" w:rsidRPr="00C20284" w:rsidRDefault="003C6613" w:rsidP="00DC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DC7160" w:rsidRPr="00C20284">
              <w:rPr>
                <w:rFonts w:ascii="Angsana New" w:hAnsi="Angsana New"/>
                <w:sz w:val="30"/>
                <w:szCs w:val="30"/>
              </w:rPr>
              <w:t>,</w:t>
            </w:r>
            <w:r w:rsidR="009711B9" w:rsidRPr="009711B9">
              <w:rPr>
                <w:rFonts w:ascii="Angsana New" w:hAnsi="Angsana New"/>
                <w:sz w:val="30"/>
                <w:szCs w:val="30"/>
              </w:rPr>
              <w:t>900</w:t>
            </w:r>
          </w:p>
        </w:tc>
        <w:tc>
          <w:tcPr>
            <w:tcW w:w="272" w:type="dxa"/>
            <w:tcBorders>
              <w:bottom w:val="nil"/>
            </w:tcBorders>
          </w:tcPr>
          <w:p w14:paraId="39A03684" w14:textId="77777777" w:rsidR="00DC7160" w:rsidRPr="00C20284" w:rsidRDefault="00DC7160" w:rsidP="00DC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tcBorders>
              <w:top w:val="double" w:sz="4" w:space="0" w:color="auto"/>
            </w:tcBorders>
          </w:tcPr>
          <w:p w14:paraId="525829C3" w14:textId="4C6BD8A0" w:rsidR="00DC7160" w:rsidRPr="00C20284" w:rsidRDefault="009711B9" w:rsidP="00DC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3</w:t>
            </w:r>
            <w:r w:rsidR="00DC7160" w:rsidRPr="00C20284">
              <w:rPr>
                <w:rFonts w:ascii="Angsana New" w:hAnsi="Angsana New"/>
                <w:sz w:val="30"/>
                <w:szCs w:val="30"/>
              </w:rPr>
              <w:t>,</w:t>
            </w:r>
            <w:r w:rsidR="003C6613">
              <w:rPr>
                <w:rFonts w:ascii="Angsana New" w:hAnsi="Angsana New"/>
                <w:sz w:val="30"/>
                <w:szCs w:val="30"/>
              </w:rPr>
              <w:t>4</w:t>
            </w:r>
            <w:r w:rsidRPr="009711B9">
              <w:rPr>
                <w:rFonts w:ascii="Angsana New" w:hAnsi="Angsana New"/>
                <w:sz w:val="30"/>
                <w:szCs w:val="30"/>
              </w:rPr>
              <w:t>77</w:t>
            </w:r>
          </w:p>
        </w:tc>
        <w:tc>
          <w:tcPr>
            <w:tcW w:w="272" w:type="dxa"/>
            <w:tcBorders>
              <w:bottom w:val="nil"/>
            </w:tcBorders>
          </w:tcPr>
          <w:p w14:paraId="1B470671" w14:textId="77777777" w:rsidR="00DC7160" w:rsidRPr="00C20284" w:rsidRDefault="00DC7160" w:rsidP="00DC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7" w:type="dxa"/>
            <w:tcBorders>
              <w:top w:val="double" w:sz="4" w:space="0" w:color="auto"/>
            </w:tcBorders>
          </w:tcPr>
          <w:p w14:paraId="0ECEE669" w14:textId="25A00A8D" w:rsidR="00DC7160" w:rsidRPr="00C20284" w:rsidRDefault="009711B9" w:rsidP="00DC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8</w:t>
            </w:r>
            <w:r w:rsidR="00DC7160" w:rsidRPr="00C20284">
              <w:rPr>
                <w:rFonts w:ascii="Angsana New" w:hAnsi="Angsana New"/>
                <w:sz w:val="30"/>
                <w:szCs w:val="30"/>
              </w:rPr>
              <w:t>,</w:t>
            </w:r>
            <w:r w:rsidR="003C6613">
              <w:rPr>
                <w:rFonts w:ascii="Angsana New" w:hAnsi="Angsana New"/>
                <w:sz w:val="30"/>
                <w:szCs w:val="30"/>
              </w:rPr>
              <w:t>4</w:t>
            </w:r>
            <w:r w:rsidRPr="009711B9">
              <w:rPr>
                <w:rFonts w:ascii="Angsana New" w:hAnsi="Angsana New"/>
                <w:sz w:val="30"/>
                <w:szCs w:val="30"/>
              </w:rPr>
              <w:t>91</w:t>
            </w:r>
          </w:p>
        </w:tc>
      </w:tr>
      <w:tr w:rsidR="00DC7160" w:rsidRPr="00C20284" w14:paraId="73B70223" w14:textId="77777777" w:rsidTr="00D93F3A">
        <w:trPr>
          <w:trHeight w:val="20"/>
        </w:trPr>
        <w:tc>
          <w:tcPr>
            <w:tcW w:w="5130" w:type="dxa"/>
          </w:tcPr>
          <w:p w14:paraId="2633B9F2" w14:textId="77777777" w:rsidR="00DC7160" w:rsidRPr="00C20284" w:rsidRDefault="00DC7160" w:rsidP="00B73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53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ผลกระทบทางภาษีของรายได้และค่าใช้จ่ายที่ไม่ถือ</w:t>
            </w:r>
          </w:p>
        </w:tc>
        <w:tc>
          <w:tcPr>
            <w:tcW w:w="1710" w:type="dxa"/>
            <w:tcBorders>
              <w:bottom w:val="nil"/>
            </w:tcBorders>
          </w:tcPr>
          <w:p w14:paraId="29714172" w14:textId="77777777" w:rsidR="00DC7160" w:rsidRPr="00C20284" w:rsidRDefault="00DC7160" w:rsidP="00DC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8E885A8" w14:textId="77777777" w:rsidR="00DC7160" w:rsidRPr="00C20284" w:rsidRDefault="00DC7160" w:rsidP="00DC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6" w:type="dxa"/>
            <w:tcBorders>
              <w:bottom w:val="nil"/>
            </w:tcBorders>
          </w:tcPr>
          <w:p w14:paraId="0B5C76AB" w14:textId="77777777" w:rsidR="00DC7160" w:rsidRPr="00C20284" w:rsidRDefault="00DC7160" w:rsidP="00DC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tcBorders>
              <w:bottom w:val="nil"/>
            </w:tcBorders>
          </w:tcPr>
          <w:p w14:paraId="754142AD" w14:textId="77777777" w:rsidR="00DC7160" w:rsidRPr="00C20284" w:rsidRDefault="00DC7160" w:rsidP="00DC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8" w:type="dxa"/>
            <w:tcBorders>
              <w:bottom w:val="nil"/>
            </w:tcBorders>
          </w:tcPr>
          <w:p w14:paraId="63A7EEC4" w14:textId="77777777" w:rsidR="00DC7160" w:rsidRPr="00C20284" w:rsidRDefault="00DC7160" w:rsidP="00DC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tcBorders>
              <w:bottom w:val="nil"/>
            </w:tcBorders>
          </w:tcPr>
          <w:p w14:paraId="3C7FC239" w14:textId="77777777" w:rsidR="00DC7160" w:rsidRPr="00C20284" w:rsidRDefault="00DC7160" w:rsidP="00DC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tcBorders>
              <w:bottom w:val="nil"/>
            </w:tcBorders>
          </w:tcPr>
          <w:p w14:paraId="0C4AE990" w14:textId="77777777" w:rsidR="00DC7160" w:rsidRPr="00C20284" w:rsidRDefault="00DC7160" w:rsidP="00DC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tcBorders>
              <w:bottom w:val="nil"/>
            </w:tcBorders>
          </w:tcPr>
          <w:p w14:paraId="30EEFF86" w14:textId="77777777" w:rsidR="00DC7160" w:rsidRPr="00C20284" w:rsidRDefault="00DC7160" w:rsidP="00DC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7" w:type="dxa"/>
            <w:tcBorders>
              <w:bottom w:val="nil"/>
            </w:tcBorders>
          </w:tcPr>
          <w:p w14:paraId="5BCD72B9" w14:textId="77777777" w:rsidR="00DC7160" w:rsidRPr="00C20284" w:rsidRDefault="00DC7160" w:rsidP="00DC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7160" w:rsidRPr="00C20284" w14:paraId="116D1CC3" w14:textId="77777777" w:rsidTr="00D93F3A">
        <w:trPr>
          <w:trHeight w:val="20"/>
        </w:trPr>
        <w:tc>
          <w:tcPr>
            <w:tcW w:w="5130" w:type="dxa"/>
            <w:tcBorders>
              <w:bottom w:val="nil"/>
            </w:tcBorders>
          </w:tcPr>
          <w:p w14:paraId="4ED9FE3D" w14:textId="77777777" w:rsidR="00DC7160" w:rsidRPr="00C20284" w:rsidRDefault="00DC7160" w:rsidP="00B73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53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20284">
              <w:rPr>
                <w:rFonts w:ascii="Angsana New" w:hAnsi="Angsana New"/>
                <w:sz w:val="30"/>
                <w:szCs w:val="30"/>
                <w:cs/>
              </w:rPr>
              <w:t xml:space="preserve">เป็นรายได้หรือค่าใช้จ่ายทางภาษี </w:t>
            </w:r>
            <w:r w:rsidRPr="00C20284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20284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  <w:tcBorders>
              <w:bottom w:val="nil"/>
            </w:tcBorders>
          </w:tcPr>
          <w:p w14:paraId="1BFB3803" w14:textId="7D0F45AA" w:rsidR="00DC7160" w:rsidRPr="00C20284" w:rsidRDefault="00DC7160" w:rsidP="00DC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FA09A5E" w14:textId="77777777" w:rsidR="00DC7160" w:rsidRPr="00C20284" w:rsidRDefault="00DC7160" w:rsidP="00DC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6" w:type="dxa"/>
            <w:tcBorders>
              <w:bottom w:val="nil"/>
            </w:tcBorders>
          </w:tcPr>
          <w:p w14:paraId="1F4EC25F" w14:textId="21254481" w:rsidR="00DC7160" w:rsidRPr="00C20284" w:rsidRDefault="003C6613" w:rsidP="00DC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9711B9" w:rsidRPr="009711B9">
              <w:rPr>
                <w:rFonts w:ascii="Angsana New" w:hAnsi="Angsana New"/>
                <w:sz w:val="30"/>
                <w:szCs w:val="30"/>
              </w:rPr>
              <w:t>87</w:t>
            </w:r>
          </w:p>
        </w:tc>
        <w:tc>
          <w:tcPr>
            <w:tcW w:w="272" w:type="dxa"/>
            <w:tcBorders>
              <w:bottom w:val="nil"/>
            </w:tcBorders>
          </w:tcPr>
          <w:p w14:paraId="2B836F29" w14:textId="77777777" w:rsidR="00DC7160" w:rsidRPr="00C20284" w:rsidRDefault="00DC7160" w:rsidP="00DC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8" w:type="dxa"/>
            <w:tcBorders>
              <w:bottom w:val="nil"/>
            </w:tcBorders>
          </w:tcPr>
          <w:p w14:paraId="6C4C37A8" w14:textId="27ED14EB" w:rsidR="00DC7160" w:rsidRPr="00C20284" w:rsidRDefault="009711B9" w:rsidP="00DC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839</w:t>
            </w:r>
          </w:p>
        </w:tc>
        <w:tc>
          <w:tcPr>
            <w:tcW w:w="272" w:type="dxa"/>
            <w:tcBorders>
              <w:bottom w:val="nil"/>
            </w:tcBorders>
          </w:tcPr>
          <w:p w14:paraId="430017F9" w14:textId="77777777" w:rsidR="00DC7160" w:rsidRPr="00C20284" w:rsidRDefault="00DC7160" w:rsidP="00DC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tcBorders>
              <w:bottom w:val="nil"/>
            </w:tcBorders>
          </w:tcPr>
          <w:p w14:paraId="75A493AE" w14:textId="6ABCDBE5" w:rsidR="00DC7160" w:rsidRPr="00C20284" w:rsidRDefault="009711B9" w:rsidP="00DC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  <w:cs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516</w:t>
            </w:r>
          </w:p>
        </w:tc>
        <w:tc>
          <w:tcPr>
            <w:tcW w:w="272" w:type="dxa"/>
            <w:tcBorders>
              <w:bottom w:val="nil"/>
            </w:tcBorders>
          </w:tcPr>
          <w:p w14:paraId="45C26D73" w14:textId="77777777" w:rsidR="00DC7160" w:rsidRPr="00C20284" w:rsidRDefault="00DC7160" w:rsidP="00DC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7" w:type="dxa"/>
            <w:tcBorders>
              <w:bottom w:val="nil"/>
            </w:tcBorders>
          </w:tcPr>
          <w:p w14:paraId="4EEDBCB4" w14:textId="00A66252" w:rsidR="00DC7160" w:rsidRPr="00C20284" w:rsidRDefault="009711B9" w:rsidP="00DC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1</w:t>
            </w:r>
            <w:r w:rsidR="00DC7160" w:rsidRPr="00C20284">
              <w:rPr>
                <w:rFonts w:ascii="Angsana New" w:hAnsi="Angsana New"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</w:rPr>
              <w:t>8</w:t>
            </w:r>
            <w:r w:rsidR="003C6613">
              <w:rPr>
                <w:rFonts w:ascii="Angsana New" w:hAnsi="Angsana New"/>
                <w:sz w:val="30"/>
                <w:szCs w:val="30"/>
              </w:rPr>
              <w:t>4</w:t>
            </w:r>
            <w:r w:rsidRPr="009711B9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DC7160" w:rsidRPr="00C20284" w14:paraId="533AB6EF" w14:textId="77777777" w:rsidTr="00D93F3A">
        <w:trPr>
          <w:trHeight w:val="20"/>
        </w:trPr>
        <w:tc>
          <w:tcPr>
            <w:tcW w:w="5130" w:type="dxa"/>
            <w:tcBorders>
              <w:bottom w:val="nil"/>
            </w:tcBorders>
          </w:tcPr>
          <w:p w14:paraId="21F51060" w14:textId="38D67B98" w:rsidR="00DC7160" w:rsidRPr="00C20284" w:rsidRDefault="00DC7160" w:rsidP="00B73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53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ภาษีปีก่อนๆ ที่บันทึกต่ำไป</w:t>
            </w: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</w:tcPr>
          <w:p w14:paraId="5181FACE" w14:textId="4DB9933A" w:rsidR="00DC7160" w:rsidRPr="00C20284" w:rsidRDefault="00DC7160" w:rsidP="00DC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7F9911" w14:textId="77777777" w:rsidR="00DC7160" w:rsidRPr="00C20284" w:rsidRDefault="00DC7160" w:rsidP="00DC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6" w:type="dxa"/>
            <w:tcBorders>
              <w:top w:val="nil"/>
              <w:bottom w:val="single" w:sz="4" w:space="0" w:color="auto"/>
            </w:tcBorders>
          </w:tcPr>
          <w:p w14:paraId="741FC7B0" w14:textId="6351ED56" w:rsidR="00DC7160" w:rsidRPr="00C20284" w:rsidRDefault="00DC7160" w:rsidP="00DC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023C92B8" w14:textId="77777777" w:rsidR="00DC7160" w:rsidRPr="00C20284" w:rsidRDefault="00DC7160" w:rsidP="00DC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8" w:type="dxa"/>
            <w:tcBorders>
              <w:top w:val="nil"/>
              <w:bottom w:val="single" w:sz="4" w:space="0" w:color="auto"/>
            </w:tcBorders>
          </w:tcPr>
          <w:p w14:paraId="68D556E9" w14:textId="05B1CE67" w:rsidR="00DC7160" w:rsidRPr="00C20284" w:rsidRDefault="009711B9" w:rsidP="00DC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5B742015" w14:textId="77777777" w:rsidR="00DC7160" w:rsidRPr="00C20284" w:rsidRDefault="00DC7160" w:rsidP="00DC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tcBorders>
              <w:top w:val="nil"/>
              <w:bottom w:val="single" w:sz="4" w:space="0" w:color="auto"/>
            </w:tcBorders>
          </w:tcPr>
          <w:p w14:paraId="10FFA4A4" w14:textId="1D90B5EA" w:rsidR="00DC7160" w:rsidRPr="00C20284" w:rsidRDefault="009711B9" w:rsidP="00DC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  <w:cs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657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3A5BE758" w14:textId="77777777" w:rsidR="00DC7160" w:rsidRPr="00C20284" w:rsidRDefault="00DC7160" w:rsidP="00DC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7" w:type="dxa"/>
            <w:tcBorders>
              <w:top w:val="nil"/>
              <w:bottom w:val="single" w:sz="4" w:space="0" w:color="auto"/>
            </w:tcBorders>
          </w:tcPr>
          <w:p w14:paraId="72C6E48C" w14:textId="1EFB05C9" w:rsidR="00DC7160" w:rsidRPr="00C20284" w:rsidRDefault="009711B9" w:rsidP="00DC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668</w:t>
            </w:r>
          </w:p>
        </w:tc>
      </w:tr>
      <w:tr w:rsidR="00DC7160" w:rsidRPr="00C20284" w14:paraId="459A353C" w14:textId="77777777" w:rsidTr="00D93F3A">
        <w:trPr>
          <w:trHeight w:val="20"/>
        </w:trPr>
        <w:tc>
          <w:tcPr>
            <w:tcW w:w="5130" w:type="dxa"/>
            <w:tcBorders>
              <w:bottom w:val="nil"/>
            </w:tcBorders>
          </w:tcPr>
          <w:p w14:paraId="0E88D435" w14:textId="7B921266" w:rsidR="00DC7160" w:rsidRPr="00C20284" w:rsidRDefault="00DC7160" w:rsidP="00B73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5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2419F84" w14:textId="273DB49A" w:rsidR="00DC7160" w:rsidRPr="00367ADF" w:rsidRDefault="00DC7160" w:rsidP="00DC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09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914F84" w14:textId="77777777" w:rsidR="00DC7160" w:rsidRPr="00C20284" w:rsidRDefault="00DC7160" w:rsidP="00DC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66" w:type="dxa"/>
            <w:tcBorders>
              <w:top w:val="single" w:sz="4" w:space="0" w:color="auto"/>
              <w:bottom w:val="double" w:sz="4" w:space="0" w:color="auto"/>
            </w:tcBorders>
          </w:tcPr>
          <w:p w14:paraId="53A43625" w14:textId="36029BA7" w:rsidR="00DC7160" w:rsidRPr="00C20284" w:rsidRDefault="009711B9" w:rsidP="00DC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601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5DBE1650" w14:textId="77777777" w:rsidR="00DC7160" w:rsidRPr="00C20284" w:rsidRDefault="00DC7160" w:rsidP="00DC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68" w:type="dxa"/>
            <w:tcBorders>
              <w:top w:val="single" w:sz="4" w:space="0" w:color="auto"/>
              <w:bottom w:val="double" w:sz="4" w:space="0" w:color="auto"/>
            </w:tcBorders>
          </w:tcPr>
          <w:p w14:paraId="606AD1FA" w14:textId="104A03A7" w:rsidR="00DC7160" w:rsidRPr="00C20284" w:rsidRDefault="009711B9" w:rsidP="00DC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DC7160" w:rsidRPr="00C202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750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7D0658A1" w14:textId="77777777" w:rsidR="00DC7160" w:rsidRPr="00C20284" w:rsidRDefault="00DC7160" w:rsidP="00DC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79" w:type="dxa"/>
            <w:tcBorders>
              <w:top w:val="single" w:sz="4" w:space="0" w:color="auto"/>
              <w:bottom w:val="double" w:sz="4" w:space="0" w:color="auto"/>
            </w:tcBorders>
          </w:tcPr>
          <w:p w14:paraId="77831F82" w14:textId="3D4EA342" w:rsidR="00DC7160" w:rsidRPr="00C20284" w:rsidRDefault="003C6613" w:rsidP="00DC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DC7160" w:rsidRPr="00C202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9711B9" w:rsidRPr="009711B9">
              <w:rPr>
                <w:rFonts w:ascii="Angsana New" w:hAnsi="Angsana New"/>
                <w:b/>
                <w:bCs/>
                <w:sz w:val="30"/>
                <w:szCs w:val="30"/>
              </w:rPr>
              <w:t>650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7C5CA45A" w14:textId="77777777" w:rsidR="00DC7160" w:rsidRPr="00C20284" w:rsidRDefault="00DC7160" w:rsidP="00DC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67" w:type="dxa"/>
            <w:tcBorders>
              <w:top w:val="single" w:sz="4" w:space="0" w:color="auto"/>
              <w:bottom w:val="double" w:sz="4" w:space="0" w:color="auto"/>
            </w:tcBorders>
          </w:tcPr>
          <w:p w14:paraId="091A00B7" w14:textId="226996BC" w:rsidR="00DC7160" w:rsidRPr="00C20284" w:rsidRDefault="009711B9" w:rsidP="00DC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DC7160" w:rsidRPr="00C202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001</w:t>
            </w:r>
          </w:p>
        </w:tc>
      </w:tr>
    </w:tbl>
    <w:p w14:paraId="47F926F2" w14:textId="77777777" w:rsidR="00B82CBD" w:rsidRDefault="00B82C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  <w:sectPr w:rsidR="00B82CBD" w:rsidSect="000E2ADD">
          <w:headerReference w:type="default" r:id="rId25"/>
          <w:footerReference w:type="default" r:id="rId26"/>
          <w:pgSz w:w="16840" w:h="11907" w:orient="landscape" w:code="9"/>
          <w:pgMar w:top="360" w:right="1152" w:bottom="576" w:left="1152" w:header="720" w:footer="576" w:gutter="0"/>
          <w:cols w:space="708"/>
          <w:docGrid w:linePitch="360"/>
        </w:sectPr>
      </w:pPr>
    </w:p>
    <w:tbl>
      <w:tblPr>
        <w:tblW w:w="4829" w:type="pct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1094"/>
        <w:gridCol w:w="166"/>
        <w:gridCol w:w="70"/>
        <w:gridCol w:w="200"/>
        <w:gridCol w:w="894"/>
        <w:gridCol w:w="236"/>
        <w:gridCol w:w="130"/>
        <w:gridCol w:w="964"/>
        <w:gridCol w:w="236"/>
        <w:gridCol w:w="1050"/>
        <w:gridCol w:w="16"/>
      </w:tblGrid>
      <w:tr w:rsidR="00B805E5" w:rsidRPr="00C20284" w14:paraId="1C553DAB" w14:textId="77777777" w:rsidTr="00257B0D">
        <w:trPr>
          <w:gridAfter w:val="1"/>
          <w:wAfter w:w="16" w:type="dxa"/>
        </w:trPr>
        <w:tc>
          <w:tcPr>
            <w:tcW w:w="4219" w:type="dxa"/>
            <w:tcBorders>
              <w:bottom w:val="nil"/>
            </w:tcBorders>
          </w:tcPr>
          <w:p w14:paraId="3C57FE30" w14:textId="77777777" w:rsidR="00B805E5" w:rsidRPr="00C20284" w:rsidRDefault="00B8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</w:tcPr>
          <w:p w14:paraId="16BF3CF9" w14:textId="77777777" w:rsidR="00B805E5" w:rsidRPr="00C20284" w:rsidRDefault="00B805E5">
            <w:pPr>
              <w:spacing w:line="240" w:lineRule="auto"/>
              <w:ind w:left="-15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192E583" w14:textId="77777777" w:rsidR="00B805E5" w:rsidRPr="00C20284" w:rsidRDefault="00B805E5">
            <w:pPr>
              <w:tabs>
                <w:tab w:val="left" w:pos="1062"/>
              </w:tabs>
              <w:spacing w:line="240" w:lineRule="auto"/>
              <w:ind w:left="-15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nil"/>
              <w:bottom w:val="nil"/>
            </w:tcBorders>
          </w:tcPr>
          <w:p w14:paraId="3B7BB040" w14:textId="77777777" w:rsidR="00B805E5" w:rsidRPr="00C20284" w:rsidRDefault="00B805E5">
            <w:pPr>
              <w:tabs>
                <w:tab w:val="left" w:pos="1062"/>
              </w:tabs>
              <w:spacing w:line="240" w:lineRule="auto"/>
              <w:ind w:left="-15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bottom w:val="nil"/>
            </w:tcBorders>
          </w:tcPr>
          <w:p w14:paraId="1325630A" w14:textId="31DF62FD" w:rsidR="00B805E5" w:rsidRPr="00C20284" w:rsidRDefault="00B805E5">
            <w:pPr>
              <w:tabs>
                <w:tab w:val="clear" w:pos="680"/>
                <w:tab w:val="left" w:pos="702"/>
              </w:tabs>
              <w:spacing w:line="240" w:lineRule="auto"/>
              <w:ind w:left="-15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805E5" w:rsidRPr="00C20284" w14:paraId="4E9EB312" w14:textId="77777777" w:rsidTr="00257B0D">
        <w:trPr>
          <w:gridAfter w:val="1"/>
          <w:wAfter w:w="16" w:type="dxa"/>
        </w:trPr>
        <w:tc>
          <w:tcPr>
            <w:tcW w:w="4219" w:type="dxa"/>
            <w:tcBorders>
              <w:top w:val="nil"/>
            </w:tcBorders>
          </w:tcPr>
          <w:p w14:paraId="0D2B8418" w14:textId="77777777" w:rsidR="00B805E5" w:rsidRPr="00C20284" w:rsidRDefault="00B805E5">
            <w:pP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10"/>
            <w:tcBorders>
              <w:top w:val="nil"/>
              <w:bottom w:val="nil"/>
            </w:tcBorders>
          </w:tcPr>
          <w:p w14:paraId="59773E52" w14:textId="27DF9863" w:rsidR="00B805E5" w:rsidRPr="00C20284" w:rsidRDefault="00B805E5">
            <w:pPr>
              <w:tabs>
                <w:tab w:val="clear" w:pos="680"/>
                <w:tab w:val="left" w:pos="702"/>
              </w:tabs>
              <w:spacing w:line="240" w:lineRule="auto"/>
              <w:ind w:left="-15" w:right="-8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B805E5" w:rsidRPr="00C20284" w14:paraId="4F0ECD4B" w14:textId="77777777" w:rsidTr="00257B0D">
        <w:trPr>
          <w:gridAfter w:val="1"/>
          <w:wAfter w:w="16" w:type="dxa"/>
        </w:trPr>
        <w:tc>
          <w:tcPr>
            <w:tcW w:w="4219" w:type="dxa"/>
            <w:tcBorders>
              <w:top w:val="nil"/>
            </w:tcBorders>
          </w:tcPr>
          <w:p w14:paraId="394886DE" w14:textId="77777777" w:rsidR="00B805E5" w:rsidRPr="00C20284" w:rsidRDefault="00B805E5">
            <w:pP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10"/>
            <w:tcBorders>
              <w:top w:val="nil"/>
              <w:bottom w:val="single" w:sz="4" w:space="0" w:color="auto"/>
            </w:tcBorders>
          </w:tcPr>
          <w:p w14:paraId="2E6AB782" w14:textId="5CC8AF61" w:rsidR="00B805E5" w:rsidRPr="00C20284" w:rsidRDefault="00B805E5">
            <w:pPr>
              <w:tabs>
                <w:tab w:val="clear" w:pos="680"/>
                <w:tab w:val="left" w:pos="702"/>
              </w:tabs>
              <w:spacing w:line="240" w:lineRule="auto"/>
              <w:ind w:left="-15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05E5" w:rsidRPr="00C20284" w14:paraId="53E4CFD9" w14:textId="77777777" w:rsidTr="00616998">
        <w:tc>
          <w:tcPr>
            <w:tcW w:w="4219" w:type="dxa"/>
            <w:tcBorders>
              <w:top w:val="nil"/>
            </w:tcBorders>
          </w:tcPr>
          <w:p w14:paraId="05E692A3" w14:textId="77777777" w:rsidR="00B805E5" w:rsidRPr="00C20284" w:rsidRDefault="00B805E5">
            <w:pPr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อัตราภาษีที่ใช้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79942944" w14:textId="712ED3A5" w:rsidR="00B805E5" w:rsidRPr="00C20284" w:rsidRDefault="00BC7DEA">
            <w:pPr>
              <w:spacing w:line="240" w:lineRule="auto"/>
              <w:ind w:left="-15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="009711B9" w:rsidRPr="009711B9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</w:tcPr>
          <w:p w14:paraId="43FFFC6E" w14:textId="77777777" w:rsidR="00B805E5" w:rsidRPr="00C20284" w:rsidRDefault="00B805E5">
            <w:pPr>
              <w:tabs>
                <w:tab w:val="left" w:pos="1062"/>
              </w:tabs>
              <w:spacing w:line="240" w:lineRule="auto"/>
              <w:ind w:left="-15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83E300" w14:textId="6BFF306E" w:rsidR="00B805E5" w:rsidRPr="00C20284" w:rsidRDefault="00BC7DEA">
            <w:pPr>
              <w:tabs>
                <w:tab w:val="left" w:pos="1062"/>
              </w:tabs>
              <w:spacing w:line="240" w:lineRule="auto"/>
              <w:ind w:left="-15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="009711B9" w:rsidRPr="009711B9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</w:tcPr>
          <w:p w14:paraId="24070037" w14:textId="77777777" w:rsidR="00DE26F0" w:rsidRPr="00C20284" w:rsidRDefault="00DE26F0">
            <w:pPr>
              <w:tabs>
                <w:tab w:val="clear" w:pos="680"/>
                <w:tab w:val="left" w:pos="702"/>
              </w:tabs>
              <w:spacing w:line="240" w:lineRule="auto"/>
              <w:ind w:left="-15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D8C4A7" w14:textId="49E1CB53" w:rsidR="00946349" w:rsidRDefault="00946349">
            <w:pPr>
              <w:tabs>
                <w:tab w:val="clear" w:pos="680"/>
                <w:tab w:val="left" w:pos="702"/>
              </w:tabs>
              <w:spacing w:line="240" w:lineRule="auto"/>
              <w:ind w:left="-15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</w:tcPr>
          <w:p w14:paraId="34A84514" w14:textId="5A6084F0" w:rsidR="00B805E5" w:rsidRPr="00C20284" w:rsidRDefault="00B805E5">
            <w:pPr>
              <w:tabs>
                <w:tab w:val="clear" w:pos="680"/>
                <w:tab w:val="left" w:pos="702"/>
              </w:tabs>
              <w:spacing w:line="240" w:lineRule="auto"/>
              <w:ind w:left="-15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ECE15" w14:textId="77777777" w:rsidR="00B805E5" w:rsidRPr="00C20284" w:rsidRDefault="00B805E5">
            <w:pPr>
              <w:tabs>
                <w:tab w:val="clear" w:pos="680"/>
                <w:tab w:val="left" w:pos="702"/>
              </w:tabs>
              <w:spacing w:line="240" w:lineRule="auto"/>
              <w:ind w:left="-15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B805E5" w:rsidRPr="00C20284" w14:paraId="534A5F4B" w14:textId="77777777" w:rsidTr="00257B0D">
        <w:tc>
          <w:tcPr>
            <w:tcW w:w="4219" w:type="dxa"/>
          </w:tcPr>
          <w:p w14:paraId="0C0697F8" w14:textId="1AF129D7" w:rsidR="00B805E5" w:rsidRPr="00C20284" w:rsidRDefault="009711B9">
            <w:pPr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9711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3C66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94" w:type="dxa"/>
            <w:tcBorders>
              <w:bottom w:val="nil"/>
            </w:tcBorders>
          </w:tcPr>
          <w:p w14:paraId="7400BA4A" w14:textId="77777777" w:rsidR="00B805E5" w:rsidRPr="00C20284" w:rsidRDefault="00B8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bottom w:val="nil"/>
            </w:tcBorders>
          </w:tcPr>
          <w:p w14:paraId="5AF7A7BC" w14:textId="77777777" w:rsidR="00B805E5" w:rsidRPr="00C20284" w:rsidRDefault="00B8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4" w:type="dxa"/>
            <w:gridSpan w:val="2"/>
            <w:tcBorders>
              <w:bottom w:val="nil"/>
            </w:tcBorders>
          </w:tcPr>
          <w:p w14:paraId="69EAC511" w14:textId="77777777" w:rsidR="00B805E5" w:rsidRPr="00C20284" w:rsidRDefault="00B8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2195147E" w14:textId="77777777" w:rsidR="00DE26F0" w:rsidRPr="00017136" w:rsidRDefault="00DE2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  <w:gridSpan w:val="2"/>
            <w:tcBorders>
              <w:bottom w:val="nil"/>
            </w:tcBorders>
          </w:tcPr>
          <w:p w14:paraId="66CEC591" w14:textId="08CFA90D" w:rsidR="00DE26F0" w:rsidRPr="00017136" w:rsidRDefault="00DE2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6E96FAFC" w14:textId="2B9DFBB9" w:rsidR="00B805E5" w:rsidRPr="00C20284" w:rsidRDefault="00B8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gridSpan w:val="2"/>
            <w:tcBorders>
              <w:bottom w:val="nil"/>
            </w:tcBorders>
          </w:tcPr>
          <w:p w14:paraId="31277F46" w14:textId="77777777" w:rsidR="00B805E5" w:rsidRPr="00C20284" w:rsidRDefault="00B8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1CC0" w:rsidRPr="00C20284" w14:paraId="4C3C53D3" w14:textId="77777777" w:rsidTr="00946349">
        <w:tc>
          <w:tcPr>
            <w:tcW w:w="4219" w:type="dxa"/>
          </w:tcPr>
          <w:p w14:paraId="6736A94B" w14:textId="746B4BC3" w:rsidR="00E41CC0" w:rsidRPr="00C20284" w:rsidRDefault="00E41CC0">
            <w:pPr>
              <w:tabs>
                <w:tab w:val="left" w:pos="54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กำไรทางบัญชีก่อนค่าใช้จ่ายภาษีเงินได้</w:t>
            </w:r>
            <w:r w:rsidRPr="00C202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F1233" w:rsidRPr="00C20284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20284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094" w:type="dxa"/>
            <w:tcBorders>
              <w:bottom w:val="double" w:sz="4" w:space="0" w:color="auto"/>
            </w:tcBorders>
          </w:tcPr>
          <w:p w14:paraId="37099569" w14:textId="29AA5861" w:rsidR="00E41CC0" w:rsidRPr="00C20284" w:rsidRDefault="005135E6" w:rsidP="00C4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017136">
              <w:rPr>
                <w:rFonts w:ascii="Angsana New" w:hAnsi="Angsana New"/>
                <w:sz w:val="30"/>
                <w:szCs w:val="30"/>
              </w:rPr>
              <w:t>141</w:t>
            </w:r>
          </w:p>
        </w:tc>
        <w:tc>
          <w:tcPr>
            <w:tcW w:w="236" w:type="dxa"/>
            <w:gridSpan w:val="2"/>
            <w:tcBorders>
              <w:bottom w:val="nil"/>
            </w:tcBorders>
          </w:tcPr>
          <w:p w14:paraId="05B5BDF5" w14:textId="77777777" w:rsidR="00E41CC0" w:rsidRPr="00C20284" w:rsidRDefault="00E41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4" w:type="dxa"/>
            <w:gridSpan w:val="2"/>
            <w:tcBorders>
              <w:bottom w:val="double" w:sz="4" w:space="0" w:color="auto"/>
            </w:tcBorders>
          </w:tcPr>
          <w:p w14:paraId="28450731" w14:textId="783CE15A" w:rsidR="00E41CC0" w:rsidRPr="00C20284" w:rsidRDefault="006F20E3" w:rsidP="00C4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017136">
              <w:rPr>
                <w:rFonts w:ascii="Angsana New" w:hAnsi="Angsana New"/>
                <w:sz w:val="30"/>
                <w:szCs w:val="30"/>
              </w:rPr>
              <w:t>428</w:t>
            </w:r>
          </w:p>
        </w:tc>
        <w:tc>
          <w:tcPr>
            <w:tcW w:w="236" w:type="dxa"/>
            <w:tcBorders>
              <w:bottom w:val="nil"/>
            </w:tcBorders>
          </w:tcPr>
          <w:p w14:paraId="004F29F7" w14:textId="77777777" w:rsidR="00DE26F0" w:rsidRPr="00017136" w:rsidRDefault="00DE2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  <w:gridSpan w:val="2"/>
            <w:tcBorders>
              <w:bottom w:val="double" w:sz="4" w:space="0" w:color="auto"/>
            </w:tcBorders>
          </w:tcPr>
          <w:p w14:paraId="5E3B18E9" w14:textId="07C1F88E" w:rsidR="0053778C" w:rsidRPr="00017136" w:rsidRDefault="0053778C" w:rsidP="00C4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017136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36" w:type="dxa"/>
            <w:tcBorders>
              <w:bottom w:val="nil"/>
            </w:tcBorders>
          </w:tcPr>
          <w:p w14:paraId="7B31BC90" w14:textId="7AB71F5C" w:rsidR="00E41CC0" w:rsidRPr="00C20284" w:rsidRDefault="00E41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gridSpan w:val="2"/>
            <w:tcBorders>
              <w:bottom w:val="double" w:sz="4" w:space="0" w:color="auto"/>
            </w:tcBorders>
          </w:tcPr>
          <w:p w14:paraId="3E1BD161" w14:textId="1CF7D2B3" w:rsidR="00E41CC0" w:rsidRPr="00C20284" w:rsidRDefault="00C24E06" w:rsidP="00C4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580</w:t>
            </w:r>
          </w:p>
        </w:tc>
      </w:tr>
      <w:tr w:rsidR="00F77EDB" w:rsidRPr="00C20284" w14:paraId="1EA8B134" w14:textId="77777777" w:rsidTr="00946349">
        <w:tc>
          <w:tcPr>
            <w:tcW w:w="4219" w:type="dxa"/>
          </w:tcPr>
          <w:p w14:paraId="41689A79" w14:textId="77777777" w:rsidR="00F77EDB" w:rsidRPr="00C20284" w:rsidRDefault="00F77EDB">
            <w:pPr>
              <w:tabs>
                <w:tab w:val="left" w:pos="54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1094" w:type="dxa"/>
            <w:tcBorders>
              <w:top w:val="double" w:sz="4" w:space="0" w:color="auto"/>
            </w:tcBorders>
          </w:tcPr>
          <w:p w14:paraId="64FADF1C" w14:textId="4FDEE81A" w:rsidR="00F77EDB" w:rsidRPr="00C20284" w:rsidRDefault="006F20E3" w:rsidP="00C4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</w:tcBorders>
          </w:tcPr>
          <w:p w14:paraId="074E1622" w14:textId="77777777" w:rsidR="00F77EDB" w:rsidRPr="00C20284" w:rsidRDefault="00F77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4" w:type="dxa"/>
            <w:gridSpan w:val="2"/>
            <w:tcBorders>
              <w:top w:val="double" w:sz="4" w:space="0" w:color="auto"/>
            </w:tcBorders>
          </w:tcPr>
          <w:p w14:paraId="59B3CB79" w14:textId="38353B01" w:rsidR="00F77EDB" w:rsidRPr="00C20284" w:rsidRDefault="006F20E3" w:rsidP="00C4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86</w:t>
            </w:r>
          </w:p>
        </w:tc>
        <w:tc>
          <w:tcPr>
            <w:tcW w:w="236" w:type="dxa"/>
            <w:tcBorders>
              <w:top w:val="nil"/>
            </w:tcBorders>
          </w:tcPr>
          <w:p w14:paraId="31C5D791" w14:textId="19935027" w:rsidR="00DE26F0" w:rsidRPr="00C20284" w:rsidRDefault="00DE2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  <w:gridSpan w:val="2"/>
            <w:tcBorders>
              <w:top w:val="double" w:sz="4" w:space="0" w:color="auto"/>
            </w:tcBorders>
          </w:tcPr>
          <w:p w14:paraId="76F4460A" w14:textId="6D2B9099" w:rsidR="00017136" w:rsidRDefault="00017136" w:rsidP="00C4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191D8D7" w14:textId="423B45DF" w:rsidR="00F77EDB" w:rsidRPr="00C20284" w:rsidRDefault="00F77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gridSpan w:val="2"/>
            <w:tcBorders>
              <w:top w:val="double" w:sz="4" w:space="0" w:color="auto"/>
            </w:tcBorders>
          </w:tcPr>
          <w:p w14:paraId="3338A1EC" w14:textId="5189BE55" w:rsidR="00F77EDB" w:rsidRPr="00C20284" w:rsidRDefault="00017136" w:rsidP="00C4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87</w:t>
            </w:r>
          </w:p>
        </w:tc>
      </w:tr>
      <w:tr w:rsidR="00F77EDB" w:rsidRPr="00C20284" w14:paraId="103F0C02" w14:textId="77777777" w:rsidTr="00946349">
        <w:tc>
          <w:tcPr>
            <w:tcW w:w="4219" w:type="dxa"/>
          </w:tcPr>
          <w:p w14:paraId="48A2E2E5" w14:textId="77777777" w:rsidR="00F77EDB" w:rsidRPr="00C20284" w:rsidRDefault="00F77EDB">
            <w:pPr>
              <w:tabs>
                <w:tab w:val="clear" w:pos="5387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ผลกระทบทางภาษีของรายได้และค่าใช้จ่ายที่ไม่ถือ</w:t>
            </w:r>
          </w:p>
        </w:tc>
        <w:tc>
          <w:tcPr>
            <w:tcW w:w="1094" w:type="dxa"/>
            <w:tcBorders>
              <w:bottom w:val="nil"/>
            </w:tcBorders>
          </w:tcPr>
          <w:p w14:paraId="2BE73E37" w14:textId="77777777" w:rsidR="00F77EDB" w:rsidRPr="00C20284" w:rsidRDefault="00F77EDB" w:rsidP="00C4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bottom w:val="nil"/>
            </w:tcBorders>
          </w:tcPr>
          <w:p w14:paraId="614A8158" w14:textId="77777777" w:rsidR="00F77EDB" w:rsidRPr="00C20284" w:rsidRDefault="00F77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  <w:gridSpan w:val="2"/>
            <w:tcBorders>
              <w:bottom w:val="nil"/>
            </w:tcBorders>
          </w:tcPr>
          <w:p w14:paraId="0251041C" w14:textId="77777777" w:rsidR="00F77EDB" w:rsidRPr="00C20284" w:rsidRDefault="00F77EDB" w:rsidP="00C4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660586B5" w14:textId="77777777" w:rsidR="00DE26F0" w:rsidRPr="00C20284" w:rsidRDefault="00DE2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  <w:gridSpan w:val="2"/>
            <w:tcBorders>
              <w:bottom w:val="nil"/>
            </w:tcBorders>
          </w:tcPr>
          <w:p w14:paraId="1C4E02B6" w14:textId="112F7E1B" w:rsidR="00DE26F0" w:rsidRPr="00C20284" w:rsidRDefault="00DE26F0" w:rsidP="00C4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7917524D" w14:textId="4ECFFDF2" w:rsidR="00F77EDB" w:rsidRPr="00C20284" w:rsidRDefault="00F77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gridSpan w:val="2"/>
            <w:tcBorders>
              <w:bottom w:val="nil"/>
            </w:tcBorders>
          </w:tcPr>
          <w:p w14:paraId="0EBD53A8" w14:textId="77777777" w:rsidR="00F77EDB" w:rsidRPr="00C20284" w:rsidRDefault="00F77EDB" w:rsidP="00C4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7EDB" w:rsidRPr="00C20284" w14:paraId="3B5FDA59" w14:textId="77777777" w:rsidTr="00946349">
        <w:tc>
          <w:tcPr>
            <w:tcW w:w="4219" w:type="dxa"/>
          </w:tcPr>
          <w:p w14:paraId="5DBC5023" w14:textId="77777777" w:rsidR="00F77EDB" w:rsidRPr="00C20284" w:rsidRDefault="00F77ED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20284">
              <w:rPr>
                <w:rFonts w:ascii="Angsana New" w:hAnsi="Angsana New"/>
                <w:sz w:val="30"/>
                <w:szCs w:val="30"/>
                <w:cs/>
              </w:rPr>
              <w:t xml:space="preserve">เป็นรายได้หรือค่าใช้จ่ายทางภาษี </w:t>
            </w:r>
            <w:r w:rsidRPr="00C20284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20284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094" w:type="dxa"/>
            <w:tcBorders>
              <w:bottom w:val="nil"/>
            </w:tcBorders>
          </w:tcPr>
          <w:p w14:paraId="1C5B3D63" w14:textId="357B081C" w:rsidR="00F77EDB" w:rsidRPr="00C20284" w:rsidRDefault="006F20E3" w:rsidP="00C4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tcBorders>
              <w:bottom w:val="nil"/>
            </w:tcBorders>
          </w:tcPr>
          <w:p w14:paraId="734EBD4D" w14:textId="77777777" w:rsidR="00F77EDB" w:rsidRPr="00C20284" w:rsidRDefault="00F77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  <w:gridSpan w:val="2"/>
            <w:tcBorders>
              <w:bottom w:val="nil"/>
            </w:tcBorders>
          </w:tcPr>
          <w:p w14:paraId="2EC137F9" w14:textId="5B75C96D" w:rsidR="00F77EDB" w:rsidRPr="00C20284" w:rsidRDefault="006F20E3" w:rsidP="00C4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178BB">
              <w:rPr>
                <w:rFonts w:ascii="Angsana New" w:hAnsi="Angsana New"/>
                <w:sz w:val="30"/>
                <w:szCs w:val="30"/>
              </w:rPr>
              <w:t>1,572)</w:t>
            </w:r>
          </w:p>
        </w:tc>
        <w:tc>
          <w:tcPr>
            <w:tcW w:w="236" w:type="dxa"/>
            <w:tcBorders>
              <w:bottom w:val="nil"/>
            </w:tcBorders>
          </w:tcPr>
          <w:p w14:paraId="47067A4E" w14:textId="553BDA93" w:rsidR="00DE26F0" w:rsidRPr="00C20284" w:rsidRDefault="00DE2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  <w:gridSpan w:val="2"/>
            <w:tcBorders>
              <w:bottom w:val="single" w:sz="4" w:space="0" w:color="auto"/>
            </w:tcBorders>
          </w:tcPr>
          <w:p w14:paraId="0B74EB36" w14:textId="3B573EAF" w:rsidR="00017136" w:rsidRDefault="00017136" w:rsidP="00C4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458D0ED1" w14:textId="43F43A7F" w:rsidR="00F77EDB" w:rsidRPr="00C20284" w:rsidRDefault="00F77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gridSpan w:val="2"/>
            <w:tcBorders>
              <w:bottom w:val="nil"/>
            </w:tcBorders>
          </w:tcPr>
          <w:p w14:paraId="4F7E4D14" w14:textId="675361E5" w:rsidR="00F77EDB" w:rsidRPr="00C20284" w:rsidRDefault="00567722" w:rsidP="00C4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(1,572)</w:t>
            </w:r>
          </w:p>
        </w:tc>
      </w:tr>
      <w:tr w:rsidR="00F77EDB" w:rsidRPr="00C20284" w14:paraId="6BDF0C3C" w14:textId="77777777" w:rsidTr="00946349">
        <w:tc>
          <w:tcPr>
            <w:tcW w:w="4219" w:type="dxa"/>
          </w:tcPr>
          <w:p w14:paraId="67485941" w14:textId="52E473F6" w:rsidR="00F77EDB" w:rsidRPr="00C20284" w:rsidRDefault="00EC3BFF">
            <w:pPr>
              <w:tabs>
                <w:tab w:val="left" w:pos="54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14:paraId="5D94F30B" w14:textId="4BF2EBC5" w:rsidR="00F77EDB" w:rsidRPr="00C20284" w:rsidRDefault="006F20E3" w:rsidP="00C4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363CE46F" w14:textId="77777777" w:rsidR="00F77EDB" w:rsidRPr="00C20284" w:rsidRDefault="00F77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9143E54" w14:textId="41DA5B5D" w:rsidR="00F77EDB" w:rsidRPr="00C20284" w:rsidRDefault="00F178BB" w:rsidP="00C4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(1,486)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C3F3D7E" w14:textId="77777777" w:rsidR="00DE26F0" w:rsidRPr="00C20284" w:rsidRDefault="00DE2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DB6A5A0" w14:textId="1D0C9838" w:rsidR="00017136" w:rsidRDefault="00017136" w:rsidP="00C4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8A80BB5" w14:textId="3B3EA7C3" w:rsidR="00F77EDB" w:rsidRPr="00C20284" w:rsidRDefault="00F77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1D60DDF" w14:textId="76453640" w:rsidR="00F77EDB" w:rsidRPr="00C20284" w:rsidRDefault="00C24E06" w:rsidP="00C4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(1,485)</w:t>
            </w:r>
          </w:p>
        </w:tc>
      </w:tr>
      <w:tr w:rsidR="00F77EDB" w:rsidRPr="00C20284" w14:paraId="371F7D57" w14:textId="77777777" w:rsidTr="00946349">
        <w:trPr>
          <w:trHeight w:hRule="exact" w:val="144"/>
        </w:trPr>
        <w:tc>
          <w:tcPr>
            <w:tcW w:w="4219" w:type="dxa"/>
          </w:tcPr>
          <w:p w14:paraId="66E54D09" w14:textId="77777777" w:rsidR="00F77EDB" w:rsidRPr="00C20284" w:rsidRDefault="00F77EDB">
            <w:pPr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double" w:sz="4" w:space="0" w:color="auto"/>
            </w:tcBorders>
          </w:tcPr>
          <w:p w14:paraId="05C93A33" w14:textId="77777777" w:rsidR="00F77EDB" w:rsidRPr="00C20284" w:rsidRDefault="00F77EDB" w:rsidP="00C4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15" w:right="-10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13CA6789" w14:textId="77777777" w:rsidR="00F77EDB" w:rsidRPr="00C20284" w:rsidRDefault="00F77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94" w:type="dxa"/>
            <w:gridSpan w:val="2"/>
            <w:tcBorders>
              <w:top w:val="double" w:sz="4" w:space="0" w:color="auto"/>
            </w:tcBorders>
          </w:tcPr>
          <w:p w14:paraId="56F29E4D" w14:textId="77777777" w:rsidR="00F77EDB" w:rsidRPr="00C20284" w:rsidRDefault="00F77EDB" w:rsidP="00C4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15" w:right="-10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14B21507" w14:textId="77777777" w:rsidR="00DE26F0" w:rsidRPr="00C20284" w:rsidRDefault="00DE2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4" w:type="dxa"/>
            <w:gridSpan w:val="2"/>
            <w:tcBorders>
              <w:top w:val="double" w:sz="4" w:space="0" w:color="auto"/>
            </w:tcBorders>
          </w:tcPr>
          <w:p w14:paraId="342E8832" w14:textId="760ABAED" w:rsidR="00DE26F0" w:rsidRPr="00C20284" w:rsidRDefault="00DE26F0" w:rsidP="00C4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15" w:right="-10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4AFDE45" w14:textId="1AAB2EC9" w:rsidR="00F77EDB" w:rsidRPr="00C20284" w:rsidRDefault="00F77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6" w:type="dxa"/>
            <w:gridSpan w:val="2"/>
            <w:tcBorders>
              <w:top w:val="double" w:sz="4" w:space="0" w:color="auto"/>
            </w:tcBorders>
          </w:tcPr>
          <w:p w14:paraId="59EEBEED" w14:textId="77777777" w:rsidR="00F77EDB" w:rsidRPr="00C20284" w:rsidRDefault="00F77EDB" w:rsidP="00C4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  <w:tab w:val="decimal" w:pos="972"/>
              </w:tabs>
              <w:spacing w:line="240" w:lineRule="auto"/>
              <w:ind w:left="-115" w:right="-107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77EDB" w:rsidRPr="00C20284" w14:paraId="39AC20AE" w14:textId="77777777" w:rsidTr="00257B0D">
        <w:tc>
          <w:tcPr>
            <w:tcW w:w="4219" w:type="dxa"/>
          </w:tcPr>
          <w:p w14:paraId="4E183404" w14:textId="6EB298C6" w:rsidR="00F77EDB" w:rsidRPr="00C20284" w:rsidRDefault="009711B9">
            <w:pPr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9711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094" w:type="dxa"/>
            <w:tcBorders>
              <w:bottom w:val="nil"/>
            </w:tcBorders>
          </w:tcPr>
          <w:p w14:paraId="11906D40" w14:textId="77777777" w:rsidR="00F77EDB" w:rsidRPr="00C20284" w:rsidRDefault="00F77EDB" w:rsidP="00C4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bottom w:val="nil"/>
            </w:tcBorders>
          </w:tcPr>
          <w:p w14:paraId="6CBBE406" w14:textId="77777777" w:rsidR="00F77EDB" w:rsidRPr="00C20284" w:rsidRDefault="00F77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4" w:type="dxa"/>
            <w:gridSpan w:val="2"/>
            <w:tcBorders>
              <w:bottom w:val="nil"/>
            </w:tcBorders>
          </w:tcPr>
          <w:p w14:paraId="7F27A7B9" w14:textId="77777777" w:rsidR="00F77EDB" w:rsidRPr="00C20284" w:rsidRDefault="00F77EDB" w:rsidP="00C4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6ABBD1B1" w14:textId="77777777" w:rsidR="00DE26F0" w:rsidRPr="00C20284" w:rsidRDefault="00DE2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  <w:gridSpan w:val="2"/>
            <w:tcBorders>
              <w:bottom w:val="nil"/>
            </w:tcBorders>
          </w:tcPr>
          <w:p w14:paraId="101C59C8" w14:textId="01065371" w:rsidR="00DE26F0" w:rsidRPr="00C20284" w:rsidRDefault="00DE26F0" w:rsidP="00C4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2F5A53A0" w14:textId="1D34DD59" w:rsidR="00F77EDB" w:rsidRPr="00C20284" w:rsidRDefault="00F77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gridSpan w:val="2"/>
            <w:tcBorders>
              <w:bottom w:val="nil"/>
            </w:tcBorders>
          </w:tcPr>
          <w:p w14:paraId="3746FEDC" w14:textId="77777777" w:rsidR="00F77EDB" w:rsidRPr="00C20284" w:rsidRDefault="00F77EDB" w:rsidP="00C4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  <w:tab w:val="decimal" w:pos="972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1CB9" w:rsidRPr="00C20284" w14:paraId="3478FF88" w14:textId="77777777" w:rsidTr="00946349">
        <w:tc>
          <w:tcPr>
            <w:tcW w:w="4219" w:type="dxa"/>
          </w:tcPr>
          <w:p w14:paraId="1B6E7620" w14:textId="2B2AC9CA" w:rsidR="007B1CB9" w:rsidRPr="00C20284" w:rsidRDefault="007B1CB9" w:rsidP="007B1CB9">
            <w:pPr>
              <w:tabs>
                <w:tab w:val="left" w:pos="54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กำไรทางบัญชีก่อนค่าใช้จ่ายภาษีเงินได้</w:t>
            </w:r>
            <w:r w:rsidRPr="00C20284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C20284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094" w:type="dxa"/>
            <w:tcBorders>
              <w:bottom w:val="double" w:sz="4" w:space="0" w:color="auto"/>
            </w:tcBorders>
          </w:tcPr>
          <w:p w14:paraId="77B664F7" w14:textId="54F5907D" w:rsidR="007B1CB9" w:rsidRPr="00C20284" w:rsidRDefault="009711B9" w:rsidP="00C4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350</w:t>
            </w:r>
          </w:p>
        </w:tc>
        <w:tc>
          <w:tcPr>
            <w:tcW w:w="236" w:type="dxa"/>
            <w:gridSpan w:val="2"/>
            <w:tcBorders>
              <w:bottom w:val="nil"/>
            </w:tcBorders>
          </w:tcPr>
          <w:p w14:paraId="2B4C528A" w14:textId="77777777" w:rsidR="007B1CB9" w:rsidRPr="00C20284" w:rsidRDefault="007B1CB9" w:rsidP="007B1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4" w:type="dxa"/>
            <w:gridSpan w:val="2"/>
            <w:tcBorders>
              <w:bottom w:val="double" w:sz="4" w:space="0" w:color="auto"/>
            </w:tcBorders>
          </w:tcPr>
          <w:p w14:paraId="2A0746E2" w14:textId="37302EE6" w:rsidR="007B1CB9" w:rsidRPr="00C20284" w:rsidRDefault="009711B9" w:rsidP="00C4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8</w:t>
            </w:r>
            <w:r w:rsidR="007B1CB9" w:rsidRPr="00C20284">
              <w:rPr>
                <w:rFonts w:ascii="Angsana New" w:hAnsi="Angsana New"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</w:rPr>
              <w:t>727</w:t>
            </w:r>
          </w:p>
        </w:tc>
        <w:tc>
          <w:tcPr>
            <w:tcW w:w="236" w:type="dxa"/>
            <w:tcBorders>
              <w:bottom w:val="nil"/>
            </w:tcBorders>
          </w:tcPr>
          <w:p w14:paraId="28AA2368" w14:textId="77777777" w:rsidR="00DE26F0" w:rsidRPr="00C20284" w:rsidRDefault="00DE26F0" w:rsidP="007B1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  <w:gridSpan w:val="2"/>
            <w:tcBorders>
              <w:bottom w:val="double" w:sz="4" w:space="0" w:color="auto"/>
            </w:tcBorders>
          </w:tcPr>
          <w:p w14:paraId="3E937003" w14:textId="04DF7D2A" w:rsidR="00567722" w:rsidRDefault="00567722" w:rsidP="00C4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74372244" w14:textId="6EC2B47F" w:rsidR="007B1CB9" w:rsidRPr="00C20284" w:rsidRDefault="007B1CB9" w:rsidP="007B1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gridSpan w:val="2"/>
            <w:tcBorders>
              <w:bottom w:val="double" w:sz="4" w:space="0" w:color="auto"/>
            </w:tcBorders>
          </w:tcPr>
          <w:p w14:paraId="022A8690" w14:textId="149DC781" w:rsidR="007B1CB9" w:rsidRPr="00C20284" w:rsidRDefault="009711B9" w:rsidP="00C4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9</w:t>
            </w:r>
            <w:r w:rsidR="007B1CB9" w:rsidRPr="00C20284">
              <w:rPr>
                <w:rFonts w:ascii="Angsana New" w:hAnsi="Angsana New"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</w:rPr>
              <w:t>077</w:t>
            </w:r>
          </w:p>
        </w:tc>
      </w:tr>
      <w:tr w:rsidR="007B1CB9" w:rsidRPr="00C20284" w14:paraId="2B4DB942" w14:textId="77777777" w:rsidTr="00946349">
        <w:tc>
          <w:tcPr>
            <w:tcW w:w="4219" w:type="dxa"/>
          </w:tcPr>
          <w:p w14:paraId="20EFC73F" w14:textId="77777777" w:rsidR="007B1CB9" w:rsidRPr="00C20284" w:rsidRDefault="007B1CB9" w:rsidP="007B1CB9">
            <w:pPr>
              <w:tabs>
                <w:tab w:val="left" w:pos="54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1094" w:type="dxa"/>
            <w:tcBorders>
              <w:top w:val="double" w:sz="4" w:space="0" w:color="auto"/>
              <w:bottom w:val="nil"/>
            </w:tcBorders>
          </w:tcPr>
          <w:p w14:paraId="29BB8744" w14:textId="24C0E6B7" w:rsidR="007B1CB9" w:rsidRPr="00C20284" w:rsidRDefault="007B1CB9" w:rsidP="00C4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tcBorders>
              <w:bottom w:val="nil"/>
            </w:tcBorders>
          </w:tcPr>
          <w:p w14:paraId="1A410B34" w14:textId="77777777" w:rsidR="007B1CB9" w:rsidRPr="00C20284" w:rsidRDefault="007B1CB9" w:rsidP="007B1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4" w:type="dxa"/>
            <w:gridSpan w:val="2"/>
            <w:tcBorders>
              <w:top w:val="double" w:sz="4" w:space="0" w:color="auto"/>
              <w:bottom w:val="nil"/>
            </w:tcBorders>
          </w:tcPr>
          <w:p w14:paraId="4C579904" w14:textId="3EB8F0FB" w:rsidR="007B1CB9" w:rsidRPr="00C20284" w:rsidRDefault="009711B9" w:rsidP="00C4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1</w:t>
            </w:r>
            <w:r w:rsidR="007B1CB9" w:rsidRPr="00C20284">
              <w:rPr>
                <w:rFonts w:ascii="Angsana New" w:hAnsi="Angsana New"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</w:rPr>
              <w:t>7</w:t>
            </w:r>
            <w:r w:rsidR="003C6613">
              <w:rPr>
                <w:rFonts w:ascii="Angsana New" w:hAnsi="Angsana New"/>
                <w:sz w:val="30"/>
                <w:szCs w:val="30"/>
              </w:rPr>
              <w:t>4</w:t>
            </w:r>
            <w:r w:rsidRPr="009711B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bottom w:val="nil"/>
            </w:tcBorders>
          </w:tcPr>
          <w:p w14:paraId="5B5E6A20" w14:textId="77777777" w:rsidR="00DE26F0" w:rsidRPr="00C20284" w:rsidRDefault="00DE26F0" w:rsidP="007B1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  <w:gridSpan w:val="2"/>
            <w:tcBorders>
              <w:top w:val="double" w:sz="4" w:space="0" w:color="auto"/>
              <w:bottom w:val="nil"/>
            </w:tcBorders>
          </w:tcPr>
          <w:p w14:paraId="2A6FFBE2" w14:textId="0CD1681D" w:rsidR="00567722" w:rsidRDefault="00567722" w:rsidP="00C4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57960119" w14:textId="3D02AB3C" w:rsidR="007B1CB9" w:rsidRPr="00C20284" w:rsidRDefault="007B1CB9" w:rsidP="007B1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gridSpan w:val="2"/>
            <w:tcBorders>
              <w:top w:val="double" w:sz="4" w:space="0" w:color="auto"/>
              <w:bottom w:val="nil"/>
            </w:tcBorders>
          </w:tcPr>
          <w:p w14:paraId="30B50356" w14:textId="53E1524C" w:rsidR="007B1CB9" w:rsidRPr="00C20284" w:rsidRDefault="009711B9" w:rsidP="00C4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1</w:t>
            </w:r>
            <w:r w:rsidR="007B1CB9" w:rsidRPr="00C20284">
              <w:rPr>
                <w:rFonts w:ascii="Angsana New" w:hAnsi="Angsana New"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</w:rPr>
              <w:t>7</w:t>
            </w:r>
            <w:r w:rsidR="003C6613">
              <w:rPr>
                <w:rFonts w:ascii="Angsana New" w:hAnsi="Angsana New"/>
                <w:sz w:val="30"/>
                <w:szCs w:val="30"/>
              </w:rPr>
              <w:t>4</w:t>
            </w:r>
            <w:r w:rsidRPr="009711B9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7B1CB9" w:rsidRPr="00C20284" w14:paraId="5B593BA8" w14:textId="77777777" w:rsidTr="00616998">
        <w:tc>
          <w:tcPr>
            <w:tcW w:w="4219" w:type="dxa"/>
          </w:tcPr>
          <w:p w14:paraId="5FC8E999" w14:textId="77777777" w:rsidR="007B1CB9" w:rsidRPr="00C20284" w:rsidRDefault="007B1CB9" w:rsidP="007B1CB9">
            <w:pPr>
              <w:tabs>
                <w:tab w:val="clear" w:pos="5387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ผลกระทบทางภาษีของรายได้และค่าใช้จ่ายที่ไม่ถือ</w:t>
            </w:r>
          </w:p>
        </w:tc>
        <w:tc>
          <w:tcPr>
            <w:tcW w:w="1094" w:type="dxa"/>
            <w:tcBorders>
              <w:top w:val="nil"/>
              <w:bottom w:val="nil"/>
            </w:tcBorders>
          </w:tcPr>
          <w:p w14:paraId="39B67D81" w14:textId="77777777" w:rsidR="007B1CB9" w:rsidRPr="00C20284" w:rsidRDefault="007B1CB9" w:rsidP="00C4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28F99F6C" w14:textId="77777777" w:rsidR="007B1CB9" w:rsidRPr="00C20284" w:rsidRDefault="007B1CB9" w:rsidP="007B1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  <w:gridSpan w:val="2"/>
            <w:tcBorders>
              <w:top w:val="nil"/>
              <w:bottom w:val="nil"/>
            </w:tcBorders>
          </w:tcPr>
          <w:p w14:paraId="0B65B8BF" w14:textId="77777777" w:rsidR="007B1CB9" w:rsidRPr="00C20284" w:rsidRDefault="007B1CB9" w:rsidP="00C4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8E38F99" w14:textId="77777777" w:rsidR="00DE26F0" w:rsidRPr="00C20284" w:rsidRDefault="00DE26F0" w:rsidP="007B1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  <w:gridSpan w:val="2"/>
            <w:tcBorders>
              <w:top w:val="nil"/>
              <w:bottom w:val="nil"/>
            </w:tcBorders>
          </w:tcPr>
          <w:p w14:paraId="0FD3229B" w14:textId="7DA25D55" w:rsidR="00DE26F0" w:rsidRPr="00C20284" w:rsidRDefault="00DE26F0" w:rsidP="00C4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86D27F0" w14:textId="764352F9" w:rsidR="007B1CB9" w:rsidRPr="00C20284" w:rsidRDefault="007B1CB9" w:rsidP="007B1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gridSpan w:val="2"/>
            <w:tcBorders>
              <w:top w:val="nil"/>
              <w:bottom w:val="nil"/>
            </w:tcBorders>
          </w:tcPr>
          <w:p w14:paraId="6EA21700" w14:textId="77777777" w:rsidR="007B1CB9" w:rsidRPr="00C20284" w:rsidRDefault="007B1CB9" w:rsidP="00C4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  <w:tab w:val="decimal" w:pos="972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1CB9" w:rsidRPr="00C20284" w14:paraId="5ECBD45A" w14:textId="77777777" w:rsidTr="00946349">
        <w:tc>
          <w:tcPr>
            <w:tcW w:w="4219" w:type="dxa"/>
          </w:tcPr>
          <w:p w14:paraId="0952822A" w14:textId="77777777" w:rsidR="007B1CB9" w:rsidRPr="00C20284" w:rsidRDefault="007B1CB9" w:rsidP="007B1CB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20284">
              <w:rPr>
                <w:rFonts w:ascii="Angsana New" w:hAnsi="Angsana New"/>
                <w:sz w:val="30"/>
                <w:szCs w:val="30"/>
                <w:cs/>
              </w:rPr>
              <w:t xml:space="preserve">เป็นรายได้หรือค่าใช้จ่ายทางภาษี </w:t>
            </w:r>
            <w:r w:rsidRPr="00C20284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20284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094" w:type="dxa"/>
            <w:tcBorders>
              <w:top w:val="nil"/>
              <w:bottom w:val="nil"/>
            </w:tcBorders>
          </w:tcPr>
          <w:p w14:paraId="3D582879" w14:textId="00A119CB" w:rsidR="007B1CB9" w:rsidRPr="00C20284" w:rsidRDefault="007B1CB9" w:rsidP="00C4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7A159207" w14:textId="77777777" w:rsidR="007B1CB9" w:rsidRPr="00C20284" w:rsidRDefault="007B1CB9" w:rsidP="007B1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  <w:gridSpan w:val="2"/>
            <w:tcBorders>
              <w:top w:val="nil"/>
              <w:bottom w:val="nil"/>
            </w:tcBorders>
          </w:tcPr>
          <w:p w14:paraId="28902236" w14:textId="5CB4D199" w:rsidR="007B1CB9" w:rsidRPr="00C20284" w:rsidRDefault="007B1CB9" w:rsidP="00C4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>(</w:t>
            </w:r>
            <w:r w:rsidR="009711B9" w:rsidRPr="009711B9">
              <w:rPr>
                <w:rFonts w:ascii="Angsana New" w:hAnsi="Angsana New"/>
                <w:sz w:val="30"/>
                <w:szCs w:val="30"/>
              </w:rPr>
              <w:t>1</w:t>
            </w:r>
            <w:r w:rsidRPr="00C20284">
              <w:rPr>
                <w:rFonts w:ascii="Angsana New" w:hAnsi="Angsana New"/>
                <w:sz w:val="30"/>
                <w:szCs w:val="30"/>
              </w:rPr>
              <w:t>,</w:t>
            </w:r>
            <w:r w:rsidR="009711B9" w:rsidRPr="009711B9">
              <w:rPr>
                <w:rFonts w:ascii="Angsana New" w:hAnsi="Angsana New"/>
                <w:sz w:val="30"/>
                <w:szCs w:val="30"/>
              </w:rPr>
              <w:t>392</w:t>
            </w:r>
            <w:r w:rsidRPr="00C2028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28AB11C" w14:textId="77777777" w:rsidR="00DE26F0" w:rsidRPr="00C20284" w:rsidRDefault="00DE26F0" w:rsidP="007B1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  <w:gridSpan w:val="2"/>
            <w:tcBorders>
              <w:top w:val="nil"/>
              <w:bottom w:val="single" w:sz="4" w:space="0" w:color="auto"/>
            </w:tcBorders>
          </w:tcPr>
          <w:p w14:paraId="3EEC8F10" w14:textId="5893C852" w:rsidR="00567722" w:rsidRDefault="00567722" w:rsidP="00C4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C7D3B46" w14:textId="434B6849" w:rsidR="007B1CB9" w:rsidRPr="00C20284" w:rsidRDefault="007B1CB9" w:rsidP="007B1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gridSpan w:val="2"/>
            <w:tcBorders>
              <w:top w:val="nil"/>
              <w:bottom w:val="nil"/>
            </w:tcBorders>
          </w:tcPr>
          <w:p w14:paraId="2B57B51D" w14:textId="009D45DF" w:rsidR="007B1CB9" w:rsidRPr="00C20284" w:rsidRDefault="007B1CB9" w:rsidP="00C4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>(</w:t>
            </w:r>
            <w:r w:rsidR="009711B9" w:rsidRPr="009711B9">
              <w:rPr>
                <w:rFonts w:ascii="Angsana New" w:hAnsi="Angsana New"/>
                <w:sz w:val="30"/>
                <w:szCs w:val="30"/>
              </w:rPr>
              <w:t>1</w:t>
            </w:r>
            <w:r w:rsidRPr="00C20284">
              <w:rPr>
                <w:rFonts w:ascii="Angsana New" w:hAnsi="Angsana New"/>
                <w:sz w:val="30"/>
                <w:szCs w:val="30"/>
              </w:rPr>
              <w:t>,</w:t>
            </w:r>
            <w:r w:rsidR="009711B9" w:rsidRPr="009711B9">
              <w:rPr>
                <w:rFonts w:ascii="Angsana New" w:hAnsi="Angsana New"/>
                <w:sz w:val="30"/>
                <w:szCs w:val="30"/>
              </w:rPr>
              <w:t>392</w:t>
            </w:r>
            <w:r w:rsidRPr="00C2028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B1CB9" w:rsidRPr="00C20284" w14:paraId="440A7E43" w14:textId="77777777" w:rsidTr="006149EF">
        <w:tc>
          <w:tcPr>
            <w:tcW w:w="4219" w:type="dxa"/>
            <w:tcBorders>
              <w:bottom w:val="nil"/>
            </w:tcBorders>
          </w:tcPr>
          <w:p w14:paraId="4C9E7116" w14:textId="6B11AC37" w:rsidR="007B1CB9" w:rsidRPr="00C20284" w:rsidRDefault="007B1CB9" w:rsidP="007B1CB9">
            <w:pPr>
              <w:tabs>
                <w:tab w:val="left" w:pos="54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75654483" w14:textId="4AA38814" w:rsidR="007B1CB9" w:rsidRPr="00C20284" w:rsidRDefault="007B1CB9" w:rsidP="00C4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49024888" w14:textId="77777777" w:rsidR="007B1CB9" w:rsidRPr="00C20284" w:rsidRDefault="007B1CB9" w:rsidP="007B1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</w:tcBorders>
          </w:tcPr>
          <w:p w14:paraId="77A55575" w14:textId="6D656AE4" w:rsidR="007B1CB9" w:rsidRPr="00C20284" w:rsidRDefault="009711B9" w:rsidP="00C4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353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2C629CE" w14:textId="77777777" w:rsidR="00DE26F0" w:rsidRPr="00C20284" w:rsidRDefault="00DE26F0" w:rsidP="007B1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435CB93" w14:textId="0494A109" w:rsidR="00EE07CD" w:rsidRPr="00552A05" w:rsidRDefault="00EE07CD" w:rsidP="00C4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2A0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CCC515B" w14:textId="43DA2E7A" w:rsidR="007B1CB9" w:rsidRPr="00C20284" w:rsidRDefault="007B1CB9" w:rsidP="007B1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</w:tcBorders>
          </w:tcPr>
          <w:p w14:paraId="6559E09B" w14:textId="53CE5097" w:rsidR="007B1CB9" w:rsidRPr="00C20284" w:rsidRDefault="009711B9" w:rsidP="00C4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353</w:t>
            </w:r>
          </w:p>
        </w:tc>
      </w:tr>
    </w:tbl>
    <w:p w14:paraId="619AB604" w14:textId="77777777" w:rsidR="003F73B3" w:rsidRPr="007B1CB9" w:rsidRDefault="003F73B3" w:rsidP="00367A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745A3F4" w14:textId="77777777" w:rsidR="005D6383" w:rsidRPr="007B1CB9" w:rsidRDefault="005D6383" w:rsidP="00367ADF">
      <w:pPr>
        <w:pStyle w:val="acctmergecolhdg"/>
        <w:spacing w:line="240" w:lineRule="auto"/>
        <w:ind w:left="540"/>
        <w:jc w:val="both"/>
        <w:rPr>
          <w:rFonts w:ascii="Angsana New" w:hAnsi="Angsana New"/>
          <w:b w:val="0"/>
          <w:bCs/>
          <w:i/>
          <w:iCs/>
          <w:sz w:val="30"/>
          <w:szCs w:val="30"/>
          <w:lang w:val="en-US" w:bidi="th-TH"/>
        </w:rPr>
      </w:pPr>
      <w:r w:rsidRPr="007B1CB9">
        <w:rPr>
          <w:rFonts w:ascii="Angsana New" w:hAnsi="Angsana New"/>
          <w:b w:val="0"/>
          <w:bCs/>
          <w:i/>
          <w:iCs/>
          <w:sz w:val="30"/>
          <w:szCs w:val="30"/>
          <w:cs/>
          <w:lang w:val="en-US" w:bidi="th-TH"/>
        </w:rPr>
        <w:t>ภาษีเงินได้รอการตัดบัญชี</w:t>
      </w:r>
    </w:p>
    <w:p w14:paraId="15AF7BB8" w14:textId="77777777" w:rsidR="005D6383" w:rsidRPr="007B1CB9" w:rsidRDefault="005D6383" w:rsidP="00367A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sz w:val="30"/>
          <w:szCs w:val="30"/>
        </w:rPr>
      </w:pPr>
    </w:p>
    <w:p w14:paraId="0829FE8A" w14:textId="13335EAD" w:rsidR="005D6383" w:rsidRPr="007B1CB9" w:rsidRDefault="005D6383" w:rsidP="00367A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7B1CB9">
        <w:rPr>
          <w:sz w:val="30"/>
          <w:szCs w:val="30"/>
          <w:cs/>
        </w:rPr>
        <w:t xml:space="preserve">สินทรัพย์และหนี้สินภาษีเงินได้รอการตัดบัญชี </w:t>
      </w:r>
      <w:r w:rsidRPr="007B1CB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9711B9" w:rsidRPr="009711B9">
        <w:rPr>
          <w:rFonts w:ascii="Angsana New" w:hAnsi="Angsana New"/>
          <w:sz w:val="30"/>
          <w:szCs w:val="30"/>
        </w:rPr>
        <w:t>31</w:t>
      </w:r>
      <w:r w:rsidRPr="007B1CB9">
        <w:rPr>
          <w:rFonts w:ascii="Angsana New" w:hAnsi="Angsana New"/>
          <w:sz w:val="30"/>
          <w:szCs w:val="30"/>
        </w:rPr>
        <w:t xml:space="preserve"> </w:t>
      </w:r>
      <w:r w:rsidRPr="007B1CB9">
        <w:rPr>
          <w:rFonts w:ascii="Angsana New" w:hAnsi="Angsana New"/>
          <w:sz w:val="30"/>
          <w:szCs w:val="30"/>
          <w:cs/>
        </w:rPr>
        <w:t>ธันวาคม</w:t>
      </w:r>
      <w:r w:rsidRPr="007B1CB9">
        <w:rPr>
          <w:rFonts w:ascii="Angsana New" w:hAnsi="Angsana New"/>
          <w:sz w:val="30"/>
          <w:szCs w:val="30"/>
        </w:rPr>
        <w:t xml:space="preserve"> </w:t>
      </w:r>
      <w:r w:rsidRPr="007B1CB9">
        <w:rPr>
          <w:sz w:val="30"/>
          <w:szCs w:val="30"/>
          <w:cs/>
        </w:rPr>
        <w:t>มีดังนี้</w:t>
      </w:r>
      <w:r w:rsidRPr="007B1CB9">
        <w:rPr>
          <w:rFonts w:ascii="Angsana New" w:hAnsi="Angsana New"/>
          <w:sz w:val="30"/>
          <w:szCs w:val="30"/>
        </w:rPr>
        <w:t xml:space="preserve">   </w:t>
      </w:r>
    </w:p>
    <w:p w14:paraId="4E16AC8E" w14:textId="77777777" w:rsidR="005D6383" w:rsidRPr="00367ADF" w:rsidRDefault="005D6383" w:rsidP="00367A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7B1CB9">
        <w:rPr>
          <w:rFonts w:ascii="Angsana New" w:hAnsi="Angsana New"/>
          <w:sz w:val="30"/>
          <w:szCs w:val="30"/>
        </w:rPr>
        <w:t xml:space="preserve">  </w:t>
      </w:r>
    </w:p>
    <w:tbl>
      <w:tblPr>
        <w:tblW w:w="92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042"/>
        <w:gridCol w:w="245"/>
        <w:gridCol w:w="1015"/>
        <w:gridCol w:w="245"/>
        <w:gridCol w:w="972"/>
        <w:gridCol w:w="245"/>
        <w:gridCol w:w="1017"/>
      </w:tblGrid>
      <w:tr w:rsidR="007B1CB9" w:rsidRPr="006149EF" w14:paraId="5ED10F07" w14:textId="77777777" w:rsidTr="00367ADF">
        <w:tc>
          <w:tcPr>
            <w:tcW w:w="4500" w:type="dxa"/>
          </w:tcPr>
          <w:p w14:paraId="56E694CF" w14:textId="77777777" w:rsidR="005D6383" w:rsidRPr="00C20284" w:rsidRDefault="005D6383" w:rsidP="002B1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781" w:type="dxa"/>
            <w:gridSpan w:val="7"/>
          </w:tcPr>
          <w:p w14:paraId="66E79F24" w14:textId="77777777" w:rsidR="005D6383" w:rsidRPr="006149EF" w:rsidRDefault="005D6383" w:rsidP="006149EF">
            <w:pPr>
              <w:tabs>
                <w:tab w:val="clear" w:pos="680"/>
                <w:tab w:val="left" w:pos="702"/>
              </w:tabs>
              <w:spacing w:line="240" w:lineRule="auto"/>
              <w:ind w:left="-15" w:right="-86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149E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6149EF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6149E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B1CB9" w:rsidRPr="00C20284" w14:paraId="18E7EC10" w14:textId="77777777" w:rsidTr="00367ADF">
        <w:tc>
          <w:tcPr>
            <w:tcW w:w="4500" w:type="dxa"/>
          </w:tcPr>
          <w:p w14:paraId="153A6F6A" w14:textId="77777777" w:rsidR="005D6383" w:rsidRPr="00C20284" w:rsidRDefault="005D6383" w:rsidP="002B1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02" w:type="dxa"/>
            <w:gridSpan w:val="3"/>
            <w:tcBorders>
              <w:bottom w:val="single" w:sz="4" w:space="0" w:color="auto"/>
            </w:tcBorders>
          </w:tcPr>
          <w:p w14:paraId="7DD0F040" w14:textId="77777777" w:rsidR="005D6383" w:rsidRPr="00C20284" w:rsidRDefault="005D6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5" w:type="dxa"/>
          </w:tcPr>
          <w:p w14:paraId="539DB0AC" w14:textId="77777777" w:rsidR="005D6383" w:rsidRPr="00C20284" w:rsidRDefault="005D6383" w:rsidP="002B1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34" w:type="dxa"/>
            <w:gridSpan w:val="3"/>
            <w:tcBorders>
              <w:bottom w:val="single" w:sz="4" w:space="0" w:color="auto"/>
            </w:tcBorders>
          </w:tcPr>
          <w:p w14:paraId="638FA633" w14:textId="77777777" w:rsidR="005D6383" w:rsidRPr="00C20284" w:rsidRDefault="005D6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1CB9" w:rsidRPr="00C20284" w14:paraId="355DCBAD" w14:textId="77777777" w:rsidTr="00367ADF">
        <w:tc>
          <w:tcPr>
            <w:tcW w:w="4500" w:type="dxa"/>
          </w:tcPr>
          <w:p w14:paraId="1457ED1E" w14:textId="77777777" w:rsidR="00350E2F" w:rsidRPr="00C20284" w:rsidRDefault="00350E2F" w:rsidP="002B1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</w:tcPr>
          <w:p w14:paraId="0C30606F" w14:textId="786F81FE" w:rsidR="00350E2F" w:rsidRPr="00C20284" w:rsidRDefault="0097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3C6613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45" w:type="dxa"/>
            <w:tcBorders>
              <w:top w:val="single" w:sz="4" w:space="0" w:color="auto"/>
            </w:tcBorders>
          </w:tcPr>
          <w:p w14:paraId="36F02F35" w14:textId="77777777" w:rsidR="00350E2F" w:rsidRPr="00C20284" w:rsidRDefault="0035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</w:tcPr>
          <w:p w14:paraId="374FD687" w14:textId="32734C08" w:rsidR="00350E2F" w:rsidRPr="00C20284" w:rsidRDefault="0097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45" w:type="dxa"/>
          </w:tcPr>
          <w:p w14:paraId="0CE5BD75" w14:textId="77777777" w:rsidR="00350E2F" w:rsidRPr="00C20284" w:rsidRDefault="0035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64A1DEC2" w14:textId="717B3DEA" w:rsidR="00350E2F" w:rsidRPr="00C20284" w:rsidRDefault="0097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3C6613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45" w:type="dxa"/>
          </w:tcPr>
          <w:p w14:paraId="30EBAD97" w14:textId="77777777" w:rsidR="00350E2F" w:rsidRPr="00C20284" w:rsidRDefault="0035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14:paraId="5C6F5006" w14:textId="3495758B" w:rsidR="00350E2F" w:rsidRPr="00C20284" w:rsidRDefault="0097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</w:tr>
      <w:tr w:rsidR="007B1CB9" w:rsidRPr="00C20284" w14:paraId="1C5B07F1" w14:textId="77777777" w:rsidTr="00367ADF">
        <w:trPr>
          <w:trHeight w:hRule="exact" w:val="144"/>
        </w:trPr>
        <w:tc>
          <w:tcPr>
            <w:tcW w:w="4500" w:type="dxa"/>
          </w:tcPr>
          <w:p w14:paraId="6A5B68FD" w14:textId="77777777" w:rsidR="00350E2F" w:rsidRPr="00C20284" w:rsidRDefault="00350E2F" w:rsidP="002B1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781" w:type="dxa"/>
            <w:gridSpan w:val="7"/>
          </w:tcPr>
          <w:p w14:paraId="4FD79424" w14:textId="77777777" w:rsidR="00350E2F" w:rsidRPr="00C20284" w:rsidRDefault="0035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</w:tr>
      <w:tr w:rsidR="007B1CB9" w:rsidRPr="00C20284" w14:paraId="6528B096" w14:textId="77777777" w:rsidTr="00367ADF">
        <w:trPr>
          <w:trHeight w:val="60"/>
        </w:trPr>
        <w:tc>
          <w:tcPr>
            <w:tcW w:w="4500" w:type="dxa"/>
          </w:tcPr>
          <w:p w14:paraId="6B4C5A60" w14:textId="77777777" w:rsidR="007B1CB9" w:rsidRPr="00C20284" w:rsidRDefault="007B1CB9" w:rsidP="007B1CB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42" w:type="dxa"/>
          </w:tcPr>
          <w:p w14:paraId="6B340D0F" w14:textId="0DDA42F0" w:rsidR="007B1CB9" w:rsidRPr="00C20284" w:rsidRDefault="003E5895" w:rsidP="00367AD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0" w:right="-150" w:firstLine="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4,964</w:t>
            </w:r>
          </w:p>
        </w:tc>
        <w:tc>
          <w:tcPr>
            <w:tcW w:w="245" w:type="dxa"/>
          </w:tcPr>
          <w:p w14:paraId="46E5DFC6" w14:textId="77777777" w:rsidR="007B1CB9" w:rsidRPr="00C20284" w:rsidRDefault="007B1CB9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0" w:right="-150" w:firstLine="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5" w:type="dxa"/>
          </w:tcPr>
          <w:p w14:paraId="7BC69B59" w14:textId="66F1525F" w:rsidR="007B1CB9" w:rsidRPr="00C20284" w:rsidRDefault="009711B9" w:rsidP="00367AD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0" w:right="-150" w:firstLine="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7B1CB9" w:rsidRPr="00C2028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3C6613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45" w:type="dxa"/>
          </w:tcPr>
          <w:p w14:paraId="0D429F2B" w14:textId="77777777" w:rsidR="007B1CB9" w:rsidRPr="00C20284" w:rsidRDefault="007B1CB9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0" w:right="-150" w:firstLine="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2" w:type="dxa"/>
          </w:tcPr>
          <w:p w14:paraId="4FE0F595" w14:textId="0AC7D21A" w:rsidR="007B1CB9" w:rsidRPr="00C20284" w:rsidRDefault="000C4E1A" w:rsidP="00367AD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0" w:right="-150" w:firstLine="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1,472</w:t>
            </w:r>
          </w:p>
        </w:tc>
        <w:tc>
          <w:tcPr>
            <w:tcW w:w="245" w:type="dxa"/>
          </w:tcPr>
          <w:p w14:paraId="043A417B" w14:textId="77777777" w:rsidR="007B1CB9" w:rsidRPr="00C20284" w:rsidRDefault="007B1CB9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0" w:right="-150" w:firstLine="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5" w:type="dxa"/>
          </w:tcPr>
          <w:p w14:paraId="49EEB1D2" w14:textId="296742B9" w:rsidR="007B1CB9" w:rsidRPr="00C20284" w:rsidRDefault="009711B9" w:rsidP="00367AD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0" w:right="-150" w:firstLine="110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91</w:t>
            </w:r>
          </w:p>
        </w:tc>
      </w:tr>
      <w:tr w:rsidR="007B1CB9" w:rsidRPr="00C20284" w14:paraId="2513BD36" w14:textId="77777777" w:rsidTr="00367ADF">
        <w:tc>
          <w:tcPr>
            <w:tcW w:w="4500" w:type="dxa"/>
          </w:tcPr>
          <w:p w14:paraId="650B4886" w14:textId="77777777" w:rsidR="007B1CB9" w:rsidRPr="00C20284" w:rsidRDefault="007B1CB9" w:rsidP="007B1CB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42" w:type="dxa"/>
          </w:tcPr>
          <w:p w14:paraId="7CEA3B4E" w14:textId="4CEACF10" w:rsidR="007B1CB9" w:rsidRPr="00C20284" w:rsidRDefault="00164196" w:rsidP="00367AD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0" w:right="-150" w:firstLine="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(8,554)</w:t>
            </w:r>
          </w:p>
        </w:tc>
        <w:tc>
          <w:tcPr>
            <w:tcW w:w="245" w:type="dxa"/>
          </w:tcPr>
          <w:p w14:paraId="40F21E7D" w14:textId="77777777" w:rsidR="007B1CB9" w:rsidRPr="00C20284" w:rsidRDefault="007B1CB9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0" w:right="-150" w:firstLine="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5" w:type="dxa"/>
          </w:tcPr>
          <w:p w14:paraId="238884B1" w14:textId="7790B7E0" w:rsidR="007B1CB9" w:rsidRPr="00C20284" w:rsidRDefault="007B1CB9" w:rsidP="00367AD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0" w:right="-150" w:firstLine="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0284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9711B9" w:rsidRPr="009711B9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C2028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9711B9" w:rsidRPr="009711B9">
              <w:rPr>
                <w:rFonts w:ascii="Angsana New" w:hAnsi="Angsana New"/>
                <w:sz w:val="30"/>
                <w:szCs w:val="30"/>
                <w:lang w:val="en-US"/>
              </w:rPr>
              <w:t>962</w:t>
            </w:r>
            <w:r w:rsidRPr="00C20284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45" w:type="dxa"/>
          </w:tcPr>
          <w:p w14:paraId="475747A0" w14:textId="77777777" w:rsidR="007B1CB9" w:rsidRPr="00C20284" w:rsidRDefault="007B1CB9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0" w:right="-150" w:firstLine="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2" w:type="dxa"/>
          </w:tcPr>
          <w:p w14:paraId="7A63B058" w14:textId="2ED3DC41" w:rsidR="007B1CB9" w:rsidRPr="00C20284" w:rsidRDefault="000C4E1A" w:rsidP="00367AD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0" w:right="-150" w:firstLine="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5D711D66" w14:textId="77777777" w:rsidR="007B1CB9" w:rsidRPr="00C20284" w:rsidRDefault="007B1CB9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0" w:right="-150" w:firstLine="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5" w:type="dxa"/>
          </w:tcPr>
          <w:p w14:paraId="5781AE97" w14:textId="3EA12737" w:rsidR="007B1CB9" w:rsidRPr="00C20284" w:rsidRDefault="007B1CB9" w:rsidP="00367AD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0" w:right="-150" w:firstLine="110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B1CB9" w:rsidRPr="00C20284" w14:paraId="624BABAB" w14:textId="77777777" w:rsidTr="00367ADF">
        <w:tc>
          <w:tcPr>
            <w:tcW w:w="4500" w:type="dxa"/>
          </w:tcPr>
          <w:p w14:paraId="014E78BE" w14:textId="476A4CB6" w:rsidR="007B1CB9" w:rsidRPr="00C20284" w:rsidRDefault="007B1CB9" w:rsidP="007B1CB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 (หนี้สิน) ภาษีเงินได้รอการตัดบัญชีสุทธิ</w:t>
            </w: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14:paraId="3A7AC660" w14:textId="0291F403" w:rsidR="007B1CB9" w:rsidRPr="00C20284" w:rsidRDefault="00164196" w:rsidP="00367AD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0" w:right="-150" w:firstLine="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3E58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3,590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45" w:type="dxa"/>
          </w:tcPr>
          <w:p w14:paraId="131910F1" w14:textId="77777777" w:rsidR="007B1CB9" w:rsidRPr="00C20284" w:rsidRDefault="007B1CB9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0" w:right="-150" w:firstLine="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14:paraId="43ABB81B" w14:textId="5D45B06E" w:rsidR="007B1CB9" w:rsidRPr="00C20284" w:rsidRDefault="007B1CB9" w:rsidP="00367AD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0" w:right="-150" w:firstLine="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9711B9" w:rsidRPr="009711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9711B9" w:rsidRPr="009711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01</w:t>
            </w:r>
            <w:r w:rsidR="003C66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45" w:type="dxa"/>
          </w:tcPr>
          <w:p w14:paraId="2DC2B362" w14:textId="77777777" w:rsidR="007B1CB9" w:rsidRPr="00C20284" w:rsidRDefault="007B1CB9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0" w:right="-150" w:firstLine="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21688CB2" w14:textId="4F0516D1" w:rsidR="007B1CB9" w:rsidRPr="00C20284" w:rsidRDefault="000C4E1A" w:rsidP="00367AD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0" w:right="-150" w:firstLine="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1,472</w:t>
            </w:r>
          </w:p>
        </w:tc>
        <w:tc>
          <w:tcPr>
            <w:tcW w:w="245" w:type="dxa"/>
          </w:tcPr>
          <w:p w14:paraId="42EA5730" w14:textId="77777777" w:rsidR="007B1CB9" w:rsidRPr="00C20284" w:rsidRDefault="007B1CB9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0" w:right="-150" w:firstLine="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14:paraId="331FB410" w14:textId="26E0C969" w:rsidR="007B1CB9" w:rsidRPr="00C20284" w:rsidRDefault="009711B9" w:rsidP="00367AD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0" w:right="-150" w:firstLine="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91</w:t>
            </w:r>
          </w:p>
        </w:tc>
      </w:tr>
    </w:tbl>
    <w:p w14:paraId="0C05A181" w14:textId="77777777" w:rsidR="00B82CBD" w:rsidRDefault="00B82CBD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  <w:sectPr w:rsidR="00B82CBD" w:rsidSect="00935095">
          <w:headerReference w:type="default" r:id="rId27"/>
          <w:footerReference w:type="default" r:id="rId28"/>
          <w:pgSz w:w="11907" w:h="16840" w:code="9"/>
          <w:pgMar w:top="691" w:right="1152" w:bottom="576" w:left="1152" w:header="720" w:footer="288" w:gutter="0"/>
          <w:cols w:space="708"/>
          <w:docGrid w:linePitch="360"/>
        </w:sectPr>
      </w:pPr>
    </w:p>
    <w:p w14:paraId="4F11984C" w14:textId="34BC7E72" w:rsidR="005D6383" w:rsidRPr="00C20284" w:rsidRDefault="005D638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C20284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รายการเคลื่อนไหวของสินทรัพย์และหนี้สินภาษีเงินได้รอการตัดบัญชีที่เกิดขึ้นในระหว่างปี</w:t>
      </w:r>
      <w:r w:rsidRPr="00C20284">
        <w:rPr>
          <w:rFonts w:ascii="Angsana New" w:hAnsi="Angsana New"/>
          <w:sz w:val="30"/>
          <w:szCs w:val="30"/>
        </w:rPr>
        <w:t xml:space="preserve"> </w:t>
      </w:r>
      <w:r w:rsidR="009711B9" w:rsidRPr="009711B9">
        <w:rPr>
          <w:rFonts w:ascii="Angsana New" w:hAnsi="Angsana New"/>
          <w:sz w:val="30"/>
          <w:szCs w:val="30"/>
        </w:rPr>
        <w:t>256</w:t>
      </w:r>
      <w:r w:rsidR="003C6613">
        <w:rPr>
          <w:rFonts w:ascii="Angsana New" w:hAnsi="Angsana New"/>
          <w:sz w:val="30"/>
          <w:szCs w:val="30"/>
        </w:rPr>
        <w:t>4</w:t>
      </w:r>
      <w:r w:rsidRPr="00C20284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14224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66"/>
        <w:gridCol w:w="1168"/>
        <w:gridCol w:w="269"/>
        <w:gridCol w:w="86"/>
        <w:gridCol w:w="270"/>
        <w:gridCol w:w="1440"/>
        <w:gridCol w:w="270"/>
        <w:gridCol w:w="1444"/>
        <w:gridCol w:w="274"/>
        <w:gridCol w:w="1440"/>
        <w:gridCol w:w="270"/>
        <w:gridCol w:w="1440"/>
        <w:gridCol w:w="270"/>
        <w:gridCol w:w="1709"/>
        <w:gridCol w:w="8"/>
      </w:tblGrid>
      <w:tr w:rsidR="00BB625D" w:rsidRPr="00C20284" w14:paraId="7B70934A" w14:textId="6B0A5E54" w:rsidTr="002D6F9B">
        <w:trPr>
          <w:gridAfter w:val="1"/>
          <w:wAfter w:w="8" w:type="dxa"/>
          <w:cantSplit/>
          <w:trHeight w:val="371"/>
        </w:trPr>
        <w:tc>
          <w:tcPr>
            <w:tcW w:w="3868" w:type="dxa"/>
            <w:tcBorders>
              <w:top w:val="nil"/>
              <w:bottom w:val="nil"/>
            </w:tcBorders>
            <w:shd w:val="clear" w:color="auto" w:fill="auto"/>
          </w:tcPr>
          <w:p w14:paraId="04871F86" w14:textId="77777777" w:rsidR="00BB625D" w:rsidRPr="00C20284" w:rsidRDefault="00BB625D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  <w:shd w:val="clear" w:color="auto" w:fill="auto"/>
          </w:tcPr>
          <w:p w14:paraId="14C58AD4" w14:textId="77777777" w:rsidR="00BB625D" w:rsidRPr="00C20284" w:rsidRDefault="00BB625D" w:rsidP="00367ADF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96BA8CD" w14:textId="77777777" w:rsidR="00BB625D" w:rsidRPr="00C20284" w:rsidRDefault="00BB625D" w:rsidP="00367ADF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510" w:type="dxa"/>
            <w:gridSpan w:val="5"/>
            <w:tcBorders>
              <w:top w:val="nil"/>
              <w:bottom w:val="nil"/>
            </w:tcBorders>
          </w:tcPr>
          <w:p w14:paraId="3237ACBF" w14:textId="77777777" w:rsidR="00BB625D" w:rsidRPr="00C20284" w:rsidRDefault="00BB625D" w:rsidP="00367ADF">
            <w:pPr>
              <w:pStyle w:val="block"/>
              <w:spacing w:after="0"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400" w:type="dxa"/>
            <w:gridSpan w:val="6"/>
            <w:tcBorders>
              <w:top w:val="nil"/>
              <w:bottom w:val="nil"/>
            </w:tcBorders>
          </w:tcPr>
          <w:p w14:paraId="07D1B7DA" w14:textId="07287DD5" w:rsidR="00BB625D" w:rsidRPr="00C20284" w:rsidRDefault="00BB625D" w:rsidP="00367ADF">
            <w:pPr>
              <w:pStyle w:val="block"/>
              <w:spacing w:after="0" w:line="240" w:lineRule="atLeast"/>
              <w:ind w:left="-128" w:right="-18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(หน่วย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 xml:space="preserve">: 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BB625D" w:rsidRPr="00C20284" w14:paraId="7DFE8729" w14:textId="1386D913" w:rsidTr="002D6F9B">
        <w:trPr>
          <w:gridAfter w:val="1"/>
          <w:wAfter w:w="8" w:type="dxa"/>
          <w:cantSplit/>
          <w:trHeight w:val="326"/>
        </w:trPr>
        <w:tc>
          <w:tcPr>
            <w:tcW w:w="3868" w:type="dxa"/>
            <w:tcBorders>
              <w:top w:val="nil"/>
            </w:tcBorders>
            <w:shd w:val="clear" w:color="auto" w:fill="auto"/>
          </w:tcPr>
          <w:p w14:paraId="70B884BC" w14:textId="77777777" w:rsidR="00BB625D" w:rsidRPr="00C20284" w:rsidRDefault="00BB625D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348" w:type="dxa"/>
            <w:gridSpan w:val="13"/>
            <w:tcBorders>
              <w:top w:val="nil"/>
            </w:tcBorders>
          </w:tcPr>
          <w:p w14:paraId="37426E31" w14:textId="07373C15" w:rsidR="00BB625D" w:rsidRPr="00C20284" w:rsidRDefault="00BB625D" w:rsidP="00367ADF">
            <w:pPr>
              <w:pStyle w:val="block"/>
              <w:spacing w:after="0" w:line="240" w:lineRule="atLeast"/>
              <w:ind w:left="-128" w:right="-3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F6132E" w:rsidRPr="00C20284" w14:paraId="7654D982" w14:textId="7292E8AD" w:rsidTr="002D6F9B">
        <w:trPr>
          <w:cantSplit/>
          <w:trHeight w:val="353"/>
        </w:trPr>
        <w:tc>
          <w:tcPr>
            <w:tcW w:w="3868" w:type="dxa"/>
            <w:shd w:val="clear" w:color="auto" w:fill="auto"/>
          </w:tcPr>
          <w:p w14:paraId="1F5360F7" w14:textId="77777777" w:rsidR="00BB625D" w:rsidRPr="00C20284" w:rsidRDefault="00BB625D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2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6143999" w14:textId="77777777" w:rsidR="00BB625D" w:rsidRPr="00FB5E17" w:rsidRDefault="00BB625D" w:rsidP="00367ADF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B5E17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ณ วันที่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0F26DD0" w14:textId="77777777" w:rsidR="00BB625D" w:rsidRPr="00C20284" w:rsidRDefault="00BB625D" w:rsidP="00367ADF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15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2AF97AE" w14:textId="5DC12A1C" w:rsidR="00BB625D" w:rsidRPr="00C20284" w:rsidRDefault="00BB625D" w:rsidP="00367ADF">
            <w:pPr>
              <w:pStyle w:val="block"/>
              <w:tabs>
                <w:tab w:val="left" w:pos="780"/>
                <w:tab w:val="center" w:pos="1377"/>
              </w:tabs>
              <w:spacing w:after="0" w:line="240" w:lineRule="atLeast"/>
              <w:ind w:left="-128" w:right="-14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บันทึกเป็นรายจ่าย</w:t>
            </w:r>
            <w:r w:rsidRPr="00C20284">
              <w:rPr>
                <w:rFonts w:ascii="Angsana New" w:hAnsi="Angsana New"/>
                <w:sz w:val="30"/>
                <w:szCs w:val="30"/>
              </w:rPr>
              <w:t>/</w:t>
            </w: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</w:t>
            </w:r>
          </w:p>
        </w:tc>
        <w:tc>
          <w:tcPr>
            <w:tcW w:w="274" w:type="dxa"/>
            <w:tcBorders>
              <w:top w:val="single" w:sz="4" w:space="0" w:color="auto"/>
              <w:bottom w:val="nil"/>
            </w:tcBorders>
          </w:tcPr>
          <w:p w14:paraId="1B0550FE" w14:textId="77777777" w:rsidR="00BB625D" w:rsidRPr="00C20284" w:rsidRDefault="00BB625D" w:rsidP="00367ADF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600F22C" w14:textId="77777777" w:rsidR="00BB625D" w:rsidRPr="00C20284" w:rsidRDefault="00BB625D" w:rsidP="00367ADF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ได้มาจาก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D5749EA" w14:textId="77777777" w:rsidR="00BB625D" w:rsidRPr="00C20284" w:rsidRDefault="00BB625D" w:rsidP="00367ADF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48FE68" w14:textId="3DF18DCB" w:rsidR="00BB625D" w:rsidRPr="00367ADF" w:rsidRDefault="00BB625D" w:rsidP="00367ADF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67AD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ผลต่างจาก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7714C36" w14:textId="77777777" w:rsidR="00BB625D" w:rsidRPr="00C20284" w:rsidRDefault="00BB625D" w:rsidP="00367ADF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14" w:type="dxa"/>
            <w:gridSpan w:val="2"/>
            <w:tcBorders>
              <w:top w:val="single" w:sz="4" w:space="0" w:color="auto"/>
            </w:tcBorders>
          </w:tcPr>
          <w:p w14:paraId="08F51F06" w14:textId="7423EDB0" w:rsidR="00BB625D" w:rsidRPr="00C20284" w:rsidRDefault="00BB625D" w:rsidP="00367ADF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ณ วันที่</w:t>
            </w:r>
          </w:p>
        </w:tc>
      </w:tr>
      <w:tr w:rsidR="00CC411E" w:rsidRPr="00C20284" w14:paraId="7209FD4B" w14:textId="3EB3EB7E" w:rsidTr="002D6F9B">
        <w:trPr>
          <w:gridAfter w:val="1"/>
          <w:wAfter w:w="8" w:type="dxa"/>
          <w:cantSplit/>
          <w:trHeight w:val="363"/>
        </w:trPr>
        <w:tc>
          <w:tcPr>
            <w:tcW w:w="3868" w:type="dxa"/>
            <w:shd w:val="clear" w:color="auto" w:fill="auto"/>
          </w:tcPr>
          <w:p w14:paraId="3029487D" w14:textId="77777777" w:rsidR="00BB625D" w:rsidRPr="00C20284" w:rsidRDefault="00BB625D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24" w:type="dxa"/>
            <w:gridSpan w:val="3"/>
            <w:tcBorders>
              <w:bottom w:val="nil"/>
            </w:tcBorders>
            <w:shd w:val="clear" w:color="auto" w:fill="auto"/>
          </w:tcPr>
          <w:p w14:paraId="6FB95620" w14:textId="4766BFED" w:rsidR="00BB625D" w:rsidRPr="00FB5E17" w:rsidRDefault="00BB625D" w:rsidP="00367ADF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B5E1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FB5E17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 xml:space="preserve"> มกราคม</w:t>
            </w:r>
          </w:p>
        </w:tc>
        <w:tc>
          <w:tcPr>
            <w:tcW w:w="270" w:type="dxa"/>
          </w:tcPr>
          <w:p w14:paraId="3429F599" w14:textId="77777777" w:rsidR="00BB625D" w:rsidRPr="00C20284" w:rsidRDefault="00BB625D" w:rsidP="00367ADF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8BFBEAE" w14:textId="77777777" w:rsidR="00BB625D" w:rsidRPr="00C20284" w:rsidRDefault="00BB625D" w:rsidP="00367ADF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7F02F9B7" w14:textId="77777777" w:rsidR="00BB625D" w:rsidRPr="00C20284" w:rsidRDefault="00BB625D" w:rsidP="00367ADF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nil"/>
            </w:tcBorders>
          </w:tcPr>
          <w:p w14:paraId="3032DFE3" w14:textId="77777777" w:rsidR="00BB625D" w:rsidRPr="00C20284" w:rsidRDefault="00BB625D" w:rsidP="00367ADF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กำไรขาดทุน</w:t>
            </w:r>
          </w:p>
        </w:tc>
        <w:tc>
          <w:tcPr>
            <w:tcW w:w="270" w:type="dxa"/>
            <w:tcBorders>
              <w:top w:val="nil"/>
            </w:tcBorders>
          </w:tcPr>
          <w:p w14:paraId="5DD8410A" w14:textId="77777777" w:rsidR="00BB625D" w:rsidRPr="00C20284" w:rsidRDefault="00BB625D" w:rsidP="00367ADF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4C4416EA" w14:textId="77777777" w:rsidR="00BB625D" w:rsidRPr="00C20284" w:rsidRDefault="00BB625D" w:rsidP="00367ADF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การรวม</w:t>
            </w:r>
          </w:p>
        </w:tc>
        <w:tc>
          <w:tcPr>
            <w:tcW w:w="270" w:type="dxa"/>
          </w:tcPr>
          <w:p w14:paraId="6B2FF9A1" w14:textId="77777777" w:rsidR="00BB625D" w:rsidRPr="00C20284" w:rsidRDefault="00BB625D" w:rsidP="00367ADF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55AD3D00" w14:textId="0D0A8784" w:rsidR="00BB625D" w:rsidRPr="00367ADF" w:rsidRDefault="00BB625D" w:rsidP="00367ADF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7AD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การแปลงค่า</w:t>
            </w:r>
          </w:p>
        </w:tc>
        <w:tc>
          <w:tcPr>
            <w:tcW w:w="270" w:type="dxa"/>
            <w:tcBorders>
              <w:bottom w:val="nil"/>
            </w:tcBorders>
          </w:tcPr>
          <w:p w14:paraId="0E14F8BD" w14:textId="77777777" w:rsidR="00BB625D" w:rsidRPr="00C20284" w:rsidRDefault="00BB625D" w:rsidP="00367ADF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  <w:tcBorders>
              <w:bottom w:val="nil"/>
            </w:tcBorders>
          </w:tcPr>
          <w:p w14:paraId="175E1119" w14:textId="098E5612" w:rsidR="00BB625D" w:rsidRPr="00C20284" w:rsidRDefault="00BB625D" w:rsidP="00367ADF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FB2CAA" w:rsidRPr="00C20284" w14:paraId="4F7D90C5" w14:textId="0EC2BB22" w:rsidTr="002D6F9B">
        <w:trPr>
          <w:gridAfter w:val="1"/>
          <w:wAfter w:w="8" w:type="dxa"/>
          <w:cantSplit/>
          <w:trHeight w:val="363"/>
        </w:trPr>
        <w:tc>
          <w:tcPr>
            <w:tcW w:w="3868" w:type="dxa"/>
            <w:shd w:val="clear" w:color="auto" w:fill="auto"/>
          </w:tcPr>
          <w:p w14:paraId="04470D5A" w14:textId="77777777" w:rsidR="00BB625D" w:rsidRPr="00C20284" w:rsidRDefault="00BB625D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24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CF73D0" w14:textId="037AA3E7" w:rsidR="00BB625D" w:rsidRPr="00FB5E17" w:rsidRDefault="00BB625D" w:rsidP="00367ADF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B5E1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256</w:t>
            </w:r>
            <w:r w:rsidR="003C661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739AC5BB" w14:textId="77777777" w:rsidR="00BB625D" w:rsidRPr="00C20284" w:rsidRDefault="00BB625D" w:rsidP="00367ADF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A0889A" w14:textId="77777777" w:rsidR="00BB625D" w:rsidRPr="00C20284" w:rsidRDefault="00BB625D" w:rsidP="00367ADF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270" w:type="dxa"/>
            <w:shd w:val="clear" w:color="auto" w:fill="auto"/>
          </w:tcPr>
          <w:p w14:paraId="10A5448E" w14:textId="77777777" w:rsidR="00BB625D" w:rsidRPr="00C20284" w:rsidRDefault="00BB625D" w:rsidP="00367ADF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  <w:tcBorders>
              <w:top w:val="nil"/>
              <w:bottom w:val="single" w:sz="4" w:space="0" w:color="auto"/>
            </w:tcBorders>
          </w:tcPr>
          <w:p w14:paraId="2F43AF70" w14:textId="77777777" w:rsidR="00BB625D" w:rsidRPr="00C20284" w:rsidRDefault="00BB625D" w:rsidP="00367ADF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270" w:type="dxa"/>
          </w:tcPr>
          <w:p w14:paraId="3DF1B7ED" w14:textId="77777777" w:rsidR="00BB625D" w:rsidRPr="00C20284" w:rsidRDefault="00BB625D" w:rsidP="00367ADF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29DFAD" w14:textId="77777777" w:rsidR="00BB625D" w:rsidRPr="00C20284" w:rsidRDefault="00BB625D" w:rsidP="00367ADF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ธุรกิจ</w:t>
            </w:r>
          </w:p>
        </w:tc>
        <w:tc>
          <w:tcPr>
            <w:tcW w:w="270" w:type="dxa"/>
          </w:tcPr>
          <w:p w14:paraId="4A76F538" w14:textId="77777777" w:rsidR="00BB625D" w:rsidRPr="00C20284" w:rsidRDefault="00BB625D" w:rsidP="00367ADF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52B1D9" w14:textId="72D157F8" w:rsidR="00BB625D" w:rsidRPr="00367ADF" w:rsidRDefault="00BB625D" w:rsidP="00367ADF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67AD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งบการเ</w:t>
            </w:r>
            <w:r w:rsidRPr="00C2028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งิน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E9EE2B" w14:textId="6DFA44E2" w:rsidR="00BB625D" w:rsidRPr="00C20284" w:rsidRDefault="00BB625D" w:rsidP="00367ADF">
            <w:pPr>
              <w:pStyle w:val="block"/>
              <w:spacing w:after="0" w:line="240" w:lineRule="atLeast"/>
              <w:ind w:left="-128" w:right="-14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</w:tcPr>
          <w:p w14:paraId="5F91D307" w14:textId="65DEE63F" w:rsidR="00BB625D" w:rsidRPr="00C20284" w:rsidRDefault="00BB625D" w:rsidP="00367ADF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256</w:t>
            </w:r>
            <w:r w:rsidR="003C661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</w:tr>
      <w:tr w:rsidR="00012E75" w:rsidRPr="00C20284" w14:paraId="63E5CD3F" w14:textId="78599EE9" w:rsidTr="002D6F9B">
        <w:trPr>
          <w:gridAfter w:val="1"/>
          <w:wAfter w:w="8" w:type="dxa"/>
          <w:cantSplit/>
          <w:trHeight w:val="363"/>
        </w:trPr>
        <w:tc>
          <w:tcPr>
            <w:tcW w:w="3868" w:type="dxa"/>
            <w:shd w:val="clear" w:color="auto" w:fill="auto"/>
          </w:tcPr>
          <w:p w14:paraId="1F27C596" w14:textId="1981A5B8" w:rsidR="00BB625D" w:rsidRPr="00C20284" w:rsidRDefault="00BB625D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43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 (หนี้สิน) ภาษีเงินได้รอการ</w:t>
            </w:r>
            <w:r w:rsidR="00FB5E17" w:rsidRPr="00C202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524" w:type="dxa"/>
            <w:gridSpan w:val="3"/>
            <w:shd w:val="clear" w:color="auto" w:fill="auto"/>
          </w:tcPr>
          <w:p w14:paraId="30D7200F" w14:textId="77777777" w:rsidR="00BB625D" w:rsidRPr="00C20284" w:rsidRDefault="00BB625D" w:rsidP="00367ADF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7F5A356" w14:textId="77777777" w:rsidR="00BB625D" w:rsidRPr="00C20284" w:rsidRDefault="00BB625D" w:rsidP="00367ADF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587E373" w14:textId="77777777" w:rsidR="00BB625D" w:rsidRPr="00C20284" w:rsidRDefault="00BB625D" w:rsidP="00367ADF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92D7803" w14:textId="77777777" w:rsidR="00BB625D" w:rsidRPr="00C20284" w:rsidRDefault="00BB625D" w:rsidP="00367ADF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2061DEA3" w14:textId="77777777" w:rsidR="00BB625D" w:rsidRPr="00C20284" w:rsidRDefault="00BB625D" w:rsidP="00367ADF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6105338" w14:textId="77777777" w:rsidR="00BB625D" w:rsidRPr="00C20284" w:rsidRDefault="00BB625D" w:rsidP="00367ADF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2B554C02" w14:textId="77777777" w:rsidR="00BB625D" w:rsidRPr="00C20284" w:rsidRDefault="00BB625D" w:rsidP="00367ADF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251B934" w14:textId="77777777" w:rsidR="00BB625D" w:rsidRPr="00C20284" w:rsidRDefault="00BB625D" w:rsidP="00367ADF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F073E17" w14:textId="77777777" w:rsidR="00BB625D" w:rsidRPr="00C20284" w:rsidRDefault="00BB625D" w:rsidP="00367ADF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3A9959" w14:textId="77777777" w:rsidR="00BB625D" w:rsidRPr="00C20284" w:rsidRDefault="00BB625D" w:rsidP="00367ADF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</w:tcPr>
          <w:p w14:paraId="21325C03" w14:textId="77777777" w:rsidR="00BB625D" w:rsidRPr="00C20284" w:rsidRDefault="00BB625D" w:rsidP="00367ADF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D60DC2" w:rsidRPr="00C20284" w14:paraId="54FC7CD0" w14:textId="0598060E" w:rsidTr="002D6F9B">
        <w:trPr>
          <w:gridAfter w:val="1"/>
          <w:wAfter w:w="8" w:type="dxa"/>
          <w:cantSplit/>
          <w:trHeight w:val="342"/>
        </w:trPr>
        <w:tc>
          <w:tcPr>
            <w:tcW w:w="3868" w:type="dxa"/>
            <w:shd w:val="clear" w:color="auto" w:fill="auto"/>
          </w:tcPr>
          <w:p w14:paraId="2A4B53A4" w14:textId="77777777" w:rsidR="00BB625D" w:rsidRPr="00C20284" w:rsidRDefault="00BB625D" w:rsidP="00BB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43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สินทรัพย์ชีวภาพ</w:t>
            </w:r>
          </w:p>
        </w:tc>
        <w:tc>
          <w:tcPr>
            <w:tcW w:w="1524" w:type="dxa"/>
            <w:gridSpan w:val="3"/>
            <w:shd w:val="clear" w:color="auto" w:fill="auto"/>
          </w:tcPr>
          <w:p w14:paraId="42772819" w14:textId="124D8FF6" w:rsidR="00BB625D" w:rsidRPr="00C20284" w:rsidRDefault="00BB625D" w:rsidP="00ED3489">
            <w:pPr>
              <w:pStyle w:val="block"/>
              <w:tabs>
                <w:tab w:val="decimal" w:pos="1097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563</w:t>
            </w: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704A19CD" w14:textId="77777777" w:rsidR="00BB625D" w:rsidRPr="00C20284" w:rsidRDefault="00BB625D" w:rsidP="00BB625D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65CCBBB1" w14:textId="78B7F7C1" w:rsidR="00BB625D" w:rsidRPr="00367ADF" w:rsidRDefault="00A5582E" w:rsidP="00ED3489">
            <w:pPr>
              <w:pStyle w:val="block"/>
              <w:tabs>
                <w:tab w:val="decimal" w:pos="1061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94629">
              <w:rPr>
                <w:rFonts w:ascii="Angsana New" w:hAnsi="Angsana New"/>
                <w:sz w:val="30"/>
                <w:szCs w:val="30"/>
                <w:lang w:bidi="th-TH"/>
              </w:rPr>
              <w:t>395</w:t>
            </w:r>
          </w:p>
        </w:tc>
        <w:tc>
          <w:tcPr>
            <w:tcW w:w="270" w:type="dxa"/>
            <w:shd w:val="clear" w:color="auto" w:fill="auto"/>
          </w:tcPr>
          <w:p w14:paraId="7A4956A1" w14:textId="77777777" w:rsidR="00BB625D" w:rsidRPr="00C20284" w:rsidRDefault="00BB625D" w:rsidP="00BB625D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4" w:type="dxa"/>
          </w:tcPr>
          <w:p w14:paraId="6A8D5CD1" w14:textId="1A3FB0EE" w:rsidR="00BB625D" w:rsidRPr="00C20284" w:rsidRDefault="00A5582E" w:rsidP="00ED3489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9462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EE65BC5" w14:textId="77777777" w:rsidR="00BB625D" w:rsidRPr="00C20284" w:rsidRDefault="00BB625D" w:rsidP="00BB625D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265B6C62" w14:textId="25C040F9" w:rsidR="00BB625D" w:rsidRPr="00C20284" w:rsidRDefault="00A5582E" w:rsidP="00ED3489">
            <w:pPr>
              <w:pStyle w:val="block"/>
              <w:tabs>
                <w:tab w:val="decimal" w:pos="1016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94629">
              <w:rPr>
                <w:rFonts w:ascii="Angsana New" w:hAnsi="Angsana New"/>
                <w:sz w:val="30"/>
                <w:szCs w:val="30"/>
                <w:lang w:bidi="th-TH"/>
              </w:rPr>
              <w:t>(31)</w:t>
            </w:r>
          </w:p>
        </w:tc>
        <w:tc>
          <w:tcPr>
            <w:tcW w:w="270" w:type="dxa"/>
          </w:tcPr>
          <w:p w14:paraId="1C59C0F3" w14:textId="77777777" w:rsidR="00BB625D" w:rsidRPr="00C20284" w:rsidRDefault="00BB625D" w:rsidP="00BB625D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86E92A4" w14:textId="6F389542" w:rsidR="00BB625D" w:rsidRPr="00C20284" w:rsidRDefault="00A5582E" w:rsidP="00ED3489">
            <w:pPr>
              <w:pStyle w:val="block"/>
              <w:tabs>
                <w:tab w:val="decimal" w:pos="104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94629">
              <w:rPr>
                <w:rFonts w:ascii="Angsana New" w:hAnsi="Angsana New"/>
                <w:sz w:val="30"/>
                <w:szCs w:val="30"/>
                <w:lang w:bidi="th-TH"/>
              </w:rPr>
              <w:t>(137)</w:t>
            </w:r>
          </w:p>
        </w:tc>
        <w:tc>
          <w:tcPr>
            <w:tcW w:w="270" w:type="dxa"/>
            <w:tcBorders>
              <w:top w:val="nil"/>
            </w:tcBorders>
          </w:tcPr>
          <w:p w14:paraId="5E30663B" w14:textId="77777777" w:rsidR="00BB625D" w:rsidRPr="00C20284" w:rsidRDefault="00BB625D" w:rsidP="00BB625D">
            <w:pPr>
              <w:pStyle w:val="block"/>
              <w:tabs>
                <w:tab w:val="decimal" w:pos="959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</w:tcPr>
          <w:p w14:paraId="342CF8D7" w14:textId="4ACFDE5A" w:rsidR="00BB625D" w:rsidRPr="00994629" w:rsidRDefault="00A5582E" w:rsidP="00B12E88">
            <w:pPr>
              <w:pStyle w:val="block"/>
              <w:tabs>
                <w:tab w:val="decimal" w:pos="1403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94629">
              <w:rPr>
                <w:rFonts w:ascii="Angsana New" w:hAnsi="Angsana New"/>
                <w:sz w:val="30"/>
                <w:szCs w:val="30"/>
                <w:lang w:bidi="th-TH"/>
              </w:rPr>
              <w:t>(1,336)</w:t>
            </w:r>
          </w:p>
        </w:tc>
      </w:tr>
      <w:tr w:rsidR="00D60DC2" w:rsidRPr="00C20284" w14:paraId="57D50098" w14:textId="3C531AF6" w:rsidTr="002D6F9B">
        <w:trPr>
          <w:gridAfter w:val="1"/>
          <w:wAfter w:w="8" w:type="dxa"/>
          <w:cantSplit/>
          <w:trHeight w:val="353"/>
        </w:trPr>
        <w:tc>
          <w:tcPr>
            <w:tcW w:w="3868" w:type="dxa"/>
            <w:tcBorders>
              <w:top w:val="nil"/>
              <w:bottom w:val="nil"/>
            </w:tcBorders>
            <w:shd w:val="clear" w:color="auto" w:fill="auto"/>
          </w:tcPr>
          <w:p w14:paraId="754D0C3B" w14:textId="77777777" w:rsidR="00BB625D" w:rsidRPr="00C20284" w:rsidRDefault="00BB625D" w:rsidP="00BB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52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093AFD06" w14:textId="44989766" w:rsidR="00BB625D" w:rsidRPr="00C20284" w:rsidRDefault="00BB625D" w:rsidP="00ED3489">
            <w:pPr>
              <w:pStyle w:val="block"/>
              <w:tabs>
                <w:tab w:val="decimal" w:pos="1097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8F1BA7">
              <w:rPr>
                <w:rFonts w:ascii="Angsana New" w:hAnsi="Angsana New"/>
                <w:sz w:val="30"/>
                <w:szCs w:val="30"/>
                <w:lang w:bidi="th-TH"/>
              </w:rPr>
              <w:t>321</w:t>
            </w: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7097804" w14:textId="77777777" w:rsidR="00BB625D" w:rsidRPr="00C20284" w:rsidRDefault="00BB625D" w:rsidP="00BB625D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14E0B12" w14:textId="44A891D0" w:rsidR="00BB625D" w:rsidRPr="00367ADF" w:rsidRDefault="00A5582E" w:rsidP="00ED3489">
            <w:pPr>
              <w:pStyle w:val="block"/>
              <w:tabs>
                <w:tab w:val="decimal" w:pos="1061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9462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A0B6E4F" w14:textId="77777777" w:rsidR="00BB625D" w:rsidRPr="00C20284" w:rsidRDefault="00BB625D" w:rsidP="00BB625D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4" w:type="dxa"/>
            <w:tcBorders>
              <w:top w:val="nil"/>
              <w:bottom w:val="nil"/>
            </w:tcBorders>
          </w:tcPr>
          <w:p w14:paraId="13938C18" w14:textId="045CD323" w:rsidR="00BB625D" w:rsidRPr="00C20284" w:rsidRDefault="00A5582E" w:rsidP="00ED3489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94629">
              <w:rPr>
                <w:rFonts w:ascii="Angsana New" w:hAnsi="Angsana New"/>
                <w:sz w:val="30"/>
                <w:szCs w:val="30"/>
                <w:lang w:bidi="th-TH"/>
              </w:rPr>
              <w:t>(84)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E732EF" w14:textId="77777777" w:rsidR="00BB625D" w:rsidRPr="00C20284" w:rsidRDefault="00BB625D" w:rsidP="00BB625D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099E93C" w14:textId="5B8956AA" w:rsidR="00BB625D" w:rsidRPr="00C20284" w:rsidRDefault="00A5582E" w:rsidP="00ED3489">
            <w:pPr>
              <w:pStyle w:val="block"/>
              <w:tabs>
                <w:tab w:val="decimal" w:pos="1016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9462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955BE4" w14:textId="77777777" w:rsidR="00BB625D" w:rsidRPr="00C20284" w:rsidRDefault="00BB625D" w:rsidP="00BB625D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68C1A2C" w14:textId="68C2F8D0" w:rsidR="00BB625D" w:rsidRPr="00C20284" w:rsidRDefault="00A5582E" w:rsidP="00ED3489">
            <w:pPr>
              <w:pStyle w:val="block"/>
              <w:tabs>
                <w:tab w:val="decimal" w:pos="104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9462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DF8BD1" w14:textId="14FB48B2" w:rsidR="00BB625D" w:rsidRPr="00C20284" w:rsidRDefault="00BB625D" w:rsidP="00BB625D">
            <w:pPr>
              <w:pStyle w:val="block"/>
              <w:tabs>
                <w:tab w:val="decimal" w:pos="959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5B3E1473" w14:textId="1A3103BB" w:rsidR="00BB625D" w:rsidRPr="00C20284" w:rsidRDefault="00A5582E" w:rsidP="00B12E88">
            <w:pPr>
              <w:pStyle w:val="block"/>
              <w:tabs>
                <w:tab w:val="decimal" w:pos="1403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94629">
              <w:rPr>
                <w:rFonts w:ascii="Angsana New" w:hAnsi="Angsana New"/>
                <w:sz w:val="30"/>
                <w:szCs w:val="30"/>
                <w:lang w:bidi="th-TH"/>
              </w:rPr>
              <w:t>(405)</w:t>
            </w:r>
          </w:p>
        </w:tc>
      </w:tr>
      <w:tr w:rsidR="00D60DC2" w:rsidRPr="00C20284" w14:paraId="5BC9C08D" w14:textId="77A36BBF" w:rsidTr="002D6F9B">
        <w:trPr>
          <w:gridAfter w:val="1"/>
          <w:wAfter w:w="8" w:type="dxa"/>
          <w:cantSplit/>
          <w:trHeight w:val="353"/>
        </w:trPr>
        <w:tc>
          <w:tcPr>
            <w:tcW w:w="3868" w:type="dxa"/>
            <w:tcBorders>
              <w:top w:val="nil"/>
              <w:bottom w:val="nil"/>
            </w:tcBorders>
            <w:shd w:val="clear" w:color="auto" w:fill="auto"/>
          </w:tcPr>
          <w:p w14:paraId="72171BAC" w14:textId="013887C7" w:rsidR="00BB625D" w:rsidRPr="00C20284" w:rsidRDefault="00BB625D" w:rsidP="00BB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52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05DD8373" w14:textId="2CF50563" w:rsidR="00BB625D" w:rsidRPr="00C20284" w:rsidRDefault="00BB625D" w:rsidP="00ED3489">
            <w:pPr>
              <w:pStyle w:val="block"/>
              <w:tabs>
                <w:tab w:val="decimal" w:pos="1097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F1BA7">
              <w:rPr>
                <w:rFonts w:ascii="Angsana New" w:hAnsi="Angsana New"/>
                <w:sz w:val="30"/>
                <w:szCs w:val="30"/>
                <w:lang w:bidi="th-TH"/>
              </w:rPr>
              <w:t>20</w:t>
            </w:r>
            <w:r w:rsidR="003C6613" w:rsidRPr="008F1BA7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088582" w14:textId="77777777" w:rsidR="00BB625D" w:rsidRPr="00C20284" w:rsidRDefault="00BB625D" w:rsidP="00BB625D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7F67E94" w14:textId="7164DDFC" w:rsidR="00BB625D" w:rsidRPr="00367ADF" w:rsidRDefault="00A5582E" w:rsidP="00ED3489">
            <w:pPr>
              <w:pStyle w:val="block"/>
              <w:tabs>
                <w:tab w:val="decimal" w:pos="1061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94629">
              <w:rPr>
                <w:rFonts w:ascii="Angsana New" w:hAnsi="Angsana New"/>
                <w:sz w:val="30"/>
                <w:szCs w:val="30"/>
                <w:lang w:bidi="th-TH"/>
              </w:rPr>
              <w:t>(1)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662D000" w14:textId="77777777" w:rsidR="00BB625D" w:rsidRPr="00C20284" w:rsidRDefault="00BB625D" w:rsidP="00BB625D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4" w:type="dxa"/>
            <w:tcBorders>
              <w:top w:val="nil"/>
              <w:bottom w:val="nil"/>
            </w:tcBorders>
          </w:tcPr>
          <w:p w14:paraId="27D280D8" w14:textId="25DBD325" w:rsidR="00BB625D" w:rsidRPr="00C20284" w:rsidRDefault="00A5582E" w:rsidP="00ED3489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94629">
              <w:rPr>
                <w:rFonts w:ascii="Angsana New" w:hAnsi="Angsana New"/>
                <w:sz w:val="30"/>
                <w:szCs w:val="30"/>
                <w:lang w:bidi="th-TH"/>
              </w:rPr>
              <w:t>(55)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B2730C" w14:textId="77777777" w:rsidR="00BB625D" w:rsidRPr="00C20284" w:rsidRDefault="00BB625D" w:rsidP="00BB625D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CF47E83" w14:textId="3ECE992A" w:rsidR="00BB625D" w:rsidRPr="00C20284" w:rsidRDefault="00A5582E" w:rsidP="00ED3489">
            <w:pPr>
              <w:pStyle w:val="block"/>
              <w:tabs>
                <w:tab w:val="decimal" w:pos="1016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9462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A61154" w14:textId="77777777" w:rsidR="00BB625D" w:rsidRPr="00C20284" w:rsidRDefault="00BB625D" w:rsidP="00BB625D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ED350A7" w14:textId="1AD03CE0" w:rsidR="00BB625D" w:rsidRPr="00C20284" w:rsidRDefault="00A5582E" w:rsidP="00ED3489">
            <w:pPr>
              <w:pStyle w:val="block"/>
              <w:tabs>
                <w:tab w:val="decimal" w:pos="104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94629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947AFE" w14:textId="2D3A6C15" w:rsidR="00BB625D" w:rsidRPr="00C20284" w:rsidRDefault="00BB625D" w:rsidP="00BB625D">
            <w:pPr>
              <w:pStyle w:val="block"/>
              <w:tabs>
                <w:tab w:val="decimal" w:pos="959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536974C6" w14:textId="67AC092F" w:rsidR="00BB625D" w:rsidRPr="00C20284" w:rsidRDefault="00A5582E" w:rsidP="00B12E88">
            <w:pPr>
              <w:pStyle w:val="block"/>
              <w:tabs>
                <w:tab w:val="decimal" w:pos="1403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94629">
              <w:rPr>
                <w:rFonts w:ascii="Angsana New" w:hAnsi="Angsana New"/>
                <w:sz w:val="30"/>
                <w:szCs w:val="30"/>
                <w:lang w:bidi="th-TH"/>
              </w:rPr>
              <w:t>152</w:t>
            </w:r>
          </w:p>
        </w:tc>
      </w:tr>
      <w:tr w:rsidR="00D60DC2" w:rsidRPr="00C20284" w14:paraId="79710C5D" w14:textId="0FB1A979" w:rsidTr="002D6F9B">
        <w:trPr>
          <w:gridAfter w:val="1"/>
          <w:wAfter w:w="8" w:type="dxa"/>
          <w:cantSplit/>
          <w:trHeight w:val="342"/>
        </w:trPr>
        <w:tc>
          <w:tcPr>
            <w:tcW w:w="3868" w:type="dxa"/>
            <w:shd w:val="clear" w:color="auto" w:fill="auto"/>
          </w:tcPr>
          <w:p w14:paraId="2184B5AA" w14:textId="77777777" w:rsidR="00BB625D" w:rsidRPr="00C20284" w:rsidRDefault="00BB625D" w:rsidP="00BB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ผลขาดทุนทางภาษี</w:t>
            </w:r>
          </w:p>
        </w:tc>
        <w:tc>
          <w:tcPr>
            <w:tcW w:w="1524" w:type="dxa"/>
            <w:gridSpan w:val="3"/>
            <w:shd w:val="clear" w:color="auto" w:fill="auto"/>
          </w:tcPr>
          <w:p w14:paraId="587AD308" w14:textId="4EDC7EEE" w:rsidR="00BB625D" w:rsidRPr="00C20284" w:rsidRDefault="00BB625D" w:rsidP="00ED3489">
            <w:pPr>
              <w:pStyle w:val="block"/>
              <w:tabs>
                <w:tab w:val="decimal" w:pos="1097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F1BA7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8F1BA7">
              <w:rPr>
                <w:rFonts w:ascii="Angsana New" w:hAnsi="Angsana New"/>
                <w:sz w:val="30"/>
                <w:szCs w:val="30"/>
                <w:lang w:bidi="th-TH"/>
              </w:rPr>
              <w:t>550</w:t>
            </w:r>
          </w:p>
        </w:tc>
        <w:tc>
          <w:tcPr>
            <w:tcW w:w="270" w:type="dxa"/>
          </w:tcPr>
          <w:p w14:paraId="7AFEC713" w14:textId="77777777" w:rsidR="00BB625D" w:rsidRPr="00C20284" w:rsidRDefault="00BB625D" w:rsidP="00BB625D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B2816B2" w14:textId="134BB664" w:rsidR="00BB625D" w:rsidRPr="00367ADF" w:rsidRDefault="00A5582E" w:rsidP="00ED3489">
            <w:pPr>
              <w:pStyle w:val="block"/>
              <w:tabs>
                <w:tab w:val="decimal" w:pos="1061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94629">
              <w:rPr>
                <w:rFonts w:ascii="Angsana New" w:hAnsi="Angsana New"/>
                <w:sz w:val="30"/>
                <w:szCs w:val="30"/>
                <w:lang w:bidi="th-TH"/>
              </w:rPr>
              <w:t>3,230</w:t>
            </w:r>
          </w:p>
        </w:tc>
        <w:tc>
          <w:tcPr>
            <w:tcW w:w="270" w:type="dxa"/>
            <w:shd w:val="clear" w:color="auto" w:fill="auto"/>
          </w:tcPr>
          <w:p w14:paraId="6BFB68A1" w14:textId="77777777" w:rsidR="00BB625D" w:rsidRPr="00C20284" w:rsidRDefault="00BB625D" w:rsidP="00BB625D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4" w:type="dxa"/>
          </w:tcPr>
          <w:p w14:paraId="26E9CAA5" w14:textId="7D3FFA38" w:rsidR="00BB625D" w:rsidRPr="00C20284" w:rsidRDefault="00A5582E" w:rsidP="00ED3489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9462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E6F41AE" w14:textId="77777777" w:rsidR="00BB625D" w:rsidRPr="00C20284" w:rsidRDefault="00BB625D" w:rsidP="00BB625D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2D378362" w14:textId="6C2C4011" w:rsidR="00BB625D" w:rsidRPr="00C20284" w:rsidRDefault="00A5582E" w:rsidP="00ED3489">
            <w:pPr>
              <w:pStyle w:val="block"/>
              <w:tabs>
                <w:tab w:val="decimal" w:pos="1016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94629">
              <w:rPr>
                <w:rFonts w:ascii="Angsana New" w:hAnsi="Angsana New"/>
                <w:sz w:val="30"/>
                <w:szCs w:val="30"/>
                <w:lang w:bidi="th-TH"/>
              </w:rPr>
              <w:t>137</w:t>
            </w:r>
          </w:p>
        </w:tc>
        <w:tc>
          <w:tcPr>
            <w:tcW w:w="270" w:type="dxa"/>
          </w:tcPr>
          <w:p w14:paraId="45B811E8" w14:textId="77777777" w:rsidR="00BB625D" w:rsidRPr="00C20284" w:rsidRDefault="00BB625D" w:rsidP="00BB625D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56C5E79" w14:textId="6C4EDBC5" w:rsidR="00BB625D" w:rsidRPr="00C20284" w:rsidRDefault="00A5582E" w:rsidP="00ED3489">
            <w:pPr>
              <w:pStyle w:val="block"/>
              <w:tabs>
                <w:tab w:val="decimal" w:pos="104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94629">
              <w:rPr>
                <w:rFonts w:ascii="Angsana New" w:hAnsi="Angsana New"/>
                <w:sz w:val="30"/>
                <w:szCs w:val="30"/>
                <w:lang w:bidi="th-TH"/>
              </w:rPr>
              <w:t>125</w:t>
            </w:r>
          </w:p>
        </w:tc>
        <w:tc>
          <w:tcPr>
            <w:tcW w:w="270" w:type="dxa"/>
          </w:tcPr>
          <w:p w14:paraId="1A7FA96C" w14:textId="7144862A" w:rsidR="00BB625D" w:rsidRPr="00C20284" w:rsidRDefault="00BB625D" w:rsidP="00BB625D">
            <w:pPr>
              <w:pStyle w:val="block"/>
              <w:tabs>
                <w:tab w:val="decimal" w:pos="959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</w:tcPr>
          <w:p w14:paraId="2DBF3CC2" w14:textId="60E758B8" w:rsidR="00BB625D" w:rsidRPr="00C20284" w:rsidRDefault="00A5582E" w:rsidP="00B12E88">
            <w:pPr>
              <w:pStyle w:val="block"/>
              <w:tabs>
                <w:tab w:val="decimal" w:pos="1403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94629">
              <w:rPr>
                <w:rFonts w:ascii="Angsana New" w:hAnsi="Angsana New"/>
                <w:sz w:val="30"/>
                <w:szCs w:val="30"/>
                <w:lang w:bidi="th-TH"/>
              </w:rPr>
              <w:t>7,042</w:t>
            </w:r>
          </w:p>
        </w:tc>
      </w:tr>
      <w:tr w:rsidR="00D60DC2" w:rsidRPr="00C20284" w14:paraId="2CA11B13" w14:textId="1C8AA1FD" w:rsidTr="002D6F9B">
        <w:trPr>
          <w:gridAfter w:val="1"/>
          <w:wAfter w:w="8" w:type="dxa"/>
          <w:cantSplit/>
          <w:trHeight w:val="342"/>
        </w:trPr>
        <w:tc>
          <w:tcPr>
            <w:tcW w:w="3868" w:type="dxa"/>
            <w:shd w:val="clear" w:color="auto" w:fill="auto"/>
          </w:tcPr>
          <w:p w14:paraId="00F445C6" w14:textId="77777777" w:rsidR="00BB625D" w:rsidRPr="00C20284" w:rsidRDefault="00BB625D" w:rsidP="00BB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สินทรัพย์ไม่มีตัวตนอื่น</w:t>
            </w:r>
          </w:p>
        </w:tc>
        <w:tc>
          <w:tcPr>
            <w:tcW w:w="1524" w:type="dxa"/>
            <w:gridSpan w:val="3"/>
            <w:shd w:val="clear" w:color="auto" w:fill="auto"/>
          </w:tcPr>
          <w:p w14:paraId="7937B243" w14:textId="7BFE53BD" w:rsidR="00BB625D" w:rsidRPr="00C20284" w:rsidRDefault="00BB625D" w:rsidP="00ED3489">
            <w:pPr>
              <w:pStyle w:val="block"/>
              <w:tabs>
                <w:tab w:val="decimal" w:pos="1097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8F1BA7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8F1BA7">
              <w:rPr>
                <w:rFonts w:ascii="Angsana New" w:hAnsi="Angsana New"/>
                <w:sz w:val="30"/>
                <w:szCs w:val="30"/>
                <w:lang w:bidi="th-TH"/>
              </w:rPr>
              <w:t>887</w:t>
            </w: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68BEA627" w14:textId="77777777" w:rsidR="00BB625D" w:rsidRPr="00C20284" w:rsidRDefault="00BB625D" w:rsidP="00BB625D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74F92312" w14:textId="692F834C" w:rsidR="00BB625D" w:rsidRPr="00367ADF" w:rsidRDefault="00A5582E" w:rsidP="00ED3489">
            <w:pPr>
              <w:pStyle w:val="block"/>
              <w:tabs>
                <w:tab w:val="decimal" w:pos="1061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94629">
              <w:rPr>
                <w:rFonts w:ascii="Angsana New" w:hAnsi="Angsana New"/>
                <w:sz w:val="30"/>
                <w:szCs w:val="30"/>
                <w:lang w:bidi="th-TH"/>
              </w:rPr>
              <w:t>295</w:t>
            </w:r>
          </w:p>
        </w:tc>
        <w:tc>
          <w:tcPr>
            <w:tcW w:w="270" w:type="dxa"/>
            <w:shd w:val="clear" w:color="auto" w:fill="auto"/>
          </w:tcPr>
          <w:p w14:paraId="14C361E0" w14:textId="77777777" w:rsidR="00BB625D" w:rsidRPr="00C20284" w:rsidRDefault="00BB625D" w:rsidP="00BB625D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4" w:type="dxa"/>
          </w:tcPr>
          <w:p w14:paraId="268E9D6D" w14:textId="1A6F3700" w:rsidR="00BB625D" w:rsidRPr="00C20284" w:rsidRDefault="00A5582E" w:rsidP="00ED3489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9462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8C95F79" w14:textId="77777777" w:rsidR="00BB625D" w:rsidRPr="00C20284" w:rsidRDefault="00BB625D" w:rsidP="00BB625D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0609F78" w14:textId="78A2B3E0" w:rsidR="00BB625D" w:rsidRPr="00C20284" w:rsidRDefault="00A5582E" w:rsidP="00ED3489">
            <w:pPr>
              <w:pStyle w:val="block"/>
              <w:tabs>
                <w:tab w:val="decimal" w:pos="1016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9462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5D27165" w14:textId="77777777" w:rsidR="00BB625D" w:rsidRPr="00C20284" w:rsidRDefault="00BB625D" w:rsidP="00BB625D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7B8EB420" w14:textId="11463D3D" w:rsidR="00BB625D" w:rsidRPr="00C20284" w:rsidRDefault="00A5582E" w:rsidP="00ED3489">
            <w:pPr>
              <w:pStyle w:val="block"/>
              <w:tabs>
                <w:tab w:val="decimal" w:pos="104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94629">
              <w:rPr>
                <w:rFonts w:ascii="Angsana New" w:hAnsi="Angsana New"/>
                <w:sz w:val="30"/>
                <w:szCs w:val="30"/>
                <w:lang w:bidi="th-TH"/>
              </w:rPr>
              <w:t>(224)</w:t>
            </w:r>
          </w:p>
        </w:tc>
        <w:tc>
          <w:tcPr>
            <w:tcW w:w="270" w:type="dxa"/>
          </w:tcPr>
          <w:p w14:paraId="663AFFDE" w14:textId="77777777" w:rsidR="00BB625D" w:rsidRPr="00C20284" w:rsidRDefault="00BB625D" w:rsidP="00BB625D">
            <w:pPr>
              <w:pStyle w:val="block"/>
              <w:tabs>
                <w:tab w:val="decimal" w:pos="959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</w:tcPr>
          <w:p w14:paraId="0D7533A4" w14:textId="412E5AC6" w:rsidR="00BB625D" w:rsidRPr="00C20284" w:rsidRDefault="00A5582E" w:rsidP="00B12E88">
            <w:pPr>
              <w:pStyle w:val="block"/>
              <w:tabs>
                <w:tab w:val="decimal" w:pos="1403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94629">
              <w:rPr>
                <w:rFonts w:ascii="Angsana New" w:hAnsi="Angsana New"/>
                <w:sz w:val="30"/>
                <w:szCs w:val="30"/>
                <w:lang w:bidi="th-TH"/>
              </w:rPr>
              <w:t>(2,816)</w:t>
            </w:r>
          </w:p>
        </w:tc>
      </w:tr>
      <w:tr w:rsidR="00D60DC2" w:rsidRPr="00C20284" w14:paraId="556D6C26" w14:textId="644ACE0D" w:rsidTr="002D6F9B">
        <w:trPr>
          <w:gridAfter w:val="1"/>
          <w:wAfter w:w="8" w:type="dxa"/>
          <w:cantSplit/>
          <w:trHeight w:val="353"/>
        </w:trPr>
        <w:tc>
          <w:tcPr>
            <w:tcW w:w="3868" w:type="dxa"/>
            <w:tcBorders>
              <w:top w:val="nil"/>
              <w:bottom w:val="nil"/>
            </w:tcBorders>
            <w:shd w:val="clear" w:color="auto" w:fill="auto"/>
          </w:tcPr>
          <w:p w14:paraId="3B986DA9" w14:textId="77777777" w:rsidR="00BB625D" w:rsidRPr="00C20284" w:rsidRDefault="00BB625D" w:rsidP="00BB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  <w:r w:rsidRPr="00C202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20284">
              <w:rPr>
                <w:rFonts w:ascii="Angsana New" w:hAnsi="Angsana New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52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2AE98EFB" w14:textId="66DF6D59" w:rsidR="00BB625D" w:rsidRPr="00C20284" w:rsidRDefault="00BB625D" w:rsidP="00ED3489">
            <w:pPr>
              <w:pStyle w:val="block"/>
              <w:tabs>
                <w:tab w:val="decimal" w:pos="1097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8F1BA7">
              <w:rPr>
                <w:rFonts w:ascii="Angsana New" w:hAnsi="Angsana New"/>
                <w:sz w:val="30"/>
                <w:szCs w:val="30"/>
                <w:lang w:bidi="th-TH"/>
              </w:rPr>
              <w:t>7</w:t>
            </w: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8F1BA7">
              <w:rPr>
                <w:rFonts w:ascii="Angsana New" w:hAnsi="Angsana New"/>
                <w:sz w:val="30"/>
                <w:szCs w:val="30"/>
                <w:lang w:bidi="th-TH"/>
              </w:rPr>
              <w:t>958</w:t>
            </w: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D1EEA68" w14:textId="77777777" w:rsidR="00BB625D" w:rsidRPr="00C20284" w:rsidRDefault="00BB625D" w:rsidP="00BB625D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6136C9B" w14:textId="7599F371" w:rsidR="00BB625D" w:rsidRPr="00367ADF" w:rsidRDefault="00A5582E" w:rsidP="00ED3489">
            <w:pPr>
              <w:pStyle w:val="block"/>
              <w:tabs>
                <w:tab w:val="decimal" w:pos="1061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94629">
              <w:rPr>
                <w:rFonts w:ascii="Angsana New" w:hAnsi="Angsana New"/>
                <w:sz w:val="30"/>
                <w:szCs w:val="30"/>
                <w:lang w:bidi="th-TH"/>
              </w:rPr>
              <w:t>78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23A1B19" w14:textId="77777777" w:rsidR="00BB625D" w:rsidRPr="00C20284" w:rsidRDefault="00BB625D" w:rsidP="00BB625D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4" w:type="dxa"/>
            <w:tcBorders>
              <w:top w:val="nil"/>
              <w:bottom w:val="nil"/>
            </w:tcBorders>
          </w:tcPr>
          <w:p w14:paraId="7A2E6F09" w14:textId="56A38769" w:rsidR="00BB625D" w:rsidRPr="00C20284" w:rsidRDefault="00A5582E" w:rsidP="00ED3489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94629">
              <w:rPr>
                <w:rFonts w:ascii="Angsana New" w:hAnsi="Angsana New"/>
                <w:sz w:val="30"/>
                <w:szCs w:val="30"/>
                <w:lang w:bidi="th-TH"/>
              </w:rPr>
              <w:t>(39)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1E4657" w14:textId="77777777" w:rsidR="00BB625D" w:rsidRPr="00C20284" w:rsidRDefault="00BB625D" w:rsidP="00BB625D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37D7052" w14:textId="2DC5409A" w:rsidR="00BB625D" w:rsidRPr="00C20284" w:rsidRDefault="00A5582E" w:rsidP="00ED3489">
            <w:pPr>
              <w:pStyle w:val="block"/>
              <w:tabs>
                <w:tab w:val="decimal" w:pos="1016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94629">
              <w:rPr>
                <w:rFonts w:ascii="Angsana New" w:hAnsi="Angsana New"/>
                <w:sz w:val="30"/>
                <w:szCs w:val="30"/>
                <w:lang w:bidi="th-TH"/>
              </w:rPr>
              <w:t>(468)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4A9EE0" w14:textId="77777777" w:rsidR="00BB625D" w:rsidRPr="00C20284" w:rsidRDefault="00BB625D" w:rsidP="00BB625D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AD556BD" w14:textId="189CC9FE" w:rsidR="00BB625D" w:rsidRPr="00C20284" w:rsidRDefault="00A5582E" w:rsidP="00ED3489">
            <w:pPr>
              <w:pStyle w:val="block"/>
              <w:tabs>
                <w:tab w:val="decimal" w:pos="104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94629">
              <w:rPr>
                <w:rFonts w:ascii="Angsana New" w:hAnsi="Angsana New"/>
                <w:sz w:val="30"/>
                <w:szCs w:val="30"/>
                <w:lang w:bidi="th-TH"/>
              </w:rPr>
              <w:t>(259)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C9268E6" w14:textId="77777777" w:rsidR="00BB625D" w:rsidRPr="00C20284" w:rsidRDefault="00BB625D" w:rsidP="00BB625D">
            <w:pPr>
              <w:pStyle w:val="block"/>
              <w:tabs>
                <w:tab w:val="decimal" w:pos="959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24CFC0C2" w14:textId="32AB84ED" w:rsidR="00BB625D" w:rsidRPr="00C20284" w:rsidRDefault="00A5582E" w:rsidP="00B12E88">
            <w:pPr>
              <w:pStyle w:val="block"/>
              <w:tabs>
                <w:tab w:val="decimal" w:pos="1403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94629">
              <w:rPr>
                <w:rFonts w:ascii="Angsana New" w:hAnsi="Angsana New"/>
                <w:sz w:val="30"/>
                <w:szCs w:val="30"/>
                <w:lang w:bidi="th-TH"/>
              </w:rPr>
              <w:t>(8,646)</w:t>
            </w:r>
          </w:p>
        </w:tc>
      </w:tr>
      <w:tr w:rsidR="00D60DC2" w:rsidRPr="00C20284" w14:paraId="438D60E3" w14:textId="5122ABDE" w:rsidTr="002D6F9B">
        <w:trPr>
          <w:gridAfter w:val="1"/>
          <w:wAfter w:w="8" w:type="dxa"/>
          <w:cantSplit/>
          <w:trHeight w:val="353"/>
        </w:trPr>
        <w:tc>
          <w:tcPr>
            <w:tcW w:w="3868" w:type="dxa"/>
            <w:tcBorders>
              <w:top w:val="nil"/>
              <w:bottom w:val="nil"/>
            </w:tcBorders>
            <w:shd w:val="clear" w:color="auto" w:fill="auto"/>
          </w:tcPr>
          <w:p w14:paraId="10ED59BA" w14:textId="67DE5BDC" w:rsidR="00BB625D" w:rsidRPr="00C20284" w:rsidRDefault="00BB625D" w:rsidP="00BB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52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272630C1" w14:textId="2472DA8E" w:rsidR="00BB625D" w:rsidRPr="00C20284" w:rsidRDefault="00BB625D" w:rsidP="00ED3489">
            <w:pPr>
              <w:pStyle w:val="block"/>
              <w:tabs>
                <w:tab w:val="decimal" w:pos="1097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8F1BA7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8F1BA7">
              <w:rPr>
                <w:rFonts w:ascii="Angsana New" w:hAnsi="Angsana New"/>
                <w:sz w:val="30"/>
                <w:szCs w:val="30"/>
                <w:lang w:bidi="th-TH"/>
              </w:rPr>
              <w:t>8</w:t>
            </w:r>
            <w:r w:rsidR="003C6613" w:rsidRPr="008F1BA7">
              <w:rPr>
                <w:rFonts w:ascii="Angsana New" w:hAnsi="Angsana New"/>
                <w:sz w:val="30"/>
                <w:szCs w:val="30"/>
                <w:lang w:bidi="th-TH"/>
              </w:rPr>
              <w:t>44</w:t>
            </w: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292B62" w14:textId="77777777" w:rsidR="00BB625D" w:rsidRPr="00C20284" w:rsidRDefault="00BB625D" w:rsidP="00BB625D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972558C" w14:textId="41356A4B" w:rsidR="00BB625D" w:rsidRPr="00367ADF" w:rsidRDefault="00A5582E" w:rsidP="00ED3489">
            <w:pPr>
              <w:pStyle w:val="block"/>
              <w:tabs>
                <w:tab w:val="decimal" w:pos="1061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94629">
              <w:rPr>
                <w:rFonts w:ascii="Angsana New" w:hAnsi="Angsana New"/>
                <w:sz w:val="30"/>
                <w:szCs w:val="30"/>
                <w:lang w:bidi="th-TH"/>
              </w:rPr>
              <w:t>(273)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248BAF1" w14:textId="77777777" w:rsidR="00BB625D" w:rsidRPr="00C20284" w:rsidRDefault="00BB625D" w:rsidP="00BB625D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4" w:type="dxa"/>
            <w:tcBorders>
              <w:top w:val="nil"/>
              <w:bottom w:val="nil"/>
            </w:tcBorders>
          </w:tcPr>
          <w:p w14:paraId="1B389CA6" w14:textId="5A8EAD6C" w:rsidR="00BB625D" w:rsidRPr="00C20284" w:rsidRDefault="00A5582E" w:rsidP="00ED3489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9462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A68EAA" w14:textId="77777777" w:rsidR="00BB625D" w:rsidRPr="00C20284" w:rsidRDefault="00BB625D" w:rsidP="00BB625D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EBBEB2B" w14:textId="52035DB2" w:rsidR="00BB625D" w:rsidRPr="00C20284" w:rsidRDefault="00A5582E" w:rsidP="00ED3489">
            <w:pPr>
              <w:pStyle w:val="block"/>
              <w:tabs>
                <w:tab w:val="decimal" w:pos="1016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94629">
              <w:rPr>
                <w:rFonts w:ascii="Angsana New" w:hAnsi="Angsana New"/>
                <w:sz w:val="30"/>
                <w:szCs w:val="30"/>
                <w:lang w:bidi="th-TH"/>
              </w:rPr>
              <w:t>(5)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A39C18B" w14:textId="77777777" w:rsidR="00BB625D" w:rsidRPr="00C20284" w:rsidRDefault="00BB625D" w:rsidP="00BB625D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3D2A840" w14:textId="2F99AEB5" w:rsidR="00BB625D" w:rsidRPr="00C20284" w:rsidRDefault="00A5582E" w:rsidP="00ED3489">
            <w:pPr>
              <w:pStyle w:val="block"/>
              <w:tabs>
                <w:tab w:val="decimal" w:pos="104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94629">
              <w:rPr>
                <w:rFonts w:ascii="Angsana New" w:hAnsi="Angsana New"/>
                <w:sz w:val="30"/>
                <w:szCs w:val="30"/>
                <w:lang w:bidi="th-TH"/>
              </w:rPr>
              <w:t>(65)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ED9CD9" w14:textId="77777777" w:rsidR="00BB625D" w:rsidRPr="00C20284" w:rsidRDefault="00BB625D" w:rsidP="00BB625D">
            <w:pPr>
              <w:pStyle w:val="block"/>
              <w:tabs>
                <w:tab w:val="decimal" w:pos="959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3A2831E0" w14:textId="57756F66" w:rsidR="00BB625D" w:rsidRPr="00C20284" w:rsidRDefault="00A5582E" w:rsidP="00B12E88">
            <w:pPr>
              <w:pStyle w:val="block"/>
              <w:tabs>
                <w:tab w:val="decimal" w:pos="1403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94629">
              <w:rPr>
                <w:rFonts w:ascii="Angsana New" w:hAnsi="Angsana New"/>
                <w:sz w:val="30"/>
                <w:szCs w:val="30"/>
                <w:lang w:bidi="th-TH"/>
              </w:rPr>
              <w:t>(3,187)</w:t>
            </w:r>
          </w:p>
        </w:tc>
      </w:tr>
      <w:tr w:rsidR="00D60DC2" w:rsidRPr="00C20284" w14:paraId="2D2B8619" w14:textId="330E2A21" w:rsidTr="002D6F9B">
        <w:trPr>
          <w:gridAfter w:val="1"/>
          <w:wAfter w:w="8" w:type="dxa"/>
          <w:cantSplit/>
          <w:trHeight w:val="353"/>
        </w:trPr>
        <w:tc>
          <w:tcPr>
            <w:tcW w:w="3868" w:type="dxa"/>
            <w:tcBorders>
              <w:top w:val="nil"/>
              <w:bottom w:val="nil"/>
            </w:tcBorders>
            <w:shd w:val="clear" w:color="auto" w:fill="auto"/>
          </w:tcPr>
          <w:p w14:paraId="16CC3877" w14:textId="3CBFCB40" w:rsidR="00BB625D" w:rsidRPr="00C20284" w:rsidRDefault="00BB625D" w:rsidP="00BB6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52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353FA7B5" w14:textId="653750A7" w:rsidR="00BB625D" w:rsidRPr="00C20284" w:rsidRDefault="00BB625D" w:rsidP="00ED3489">
            <w:pPr>
              <w:pStyle w:val="block"/>
              <w:tabs>
                <w:tab w:val="decimal" w:pos="1097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F1BA7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3C6613" w:rsidRPr="008F1BA7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  <w:r w:rsidRPr="008F1BA7">
              <w:rPr>
                <w:rFonts w:ascii="Angsana New" w:hAnsi="Angsana New"/>
                <w:sz w:val="30"/>
                <w:szCs w:val="30"/>
                <w:lang w:bidi="th-TH"/>
              </w:rPr>
              <w:t>22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6118A11" w14:textId="77777777" w:rsidR="00BB625D" w:rsidRPr="00C20284" w:rsidRDefault="00BB625D" w:rsidP="00BB625D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9EA9AAC" w14:textId="73461EEF" w:rsidR="00BB625D" w:rsidRPr="00367ADF" w:rsidRDefault="00A5582E" w:rsidP="00ED3489">
            <w:pPr>
              <w:pStyle w:val="block"/>
              <w:tabs>
                <w:tab w:val="decimal" w:pos="1061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94629">
              <w:rPr>
                <w:rFonts w:ascii="Angsana New" w:hAnsi="Angsana New"/>
                <w:sz w:val="30"/>
                <w:szCs w:val="30"/>
                <w:lang w:bidi="th-TH"/>
              </w:rPr>
              <w:t>304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83C92EC" w14:textId="77777777" w:rsidR="00BB625D" w:rsidRPr="00C20284" w:rsidRDefault="00BB625D" w:rsidP="00BB625D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4" w:type="dxa"/>
            <w:tcBorders>
              <w:top w:val="nil"/>
              <w:bottom w:val="nil"/>
            </w:tcBorders>
          </w:tcPr>
          <w:p w14:paraId="56DD4ACA" w14:textId="2E9FDFC1" w:rsidR="00BB625D" w:rsidRPr="00C20284" w:rsidRDefault="00A5582E" w:rsidP="00ED3489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9462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8DE469" w14:textId="77777777" w:rsidR="00BB625D" w:rsidRPr="00C20284" w:rsidRDefault="00BB625D" w:rsidP="00BB625D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3808E1A" w14:textId="662E4C81" w:rsidR="00BB625D" w:rsidRPr="00C20284" w:rsidRDefault="00A5582E" w:rsidP="00ED3489">
            <w:pPr>
              <w:pStyle w:val="block"/>
              <w:tabs>
                <w:tab w:val="decimal" w:pos="1016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94629">
              <w:rPr>
                <w:rFonts w:ascii="Angsana New" w:hAnsi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D83BE1" w14:textId="77777777" w:rsidR="00BB625D" w:rsidRPr="00C20284" w:rsidRDefault="00BB625D" w:rsidP="00BB625D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F279928" w14:textId="6D988D29" w:rsidR="00BB625D" w:rsidRPr="00C20284" w:rsidRDefault="00A5582E" w:rsidP="00ED3489">
            <w:pPr>
              <w:pStyle w:val="block"/>
              <w:tabs>
                <w:tab w:val="decimal" w:pos="104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94629">
              <w:rPr>
                <w:rFonts w:ascii="Angsana New" w:hAnsi="Angsana New"/>
                <w:sz w:val="30"/>
                <w:szCs w:val="30"/>
                <w:lang w:bidi="th-TH"/>
              </w:rPr>
              <w:t>119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50B7C8" w14:textId="6B13E9D3" w:rsidR="00BB625D" w:rsidRPr="00C20284" w:rsidRDefault="00BB625D" w:rsidP="00BB625D">
            <w:pPr>
              <w:pStyle w:val="block"/>
              <w:tabs>
                <w:tab w:val="decimal" w:pos="959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4172FFF7" w14:textId="6EE707B9" w:rsidR="00BB625D" w:rsidRPr="00C20284" w:rsidRDefault="00A5582E" w:rsidP="00B12E88">
            <w:pPr>
              <w:pStyle w:val="block"/>
              <w:tabs>
                <w:tab w:val="decimal" w:pos="1403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94629">
              <w:rPr>
                <w:rFonts w:ascii="Angsana New" w:hAnsi="Angsana New"/>
                <w:sz w:val="30"/>
                <w:szCs w:val="30"/>
                <w:lang w:bidi="th-TH"/>
              </w:rPr>
              <w:t>3,852</w:t>
            </w:r>
          </w:p>
        </w:tc>
      </w:tr>
      <w:tr w:rsidR="00FB5E17" w:rsidRPr="00C20284" w14:paraId="122546E0" w14:textId="77777777" w:rsidTr="002D6F9B">
        <w:trPr>
          <w:gridAfter w:val="1"/>
          <w:wAfter w:w="8" w:type="dxa"/>
          <w:cantSplit/>
          <w:trHeight w:val="353"/>
        </w:trPr>
        <w:tc>
          <w:tcPr>
            <w:tcW w:w="3868" w:type="dxa"/>
            <w:tcBorders>
              <w:top w:val="nil"/>
              <w:bottom w:val="nil"/>
            </w:tcBorders>
            <w:shd w:val="clear" w:color="auto" w:fill="auto"/>
          </w:tcPr>
          <w:p w14:paraId="3C586DC6" w14:textId="65657276" w:rsidR="00FB5E17" w:rsidRPr="00C20284" w:rsidRDefault="00FB5E17" w:rsidP="00FB5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</w:p>
        </w:tc>
        <w:tc>
          <w:tcPr>
            <w:tcW w:w="152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27780C7D" w14:textId="77777777" w:rsidR="00FB5E17" w:rsidRPr="008F1BA7" w:rsidRDefault="00FB5E17" w:rsidP="00ED3489">
            <w:pPr>
              <w:pStyle w:val="block"/>
              <w:tabs>
                <w:tab w:val="decimal" w:pos="1097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383DCCB" w14:textId="77777777" w:rsidR="00FB5E17" w:rsidRPr="00C20284" w:rsidRDefault="00FB5E17" w:rsidP="00FB5E17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4BA393B" w14:textId="77777777" w:rsidR="00FB5E17" w:rsidRPr="00367ADF" w:rsidRDefault="00FB5E17" w:rsidP="00ED3489">
            <w:pPr>
              <w:pStyle w:val="block"/>
              <w:tabs>
                <w:tab w:val="decimal" w:pos="1061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7324BF9" w14:textId="77777777" w:rsidR="00FB5E17" w:rsidRPr="00C20284" w:rsidRDefault="00FB5E17" w:rsidP="00FB5E17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4" w:type="dxa"/>
            <w:tcBorders>
              <w:top w:val="nil"/>
              <w:bottom w:val="nil"/>
            </w:tcBorders>
          </w:tcPr>
          <w:p w14:paraId="0F996A80" w14:textId="77777777" w:rsidR="00FB5E17" w:rsidRPr="00C20284" w:rsidRDefault="00FB5E17" w:rsidP="00ED3489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975837" w14:textId="77777777" w:rsidR="00FB5E17" w:rsidRPr="00C20284" w:rsidRDefault="00FB5E17" w:rsidP="00FB5E17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81FF3CC" w14:textId="77777777" w:rsidR="00FB5E17" w:rsidRPr="00C20284" w:rsidRDefault="00FB5E17" w:rsidP="00ED3489">
            <w:pPr>
              <w:pStyle w:val="block"/>
              <w:tabs>
                <w:tab w:val="decimal" w:pos="1016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CD8AD55" w14:textId="77777777" w:rsidR="00FB5E17" w:rsidRPr="00C20284" w:rsidRDefault="00FB5E17" w:rsidP="00FB5E17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D24134A" w14:textId="77777777" w:rsidR="00FB5E17" w:rsidRPr="00C20284" w:rsidRDefault="00FB5E17" w:rsidP="00ED3489">
            <w:pPr>
              <w:pStyle w:val="block"/>
              <w:tabs>
                <w:tab w:val="decimal" w:pos="786"/>
                <w:tab w:val="decimal" w:pos="104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04D326" w14:textId="77777777" w:rsidR="00FB5E17" w:rsidRPr="00C20284" w:rsidRDefault="00FB5E17" w:rsidP="00FB5E17">
            <w:pPr>
              <w:pStyle w:val="block"/>
              <w:tabs>
                <w:tab w:val="decimal" w:pos="959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60254DC4" w14:textId="77777777" w:rsidR="00FB5E17" w:rsidRPr="00C20284" w:rsidRDefault="00FB5E17" w:rsidP="00B12E88">
            <w:pPr>
              <w:pStyle w:val="block"/>
              <w:tabs>
                <w:tab w:val="decimal" w:pos="1403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FB5E17" w:rsidRPr="00C20284" w14:paraId="0961AFD8" w14:textId="73D2879C" w:rsidTr="002D6F9B">
        <w:trPr>
          <w:gridAfter w:val="1"/>
          <w:wAfter w:w="8" w:type="dxa"/>
          <w:cantSplit/>
          <w:trHeight w:val="353"/>
        </w:trPr>
        <w:tc>
          <w:tcPr>
            <w:tcW w:w="3868" w:type="dxa"/>
            <w:tcBorders>
              <w:top w:val="nil"/>
              <w:bottom w:val="nil"/>
            </w:tcBorders>
            <w:shd w:val="clear" w:color="auto" w:fill="auto"/>
          </w:tcPr>
          <w:p w14:paraId="7F4FD179" w14:textId="7FE514CC" w:rsidR="00FB5E17" w:rsidRPr="00C20284" w:rsidRDefault="00FB5E17" w:rsidP="00AA7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52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04C08C64" w14:textId="125BC096" w:rsidR="00FB5E17" w:rsidRPr="00C20284" w:rsidRDefault="00FB5E17" w:rsidP="00ED3489">
            <w:pPr>
              <w:pStyle w:val="block"/>
              <w:tabs>
                <w:tab w:val="decimal" w:pos="1097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F1BA7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8F1BA7">
              <w:rPr>
                <w:rFonts w:ascii="Angsana New" w:hAnsi="Angsana New"/>
                <w:sz w:val="30"/>
                <w:szCs w:val="30"/>
                <w:lang w:bidi="th-TH"/>
              </w:rPr>
              <w:t>606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D68AE7" w14:textId="77777777" w:rsidR="00FB5E17" w:rsidRPr="00C20284" w:rsidRDefault="00FB5E17" w:rsidP="00FB5E17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69BB10F" w14:textId="629BDDF2" w:rsidR="00FB5E17" w:rsidRPr="00C20284" w:rsidRDefault="00A5582E" w:rsidP="00ED3489">
            <w:pPr>
              <w:pStyle w:val="block"/>
              <w:tabs>
                <w:tab w:val="decimal" w:pos="1061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4629">
              <w:rPr>
                <w:rFonts w:ascii="Angsana New" w:hAnsi="Angsana New"/>
                <w:sz w:val="30"/>
                <w:szCs w:val="30"/>
                <w:lang w:val="en-US" w:bidi="th-TH"/>
              </w:rPr>
              <w:t>55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DE470ED" w14:textId="77777777" w:rsidR="00FB5E17" w:rsidRPr="00C20284" w:rsidRDefault="00FB5E17" w:rsidP="00FB5E17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  <w:tcBorders>
              <w:top w:val="nil"/>
              <w:bottom w:val="nil"/>
            </w:tcBorders>
          </w:tcPr>
          <w:p w14:paraId="3FCD2431" w14:textId="28EE1A7F" w:rsidR="00FB5E17" w:rsidRPr="00C20284" w:rsidRDefault="00A5582E" w:rsidP="00ED3489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94629">
              <w:rPr>
                <w:rFonts w:ascii="Angsana New" w:hAnsi="Angsana New"/>
                <w:sz w:val="30"/>
                <w:szCs w:val="30"/>
                <w:lang w:bidi="th-TH"/>
              </w:rPr>
              <w:t>(239)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86B0D82" w14:textId="77777777" w:rsidR="00FB5E17" w:rsidRPr="00C20284" w:rsidRDefault="00FB5E17" w:rsidP="00FB5E17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DF21C3B" w14:textId="5C21AA88" w:rsidR="00FB5E17" w:rsidRPr="00C20284" w:rsidRDefault="00A5582E" w:rsidP="00ED3489">
            <w:pPr>
              <w:pStyle w:val="block"/>
              <w:tabs>
                <w:tab w:val="decimal" w:pos="1016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94629">
              <w:rPr>
                <w:rFonts w:ascii="Angsana New" w:hAnsi="Angsana New"/>
                <w:sz w:val="30"/>
                <w:szCs w:val="30"/>
                <w:lang w:bidi="th-TH"/>
              </w:rPr>
              <w:t>18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C31BB67" w14:textId="77777777" w:rsidR="00FB5E17" w:rsidRPr="00C20284" w:rsidRDefault="00FB5E17" w:rsidP="00FB5E17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DFF620F" w14:textId="73975EEA" w:rsidR="00FB5E17" w:rsidRPr="00C20284" w:rsidRDefault="00A5582E" w:rsidP="00ED3489">
            <w:pPr>
              <w:pStyle w:val="block"/>
              <w:tabs>
                <w:tab w:val="decimal" w:pos="104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94629">
              <w:rPr>
                <w:rFonts w:ascii="Angsana New" w:hAnsi="Angsana New"/>
                <w:sz w:val="30"/>
                <w:szCs w:val="30"/>
                <w:lang w:bidi="th-TH"/>
              </w:rPr>
              <w:t>(2)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B22ABF" w14:textId="77777777" w:rsidR="00FB5E17" w:rsidRPr="00C20284" w:rsidRDefault="00FB5E17" w:rsidP="00FB5E17">
            <w:pPr>
              <w:pStyle w:val="block"/>
              <w:tabs>
                <w:tab w:val="decimal" w:pos="959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6EA9668D" w14:textId="5D06C306" w:rsidR="00FB5E17" w:rsidRPr="00C20284" w:rsidRDefault="00A5582E" w:rsidP="00B12E88">
            <w:pPr>
              <w:pStyle w:val="block"/>
              <w:tabs>
                <w:tab w:val="decimal" w:pos="1403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94629">
              <w:rPr>
                <w:rFonts w:ascii="Angsana New" w:hAnsi="Angsana New"/>
                <w:sz w:val="30"/>
                <w:szCs w:val="30"/>
                <w:lang w:bidi="th-TH"/>
              </w:rPr>
              <w:t>1,438</w:t>
            </w:r>
          </w:p>
        </w:tc>
      </w:tr>
      <w:tr w:rsidR="00D146CB" w:rsidRPr="00C20284" w14:paraId="12B5C362" w14:textId="77777777" w:rsidTr="002D6F9B">
        <w:trPr>
          <w:gridAfter w:val="1"/>
          <w:wAfter w:w="8" w:type="dxa"/>
          <w:cantSplit/>
          <w:trHeight w:val="353"/>
        </w:trPr>
        <w:tc>
          <w:tcPr>
            <w:tcW w:w="3868" w:type="dxa"/>
            <w:tcBorders>
              <w:top w:val="nil"/>
              <w:bottom w:val="nil"/>
            </w:tcBorders>
            <w:shd w:val="clear" w:color="auto" w:fill="auto"/>
          </w:tcPr>
          <w:p w14:paraId="43E3049E" w14:textId="64F7F250" w:rsidR="00FB5E17" w:rsidRPr="00C20284" w:rsidRDefault="00FB5E17" w:rsidP="00FB5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524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34E7C1" w14:textId="1717CD44" w:rsidR="00FB5E17" w:rsidRPr="00C20284" w:rsidRDefault="00FB5E17" w:rsidP="00ED3489">
            <w:pPr>
              <w:pStyle w:val="block"/>
              <w:tabs>
                <w:tab w:val="decimal" w:pos="1097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F1BA7">
              <w:rPr>
                <w:rFonts w:ascii="Angsana New" w:hAnsi="Angsana New"/>
                <w:sz w:val="30"/>
                <w:szCs w:val="30"/>
                <w:lang w:bidi="th-TH"/>
              </w:rPr>
              <w:t>777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3ABC675" w14:textId="77777777" w:rsidR="00FB5E17" w:rsidRPr="00C20284" w:rsidRDefault="00FB5E17" w:rsidP="00FB5E17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E94D59" w14:textId="3B8DD55A" w:rsidR="00FB5E17" w:rsidRPr="00C20284" w:rsidRDefault="00A5582E" w:rsidP="00ED3489">
            <w:pPr>
              <w:pStyle w:val="block"/>
              <w:tabs>
                <w:tab w:val="decimal" w:pos="1061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4629">
              <w:rPr>
                <w:rFonts w:ascii="Angsana New" w:hAnsi="Angsana New"/>
                <w:sz w:val="30"/>
                <w:szCs w:val="30"/>
                <w:lang w:val="en-US" w:bidi="th-TH"/>
              </w:rPr>
              <w:t>(308)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44916D1" w14:textId="77777777" w:rsidR="00FB5E17" w:rsidRPr="00C20284" w:rsidRDefault="00FB5E17" w:rsidP="00FB5E17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  <w:tcBorders>
              <w:top w:val="nil"/>
              <w:bottom w:val="single" w:sz="4" w:space="0" w:color="auto"/>
            </w:tcBorders>
          </w:tcPr>
          <w:p w14:paraId="22FD0E58" w14:textId="517B4750" w:rsidR="00FB5E17" w:rsidRPr="00C20284" w:rsidRDefault="00A5582E" w:rsidP="00ED3489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9462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1C0535" w14:textId="77777777" w:rsidR="00FB5E17" w:rsidRPr="00C20284" w:rsidRDefault="00FB5E17" w:rsidP="00FB5E17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00A7C9" w14:textId="3297CAB1" w:rsidR="00FB5E17" w:rsidRPr="00C20284" w:rsidRDefault="00A5582E" w:rsidP="00ED3489">
            <w:pPr>
              <w:pStyle w:val="block"/>
              <w:tabs>
                <w:tab w:val="decimal" w:pos="1016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94629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B263E3">
              <w:rPr>
                <w:rFonts w:ascii="Angsana New" w:hAnsi="Angsana New"/>
                <w:sz w:val="30"/>
                <w:szCs w:val="30"/>
                <w:lang w:bidi="th-TH"/>
              </w:rPr>
              <w:t>170</w:t>
            </w:r>
            <w:r w:rsidRPr="00994629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318238" w14:textId="77777777" w:rsidR="00FB5E17" w:rsidRPr="00C20284" w:rsidRDefault="00FB5E17" w:rsidP="00FB5E17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A4A3DB" w14:textId="540D1E11" w:rsidR="00FB5E17" w:rsidRPr="00C20284" w:rsidRDefault="00E22FDD" w:rsidP="00ED3489">
            <w:pPr>
              <w:pStyle w:val="block"/>
              <w:tabs>
                <w:tab w:val="decimal" w:pos="104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E2EDCA1" w14:textId="77777777" w:rsidR="00FB5E17" w:rsidRPr="00C20284" w:rsidRDefault="00FB5E17" w:rsidP="00FB5E17">
            <w:pPr>
              <w:pStyle w:val="block"/>
              <w:tabs>
                <w:tab w:val="decimal" w:pos="959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</w:tcPr>
          <w:p w14:paraId="76D2DEAE" w14:textId="0EB4A6DF" w:rsidR="00FB5E17" w:rsidRPr="00C20284" w:rsidRDefault="00A5582E" w:rsidP="00B12E88">
            <w:pPr>
              <w:pStyle w:val="block"/>
              <w:tabs>
                <w:tab w:val="decimal" w:pos="1403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94629">
              <w:rPr>
                <w:rFonts w:ascii="Angsana New" w:hAnsi="Angsana New"/>
                <w:sz w:val="30"/>
                <w:szCs w:val="30"/>
                <w:lang w:bidi="th-TH"/>
              </w:rPr>
              <w:t>316</w:t>
            </w:r>
          </w:p>
        </w:tc>
      </w:tr>
      <w:tr w:rsidR="00D146CB" w:rsidRPr="00C20284" w14:paraId="7F8D17A6" w14:textId="73D02B3A" w:rsidTr="002D6F9B">
        <w:trPr>
          <w:gridAfter w:val="1"/>
          <w:wAfter w:w="8" w:type="dxa"/>
          <w:cantSplit/>
          <w:trHeight w:val="353"/>
        </w:trPr>
        <w:tc>
          <w:tcPr>
            <w:tcW w:w="3868" w:type="dxa"/>
            <w:tcBorders>
              <w:top w:val="nil"/>
              <w:bottom w:val="nil"/>
            </w:tcBorders>
            <w:shd w:val="clear" w:color="auto" w:fill="auto"/>
          </w:tcPr>
          <w:p w14:paraId="721359C9" w14:textId="072A7A41" w:rsidR="00FB5E17" w:rsidRPr="00C20284" w:rsidRDefault="00FB5E17" w:rsidP="00FB5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67A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143147" w14:textId="03A0CD35" w:rsidR="00FB5E17" w:rsidRPr="00ED3489" w:rsidRDefault="00FB5E17" w:rsidP="00ED3489">
            <w:pPr>
              <w:pStyle w:val="block"/>
              <w:tabs>
                <w:tab w:val="decimal" w:pos="1097"/>
              </w:tabs>
              <w:spacing w:after="0"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8498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Pr="00ED348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</w:t>
            </w:r>
            <w:r w:rsidRPr="0008498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ED348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01</w:t>
            </w:r>
            <w:r w:rsidR="003C6613" w:rsidRPr="00ED348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</w:t>
            </w:r>
            <w:r w:rsidRPr="0008498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B326BE" w14:textId="77777777" w:rsidR="00FB5E17" w:rsidRPr="00ED3489" w:rsidRDefault="00FB5E17" w:rsidP="00FB5E17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E21879" w14:textId="3E3A88EE" w:rsidR="00FB5E17" w:rsidRPr="00ED3489" w:rsidRDefault="00A5582E" w:rsidP="00ED3489">
            <w:pPr>
              <w:pStyle w:val="block"/>
              <w:tabs>
                <w:tab w:val="decimal" w:pos="1061"/>
              </w:tabs>
              <w:spacing w:after="0"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D348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3,775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0D19E71" w14:textId="77777777" w:rsidR="00FB5E17" w:rsidRPr="00ED3489" w:rsidRDefault="00FB5E17" w:rsidP="00FB5E17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14:paraId="64B82FA3" w14:textId="22575C69" w:rsidR="00FB5E17" w:rsidRPr="00ED3489" w:rsidRDefault="00A5582E" w:rsidP="00ED3489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D348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(417)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4F6815" w14:textId="77777777" w:rsidR="00FB5E17" w:rsidRPr="00ED3489" w:rsidRDefault="00FB5E17" w:rsidP="00FB5E17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58BC87" w14:textId="635E334C" w:rsidR="00FB5E17" w:rsidRPr="00ED3489" w:rsidRDefault="00A5582E" w:rsidP="00ED3489">
            <w:pPr>
              <w:pStyle w:val="block"/>
              <w:tabs>
                <w:tab w:val="decimal" w:pos="1016"/>
              </w:tabs>
              <w:spacing w:after="0"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D348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(5</w:t>
            </w:r>
            <w:r w:rsidR="00B263E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</w:t>
            </w:r>
            <w:r w:rsidRPr="00ED348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456B25" w14:textId="77777777" w:rsidR="00FB5E17" w:rsidRPr="00ED3489" w:rsidRDefault="00FB5E17" w:rsidP="00FB5E17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587BAB" w14:textId="6BE3C91D" w:rsidR="00FB5E17" w:rsidRPr="00ED3489" w:rsidRDefault="00A5582E" w:rsidP="00ED3489">
            <w:pPr>
              <w:pStyle w:val="block"/>
              <w:tabs>
                <w:tab w:val="decimal" w:pos="1042"/>
              </w:tabs>
              <w:spacing w:after="0"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D348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E22FD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422</w:t>
            </w:r>
            <w:r w:rsidRPr="00ED348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F4ED46" w14:textId="77777777" w:rsidR="00FB5E17" w:rsidRPr="00ED3489" w:rsidRDefault="00FB5E17" w:rsidP="00FB5E17">
            <w:pPr>
              <w:pStyle w:val="block"/>
              <w:tabs>
                <w:tab w:val="decimal" w:pos="959"/>
              </w:tabs>
              <w:spacing w:after="0"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4174197" w14:textId="09E5807B" w:rsidR="00FB5E17" w:rsidRPr="00C51759" w:rsidRDefault="00C51759" w:rsidP="00B12E88">
            <w:pPr>
              <w:pStyle w:val="block"/>
              <w:tabs>
                <w:tab w:val="decimal" w:pos="1403"/>
              </w:tabs>
              <w:spacing w:after="0"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5175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="009926B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3,590</w:t>
            </w:r>
            <w:r w:rsidRPr="00C5175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</w:tbl>
    <w:p w14:paraId="2D9C378D" w14:textId="63B7706C" w:rsidR="005D6383" w:rsidRDefault="005D6383" w:rsidP="009D6B1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both"/>
        <w:rPr>
          <w:rFonts w:ascii="Angsana New" w:hAnsi="Angsana New"/>
          <w:sz w:val="30"/>
          <w:szCs w:val="30"/>
        </w:rPr>
      </w:pPr>
      <w:r w:rsidRPr="00C20284">
        <w:rPr>
          <w:rFonts w:ascii="Angsana New" w:hAnsi="Angsana New"/>
          <w:sz w:val="30"/>
          <w:szCs w:val="30"/>
          <w:cs/>
        </w:rPr>
        <w:br w:type="page"/>
      </w:r>
      <w:r w:rsidRPr="00C20284">
        <w:rPr>
          <w:rFonts w:ascii="Angsana New" w:hAnsi="Angsana New"/>
          <w:sz w:val="30"/>
          <w:szCs w:val="30"/>
        </w:rPr>
        <w:lastRenderedPageBreak/>
        <w:tab/>
      </w:r>
      <w:r w:rsidRPr="00C20284">
        <w:rPr>
          <w:rFonts w:ascii="Angsana New" w:hAnsi="Angsana New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รายการเคลื่อนไหวของสินทรัพย์และหนี้สินภาษีเงินได้รอการตัดบัญชีที่เกิดขึ้นในระหว่างปี</w:t>
      </w:r>
      <w:r w:rsidRPr="00C20284">
        <w:rPr>
          <w:rFonts w:ascii="Angsana New" w:hAnsi="Angsana New"/>
          <w:sz w:val="30"/>
          <w:szCs w:val="30"/>
        </w:rPr>
        <w:t xml:space="preserve"> </w:t>
      </w:r>
      <w:r w:rsidR="009711B9" w:rsidRPr="009711B9">
        <w:rPr>
          <w:rFonts w:ascii="Angsana New" w:hAnsi="Angsana New"/>
          <w:sz w:val="30"/>
          <w:szCs w:val="30"/>
        </w:rPr>
        <w:t>2563</w:t>
      </w:r>
      <w:r w:rsidRPr="00C20284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14222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89"/>
        <w:gridCol w:w="1151"/>
        <w:gridCol w:w="252"/>
        <w:gridCol w:w="1368"/>
        <w:gridCol w:w="252"/>
        <w:gridCol w:w="287"/>
        <w:gridCol w:w="991"/>
        <w:gridCol w:w="289"/>
        <w:gridCol w:w="1153"/>
        <w:gridCol w:w="289"/>
        <w:gridCol w:w="1331"/>
        <w:gridCol w:w="289"/>
        <w:gridCol w:w="1241"/>
      </w:tblGrid>
      <w:tr w:rsidR="00CC411E" w:rsidRPr="00C20284" w14:paraId="35E768BC" w14:textId="77777777" w:rsidTr="00921870">
        <w:trPr>
          <w:cantSplit/>
          <w:trHeight w:val="371"/>
        </w:trPr>
        <w:tc>
          <w:tcPr>
            <w:tcW w:w="3870" w:type="dxa"/>
            <w:tcBorders>
              <w:top w:val="nil"/>
              <w:bottom w:val="nil"/>
            </w:tcBorders>
            <w:shd w:val="clear" w:color="auto" w:fill="auto"/>
          </w:tcPr>
          <w:p w14:paraId="63A8CDAD" w14:textId="77777777" w:rsidR="00D95EF3" w:rsidRPr="00C20284" w:rsidRDefault="00D95EF3" w:rsidP="006B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2AB256F6" w14:textId="77777777" w:rsidR="00D95EF3" w:rsidRPr="00C20284" w:rsidRDefault="00D95EF3" w:rsidP="006B4716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16BEE792" w14:textId="77777777" w:rsidR="00D95EF3" w:rsidRPr="00C20284" w:rsidRDefault="00D95EF3" w:rsidP="006B4716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310" w:type="dxa"/>
            <w:gridSpan w:val="5"/>
            <w:tcBorders>
              <w:top w:val="nil"/>
              <w:bottom w:val="nil"/>
            </w:tcBorders>
          </w:tcPr>
          <w:p w14:paraId="34C69B77" w14:textId="77777777" w:rsidR="00D95EF3" w:rsidRPr="00C20284" w:rsidRDefault="00D95EF3" w:rsidP="006B4716">
            <w:pPr>
              <w:pStyle w:val="block"/>
              <w:spacing w:after="0"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583" w:type="dxa"/>
            <w:gridSpan w:val="7"/>
            <w:tcBorders>
              <w:top w:val="nil"/>
              <w:bottom w:val="nil"/>
            </w:tcBorders>
          </w:tcPr>
          <w:p w14:paraId="4246EC63" w14:textId="77777777" w:rsidR="00D95EF3" w:rsidRPr="00C20284" w:rsidRDefault="00D95EF3" w:rsidP="006B4716">
            <w:pPr>
              <w:pStyle w:val="block"/>
              <w:spacing w:after="0" w:line="240" w:lineRule="atLeast"/>
              <w:ind w:left="-128" w:right="-18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(หน่วย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 xml:space="preserve">: 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CC411E" w:rsidRPr="00C20284" w14:paraId="2B7C6E50" w14:textId="77777777" w:rsidTr="00C03272">
        <w:trPr>
          <w:cantSplit/>
          <w:trHeight w:val="326"/>
        </w:trPr>
        <w:tc>
          <w:tcPr>
            <w:tcW w:w="3870" w:type="dxa"/>
            <w:tcBorders>
              <w:top w:val="nil"/>
            </w:tcBorders>
            <w:shd w:val="clear" w:color="auto" w:fill="auto"/>
          </w:tcPr>
          <w:p w14:paraId="70052999" w14:textId="77777777" w:rsidR="00D95EF3" w:rsidRPr="00C20284" w:rsidRDefault="00D95EF3" w:rsidP="006B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352" w:type="dxa"/>
            <w:gridSpan w:val="14"/>
            <w:tcBorders>
              <w:top w:val="nil"/>
              <w:bottom w:val="single" w:sz="4" w:space="0" w:color="auto"/>
            </w:tcBorders>
          </w:tcPr>
          <w:p w14:paraId="4E8A5219" w14:textId="77777777" w:rsidR="00D95EF3" w:rsidRPr="00C20284" w:rsidRDefault="00D95EF3" w:rsidP="006B4716">
            <w:pPr>
              <w:pStyle w:val="block"/>
              <w:spacing w:after="0" w:line="240" w:lineRule="atLeast"/>
              <w:ind w:left="-128" w:right="-3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F6132E" w:rsidRPr="00C20284" w14:paraId="3260766E" w14:textId="77777777" w:rsidTr="00C03272">
        <w:trPr>
          <w:cantSplit/>
          <w:trHeight w:val="353"/>
        </w:trPr>
        <w:tc>
          <w:tcPr>
            <w:tcW w:w="3870" w:type="dxa"/>
            <w:shd w:val="clear" w:color="auto" w:fill="auto"/>
          </w:tcPr>
          <w:p w14:paraId="1ABE7BCC" w14:textId="77777777" w:rsidR="00D95EF3" w:rsidRPr="00C20284" w:rsidRDefault="00D95EF3" w:rsidP="006B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64C6C57" w14:textId="77777777" w:rsidR="00D95EF3" w:rsidRPr="00FB5E17" w:rsidRDefault="00D95EF3" w:rsidP="006B4716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B5E17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ณ วันที่</w:t>
            </w:r>
          </w:p>
        </w:tc>
        <w:tc>
          <w:tcPr>
            <w:tcW w:w="289" w:type="dxa"/>
            <w:tcBorders>
              <w:top w:val="single" w:sz="4" w:space="0" w:color="auto"/>
            </w:tcBorders>
          </w:tcPr>
          <w:p w14:paraId="2CE50B4A" w14:textId="77777777" w:rsidR="00D95EF3" w:rsidRPr="00C20284" w:rsidRDefault="00D95EF3" w:rsidP="006B4716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7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9EEECDF" w14:textId="77777777" w:rsidR="00D95EF3" w:rsidRPr="00C20284" w:rsidRDefault="00D95EF3" w:rsidP="006B4716">
            <w:pPr>
              <w:pStyle w:val="block"/>
              <w:tabs>
                <w:tab w:val="left" w:pos="780"/>
                <w:tab w:val="center" w:pos="1377"/>
              </w:tabs>
              <w:spacing w:after="0" w:line="240" w:lineRule="atLeast"/>
              <w:ind w:left="-128" w:right="-14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บันทึกเป็นรายจ่าย</w:t>
            </w:r>
            <w:r w:rsidRPr="00C20284">
              <w:rPr>
                <w:rFonts w:ascii="Angsana New" w:hAnsi="Angsana New"/>
                <w:sz w:val="30"/>
                <w:szCs w:val="30"/>
              </w:rPr>
              <w:t>/</w:t>
            </w: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0E0222CC" w14:textId="77777777" w:rsidR="00D95EF3" w:rsidRPr="00C20284" w:rsidRDefault="00D95EF3" w:rsidP="006B4716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2FDA249" w14:textId="77777777" w:rsidR="00D95EF3" w:rsidRPr="00C20284" w:rsidRDefault="00D95EF3" w:rsidP="006B4716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ได้มาจาก</w:t>
            </w:r>
          </w:p>
        </w:tc>
        <w:tc>
          <w:tcPr>
            <w:tcW w:w="289" w:type="dxa"/>
            <w:tcBorders>
              <w:top w:val="single" w:sz="4" w:space="0" w:color="auto"/>
            </w:tcBorders>
          </w:tcPr>
          <w:p w14:paraId="57478A82" w14:textId="77777777" w:rsidR="00D95EF3" w:rsidRPr="00C20284" w:rsidRDefault="00D95EF3" w:rsidP="006B4716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</w:tcPr>
          <w:p w14:paraId="6E997BB6" w14:textId="77777777" w:rsidR="00D95EF3" w:rsidRPr="00C20284" w:rsidRDefault="00D95EF3" w:rsidP="006B4716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ตัด</w:t>
            </w:r>
          </w:p>
        </w:tc>
        <w:tc>
          <w:tcPr>
            <w:tcW w:w="289" w:type="dxa"/>
            <w:tcBorders>
              <w:top w:val="single" w:sz="4" w:space="0" w:color="auto"/>
            </w:tcBorders>
          </w:tcPr>
          <w:p w14:paraId="112BE7D6" w14:textId="77777777" w:rsidR="00D95EF3" w:rsidRPr="00C20284" w:rsidRDefault="00D95EF3" w:rsidP="006B4716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shd w:val="clear" w:color="auto" w:fill="auto"/>
          </w:tcPr>
          <w:p w14:paraId="5C69B3D0" w14:textId="77777777" w:rsidR="00D95EF3" w:rsidRPr="00B31099" w:rsidRDefault="00D95EF3" w:rsidP="006B4716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3109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ผลต่างจาก</w:t>
            </w:r>
          </w:p>
        </w:tc>
        <w:tc>
          <w:tcPr>
            <w:tcW w:w="289" w:type="dxa"/>
            <w:tcBorders>
              <w:top w:val="single" w:sz="4" w:space="0" w:color="auto"/>
            </w:tcBorders>
          </w:tcPr>
          <w:p w14:paraId="5E241FCE" w14:textId="77777777" w:rsidR="00D95EF3" w:rsidRPr="00C20284" w:rsidRDefault="00D95EF3" w:rsidP="006B4716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</w:tcPr>
          <w:p w14:paraId="2AE51B99" w14:textId="77777777" w:rsidR="00D95EF3" w:rsidRPr="00C20284" w:rsidRDefault="00D95EF3" w:rsidP="006B4716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ณ วันที่</w:t>
            </w:r>
          </w:p>
        </w:tc>
      </w:tr>
      <w:tr w:rsidR="008D3E67" w:rsidRPr="00C20284" w14:paraId="4542FE5A" w14:textId="77777777" w:rsidTr="00CC411E">
        <w:trPr>
          <w:cantSplit/>
          <w:trHeight w:val="363"/>
        </w:trPr>
        <w:tc>
          <w:tcPr>
            <w:tcW w:w="3870" w:type="dxa"/>
            <w:shd w:val="clear" w:color="auto" w:fill="auto"/>
          </w:tcPr>
          <w:p w14:paraId="39AC1621" w14:textId="77777777" w:rsidR="00D95EF3" w:rsidRPr="00C20284" w:rsidRDefault="00D95EF3" w:rsidP="006B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7BF8F6D6" w14:textId="08B465E3" w:rsidR="00D95EF3" w:rsidRPr="00FB5E17" w:rsidRDefault="00D95EF3" w:rsidP="006B4716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B5E1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FB5E17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 xml:space="preserve"> มกราคม</w:t>
            </w:r>
          </w:p>
        </w:tc>
        <w:tc>
          <w:tcPr>
            <w:tcW w:w="289" w:type="dxa"/>
          </w:tcPr>
          <w:p w14:paraId="19226A1A" w14:textId="77777777" w:rsidR="00D95EF3" w:rsidRPr="00C20284" w:rsidRDefault="00D95EF3" w:rsidP="006B4716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84D32BF" w14:textId="77777777" w:rsidR="00D95EF3" w:rsidRPr="00C20284" w:rsidRDefault="00D95EF3" w:rsidP="006B4716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กำไรหรือ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</w:tcPr>
          <w:p w14:paraId="24A0B848" w14:textId="77777777" w:rsidR="00D95EF3" w:rsidRPr="00C20284" w:rsidRDefault="00D95EF3" w:rsidP="006B4716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</w:tcPr>
          <w:p w14:paraId="44CA7567" w14:textId="77777777" w:rsidR="00D95EF3" w:rsidRPr="00C20284" w:rsidRDefault="00D95EF3" w:rsidP="006B4716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กำไรขาดทุน</w:t>
            </w:r>
          </w:p>
        </w:tc>
        <w:tc>
          <w:tcPr>
            <w:tcW w:w="252" w:type="dxa"/>
            <w:tcBorders>
              <w:top w:val="nil"/>
            </w:tcBorders>
          </w:tcPr>
          <w:p w14:paraId="2606C2B1" w14:textId="77777777" w:rsidR="00D95EF3" w:rsidRPr="00C20284" w:rsidRDefault="00D95EF3" w:rsidP="006B4716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78" w:type="dxa"/>
            <w:gridSpan w:val="2"/>
            <w:tcBorders>
              <w:bottom w:val="nil"/>
            </w:tcBorders>
            <w:shd w:val="clear" w:color="auto" w:fill="auto"/>
          </w:tcPr>
          <w:p w14:paraId="6C67C4B5" w14:textId="77777777" w:rsidR="00D95EF3" w:rsidRPr="00C20284" w:rsidRDefault="00D95EF3" w:rsidP="006B4716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การรวม</w:t>
            </w:r>
          </w:p>
        </w:tc>
        <w:tc>
          <w:tcPr>
            <w:tcW w:w="289" w:type="dxa"/>
          </w:tcPr>
          <w:p w14:paraId="63F24DBC" w14:textId="77777777" w:rsidR="00D95EF3" w:rsidRPr="00C20284" w:rsidRDefault="00D95EF3" w:rsidP="006B4716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tcBorders>
              <w:bottom w:val="nil"/>
            </w:tcBorders>
          </w:tcPr>
          <w:p w14:paraId="619D1A68" w14:textId="77777777" w:rsidR="00D95EF3" w:rsidRPr="00C20284" w:rsidRDefault="00D95EF3" w:rsidP="006B4716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จำหน่าย</w:t>
            </w:r>
          </w:p>
        </w:tc>
        <w:tc>
          <w:tcPr>
            <w:tcW w:w="289" w:type="dxa"/>
          </w:tcPr>
          <w:p w14:paraId="630B044F" w14:textId="77777777" w:rsidR="00D95EF3" w:rsidRPr="00C20284" w:rsidRDefault="00D95EF3" w:rsidP="006B4716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1" w:type="dxa"/>
            <w:tcBorders>
              <w:bottom w:val="nil"/>
            </w:tcBorders>
            <w:shd w:val="clear" w:color="auto" w:fill="auto"/>
          </w:tcPr>
          <w:p w14:paraId="38B1468E" w14:textId="77777777" w:rsidR="00D95EF3" w:rsidRPr="00B31099" w:rsidRDefault="00D95EF3" w:rsidP="006B4716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09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การแปลงค่า</w:t>
            </w:r>
          </w:p>
        </w:tc>
        <w:tc>
          <w:tcPr>
            <w:tcW w:w="289" w:type="dxa"/>
            <w:tcBorders>
              <w:bottom w:val="nil"/>
            </w:tcBorders>
          </w:tcPr>
          <w:p w14:paraId="03EC9918" w14:textId="77777777" w:rsidR="00D95EF3" w:rsidRPr="00C20284" w:rsidRDefault="00D95EF3" w:rsidP="006B4716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41" w:type="dxa"/>
            <w:tcBorders>
              <w:bottom w:val="nil"/>
            </w:tcBorders>
          </w:tcPr>
          <w:p w14:paraId="26B9E997" w14:textId="3099DA8C" w:rsidR="00D95EF3" w:rsidRPr="00C20284" w:rsidRDefault="00D95EF3" w:rsidP="006B4716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FB2CAA" w:rsidRPr="00C20284" w14:paraId="5870F45D" w14:textId="77777777" w:rsidTr="00CC411E">
        <w:trPr>
          <w:cantSplit/>
          <w:trHeight w:val="363"/>
        </w:trPr>
        <w:tc>
          <w:tcPr>
            <w:tcW w:w="3870" w:type="dxa"/>
            <w:shd w:val="clear" w:color="auto" w:fill="auto"/>
          </w:tcPr>
          <w:p w14:paraId="36249AE3" w14:textId="77777777" w:rsidR="00D95EF3" w:rsidRPr="00C20284" w:rsidRDefault="00D95EF3" w:rsidP="006B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89BBE5" w14:textId="4D30C39B" w:rsidR="00D95EF3" w:rsidRPr="00FB5E17" w:rsidRDefault="00D95EF3" w:rsidP="006B4716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B5E1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89" w:type="dxa"/>
          </w:tcPr>
          <w:p w14:paraId="1FFA1E3B" w14:textId="77777777" w:rsidR="00D95EF3" w:rsidRPr="00C20284" w:rsidRDefault="00D95EF3" w:rsidP="006B4716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666F56" w14:textId="77777777" w:rsidR="00D95EF3" w:rsidRPr="00C20284" w:rsidRDefault="00D95EF3" w:rsidP="006B4716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252" w:type="dxa"/>
            <w:shd w:val="clear" w:color="auto" w:fill="auto"/>
          </w:tcPr>
          <w:p w14:paraId="49CA0F08" w14:textId="77777777" w:rsidR="00D95EF3" w:rsidRPr="00C20284" w:rsidRDefault="00D95EF3" w:rsidP="006B4716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</w:tcPr>
          <w:p w14:paraId="67AF891C" w14:textId="77777777" w:rsidR="00D95EF3" w:rsidRPr="00C20284" w:rsidRDefault="00D95EF3" w:rsidP="006B4716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252" w:type="dxa"/>
          </w:tcPr>
          <w:p w14:paraId="542BE3E4" w14:textId="77777777" w:rsidR="00D95EF3" w:rsidRPr="00C20284" w:rsidRDefault="00D95EF3" w:rsidP="006B4716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D2912C" w14:textId="77777777" w:rsidR="00D95EF3" w:rsidRPr="00C20284" w:rsidRDefault="00D95EF3" w:rsidP="006B4716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ธุรกิจ</w:t>
            </w:r>
          </w:p>
        </w:tc>
        <w:tc>
          <w:tcPr>
            <w:tcW w:w="289" w:type="dxa"/>
          </w:tcPr>
          <w:p w14:paraId="53181BAD" w14:textId="77777777" w:rsidR="00D95EF3" w:rsidRPr="00C20284" w:rsidRDefault="00D95EF3" w:rsidP="006B4716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nil"/>
              <w:bottom w:val="single" w:sz="4" w:space="0" w:color="auto"/>
            </w:tcBorders>
          </w:tcPr>
          <w:p w14:paraId="5EEA9BC1" w14:textId="77777777" w:rsidR="00D95EF3" w:rsidRPr="00C20284" w:rsidRDefault="00D95EF3" w:rsidP="006B4716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ธุรกิจ</w:t>
            </w:r>
          </w:p>
        </w:tc>
        <w:tc>
          <w:tcPr>
            <w:tcW w:w="289" w:type="dxa"/>
          </w:tcPr>
          <w:p w14:paraId="69662822" w14:textId="77777777" w:rsidR="00D95EF3" w:rsidRPr="00C20284" w:rsidRDefault="00D95EF3" w:rsidP="006B4716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1E8535" w14:textId="77777777" w:rsidR="00D95EF3" w:rsidRPr="00B31099" w:rsidRDefault="00D95EF3" w:rsidP="006B4716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3109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งบการเ</w:t>
            </w:r>
            <w:r w:rsidRPr="00C2028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งิน</w:t>
            </w: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20E90877" w14:textId="77777777" w:rsidR="00D95EF3" w:rsidRPr="00C20284" w:rsidRDefault="00D95EF3" w:rsidP="006B4716">
            <w:pPr>
              <w:pStyle w:val="block"/>
              <w:spacing w:after="0" w:line="240" w:lineRule="atLeast"/>
              <w:ind w:left="-128" w:right="-14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41" w:type="dxa"/>
            <w:tcBorders>
              <w:top w:val="nil"/>
              <w:bottom w:val="single" w:sz="4" w:space="0" w:color="auto"/>
            </w:tcBorders>
          </w:tcPr>
          <w:p w14:paraId="26F67847" w14:textId="6CECA560" w:rsidR="00D95EF3" w:rsidRPr="00C20284" w:rsidRDefault="00D95EF3" w:rsidP="006B4716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2563</w:t>
            </w:r>
          </w:p>
        </w:tc>
      </w:tr>
      <w:tr w:rsidR="00012E75" w:rsidRPr="00C20284" w14:paraId="2173B66E" w14:textId="77777777" w:rsidTr="00CC411E">
        <w:trPr>
          <w:cantSplit/>
          <w:trHeight w:val="363"/>
        </w:trPr>
        <w:tc>
          <w:tcPr>
            <w:tcW w:w="3870" w:type="dxa"/>
            <w:shd w:val="clear" w:color="auto" w:fill="auto"/>
          </w:tcPr>
          <w:p w14:paraId="005B72F3" w14:textId="173C7EAC" w:rsidR="00D95EF3" w:rsidRPr="00C20284" w:rsidRDefault="00D95EF3" w:rsidP="006B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43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 (หนี้สิน) ภาษีเงินได้รอการ</w:t>
            </w:r>
            <w:r w:rsidR="00FB5E17" w:rsidRPr="00C202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170" w:type="dxa"/>
            <w:shd w:val="clear" w:color="auto" w:fill="auto"/>
          </w:tcPr>
          <w:p w14:paraId="426DEB7F" w14:textId="77777777" w:rsidR="00D95EF3" w:rsidRPr="00C20284" w:rsidRDefault="00D95EF3" w:rsidP="008F1BA7">
            <w:pPr>
              <w:pStyle w:val="block"/>
              <w:tabs>
                <w:tab w:val="left" w:pos="890"/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89" w:type="dxa"/>
          </w:tcPr>
          <w:p w14:paraId="0DF02EC6" w14:textId="77777777" w:rsidR="00D95EF3" w:rsidRPr="00C20284" w:rsidRDefault="00D95EF3" w:rsidP="006B4716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shd w:val="clear" w:color="auto" w:fill="auto"/>
          </w:tcPr>
          <w:p w14:paraId="523F07EB" w14:textId="77777777" w:rsidR="00D95EF3" w:rsidRPr="00C20284" w:rsidRDefault="00D95EF3" w:rsidP="006B4716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  <w:shd w:val="clear" w:color="auto" w:fill="auto"/>
          </w:tcPr>
          <w:p w14:paraId="571F9FBB" w14:textId="77777777" w:rsidR="00D95EF3" w:rsidRPr="00C20284" w:rsidRDefault="00D95EF3" w:rsidP="006B4716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33FAF35" w14:textId="77777777" w:rsidR="00D95EF3" w:rsidRPr="00C20284" w:rsidRDefault="00D95EF3" w:rsidP="006B4716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</w:tcPr>
          <w:p w14:paraId="6D318222" w14:textId="77777777" w:rsidR="00D95EF3" w:rsidRPr="00C20284" w:rsidRDefault="00D95EF3" w:rsidP="006B4716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78" w:type="dxa"/>
            <w:gridSpan w:val="2"/>
            <w:shd w:val="clear" w:color="auto" w:fill="auto"/>
          </w:tcPr>
          <w:p w14:paraId="1F5A3230" w14:textId="77777777" w:rsidR="00D95EF3" w:rsidRPr="00C20284" w:rsidRDefault="00D95EF3" w:rsidP="006B4716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89" w:type="dxa"/>
          </w:tcPr>
          <w:p w14:paraId="62441B33" w14:textId="77777777" w:rsidR="00D95EF3" w:rsidRPr="00C20284" w:rsidRDefault="00D95EF3" w:rsidP="006B4716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</w:tcPr>
          <w:p w14:paraId="69D46378" w14:textId="77777777" w:rsidR="00D95EF3" w:rsidRPr="00C20284" w:rsidRDefault="00D95EF3" w:rsidP="006B4716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89" w:type="dxa"/>
          </w:tcPr>
          <w:p w14:paraId="13F8DAAC" w14:textId="77777777" w:rsidR="00D95EF3" w:rsidRPr="00C20284" w:rsidRDefault="00D95EF3" w:rsidP="006B4716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1" w:type="dxa"/>
            <w:shd w:val="clear" w:color="auto" w:fill="auto"/>
          </w:tcPr>
          <w:p w14:paraId="4CE9B76C" w14:textId="77777777" w:rsidR="00D95EF3" w:rsidRPr="00C20284" w:rsidRDefault="00D95EF3" w:rsidP="006B4716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3D2E9A41" w14:textId="77777777" w:rsidR="00D95EF3" w:rsidRPr="00C20284" w:rsidRDefault="00D95EF3" w:rsidP="006B4716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41" w:type="dxa"/>
          </w:tcPr>
          <w:p w14:paraId="3FE0784B" w14:textId="77777777" w:rsidR="00D95EF3" w:rsidRPr="00C20284" w:rsidRDefault="00D95EF3" w:rsidP="006B4716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012E75" w:rsidRPr="00C20284" w14:paraId="3E0B8A91" w14:textId="77777777" w:rsidTr="00CC411E">
        <w:trPr>
          <w:cantSplit/>
          <w:trHeight w:val="342"/>
        </w:trPr>
        <w:tc>
          <w:tcPr>
            <w:tcW w:w="3870" w:type="dxa"/>
            <w:shd w:val="clear" w:color="auto" w:fill="auto"/>
          </w:tcPr>
          <w:p w14:paraId="6DBAE963" w14:textId="77777777" w:rsidR="00D95EF3" w:rsidRPr="00C20284" w:rsidRDefault="00D95EF3" w:rsidP="006B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43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สินทรัพย์ชีวภาพ</w:t>
            </w:r>
          </w:p>
        </w:tc>
        <w:tc>
          <w:tcPr>
            <w:tcW w:w="1170" w:type="dxa"/>
            <w:shd w:val="clear" w:color="auto" w:fill="auto"/>
          </w:tcPr>
          <w:p w14:paraId="7F6695AE" w14:textId="42E0322A" w:rsidR="00D95EF3" w:rsidRPr="00C20284" w:rsidRDefault="00D95EF3" w:rsidP="00AA7798">
            <w:pPr>
              <w:pStyle w:val="block"/>
              <w:tabs>
                <w:tab w:val="decimal" w:pos="791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599</w:t>
            </w: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89" w:type="dxa"/>
          </w:tcPr>
          <w:p w14:paraId="1D892D86" w14:textId="77777777" w:rsidR="00D95EF3" w:rsidRPr="00C20284" w:rsidRDefault="00D95EF3" w:rsidP="006B4716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shd w:val="clear" w:color="auto" w:fill="auto"/>
          </w:tcPr>
          <w:p w14:paraId="32A42427" w14:textId="4DE5E1DE" w:rsidR="00D95EF3" w:rsidRPr="00B31099" w:rsidRDefault="003C6613" w:rsidP="006B4716">
            <w:pPr>
              <w:pStyle w:val="block"/>
              <w:tabs>
                <w:tab w:val="decimal" w:pos="739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D95EF3"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52" w:type="dxa"/>
            <w:shd w:val="clear" w:color="auto" w:fill="auto"/>
          </w:tcPr>
          <w:p w14:paraId="5E0BC807" w14:textId="77777777" w:rsidR="00D95EF3" w:rsidRPr="00C20284" w:rsidRDefault="00D95EF3" w:rsidP="006B4716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68" w:type="dxa"/>
          </w:tcPr>
          <w:p w14:paraId="0505A8E9" w14:textId="77777777" w:rsidR="00D95EF3" w:rsidRPr="00C20284" w:rsidRDefault="00D95EF3" w:rsidP="00B12E88">
            <w:pPr>
              <w:pStyle w:val="block"/>
              <w:tabs>
                <w:tab w:val="decimal" w:pos="944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52" w:type="dxa"/>
          </w:tcPr>
          <w:p w14:paraId="452DA97E" w14:textId="77777777" w:rsidR="00D95EF3" w:rsidRPr="00C20284" w:rsidRDefault="00D95EF3" w:rsidP="006B4716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78" w:type="dxa"/>
            <w:gridSpan w:val="2"/>
            <w:shd w:val="clear" w:color="auto" w:fill="auto"/>
          </w:tcPr>
          <w:p w14:paraId="03CC1F1E" w14:textId="77777777" w:rsidR="00D95EF3" w:rsidRPr="00C20284" w:rsidRDefault="00D95EF3" w:rsidP="00AA7798">
            <w:pPr>
              <w:pStyle w:val="block"/>
              <w:tabs>
                <w:tab w:val="decimal" w:pos="808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89" w:type="dxa"/>
          </w:tcPr>
          <w:p w14:paraId="48D27B4B" w14:textId="77777777" w:rsidR="00D95EF3" w:rsidRPr="00C20284" w:rsidRDefault="00D95EF3" w:rsidP="006B4716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3" w:type="dxa"/>
          </w:tcPr>
          <w:p w14:paraId="4DD0CB54" w14:textId="77777777" w:rsidR="00D95EF3" w:rsidRPr="00C20284" w:rsidRDefault="00D95EF3" w:rsidP="00AA7798">
            <w:pPr>
              <w:pStyle w:val="block"/>
              <w:tabs>
                <w:tab w:val="decimal" w:pos="776"/>
              </w:tabs>
              <w:spacing w:after="0" w:line="240" w:lineRule="atLeast"/>
              <w:ind w:left="-108" w:right="-11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89" w:type="dxa"/>
          </w:tcPr>
          <w:p w14:paraId="5E15429C" w14:textId="77777777" w:rsidR="00D95EF3" w:rsidRPr="00C20284" w:rsidRDefault="00D95EF3" w:rsidP="006B4716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31" w:type="dxa"/>
            <w:shd w:val="clear" w:color="auto" w:fill="auto"/>
          </w:tcPr>
          <w:p w14:paraId="70A9467E" w14:textId="211D694D" w:rsidR="00D95EF3" w:rsidRPr="00C20284" w:rsidRDefault="00D95EF3" w:rsidP="00AA7798">
            <w:pPr>
              <w:pStyle w:val="block"/>
              <w:tabs>
                <w:tab w:val="decimal" w:pos="956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89" w:type="dxa"/>
            <w:tcBorders>
              <w:top w:val="nil"/>
            </w:tcBorders>
          </w:tcPr>
          <w:p w14:paraId="2902383A" w14:textId="77777777" w:rsidR="00D95EF3" w:rsidRPr="00C20284" w:rsidRDefault="00D95EF3" w:rsidP="006B4716">
            <w:pPr>
              <w:pStyle w:val="block"/>
              <w:tabs>
                <w:tab w:val="decimal" w:pos="959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41" w:type="dxa"/>
          </w:tcPr>
          <w:p w14:paraId="5533C4A3" w14:textId="5A48011D" w:rsidR="00D95EF3" w:rsidRPr="00C20284" w:rsidRDefault="00D95EF3" w:rsidP="00AA7798">
            <w:pPr>
              <w:pStyle w:val="block"/>
              <w:tabs>
                <w:tab w:val="decimal" w:pos="946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563</w:t>
            </w: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012E75" w:rsidRPr="00C20284" w14:paraId="3A889C32" w14:textId="77777777" w:rsidTr="00CC411E">
        <w:trPr>
          <w:cantSplit/>
          <w:trHeight w:val="353"/>
        </w:trPr>
        <w:tc>
          <w:tcPr>
            <w:tcW w:w="3870" w:type="dxa"/>
            <w:tcBorders>
              <w:top w:val="nil"/>
              <w:bottom w:val="nil"/>
            </w:tcBorders>
            <w:shd w:val="clear" w:color="auto" w:fill="auto"/>
          </w:tcPr>
          <w:p w14:paraId="5BCF9EFC" w14:textId="77777777" w:rsidR="00D95EF3" w:rsidRPr="00C20284" w:rsidRDefault="00D95EF3" w:rsidP="006B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2AFACCA9" w14:textId="30B639B6" w:rsidR="00D95EF3" w:rsidRPr="00C20284" w:rsidRDefault="00D95EF3" w:rsidP="00AA7798">
            <w:pPr>
              <w:pStyle w:val="block"/>
              <w:tabs>
                <w:tab w:val="decimal" w:pos="791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3C6613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70</w:t>
            </w: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728A4A94" w14:textId="77777777" w:rsidR="00D95EF3" w:rsidRPr="00C20284" w:rsidRDefault="00D95EF3" w:rsidP="006B4716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</w:tcPr>
          <w:p w14:paraId="3E5C1224" w14:textId="40DFE2A2" w:rsidR="00D95EF3" w:rsidRPr="00B31099" w:rsidRDefault="003C6613" w:rsidP="006B4716">
            <w:pPr>
              <w:pStyle w:val="block"/>
              <w:tabs>
                <w:tab w:val="decimal" w:pos="739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D95EF3"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52" w:type="dxa"/>
            <w:tcBorders>
              <w:top w:val="nil"/>
              <w:bottom w:val="nil"/>
            </w:tcBorders>
            <w:shd w:val="clear" w:color="auto" w:fill="auto"/>
          </w:tcPr>
          <w:p w14:paraId="6D30CB03" w14:textId="77777777" w:rsidR="00D95EF3" w:rsidRPr="00C20284" w:rsidRDefault="00D95EF3" w:rsidP="006B4716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03E92D6D" w14:textId="3719FFA2" w:rsidR="00D95EF3" w:rsidRPr="00C20284" w:rsidRDefault="00D95EF3" w:rsidP="00B12E88">
            <w:pPr>
              <w:pStyle w:val="block"/>
              <w:tabs>
                <w:tab w:val="decimal" w:pos="944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380617A" w14:textId="77777777" w:rsidR="00D95EF3" w:rsidRPr="00C20284" w:rsidRDefault="00D95EF3" w:rsidP="006B4716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7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F28459D" w14:textId="77777777" w:rsidR="00D95EF3" w:rsidRPr="00C20284" w:rsidRDefault="00D95EF3" w:rsidP="00AA7798">
            <w:pPr>
              <w:pStyle w:val="block"/>
              <w:tabs>
                <w:tab w:val="decimal" w:pos="808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170345AB" w14:textId="77777777" w:rsidR="00D95EF3" w:rsidRPr="00C20284" w:rsidRDefault="00D95EF3" w:rsidP="006B4716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3" w:type="dxa"/>
            <w:tcBorders>
              <w:top w:val="nil"/>
              <w:bottom w:val="nil"/>
            </w:tcBorders>
          </w:tcPr>
          <w:p w14:paraId="73947C59" w14:textId="13EF6ECD" w:rsidR="00D95EF3" w:rsidRPr="00C20284" w:rsidRDefault="003C6613" w:rsidP="00AA7798">
            <w:pPr>
              <w:pStyle w:val="block"/>
              <w:tabs>
                <w:tab w:val="decimal" w:pos="776"/>
              </w:tabs>
              <w:spacing w:after="0" w:line="240" w:lineRule="atLeast"/>
              <w:ind w:left="-108" w:right="-11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D95EF3"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22734A42" w14:textId="77777777" w:rsidR="00D95EF3" w:rsidRPr="00C20284" w:rsidRDefault="00D95EF3" w:rsidP="006B4716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31" w:type="dxa"/>
            <w:tcBorders>
              <w:top w:val="nil"/>
              <w:bottom w:val="nil"/>
            </w:tcBorders>
            <w:shd w:val="clear" w:color="auto" w:fill="auto"/>
          </w:tcPr>
          <w:p w14:paraId="3BF49D6B" w14:textId="6058DBF5" w:rsidR="00D95EF3" w:rsidRPr="00C20284" w:rsidRDefault="00D95EF3" w:rsidP="00AA7798">
            <w:pPr>
              <w:pStyle w:val="block"/>
              <w:tabs>
                <w:tab w:val="decimal" w:pos="956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3247EABD" w14:textId="77777777" w:rsidR="00D95EF3" w:rsidRPr="00C20284" w:rsidRDefault="00D95EF3" w:rsidP="006B4716">
            <w:pPr>
              <w:pStyle w:val="block"/>
              <w:tabs>
                <w:tab w:val="decimal" w:pos="959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41" w:type="dxa"/>
            <w:tcBorders>
              <w:top w:val="nil"/>
              <w:bottom w:val="nil"/>
            </w:tcBorders>
          </w:tcPr>
          <w:p w14:paraId="0C051879" w14:textId="3A6D2CBC" w:rsidR="00D95EF3" w:rsidRPr="00C20284" w:rsidRDefault="00D95EF3" w:rsidP="00AA7798">
            <w:pPr>
              <w:pStyle w:val="block"/>
              <w:tabs>
                <w:tab w:val="decimal" w:pos="946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321</w:t>
            </w: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012E75" w:rsidRPr="00C20284" w14:paraId="3D5F65F1" w14:textId="77777777" w:rsidTr="00CC411E">
        <w:trPr>
          <w:cantSplit/>
          <w:trHeight w:val="353"/>
        </w:trPr>
        <w:tc>
          <w:tcPr>
            <w:tcW w:w="3870" w:type="dxa"/>
            <w:tcBorders>
              <w:top w:val="nil"/>
              <w:bottom w:val="nil"/>
            </w:tcBorders>
            <w:shd w:val="clear" w:color="auto" w:fill="auto"/>
          </w:tcPr>
          <w:p w14:paraId="25DCF385" w14:textId="77777777" w:rsidR="00D95EF3" w:rsidRPr="00C20284" w:rsidRDefault="00D95EF3" w:rsidP="006B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7BB5E683" w14:textId="4D7F2ED3" w:rsidR="00D95EF3" w:rsidRPr="00C20284" w:rsidRDefault="00D95EF3" w:rsidP="00AA7798">
            <w:pPr>
              <w:pStyle w:val="block"/>
              <w:tabs>
                <w:tab w:val="decimal" w:pos="791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153</w:t>
            </w: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0C591A5E" w14:textId="77777777" w:rsidR="00D95EF3" w:rsidRPr="00C20284" w:rsidRDefault="00D95EF3" w:rsidP="006B4716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</w:tcPr>
          <w:p w14:paraId="5155357B" w14:textId="2C1C5C7F" w:rsidR="00D95EF3" w:rsidRPr="00B31099" w:rsidRDefault="00D95EF3" w:rsidP="006B4716">
            <w:pPr>
              <w:pStyle w:val="block"/>
              <w:tabs>
                <w:tab w:val="decimal" w:pos="739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52" w:type="dxa"/>
            <w:tcBorders>
              <w:top w:val="nil"/>
              <w:bottom w:val="nil"/>
            </w:tcBorders>
            <w:shd w:val="clear" w:color="auto" w:fill="auto"/>
          </w:tcPr>
          <w:p w14:paraId="4CF18567" w14:textId="77777777" w:rsidR="00D95EF3" w:rsidRPr="00C20284" w:rsidRDefault="00D95EF3" w:rsidP="006B4716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68979276" w14:textId="247B02DA" w:rsidR="00D95EF3" w:rsidRPr="00C20284" w:rsidRDefault="00D95EF3" w:rsidP="00B12E88">
            <w:pPr>
              <w:pStyle w:val="block"/>
              <w:tabs>
                <w:tab w:val="decimal" w:pos="944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52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9DAB51A" w14:textId="77777777" w:rsidR="00D95EF3" w:rsidRPr="00C20284" w:rsidRDefault="00D95EF3" w:rsidP="006B4716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7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6626010" w14:textId="77777777" w:rsidR="00D95EF3" w:rsidRPr="00C20284" w:rsidRDefault="00D95EF3" w:rsidP="00AA7798">
            <w:pPr>
              <w:pStyle w:val="block"/>
              <w:tabs>
                <w:tab w:val="decimal" w:pos="808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370C39CD" w14:textId="77777777" w:rsidR="00D95EF3" w:rsidRPr="00C20284" w:rsidRDefault="00D95EF3" w:rsidP="006B4716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3" w:type="dxa"/>
            <w:tcBorders>
              <w:top w:val="nil"/>
              <w:bottom w:val="nil"/>
            </w:tcBorders>
          </w:tcPr>
          <w:p w14:paraId="6B124E34" w14:textId="77777777" w:rsidR="00D95EF3" w:rsidRPr="00C20284" w:rsidRDefault="00D95EF3" w:rsidP="00AA7798">
            <w:pPr>
              <w:pStyle w:val="block"/>
              <w:tabs>
                <w:tab w:val="decimal" w:pos="776"/>
              </w:tabs>
              <w:spacing w:after="0" w:line="240" w:lineRule="atLeast"/>
              <w:ind w:left="-108" w:right="-11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384F0DD6" w14:textId="77777777" w:rsidR="00D95EF3" w:rsidRPr="00C20284" w:rsidRDefault="00D95EF3" w:rsidP="006B4716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31" w:type="dxa"/>
            <w:tcBorders>
              <w:top w:val="nil"/>
              <w:bottom w:val="nil"/>
            </w:tcBorders>
            <w:shd w:val="clear" w:color="auto" w:fill="auto"/>
          </w:tcPr>
          <w:p w14:paraId="4BD2A8C7" w14:textId="6A92A889" w:rsidR="00D95EF3" w:rsidRPr="00C20284" w:rsidRDefault="00D95EF3" w:rsidP="00AA7798">
            <w:pPr>
              <w:pStyle w:val="block"/>
              <w:tabs>
                <w:tab w:val="decimal" w:pos="956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6BA1B28E" w14:textId="77777777" w:rsidR="00D95EF3" w:rsidRPr="00C20284" w:rsidRDefault="00D95EF3" w:rsidP="006B4716">
            <w:pPr>
              <w:pStyle w:val="block"/>
              <w:tabs>
                <w:tab w:val="decimal" w:pos="959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41" w:type="dxa"/>
            <w:tcBorders>
              <w:top w:val="nil"/>
              <w:bottom w:val="nil"/>
            </w:tcBorders>
          </w:tcPr>
          <w:p w14:paraId="354BF0BD" w14:textId="663DCE6C" w:rsidR="00D95EF3" w:rsidRPr="00C20284" w:rsidRDefault="00D95EF3" w:rsidP="00AA7798">
            <w:pPr>
              <w:pStyle w:val="block"/>
              <w:tabs>
                <w:tab w:val="decimal" w:pos="946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  <w:r w:rsidR="003C6613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D60DC2" w:rsidRPr="00C20284" w14:paraId="65198C4C" w14:textId="77777777" w:rsidTr="00921870">
        <w:trPr>
          <w:cantSplit/>
          <w:trHeight w:val="342"/>
        </w:trPr>
        <w:tc>
          <w:tcPr>
            <w:tcW w:w="3870" w:type="dxa"/>
            <w:shd w:val="clear" w:color="auto" w:fill="auto"/>
          </w:tcPr>
          <w:p w14:paraId="0FD69BE1" w14:textId="77777777" w:rsidR="00D95EF3" w:rsidRPr="00C20284" w:rsidRDefault="00D95EF3" w:rsidP="006B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ผลขาดทุนทางภาษี</w:t>
            </w:r>
          </w:p>
        </w:tc>
        <w:tc>
          <w:tcPr>
            <w:tcW w:w="1170" w:type="dxa"/>
            <w:shd w:val="clear" w:color="auto" w:fill="auto"/>
          </w:tcPr>
          <w:p w14:paraId="4801A435" w14:textId="0D19B572" w:rsidR="00D95EF3" w:rsidRPr="00C20284" w:rsidRDefault="003C6613" w:rsidP="00AA7798">
            <w:pPr>
              <w:pStyle w:val="block"/>
              <w:tabs>
                <w:tab w:val="decimal" w:pos="791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D95EF3" w:rsidRPr="00C20284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D95EF3"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75</w:t>
            </w:r>
          </w:p>
        </w:tc>
        <w:tc>
          <w:tcPr>
            <w:tcW w:w="289" w:type="dxa"/>
          </w:tcPr>
          <w:p w14:paraId="02056039" w14:textId="77777777" w:rsidR="00D95EF3" w:rsidRPr="00C20284" w:rsidRDefault="00D95EF3" w:rsidP="006B4716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shd w:val="clear" w:color="auto" w:fill="auto"/>
          </w:tcPr>
          <w:p w14:paraId="23490B74" w14:textId="523A27A5" w:rsidR="00D95EF3" w:rsidRPr="00B31099" w:rsidRDefault="00D95EF3" w:rsidP="006B4716">
            <w:pPr>
              <w:pStyle w:val="block"/>
              <w:tabs>
                <w:tab w:val="decimal" w:pos="739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866</w:t>
            </w: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52" w:type="dxa"/>
            <w:shd w:val="clear" w:color="auto" w:fill="auto"/>
          </w:tcPr>
          <w:p w14:paraId="44492314" w14:textId="77777777" w:rsidR="00D95EF3" w:rsidRPr="00C20284" w:rsidRDefault="00D95EF3" w:rsidP="006B4716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68" w:type="dxa"/>
          </w:tcPr>
          <w:p w14:paraId="44D3A11D" w14:textId="77777777" w:rsidR="00D95EF3" w:rsidRPr="00C20284" w:rsidRDefault="00D95EF3" w:rsidP="00B12E88">
            <w:pPr>
              <w:pStyle w:val="block"/>
              <w:tabs>
                <w:tab w:val="decimal" w:pos="944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52" w:type="dxa"/>
          </w:tcPr>
          <w:p w14:paraId="05D8B021" w14:textId="77777777" w:rsidR="00D95EF3" w:rsidRPr="00C20284" w:rsidRDefault="00D95EF3" w:rsidP="006B4716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78" w:type="dxa"/>
            <w:gridSpan w:val="2"/>
            <w:shd w:val="clear" w:color="auto" w:fill="auto"/>
          </w:tcPr>
          <w:p w14:paraId="64E98640" w14:textId="38B052D2" w:rsidR="00D95EF3" w:rsidRPr="00C20284" w:rsidRDefault="00D95EF3" w:rsidP="00AA7798">
            <w:pPr>
              <w:pStyle w:val="block"/>
              <w:tabs>
                <w:tab w:val="decimal" w:pos="808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153</w:t>
            </w:r>
          </w:p>
        </w:tc>
        <w:tc>
          <w:tcPr>
            <w:tcW w:w="289" w:type="dxa"/>
          </w:tcPr>
          <w:p w14:paraId="6DD04227" w14:textId="77777777" w:rsidR="00D95EF3" w:rsidRPr="00C20284" w:rsidRDefault="00D95EF3" w:rsidP="006B4716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3" w:type="dxa"/>
          </w:tcPr>
          <w:p w14:paraId="6986CA80" w14:textId="719C81AA" w:rsidR="00D95EF3" w:rsidRPr="00C20284" w:rsidRDefault="00D95EF3" w:rsidP="00AA7798">
            <w:pPr>
              <w:pStyle w:val="block"/>
              <w:tabs>
                <w:tab w:val="decimal" w:pos="776"/>
              </w:tabs>
              <w:spacing w:after="0" w:line="240" w:lineRule="atLeast"/>
              <w:ind w:left="-108" w:right="-11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  <w:r w:rsidR="003C6613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89" w:type="dxa"/>
          </w:tcPr>
          <w:p w14:paraId="731385E9" w14:textId="77777777" w:rsidR="00D95EF3" w:rsidRPr="00C20284" w:rsidRDefault="00D95EF3" w:rsidP="006B4716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31" w:type="dxa"/>
            <w:shd w:val="clear" w:color="auto" w:fill="auto"/>
          </w:tcPr>
          <w:p w14:paraId="4F052DAF" w14:textId="2AB8FB2F" w:rsidR="00D95EF3" w:rsidRPr="00C20284" w:rsidRDefault="00D95EF3" w:rsidP="00AA7798">
            <w:pPr>
              <w:pStyle w:val="block"/>
              <w:tabs>
                <w:tab w:val="decimal" w:pos="956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88</w:t>
            </w: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89" w:type="dxa"/>
          </w:tcPr>
          <w:p w14:paraId="14B67E19" w14:textId="77777777" w:rsidR="00D95EF3" w:rsidRPr="00C20284" w:rsidRDefault="00D95EF3" w:rsidP="006B4716">
            <w:pPr>
              <w:pStyle w:val="block"/>
              <w:tabs>
                <w:tab w:val="decimal" w:pos="959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41" w:type="dxa"/>
          </w:tcPr>
          <w:p w14:paraId="381051A9" w14:textId="61C1BD34" w:rsidR="00D95EF3" w:rsidRPr="00C20284" w:rsidRDefault="00D95EF3" w:rsidP="00AA7798">
            <w:pPr>
              <w:pStyle w:val="block"/>
              <w:tabs>
                <w:tab w:val="decimal" w:pos="946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550</w:t>
            </w:r>
          </w:p>
        </w:tc>
      </w:tr>
      <w:tr w:rsidR="00D60DC2" w:rsidRPr="00C20284" w14:paraId="490A60D9" w14:textId="77777777" w:rsidTr="00921870">
        <w:trPr>
          <w:cantSplit/>
          <w:trHeight w:val="342"/>
        </w:trPr>
        <w:tc>
          <w:tcPr>
            <w:tcW w:w="3870" w:type="dxa"/>
            <w:shd w:val="clear" w:color="auto" w:fill="auto"/>
          </w:tcPr>
          <w:p w14:paraId="20281987" w14:textId="77777777" w:rsidR="00D95EF3" w:rsidRPr="00C20284" w:rsidRDefault="00D95EF3" w:rsidP="006B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สินทรัพย์ไม่มีตัวตนอื่น</w:t>
            </w:r>
          </w:p>
        </w:tc>
        <w:tc>
          <w:tcPr>
            <w:tcW w:w="1170" w:type="dxa"/>
            <w:shd w:val="clear" w:color="auto" w:fill="auto"/>
          </w:tcPr>
          <w:p w14:paraId="5CBC3B60" w14:textId="24D175A9" w:rsidR="00D95EF3" w:rsidRPr="00C20284" w:rsidRDefault="00D95EF3" w:rsidP="00AA7798">
            <w:pPr>
              <w:pStyle w:val="block"/>
              <w:tabs>
                <w:tab w:val="decimal" w:pos="791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86</w:t>
            </w:r>
            <w:r w:rsidR="003C6613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89" w:type="dxa"/>
          </w:tcPr>
          <w:p w14:paraId="3C3EB4A2" w14:textId="77777777" w:rsidR="00D95EF3" w:rsidRPr="00C20284" w:rsidRDefault="00D95EF3" w:rsidP="006B4716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shd w:val="clear" w:color="auto" w:fill="auto"/>
          </w:tcPr>
          <w:p w14:paraId="4CA46DC3" w14:textId="53529ACE" w:rsidR="00D95EF3" w:rsidRPr="00B31099" w:rsidRDefault="00D95EF3" w:rsidP="006B4716">
            <w:pPr>
              <w:pStyle w:val="block"/>
              <w:tabs>
                <w:tab w:val="decimal" w:pos="739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330</w:t>
            </w:r>
          </w:p>
        </w:tc>
        <w:tc>
          <w:tcPr>
            <w:tcW w:w="252" w:type="dxa"/>
            <w:shd w:val="clear" w:color="auto" w:fill="auto"/>
          </w:tcPr>
          <w:p w14:paraId="5B13B38C" w14:textId="77777777" w:rsidR="00D95EF3" w:rsidRPr="00C20284" w:rsidRDefault="00D95EF3" w:rsidP="006B4716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68" w:type="dxa"/>
          </w:tcPr>
          <w:p w14:paraId="1DDBD64E" w14:textId="77777777" w:rsidR="00D95EF3" w:rsidRPr="00C20284" w:rsidRDefault="00D95EF3" w:rsidP="00B12E88">
            <w:pPr>
              <w:pStyle w:val="block"/>
              <w:tabs>
                <w:tab w:val="decimal" w:pos="944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52" w:type="dxa"/>
          </w:tcPr>
          <w:p w14:paraId="15B93D03" w14:textId="77777777" w:rsidR="00D95EF3" w:rsidRPr="00C20284" w:rsidRDefault="00D95EF3" w:rsidP="006B4716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78" w:type="dxa"/>
            <w:gridSpan w:val="2"/>
            <w:shd w:val="clear" w:color="auto" w:fill="auto"/>
          </w:tcPr>
          <w:p w14:paraId="7E666B49" w14:textId="77777777" w:rsidR="00D95EF3" w:rsidRPr="00C20284" w:rsidRDefault="00D95EF3" w:rsidP="00AA7798">
            <w:pPr>
              <w:pStyle w:val="block"/>
              <w:tabs>
                <w:tab w:val="decimal" w:pos="808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89" w:type="dxa"/>
          </w:tcPr>
          <w:p w14:paraId="3A2ECF7F" w14:textId="77777777" w:rsidR="00D95EF3" w:rsidRPr="00C20284" w:rsidRDefault="00D95EF3" w:rsidP="006B4716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3" w:type="dxa"/>
          </w:tcPr>
          <w:p w14:paraId="30DB1E45" w14:textId="77777777" w:rsidR="00D95EF3" w:rsidRPr="00C20284" w:rsidRDefault="00D95EF3" w:rsidP="00AA7798">
            <w:pPr>
              <w:pStyle w:val="block"/>
              <w:tabs>
                <w:tab w:val="decimal" w:pos="776"/>
              </w:tabs>
              <w:spacing w:after="0" w:line="240" w:lineRule="atLeast"/>
              <w:ind w:left="-108" w:right="-11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89" w:type="dxa"/>
          </w:tcPr>
          <w:p w14:paraId="6124FC74" w14:textId="77777777" w:rsidR="00D95EF3" w:rsidRPr="00C20284" w:rsidRDefault="00D95EF3" w:rsidP="006B4716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31" w:type="dxa"/>
            <w:shd w:val="clear" w:color="auto" w:fill="auto"/>
          </w:tcPr>
          <w:p w14:paraId="62F5E19A" w14:textId="34329005" w:rsidR="00D95EF3" w:rsidRPr="00C20284" w:rsidRDefault="00D95EF3" w:rsidP="00AA7798">
            <w:pPr>
              <w:pStyle w:val="block"/>
              <w:tabs>
                <w:tab w:val="decimal" w:pos="956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353</w:t>
            </w: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89" w:type="dxa"/>
          </w:tcPr>
          <w:p w14:paraId="0DDCCDA1" w14:textId="77777777" w:rsidR="00D95EF3" w:rsidRPr="00C20284" w:rsidRDefault="00D95EF3" w:rsidP="006B4716">
            <w:pPr>
              <w:pStyle w:val="block"/>
              <w:tabs>
                <w:tab w:val="decimal" w:pos="959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41" w:type="dxa"/>
          </w:tcPr>
          <w:p w14:paraId="6AC9568D" w14:textId="3C49A337" w:rsidR="00D95EF3" w:rsidRPr="00C20284" w:rsidRDefault="00D95EF3" w:rsidP="00AA7798">
            <w:pPr>
              <w:pStyle w:val="block"/>
              <w:tabs>
                <w:tab w:val="decimal" w:pos="946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887</w:t>
            </w: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012E75" w:rsidRPr="00C20284" w14:paraId="631841ED" w14:textId="77777777" w:rsidTr="00CC411E">
        <w:trPr>
          <w:cantSplit/>
          <w:trHeight w:val="353"/>
        </w:trPr>
        <w:tc>
          <w:tcPr>
            <w:tcW w:w="3870" w:type="dxa"/>
            <w:tcBorders>
              <w:top w:val="nil"/>
              <w:bottom w:val="nil"/>
            </w:tcBorders>
            <w:shd w:val="clear" w:color="auto" w:fill="auto"/>
          </w:tcPr>
          <w:p w14:paraId="2E3247F7" w14:textId="77777777" w:rsidR="00D95EF3" w:rsidRPr="00C20284" w:rsidRDefault="00D95EF3" w:rsidP="006B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  <w:r w:rsidRPr="00C202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20284">
              <w:rPr>
                <w:rFonts w:ascii="Angsana New" w:hAnsi="Angsana New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5E56B2A3" w14:textId="086D8D47" w:rsidR="00D95EF3" w:rsidRPr="00C20284" w:rsidRDefault="00D95EF3" w:rsidP="00AA7798">
            <w:pPr>
              <w:pStyle w:val="block"/>
              <w:tabs>
                <w:tab w:val="decimal" w:pos="791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137</w:t>
            </w: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3F0FFA32" w14:textId="77777777" w:rsidR="00D95EF3" w:rsidRPr="00C20284" w:rsidRDefault="00D95EF3" w:rsidP="006B4716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</w:tcPr>
          <w:p w14:paraId="62FE27FA" w14:textId="642DF709" w:rsidR="00D95EF3" w:rsidRPr="00B31099" w:rsidRDefault="00D95EF3" w:rsidP="006B4716">
            <w:pPr>
              <w:pStyle w:val="block"/>
              <w:tabs>
                <w:tab w:val="decimal" w:pos="739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181</w:t>
            </w: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52" w:type="dxa"/>
            <w:tcBorders>
              <w:top w:val="nil"/>
              <w:bottom w:val="nil"/>
            </w:tcBorders>
            <w:shd w:val="clear" w:color="auto" w:fill="auto"/>
          </w:tcPr>
          <w:p w14:paraId="4B509D87" w14:textId="77777777" w:rsidR="00D95EF3" w:rsidRPr="00C20284" w:rsidRDefault="00D95EF3" w:rsidP="006B4716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6EB8199C" w14:textId="1CD78A63" w:rsidR="00D95EF3" w:rsidRPr="00C20284" w:rsidRDefault="00D95EF3" w:rsidP="00B12E88">
            <w:pPr>
              <w:pStyle w:val="block"/>
              <w:tabs>
                <w:tab w:val="decimal" w:pos="944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57</w:t>
            </w:r>
            <w:r w:rsidR="003C6613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7BB6026" w14:textId="77777777" w:rsidR="00D95EF3" w:rsidRPr="00C20284" w:rsidRDefault="00D95EF3" w:rsidP="006B4716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7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A6449A0" w14:textId="46A02C9A" w:rsidR="00D95EF3" w:rsidRPr="00C20284" w:rsidRDefault="00D95EF3" w:rsidP="00AA7798">
            <w:pPr>
              <w:pStyle w:val="block"/>
              <w:tabs>
                <w:tab w:val="decimal" w:pos="808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3C6613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54696554" w14:textId="77777777" w:rsidR="00D95EF3" w:rsidRPr="00C20284" w:rsidRDefault="00D95EF3" w:rsidP="006B4716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3" w:type="dxa"/>
            <w:tcBorders>
              <w:top w:val="nil"/>
              <w:bottom w:val="nil"/>
            </w:tcBorders>
          </w:tcPr>
          <w:p w14:paraId="6A611810" w14:textId="6E905390" w:rsidR="00D95EF3" w:rsidRPr="00C20284" w:rsidRDefault="00D95EF3" w:rsidP="00AA7798">
            <w:pPr>
              <w:pStyle w:val="block"/>
              <w:tabs>
                <w:tab w:val="decimal" w:pos="776"/>
              </w:tabs>
              <w:spacing w:after="0" w:line="240" w:lineRule="atLeast"/>
              <w:ind w:left="-108" w:right="-11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87</w:t>
            </w:r>
            <w:r w:rsidR="003C6613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29E501C5" w14:textId="77777777" w:rsidR="00D95EF3" w:rsidRPr="00C20284" w:rsidRDefault="00D95EF3" w:rsidP="006B4716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31" w:type="dxa"/>
            <w:tcBorders>
              <w:top w:val="nil"/>
              <w:bottom w:val="nil"/>
            </w:tcBorders>
            <w:shd w:val="clear" w:color="auto" w:fill="auto"/>
          </w:tcPr>
          <w:p w14:paraId="5181A1E1" w14:textId="62C042C1" w:rsidR="00D95EF3" w:rsidRPr="00C20284" w:rsidRDefault="00D95EF3" w:rsidP="00AA7798">
            <w:pPr>
              <w:pStyle w:val="block"/>
              <w:tabs>
                <w:tab w:val="decimal" w:pos="956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300</w:t>
            </w: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752C213B" w14:textId="77777777" w:rsidR="00D95EF3" w:rsidRPr="00C20284" w:rsidRDefault="00D95EF3" w:rsidP="006B4716">
            <w:pPr>
              <w:pStyle w:val="block"/>
              <w:tabs>
                <w:tab w:val="decimal" w:pos="959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41" w:type="dxa"/>
            <w:tcBorders>
              <w:top w:val="nil"/>
              <w:bottom w:val="nil"/>
            </w:tcBorders>
          </w:tcPr>
          <w:p w14:paraId="3903D53C" w14:textId="1EDB9397" w:rsidR="00D95EF3" w:rsidRPr="00C20284" w:rsidRDefault="00D95EF3" w:rsidP="00AA7798">
            <w:pPr>
              <w:pStyle w:val="block"/>
              <w:tabs>
                <w:tab w:val="decimal" w:pos="946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958</w:t>
            </w: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012E75" w:rsidRPr="00C20284" w14:paraId="488095FF" w14:textId="77777777" w:rsidTr="00CC411E">
        <w:trPr>
          <w:cantSplit/>
          <w:trHeight w:val="353"/>
        </w:trPr>
        <w:tc>
          <w:tcPr>
            <w:tcW w:w="3870" w:type="dxa"/>
            <w:tcBorders>
              <w:top w:val="nil"/>
              <w:bottom w:val="nil"/>
            </w:tcBorders>
            <w:shd w:val="clear" w:color="auto" w:fill="auto"/>
          </w:tcPr>
          <w:p w14:paraId="34A606DA" w14:textId="77777777" w:rsidR="00D95EF3" w:rsidRPr="00C20284" w:rsidRDefault="00D95EF3" w:rsidP="006B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75F11350" w14:textId="4761AE80" w:rsidR="00D95EF3" w:rsidRPr="00C20284" w:rsidRDefault="00D95EF3" w:rsidP="00AA7798">
            <w:pPr>
              <w:pStyle w:val="block"/>
              <w:tabs>
                <w:tab w:val="decimal" w:pos="791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900</w:t>
            </w: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3C7EE23E" w14:textId="77777777" w:rsidR="00D95EF3" w:rsidRPr="00C20284" w:rsidRDefault="00D95EF3" w:rsidP="006B4716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</w:tcPr>
          <w:p w14:paraId="6ABA39DD" w14:textId="320EA18A" w:rsidR="00D95EF3" w:rsidRPr="00B31099" w:rsidRDefault="00D95EF3" w:rsidP="006B4716">
            <w:pPr>
              <w:pStyle w:val="block"/>
              <w:tabs>
                <w:tab w:val="decimal" w:pos="739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06</w:t>
            </w:r>
            <w:r w:rsidR="003C6613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52" w:type="dxa"/>
            <w:tcBorders>
              <w:top w:val="nil"/>
              <w:bottom w:val="nil"/>
            </w:tcBorders>
            <w:shd w:val="clear" w:color="auto" w:fill="auto"/>
          </w:tcPr>
          <w:p w14:paraId="054ACF38" w14:textId="77777777" w:rsidR="00D95EF3" w:rsidRPr="00C20284" w:rsidRDefault="00D95EF3" w:rsidP="006B4716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21FC5B75" w14:textId="77777777" w:rsidR="00D95EF3" w:rsidRPr="00C20284" w:rsidRDefault="00D95EF3" w:rsidP="00B12E88">
            <w:pPr>
              <w:pStyle w:val="block"/>
              <w:tabs>
                <w:tab w:val="decimal" w:pos="944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94D4F40" w14:textId="77777777" w:rsidR="00D95EF3" w:rsidRPr="00C20284" w:rsidRDefault="00D95EF3" w:rsidP="006B4716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7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5E6297C" w14:textId="252ECAE5" w:rsidR="00D95EF3" w:rsidRPr="00C20284" w:rsidRDefault="00D95EF3" w:rsidP="00AA7798">
            <w:pPr>
              <w:pStyle w:val="block"/>
              <w:tabs>
                <w:tab w:val="decimal" w:pos="808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70</w:t>
            </w: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79D24EB6" w14:textId="77777777" w:rsidR="00D95EF3" w:rsidRPr="00C20284" w:rsidRDefault="00D95EF3" w:rsidP="006B4716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3" w:type="dxa"/>
            <w:tcBorders>
              <w:top w:val="nil"/>
              <w:bottom w:val="nil"/>
            </w:tcBorders>
          </w:tcPr>
          <w:p w14:paraId="1422A610" w14:textId="6D68C979" w:rsidR="00D95EF3" w:rsidRPr="00C20284" w:rsidRDefault="00D95EF3" w:rsidP="00AA7798">
            <w:pPr>
              <w:pStyle w:val="block"/>
              <w:tabs>
                <w:tab w:val="decimal" w:pos="776"/>
              </w:tabs>
              <w:spacing w:after="0" w:line="240" w:lineRule="atLeast"/>
              <w:ind w:left="-108" w:right="-11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210</w:t>
            </w: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104976BA" w14:textId="77777777" w:rsidR="00D95EF3" w:rsidRPr="00C20284" w:rsidRDefault="00D95EF3" w:rsidP="006B4716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31" w:type="dxa"/>
            <w:tcBorders>
              <w:top w:val="nil"/>
              <w:bottom w:val="nil"/>
            </w:tcBorders>
            <w:shd w:val="clear" w:color="auto" w:fill="auto"/>
          </w:tcPr>
          <w:p w14:paraId="6D5C78E9" w14:textId="4E5B6A2D" w:rsidR="00D95EF3" w:rsidRPr="00C20284" w:rsidRDefault="00D95EF3" w:rsidP="00AA7798">
            <w:pPr>
              <w:pStyle w:val="block"/>
              <w:tabs>
                <w:tab w:val="decimal" w:pos="956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0F977D75" w14:textId="77777777" w:rsidR="00D95EF3" w:rsidRPr="00C20284" w:rsidRDefault="00D95EF3" w:rsidP="006B4716">
            <w:pPr>
              <w:pStyle w:val="block"/>
              <w:tabs>
                <w:tab w:val="decimal" w:pos="959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41" w:type="dxa"/>
            <w:tcBorders>
              <w:top w:val="nil"/>
              <w:bottom w:val="nil"/>
            </w:tcBorders>
          </w:tcPr>
          <w:p w14:paraId="41B499E4" w14:textId="48C2BB20" w:rsidR="00D95EF3" w:rsidRPr="00C20284" w:rsidRDefault="00D95EF3" w:rsidP="00AA7798">
            <w:pPr>
              <w:pStyle w:val="block"/>
              <w:tabs>
                <w:tab w:val="decimal" w:pos="946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3C6613">
              <w:rPr>
                <w:rFonts w:ascii="Angsana New" w:hAnsi="Angsana New"/>
                <w:sz w:val="30"/>
                <w:szCs w:val="30"/>
                <w:lang w:val="en-US" w:bidi="th-TH"/>
              </w:rPr>
              <w:t>44</w:t>
            </w: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012E75" w:rsidRPr="00C20284" w14:paraId="112F0D7E" w14:textId="77777777" w:rsidTr="00CC411E">
        <w:trPr>
          <w:cantSplit/>
          <w:trHeight w:val="353"/>
        </w:trPr>
        <w:tc>
          <w:tcPr>
            <w:tcW w:w="3870" w:type="dxa"/>
            <w:tcBorders>
              <w:top w:val="nil"/>
              <w:bottom w:val="nil"/>
            </w:tcBorders>
            <w:shd w:val="clear" w:color="auto" w:fill="auto"/>
          </w:tcPr>
          <w:p w14:paraId="08072D22" w14:textId="77777777" w:rsidR="00D95EF3" w:rsidRPr="00C20284" w:rsidRDefault="00D95EF3" w:rsidP="006B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481B3260" w14:textId="11705213" w:rsidR="00D95EF3" w:rsidRPr="00C20284" w:rsidRDefault="00D95EF3" w:rsidP="00AA7798">
            <w:pPr>
              <w:pStyle w:val="block"/>
              <w:tabs>
                <w:tab w:val="decimal" w:pos="791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3C6613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56687433" w14:textId="77777777" w:rsidR="00D95EF3" w:rsidRPr="00C20284" w:rsidRDefault="00D95EF3" w:rsidP="006B4716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</w:tcPr>
          <w:p w14:paraId="003EB4E1" w14:textId="562F140F" w:rsidR="00D95EF3" w:rsidRPr="00B31099" w:rsidRDefault="00D95EF3" w:rsidP="006B4716">
            <w:pPr>
              <w:pStyle w:val="block"/>
              <w:tabs>
                <w:tab w:val="decimal" w:pos="739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217</w:t>
            </w:r>
          </w:p>
        </w:tc>
        <w:tc>
          <w:tcPr>
            <w:tcW w:w="252" w:type="dxa"/>
            <w:tcBorders>
              <w:top w:val="nil"/>
              <w:bottom w:val="nil"/>
            </w:tcBorders>
            <w:shd w:val="clear" w:color="auto" w:fill="auto"/>
          </w:tcPr>
          <w:p w14:paraId="00ADC1E2" w14:textId="77777777" w:rsidR="00D95EF3" w:rsidRPr="00C20284" w:rsidRDefault="00D95EF3" w:rsidP="006B4716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24F399AD" w14:textId="77777777" w:rsidR="00D95EF3" w:rsidRPr="00C20284" w:rsidRDefault="00D95EF3" w:rsidP="00B12E88">
            <w:pPr>
              <w:pStyle w:val="block"/>
              <w:tabs>
                <w:tab w:val="decimal" w:pos="944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05B47E5" w14:textId="77777777" w:rsidR="00D95EF3" w:rsidRPr="00C20284" w:rsidRDefault="00D95EF3" w:rsidP="006B4716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7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8E1E446" w14:textId="095D4B05" w:rsidR="00D95EF3" w:rsidRPr="00C20284" w:rsidRDefault="00D95EF3" w:rsidP="00AA7798">
            <w:pPr>
              <w:pStyle w:val="block"/>
              <w:tabs>
                <w:tab w:val="decimal" w:pos="808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3C6613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4CFF213A" w14:textId="77777777" w:rsidR="00D95EF3" w:rsidRPr="00C20284" w:rsidRDefault="00D95EF3" w:rsidP="006B4716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3" w:type="dxa"/>
            <w:tcBorders>
              <w:top w:val="nil"/>
              <w:bottom w:val="nil"/>
            </w:tcBorders>
          </w:tcPr>
          <w:p w14:paraId="72AA9911" w14:textId="7448C3E8" w:rsidR="00D95EF3" w:rsidRPr="00C20284" w:rsidRDefault="00D95EF3" w:rsidP="00AA7798">
            <w:pPr>
              <w:pStyle w:val="block"/>
              <w:tabs>
                <w:tab w:val="decimal" w:pos="776"/>
              </w:tabs>
              <w:spacing w:after="0" w:line="240" w:lineRule="atLeast"/>
              <w:ind w:left="-108" w:right="-11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206</w:t>
            </w: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15BF09B4" w14:textId="77777777" w:rsidR="00D95EF3" w:rsidRPr="00C20284" w:rsidRDefault="00D95EF3" w:rsidP="006B4716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31" w:type="dxa"/>
            <w:tcBorders>
              <w:top w:val="nil"/>
              <w:bottom w:val="nil"/>
            </w:tcBorders>
            <w:shd w:val="clear" w:color="auto" w:fill="auto"/>
          </w:tcPr>
          <w:p w14:paraId="5CE400DA" w14:textId="4A4BD0D8" w:rsidR="00D95EF3" w:rsidRPr="00C20284" w:rsidRDefault="00D95EF3" w:rsidP="00AA7798">
            <w:pPr>
              <w:pStyle w:val="block"/>
              <w:tabs>
                <w:tab w:val="decimal" w:pos="956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32018975" w14:textId="77777777" w:rsidR="00D95EF3" w:rsidRPr="00C20284" w:rsidRDefault="00D95EF3" w:rsidP="006B4716">
            <w:pPr>
              <w:pStyle w:val="block"/>
              <w:tabs>
                <w:tab w:val="decimal" w:pos="959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41" w:type="dxa"/>
            <w:tcBorders>
              <w:top w:val="nil"/>
              <w:bottom w:val="nil"/>
            </w:tcBorders>
          </w:tcPr>
          <w:p w14:paraId="00031451" w14:textId="433C964A" w:rsidR="00D95EF3" w:rsidRPr="00C20284" w:rsidRDefault="00D95EF3" w:rsidP="00AA7798">
            <w:pPr>
              <w:pStyle w:val="block"/>
              <w:tabs>
                <w:tab w:val="decimal" w:pos="946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3C6613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</w:p>
        </w:tc>
      </w:tr>
      <w:tr w:rsidR="00FB5E17" w:rsidRPr="00C20284" w14:paraId="258DBF81" w14:textId="77777777" w:rsidTr="00CC411E">
        <w:trPr>
          <w:cantSplit/>
          <w:trHeight w:val="353"/>
        </w:trPr>
        <w:tc>
          <w:tcPr>
            <w:tcW w:w="3870" w:type="dxa"/>
            <w:tcBorders>
              <w:top w:val="nil"/>
              <w:bottom w:val="nil"/>
            </w:tcBorders>
            <w:shd w:val="clear" w:color="auto" w:fill="auto"/>
          </w:tcPr>
          <w:p w14:paraId="552558BD" w14:textId="32DDB247" w:rsidR="00FB5E17" w:rsidRPr="00C20284" w:rsidRDefault="00FB5E17" w:rsidP="00FB5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265A5CFD" w14:textId="77777777" w:rsidR="00FB5E17" w:rsidRPr="00C20284" w:rsidRDefault="00FB5E17" w:rsidP="00FB5E17">
            <w:pPr>
              <w:pStyle w:val="block"/>
              <w:tabs>
                <w:tab w:val="decimal" w:pos="813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73AE25C8" w14:textId="77777777" w:rsidR="00FB5E17" w:rsidRPr="00C20284" w:rsidRDefault="00FB5E17" w:rsidP="00FB5E17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</w:tcPr>
          <w:p w14:paraId="7AEC5B9E" w14:textId="77777777" w:rsidR="00FB5E17" w:rsidRPr="00C20284" w:rsidRDefault="00FB5E17" w:rsidP="00FB5E17">
            <w:pPr>
              <w:pStyle w:val="block"/>
              <w:tabs>
                <w:tab w:val="decimal" w:pos="739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  <w:shd w:val="clear" w:color="auto" w:fill="auto"/>
          </w:tcPr>
          <w:p w14:paraId="5883C73D" w14:textId="77777777" w:rsidR="00FB5E17" w:rsidRPr="00C20284" w:rsidRDefault="00FB5E17" w:rsidP="00FB5E17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527F5F54" w14:textId="77777777" w:rsidR="00FB5E17" w:rsidRPr="00C20284" w:rsidRDefault="00FB5E17" w:rsidP="00B12E88">
            <w:pPr>
              <w:pStyle w:val="block"/>
              <w:tabs>
                <w:tab w:val="decimal" w:pos="944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B78F021" w14:textId="77777777" w:rsidR="00FB5E17" w:rsidRPr="00C20284" w:rsidRDefault="00FB5E17" w:rsidP="00FB5E17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7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9A1214A" w14:textId="77777777" w:rsidR="00FB5E17" w:rsidRPr="00C20284" w:rsidRDefault="00FB5E17" w:rsidP="00FB5E17">
            <w:pPr>
              <w:pStyle w:val="block"/>
              <w:tabs>
                <w:tab w:val="decimal" w:pos="81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65870519" w14:textId="77777777" w:rsidR="00FB5E17" w:rsidRPr="00C20284" w:rsidRDefault="00FB5E17" w:rsidP="00FB5E17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nil"/>
              <w:bottom w:val="nil"/>
            </w:tcBorders>
          </w:tcPr>
          <w:p w14:paraId="07DB7B88" w14:textId="77777777" w:rsidR="00FB5E17" w:rsidRPr="00C20284" w:rsidRDefault="00FB5E17" w:rsidP="00AA7798">
            <w:pPr>
              <w:pStyle w:val="block"/>
              <w:tabs>
                <w:tab w:val="decimal" w:pos="776"/>
                <w:tab w:val="decimal" w:pos="1004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0A1ED605" w14:textId="77777777" w:rsidR="00FB5E17" w:rsidRPr="00C20284" w:rsidRDefault="00FB5E17" w:rsidP="00FB5E17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1" w:type="dxa"/>
            <w:tcBorders>
              <w:top w:val="nil"/>
              <w:bottom w:val="nil"/>
            </w:tcBorders>
            <w:shd w:val="clear" w:color="auto" w:fill="auto"/>
          </w:tcPr>
          <w:p w14:paraId="5C05277A" w14:textId="77777777" w:rsidR="00FB5E17" w:rsidRPr="00C20284" w:rsidRDefault="00FB5E17" w:rsidP="00FB5E17">
            <w:pPr>
              <w:pStyle w:val="block"/>
              <w:tabs>
                <w:tab w:val="decimal" w:pos="959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4CC84CDC" w14:textId="77777777" w:rsidR="00FB5E17" w:rsidRPr="00C20284" w:rsidRDefault="00FB5E17" w:rsidP="00FB5E17">
            <w:pPr>
              <w:pStyle w:val="block"/>
              <w:tabs>
                <w:tab w:val="decimal" w:pos="959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41" w:type="dxa"/>
            <w:tcBorders>
              <w:top w:val="nil"/>
              <w:bottom w:val="nil"/>
            </w:tcBorders>
          </w:tcPr>
          <w:p w14:paraId="3B397016" w14:textId="77777777" w:rsidR="00FB5E17" w:rsidRPr="00C20284" w:rsidRDefault="00FB5E17" w:rsidP="00B12E88">
            <w:pPr>
              <w:pStyle w:val="block"/>
              <w:tabs>
                <w:tab w:val="decimal" w:pos="946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FB5E17" w:rsidRPr="00C20284" w14:paraId="693F120E" w14:textId="77777777" w:rsidTr="00AA7798">
        <w:trPr>
          <w:cantSplit/>
          <w:trHeight w:val="353"/>
        </w:trPr>
        <w:tc>
          <w:tcPr>
            <w:tcW w:w="3870" w:type="dxa"/>
            <w:tcBorders>
              <w:top w:val="nil"/>
              <w:bottom w:val="nil"/>
            </w:tcBorders>
            <w:shd w:val="clear" w:color="auto" w:fill="auto"/>
          </w:tcPr>
          <w:p w14:paraId="2DB9F22D" w14:textId="7E0D186B" w:rsidR="00FB5E17" w:rsidRPr="00C20284" w:rsidRDefault="00FB5E17" w:rsidP="00E07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firstLine="8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518C6590" w14:textId="576EBDC7" w:rsidR="00FB5E17" w:rsidRPr="00C20284" w:rsidRDefault="00FB5E17" w:rsidP="00FB5E17">
            <w:pPr>
              <w:pStyle w:val="block"/>
              <w:tabs>
                <w:tab w:val="decimal" w:pos="813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379</w:t>
            </w: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12212E84" w14:textId="77777777" w:rsidR="00FB5E17" w:rsidRPr="00C20284" w:rsidRDefault="00FB5E17" w:rsidP="00FB5E17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</w:tcPr>
          <w:p w14:paraId="1E023255" w14:textId="4E734D57" w:rsidR="00FB5E17" w:rsidRPr="00C20284" w:rsidRDefault="00FB5E17" w:rsidP="00FB5E17">
            <w:pPr>
              <w:pStyle w:val="block"/>
              <w:tabs>
                <w:tab w:val="decimal" w:pos="739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82</w:t>
            </w:r>
          </w:p>
        </w:tc>
        <w:tc>
          <w:tcPr>
            <w:tcW w:w="252" w:type="dxa"/>
            <w:tcBorders>
              <w:top w:val="nil"/>
              <w:bottom w:val="nil"/>
            </w:tcBorders>
            <w:shd w:val="clear" w:color="auto" w:fill="auto"/>
          </w:tcPr>
          <w:p w14:paraId="55519914" w14:textId="77777777" w:rsidR="00FB5E17" w:rsidRPr="00C20284" w:rsidRDefault="00FB5E17" w:rsidP="00FB5E17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366A88EE" w14:textId="386AD879" w:rsidR="00FB5E17" w:rsidRPr="00C20284" w:rsidRDefault="00FB5E17" w:rsidP="00B12E88">
            <w:pPr>
              <w:pStyle w:val="block"/>
              <w:tabs>
                <w:tab w:val="decimal" w:pos="944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150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013E52F" w14:textId="77777777" w:rsidR="00FB5E17" w:rsidRPr="00C20284" w:rsidRDefault="00FB5E17" w:rsidP="00FB5E17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7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64C03EF" w14:textId="75FF79F0" w:rsidR="00FB5E17" w:rsidRPr="00C20284" w:rsidRDefault="00FB5E17" w:rsidP="00FB5E17">
            <w:pPr>
              <w:pStyle w:val="block"/>
              <w:tabs>
                <w:tab w:val="decimal" w:pos="81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2D3FA2B8" w14:textId="77777777" w:rsidR="00FB5E17" w:rsidRPr="00C20284" w:rsidRDefault="00FB5E17" w:rsidP="00FB5E17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nil"/>
              <w:bottom w:val="nil"/>
            </w:tcBorders>
          </w:tcPr>
          <w:p w14:paraId="7D523DD6" w14:textId="64F5E02D" w:rsidR="00FB5E17" w:rsidRPr="00C20284" w:rsidRDefault="00FB5E17" w:rsidP="00AA7798">
            <w:pPr>
              <w:pStyle w:val="block"/>
              <w:tabs>
                <w:tab w:val="decimal" w:pos="776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571B4881" w14:textId="77777777" w:rsidR="00FB5E17" w:rsidRPr="00C20284" w:rsidRDefault="00FB5E17" w:rsidP="00FB5E17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1" w:type="dxa"/>
            <w:tcBorders>
              <w:top w:val="nil"/>
              <w:bottom w:val="nil"/>
            </w:tcBorders>
            <w:shd w:val="clear" w:color="auto" w:fill="auto"/>
          </w:tcPr>
          <w:p w14:paraId="4CB9702D" w14:textId="47A5FF14" w:rsidR="00FB5E17" w:rsidRPr="00C20284" w:rsidRDefault="00FB5E17" w:rsidP="00FB5E17">
            <w:pPr>
              <w:pStyle w:val="block"/>
              <w:tabs>
                <w:tab w:val="decimal" w:pos="959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01115D19" w14:textId="77777777" w:rsidR="00FB5E17" w:rsidRPr="00C20284" w:rsidRDefault="00FB5E17" w:rsidP="00FB5E17">
            <w:pPr>
              <w:pStyle w:val="block"/>
              <w:tabs>
                <w:tab w:val="decimal" w:pos="959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41" w:type="dxa"/>
            <w:tcBorders>
              <w:top w:val="nil"/>
              <w:bottom w:val="nil"/>
            </w:tcBorders>
          </w:tcPr>
          <w:p w14:paraId="122D2708" w14:textId="46378F36" w:rsidR="00FB5E17" w:rsidRPr="00C20284" w:rsidRDefault="00FB5E17" w:rsidP="00B12E88">
            <w:pPr>
              <w:pStyle w:val="block"/>
              <w:tabs>
                <w:tab w:val="decimal" w:pos="946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606</w:t>
            </w:r>
          </w:p>
        </w:tc>
      </w:tr>
      <w:tr w:rsidR="00FB5E17" w:rsidRPr="00C20284" w14:paraId="75ECD6BE" w14:textId="77777777" w:rsidTr="00AA7798">
        <w:trPr>
          <w:cantSplit/>
          <w:trHeight w:val="353"/>
        </w:trPr>
        <w:tc>
          <w:tcPr>
            <w:tcW w:w="3870" w:type="dxa"/>
            <w:tcBorders>
              <w:top w:val="nil"/>
              <w:bottom w:val="nil"/>
            </w:tcBorders>
            <w:shd w:val="clear" w:color="auto" w:fill="auto"/>
          </w:tcPr>
          <w:p w14:paraId="11BB1190" w14:textId="5C7DE880" w:rsidR="00FB5E17" w:rsidRPr="00C20284" w:rsidRDefault="00FB5E17" w:rsidP="00FB5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9D7DDB" w14:textId="654D6731" w:rsidR="00FB5E17" w:rsidRPr="00C20284" w:rsidRDefault="00FB5E17" w:rsidP="00FB5E17">
            <w:pPr>
              <w:pStyle w:val="block"/>
              <w:tabs>
                <w:tab w:val="decimal" w:pos="813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229</w:t>
            </w: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44F20B68" w14:textId="77777777" w:rsidR="00FB5E17" w:rsidRPr="00C20284" w:rsidRDefault="00FB5E17" w:rsidP="00FB5E17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AC6E40" w14:textId="657CA3D5" w:rsidR="00FB5E17" w:rsidRPr="00C20284" w:rsidRDefault="00FB5E17" w:rsidP="00FB5E17">
            <w:pPr>
              <w:pStyle w:val="block"/>
              <w:tabs>
                <w:tab w:val="decimal" w:pos="739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512</w:t>
            </w:r>
          </w:p>
        </w:tc>
        <w:tc>
          <w:tcPr>
            <w:tcW w:w="252" w:type="dxa"/>
            <w:tcBorders>
              <w:top w:val="nil"/>
              <w:bottom w:val="nil"/>
            </w:tcBorders>
            <w:shd w:val="clear" w:color="auto" w:fill="auto"/>
          </w:tcPr>
          <w:p w14:paraId="360E3C15" w14:textId="77777777" w:rsidR="00FB5E17" w:rsidRPr="00C20284" w:rsidRDefault="00FB5E17" w:rsidP="00FB5E17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</w:tcPr>
          <w:p w14:paraId="5B23B942" w14:textId="79A604D5" w:rsidR="00FB5E17" w:rsidRPr="00C20284" w:rsidRDefault="00FB5E17" w:rsidP="00B12E88">
            <w:pPr>
              <w:pStyle w:val="block"/>
              <w:tabs>
                <w:tab w:val="decimal" w:pos="944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4870BB2" w14:textId="77777777" w:rsidR="00FB5E17" w:rsidRPr="00C20284" w:rsidRDefault="00FB5E17" w:rsidP="00FB5E17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7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D862A9" w14:textId="71145324" w:rsidR="00FB5E17" w:rsidRPr="00C20284" w:rsidRDefault="00FB5E17" w:rsidP="00FB5E17">
            <w:pPr>
              <w:pStyle w:val="block"/>
              <w:tabs>
                <w:tab w:val="decimal" w:pos="81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474DD3AC" w14:textId="77777777" w:rsidR="00FB5E17" w:rsidRPr="00C20284" w:rsidRDefault="00FB5E17" w:rsidP="00FB5E17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nil"/>
              <w:bottom w:val="single" w:sz="4" w:space="0" w:color="auto"/>
            </w:tcBorders>
          </w:tcPr>
          <w:p w14:paraId="0FBE4501" w14:textId="33C67E58" w:rsidR="00FB5E17" w:rsidRPr="00C20284" w:rsidRDefault="00FB5E17" w:rsidP="00AA7798">
            <w:pPr>
              <w:pStyle w:val="block"/>
              <w:tabs>
                <w:tab w:val="decimal" w:pos="776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85</w:t>
            </w: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1169F0D6" w14:textId="77777777" w:rsidR="00FB5E17" w:rsidRPr="00C20284" w:rsidRDefault="00FB5E17" w:rsidP="00FB5E17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49016F" w14:textId="60E9CFF5" w:rsidR="00FB5E17" w:rsidRPr="00C20284" w:rsidRDefault="00FB5E17" w:rsidP="00FB5E17">
            <w:pPr>
              <w:pStyle w:val="block"/>
              <w:tabs>
                <w:tab w:val="decimal" w:pos="959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55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13C8C1F0" w14:textId="77777777" w:rsidR="00FB5E17" w:rsidRPr="00C20284" w:rsidRDefault="00FB5E17" w:rsidP="00FB5E17">
            <w:pPr>
              <w:pStyle w:val="block"/>
              <w:tabs>
                <w:tab w:val="decimal" w:pos="959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41" w:type="dxa"/>
            <w:tcBorders>
              <w:top w:val="nil"/>
              <w:bottom w:val="single" w:sz="4" w:space="0" w:color="auto"/>
            </w:tcBorders>
          </w:tcPr>
          <w:p w14:paraId="17C4DA06" w14:textId="04DBC99E" w:rsidR="00FB5E17" w:rsidRPr="00C20284" w:rsidRDefault="00FB5E17" w:rsidP="00B12E88">
            <w:pPr>
              <w:pStyle w:val="block"/>
              <w:tabs>
                <w:tab w:val="decimal" w:pos="946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777</w:t>
            </w:r>
          </w:p>
        </w:tc>
      </w:tr>
      <w:tr w:rsidR="00FB5E17" w:rsidRPr="00C20284" w14:paraId="0BF120BB" w14:textId="77777777" w:rsidTr="00AA7798">
        <w:trPr>
          <w:cantSplit/>
          <w:trHeight w:val="353"/>
        </w:trPr>
        <w:tc>
          <w:tcPr>
            <w:tcW w:w="3870" w:type="dxa"/>
            <w:tcBorders>
              <w:top w:val="nil"/>
              <w:bottom w:val="nil"/>
            </w:tcBorders>
            <w:shd w:val="clear" w:color="auto" w:fill="auto"/>
          </w:tcPr>
          <w:p w14:paraId="49F88497" w14:textId="7ED25D2E" w:rsidR="00FB5E17" w:rsidRPr="00C20284" w:rsidRDefault="00FB5E17" w:rsidP="00FB5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310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EB4C05" w14:textId="674DA30C" w:rsidR="00FB5E17" w:rsidRPr="00C20284" w:rsidRDefault="00FB5E17" w:rsidP="00FB5E17">
            <w:pPr>
              <w:pStyle w:val="block"/>
              <w:tabs>
                <w:tab w:val="decimal" w:pos="813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09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="003C661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Pr="00B3109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388</w:t>
            </w:r>
            <w:r w:rsidRPr="00B3109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5AD027DE" w14:textId="77777777" w:rsidR="00FB5E17" w:rsidRPr="00C20284" w:rsidRDefault="00FB5E17" w:rsidP="00FB5E17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96577F" w14:textId="2874EE95" w:rsidR="00FB5E17" w:rsidRPr="00C20284" w:rsidRDefault="00FB5E17" w:rsidP="00FB5E17">
            <w:pPr>
              <w:pStyle w:val="block"/>
              <w:tabs>
                <w:tab w:val="decimal" w:pos="739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129</w:t>
            </w:r>
          </w:p>
        </w:tc>
        <w:tc>
          <w:tcPr>
            <w:tcW w:w="252" w:type="dxa"/>
            <w:tcBorders>
              <w:top w:val="nil"/>
              <w:bottom w:val="nil"/>
            </w:tcBorders>
            <w:shd w:val="clear" w:color="auto" w:fill="auto"/>
          </w:tcPr>
          <w:p w14:paraId="68A799E5" w14:textId="77777777" w:rsidR="00FB5E17" w:rsidRPr="00C20284" w:rsidRDefault="00FB5E17" w:rsidP="00FB5E17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00C7E2A7" w14:textId="28F1A133" w:rsidR="00FB5E17" w:rsidRPr="00C20284" w:rsidRDefault="00FB5E17" w:rsidP="00B12E88">
            <w:pPr>
              <w:pStyle w:val="block"/>
              <w:tabs>
                <w:tab w:val="decimal" w:pos="944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09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B3109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312</w:t>
            </w:r>
            <w:r w:rsidRPr="00B3109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F4EC8D5" w14:textId="77777777" w:rsidR="00FB5E17" w:rsidRPr="00C20284" w:rsidRDefault="00FB5E17" w:rsidP="00FB5E17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7B54A4" w14:textId="58C1D78D" w:rsidR="00FB5E17" w:rsidRPr="00C20284" w:rsidRDefault="00FB5E17" w:rsidP="00FB5E17">
            <w:pPr>
              <w:pStyle w:val="block"/>
              <w:tabs>
                <w:tab w:val="decimal" w:pos="81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09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77</w:t>
            </w:r>
            <w:r w:rsidRPr="00B3109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026B04F1" w14:textId="77777777" w:rsidR="00FB5E17" w:rsidRPr="00C20284" w:rsidRDefault="00FB5E17" w:rsidP="00FB5E17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</w:tcPr>
          <w:p w14:paraId="5EA935D1" w14:textId="1F7714A4" w:rsidR="00FB5E17" w:rsidRPr="00C20284" w:rsidRDefault="00FB5E17" w:rsidP="00AA7798">
            <w:pPr>
              <w:pStyle w:val="block"/>
              <w:tabs>
                <w:tab w:val="decimal" w:pos="776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886</w:t>
            </w: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1C826979" w14:textId="77777777" w:rsidR="00FB5E17" w:rsidRPr="00C20284" w:rsidRDefault="00FB5E17" w:rsidP="00FB5E17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150991" w14:textId="365F97F1" w:rsidR="00FB5E17" w:rsidRPr="00C20284" w:rsidRDefault="00FB5E17" w:rsidP="00FB5E17">
            <w:pPr>
              <w:pStyle w:val="block"/>
              <w:tabs>
                <w:tab w:val="decimal" w:pos="959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09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252</w:t>
            </w:r>
            <w:r w:rsidRPr="00B3109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0C1CEBE0" w14:textId="77777777" w:rsidR="00FB5E17" w:rsidRPr="00C20284" w:rsidRDefault="00FB5E17" w:rsidP="00FB5E17">
            <w:pPr>
              <w:pStyle w:val="block"/>
              <w:tabs>
                <w:tab w:val="decimal" w:pos="959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</w:tcPr>
          <w:p w14:paraId="4C91AEF1" w14:textId="0C54D384" w:rsidR="00FB5E17" w:rsidRPr="00C20284" w:rsidRDefault="00FB5E17" w:rsidP="00B12E88">
            <w:pPr>
              <w:pStyle w:val="block"/>
              <w:tabs>
                <w:tab w:val="decimal" w:pos="946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09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Pr="00B3109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01</w:t>
            </w:r>
            <w:r w:rsidR="003C661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Pr="00B3109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</w:tbl>
    <w:p w14:paraId="2485A1B0" w14:textId="670D5B4C" w:rsidR="005D6383" w:rsidRPr="00C20284" w:rsidRDefault="005D6383" w:rsidP="00367A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  <w:r w:rsidRPr="00C20284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รายการเคลื่อนไหวของสินทรัพย์และหนี้สินภาษีเงินได้รอการตัดบัญชีที่เกิดขึ้นในระหว่างปี</w:t>
      </w:r>
      <w:r w:rsidRPr="00C20284">
        <w:rPr>
          <w:rFonts w:ascii="Angsana New" w:hAnsi="Angsana New"/>
          <w:sz w:val="30"/>
          <w:szCs w:val="30"/>
        </w:rPr>
        <w:t xml:space="preserve"> </w:t>
      </w:r>
      <w:r w:rsidR="009711B9" w:rsidRPr="009711B9">
        <w:rPr>
          <w:rFonts w:ascii="Angsana New" w:hAnsi="Angsana New"/>
          <w:sz w:val="30"/>
          <w:szCs w:val="30"/>
        </w:rPr>
        <w:t>256</w:t>
      </w:r>
      <w:r w:rsidR="003C6613">
        <w:rPr>
          <w:rFonts w:ascii="Angsana New" w:hAnsi="Angsana New"/>
          <w:sz w:val="30"/>
          <w:szCs w:val="30"/>
        </w:rPr>
        <w:t>4</w:t>
      </w:r>
      <w:r w:rsidR="00E551DD">
        <w:rPr>
          <w:rFonts w:ascii="Angsana New" w:hAnsi="Angsana New"/>
          <w:sz w:val="30"/>
          <w:szCs w:val="30"/>
        </w:rPr>
        <w:t xml:space="preserve"> </w:t>
      </w:r>
      <w:r w:rsidRPr="00C20284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1368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1979"/>
        <w:gridCol w:w="262"/>
        <w:gridCol w:w="1071"/>
        <w:gridCol w:w="647"/>
        <w:gridCol w:w="262"/>
        <w:gridCol w:w="1721"/>
        <w:gridCol w:w="262"/>
        <w:gridCol w:w="1898"/>
      </w:tblGrid>
      <w:tr w:rsidR="00D95EF3" w:rsidRPr="00C20284" w14:paraId="5A2FBB5A" w14:textId="77777777" w:rsidTr="00B248A1">
        <w:trPr>
          <w:cantSplit/>
          <w:trHeight w:hRule="exact" w:val="351"/>
        </w:trPr>
        <w:tc>
          <w:tcPr>
            <w:tcW w:w="5580" w:type="dxa"/>
            <w:shd w:val="clear" w:color="auto" w:fill="auto"/>
          </w:tcPr>
          <w:p w14:paraId="3961BEC0" w14:textId="77777777" w:rsidR="00D95EF3" w:rsidRPr="00C20284" w:rsidRDefault="00D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79" w:type="dxa"/>
          </w:tcPr>
          <w:p w14:paraId="4C94ECA3" w14:textId="77777777" w:rsidR="00D95EF3" w:rsidRPr="00C20284" w:rsidRDefault="00D95EF3">
            <w:pPr>
              <w:pStyle w:val="block"/>
              <w:spacing w:after="0" w:line="240" w:lineRule="auto"/>
              <w:ind w:left="-128" w:right="72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33" w:type="dxa"/>
            <w:gridSpan w:val="2"/>
          </w:tcPr>
          <w:p w14:paraId="5A4DD633" w14:textId="77777777" w:rsidR="00D95EF3" w:rsidRPr="00C20284" w:rsidRDefault="00D95EF3">
            <w:pPr>
              <w:pStyle w:val="block"/>
              <w:spacing w:after="0" w:line="240" w:lineRule="auto"/>
              <w:ind w:left="-128" w:right="72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790" w:type="dxa"/>
            <w:gridSpan w:val="5"/>
            <w:shd w:val="clear" w:color="auto" w:fill="auto"/>
          </w:tcPr>
          <w:p w14:paraId="6A159CDD" w14:textId="24CFFDF1" w:rsidR="00D95EF3" w:rsidRPr="00C20284" w:rsidRDefault="00D95EF3" w:rsidP="00367ADF">
            <w:pPr>
              <w:pStyle w:val="block"/>
              <w:spacing w:after="0" w:line="240" w:lineRule="auto"/>
              <w:ind w:left="-128" w:right="15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(หน่วย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 xml:space="preserve">: 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D95EF3" w:rsidRPr="00C20284" w14:paraId="161D8F29" w14:textId="77777777" w:rsidTr="00B248A1">
        <w:trPr>
          <w:cantSplit/>
          <w:trHeight w:hRule="exact" w:val="331"/>
        </w:trPr>
        <w:tc>
          <w:tcPr>
            <w:tcW w:w="5580" w:type="dxa"/>
            <w:shd w:val="clear" w:color="auto" w:fill="auto"/>
          </w:tcPr>
          <w:p w14:paraId="69B23069" w14:textId="77777777" w:rsidR="00D95EF3" w:rsidRPr="00C20284" w:rsidRDefault="00D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2" w:type="dxa"/>
            <w:gridSpan w:val="8"/>
            <w:tcBorders>
              <w:bottom w:val="single" w:sz="4" w:space="0" w:color="auto"/>
            </w:tcBorders>
          </w:tcPr>
          <w:p w14:paraId="6E8C441A" w14:textId="771F3F96" w:rsidR="00D95EF3" w:rsidRPr="00C20284" w:rsidRDefault="00D95EF3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D95EF3" w:rsidRPr="00C20284" w14:paraId="2DE21A5A" w14:textId="77777777" w:rsidTr="00B248A1">
        <w:trPr>
          <w:cantSplit/>
          <w:trHeight w:hRule="exact" w:val="357"/>
        </w:trPr>
        <w:tc>
          <w:tcPr>
            <w:tcW w:w="5580" w:type="dxa"/>
            <w:shd w:val="clear" w:color="auto" w:fill="auto"/>
          </w:tcPr>
          <w:p w14:paraId="29369ED4" w14:textId="77777777" w:rsidR="00D95EF3" w:rsidRPr="00C20284" w:rsidRDefault="00D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79" w:type="dxa"/>
            <w:tcBorders>
              <w:top w:val="single" w:sz="4" w:space="0" w:color="auto"/>
            </w:tcBorders>
            <w:shd w:val="clear" w:color="auto" w:fill="auto"/>
          </w:tcPr>
          <w:p w14:paraId="3081EC57" w14:textId="77777777" w:rsidR="00D95EF3" w:rsidRPr="00AE61B4" w:rsidRDefault="00D95EF3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62" w:type="dxa"/>
            <w:tcBorders>
              <w:top w:val="single" w:sz="4" w:space="0" w:color="auto"/>
            </w:tcBorders>
            <w:shd w:val="clear" w:color="auto" w:fill="auto"/>
          </w:tcPr>
          <w:p w14:paraId="0354A225" w14:textId="77777777" w:rsidR="00D95EF3" w:rsidRPr="00C20284" w:rsidRDefault="00D95EF3">
            <w:pPr>
              <w:pStyle w:val="block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70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CE6561A" w14:textId="563CA891" w:rsidR="00D95EF3" w:rsidRPr="00C20284" w:rsidRDefault="00B248A1">
            <w:pPr>
              <w:pStyle w:val="block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บันทึกเป็นรายจ่าย/รายได้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D16C721" w14:textId="77777777" w:rsidR="00D95EF3" w:rsidRPr="00C20284" w:rsidRDefault="00D95EF3">
            <w:pPr>
              <w:pStyle w:val="block"/>
              <w:tabs>
                <w:tab w:val="decimal" w:pos="71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5EF3" w:rsidRPr="00C20284" w14:paraId="2ABC42BA" w14:textId="77777777" w:rsidTr="00560A8B">
        <w:trPr>
          <w:cantSplit/>
          <w:trHeight w:hRule="exact" w:val="357"/>
        </w:trPr>
        <w:tc>
          <w:tcPr>
            <w:tcW w:w="5580" w:type="dxa"/>
            <w:shd w:val="clear" w:color="auto" w:fill="auto"/>
          </w:tcPr>
          <w:p w14:paraId="5619AE9C" w14:textId="77777777" w:rsidR="00D95EF3" w:rsidRPr="00C20284" w:rsidRDefault="00D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79" w:type="dxa"/>
          </w:tcPr>
          <w:p w14:paraId="3E66CA35" w14:textId="77777777" w:rsidR="00D95EF3" w:rsidRPr="00590D37" w:rsidRDefault="00D95EF3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90D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ณ วันที่</w:t>
            </w:r>
          </w:p>
        </w:tc>
        <w:tc>
          <w:tcPr>
            <w:tcW w:w="262" w:type="dxa"/>
          </w:tcPr>
          <w:p w14:paraId="08683830" w14:textId="77777777" w:rsidR="00D95EF3" w:rsidRPr="00C20284" w:rsidRDefault="00D95EF3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1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1404741" w14:textId="77777777" w:rsidR="00D95EF3" w:rsidRPr="00C20284" w:rsidRDefault="00D95EF3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2" w:type="dxa"/>
            <w:tcBorders>
              <w:top w:val="single" w:sz="4" w:space="0" w:color="auto"/>
            </w:tcBorders>
          </w:tcPr>
          <w:p w14:paraId="39FA5CD5" w14:textId="77777777" w:rsidR="00D95EF3" w:rsidRPr="00C20284" w:rsidRDefault="00D95EF3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</w:tcPr>
          <w:p w14:paraId="6471CE12" w14:textId="77777777" w:rsidR="00D95EF3" w:rsidRPr="00C20284" w:rsidRDefault="00D95EF3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</w:tcPr>
          <w:p w14:paraId="20067828" w14:textId="77777777" w:rsidR="00D95EF3" w:rsidRPr="00C20284" w:rsidRDefault="00D95EF3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8" w:type="dxa"/>
            <w:shd w:val="clear" w:color="auto" w:fill="auto"/>
          </w:tcPr>
          <w:p w14:paraId="333C48A9" w14:textId="77777777" w:rsidR="00D95EF3" w:rsidRPr="00C20284" w:rsidRDefault="00D95EF3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ณ วันที่</w:t>
            </w:r>
          </w:p>
        </w:tc>
      </w:tr>
      <w:tr w:rsidR="00D95EF3" w:rsidRPr="00C20284" w14:paraId="5632B47B" w14:textId="77777777" w:rsidTr="00560A8B">
        <w:trPr>
          <w:cantSplit/>
          <w:trHeight w:hRule="exact" w:val="357"/>
        </w:trPr>
        <w:tc>
          <w:tcPr>
            <w:tcW w:w="5580" w:type="dxa"/>
            <w:shd w:val="clear" w:color="auto" w:fill="auto"/>
          </w:tcPr>
          <w:p w14:paraId="1358B06A" w14:textId="77777777" w:rsidR="00D95EF3" w:rsidRPr="00C20284" w:rsidRDefault="00D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79" w:type="dxa"/>
          </w:tcPr>
          <w:p w14:paraId="349EB4F4" w14:textId="79DE1B41" w:rsidR="00D95EF3" w:rsidRPr="00590D37" w:rsidRDefault="00D95EF3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90D3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590D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 xml:space="preserve"> มกราคม</w:t>
            </w:r>
          </w:p>
        </w:tc>
        <w:tc>
          <w:tcPr>
            <w:tcW w:w="262" w:type="dxa"/>
          </w:tcPr>
          <w:p w14:paraId="4790D752" w14:textId="77777777" w:rsidR="00D95EF3" w:rsidRPr="00C20284" w:rsidRDefault="00D95EF3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18" w:type="dxa"/>
            <w:gridSpan w:val="2"/>
            <w:shd w:val="clear" w:color="auto" w:fill="auto"/>
          </w:tcPr>
          <w:p w14:paraId="1AA14719" w14:textId="77777777" w:rsidR="00D95EF3" w:rsidRPr="00C20284" w:rsidRDefault="00D95EF3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กำไรหรือ</w:t>
            </w:r>
          </w:p>
        </w:tc>
        <w:tc>
          <w:tcPr>
            <w:tcW w:w="262" w:type="dxa"/>
          </w:tcPr>
          <w:p w14:paraId="3831498C" w14:textId="77777777" w:rsidR="00D95EF3" w:rsidRPr="00C20284" w:rsidRDefault="00D95EF3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1" w:type="dxa"/>
          </w:tcPr>
          <w:p w14:paraId="53A0AD69" w14:textId="7A4E316D" w:rsidR="00D95EF3" w:rsidRPr="00C20284" w:rsidRDefault="00D95EF3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กำไรขาดทุน</w:t>
            </w:r>
          </w:p>
        </w:tc>
        <w:tc>
          <w:tcPr>
            <w:tcW w:w="262" w:type="dxa"/>
          </w:tcPr>
          <w:p w14:paraId="73A3A3A8" w14:textId="77777777" w:rsidR="00D95EF3" w:rsidRPr="00C20284" w:rsidRDefault="00D95EF3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98" w:type="dxa"/>
            <w:shd w:val="clear" w:color="auto" w:fill="auto"/>
          </w:tcPr>
          <w:p w14:paraId="67CA47D5" w14:textId="5DC3AF2F" w:rsidR="00D95EF3" w:rsidRPr="00C20284" w:rsidRDefault="00D95EF3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D95EF3" w:rsidRPr="00C20284" w14:paraId="7844AC5F" w14:textId="77777777" w:rsidTr="00560A8B">
        <w:trPr>
          <w:cantSplit/>
          <w:trHeight w:hRule="exact" w:val="357"/>
        </w:trPr>
        <w:tc>
          <w:tcPr>
            <w:tcW w:w="5580" w:type="dxa"/>
            <w:shd w:val="clear" w:color="auto" w:fill="auto"/>
          </w:tcPr>
          <w:p w14:paraId="7242C76B" w14:textId="77777777" w:rsidR="00D95EF3" w:rsidRPr="00C20284" w:rsidRDefault="00D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14:paraId="6F9038AC" w14:textId="13427724" w:rsidR="00D95EF3" w:rsidRPr="00590D37" w:rsidRDefault="00D95EF3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90D3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256</w:t>
            </w:r>
            <w:r w:rsidR="003C661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2" w:type="dxa"/>
          </w:tcPr>
          <w:p w14:paraId="0ADB1027" w14:textId="77777777" w:rsidR="00D95EF3" w:rsidRPr="00C20284" w:rsidRDefault="00D95EF3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0770C7" w14:textId="77777777" w:rsidR="00D95EF3" w:rsidRPr="00C20284" w:rsidRDefault="00D95EF3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262" w:type="dxa"/>
          </w:tcPr>
          <w:p w14:paraId="657E3624" w14:textId="77777777" w:rsidR="00D95EF3" w:rsidRPr="00C20284" w:rsidRDefault="00D95EF3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0D2F1B42" w14:textId="24CB1F81" w:rsidR="00D95EF3" w:rsidRPr="00C20284" w:rsidRDefault="00D95EF3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262" w:type="dxa"/>
          </w:tcPr>
          <w:p w14:paraId="51FA4701" w14:textId="77777777" w:rsidR="00D95EF3" w:rsidRPr="00C20284" w:rsidRDefault="00D95EF3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8" w:type="dxa"/>
            <w:tcBorders>
              <w:bottom w:val="single" w:sz="4" w:space="0" w:color="auto"/>
            </w:tcBorders>
            <w:shd w:val="clear" w:color="auto" w:fill="auto"/>
          </w:tcPr>
          <w:p w14:paraId="0982C177" w14:textId="1A46A0A6" w:rsidR="00D95EF3" w:rsidRPr="00C20284" w:rsidRDefault="00D95EF3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256</w:t>
            </w:r>
            <w:r w:rsidR="003C661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</w:tr>
      <w:tr w:rsidR="00D95EF3" w:rsidRPr="00C20284" w14:paraId="2FC3ACFF" w14:textId="77777777" w:rsidTr="00992F5C">
        <w:trPr>
          <w:cantSplit/>
          <w:trHeight w:hRule="exact" w:val="80"/>
        </w:trPr>
        <w:tc>
          <w:tcPr>
            <w:tcW w:w="5580" w:type="dxa"/>
            <w:shd w:val="clear" w:color="auto" w:fill="auto"/>
          </w:tcPr>
          <w:p w14:paraId="7D95B6EA" w14:textId="77777777" w:rsidR="00D95EF3" w:rsidRPr="00C20284" w:rsidRDefault="00D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79" w:type="dxa"/>
            <w:tcBorders>
              <w:top w:val="single" w:sz="4" w:space="0" w:color="auto"/>
            </w:tcBorders>
          </w:tcPr>
          <w:p w14:paraId="469DA621" w14:textId="77777777" w:rsidR="00D95EF3" w:rsidRPr="00C20284" w:rsidRDefault="00D95EF3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</w:tcPr>
          <w:p w14:paraId="28FB28E4" w14:textId="77777777" w:rsidR="00D95EF3" w:rsidRPr="00C20284" w:rsidRDefault="00D95EF3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1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65C71B1" w14:textId="77777777" w:rsidR="00D95EF3" w:rsidRPr="00C20284" w:rsidRDefault="00D95EF3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</w:tcPr>
          <w:p w14:paraId="63827C59" w14:textId="77777777" w:rsidR="00D95EF3" w:rsidRPr="00C20284" w:rsidRDefault="00D95EF3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</w:tcPr>
          <w:p w14:paraId="146E6D62" w14:textId="77777777" w:rsidR="00D95EF3" w:rsidRPr="00C20284" w:rsidRDefault="00D95EF3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5581C9F1" w14:textId="77777777" w:rsidR="00D95EF3" w:rsidRPr="00C20284" w:rsidRDefault="00D95EF3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8" w:type="dxa"/>
            <w:tcBorders>
              <w:top w:val="single" w:sz="4" w:space="0" w:color="auto"/>
            </w:tcBorders>
            <w:shd w:val="clear" w:color="auto" w:fill="auto"/>
          </w:tcPr>
          <w:p w14:paraId="6F2D1676" w14:textId="77777777" w:rsidR="00D95EF3" w:rsidRPr="00C20284" w:rsidRDefault="00D95EF3">
            <w:pPr>
              <w:pStyle w:val="block"/>
              <w:tabs>
                <w:tab w:val="decimal" w:pos="71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5EF3" w:rsidRPr="00C20284" w14:paraId="3B8AD2D8" w14:textId="77777777" w:rsidTr="00560A8B">
        <w:trPr>
          <w:cantSplit/>
          <w:trHeight w:hRule="exact" w:val="357"/>
        </w:trPr>
        <w:tc>
          <w:tcPr>
            <w:tcW w:w="5580" w:type="dxa"/>
            <w:shd w:val="clear" w:color="auto" w:fill="auto"/>
          </w:tcPr>
          <w:p w14:paraId="00D07D7F" w14:textId="77777777" w:rsidR="00D95EF3" w:rsidRPr="00C20284" w:rsidRDefault="00D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43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 (หนี้สิน) ภาษีเงินได้รอการตัดบัญชี</w:t>
            </w:r>
          </w:p>
        </w:tc>
        <w:tc>
          <w:tcPr>
            <w:tcW w:w="1979" w:type="dxa"/>
          </w:tcPr>
          <w:p w14:paraId="12B77DCF" w14:textId="77777777" w:rsidR="00D95EF3" w:rsidRPr="00C20284" w:rsidRDefault="00D95EF3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</w:tcPr>
          <w:p w14:paraId="24621A2F" w14:textId="77777777" w:rsidR="00D95EF3" w:rsidRPr="00C20284" w:rsidRDefault="00D95EF3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18" w:type="dxa"/>
            <w:gridSpan w:val="2"/>
            <w:shd w:val="clear" w:color="auto" w:fill="auto"/>
          </w:tcPr>
          <w:p w14:paraId="62934873" w14:textId="77777777" w:rsidR="00D95EF3" w:rsidRPr="00C20284" w:rsidRDefault="00D95EF3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</w:tcPr>
          <w:p w14:paraId="474F59A4" w14:textId="77777777" w:rsidR="00D95EF3" w:rsidRPr="00C20284" w:rsidRDefault="00D95EF3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1" w:type="dxa"/>
          </w:tcPr>
          <w:p w14:paraId="68F85BE7" w14:textId="77777777" w:rsidR="00D95EF3" w:rsidRPr="00C20284" w:rsidRDefault="00D95EF3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7D4A4708" w14:textId="77777777" w:rsidR="00D95EF3" w:rsidRPr="00C20284" w:rsidRDefault="00D95EF3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8" w:type="dxa"/>
            <w:shd w:val="clear" w:color="auto" w:fill="auto"/>
          </w:tcPr>
          <w:p w14:paraId="25940B86" w14:textId="77777777" w:rsidR="00D95EF3" w:rsidRPr="00C20284" w:rsidRDefault="00D95EF3">
            <w:pPr>
              <w:pStyle w:val="block"/>
              <w:tabs>
                <w:tab w:val="decimal" w:pos="71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5EF3" w:rsidRPr="00C20284" w14:paraId="2552BDC1" w14:textId="77777777" w:rsidTr="00560A8B">
        <w:trPr>
          <w:cantSplit/>
          <w:trHeight w:hRule="exact" w:val="357"/>
        </w:trPr>
        <w:tc>
          <w:tcPr>
            <w:tcW w:w="5580" w:type="dxa"/>
            <w:shd w:val="clear" w:color="auto" w:fill="auto"/>
          </w:tcPr>
          <w:p w14:paraId="57C78707" w14:textId="77777777" w:rsidR="00D95EF3" w:rsidRPr="00C20284" w:rsidRDefault="00D95EF3" w:rsidP="00D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43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979" w:type="dxa"/>
          </w:tcPr>
          <w:p w14:paraId="16A0F31F" w14:textId="6E8B66D3" w:rsidR="00D95EF3" w:rsidRPr="00C20284" w:rsidRDefault="00D95EF3" w:rsidP="00AC3BF8">
            <w:pPr>
              <w:pStyle w:val="block"/>
              <w:tabs>
                <w:tab w:val="decimal" w:pos="106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3C6613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2" w:type="dxa"/>
          </w:tcPr>
          <w:p w14:paraId="379BA595" w14:textId="77777777" w:rsidR="00D95EF3" w:rsidRPr="00C20284" w:rsidRDefault="00D95EF3" w:rsidP="00D95EF3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8" w:type="dxa"/>
            <w:gridSpan w:val="2"/>
            <w:shd w:val="clear" w:color="auto" w:fill="auto"/>
          </w:tcPr>
          <w:p w14:paraId="692C1D3E" w14:textId="3739DF02" w:rsidR="00D95EF3" w:rsidRPr="00C20284" w:rsidRDefault="00563A03" w:rsidP="00D95EF3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2" w:type="dxa"/>
          </w:tcPr>
          <w:p w14:paraId="5C6AC4BD" w14:textId="77777777" w:rsidR="00D95EF3" w:rsidRPr="00C20284" w:rsidRDefault="00D95EF3" w:rsidP="00D95EF3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1" w:type="dxa"/>
          </w:tcPr>
          <w:p w14:paraId="3304095B" w14:textId="43EDC87A" w:rsidR="00D95EF3" w:rsidRPr="00C20284" w:rsidRDefault="005D5032" w:rsidP="00D95EF3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(19)</w:t>
            </w:r>
          </w:p>
        </w:tc>
        <w:tc>
          <w:tcPr>
            <w:tcW w:w="262" w:type="dxa"/>
          </w:tcPr>
          <w:p w14:paraId="36C861C8" w14:textId="77777777" w:rsidR="00D95EF3" w:rsidRPr="00C20284" w:rsidRDefault="00D95EF3" w:rsidP="00D95EF3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8" w:type="dxa"/>
            <w:shd w:val="clear" w:color="auto" w:fill="auto"/>
          </w:tcPr>
          <w:p w14:paraId="405C05AE" w14:textId="4B0C18C5" w:rsidR="00D95EF3" w:rsidRPr="00C20284" w:rsidRDefault="00753579" w:rsidP="00D95EF3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(93)</w:t>
            </w:r>
          </w:p>
        </w:tc>
      </w:tr>
      <w:tr w:rsidR="00D95EF3" w:rsidRPr="00C20284" w14:paraId="6B261A37" w14:textId="77777777" w:rsidTr="00560A8B">
        <w:trPr>
          <w:cantSplit/>
          <w:trHeight w:hRule="exact" w:val="357"/>
        </w:trPr>
        <w:tc>
          <w:tcPr>
            <w:tcW w:w="5580" w:type="dxa"/>
            <w:shd w:val="clear" w:color="auto" w:fill="auto"/>
          </w:tcPr>
          <w:p w14:paraId="32DD9E87" w14:textId="2FC8ADA3" w:rsidR="00D95EF3" w:rsidRPr="00C20284" w:rsidRDefault="00D95EF3" w:rsidP="00D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43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979" w:type="dxa"/>
          </w:tcPr>
          <w:p w14:paraId="1E0BF958" w14:textId="74F4A236" w:rsidR="00D95EF3" w:rsidRPr="00C20284" w:rsidRDefault="00D95EF3" w:rsidP="00AC3BF8">
            <w:pPr>
              <w:pStyle w:val="block"/>
              <w:tabs>
                <w:tab w:val="decimal" w:pos="106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23</w:t>
            </w:r>
          </w:p>
        </w:tc>
        <w:tc>
          <w:tcPr>
            <w:tcW w:w="262" w:type="dxa"/>
          </w:tcPr>
          <w:p w14:paraId="4C69778A" w14:textId="77777777" w:rsidR="00D95EF3" w:rsidRPr="00C20284" w:rsidRDefault="00D95EF3" w:rsidP="00D95EF3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8" w:type="dxa"/>
            <w:gridSpan w:val="2"/>
            <w:shd w:val="clear" w:color="auto" w:fill="auto"/>
          </w:tcPr>
          <w:p w14:paraId="051BC96B" w14:textId="709A4ACE" w:rsidR="00D95EF3" w:rsidRPr="00C20284" w:rsidRDefault="00563A03" w:rsidP="00D95EF3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2" w:type="dxa"/>
          </w:tcPr>
          <w:p w14:paraId="160AD102" w14:textId="77777777" w:rsidR="00D95EF3" w:rsidRPr="00C20284" w:rsidRDefault="00D95EF3" w:rsidP="00D95EF3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1" w:type="dxa"/>
          </w:tcPr>
          <w:p w14:paraId="380109FA" w14:textId="53143EE4" w:rsidR="00D95EF3" w:rsidRPr="00C20284" w:rsidRDefault="005D5032" w:rsidP="00D95EF3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(10)</w:t>
            </w:r>
          </w:p>
        </w:tc>
        <w:tc>
          <w:tcPr>
            <w:tcW w:w="262" w:type="dxa"/>
          </w:tcPr>
          <w:p w14:paraId="0BD6CB7B" w14:textId="77777777" w:rsidR="00D95EF3" w:rsidRPr="00C20284" w:rsidRDefault="00D95EF3" w:rsidP="00D95EF3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8" w:type="dxa"/>
            <w:shd w:val="clear" w:color="auto" w:fill="auto"/>
          </w:tcPr>
          <w:p w14:paraId="4A48EFD8" w14:textId="076FC6D6" w:rsidR="00D95EF3" w:rsidRPr="00C20284" w:rsidRDefault="00753579" w:rsidP="00D95EF3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13</w:t>
            </w:r>
          </w:p>
        </w:tc>
      </w:tr>
      <w:tr w:rsidR="00D95EF3" w:rsidRPr="00C20284" w14:paraId="0156AA7D" w14:textId="77777777" w:rsidTr="00560A8B">
        <w:trPr>
          <w:cantSplit/>
          <w:trHeight w:hRule="exact" w:val="357"/>
        </w:trPr>
        <w:tc>
          <w:tcPr>
            <w:tcW w:w="5580" w:type="dxa"/>
            <w:shd w:val="clear" w:color="auto" w:fill="auto"/>
          </w:tcPr>
          <w:p w14:paraId="72464AE9" w14:textId="77777777" w:rsidR="00D95EF3" w:rsidRPr="00C20284" w:rsidRDefault="00D95EF3" w:rsidP="00D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979" w:type="dxa"/>
          </w:tcPr>
          <w:p w14:paraId="3B0C771A" w14:textId="67FFF1AB" w:rsidR="00D95EF3" w:rsidRPr="00C20284" w:rsidRDefault="00D95EF3" w:rsidP="00AC3BF8">
            <w:pPr>
              <w:pStyle w:val="block"/>
              <w:tabs>
                <w:tab w:val="decimal" w:pos="106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272</w:t>
            </w: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2" w:type="dxa"/>
          </w:tcPr>
          <w:p w14:paraId="6841EB4C" w14:textId="77777777" w:rsidR="00D95EF3" w:rsidRPr="00C20284" w:rsidRDefault="00D95EF3" w:rsidP="00D95EF3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8" w:type="dxa"/>
            <w:gridSpan w:val="2"/>
            <w:shd w:val="clear" w:color="auto" w:fill="auto"/>
          </w:tcPr>
          <w:p w14:paraId="43ECAE0E" w14:textId="6A34A730" w:rsidR="00D95EF3" w:rsidRPr="00C20284" w:rsidRDefault="00563A03" w:rsidP="00D95EF3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62" w:type="dxa"/>
          </w:tcPr>
          <w:p w14:paraId="69DE3B0E" w14:textId="77777777" w:rsidR="00D95EF3" w:rsidRPr="00C20284" w:rsidRDefault="00D95EF3" w:rsidP="00D95EF3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1" w:type="dxa"/>
          </w:tcPr>
          <w:p w14:paraId="2034BB2E" w14:textId="4ABD8FC3" w:rsidR="00D95EF3" w:rsidRPr="00C20284" w:rsidRDefault="005D5032" w:rsidP="00D95EF3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2" w:type="dxa"/>
          </w:tcPr>
          <w:p w14:paraId="61DCC17F" w14:textId="77777777" w:rsidR="00D95EF3" w:rsidRPr="00C20284" w:rsidRDefault="00D95EF3" w:rsidP="00D95EF3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8" w:type="dxa"/>
            <w:shd w:val="clear" w:color="auto" w:fill="auto"/>
          </w:tcPr>
          <w:p w14:paraId="6CF8014C" w14:textId="1A8DDF1D" w:rsidR="00D95EF3" w:rsidRPr="00C20284" w:rsidRDefault="00753579" w:rsidP="00D95EF3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(1,271)</w:t>
            </w:r>
          </w:p>
        </w:tc>
      </w:tr>
      <w:tr w:rsidR="00D95EF3" w:rsidRPr="00C20284" w14:paraId="4002EF65" w14:textId="77777777" w:rsidTr="00560A8B">
        <w:trPr>
          <w:cantSplit/>
          <w:trHeight w:hRule="exact" w:val="357"/>
        </w:trPr>
        <w:tc>
          <w:tcPr>
            <w:tcW w:w="5580" w:type="dxa"/>
            <w:shd w:val="clear" w:color="auto" w:fill="auto"/>
          </w:tcPr>
          <w:p w14:paraId="0FD8F955" w14:textId="4BA6BFF2" w:rsidR="00D95EF3" w:rsidRPr="00C20284" w:rsidRDefault="00D95EF3" w:rsidP="00D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979" w:type="dxa"/>
          </w:tcPr>
          <w:p w14:paraId="5541881F" w14:textId="60E7174B" w:rsidR="00D95EF3" w:rsidRPr="00C20284" w:rsidRDefault="00D95EF3" w:rsidP="00AC3BF8">
            <w:pPr>
              <w:pStyle w:val="block"/>
              <w:tabs>
                <w:tab w:val="decimal" w:pos="106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85</w:t>
            </w: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2" w:type="dxa"/>
          </w:tcPr>
          <w:p w14:paraId="4E0FFB68" w14:textId="77777777" w:rsidR="00D95EF3" w:rsidRPr="00C20284" w:rsidRDefault="00D95EF3" w:rsidP="00D95EF3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8" w:type="dxa"/>
            <w:gridSpan w:val="2"/>
            <w:shd w:val="clear" w:color="auto" w:fill="auto"/>
          </w:tcPr>
          <w:p w14:paraId="562C9F12" w14:textId="3D275B6E" w:rsidR="00D95EF3" w:rsidRPr="00C20284" w:rsidRDefault="00563A03" w:rsidP="00D95EF3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10</w:t>
            </w:r>
          </w:p>
        </w:tc>
        <w:tc>
          <w:tcPr>
            <w:tcW w:w="262" w:type="dxa"/>
          </w:tcPr>
          <w:p w14:paraId="08DF4AA9" w14:textId="77777777" w:rsidR="00D95EF3" w:rsidRPr="00C20284" w:rsidRDefault="00D95EF3" w:rsidP="00D95EF3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1" w:type="dxa"/>
          </w:tcPr>
          <w:p w14:paraId="793FF60E" w14:textId="65410AFF" w:rsidR="00D95EF3" w:rsidRPr="00C20284" w:rsidRDefault="005D5032" w:rsidP="00D95EF3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2" w:type="dxa"/>
          </w:tcPr>
          <w:p w14:paraId="4AA4E362" w14:textId="77777777" w:rsidR="00D95EF3" w:rsidRPr="00C20284" w:rsidRDefault="00D95EF3" w:rsidP="00D95EF3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8" w:type="dxa"/>
            <w:shd w:val="clear" w:color="auto" w:fill="auto"/>
          </w:tcPr>
          <w:p w14:paraId="32B40A7B" w14:textId="65035EC5" w:rsidR="00D95EF3" w:rsidRPr="00C20284" w:rsidRDefault="00753579" w:rsidP="00D95EF3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(75)</w:t>
            </w:r>
          </w:p>
        </w:tc>
      </w:tr>
      <w:tr w:rsidR="00D95EF3" w:rsidRPr="00C20284" w14:paraId="2882A06A" w14:textId="77777777" w:rsidTr="00560A8B">
        <w:trPr>
          <w:cantSplit/>
          <w:trHeight w:hRule="exact" w:val="357"/>
        </w:trPr>
        <w:tc>
          <w:tcPr>
            <w:tcW w:w="5580" w:type="dxa"/>
            <w:shd w:val="clear" w:color="auto" w:fill="auto"/>
          </w:tcPr>
          <w:p w14:paraId="7F115F77" w14:textId="4C948BF4" w:rsidR="00D95EF3" w:rsidRPr="00C20284" w:rsidRDefault="00D95EF3" w:rsidP="00D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979" w:type="dxa"/>
          </w:tcPr>
          <w:p w14:paraId="41B22516" w14:textId="1C7580D9" w:rsidR="00D95EF3" w:rsidRPr="00C20284" w:rsidRDefault="00D95EF3" w:rsidP="00AC3BF8">
            <w:pPr>
              <w:pStyle w:val="block"/>
              <w:tabs>
                <w:tab w:val="decimal" w:pos="106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81</w:t>
            </w:r>
          </w:p>
        </w:tc>
        <w:tc>
          <w:tcPr>
            <w:tcW w:w="262" w:type="dxa"/>
          </w:tcPr>
          <w:p w14:paraId="6A45837F" w14:textId="77777777" w:rsidR="00D95EF3" w:rsidRPr="00C20284" w:rsidRDefault="00D95EF3" w:rsidP="00D95EF3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8" w:type="dxa"/>
            <w:gridSpan w:val="2"/>
            <w:shd w:val="clear" w:color="auto" w:fill="auto"/>
          </w:tcPr>
          <w:p w14:paraId="07D29C6C" w14:textId="269EC19C" w:rsidR="00D95EF3" w:rsidRPr="00C20284" w:rsidRDefault="000C2CC1" w:rsidP="00D95EF3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(7)</w:t>
            </w:r>
          </w:p>
        </w:tc>
        <w:tc>
          <w:tcPr>
            <w:tcW w:w="262" w:type="dxa"/>
          </w:tcPr>
          <w:p w14:paraId="35C78352" w14:textId="77777777" w:rsidR="00D95EF3" w:rsidRPr="00C20284" w:rsidRDefault="00D95EF3" w:rsidP="00D95EF3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1" w:type="dxa"/>
          </w:tcPr>
          <w:p w14:paraId="4205C172" w14:textId="0B4FCCB4" w:rsidR="00D95EF3" w:rsidRPr="00C20284" w:rsidRDefault="005D5032" w:rsidP="00D95EF3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2" w:type="dxa"/>
          </w:tcPr>
          <w:p w14:paraId="24EB2B33" w14:textId="77777777" w:rsidR="00D95EF3" w:rsidRPr="00C20284" w:rsidRDefault="00D95EF3" w:rsidP="00D95EF3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8" w:type="dxa"/>
            <w:shd w:val="clear" w:color="auto" w:fill="auto"/>
          </w:tcPr>
          <w:p w14:paraId="6CE501CA" w14:textId="336EC3E4" w:rsidR="00D95EF3" w:rsidRPr="00C20284" w:rsidRDefault="00753579" w:rsidP="00D95EF3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74</w:t>
            </w:r>
          </w:p>
        </w:tc>
      </w:tr>
      <w:tr w:rsidR="00D95EF3" w:rsidRPr="00C20284" w14:paraId="23171B24" w14:textId="77777777" w:rsidTr="00560A8B">
        <w:trPr>
          <w:cantSplit/>
          <w:trHeight w:hRule="exact" w:val="357"/>
        </w:trPr>
        <w:tc>
          <w:tcPr>
            <w:tcW w:w="5580" w:type="dxa"/>
            <w:shd w:val="clear" w:color="auto" w:fill="auto"/>
          </w:tcPr>
          <w:p w14:paraId="74D723D8" w14:textId="21EA1987" w:rsidR="00D95EF3" w:rsidRPr="00C20284" w:rsidRDefault="00590D37" w:rsidP="00590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</w:t>
            </w:r>
            <w:r w:rsidR="00D95EF3" w:rsidRPr="00C20284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979" w:type="dxa"/>
          </w:tcPr>
          <w:p w14:paraId="22721A8E" w14:textId="62DCCE2F" w:rsidR="00D95EF3" w:rsidRPr="00C20284" w:rsidRDefault="00D95EF3" w:rsidP="00AC3BF8">
            <w:pPr>
              <w:pStyle w:val="block"/>
              <w:tabs>
                <w:tab w:val="decimal" w:pos="106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552</w:t>
            </w:r>
          </w:p>
        </w:tc>
        <w:tc>
          <w:tcPr>
            <w:tcW w:w="262" w:type="dxa"/>
          </w:tcPr>
          <w:p w14:paraId="0E718292" w14:textId="77777777" w:rsidR="00D95EF3" w:rsidRPr="00C20284" w:rsidRDefault="00D95EF3" w:rsidP="00D95EF3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8" w:type="dxa"/>
            <w:gridSpan w:val="2"/>
            <w:shd w:val="clear" w:color="auto" w:fill="auto"/>
          </w:tcPr>
          <w:p w14:paraId="33AACB5E" w14:textId="591472CB" w:rsidR="00D95EF3" w:rsidRPr="00C20284" w:rsidRDefault="000C2CC1" w:rsidP="00D95EF3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62" w:type="dxa"/>
          </w:tcPr>
          <w:p w14:paraId="3A48B50F" w14:textId="77777777" w:rsidR="00D95EF3" w:rsidRPr="00C20284" w:rsidRDefault="00D95EF3" w:rsidP="00D95EF3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1" w:type="dxa"/>
          </w:tcPr>
          <w:p w14:paraId="1876F43F" w14:textId="795A8D72" w:rsidR="00D95EF3" w:rsidRPr="00C20284" w:rsidRDefault="005D5032" w:rsidP="00D95EF3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(77)</w:t>
            </w:r>
          </w:p>
        </w:tc>
        <w:tc>
          <w:tcPr>
            <w:tcW w:w="262" w:type="dxa"/>
          </w:tcPr>
          <w:p w14:paraId="26213BAA" w14:textId="77777777" w:rsidR="00D95EF3" w:rsidRPr="00C20284" w:rsidRDefault="00D95EF3" w:rsidP="00D95EF3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8" w:type="dxa"/>
            <w:shd w:val="clear" w:color="auto" w:fill="auto"/>
          </w:tcPr>
          <w:p w14:paraId="63FAAEF7" w14:textId="3A5AD446" w:rsidR="00D95EF3" w:rsidRPr="00C20284" w:rsidRDefault="00753579" w:rsidP="00D95EF3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494</w:t>
            </w:r>
          </w:p>
        </w:tc>
      </w:tr>
      <w:tr w:rsidR="00D95EF3" w:rsidRPr="00C20284" w14:paraId="6D68E621" w14:textId="77777777" w:rsidTr="00560A8B">
        <w:trPr>
          <w:cantSplit/>
          <w:trHeight w:hRule="exact" w:val="357"/>
        </w:trPr>
        <w:tc>
          <w:tcPr>
            <w:tcW w:w="5580" w:type="dxa"/>
            <w:shd w:val="clear" w:color="auto" w:fill="auto"/>
          </w:tcPr>
          <w:p w14:paraId="4878ECA6" w14:textId="77777777" w:rsidR="00D95EF3" w:rsidRPr="00C20284" w:rsidRDefault="00D95EF3" w:rsidP="00D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ผลขาดทุนทางภาษี</w:t>
            </w:r>
          </w:p>
        </w:tc>
        <w:tc>
          <w:tcPr>
            <w:tcW w:w="1979" w:type="dxa"/>
          </w:tcPr>
          <w:p w14:paraId="6B04611A" w14:textId="4BDEDA9C" w:rsidR="00D95EF3" w:rsidRPr="00C20284" w:rsidRDefault="00D95EF3" w:rsidP="00AC3BF8">
            <w:pPr>
              <w:pStyle w:val="block"/>
              <w:tabs>
                <w:tab w:val="decimal" w:pos="106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878</w:t>
            </w:r>
          </w:p>
        </w:tc>
        <w:tc>
          <w:tcPr>
            <w:tcW w:w="262" w:type="dxa"/>
          </w:tcPr>
          <w:p w14:paraId="220E0F9E" w14:textId="77777777" w:rsidR="00D95EF3" w:rsidRPr="00C20284" w:rsidRDefault="00D95EF3" w:rsidP="00D95EF3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18" w:type="dxa"/>
            <w:gridSpan w:val="2"/>
            <w:shd w:val="clear" w:color="auto" w:fill="auto"/>
          </w:tcPr>
          <w:p w14:paraId="1079ECE7" w14:textId="6CE81BEE" w:rsidR="00D95EF3" w:rsidRPr="00C20284" w:rsidRDefault="000C2CC1" w:rsidP="00D95EF3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</w:t>
            </w:r>
            <w:r w:rsidR="003817A3">
              <w:rPr>
                <w:rFonts w:ascii="Angsana New" w:hAnsi="Angsana New"/>
                <w:sz w:val="30"/>
                <w:szCs w:val="30"/>
                <w:lang w:val="en-US" w:bidi="th-TH"/>
              </w:rPr>
              <w:t>473</w:t>
            </w:r>
          </w:p>
        </w:tc>
        <w:tc>
          <w:tcPr>
            <w:tcW w:w="262" w:type="dxa"/>
          </w:tcPr>
          <w:p w14:paraId="30821EDA" w14:textId="77777777" w:rsidR="00D95EF3" w:rsidRPr="00C20284" w:rsidRDefault="00D95EF3" w:rsidP="00D95EF3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21" w:type="dxa"/>
          </w:tcPr>
          <w:p w14:paraId="51ED0817" w14:textId="21F14135" w:rsidR="00D95EF3" w:rsidRPr="00C20284" w:rsidRDefault="005D5032" w:rsidP="00D95EF3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2" w:type="dxa"/>
          </w:tcPr>
          <w:p w14:paraId="454602B3" w14:textId="77777777" w:rsidR="00D95EF3" w:rsidRPr="00C20284" w:rsidRDefault="00D95EF3" w:rsidP="00D95EF3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98" w:type="dxa"/>
            <w:shd w:val="clear" w:color="auto" w:fill="auto"/>
          </w:tcPr>
          <w:p w14:paraId="29E265D2" w14:textId="200F17EC" w:rsidR="00D95EF3" w:rsidRPr="00C20284" w:rsidRDefault="00753579" w:rsidP="00D95EF3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2,351</w:t>
            </w:r>
          </w:p>
        </w:tc>
      </w:tr>
      <w:tr w:rsidR="00D95EF3" w:rsidRPr="00C20284" w14:paraId="5BE2BD4E" w14:textId="77777777" w:rsidTr="00560A8B">
        <w:trPr>
          <w:cantSplit/>
          <w:trHeight w:hRule="exact" w:val="357"/>
        </w:trPr>
        <w:tc>
          <w:tcPr>
            <w:tcW w:w="5580" w:type="dxa"/>
            <w:shd w:val="clear" w:color="auto" w:fill="auto"/>
          </w:tcPr>
          <w:p w14:paraId="6C516CB5" w14:textId="77777777" w:rsidR="00D95EF3" w:rsidRPr="00C20284" w:rsidRDefault="00D95EF3" w:rsidP="00D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979" w:type="dxa"/>
          </w:tcPr>
          <w:p w14:paraId="1352D245" w14:textId="3F755DFA" w:rsidR="00D95EF3" w:rsidRPr="00C20284" w:rsidRDefault="00D95EF3" w:rsidP="00AC3BF8">
            <w:pPr>
              <w:pStyle w:val="block"/>
              <w:tabs>
                <w:tab w:val="decimal" w:pos="106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2" w:type="dxa"/>
          </w:tcPr>
          <w:p w14:paraId="6B594F25" w14:textId="77777777" w:rsidR="00D95EF3" w:rsidRPr="00C20284" w:rsidRDefault="00D95EF3" w:rsidP="00D95EF3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8" w:type="dxa"/>
            <w:gridSpan w:val="2"/>
            <w:shd w:val="clear" w:color="auto" w:fill="auto"/>
          </w:tcPr>
          <w:p w14:paraId="5C3E337A" w14:textId="639440E1" w:rsidR="00D95EF3" w:rsidRPr="00C20284" w:rsidRDefault="003817A3" w:rsidP="00D95EF3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(9</w:t>
            </w:r>
            <w:r w:rsidR="005D5032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2" w:type="dxa"/>
          </w:tcPr>
          <w:p w14:paraId="5949C508" w14:textId="77777777" w:rsidR="00D95EF3" w:rsidRPr="00C20284" w:rsidRDefault="00D95EF3" w:rsidP="00D95EF3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26DDA1BB" w14:textId="3F5F4C38" w:rsidR="00D95EF3" w:rsidRPr="00C20284" w:rsidRDefault="005D5032" w:rsidP="00D95EF3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2" w:type="dxa"/>
          </w:tcPr>
          <w:p w14:paraId="13768265" w14:textId="77777777" w:rsidR="00D95EF3" w:rsidRPr="00C20284" w:rsidRDefault="00D95EF3" w:rsidP="00D95EF3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8" w:type="dxa"/>
            <w:shd w:val="clear" w:color="auto" w:fill="auto"/>
          </w:tcPr>
          <w:p w14:paraId="44751CE8" w14:textId="483D290F" w:rsidR="00D95EF3" w:rsidRPr="00C20284" w:rsidRDefault="00753579" w:rsidP="00D95EF3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(21)</w:t>
            </w:r>
          </w:p>
        </w:tc>
      </w:tr>
      <w:tr w:rsidR="00CC411E" w:rsidRPr="00C20284" w14:paraId="2DC70591" w14:textId="77777777" w:rsidTr="00560A8B">
        <w:trPr>
          <w:cantSplit/>
          <w:trHeight w:hRule="exact" w:val="357"/>
        </w:trPr>
        <w:tc>
          <w:tcPr>
            <w:tcW w:w="5580" w:type="dxa"/>
            <w:shd w:val="clear" w:color="auto" w:fill="auto"/>
          </w:tcPr>
          <w:p w14:paraId="24854F0D" w14:textId="1EDFED81" w:rsidR="00D95EF3" w:rsidRPr="00C20284" w:rsidRDefault="00D95EF3" w:rsidP="00D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43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979" w:type="dxa"/>
            <w:tcBorders>
              <w:top w:val="single" w:sz="4" w:space="0" w:color="auto"/>
              <w:bottom w:val="double" w:sz="4" w:space="0" w:color="auto"/>
            </w:tcBorders>
          </w:tcPr>
          <w:p w14:paraId="68709ADC" w14:textId="14A3085B" w:rsidR="00D95EF3" w:rsidRPr="00C20284" w:rsidRDefault="00D95EF3" w:rsidP="00AC3BF8">
            <w:pPr>
              <w:pStyle w:val="block"/>
              <w:tabs>
                <w:tab w:val="decimal" w:pos="1061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91</w:t>
            </w:r>
          </w:p>
        </w:tc>
        <w:tc>
          <w:tcPr>
            <w:tcW w:w="262" w:type="dxa"/>
          </w:tcPr>
          <w:p w14:paraId="42F1D119" w14:textId="77777777" w:rsidR="00D95EF3" w:rsidRPr="00C20284" w:rsidRDefault="00D95EF3" w:rsidP="00D95EF3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EF8A7E" w14:textId="7D314FBD" w:rsidR="00D95EF3" w:rsidRPr="00C20284" w:rsidRDefault="005D5032" w:rsidP="00D95EF3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1,487</w:t>
            </w:r>
          </w:p>
        </w:tc>
        <w:tc>
          <w:tcPr>
            <w:tcW w:w="262" w:type="dxa"/>
          </w:tcPr>
          <w:p w14:paraId="6DA0D884" w14:textId="77777777" w:rsidR="00D95EF3" w:rsidRPr="00C20284" w:rsidRDefault="00D95EF3" w:rsidP="00D95EF3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double" w:sz="4" w:space="0" w:color="auto"/>
            </w:tcBorders>
          </w:tcPr>
          <w:p w14:paraId="4CB32CF7" w14:textId="3CD7BA07" w:rsidR="00D95EF3" w:rsidRPr="00C20284" w:rsidRDefault="005D5032" w:rsidP="00D95EF3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(106)</w:t>
            </w:r>
          </w:p>
        </w:tc>
        <w:tc>
          <w:tcPr>
            <w:tcW w:w="262" w:type="dxa"/>
          </w:tcPr>
          <w:p w14:paraId="4B2E55BA" w14:textId="77777777" w:rsidR="00D95EF3" w:rsidRPr="00C20284" w:rsidRDefault="00D95EF3" w:rsidP="00D95EF3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9BA99F" w14:textId="1E2C5538" w:rsidR="00D95EF3" w:rsidRPr="00C20284" w:rsidRDefault="00FB4811" w:rsidP="00D95EF3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1,472</w:t>
            </w:r>
          </w:p>
        </w:tc>
      </w:tr>
    </w:tbl>
    <w:p w14:paraId="7527F5D8" w14:textId="77777777" w:rsidR="008D2697" w:rsidRPr="00992F5C" w:rsidRDefault="008D2697" w:rsidP="00367ADF">
      <w:pPr>
        <w:pStyle w:val="acctmergecolhdg"/>
        <w:spacing w:line="240" w:lineRule="auto"/>
        <w:ind w:left="540" w:right="360"/>
        <w:jc w:val="thaiDistribute"/>
        <w:rPr>
          <w:rFonts w:ascii="Angsana New" w:hAnsi="Angsana New"/>
          <w:sz w:val="20"/>
          <w:lang w:bidi="th-TH"/>
        </w:rPr>
      </w:pPr>
    </w:p>
    <w:p w14:paraId="2EE7E0D0" w14:textId="32FBD653" w:rsidR="003B544B" w:rsidRPr="00C20284" w:rsidRDefault="003B544B" w:rsidP="00367ADF">
      <w:pPr>
        <w:pStyle w:val="acctmergecolhdg"/>
        <w:spacing w:line="240" w:lineRule="auto"/>
        <w:ind w:left="540" w:right="36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C20284">
        <w:rPr>
          <w:rFonts w:ascii="Angsana New" w:hAnsi="Angsana New"/>
          <w:sz w:val="30"/>
          <w:szCs w:val="30"/>
          <w:cs/>
          <w:lang w:bidi="th-TH"/>
        </w:rPr>
        <w:t xml:space="preserve">ณ วันที่ </w:t>
      </w:r>
      <w:r w:rsidR="009711B9" w:rsidRPr="009711B9">
        <w:rPr>
          <w:rFonts w:ascii="Angsana New" w:hAnsi="Angsana New"/>
          <w:b w:val="0"/>
          <w:bCs/>
          <w:sz w:val="30"/>
          <w:szCs w:val="30"/>
          <w:lang w:val="en-US" w:bidi="th-TH"/>
        </w:rPr>
        <w:t>31</w:t>
      </w:r>
      <w:r w:rsidRPr="00C20284">
        <w:rPr>
          <w:rFonts w:ascii="Angsana New" w:hAnsi="Angsana New"/>
          <w:sz w:val="30"/>
          <w:szCs w:val="30"/>
          <w:cs/>
          <w:lang w:bidi="th-TH"/>
        </w:rPr>
        <w:t xml:space="preserve"> ธันวาคม </w:t>
      </w:r>
      <w:r w:rsidR="009711B9" w:rsidRPr="009711B9">
        <w:rPr>
          <w:rFonts w:ascii="Angsana New" w:hAnsi="Angsana New"/>
          <w:b w:val="0"/>
          <w:bCs/>
          <w:sz w:val="30"/>
          <w:szCs w:val="30"/>
          <w:lang w:val="en-US" w:bidi="th-TH"/>
        </w:rPr>
        <w:t>256</w:t>
      </w:r>
      <w:r w:rsidR="003C6613">
        <w:rPr>
          <w:rFonts w:ascii="Angsana New" w:hAnsi="Angsana New"/>
          <w:b w:val="0"/>
          <w:bCs/>
          <w:sz w:val="30"/>
          <w:szCs w:val="30"/>
          <w:lang w:val="en-US" w:bidi="th-TH"/>
        </w:rPr>
        <w:t>4</w:t>
      </w:r>
      <w:r w:rsidRPr="00C20284">
        <w:rPr>
          <w:rFonts w:ascii="Angsana New" w:hAnsi="Angsana New"/>
          <w:sz w:val="30"/>
          <w:szCs w:val="30"/>
          <w:lang w:bidi="th-TH"/>
        </w:rPr>
        <w:t xml:space="preserve"> </w:t>
      </w:r>
      <w:r w:rsidRPr="00C20284">
        <w:rPr>
          <w:rFonts w:ascii="Angsana New" w:hAnsi="Angsana New"/>
          <w:sz w:val="30"/>
          <w:szCs w:val="30"/>
          <w:cs/>
          <w:lang w:bidi="th-TH"/>
        </w:rPr>
        <w:t>กลุ่มบริษัทมีผลแตกต่างชั่วคราวที่เกิดจากขาดทุนทางภาษีที่ยังไม่ได้ใช้ ซึ่งไม่ได้นำไป</w:t>
      </w:r>
      <w:r w:rsidRPr="00C20284">
        <w:rPr>
          <w:rFonts w:ascii="Angsana New" w:hAnsi="Angsana New"/>
          <w:spacing w:val="-4"/>
          <w:sz w:val="30"/>
          <w:szCs w:val="30"/>
          <w:cs/>
          <w:lang w:bidi="th-TH"/>
        </w:rPr>
        <w:t>รวมในการคำนวณสินทรัพย์ภาษีเงินได้รอการตัดบัญชีเพื่อรับรู้ในงบแสดงฐานะการเงิน</w:t>
      </w:r>
      <w:r w:rsidR="0012015C">
        <w:rPr>
          <w:rFonts w:ascii="Angsana New" w:hAnsi="Angsana New" w:hint="cs"/>
          <w:spacing w:val="-4"/>
          <w:sz w:val="30"/>
          <w:szCs w:val="30"/>
          <w:cs/>
          <w:lang w:bidi="th-TH"/>
        </w:rPr>
        <w:t>รวม</w:t>
      </w:r>
      <w:r w:rsidRPr="00C20284">
        <w:rPr>
          <w:rFonts w:ascii="Angsana New" w:hAnsi="Angsana New"/>
          <w:spacing w:val="-4"/>
          <w:sz w:val="30"/>
          <w:szCs w:val="30"/>
          <w:cs/>
          <w:lang w:bidi="th-TH"/>
        </w:rPr>
        <w:t>เป็นจำนวนเงิน</w:t>
      </w:r>
      <w:r w:rsidR="009F3AC4" w:rsidRPr="00C20284">
        <w:rPr>
          <w:rFonts w:ascii="Angsana New" w:hAnsi="Angsana New"/>
          <w:b w:val="0"/>
          <w:bCs/>
          <w:spacing w:val="-4"/>
          <w:sz w:val="30"/>
          <w:szCs w:val="30"/>
          <w:cs/>
          <w:lang w:bidi="th-TH"/>
        </w:rPr>
        <w:t xml:space="preserve"> </w:t>
      </w:r>
      <w:r w:rsidR="00861260">
        <w:rPr>
          <w:rFonts w:ascii="Angsana New" w:hAnsi="Angsana New"/>
          <w:b w:val="0"/>
          <w:bCs/>
          <w:spacing w:val="-4"/>
          <w:sz w:val="30"/>
          <w:szCs w:val="30"/>
          <w:lang w:val="en-US" w:bidi="th-TH"/>
        </w:rPr>
        <w:t>19,911</w:t>
      </w:r>
      <w:r w:rsidRPr="00C20284">
        <w:rPr>
          <w:rFonts w:ascii="Angsana New" w:hAnsi="Angsana New"/>
          <w:b w:val="0"/>
          <w:bCs/>
          <w:spacing w:val="-4"/>
          <w:sz w:val="30"/>
          <w:szCs w:val="30"/>
          <w:lang w:bidi="th-TH"/>
        </w:rPr>
        <w:t xml:space="preserve"> </w:t>
      </w:r>
      <w:r w:rsidRPr="00C20284">
        <w:rPr>
          <w:rFonts w:ascii="Angsana New" w:hAnsi="Angsana New"/>
          <w:spacing w:val="-4"/>
          <w:sz w:val="30"/>
          <w:szCs w:val="30"/>
          <w:cs/>
          <w:lang w:bidi="th-TH"/>
        </w:rPr>
        <w:t>ล้านบาท</w:t>
      </w:r>
      <w:r w:rsidRPr="00C20284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 </w:t>
      </w:r>
      <w:r w:rsidR="00C91735" w:rsidRPr="00C20284">
        <w:rPr>
          <w:rFonts w:ascii="Angsana New" w:hAnsi="Angsana New"/>
          <w:i/>
          <w:iCs/>
          <w:sz w:val="30"/>
          <w:szCs w:val="30"/>
          <w:cs/>
          <w:lang w:bidi="th-TH"/>
        </w:rPr>
        <w:t>(</w:t>
      </w:r>
      <w:r w:rsidR="00C91735" w:rsidRPr="009711B9">
        <w:rPr>
          <w:rFonts w:asciiTheme="majorBidi" w:hAnsiTheme="majorBidi"/>
          <w:b w:val="0"/>
          <w:bCs/>
          <w:i/>
          <w:iCs/>
          <w:sz w:val="30"/>
          <w:szCs w:val="30"/>
          <w:lang w:val="en-US" w:bidi="th-TH"/>
        </w:rPr>
        <w:t>2563</w:t>
      </w:r>
      <w:r w:rsidR="00C91735" w:rsidRPr="00C20284">
        <w:rPr>
          <w:rFonts w:ascii="Angsana New" w:hAnsi="Angsana New"/>
          <w:b w:val="0"/>
          <w:bCs/>
          <w:i/>
          <w:iCs/>
          <w:sz w:val="30"/>
          <w:szCs w:val="30"/>
          <w:lang w:val="en-US" w:bidi="th-TH"/>
        </w:rPr>
        <w:t xml:space="preserve">: </w:t>
      </w:r>
      <w:r w:rsidR="005F4D72">
        <w:rPr>
          <w:rFonts w:ascii="Angsana New" w:hAnsi="Angsana New" w:hint="cs"/>
          <w:i/>
          <w:iCs/>
          <w:sz w:val="30"/>
          <w:szCs w:val="30"/>
          <w:cs/>
          <w:lang w:bidi="th-TH"/>
        </w:rPr>
        <w:t>กลุ่มบริษัทและบริษัท</w:t>
      </w:r>
      <w:r w:rsidR="005F4D72" w:rsidRPr="000D0CCC">
        <w:rPr>
          <w:rFonts w:ascii="Angsana New" w:hAnsi="Angsana New"/>
          <w:i/>
          <w:iCs/>
          <w:sz w:val="30"/>
          <w:szCs w:val="30"/>
          <w:cs/>
          <w:lang w:bidi="th-TH"/>
        </w:rPr>
        <w:t>มีผลแตกต่างชั่วคราวที่เกิดจากขาดทุนทางภาษีที่ยังไม่ได้ใช้</w:t>
      </w:r>
      <w:r w:rsidR="005F4D72" w:rsidRPr="000D0CCC">
        <w:rPr>
          <w:rFonts w:ascii="Angsana New" w:hAnsi="Angsana New" w:hint="cs"/>
          <w:i/>
          <w:iCs/>
          <w:sz w:val="30"/>
          <w:szCs w:val="30"/>
          <w:cs/>
          <w:lang w:bidi="th-TH"/>
        </w:rPr>
        <w:t>เป็นจำนวนเงิน</w:t>
      </w:r>
      <w:r w:rsidR="00C91735" w:rsidRPr="00C20284">
        <w:rPr>
          <w:rFonts w:ascii="Angsana New" w:hAnsi="Angsana New"/>
          <w:b w:val="0"/>
          <w:bCs/>
          <w:i/>
          <w:iCs/>
          <w:sz w:val="30"/>
          <w:szCs w:val="30"/>
          <w:lang w:val="en-US" w:bidi="th-TH"/>
        </w:rPr>
        <w:t xml:space="preserve"> </w:t>
      </w:r>
      <w:r w:rsidR="00C91735" w:rsidRPr="009711B9">
        <w:rPr>
          <w:rFonts w:ascii="Angsana New" w:hAnsi="Angsana New"/>
          <w:b w:val="0"/>
          <w:bCs/>
          <w:i/>
          <w:iCs/>
          <w:sz w:val="30"/>
          <w:szCs w:val="30"/>
          <w:lang w:val="en-US" w:bidi="th-TH"/>
        </w:rPr>
        <w:t>11</w:t>
      </w:r>
      <w:r w:rsidR="00C91735">
        <w:rPr>
          <w:rFonts w:ascii="Angsana New" w:hAnsi="Angsana New"/>
          <w:b w:val="0"/>
          <w:bCs/>
          <w:i/>
          <w:iCs/>
          <w:sz w:val="30"/>
          <w:szCs w:val="30"/>
          <w:lang w:val="en-US" w:bidi="th-TH"/>
        </w:rPr>
        <w:t>,</w:t>
      </w:r>
      <w:r w:rsidR="00C91735" w:rsidRPr="009711B9">
        <w:rPr>
          <w:rFonts w:ascii="Angsana New" w:hAnsi="Angsana New"/>
          <w:b w:val="0"/>
          <w:bCs/>
          <w:i/>
          <w:iCs/>
          <w:sz w:val="30"/>
          <w:szCs w:val="30"/>
          <w:lang w:val="en-US" w:bidi="th-TH"/>
        </w:rPr>
        <w:t>336</w:t>
      </w:r>
      <w:r w:rsidR="00C91735" w:rsidRPr="00C20284">
        <w:rPr>
          <w:rFonts w:ascii="Angsana New" w:hAnsi="Angsana New"/>
          <w:b w:val="0"/>
          <w:bCs/>
          <w:i/>
          <w:iCs/>
          <w:sz w:val="30"/>
          <w:szCs w:val="30"/>
          <w:lang w:val="en-US" w:bidi="th-TH"/>
        </w:rPr>
        <w:t xml:space="preserve"> </w:t>
      </w:r>
      <w:r w:rsidR="00C91735" w:rsidRPr="00C20284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ล้านบาท</w:t>
      </w:r>
      <w:r w:rsidR="00D03781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 xml:space="preserve"> </w:t>
      </w:r>
      <w:r w:rsidR="001D0596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และ</w:t>
      </w:r>
      <w:r w:rsidR="001D0596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 </w:t>
      </w:r>
      <w:r w:rsidR="001D0596" w:rsidRPr="000D0CCC">
        <w:rPr>
          <w:rFonts w:ascii="Angsana New" w:hAnsi="Angsana New"/>
          <w:b w:val="0"/>
          <w:bCs/>
          <w:i/>
          <w:iCs/>
          <w:sz w:val="30"/>
          <w:szCs w:val="30"/>
          <w:lang w:val="en-US" w:bidi="th-TH"/>
        </w:rPr>
        <w:t>1</w:t>
      </w:r>
      <w:r w:rsidR="00CE4258" w:rsidRPr="000D0CCC">
        <w:rPr>
          <w:rFonts w:ascii="Angsana New" w:hAnsi="Angsana New"/>
          <w:b w:val="0"/>
          <w:bCs/>
          <w:i/>
          <w:iCs/>
          <w:sz w:val="30"/>
          <w:szCs w:val="30"/>
          <w:lang w:val="en-US" w:bidi="th-TH"/>
        </w:rPr>
        <w:t>,594</w:t>
      </w:r>
      <w:r w:rsidR="001D0596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 xml:space="preserve"> ล้านบาท ตามลำดับ</w:t>
      </w:r>
      <w:r w:rsidR="00C91735" w:rsidRPr="00C20284">
        <w:rPr>
          <w:rFonts w:ascii="Angsana New" w:hAnsi="Angsana New"/>
          <w:i/>
          <w:iCs/>
          <w:sz w:val="30"/>
          <w:szCs w:val="30"/>
          <w:cs/>
          <w:lang w:val="en-US" w:bidi="th-TH"/>
        </w:rPr>
        <w:t>)</w:t>
      </w:r>
      <w:r w:rsidR="00C91735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 </w:t>
      </w:r>
      <w:r w:rsidRPr="00206C9D">
        <w:rPr>
          <w:rFonts w:ascii="Angsana New" w:hAnsi="Angsana New"/>
          <w:sz w:val="30"/>
          <w:szCs w:val="30"/>
          <w:cs/>
          <w:lang w:bidi="th-TH"/>
        </w:rPr>
        <w:t>เนื่องจากความไม่แน่นอนที่จะใช้ประโยชน์ทางภาษีจากรายการดังกล่าวในอนาคต</w:t>
      </w:r>
      <w:r w:rsidR="0012015C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</w:p>
    <w:p w14:paraId="301AC16D" w14:textId="77777777" w:rsidR="00523755" w:rsidRDefault="00523755">
      <w:pPr>
        <w:ind w:left="540"/>
        <w:rPr>
          <w:rFonts w:ascii="Angsana New" w:hAnsi="Angsana New"/>
          <w:sz w:val="30"/>
          <w:szCs w:val="30"/>
        </w:rPr>
      </w:pPr>
    </w:p>
    <w:p w14:paraId="27441239" w14:textId="0B3CCCFD" w:rsidR="005D6383" w:rsidRPr="00C20284" w:rsidRDefault="005D6383">
      <w:pPr>
        <w:ind w:left="540"/>
        <w:rPr>
          <w:rFonts w:ascii="Angsana New" w:hAnsi="Angsana New"/>
          <w:sz w:val="30"/>
          <w:szCs w:val="30"/>
        </w:rPr>
      </w:pPr>
      <w:r w:rsidRPr="00C20284">
        <w:rPr>
          <w:rFonts w:ascii="Angsana New" w:hAnsi="Angsana New"/>
          <w:sz w:val="30"/>
          <w:szCs w:val="30"/>
          <w:cs/>
        </w:rPr>
        <w:lastRenderedPageBreak/>
        <w:t xml:space="preserve">รายการเคลื่อนไหวของสินทรัพย์และหนี้สินภาษีเงินได้รอการตัดบัญชีที่เกิดขึ้นในระหว่างปี </w:t>
      </w:r>
      <w:r w:rsidR="00F80783">
        <w:rPr>
          <w:rFonts w:ascii="Angsana New" w:hAnsi="Angsana New"/>
          <w:sz w:val="30"/>
          <w:szCs w:val="30"/>
        </w:rPr>
        <w:t>2563</w:t>
      </w:r>
      <w:r w:rsidR="00694EC2">
        <w:rPr>
          <w:rFonts w:ascii="Angsana New" w:hAnsi="Angsana New"/>
          <w:sz w:val="30"/>
          <w:szCs w:val="30"/>
        </w:rPr>
        <w:t xml:space="preserve"> </w:t>
      </w:r>
      <w:r w:rsidRPr="00C20284">
        <w:rPr>
          <w:rFonts w:ascii="Angsana New" w:hAnsi="Angsana New"/>
          <w:sz w:val="30"/>
          <w:szCs w:val="30"/>
          <w:cs/>
        </w:rPr>
        <w:t>มีดังนี้</w:t>
      </w:r>
    </w:p>
    <w:p w14:paraId="797BCBDA" w14:textId="77777777" w:rsidR="005D6383" w:rsidRPr="00222BDF" w:rsidRDefault="005D6383">
      <w:pPr>
        <w:ind w:left="540"/>
        <w:rPr>
          <w:sz w:val="30"/>
          <w:szCs w:val="30"/>
        </w:rPr>
      </w:pPr>
    </w:p>
    <w:tbl>
      <w:tblPr>
        <w:tblW w:w="136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1980"/>
        <w:gridCol w:w="262"/>
        <w:gridCol w:w="1071"/>
        <w:gridCol w:w="647"/>
        <w:gridCol w:w="262"/>
        <w:gridCol w:w="1718"/>
        <w:gridCol w:w="262"/>
        <w:gridCol w:w="1898"/>
      </w:tblGrid>
      <w:tr w:rsidR="00065807" w:rsidRPr="00C20284" w14:paraId="29F089D4" w14:textId="77777777" w:rsidTr="00D237A0">
        <w:trPr>
          <w:cantSplit/>
          <w:trHeight w:hRule="exact" w:val="351"/>
        </w:trPr>
        <w:tc>
          <w:tcPr>
            <w:tcW w:w="5580" w:type="dxa"/>
            <w:shd w:val="clear" w:color="auto" w:fill="auto"/>
          </w:tcPr>
          <w:p w14:paraId="7A1AEC95" w14:textId="77777777" w:rsidR="00065807" w:rsidRPr="00C20284" w:rsidRDefault="00065807" w:rsidP="006B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151389B4" w14:textId="77777777" w:rsidR="00065807" w:rsidRPr="00C20284" w:rsidRDefault="00065807" w:rsidP="006B4716">
            <w:pPr>
              <w:pStyle w:val="block"/>
              <w:spacing w:after="0" w:line="240" w:lineRule="auto"/>
              <w:ind w:left="-128" w:right="72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33" w:type="dxa"/>
            <w:gridSpan w:val="2"/>
          </w:tcPr>
          <w:p w14:paraId="299683ED" w14:textId="77777777" w:rsidR="00065807" w:rsidRPr="00C20284" w:rsidRDefault="00065807" w:rsidP="006B4716">
            <w:pPr>
              <w:pStyle w:val="block"/>
              <w:spacing w:after="0" w:line="240" w:lineRule="auto"/>
              <w:ind w:left="-128" w:right="72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787" w:type="dxa"/>
            <w:gridSpan w:val="5"/>
            <w:shd w:val="clear" w:color="auto" w:fill="auto"/>
          </w:tcPr>
          <w:p w14:paraId="0E4FE428" w14:textId="77777777" w:rsidR="00065807" w:rsidRPr="00C20284" w:rsidRDefault="00065807" w:rsidP="006B4716">
            <w:pPr>
              <w:pStyle w:val="block"/>
              <w:spacing w:after="0" w:line="240" w:lineRule="auto"/>
              <w:ind w:left="-128" w:right="15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(หน่วย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 xml:space="preserve">: 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065807" w:rsidRPr="00C20284" w14:paraId="446B63FB" w14:textId="77777777" w:rsidTr="00D237A0">
        <w:trPr>
          <w:cantSplit/>
          <w:trHeight w:hRule="exact" w:val="331"/>
        </w:trPr>
        <w:tc>
          <w:tcPr>
            <w:tcW w:w="5580" w:type="dxa"/>
            <w:shd w:val="clear" w:color="auto" w:fill="auto"/>
          </w:tcPr>
          <w:p w14:paraId="198668F1" w14:textId="77777777" w:rsidR="00065807" w:rsidRPr="00C20284" w:rsidRDefault="00065807" w:rsidP="006B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0" w:type="dxa"/>
            <w:gridSpan w:val="8"/>
          </w:tcPr>
          <w:p w14:paraId="542256DE" w14:textId="77777777" w:rsidR="00065807" w:rsidRPr="00C20284" w:rsidRDefault="00065807" w:rsidP="006B4716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065807" w:rsidRPr="00C20284" w14:paraId="39BC8908" w14:textId="77777777" w:rsidTr="00D237A0">
        <w:trPr>
          <w:cantSplit/>
          <w:trHeight w:hRule="exact" w:val="357"/>
        </w:trPr>
        <w:tc>
          <w:tcPr>
            <w:tcW w:w="5580" w:type="dxa"/>
            <w:shd w:val="clear" w:color="auto" w:fill="auto"/>
          </w:tcPr>
          <w:p w14:paraId="66E76C26" w14:textId="77777777" w:rsidR="00065807" w:rsidRPr="00C20284" w:rsidRDefault="00065807" w:rsidP="006B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52838FC5" w14:textId="77777777" w:rsidR="00065807" w:rsidRPr="00AE61B4" w:rsidRDefault="00065807" w:rsidP="006B4716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262" w:type="dxa"/>
            <w:tcBorders>
              <w:top w:val="single" w:sz="4" w:space="0" w:color="auto"/>
            </w:tcBorders>
          </w:tcPr>
          <w:p w14:paraId="1C2F4D03" w14:textId="77777777" w:rsidR="00065807" w:rsidRPr="00C20284" w:rsidRDefault="00065807" w:rsidP="006B4716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698" w:type="dxa"/>
            <w:gridSpan w:val="4"/>
            <w:vMerge w:val="restart"/>
            <w:tcBorders>
              <w:top w:val="single" w:sz="4" w:space="0" w:color="auto"/>
            </w:tcBorders>
            <w:vAlign w:val="bottom"/>
          </w:tcPr>
          <w:p w14:paraId="5DAA3AC3" w14:textId="77777777" w:rsidR="00065807" w:rsidRPr="00C20284" w:rsidRDefault="00065807" w:rsidP="006B4716">
            <w:pPr>
              <w:pStyle w:val="block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บันทึกเป็นรายจ่าย/รายได้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69D4066" w14:textId="77777777" w:rsidR="00065807" w:rsidRPr="00C20284" w:rsidRDefault="00065807" w:rsidP="006B4716">
            <w:pPr>
              <w:pStyle w:val="block"/>
              <w:tabs>
                <w:tab w:val="decimal" w:pos="71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5807" w:rsidRPr="00C20284" w14:paraId="2DB63C30" w14:textId="77777777" w:rsidTr="00D237A0">
        <w:trPr>
          <w:cantSplit/>
          <w:trHeight w:hRule="exact" w:val="357"/>
        </w:trPr>
        <w:tc>
          <w:tcPr>
            <w:tcW w:w="5580" w:type="dxa"/>
            <w:shd w:val="clear" w:color="auto" w:fill="auto"/>
          </w:tcPr>
          <w:p w14:paraId="10E1DB0A" w14:textId="77777777" w:rsidR="00065807" w:rsidRPr="00C20284" w:rsidRDefault="00065807" w:rsidP="006B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74CDCF3A" w14:textId="77777777" w:rsidR="00065807" w:rsidRPr="00AE61B4" w:rsidRDefault="00065807" w:rsidP="006B4716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693C734" w14:textId="77777777" w:rsidR="00065807" w:rsidRPr="00C20284" w:rsidRDefault="00065807" w:rsidP="006B4716">
            <w:pPr>
              <w:pStyle w:val="block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698" w:type="dxa"/>
            <w:gridSpan w:val="4"/>
            <w:vMerge/>
            <w:tcBorders>
              <w:bottom w:val="single" w:sz="4" w:space="0" w:color="auto"/>
            </w:tcBorders>
          </w:tcPr>
          <w:p w14:paraId="3E4DD55B" w14:textId="77777777" w:rsidR="00065807" w:rsidRPr="00C20284" w:rsidRDefault="00065807" w:rsidP="006B4716">
            <w:pPr>
              <w:pStyle w:val="block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160" w:type="dxa"/>
            <w:gridSpan w:val="2"/>
            <w:shd w:val="clear" w:color="auto" w:fill="auto"/>
          </w:tcPr>
          <w:p w14:paraId="4AFED821" w14:textId="77777777" w:rsidR="00065807" w:rsidRPr="00C20284" w:rsidRDefault="00065807" w:rsidP="006B4716">
            <w:pPr>
              <w:pStyle w:val="block"/>
              <w:tabs>
                <w:tab w:val="decimal" w:pos="71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5807" w:rsidRPr="00C20284" w14:paraId="4FCCCB4A" w14:textId="77777777" w:rsidTr="00D237A0">
        <w:trPr>
          <w:cantSplit/>
          <w:trHeight w:hRule="exact" w:val="357"/>
        </w:trPr>
        <w:tc>
          <w:tcPr>
            <w:tcW w:w="5580" w:type="dxa"/>
            <w:shd w:val="clear" w:color="auto" w:fill="auto"/>
          </w:tcPr>
          <w:p w14:paraId="432FBAE1" w14:textId="77777777" w:rsidR="00065807" w:rsidRPr="00C20284" w:rsidRDefault="00065807" w:rsidP="006B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5C9B5831" w14:textId="77777777" w:rsidR="00065807" w:rsidRPr="005705F9" w:rsidRDefault="00065807" w:rsidP="006B4716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705F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ณ วันที่</w:t>
            </w:r>
          </w:p>
        </w:tc>
        <w:tc>
          <w:tcPr>
            <w:tcW w:w="262" w:type="dxa"/>
          </w:tcPr>
          <w:p w14:paraId="4E9343A4" w14:textId="77777777" w:rsidR="00065807" w:rsidRPr="00C20284" w:rsidRDefault="00065807" w:rsidP="006B4716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1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296BD61" w14:textId="77777777" w:rsidR="00065807" w:rsidRPr="00C20284" w:rsidRDefault="00065807" w:rsidP="006B4716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2" w:type="dxa"/>
            <w:tcBorders>
              <w:top w:val="single" w:sz="4" w:space="0" w:color="auto"/>
            </w:tcBorders>
          </w:tcPr>
          <w:p w14:paraId="6BEBDAB2" w14:textId="77777777" w:rsidR="00065807" w:rsidRPr="00C20284" w:rsidRDefault="00065807" w:rsidP="006B4716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8" w:type="dxa"/>
            <w:tcBorders>
              <w:top w:val="single" w:sz="4" w:space="0" w:color="auto"/>
            </w:tcBorders>
          </w:tcPr>
          <w:p w14:paraId="5231E22A" w14:textId="77777777" w:rsidR="00065807" w:rsidRPr="00C20284" w:rsidRDefault="00065807" w:rsidP="006B4716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</w:tcPr>
          <w:p w14:paraId="5EBE4DA2" w14:textId="77777777" w:rsidR="00065807" w:rsidRPr="00C20284" w:rsidRDefault="00065807" w:rsidP="006B4716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8" w:type="dxa"/>
            <w:shd w:val="clear" w:color="auto" w:fill="auto"/>
          </w:tcPr>
          <w:p w14:paraId="45B51AAA" w14:textId="77777777" w:rsidR="00065807" w:rsidRPr="00C20284" w:rsidRDefault="00065807" w:rsidP="006B4716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ณ วันที่</w:t>
            </w:r>
          </w:p>
        </w:tc>
      </w:tr>
      <w:tr w:rsidR="00065807" w:rsidRPr="00C20284" w14:paraId="071DD9BB" w14:textId="77777777" w:rsidTr="00D237A0">
        <w:trPr>
          <w:cantSplit/>
          <w:trHeight w:hRule="exact" w:val="357"/>
        </w:trPr>
        <w:tc>
          <w:tcPr>
            <w:tcW w:w="5580" w:type="dxa"/>
            <w:shd w:val="clear" w:color="auto" w:fill="auto"/>
          </w:tcPr>
          <w:p w14:paraId="7E9FC66C" w14:textId="77777777" w:rsidR="00065807" w:rsidRPr="00C20284" w:rsidRDefault="00065807" w:rsidP="006B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79510033" w14:textId="7A141FFC" w:rsidR="00065807" w:rsidRPr="005705F9" w:rsidRDefault="00065807" w:rsidP="006B4716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705F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5705F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 xml:space="preserve"> มกราคม</w:t>
            </w:r>
          </w:p>
        </w:tc>
        <w:tc>
          <w:tcPr>
            <w:tcW w:w="262" w:type="dxa"/>
          </w:tcPr>
          <w:p w14:paraId="3381A75A" w14:textId="77777777" w:rsidR="00065807" w:rsidRPr="00C20284" w:rsidRDefault="00065807" w:rsidP="006B4716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18" w:type="dxa"/>
            <w:gridSpan w:val="2"/>
            <w:shd w:val="clear" w:color="auto" w:fill="auto"/>
          </w:tcPr>
          <w:p w14:paraId="0FFE073B" w14:textId="77777777" w:rsidR="00065807" w:rsidRPr="00C20284" w:rsidRDefault="00065807" w:rsidP="006B4716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กำไรหรือ</w:t>
            </w:r>
          </w:p>
        </w:tc>
        <w:tc>
          <w:tcPr>
            <w:tcW w:w="262" w:type="dxa"/>
          </w:tcPr>
          <w:p w14:paraId="1F682C9D" w14:textId="77777777" w:rsidR="00065807" w:rsidRPr="00C20284" w:rsidRDefault="00065807" w:rsidP="006B4716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8" w:type="dxa"/>
          </w:tcPr>
          <w:p w14:paraId="7A845621" w14:textId="77777777" w:rsidR="00065807" w:rsidRPr="00C20284" w:rsidRDefault="00065807" w:rsidP="006B4716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กำไรขาดทุน</w:t>
            </w:r>
          </w:p>
        </w:tc>
        <w:tc>
          <w:tcPr>
            <w:tcW w:w="262" w:type="dxa"/>
          </w:tcPr>
          <w:p w14:paraId="41E91AB0" w14:textId="77777777" w:rsidR="00065807" w:rsidRPr="00C20284" w:rsidRDefault="00065807" w:rsidP="006B4716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98" w:type="dxa"/>
            <w:shd w:val="clear" w:color="auto" w:fill="auto"/>
          </w:tcPr>
          <w:p w14:paraId="26B19E97" w14:textId="67DD3F11" w:rsidR="00065807" w:rsidRPr="00C20284" w:rsidRDefault="00065807" w:rsidP="006B4716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065807" w:rsidRPr="00C20284" w14:paraId="404ED31B" w14:textId="77777777" w:rsidTr="00D237A0">
        <w:trPr>
          <w:cantSplit/>
          <w:trHeight w:hRule="exact" w:val="357"/>
        </w:trPr>
        <w:tc>
          <w:tcPr>
            <w:tcW w:w="5580" w:type="dxa"/>
            <w:shd w:val="clear" w:color="auto" w:fill="auto"/>
          </w:tcPr>
          <w:p w14:paraId="1F368A5E" w14:textId="77777777" w:rsidR="00065807" w:rsidRPr="00C20284" w:rsidRDefault="00065807" w:rsidP="006B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023ECB45" w14:textId="0E545804" w:rsidR="00065807" w:rsidRPr="005705F9" w:rsidRDefault="00065807" w:rsidP="006B4716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705F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62" w:type="dxa"/>
          </w:tcPr>
          <w:p w14:paraId="3E08B829" w14:textId="77777777" w:rsidR="00065807" w:rsidRPr="00C20284" w:rsidRDefault="00065807" w:rsidP="006B4716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8DE02B" w14:textId="77777777" w:rsidR="00065807" w:rsidRPr="00C20284" w:rsidRDefault="00065807" w:rsidP="006B4716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262" w:type="dxa"/>
          </w:tcPr>
          <w:p w14:paraId="30DDBDAB" w14:textId="77777777" w:rsidR="00065807" w:rsidRPr="00C20284" w:rsidRDefault="00065807" w:rsidP="006B4716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8" w:type="dxa"/>
            <w:tcBorders>
              <w:bottom w:val="single" w:sz="4" w:space="0" w:color="auto"/>
            </w:tcBorders>
          </w:tcPr>
          <w:p w14:paraId="45C22043" w14:textId="77777777" w:rsidR="00065807" w:rsidRPr="00C20284" w:rsidRDefault="00065807" w:rsidP="006B4716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262" w:type="dxa"/>
          </w:tcPr>
          <w:p w14:paraId="435C8DB2" w14:textId="77777777" w:rsidR="00065807" w:rsidRPr="00C20284" w:rsidRDefault="00065807" w:rsidP="006B4716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8" w:type="dxa"/>
            <w:tcBorders>
              <w:bottom w:val="single" w:sz="4" w:space="0" w:color="auto"/>
            </w:tcBorders>
            <w:shd w:val="clear" w:color="auto" w:fill="auto"/>
          </w:tcPr>
          <w:p w14:paraId="50B4B9F5" w14:textId="16FF5ECE" w:rsidR="00065807" w:rsidRPr="00C20284" w:rsidRDefault="00065807" w:rsidP="006B4716">
            <w:pPr>
              <w:pStyle w:val="block"/>
              <w:spacing w:after="0" w:line="240" w:lineRule="auto"/>
              <w:ind w:left="-128" w:right="-14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2563</w:t>
            </w:r>
          </w:p>
        </w:tc>
      </w:tr>
      <w:tr w:rsidR="00065807" w:rsidRPr="00C20284" w14:paraId="5CFBFC32" w14:textId="77777777" w:rsidTr="00D237A0">
        <w:trPr>
          <w:cantSplit/>
          <w:trHeight w:hRule="exact" w:val="92"/>
        </w:trPr>
        <w:tc>
          <w:tcPr>
            <w:tcW w:w="5580" w:type="dxa"/>
            <w:shd w:val="clear" w:color="auto" w:fill="auto"/>
          </w:tcPr>
          <w:p w14:paraId="2B058A40" w14:textId="77777777" w:rsidR="00065807" w:rsidRPr="00C20284" w:rsidRDefault="00065807" w:rsidP="006B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76D4B5AD" w14:textId="77777777" w:rsidR="00065807" w:rsidRPr="00C20284" w:rsidRDefault="00065807" w:rsidP="006B4716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</w:tcPr>
          <w:p w14:paraId="594A9F83" w14:textId="77777777" w:rsidR="00065807" w:rsidRPr="00C20284" w:rsidRDefault="00065807" w:rsidP="006B4716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1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ED65390" w14:textId="77777777" w:rsidR="00065807" w:rsidRPr="00C20284" w:rsidRDefault="00065807" w:rsidP="006B4716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</w:tcPr>
          <w:p w14:paraId="1F506F2A" w14:textId="77777777" w:rsidR="00065807" w:rsidRPr="00C20284" w:rsidRDefault="00065807" w:rsidP="006B4716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8" w:type="dxa"/>
            <w:tcBorders>
              <w:top w:val="single" w:sz="4" w:space="0" w:color="auto"/>
            </w:tcBorders>
          </w:tcPr>
          <w:p w14:paraId="6BC56C68" w14:textId="77777777" w:rsidR="00065807" w:rsidRPr="00C20284" w:rsidRDefault="00065807" w:rsidP="006B4716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0FDCBCEF" w14:textId="77777777" w:rsidR="00065807" w:rsidRPr="00C20284" w:rsidRDefault="00065807" w:rsidP="006B4716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8" w:type="dxa"/>
            <w:tcBorders>
              <w:top w:val="single" w:sz="4" w:space="0" w:color="auto"/>
            </w:tcBorders>
            <w:shd w:val="clear" w:color="auto" w:fill="auto"/>
          </w:tcPr>
          <w:p w14:paraId="2248C6B6" w14:textId="77777777" w:rsidR="00065807" w:rsidRPr="00C20284" w:rsidRDefault="00065807" w:rsidP="006B4716">
            <w:pPr>
              <w:pStyle w:val="block"/>
              <w:tabs>
                <w:tab w:val="decimal" w:pos="71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5807" w:rsidRPr="00C20284" w14:paraId="76157470" w14:textId="77777777" w:rsidTr="00D237A0">
        <w:trPr>
          <w:cantSplit/>
          <w:trHeight w:hRule="exact" w:val="357"/>
        </w:trPr>
        <w:tc>
          <w:tcPr>
            <w:tcW w:w="5580" w:type="dxa"/>
            <w:shd w:val="clear" w:color="auto" w:fill="auto"/>
          </w:tcPr>
          <w:p w14:paraId="4A070053" w14:textId="77777777" w:rsidR="00065807" w:rsidRPr="00C20284" w:rsidRDefault="00065807" w:rsidP="006B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43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 (หนี้สิน) ภาษีเงินได้รอการตัดบัญชี</w:t>
            </w:r>
          </w:p>
        </w:tc>
        <w:tc>
          <w:tcPr>
            <w:tcW w:w="1980" w:type="dxa"/>
          </w:tcPr>
          <w:p w14:paraId="15DA9C11" w14:textId="77777777" w:rsidR="00065807" w:rsidRPr="00C20284" w:rsidRDefault="00065807" w:rsidP="006B4716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</w:tcPr>
          <w:p w14:paraId="7EA1FBE8" w14:textId="77777777" w:rsidR="00065807" w:rsidRPr="00C20284" w:rsidRDefault="00065807" w:rsidP="006B4716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18" w:type="dxa"/>
            <w:gridSpan w:val="2"/>
            <w:shd w:val="clear" w:color="auto" w:fill="auto"/>
          </w:tcPr>
          <w:p w14:paraId="2749FB47" w14:textId="77777777" w:rsidR="00065807" w:rsidRPr="00C20284" w:rsidRDefault="00065807" w:rsidP="006B4716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</w:tcPr>
          <w:p w14:paraId="5C39A058" w14:textId="77777777" w:rsidR="00065807" w:rsidRPr="00C20284" w:rsidRDefault="00065807" w:rsidP="006B4716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8" w:type="dxa"/>
          </w:tcPr>
          <w:p w14:paraId="29C929BC" w14:textId="77777777" w:rsidR="00065807" w:rsidRPr="00C20284" w:rsidRDefault="00065807" w:rsidP="006B4716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2552DC01" w14:textId="77777777" w:rsidR="00065807" w:rsidRPr="00C20284" w:rsidRDefault="00065807" w:rsidP="006B4716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8" w:type="dxa"/>
            <w:shd w:val="clear" w:color="auto" w:fill="auto"/>
          </w:tcPr>
          <w:p w14:paraId="76CEC982" w14:textId="77777777" w:rsidR="00065807" w:rsidRPr="00C20284" w:rsidRDefault="00065807" w:rsidP="006B4716">
            <w:pPr>
              <w:pStyle w:val="block"/>
              <w:tabs>
                <w:tab w:val="decimal" w:pos="71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5807" w:rsidRPr="00C20284" w14:paraId="53C31AEE" w14:textId="77777777" w:rsidTr="00D237A0">
        <w:trPr>
          <w:cantSplit/>
          <w:trHeight w:hRule="exact" w:val="357"/>
        </w:trPr>
        <w:tc>
          <w:tcPr>
            <w:tcW w:w="5580" w:type="dxa"/>
            <w:shd w:val="clear" w:color="auto" w:fill="auto"/>
          </w:tcPr>
          <w:p w14:paraId="3020E267" w14:textId="77777777" w:rsidR="00065807" w:rsidRPr="00C20284" w:rsidRDefault="00065807" w:rsidP="006B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43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980" w:type="dxa"/>
          </w:tcPr>
          <w:p w14:paraId="4C07C855" w14:textId="0DBC9FBC" w:rsidR="00065807" w:rsidRPr="00C20284" w:rsidRDefault="00065807" w:rsidP="00AC3BF8">
            <w:pPr>
              <w:pStyle w:val="block"/>
              <w:tabs>
                <w:tab w:val="decimal" w:pos="106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3C6613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2" w:type="dxa"/>
          </w:tcPr>
          <w:p w14:paraId="619D3846" w14:textId="77777777" w:rsidR="00065807" w:rsidRPr="00C20284" w:rsidRDefault="00065807" w:rsidP="006B4716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8" w:type="dxa"/>
            <w:gridSpan w:val="2"/>
            <w:shd w:val="clear" w:color="auto" w:fill="auto"/>
          </w:tcPr>
          <w:p w14:paraId="6784B5A3" w14:textId="77777777" w:rsidR="00065807" w:rsidRPr="00C20284" w:rsidRDefault="00065807" w:rsidP="006B4716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2" w:type="dxa"/>
          </w:tcPr>
          <w:p w14:paraId="693910BE" w14:textId="77777777" w:rsidR="00065807" w:rsidRPr="00C20284" w:rsidRDefault="00065807" w:rsidP="006B4716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8" w:type="dxa"/>
          </w:tcPr>
          <w:p w14:paraId="4D4443C1" w14:textId="77777777" w:rsidR="00065807" w:rsidRPr="00C20284" w:rsidRDefault="00065807" w:rsidP="006B4716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2" w:type="dxa"/>
          </w:tcPr>
          <w:p w14:paraId="4EE8312F" w14:textId="77777777" w:rsidR="00065807" w:rsidRPr="00C20284" w:rsidRDefault="00065807" w:rsidP="006B4716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8" w:type="dxa"/>
            <w:shd w:val="clear" w:color="auto" w:fill="auto"/>
          </w:tcPr>
          <w:p w14:paraId="3CB3AB65" w14:textId="38CF729D" w:rsidR="00065807" w:rsidRPr="00C20284" w:rsidRDefault="00065807" w:rsidP="003D6963">
            <w:pPr>
              <w:pStyle w:val="block"/>
              <w:tabs>
                <w:tab w:val="decimal" w:pos="1069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3C6613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065807" w:rsidRPr="00C20284" w14:paraId="2783A07D" w14:textId="77777777" w:rsidTr="00D237A0">
        <w:trPr>
          <w:cantSplit/>
          <w:trHeight w:hRule="exact" w:val="357"/>
        </w:trPr>
        <w:tc>
          <w:tcPr>
            <w:tcW w:w="5580" w:type="dxa"/>
            <w:shd w:val="clear" w:color="auto" w:fill="auto"/>
          </w:tcPr>
          <w:p w14:paraId="7EED031C" w14:textId="77777777" w:rsidR="00065807" w:rsidRPr="00C20284" w:rsidRDefault="00065807" w:rsidP="006B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43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980" w:type="dxa"/>
          </w:tcPr>
          <w:p w14:paraId="388D877F" w14:textId="252C0C88" w:rsidR="00065807" w:rsidRPr="00C20284" w:rsidRDefault="00065807" w:rsidP="00AC3BF8">
            <w:pPr>
              <w:pStyle w:val="block"/>
              <w:tabs>
                <w:tab w:val="decimal" w:pos="106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262" w:type="dxa"/>
          </w:tcPr>
          <w:p w14:paraId="2893D78C" w14:textId="77777777" w:rsidR="00065807" w:rsidRPr="00C20284" w:rsidRDefault="00065807" w:rsidP="006B4716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8" w:type="dxa"/>
            <w:gridSpan w:val="2"/>
            <w:shd w:val="clear" w:color="auto" w:fill="auto"/>
          </w:tcPr>
          <w:p w14:paraId="4AC0E97B" w14:textId="77777777" w:rsidR="00065807" w:rsidRPr="00C20284" w:rsidRDefault="00065807" w:rsidP="006B4716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2" w:type="dxa"/>
          </w:tcPr>
          <w:p w14:paraId="65C9E26E" w14:textId="77777777" w:rsidR="00065807" w:rsidRPr="00C20284" w:rsidRDefault="00065807" w:rsidP="006B4716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8" w:type="dxa"/>
          </w:tcPr>
          <w:p w14:paraId="0D00927F" w14:textId="48D056F7" w:rsidR="00065807" w:rsidRPr="00C20284" w:rsidRDefault="00065807" w:rsidP="006B4716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62" w:type="dxa"/>
          </w:tcPr>
          <w:p w14:paraId="6A00C144" w14:textId="77777777" w:rsidR="00065807" w:rsidRPr="00C20284" w:rsidRDefault="00065807" w:rsidP="006B4716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8" w:type="dxa"/>
            <w:shd w:val="clear" w:color="auto" w:fill="auto"/>
          </w:tcPr>
          <w:p w14:paraId="3A033135" w14:textId="38F16934" w:rsidR="00065807" w:rsidRPr="00C20284" w:rsidRDefault="00065807" w:rsidP="003D6963">
            <w:pPr>
              <w:pStyle w:val="block"/>
              <w:tabs>
                <w:tab w:val="decimal" w:pos="1069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23</w:t>
            </w:r>
          </w:p>
        </w:tc>
      </w:tr>
      <w:tr w:rsidR="00065807" w:rsidRPr="00C20284" w14:paraId="62EBE422" w14:textId="77777777" w:rsidTr="00D237A0">
        <w:trPr>
          <w:cantSplit/>
          <w:trHeight w:hRule="exact" w:val="357"/>
        </w:trPr>
        <w:tc>
          <w:tcPr>
            <w:tcW w:w="5580" w:type="dxa"/>
            <w:shd w:val="clear" w:color="auto" w:fill="auto"/>
          </w:tcPr>
          <w:p w14:paraId="7FB093E7" w14:textId="77777777" w:rsidR="00065807" w:rsidRPr="00C20284" w:rsidRDefault="00065807" w:rsidP="006B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980" w:type="dxa"/>
          </w:tcPr>
          <w:p w14:paraId="7418C417" w14:textId="58FF67FF" w:rsidR="00065807" w:rsidRPr="00C20284" w:rsidRDefault="00065807" w:rsidP="00AC3BF8">
            <w:pPr>
              <w:pStyle w:val="block"/>
              <w:tabs>
                <w:tab w:val="decimal" w:pos="106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705</w:t>
            </w: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2" w:type="dxa"/>
          </w:tcPr>
          <w:p w14:paraId="75278E21" w14:textId="77777777" w:rsidR="00065807" w:rsidRPr="00C20284" w:rsidRDefault="00065807" w:rsidP="006B4716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8" w:type="dxa"/>
            <w:gridSpan w:val="2"/>
            <w:shd w:val="clear" w:color="auto" w:fill="auto"/>
          </w:tcPr>
          <w:p w14:paraId="098477DC" w14:textId="77777777" w:rsidR="00065807" w:rsidRPr="00C20284" w:rsidRDefault="00065807" w:rsidP="006B4716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2" w:type="dxa"/>
          </w:tcPr>
          <w:p w14:paraId="39F6EDBE" w14:textId="77777777" w:rsidR="00065807" w:rsidRPr="00C20284" w:rsidRDefault="00065807" w:rsidP="006B4716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8" w:type="dxa"/>
          </w:tcPr>
          <w:p w14:paraId="510B5C0D" w14:textId="36A3D1BB" w:rsidR="00065807" w:rsidRPr="00C20284" w:rsidRDefault="00065807" w:rsidP="006B4716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567</w:t>
            </w: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2" w:type="dxa"/>
          </w:tcPr>
          <w:p w14:paraId="3BD74A3F" w14:textId="77777777" w:rsidR="00065807" w:rsidRPr="00C20284" w:rsidRDefault="00065807" w:rsidP="006B4716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8" w:type="dxa"/>
            <w:shd w:val="clear" w:color="auto" w:fill="auto"/>
          </w:tcPr>
          <w:p w14:paraId="4D481F77" w14:textId="51123936" w:rsidR="00065807" w:rsidRPr="00C20284" w:rsidRDefault="00065807" w:rsidP="003D6963">
            <w:pPr>
              <w:pStyle w:val="block"/>
              <w:tabs>
                <w:tab w:val="decimal" w:pos="1069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272</w:t>
            </w: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065807" w:rsidRPr="00C20284" w14:paraId="5810B541" w14:textId="77777777" w:rsidTr="00D237A0">
        <w:trPr>
          <w:cantSplit/>
          <w:trHeight w:hRule="exact" w:val="357"/>
        </w:trPr>
        <w:tc>
          <w:tcPr>
            <w:tcW w:w="5580" w:type="dxa"/>
            <w:shd w:val="clear" w:color="auto" w:fill="auto"/>
          </w:tcPr>
          <w:p w14:paraId="0E9BC645" w14:textId="77777777" w:rsidR="00065807" w:rsidRPr="00C20284" w:rsidRDefault="00065807" w:rsidP="006B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980" w:type="dxa"/>
          </w:tcPr>
          <w:p w14:paraId="37D2AF46" w14:textId="421B5462" w:rsidR="00065807" w:rsidRPr="00C20284" w:rsidRDefault="00065807" w:rsidP="00AC3BF8">
            <w:pPr>
              <w:pStyle w:val="block"/>
              <w:tabs>
                <w:tab w:val="decimal" w:pos="106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85</w:t>
            </w: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2" w:type="dxa"/>
          </w:tcPr>
          <w:p w14:paraId="289AF330" w14:textId="77777777" w:rsidR="00065807" w:rsidRPr="00C20284" w:rsidRDefault="00065807" w:rsidP="006B4716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8" w:type="dxa"/>
            <w:gridSpan w:val="2"/>
            <w:shd w:val="clear" w:color="auto" w:fill="auto"/>
          </w:tcPr>
          <w:p w14:paraId="5B703B59" w14:textId="77777777" w:rsidR="00065807" w:rsidRPr="00C20284" w:rsidRDefault="00065807" w:rsidP="006B4716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2" w:type="dxa"/>
          </w:tcPr>
          <w:p w14:paraId="7BA1A709" w14:textId="77777777" w:rsidR="00065807" w:rsidRPr="00C20284" w:rsidRDefault="00065807" w:rsidP="006B4716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8" w:type="dxa"/>
          </w:tcPr>
          <w:p w14:paraId="0391FF15" w14:textId="77777777" w:rsidR="00065807" w:rsidRPr="00C20284" w:rsidRDefault="00065807" w:rsidP="006B4716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2" w:type="dxa"/>
          </w:tcPr>
          <w:p w14:paraId="12F37105" w14:textId="77777777" w:rsidR="00065807" w:rsidRPr="00C20284" w:rsidRDefault="00065807" w:rsidP="006B4716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8" w:type="dxa"/>
            <w:shd w:val="clear" w:color="auto" w:fill="auto"/>
          </w:tcPr>
          <w:p w14:paraId="20437C9F" w14:textId="49B15EF4" w:rsidR="00065807" w:rsidRPr="00C20284" w:rsidRDefault="00065807" w:rsidP="003D6963">
            <w:pPr>
              <w:pStyle w:val="block"/>
              <w:tabs>
                <w:tab w:val="decimal" w:pos="1069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85</w:t>
            </w: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065807" w:rsidRPr="00C20284" w14:paraId="127C1D18" w14:textId="77777777" w:rsidTr="00D237A0">
        <w:trPr>
          <w:cantSplit/>
          <w:trHeight w:hRule="exact" w:val="357"/>
        </w:trPr>
        <w:tc>
          <w:tcPr>
            <w:tcW w:w="5580" w:type="dxa"/>
            <w:shd w:val="clear" w:color="auto" w:fill="auto"/>
          </w:tcPr>
          <w:p w14:paraId="1406621F" w14:textId="77777777" w:rsidR="00065807" w:rsidRPr="00C20284" w:rsidRDefault="00065807" w:rsidP="006B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980" w:type="dxa"/>
          </w:tcPr>
          <w:p w14:paraId="1E90BF54" w14:textId="18413F9B" w:rsidR="00065807" w:rsidRPr="00C20284" w:rsidRDefault="00065807" w:rsidP="00AC3BF8">
            <w:pPr>
              <w:pStyle w:val="block"/>
              <w:tabs>
                <w:tab w:val="decimal" w:pos="106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80</w:t>
            </w:r>
          </w:p>
        </w:tc>
        <w:tc>
          <w:tcPr>
            <w:tcW w:w="262" w:type="dxa"/>
          </w:tcPr>
          <w:p w14:paraId="3208BF80" w14:textId="77777777" w:rsidR="00065807" w:rsidRPr="00C20284" w:rsidRDefault="00065807" w:rsidP="006B4716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8" w:type="dxa"/>
            <w:gridSpan w:val="2"/>
            <w:shd w:val="clear" w:color="auto" w:fill="auto"/>
          </w:tcPr>
          <w:p w14:paraId="14A75E01" w14:textId="104AA61A" w:rsidR="00065807" w:rsidRPr="00C20284" w:rsidRDefault="00065807" w:rsidP="006B4716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2" w:type="dxa"/>
          </w:tcPr>
          <w:p w14:paraId="73CE114B" w14:textId="77777777" w:rsidR="00065807" w:rsidRPr="00C20284" w:rsidRDefault="00065807" w:rsidP="006B4716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8" w:type="dxa"/>
          </w:tcPr>
          <w:p w14:paraId="437A6EA5" w14:textId="77777777" w:rsidR="00065807" w:rsidRPr="00C20284" w:rsidRDefault="00065807" w:rsidP="006B4716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2" w:type="dxa"/>
          </w:tcPr>
          <w:p w14:paraId="4AF38848" w14:textId="77777777" w:rsidR="00065807" w:rsidRPr="00C20284" w:rsidRDefault="00065807" w:rsidP="006B4716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8" w:type="dxa"/>
            <w:shd w:val="clear" w:color="auto" w:fill="auto"/>
          </w:tcPr>
          <w:p w14:paraId="7BC011E9" w14:textId="135248B5" w:rsidR="00065807" w:rsidRPr="00C20284" w:rsidRDefault="00065807" w:rsidP="003D6963">
            <w:pPr>
              <w:pStyle w:val="block"/>
              <w:tabs>
                <w:tab w:val="decimal" w:pos="1069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81</w:t>
            </w:r>
          </w:p>
        </w:tc>
      </w:tr>
      <w:tr w:rsidR="00065807" w:rsidRPr="00C20284" w14:paraId="77E11C0A" w14:textId="77777777" w:rsidTr="00D237A0">
        <w:trPr>
          <w:cantSplit/>
          <w:trHeight w:hRule="exact" w:val="357"/>
        </w:trPr>
        <w:tc>
          <w:tcPr>
            <w:tcW w:w="5580" w:type="dxa"/>
            <w:shd w:val="clear" w:color="auto" w:fill="auto"/>
          </w:tcPr>
          <w:p w14:paraId="5DE350CF" w14:textId="29521479" w:rsidR="00065807" w:rsidRPr="00C20284" w:rsidRDefault="00590D37" w:rsidP="00590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</w:t>
            </w:r>
            <w:r w:rsidR="00065807" w:rsidRPr="00C20284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980" w:type="dxa"/>
          </w:tcPr>
          <w:p w14:paraId="4B01B694" w14:textId="4B46881E" w:rsidR="00065807" w:rsidRPr="00C20284" w:rsidRDefault="00065807" w:rsidP="00AC3BF8">
            <w:pPr>
              <w:pStyle w:val="block"/>
              <w:tabs>
                <w:tab w:val="decimal" w:pos="106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501</w:t>
            </w:r>
          </w:p>
        </w:tc>
        <w:tc>
          <w:tcPr>
            <w:tcW w:w="262" w:type="dxa"/>
          </w:tcPr>
          <w:p w14:paraId="1BC62190" w14:textId="77777777" w:rsidR="00065807" w:rsidRPr="00C20284" w:rsidRDefault="00065807" w:rsidP="006B4716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8" w:type="dxa"/>
            <w:gridSpan w:val="2"/>
            <w:shd w:val="clear" w:color="auto" w:fill="auto"/>
          </w:tcPr>
          <w:p w14:paraId="1B0243F7" w14:textId="674C9E92" w:rsidR="00065807" w:rsidRPr="00C20284" w:rsidRDefault="00065807" w:rsidP="006B4716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262" w:type="dxa"/>
          </w:tcPr>
          <w:p w14:paraId="40F62C7A" w14:textId="77777777" w:rsidR="00065807" w:rsidRPr="00C20284" w:rsidRDefault="00065807" w:rsidP="006B4716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8" w:type="dxa"/>
          </w:tcPr>
          <w:p w14:paraId="3F1524AE" w14:textId="5317AD4D" w:rsidR="00065807" w:rsidRPr="00C20284" w:rsidRDefault="00065807" w:rsidP="006B4716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39</w:t>
            </w:r>
          </w:p>
        </w:tc>
        <w:tc>
          <w:tcPr>
            <w:tcW w:w="262" w:type="dxa"/>
          </w:tcPr>
          <w:p w14:paraId="292CF151" w14:textId="77777777" w:rsidR="00065807" w:rsidRPr="00C20284" w:rsidRDefault="00065807" w:rsidP="006B4716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8" w:type="dxa"/>
            <w:shd w:val="clear" w:color="auto" w:fill="auto"/>
          </w:tcPr>
          <w:p w14:paraId="3C327C8E" w14:textId="73F31B30" w:rsidR="00065807" w:rsidRPr="00C20284" w:rsidRDefault="00065807" w:rsidP="003D6963">
            <w:pPr>
              <w:pStyle w:val="block"/>
              <w:tabs>
                <w:tab w:val="decimal" w:pos="1069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552</w:t>
            </w:r>
          </w:p>
        </w:tc>
      </w:tr>
      <w:tr w:rsidR="00065807" w:rsidRPr="00C20284" w14:paraId="50B4035D" w14:textId="77777777" w:rsidTr="00D237A0">
        <w:trPr>
          <w:cantSplit/>
          <w:trHeight w:hRule="exact" w:val="357"/>
        </w:trPr>
        <w:tc>
          <w:tcPr>
            <w:tcW w:w="5580" w:type="dxa"/>
            <w:shd w:val="clear" w:color="auto" w:fill="auto"/>
          </w:tcPr>
          <w:p w14:paraId="11FD9E47" w14:textId="77777777" w:rsidR="00065807" w:rsidRPr="00C20284" w:rsidRDefault="00065807" w:rsidP="006B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ผลขาดทุนทางภาษี</w:t>
            </w:r>
          </w:p>
        </w:tc>
        <w:tc>
          <w:tcPr>
            <w:tcW w:w="1980" w:type="dxa"/>
          </w:tcPr>
          <w:p w14:paraId="4DCD92CB" w14:textId="20D40CDC" w:rsidR="00065807" w:rsidRPr="00C20284" w:rsidRDefault="00065807" w:rsidP="00AC3BF8">
            <w:pPr>
              <w:pStyle w:val="block"/>
              <w:tabs>
                <w:tab w:val="decimal" w:pos="106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3C6613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62" w:type="dxa"/>
          </w:tcPr>
          <w:p w14:paraId="62855A00" w14:textId="77777777" w:rsidR="00065807" w:rsidRPr="00C20284" w:rsidRDefault="00065807" w:rsidP="006B4716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18" w:type="dxa"/>
            <w:gridSpan w:val="2"/>
            <w:shd w:val="clear" w:color="auto" w:fill="auto"/>
          </w:tcPr>
          <w:p w14:paraId="30DA8D30" w14:textId="703292CD" w:rsidR="00065807" w:rsidRPr="00C20284" w:rsidRDefault="00065807" w:rsidP="006B4716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262</w:t>
            </w:r>
            <w:r w:rsidRPr="00C20284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2" w:type="dxa"/>
          </w:tcPr>
          <w:p w14:paraId="4B674673" w14:textId="77777777" w:rsidR="00065807" w:rsidRPr="00C20284" w:rsidRDefault="00065807" w:rsidP="006B4716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18" w:type="dxa"/>
          </w:tcPr>
          <w:p w14:paraId="540685B7" w14:textId="77777777" w:rsidR="00065807" w:rsidRPr="00C20284" w:rsidRDefault="00065807" w:rsidP="006B4716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2" w:type="dxa"/>
          </w:tcPr>
          <w:p w14:paraId="19449274" w14:textId="77777777" w:rsidR="00065807" w:rsidRPr="00C20284" w:rsidRDefault="00065807" w:rsidP="006B4716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98" w:type="dxa"/>
            <w:shd w:val="clear" w:color="auto" w:fill="auto"/>
          </w:tcPr>
          <w:p w14:paraId="76B31EDD" w14:textId="20C9629D" w:rsidR="00065807" w:rsidRPr="00C20284" w:rsidRDefault="00065807" w:rsidP="003D6963">
            <w:pPr>
              <w:pStyle w:val="block"/>
              <w:tabs>
                <w:tab w:val="decimal" w:pos="1069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878</w:t>
            </w:r>
          </w:p>
        </w:tc>
      </w:tr>
      <w:tr w:rsidR="00065807" w:rsidRPr="00C20284" w14:paraId="70D7CA52" w14:textId="77777777" w:rsidTr="00D237A0">
        <w:trPr>
          <w:cantSplit/>
          <w:trHeight w:hRule="exact" w:val="357"/>
        </w:trPr>
        <w:tc>
          <w:tcPr>
            <w:tcW w:w="5580" w:type="dxa"/>
            <w:shd w:val="clear" w:color="auto" w:fill="auto"/>
          </w:tcPr>
          <w:p w14:paraId="24F1E306" w14:textId="77777777" w:rsidR="00065807" w:rsidRPr="00C20284" w:rsidRDefault="00065807" w:rsidP="006B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980" w:type="dxa"/>
          </w:tcPr>
          <w:p w14:paraId="7A0D3006" w14:textId="77777777" w:rsidR="00065807" w:rsidRPr="00C20284" w:rsidRDefault="00065807" w:rsidP="00AC3BF8">
            <w:pPr>
              <w:pStyle w:val="block"/>
              <w:tabs>
                <w:tab w:val="decimal" w:pos="106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2" w:type="dxa"/>
          </w:tcPr>
          <w:p w14:paraId="66F84D04" w14:textId="77777777" w:rsidR="00065807" w:rsidRPr="00C20284" w:rsidRDefault="00065807" w:rsidP="006B4716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8" w:type="dxa"/>
            <w:gridSpan w:val="2"/>
            <w:shd w:val="clear" w:color="auto" w:fill="auto"/>
          </w:tcPr>
          <w:p w14:paraId="5EAF6F96" w14:textId="496FC156" w:rsidR="00065807" w:rsidRPr="00C20284" w:rsidRDefault="00065807" w:rsidP="006B4716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2" w:type="dxa"/>
          </w:tcPr>
          <w:p w14:paraId="0B58C53B" w14:textId="77777777" w:rsidR="00065807" w:rsidRPr="00C20284" w:rsidRDefault="00065807" w:rsidP="006B4716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8" w:type="dxa"/>
            <w:tcBorders>
              <w:bottom w:val="single" w:sz="4" w:space="0" w:color="auto"/>
            </w:tcBorders>
          </w:tcPr>
          <w:p w14:paraId="679325F3" w14:textId="77777777" w:rsidR="00065807" w:rsidRPr="00C20284" w:rsidRDefault="00065807" w:rsidP="006B4716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2" w:type="dxa"/>
          </w:tcPr>
          <w:p w14:paraId="1323B9FD" w14:textId="77777777" w:rsidR="00065807" w:rsidRPr="00C20284" w:rsidRDefault="00065807" w:rsidP="006B4716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8" w:type="dxa"/>
            <w:shd w:val="clear" w:color="auto" w:fill="auto"/>
          </w:tcPr>
          <w:p w14:paraId="5CA2E92A" w14:textId="709EB32F" w:rsidR="00065807" w:rsidRPr="00C20284" w:rsidRDefault="00065807" w:rsidP="003D6963">
            <w:pPr>
              <w:pStyle w:val="block"/>
              <w:tabs>
                <w:tab w:val="decimal" w:pos="1069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CC411E" w:rsidRPr="00C20284" w14:paraId="434AD5DF" w14:textId="77777777" w:rsidTr="00D237A0">
        <w:trPr>
          <w:cantSplit/>
          <w:trHeight w:hRule="exact" w:val="357"/>
        </w:trPr>
        <w:tc>
          <w:tcPr>
            <w:tcW w:w="5580" w:type="dxa"/>
            <w:shd w:val="clear" w:color="auto" w:fill="auto"/>
          </w:tcPr>
          <w:p w14:paraId="2179925E" w14:textId="77777777" w:rsidR="00065807" w:rsidRPr="00C20284" w:rsidRDefault="00065807" w:rsidP="006B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43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67F62C84" w14:textId="234F6A08" w:rsidR="00065807" w:rsidRPr="00C20284" w:rsidRDefault="00065807" w:rsidP="00AC3BF8">
            <w:pPr>
              <w:pStyle w:val="block"/>
              <w:tabs>
                <w:tab w:val="decimal" w:pos="1061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872</w:t>
            </w:r>
          </w:p>
        </w:tc>
        <w:tc>
          <w:tcPr>
            <w:tcW w:w="262" w:type="dxa"/>
          </w:tcPr>
          <w:p w14:paraId="6A16C221" w14:textId="77777777" w:rsidR="00065807" w:rsidRPr="00C20284" w:rsidRDefault="00065807" w:rsidP="006B4716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2267B3" w14:textId="2B77BE7C" w:rsidR="00065807" w:rsidRPr="00C20284" w:rsidRDefault="00065807" w:rsidP="006B4716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2" w:type="dxa"/>
          </w:tcPr>
          <w:p w14:paraId="70F0ED3B" w14:textId="77777777" w:rsidR="00065807" w:rsidRPr="00C20284" w:rsidRDefault="00065807" w:rsidP="006B4716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8" w:type="dxa"/>
            <w:tcBorders>
              <w:top w:val="single" w:sz="4" w:space="0" w:color="auto"/>
              <w:bottom w:val="double" w:sz="4" w:space="0" w:color="auto"/>
            </w:tcBorders>
          </w:tcPr>
          <w:p w14:paraId="65C9DAE8" w14:textId="0D79772C" w:rsidR="00065807" w:rsidRPr="00C20284" w:rsidRDefault="00065807" w:rsidP="006B4716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520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62" w:type="dxa"/>
          </w:tcPr>
          <w:p w14:paraId="0BDFD478" w14:textId="77777777" w:rsidR="00065807" w:rsidRPr="00C20284" w:rsidRDefault="00065807" w:rsidP="006B4716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E6BF6F" w14:textId="66678320" w:rsidR="00065807" w:rsidRPr="00C20284" w:rsidRDefault="00065807" w:rsidP="003D6963">
            <w:pPr>
              <w:pStyle w:val="block"/>
              <w:tabs>
                <w:tab w:val="decimal" w:pos="1069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91</w:t>
            </w:r>
          </w:p>
        </w:tc>
      </w:tr>
    </w:tbl>
    <w:p w14:paraId="54CB732E" w14:textId="77777777" w:rsidR="00B82CBD" w:rsidRDefault="00B82C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  <w:sectPr w:rsidR="00B82CBD" w:rsidSect="00367ADF">
          <w:pgSz w:w="16840" w:h="11907" w:orient="landscape" w:code="9"/>
          <w:pgMar w:top="691" w:right="1152" w:bottom="576" w:left="1152" w:header="720" w:footer="288" w:gutter="0"/>
          <w:cols w:space="708"/>
          <w:docGrid w:linePitch="360"/>
        </w:sectPr>
      </w:pPr>
    </w:p>
    <w:p w14:paraId="2739D335" w14:textId="29A430E3" w:rsidR="00EA0946" w:rsidRPr="00C20284" w:rsidRDefault="00EA0946" w:rsidP="00367ADF">
      <w:pPr>
        <w:pStyle w:val="Heading1"/>
        <w:shd w:val="clear" w:color="auto" w:fill="auto"/>
        <w:tabs>
          <w:tab w:val="clear" w:pos="283"/>
          <w:tab w:val="num" w:pos="540"/>
        </w:tabs>
        <w:ind w:left="540" w:hanging="540"/>
        <w:rPr>
          <w:rFonts w:ascii="Angsana New" w:hAnsi="Angsana New" w:cs="Angsana New"/>
          <w:szCs w:val="30"/>
        </w:rPr>
      </w:pPr>
      <w:r w:rsidRPr="00C20284">
        <w:rPr>
          <w:rFonts w:ascii="Angsana New" w:hAnsi="Angsana New" w:cs="Angsana New"/>
          <w:szCs w:val="30"/>
          <w:cs/>
        </w:rPr>
        <w:lastRenderedPageBreak/>
        <w:t>กำไรต่อหุ้น</w:t>
      </w:r>
    </w:p>
    <w:p w14:paraId="02C23B45" w14:textId="77777777" w:rsidR="00EA0946" w:rsidRPr="00C20284" w:rsidRDefault="00EA0946" w:rsidP="00367A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="Angsana New" w:hAnsi="Angsana New"/>
          <w:sz w:val="30"/>
          <w:szCs w:val="30"/>
        </w:rPr>
      </w:pPr>
    </w:p>
    <w:p w14:paraId="7BBB3FE6" w14:textId="0B8AD945" w:rsidR="004B26E9" w:rsidRPr="00C20284" w:rsidRDefault="004B26E9" w:rsidP="00367A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="Angsana New" w:hAnsi="Angsana New"/>
          <w:sz w:val="30"/>
          <w:szCs w:val="30"/>
        </w:rPr>
      </w:pPr>
      <w:r w:rsidRPr="00C20284">
        <w:rPr>
          <w:rFonts w:ascii="Angsana New" w:hAnsi="Angsana New"/>
          <w:sz w:val="30"/>
          <w:szCs w:val="30"/>
          <w:cs/>
        </w:rPr>
        <w:t>กำไรต่อหุ้นสำหรับ</w:t>
      </w:r>
      <w:r w:rsidR="006C0F9A" w:rsidRPr="00C20284">
        <w:rPr>
          <w:rFonts w:ascii="Angsana New" w:hAnsi="Angsana New"/>
          <w:sz w:val="30"/>
          <w:szCs w:val="30"/>
          <w:cs/>
        </w:rPr>
        <w:t>แต่ละปี</w:t>
      </w:r>
      <w:r w:rsidRPr="00C20284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9711B9" w:rsidRPr="009711B9">
        <w:rPr>
          <w:rFonts w:ascii="Angsana New" w:hAnsi="Angsana New"/>
          <w:sz w:val="30"/>
          <w:szCs w:val="30"/>
        </w:rPr>
        <w:t>31</w:t>
      </w:r>
      <w:r w:rsidRPr="00C20284">
        <w:rPr>
          <w:rFonts w:ascii="Angsana New" w:hAnsi="Angsana New"/>
          <w:sz w:val="30"/>
          <w:szCs w:val="30"/>
        </w:rPr>
        <w:t xml:space="preserve"> </w:t>
      </w:r>
      <w:r w:rsidRPr="00C20284">
        <w:rPr>
          <w:rFonts w:ascii="Angsana New" w:hAnsi="Angsana New"/>
          <w:sz w:val="30"/>
          <w:szCs w:val="30"/>
          <w:cs/>
        </w:rPr>
        <w:t>ธันวาคม คำนวณจากกำไรสำหรับปีที่เป็น</w:t>
      </w:r>
      <w:r w:rsidR="0068405F" w:rsidRPr="00C20284">
        <w:rPr>
          <w:rFonts w:ascii="Angsana New" w:hAnsi="Angsana New"/>
          <w:sz w:val="30"/>
          <w:szCs w:val="30"/>
          <w:cs/>
        </w:rPr>
        <w:t>ส่วน</w:t>
      </w:r>
      <w:r w:rsidR="001E4012" w:rsidRPr="00C20284">
        <w:rPr>
          <w:rFonts w:ascii="Angsana New" w:hAnsi="Angsana New"/>
          <w:sz w:val="30"/>
          <w:szCs w:val="30"/>
          <w:cs/>
        </w:rPr>
        <w:t>ของผู้ถือหุ้น</w:t>
      </w:r>
      <w:r w:rsidR="006D6A27" w:rsidRPr="00C20284">
        <w:rPr>
          <w:rFonts w:ascii="Angsana New" w:hAnsi="Angsana New"/>
          <w:sz w:val="30"/>
          <w:szCs w:val="30"/>
          <w:cs/>
        </w:rPr>
        <w:t>สามัญ</w:t>
      </w:r>
      <w:r w:rsidR="001E4012" w:rsidRPr="00C20284">
        <w:rPr>
          <w:rFonts w:ascii="Angsana New" w:hAnsi="Angsana New"/>
          <w:sz w:val="30"/>
          <w:szCs w:val="30"/>
          <w:cs/>
        </w:rPr>
        <w:t>ของบริษัท</w:t>
      </w:r>
      <w:r w:rsidR="00047130" w:rsidRPr="00C20284">
        <w:rPr>
          <w:rFonts w:ascii="Angsana New" w:hAnsi="Angsana New"/>
          <w:sz w:val="30"/>
          <w:szCs w:val="30"/>
          <w:cs/>
        </w:rPr>
        <w:t>หักดอกเบี้ยจ่าย</w:t>
      </w:r>
      <w:r w:rsidR="007F27B5" w:rsidRPr="00C20284">
        <w:rPr>
          <w:rFonts w:ascii="Angsana New" w:hAnsi="Angsana New"/>
          <w:sz w:val="30"/>
          <w:szCs w:val="30"/>
          <w:cs/>
        </w:rPr>
        <w:t>สะสมสุทธิจากภาษีเงินได้สำหรับปี</w:t>
      </w:r>
      <w:r w:rsidR="00047130" w:rsidRPr="00C20284">
        <w:rPr>
          <w:rFonts w:ascii="Angsana New" w:hAnsi="Angsana New"/>
          <w:sz w:val="30"/>
          <w:szCs w:val="30"/>
          <w:cs/>
        </w:rPr>
        <w:t>ของหุ้นกู้ด้อยสิทธิที่มีลักษณะคล้ายทุน</w:t>
      </w:r>
      <w:r w:rsidR="00EA6098" w:rsidRPr="00C20284">
        <w:rPr>
          <w:rFonts w:ascii="Angsana New" w:hAnsi="Angsana New"/>
          <w:sz w:val="30"/>
          <w:szCs w:val="30"/>
          <w:cs/>
        </w:rPr>
        <w:t xml:space="preserve"> </w:t>
      </w:r>
      <w:r w:rsidRPr="00C20284">
        <w:rPr>
          <w:rFonts w:ascii="Angsana New" w:hAnsi="Angsana New"/>
          <w:sz w:val="30"/>
          <w:szCs w:val="30"/>
          <w:cs/>
        </w:rPr>
        <w:t>และจำนวนหุ้นสามัญที่</w:t>
      </w:r>
      <w:r w:rsidR="00607093" w:rsidRPr="00C20284">
        <w:rPr>
          <w:rFonts w:ascii="Angsana New" w:hAnsi="Angsana New"/>
          <w:sz w:val="30"/>
          <w:szCs w:val="30"/>
          <w:cs/>
        </w:rPr>
        <w:t>ถือโดยบุคคลภายนอก</w:t>
      </w:r>
      <w:r w:rsidR="00C578D9" w:rsidRPr="00C20284">
        <w:rPr>
          <w:rFonts w:ascii="Angsana New" w:hAnsi="Angsana New"/>
          <w:sz w:val="30"/>
          <w:szCs w:val="30"/>
          <w:cs/>
        </w:rPr>
        <w:t>ที่มีอยู่</w:t>
      </w:r>
      <w:r w:rsidRPr="00C20284">
        <w:rPr>
          <w:rFonts w:ascii="Angsana New" w:hAnsi="Angsana New"/>
          <w:sz w:val="30"/>
          <w:szCs w:val="30"/>
          <w:cs/>
        </w:rPr>
        <w:t xml:space="preserve">ในระหว่างปีตามวิธีถัวเฉลี่ยถ่วงน้ำหนัก </w:t>
      </w:r>
      <w:r w:rsidR="001E4012" w:rsidRPr="00C20284">
        <w:rPr>
          <w:rFonts w:ascii="Angsana New" w:hAnsi="Angsana New"/>
          <w:sz w:val="30"/>
          <w:szCs w:val="30"/>
          <w:cs/>
        </w:rPr>
        <w:t>โดย</w:t>
      </w:r>
      <w:r w:rsidRPr="00C20284">
        <w:rPr>
          <w:rFonts w:ascii="Angsana New" w:hAnsi="Angsana New"/>
          <w:sz w:val="30"/>
          <w:szCs w:val="30"/>
          <w:cs/>
        </w:rPr>
        <w:t>แสดงการคำนวณได้ดังนี้</w:t>
      </w:r>
    </w:p>
    <w:p w14:paraId="598F57E9" w14:textId="77777777" w:rsidR="000C099A" w:rsidRPr="00C20284" w:rsidRDefault="000C099A" w:rsidP="00367A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="Angsana New" w:hAnsi="Angsana New"/>
          <w:sz w:val="30"/>
          <w:szCs w:val="30"/>
        </w:rPr>
      </w:pPr>
    </w:p>
    <w:tbl>
      <w:tblPr>
        <w:tblW w:w="92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2"/>
        <w:gridCol w:w="1143"/>
        <w:gridCol w:w="270"/>
        <w:gridCol w:w="1080"/>
        <w:gridCol w:w="270"/>
        <w:gridCol w:w="1107"/>
        <w:gridCol w:w="9"/>
        <w:gridCol w:w="261"/>
        <w:gridCol w:w="9"/>
        <w:gridCol w:w="1116"/>
      </w:tblGrid>
      <w:tr w:rsidR="006C6BFC" w:rsidRPr="00C20284" w14:paraId="47085BAE" w14:textId="77777777" w:rsidTr="00D75587">
        <w:tc>
          <w:tcPr>
            <w:tcW w:w="3942" w:type="dxa"/>
          </w:tcPr>
          <w:p w14:paraId="6B2C5B23" w14:textId="77777777" w:rsidR="006C6BFC" w:rsidRPr="00C20284" w:rsidRDefault="006C6BF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3" w:type="dxa"/>
            <w:gridSpan w:val="3"/>
          </w:tcPr>
          <w:p w14:paraId="1FB13139" w14:textId="77777777" w:rsidR="006C6BFC" w:rsidRPr="00C20284" w:rsidRDefault="006C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BBA1393" w14:textId="77777777" w:rsidR="006C6BFC" w:rsidRPr="00C20284" w:rsidRDefault="006C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02" w:type="dxa"/>
            <w:gridSpan w:val="5"/>
          </w:tcPr>
          <w:p w14:paraId="5C8DCD43" w14:textId="77777777" w:rsidR="006C6BFC" w:rsidRPr="00C20284" w:rsidRDefault="006C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30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5C6CF7" w:rsidRPr="00C202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หน่วย</w:t>
            </w:r>
            <w:r w:rsidR="005C6CF7" w:rsidRPr="00C20284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ล้านหุ้น)</w:t>
            </w:r>
          </w:p>
        </w:tc>
      </w:tr>
      <w:tr w:rsidR="00C67D07" w:rsidRPr="00C20284" w14:paraId="1FCEC68A" w14:textId="77777777" w:rsidTr="00D75587">
        <w:tc>
          <w:tcPr>
            <w:tcW w:w="3942" w:type="dxa"/>
          </w:tcPr>
          <w:p w14:paraId="26B201F9" w14:textId="77777777" w:rsidR="00C67D07" w:rsidRPr="00C20284" w:rsidRDefault="00C67D0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3" w:type="dxa"/>
            <w:gridSpan w:val="3"/>
            <w:tcBorders>
              <w:bottom w:val="single" w:sz="4" w:space="0" w:color="auto"/>
            </w:tcBorders>
          </w:tcPr>
          <w:p w14:paraId="1602662E" w14:textId="77777777" w:rsidR="00C67D07" w:rsidRPr="00C20284" w:rsidRDefault="00C6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516B971" w14:textId="77777777" w:rsidR="00C67D07" w:rsidRPr="00C20284" w:rsidRDefault="00C6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02" w:type="dxa"/>
            <w:gridSpan w:val="5"/>
            <w:tcBorders>
              <w:bottom w:val="single" w:sz="4" w:space="0" w:color="auto"/>
            </w:tcBorders>
          </w:tcPr>
          <w:p w14:paraId="03D50FE0" w14:textId="77777777" w:rsidR="00C67D07" w:rsidRPr="00C20284" w:rsidRDefault="00C67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0E2F" w:rsidRPr="00C20284" w14:paraId="3B5E174D" w14:textId="77777777" w:rsidTr="00D75587">
        <w:tc>
          <w:tcPr>
            <w:tcW w:w="3942" w:type="dxa"/>
          </w:tcPr>
          <w:p w14:paraId="5AA35E85" w14:textId="77777777" w:rsidR="00350E2F" w:rsidRPr="00C20284" w:rsidRDefault="00350E2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14:paraId="486DEB9C" w14:textId="674F7BA1" w:rsidR="00350E2F" w:rsidRPr="00C20284" w:rsidRDefault="009711B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256</w:t>
            </w:r>
            <w:r w:rsidR="003C661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BF48A9A" w14:textId="77777777" w:rsidR="00350E2F" w:rsidRPr="00C20284" w:rsidRDefault="00350E2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F760200" w14:textId="0983B785" w:rsidR="00350E2F" w:rsidRPr="00C20284" w:rsidRDefault="009711B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D377B7C" w14:textId="77777777" w:rsidR="00350E2F" w:rsidRPr="00C20284" w:rsidRDefault="0035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893ACF" w14:textId="0FCD0E43" w:rsidR="00350E2F" w:rsidRPr="00C20284" w:rsidRDefault="009711B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256</w:t>
            </w:r>
            <w:r w:rsidR="003C661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0FA1ED38" w14:textId="77777777" w:rsidR="00350E2F" w:rsidRPr="00C20284" w:rsidRDefault="00350E2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521644E6" w14:textId="124B2E26" w:rsidR="00350E2F" w:rsidRPr="00C20284" w:rsidRDefault="009711B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350E2F" w:rsidRPr="00C20284" w14:paraId="35B81F09" w14:textId="77777777" w:rsidTr="00D75587">
        <w:trPr>
          <w:trHeight w:hRule="exact" w:val="144"/>
        </w:trPr>
        <w:tc>
          <w:tcPr>
            <w:tcW w:w="3942" w:type="dxa"/>
          </w:tcPr>
          <w:p w14:paraId="23B0C675" w14:textId="77777777" w:rsidR="00350E2F" w:rsidRPr="00C20284" w:rsidRDefault="00350E2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65" w:type="dxa"/>
            <w:gridSpan w:val="9"/>
          </w:tcPr>
          <w:p w14:paraId="4FBA360B" w14:textId="77777777" w:rsidR="00350E2F" w:rsidRPr="00C20284" w:rsidRDefault="0035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0E2F" w:rsidRPr="00C20284" w14:paraId="423F7DEE" w14:textId="77777777" w:rsidTr="00D75587">
        <w:tc>
          <w:tcPr>
            <w:tcW w:w="3942" w:type="dxa"/>
          </w:tcPr>
          <w:p w14:paraId="738B6A58" w14:textId="77777777" w:rsidR="00350E2F" w:rsidRPr="00C20284" w:rsidRDefault="00350E2F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t>กำไรสำหรับปีที่เป็นส่วนของ</w:t>
            </w:r>
          </w:p>
        </w:tc>
        <w:tc>
          <w:tcPr>
            <w:tcW w:w="1143" w:type="dxa"/>
          </w:tcPr>
          <w:p w14:paraId="467B9626" w14:textId="77777777" w:rsidR="00350E2F" w:rsidRPr="00C20284" w:rsidRDefault="0035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E3C041A" w14:textId="77777777" w:rsidR="00350E2F" w:rsidRPr="00C20284" w:rsidRDefault="0035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761A2F" w14:textId="77777777" w:rsidR="00350E2F" w:rsidRPr="00C20284" w:rsidRDefault="0035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0D75484" w14:textId="77777777" w:rsidR="00350E2F" w:rsidRPr="00C20284" w:rsidRDefault="0035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gridSpan w:val="2"/>
          </w:tcPr>
          <w:p w14:paraId="3FD224D2" w14:textId="77777777" w:rsidR="00350E2F" w:rsidRPr="00C20284" w:rsidRDefault="0035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BDB5019" w14:textId="77777777" w:rsidR="00350E2F" w:rsidRPr="00C20284" w:rsidRDefault="0035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</w:tcPr>
          <w:p w14:paraId="279CB7AF" w14:textId="77777777" w:rsidR="00350E2F" w:rsidRPr="00C20284" w:rsidRDefault="0035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F1CB6" w:rsidRPr="00C20284" w14:paraId="7AE015D7" w14:textId="77777777" w:rsidTr="00D75587">
        <w:tc>
          <w:tcPr>
            <w:tcW w:w="3942" w:type="dxa"/>
          </w:tcPr>
          <w:p w14:paraId="18CEE6A2" w14:textId="77777777" w:rsidR="009F1CB6" w:rsidRPr="00C20284" w:rsidRDefault="009F1CB6" w:rsidP="009F1CB6">
            <w:pPr>
              <w:tabs>
                <w:tab w:val="left" w:pos="540"/>
              </w:tabs>
              <w:spacing w:line="240" w:lineRule="auto"/>
              <w:ind w:left="162"/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t>ผู้ถือหุ้นสามัญ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ของบริษัท</w:t>
            </w:r>
          </w:p>
        </w:tc>
        <w:tc>
          <w:tcPr>
            <w:tcW w:w="1143" w:type="dxa"/>
          </w:tcPr>
          <w:p w14:paraId="5472A027" w14:textId="1E027B99" w:rsidR="009F1CB6" w:rsidRPr="00C20284" w:rsidRDefault="00413363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,028</w:t>
            </w:r>
          </w:p>
        </w:tc>
        <w:tc>
          <w:tcPr>
            <w:tcW w:w="270" w:type="dxa"/>
          </w:tcPr>
          <w:p w14:paraId="4C76E710" w14:textId="77777777" w:rsidR="009F1CB6" w:rsidRPr="00C20284" w:rsidRDefault="009F1CB6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8B2410" w14:textId="5A4DF097" w:rsidR="009F1CB6" w:rsidRPr="00C20284" w:rsidRDefault="009711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26</w:t>
            </w:r>
            <w:r w:rsidR="009F1CB6" w:rsidRPr="00C202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022</w:t>
            </w:r>
          </w:p>
        </w:tc>
        <w:tc>
          <w:tcPr>
            <w:tcW w:w="270" w:type="dxa"/>
          </w:tcPr>
          <w:p w14:paraId="5CF325B8" w14:textId="77777777" w:rsidR="009F1CB6" w:rsidRPr="00C20284" w:rsidRDefault="009F1CB6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gridSpan w:val="2"/>
          </w:tcPr>
          <w:p w14:paraId="76FAEE9D" w14:textId="54C3F69C" w:rsidR="009F1CB6" w:rsidRPr="00C20284" w:rsidRDefault="00F15C17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2,06</w:t>
            </w:r>
            <w:r w:rsidR="000E5900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gridSpan w:val="2"/>
          </w:tcPr>
          <w:p w14:paraId="13A0F705" w14:textId="77777777" w:rsidR="009F1CB6" w:rsidRPr="00C20284" w:rsidRDefault="009F1CB6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</w:tcPr>
          <w:p w14:paraId="21314991" w14:textId="740739CF" w:rsidR="009F1CB6" w:rsidRPr="00C20284" w:rsidRDefault="009711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9F1CB6" w:rsidRPr="00C202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72</w:t>
            </w:r>
            <w:r w:rsidR="003C661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  <w:tr w:rsidR="009F1CB6" w:rsidRPr="00C20284" w14:paraId="1CFCF009" w14:textId="77777777" w:rsidTr="00D75587">
        <w:tc>
          <w:tcPr>
            <w:tcW w:w="3942" w:type="dxa"/>
          </w:tcPr>
          <w:p w14:paraId="01B2D4F7" w14:textId="77777777" w:rsidR="009F1CB6" w:rsidRPr="00C20284" w:rsidRDefault="009F1CB6" w:rsidP="009F1CB6">
            <w:pPr>
              <w:tabs>
                <w:tab w:val="left" w:pos="540"/>
              </w:tabs>
              <w:ind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C20284">
              <w:rPr>
                <w:rFonts w:ascii="Angsana New" w:hAnsi="Angsana New"/>
                <w:sz w:val="30"/>
                <w:szCs w:val="30"/>
                <w:cs/>
              </w:rPr>
              <w:t>ดอกเบี้ยจ่ายสะสมสุทธิจากภาษีเงินได้</w:t>
            </w:r>
          </w:p>
        </w:tc>
        <w:tc>
          <w:tcPr>
            <w:tcW w:w="1143" w:type="dxa"/>
          </w:tcPr>
          <w:p w14:paraId="44A0C4F2" w14:textId="77777777" w:rsidR="009F1CB6" w:rsidRPr="00C20284" w:rsidRDefault="009F1CB6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6B0611D" w14:textId="77777777" w:rsidR="009F1CB6" w:rsidRPr="00C20284" w:rsidRDefault="009F1CB6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8A8747" w14:textId="77777777" w:rsidR="009F1CB6" w:rsidRPr="00C20284" w:rsidRDefault="009F1CB6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8747E4B" w14:textId="77777777" w:rsidR="009F1CB6" w:rsidRPr="00C20284" w:rsidRDefault="009F1CB6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gridSpan w:val="2"/>
          </w:tcPr>
          <w:p w14:paraId="681DD25E" w14:textId="77777777" w:rsidR="009F1CB6" w:rsidRPr="00C20284" w:rsidRDefault="009F1CB6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B1C5928" w14:textId="77777777" w:rsidR="009F1CB6" w:rsidRPr="00C20284" w:rsidRDefault="009F1CB6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</w:tcPr>
          <w:p w14:paraId="69953AC8" w14:textId="77777777" w:rsidR="009F1CB6" w:rsidRPr="00C20284" w:rsidRDefault="009F1CB6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F1CB6" w:rsidRPr="00C20284" w14:paraId="07390FA6" w14:textId="77777777" w:rsidTr="00D75587">
        <w:tc>
          <w:tcPr>
            <w:tcW w:w="3942" w:type="dxa"/>
          </w:tcPr>
          <w:p w14:paraId="2E9159E5" w14:textId="77777777" w:rsidR="009F1CB6" w:rsidRPr="00C20284" w:rsidRDefault="009F1CB6" w:rsidP="009F1CB6">
            <w:pPr>
              <w:tabs>
                <w:tab w:val="left" w:pos="540"/>
              </w:tabs>
              <w:ind w:right="-107" w:firstLine="252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 xml:space="preserve">      สำหรับปีของหุ้นกู้ด้อยสิทธิ</w:t>
            </w:r>
          </w:p>
        </w:tc>
        <w:tc>
          <w:tcPr>
            <w:tcW w:w="1143" w:type="dxa"/>
          </w:tcPr>
          <w:p w14:paraId="19326AC1" w14:textId="77777777" w:rsidR="009F1CB6" w:rsidRPr="00C20284" w:rsidRDefault="009F1CB6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36294F" w14:textId="77777777" w:rsidR="009F1CB6" w:rsidRPr="00C20284" w:rsidRDefault="009F1CB6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DB8235" w14:textId="77777777" w:rsidR="009F1CB6" w:rsidRPr="00C20284" w:rsidRDefault="009F1CB6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61F022D" w14:textId="77777777" w:rsidR="009F1CB6" w:rsidRPr="00C20284" w:rsidRDefault="009F1CB6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gridSpan w:val="2"/>
          </w:tcPr>
          <w:p w14:paraId="6EA3206F" w14:textId="77777777" w:rsidR="009F1CB6" w:rsidRPr="00C20284" w:rsidRDefault="009F1CB6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32022FC" w14:textId="77777777" w:rsidR="009F1CB6" w:rsidRPr="00C20284" w:rsidRDefault="009F1CB6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</w:tcPr>
          <w:p w14:paraId="02EADD51" w14:textId="77777777" w:rsidR="009F1CB6" w:rsidRPr="00C20284" w:rsidRDefault="009F1CB6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F1CB6" w:rsidRPr="00C20284" w14:paraId="799E4DA4" w14:textId="77777777" w:rsidTr="00D75587">
        <w:tc>
          <w:tcPr>
            <w:tcW w:w="3942" w:type="dxa"/>
          </w:tcPr>
          <w:p w14:paraId="331A05A7" w14:textId="77777777" w:rsidR="009F1CB6" w:rsidRPr="00C20284" w:rsidRDefault="009F1CB6" w:rsidP="009F1CB6">
            <w:pPr>
              <w:tabs>
                <w:tab w:val="left" w:pos="540"/>
              </w:tabs>
              <w:ind w:right="-107" w:firstLine="252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 xml:space="preserve">      ที่มีลักษณะคล้ายทุน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0857AC49" w14:textId="0FB57867" w:rsidR="009F1CB6" w:rsidRPr="00C20284" w:rsidRDefault="00962272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(600)</w:t>
            </w:r>
          </w:p>
        </w:tc>
        <w:tc>
          <w:tcPr>
            <w:tcW w:w="270" w:type="dxa"/>
          </w:tcPr>
          <w:p w14:paraId="26791AE7" w14:textId="77777777" w:rsidR="009F1CB6" w:rsidRPr="00C20284" w:rsidRDefault="009F1CB6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F09D41B" w14:textId="3E8AC930" w:rsidR="009F1CB6" w:rsidRPr="00C20284" w:rsidRDefault="009F1CB6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>(</w:t>
            </w:r>
            <w:r w:rsidR="009711B9" w:rsidRPr="009711B9">
              <w:rPr>
                <w:rFonts w:ascii="Angsana New" w:hAnsi="Angsana New"/>
                <w:sz w:val="30"/>
                <w:szCs w:val="30"/>
              </w:rPr>
              <w:t>602</w:t>
            </w:r>
            <w:r w:rsidRPr="00C2028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71ACE87" w14:textId="77777777" w:rsidR="009F1CB6" w:rsidRPr="00C20284" w:rsidRDefault="009F1CB6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gridSpan w:val="2"/>
            <w:tcBorders>
              <w:bottom w:val="single" w:sz="4" w:space="0" w:color="auto"/>
            </w:tcBorders>
          </w:tcPr>
          <w:p w14:paraId="2A71C5CB" w14:textId="5748601D" w:rsidR="009F1CB6" w:rsidRPr="00C20284" w:rsidRDefault="004C7672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(600)</w:t>
            </w:r>
          </w:p>
        </w:tc>
        <w:tc>
          <w:tcPr>
            <w:tcW w:w="270" w:type="dxa"/>
            <w:gridSpan w:val="2"/>
          </w:tcPr>
          <w:p w14:paraId="69BDD1CA" w14:textId="77777777" w:rsidR="009F1CB6" w:rsidRPr="00C20284" w:rsidRDefault="009F1CB6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32261271" w14:textId="71FF953D" w:rsidR="009F1CB6" w:rsidRPr="00C20284" w:rsidRDefault="009F1CB6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>(</w:t>
            </w:r>
            <w:r w:rsidR="009711B9" w:rsidRPr="009711B9">
              <w:rPr>
                <w:rFonts w:ascii="Angsana New" w:hAnsi="Angsana New"/>
                <w:sz w:val="30"/>
                <w:szCs w:val="30"/>
              </w:rPr>
              <w:t>602</w:t>
            </w:r>
            <w:r w:rsidRPr="00C2028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F1CB6" w:rsidRPr="00C20284" w14:paraId="3A26C32E" w14:textId="77777777" w:rsidTr="00D75587">
        <w:tc>
          <w:tcPr>
            <w:tcW w:w="3942" w:type="dxa"/>
          </w:tcPr>
          <w:p w14:paraId="49158F8D" w14:textId="5F26D867" w:rsidR="009F1CB6" w:rsidRPr="00C20284" w:rsidRDefault="009F1CB6" w:rsidP="009F1CB6">
            <w:pPr>
              <w:tabs>
                <w:tab w:val="clear" w:pos="227"/>
                <w:tab w:val="left" w:pos="162"/>
                <w:tab w:val="left" w:pos="540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กำไรที่ใช้ในการคำนวณกำไรต่อหุ้น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  <w:t>(ขั้นพื้นฐาน)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5B31018B" w14:textId="5E93E433" w:rsidR="009F1CB6" w:rsidRPr="00C20284" w:rsidRDefault="00413363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after="0"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CA3B05">
              <w:rPr>
                <w:rFonts w:ascii="Angsana New" w:hAnsi="Angsana New"/>
                <w:b/>
                <w:bCs/>
                <w:sz w:val="30"/>
                <w:szCs w:val="30"/>
              </w:rPr>
              <w:t>2,428</w:t>
            </w:r>
          </w:p>
        </w:tc>
        <w:tc>
          <w:tcPr>
            <w:tcW w:w="270" w:type="dxa"/>
            <w:vAlign w:val="bottom"/>
          </w:tcPr>
          <w:p w14:paraId="02150BDD" w14:textId="77777777" w:rsidR="009F1CB6" w:rsidRPr="00C20284" w:rsidRDefault="009F1CB6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C74D301" w14:textId="19B4CC54" w:rsidR="009F1CB6" w:rsidRPr="00C20284" w:rsidRDefault="009711B9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9F1CB6" w:rsidRPr="00C202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3C661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70" w:type="dxa"/>
            <w:vAlign w:val="bottom"/>
          </w:tcPr>
          <w:p w14:paraId="28CFD6A3" w14:textId="77777777" w:rsidR="009F1CB6" w:rsidRPr="00C20284" w:rsidRDefault="009F1CB6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</w:tcBorders>
            <w:vAlign w:val="bottom"/>
          </w:tcPr>
          <w:p w14:paraId="4869ECC7" w14:textId="1AF57B8F" w:rsidR="009F1CB6" w:rsidRPr="00C20284" w:rsidRDefault="001A480C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3C661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0E5900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gridSpan w:val="2"/>
            <w:vAlign w:val="bottom"/>
          </w:tcPr>
          <w:p w14:paraId="22AD65A9" w14:textId="77777777" w:rsidR="009F1CB6" w:rsidRPr="00C20284" w:rsidRDefault="009F1CB6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7121D64A" w14:textId="7617CFED" w:rsidR="009F1CB6" w:rsidRPr="00C20284" w:rsidRDefault="009711B9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9F1CB6" w:rsidRPr="00C202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122</w:t>
            </w:r>
          </w:p>
        </w:tc>
      </w:tr>
      <w:tr w:rsidR="009F1CB6" w:rsidRPr="00C20284" w14:paraId="31AF054D" w14:textId="77777777" w:rsidTr="00D75587">
        <w:trPr>
          <w:trHeight w:hRule="exact" w:val="432"/>
        </w:trPr>
        <w:tc>
          <w:tcPr>
            <w:tcW w:w="3942" w:type="dxa"/>
          </w:tcPr>
          <w:p w14:paraId="4679E58B" w14:textId="08ABF64D" w:rsidR="009F1CB6" w:rsidRPr="00C20284" w:rsidRDefault="009F1CB6" w:rsidP="009F1CB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ดอกเบี้ยของหุ้นกู้แปลงสภาพสุทธิจาก</w:t>
            </w:r>
          </w:p>
        </w:tc>
        <w:tc>
          <w:tcPr>
            <w:tcW w:w="1143" w:type="dxa"/>
          </w:tcPr>
          <w:p w14:paraId="4D67D106" w14:textId="77777777" w:rsidR="009F1CB6" w:rsidRPr="00C20284" w:rsidRDefault="009F1CB6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CAB09E" w14:textId="77777777" w:rsidR="009F1CB6" w:rsidRPr="00C20284" w:rsidRDefault="009F1CB6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14:paraId="54E66448" w14:textId="77777777" w:rsidR="009F1CB6" w:rsidRPr="00C20284" w:rsidRDefault="009F1CB6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A1F18E" w14:textId="77777777" w:rsidR="009F1CB6" w:rsidRPr="00C20284" w:rsidRDefault="009F1CB6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50BC8E6E" w14:textId="77777777" w:rsidR="009F1CB6" w:rsidRPr="00C20284" w:rsidRDefault="009F1CB6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108" w:firstLine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CB0F47D" w14:textId="77777777" w:rsidR="009F1CB6" w:rsidRPr="00C20284" w:rsidRDefault="009F1CB6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gridSpan w:val="2"/>
          </w:tcPr>
          <w:p w14:paraId="5BA05A24" w14:textId="77777777" w:rsidR="009F1CB6" w:rsidRPr="00C20284" w:rsidRDefault="009F1CB6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108" w:firstLine="2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1CB6" w:rsidRPr="00C20284" w14:paraId="5C0B9DDF" w14:textId="77777777" w:rsidTr="00D75587">
        <w:trPr>
          <w:trHeight w:hRule="exact" w:val="432"/>
        </w:trPr>
        <w:tc>
          <w:tcPr>
            <w:tcW w:w="3942" w:type="dxa"/>
          </w:tcPr>
          <w:p w14:paraId="2909FCBF" w14:textId="35A7F0A1" w:rsidR="009F1CB6" w:rsidRPr="00C20284" w:rsidRDefault="009F1CB6" w:rsidP="009F1CB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ภาษีเงินได้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7F31FB2F" w14:textId="66FDC09E" w:rsidR="009F1CB6" w:rsidRPr="00C20284" w:rsidRDefault="00CA3B05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251</w:t>
            </w:r>
          </w:p>
        </w:tc>
        <w:tc>
          <w:tcPr>
            <w:tcW w:w="270" w:type="dxa"/>
          </w:tcPr>
          <w:p w14:paraId="3B7E2513" w14:textId="77777777" w:rsidR="009F1CB6" w:rsidRPr="00C20284" w:rsidRDefault="009F1CB6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1610C10" w14:textId="11DF91EA" w:rsidR="009F1CB6" w:rsidRPr="00C20284" w:rsidRDefault="009711B9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130</w:t>
            </w:r>
          </w:p>
        </w:tc>
        <w:tc>
          <w:tcPr>
            <w:tcW w:w="270" w:type="dxa"/>
          </w:tcPr>
          <w:p w14:paraId="3318AA90" w14:textId="77777777" w:rsidR="009F1CB6" w:rsidRPr="00C20284" w:rsidRDefault="009F1CB6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54542DC1" w14:textId="7DFD65B2" w:rsidR="009F1CB6" w:rsidRPr="00C20284" w:rsidRDefault="001A480C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108" w:firstLine="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C6C1DFB" w14:textId="77777777" w:rsidR="009F1CB6" w:rsidRPr="00C20284" w:rsidRDefault="009F1CB6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</w:tcPr>
          <w:p w14:paraId="1AC6E9FF" w14:textId="3AAFFE97" w:rsidR="009F1CB6" w:rsidRPr="00C20284" w:rsidRDefault="009F1CB6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108" w:firstLine="21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F1CB6" w:rsidRPr="00C20284" w14:paraId="74AABE2F" w14:textId="77777777" w:rsidTr="00D75587">
        <w:trPr>
          <w:trHeight w:hRule="exact" w:val="432"/>
        </w:trPr>
        <w:tc>
          <w:tcPr>
            <w:tcW w:w="3942" w:type="dxa"/>
          </w:tcPr>
          <w:p w14:paraId="5FFA2AC0" w14:textId="2AE1F0A1" w:rsidR="009F1CB6" w:rsidRPr="00C20284" w:rsidRDefault="009F1CB6" w:rsidP="009F1CB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กำไรที่ใช้ในการคำนวณกำไรต่อหุ้น</w:t>
            </w:r>
            <w:r w:rsidR="006D032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(ปรับลด)</w:t>
            </w:r>
          </w:p>
        </w:tc>
        <w:tc>
          <w:tcPr>
            <w:tcW w:w="1143" w:type="dxa"/>
            <w:tcBorders>
              <w:bottom w:val="double" w:sz="4" w:space="0" w:color="auto"/>
            </w:tcBorders>
          </w:tcPr>
          <w:p w14:paraId="1B46F898" w14:textId="176E93FC" w:rsidR="009F1CB6" w:rsidRPr="00C20284" w:rsidRDefault="00CA3B05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12,679</w:t>
            </w:r>
          </w:p>
        </w:tc>
        <w:tc>
          <w:tcPr>
            <w:tcW w:w="270" w:type="dxa"/>
          </w:tcPr>
          <w:p w14:paraId="0CBBA7D4" w14:textId="77777777" w:rsidR="009F1CB6" w:rsidRPr="00C20284" w:rsidRDefault="009F1CB6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62223DE" w14:textId="58E52B2F" w:rsidR="009F1CB6" w:rsidRPr="00C20284" w:rsidRDefault="009711B9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9F1CB6" w:rsidRPr="00C202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550</w:t>
            </w:r>
          </w:p>
        </w:tc>
        <w:tc>
          <w:tcPr>
            <w:tcW w:w="270" w:type="dxa"/>
          </w:tcPr>
          <w:p w14:paraId="36C6C9CD" w14:textId="77777777" w:rsidR="009F1CB6" w:rsidRPr="00C20284" w:rsidRDefault="009F1CB6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03388243" w14:textId="35F8149C" w:rsidR="009F1CB6" w:rsidRPr="00C20284" w:rsidRDefault="001A480C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left="-108" w:right="-108" w:firstLine="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3C661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0E5900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gridSpan w:val="2"/>
          </w:tcPr>
          <w:p w14:paraId="29E9EE14" w14:textId="77777777" w:rsidR="009F1CB6" w:rsidRPr="00C20284" w:rsidRDefault="009F1CB6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gridSpan w:val="2"/>
            <w:tcBorders>
              <w:bottom w:val="double" w:sz="4" w:space="0" w:color="auto"/>
            </w:tcBorders>
          </w:tcPr>
          <w:p w14:paraId="0E5F2F6A" w14:textId="6C817A8B" w:rsidR="009F1CB6" w:rsidRPr="00C20284" w:rsidRDefault="009711B9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108" w:firstLine="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9F1CB6" w:rsidRPr="00C202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122</w:t>
            </w:r>
          </w:p>
        </w:tc>
      </w:tr>
      <w:tr w:rsidR="009F1CB6" w:rsidRPr="00C20284" w14:paraId="6B8B59CC" w14:textId="77777777" w:rsidTr="00D75587">
        <w:trPr>
          <w:trHeight w:hRule="exact" w:val="360"/>
        </w:trPr>
        <w:tc>
          <w:tcPr>
            <w:tcW w:w="3942" w:type="dxa"/>
          </w:tcPr>
          <w:p w14:paraId="28501B85" w14:textId="77777777" w:rsidR="009F1CB6" w:rsidRPr="00C20284" w:rsidRDefault="009F1CB6" w:rsidP="009F1CB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3" w:type="dxa"/>
          </w:tcPr>
          <w:p w14:paraId="243C97AF" w14:textId="77777777" w:rsidR="009F1CB6" w:rsidRPr="00C20284" w:rsidRDefault="009F1CB6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93CA4C" w14:textId="77777777" w:rsidR="009F1CB6" w:rsidRPr="00C20284" w:rsidRDefault="009F1CB6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C4A884" w14:textId="77777777" w:rsidR="009F1CB6" w:rsidRPr="00C20284" w:rsidRDefault="009F1CB6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E81A0CC" w14:textId="77777777" w:rsidR="009F1CB6" w:rsidRPr="00C20284" w:rsidRDefault="009F1CB6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7E02B1EF" w14:textId="77777777" w:rsidR="009F1CB6" w:rsidRPr="00C20284" w:rsidRDefault="009F1CB6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108" w:firstLine="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8711988" w14:textId="77777777" w:rsidR="009F1CB6" w:rsidRPr="00C20284" w:rsidRDefault="009F1CB6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gridSpan w:val="2"/>
          </w:tcPr>
          <w:p w14:paraId="35ED4C0D" w14:textId="77777777" w:rsidR="009F1CB6" w:rsidRPr="00C20284" w:rsidRDefault="009F1CB6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108" w:firstLine="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F1CB6" w:rsidRPr="00C20284" w14:paraId="20FD74FE" w14:textId="77777777" w:rsidTr="00D75587">
        <w:tc>
          <w:tcPr>
            <w:tcW w:w="3942" w:type="dxa"/>
          </w:tcPr>
          <w:p w14:paraId="4F13D43D" w14:textId="77777777" w:rsidR="009F1CB6" w:rsidRPr="00C20284" w:rsidRDefault="009F1CB6" w:rsidP="009F1CB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จำนวนหุ้นสามัญที่ถือโดยบุคคลภายนอก</w:t>
            </w:r>
          </w:p>
        </w:tc>
        <w:tc>
          <w:tcPr>
            <w:tcW w:w="1143" w:type="dxa"/>
          </w:tcPr>
          <w:p w14:paraId="46C2024C" w14:textId="77777777" w:rsidR="009F1CB6" w:rsidRPr="00C20284" w:rsidRDefault="009F1CB6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DF0B28" w14:textId="77777777" w:rsidR="009F1CB6" w:rsidRPr="00C20284" w:rsidRDefault="009F1CB6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BBC66F" w14:textId="77777777" w:rsidR="009F1CB6" w:rsidRPr="00C20284" w:rsidRDefault="009F1CB6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B88668" w14:textId="77777777" w:rsidR="009F1CB6" w:rsidRPr="00C20284" w:rsidRDefault="009F1CB6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4E094E2C" w14:textId="77777777" w:rsidR="009F1CB6" w:rsidRPr="00C20284" w:rsidRDefault="009F1CB6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608DAB4" w14:textId="77777777" w:rsidR="009F1CB6" w:rsidRPr="00C20284" w:rsidRDefault="009F1CB6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gridSpan w:val="2"/>
          </w:tcPr>
          <w:p w14:paraId="2CBB1ABC" w14:textId="77777777" w:rsidR="009F1CB6" w:rsidRPr="00C20284" w:rsidRDefault="009F1CB6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1CB6" w:rsidRPr="00C20284" w14:paraId="75EDF989" w14:textId="77777777" w:rsidTr="00D75587">
        <w:tc>
          <w:tcPr>
            <w:tcW w:w="3942" w:type="dxa"/>
          </w:tcPr>
          <w:p w14:paraId="367DEDD2" w14:textId="77777777" w:rsidR="009F1CB6" w:rsidRPr="00C20284" w:rsidRDefault="009F1CB6" w:rsidP="009F1CB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ตามวิธีถัวเฉลี่ยถ่วงน้ำหนัก </w:t>
            </w:r>
          </w:p>
        </w:tc>
        <w:tc>
          <w:tcPr>
            <w:tcW w:w="1143" w:type="dxa"/>
          </w:tcPr>
          <w:p w14:paraId="181957F3" w14:textId="77777777" w:rsidR="009F1CB6" w:rsidRPr="00C20284" w:rsidRDefault="009F1CB6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4FC3C5" w14:textId="77777777" w:rsidR="009F1CB6" w:rsidRPr="00C20284" w:rsidRDefault="009F1CB6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1622C6" w14:textId="77777777" w:rsidR="009F1CB6" w:rsidRPr="00C20284" w:rsidRDefault="009F1CB6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40E756" w14:textId="77777777" w:rsidR="009F1CB6" w:rsidRPr="00C20284" w:rsidRDefault="009F1CB6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72F7AD2C" w14:textId="77777777" w:rsidR="009F1CB6" w:rsidRPr="00C20284" w:rsidRDefault="009F1CB6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2BB7682" w14:textId="77777777" w:rsidR="009F1CB6" w:rsidRPr="00C20284" w:rsidRDefault="009F1CB6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gridSpan w:val="2"/>
          </w:tcPr>
          <w:p w14:paraId="0CBE2715" w14:textId="77777777" w:rsidR="009F1CB6" w:rsidRPr="00C20284" w:rsidRDefault="009F1CB6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1CB6" w:rsidRPr="00C20284" w14:paraId="6894B1D0" w14:textId="77777777" w:rsidTr="00D75587">
        <w:tc>
          <w:tcPr>
            <w:tcW w:w="3942" w:type="dxa"/>
          </w:tcPr>
          <w:p w14:paraId="458B03B7" w14:textId="544E081D" w:rsidR="009F1CB6" w:rsidRPr="00C20284" w:rsidRDefault="009F1CB6" w:rsidP="009F1CB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 ณ วันต้นงวด</w:t>
            </w:r>
          </w:p>
        </w:tc>
        <w:tc>
          <w:tcPr>
            <w:tcW w:w="1143" w:type="dxa"/>
          </w:tcPr>
          <w:p w14:paraId="011A6292" w14:textId="4312EDE4" w:rsidR="009F1CB6" w:rsidRPr="00C20284" w:rsidRDefault="00CA3B05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8,611</w:t>
            </w:r>
          </w:p>
        </w:tc>
        <w:tc>
          <w:tcPr>
            <w:tcW w:w="270" w:type="dxa"/>
          </w:tcPr>
          <w:p w14:paraId="6C441B68" w14:textId="77777777" w:rsidR="009F1CB6" w:rsidRPr="00C20284" w:rsidRDefault="009F1CB6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DC509C" w14:textId="4793B628" w:rsidR="009F1CB6" w:rsidRPr="00C20284" w:rsidRDefault="009711B9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8</w:t>
            </w:r>
            <w:r w:rsidR="009F1CB6" w:rsidRPr="00C20284">
              <w:rPr>
                <w:rFonts w:ascii="Angsana New" w:hAnsi="Angsana New"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</w:rPr>
              <w:t>611</w:t>
            </w:r>
          </w:p>
        </w:tc>
        <w:tc>
          <w:tcPr>
            <w:tcW w:w="270" w:type="dxa"/>
          </w:tcPr>
          <w:p w14:paraId="1E0D1803" w14:textId="77777777" w:rsidR="009F1CB6" w:rsidRPr="00C20284" w:rsidRDefault="009F1CB6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775EEC6D" w14:textId="155F8B82" w:rsidR="009F1CB6" w:rsidRPr="00C20284" w:rsidRDefault="0011498E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8,611</w:t>
            </w:r>
          </w:p>
        </w:tc>
        <w:tc>
          <w:tcPr>
            <w:tcW w:w="270" w:type="dxa"/>
            <w:gridSpan w:val="2"/>
          </w:tcPr>
          <w:p w14:paraId="0FA0FA6D" w14:textId="77777777" w:rsidR="009F1CB6" w:rsidRPr="00C20284" w:rsidRDefault="009F1CB6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gridSpan w:val="2"/>
          </w:tcPr>
          <w:p w14:paraId="2DB3DF92" w14:textId="45812186" w:rsidR="009F1CB6" w:rsidRPr="00C20284" w:rsidRDefault="009711B9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8</w:t>
            </w:r>
            <w:r w:rsidR="009F1CB6" w:rsidRPr="00C20284">
              <w:rPr>
                <w:rFonts w:ascii="Angsana New" w:hAnsi="Angsana New"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</w:rPr>
              <w:t>611</w:t>
            </w:r>
          </w:p>
        </w:tc>
      </w:tr>
      <w:tr w:rsidR="009F1CB6" w:rsidRPr="00C20284" w14:paraId="7BAAEE4F" w14:textId="77777777" w:rsidTr="00D55B15">
        <w:tc>
          <w:tcPr>
            <w:tcW w:w="3942" w:type="dxa"/>
          </w:tcPr>
          <w:p w14:paraId="2B76673C" w14:textId="77777777" w:rsidR="009F1CB6" w:rsidRPr="00C20284" w:rsidRDefault="009F1CB6" w:rsidP="009F1CB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จำนวนหุ้นทุนซื้อคืนถือโดยบริษัทย่อย</w:t>
            </w:r>
          </w:p>
        </w:tc>
        <w:tc>
          <w:tcPr>
            <w:tcW w:w="1143" w:type="dxa"/>
          </w:tcPr>
          <w:p w14:paraId="78632722" w14:textId="2F8DAD0F" w:rsidR="009F1CB6" w:rsidRPr="00DE1D3E" w:rsidRDefault="00CA3B05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7601B">
              <w:rPr>
                <w:rFonts w:ascii="Angsana New" w:hAnsi="Angsana New"/>
                <w:sz w:val="30"/>
                <w:szCs w:val="30"/>
              </w:rPr>
              <w:t>(44</w:t>
            </w:r>
            <w:r w:rsidR="0007601B" w:rsidRPr="0007601B">
              <w:rPr>
                <w:rFonts w:ascii="Angsana New" w:hAnsi="Angsana New"/>
                <w:sz w:val="30"/>
                <w:szCs w:val="30"/>
              </w:rPr>
              <w:t>3</w:t>
            </w:r>
            <w:r w:rsidRPr="0007601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EE1485A" w14:textId="77777777" w:rsidR="009F1CB6" w:rsidRPr="00C20284" w:rsidRDefault="009F1CB6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A1680E" w14:textId="0ACC8CE9" w:rsidR="009F1CB6" w:rsidRPr="00C20284" w:rsidRDefault="009F1CB6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>(</w:t>
            </w:r>
            <w:r w:rsidR="003C6613">
              <w:rPr>
                <w:rFonts w:ascii="Angsana New" w:hAnsi="Angsana New"/>
                <w:sz w:val="30"/>
                <w:szCs w:val="30"/>
              </w:rPr>
              <w:t>4</w:t>
            </w:r>
            <w:r w:rsidR="009711B9" w:rsidRPr="009711B9">
              <w:rPr>
                <w:rFonts w:ascii="Angsana New" w:hAnsi="Angsana New"/>
                <w:sz w:val="30"/>
                <w:szCs w:val="30"/>
              </w:rPr>
              <w:t>26</w:t>
            </w:r>
            <w:r w:rsidRPr="00C2028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221C63E" w14:textId="77777777" w:rsidR="009F1CB6" w:rsidRPr="00C20284" w:rsidRDefault="009F1CB6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34BEF464" w14:textId="0D77B3B3" w:rsidR="009F1CB6" w:rsidRPr="00C20284" w:rsidRDefault="0011498E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1CB27F31" w14:textId="77777777" w:rsidR="009F1CB6" w:rsidRPr="00C20284" w:rsidRDefault="009F1CB6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gridSpan w:val="2"/>
          </w:tcPr>
          <w:p w14:paraId="06C62CA2" w14:textId="23D90C85" w:rsidR="009F1CB6" w:rsidRPr="00C20284" w:rsidRDefault="009F1CB6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F1CB6" w:rsidRPr="00C20284" w14:paraId="35918F50" w14:textId="77777777" w:rsidTr="00D55B15">
        <w:tc>
          <w:tcPr>
            <w:tcW w:w="3942" w:type="dxa"/>
          </w:tcPr>
          <w:p w14:paraId="71AB83AB" w14:textId="14E3CDBB" w:rsidR="009F1CB6" w:rsidRPr="00C20284" w:rsidRDefault="009F1CB6" w:rsidP="009F1CB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ผลกระทบจากหุ้นที่ถือโดยบริษัท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5BE728A3" w14:textId="0470B499" w:rsidR="009F1CB6" w:rsidRPr="00C20284" w:rsidRDefault="00CA3B05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(198)</w:t>
            </w:r>
          </w:p>
        </w:tc>
        <w:tc>
          <w:tcPr>
            <w:tcW w:w="270" w:type="dxa"/>
          </w:tcPr>
          <w:p w14:paraId="4E0ED63F" w14:textId="77777777" w:rsidR="009F1CB6" w:rsidRPr="00C20284" w:rsidRDefault="009F1CB6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A3E1158" w14:textId="765A0067" w:rsidR="009F1CB6" w:rsidRPr="00C20284" w:rsidRDefault="009F1CB6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>(</w:t>
            </w:r>
            <w:r w:rsidR="009711B9" w:rsidRPr="009711B9">
              <w:rPr>
                <w:rFonts w:ascii="Angsana New" w:hAnsi="Angsana New"/>
                <w:sz w:val="30"/>
                <w:szCs w:val="30"/>
              </w:rPr>
              <w:t>80</w:t>
            </w:r>
            <w:r w:rsidRPr="00C2028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A2C2A5F" w14:textId="77777777" w:rsidR="009F1CB6" w:rsidRPr="00C20284" w:rsidRDefault="009F1CB6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7B624A56" w14:textId="17C31C4A" w:rsidR="009F1CB6" w:rsidRPr="00C20284" w:rsidRDefault="000E5900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(198)</w:t>
            </w:r>
          </w:p>
        </w:tc>
        <w:tc>
          <w:tcPr>
            <w:tcW w:w="270" w:type="dxa"/>
            <w:gridSpan w:val="2"/>
          </w:tcPr>
          <w:p w14:paraId="04CABE8E" w14:textId="77777777" w:rsidR="009F1CB6" w:rsidRPr="00C20284" w:rsidRDefault="009F1CB6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</w:tcPr>
          <w:p w14:paraId="70FD040E" w14:textId="092A54B5" w:rsidR="009F1CB6" w:rsidRPr="00C20284" w:rsidRDefault="009F1CB6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>(</w:t>
            </w:r>
            <w:r w:rsidR="009711B9" w:rsidRPr="009711B9">
              <w:rPr>
                <w:rFonts w:ascii="Angsana New" w:hAnsi="Angsana New"/>
                <w:sz w:val="30"/>
                <w:szCs w:val="30"/>
              </w:rPr>
              <w:t>80</w:t>
            </w:r>
            <w:r w:rsidRPr="00C2028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F1CB6" w:rsidRPr="00C20284" w14:paraId="126B8806" w14:textId="77777777" w:rsidTr="00D55B15">
        <w:tc>
          <w:tcPr>
            <w:tcW w:w="3942" w:type="dxa"/>
          </w:tcPr>
          <w:p w14:paraId="179C9262" w14:textId="3C44A684" w:rsidR="009F1CB6" w:rsidRPr="00C20284" w:rsidRDefault="009F1CB6" w:rsidP="009F1CB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 (ขั้นพื้นฐาน) ณ วันสิ้นงวด</w:t>
            </w: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6CA87E75" w14:textId="6518B5CC" w:rsidR="009F1CB6" w:rsidRPr="00C20284" w:rsidRDefault="00CA3B05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601B">
              <w:rPr>
                <w:rFonts w:ascii="Angsana New" w:hAnsi="Angsana New"/>
                <w:b/>
                <w:bCs/>
                <w:sz w:val="30"/>
                <w:szCs w:val="30"/>
              </w:rPr>
              <w:t>7,97</w:t>
            </w:r>
            <w:r w:rsidR="00130A05" w:rsidRPr="0007601B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17084BF0" w14:textId="77777777" w:rsidR="009F1CB6" w:rsidRPr="00C20284" w:rsidRDefault="009F1CB6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455EC5D" w14:textId="7DC39F43" w:rsidR="009F1CB6" w:rsidRPr="00C20284" w:rsidRDefault="009711B9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9F1CB6" w:rsidRPr="00C202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270" w:type="dxa"/>
          </w:tcPr>
          <w:p w14:paraId="5F596BC6" w14:textId="77777777" w:rsidR="009F1CB6" w:rsidRPr="00C20284" w:rsidRDefault="009F1CB6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0488696B" w14:textId="270C947A" w:rsidR="009F1CB6" w:rsidRPr="00C20284" w:rsidRDefault="002B0B64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8,413</w:t>
            </w:r>
          </w:p>
        </w:tc>
        <w:tc>
          <w:tcPr>
            <w:tcW w:w="270" w:type="dxa"/>
            <w:gridSpan w:val="2"/>
          </w:tcPr>
          <w:p w14:paraId="0040E339" w14:textId="77777777" w:rsidR="009F1CB6" w:rsidRPr="00C20284" w:rsidRDefault="009F1CB6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</w:tcBorders>
          </w:tcPr>
          <w:p w14:paraId="5459C1C5" w14:textId="55CC3E9E" w:rsidR="009F1CB6" w:rsidRPr="00C20284" w:rsidRDefault="009711B9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9F1CB6" w:rsidRPr="00C202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531</w:t>
            </w:r>
          </w:p>
        </w:tc>
      </w:tr>
      <w:tr w:rsidR="009F1CB6" w:rsidRPr="00C20284" w14:paraId="70143125" w14:textId="77777777" w:rsidTr="00D55B15">
        <w:tc>
          <w:tcPr>
            <w:tcW w:w="3942" w:type="dxa"/>
          </w:tcPr>
          <w:p w14:paraId="0A676487" w14:textId="69221D2A" w:rsidR="009F1CB6" w:rsidRPr="00C20284" w:rsidRDefault="009F1CB6" w:rsidP="009F1CB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ผลกระทบจากการแปลงหุ้นกู้แปลงสภาพ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3B884DE9" w14:textId="40D9EB9A" w:rsidR="009F1CB6" w:rsidRPr="00C20284" w:rsidRDefault="00CA3B05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234</w:t>
            </w:r>
          </w:p>
        </w:tc>
        <w:tc>
          <w:tcPr>
            <w:tcW w:w="270" w:type="dxa"/>
          </w:tcPr>
          <w:p w14:paraId="7721A654" w14:textId="77777777" w:rsidR="009F1CB6" w:rsidRPr="00C20284" w:rsidRDefault="009F1CB6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0F6D7AE" w14:textId="61311B25" w:rsidR="009F1CB6" w:rsidRPr="00C20284" w:rsidRDefault="009711B9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125</w:t>
            </w:r>
          </w:p>
        </w:tc>
        <w:tc>
          <w:tcPr>
            <w:tcW w:w="270" w:type="dxa"/>
          </w:tcPr>
          <w:p w14:paraId="78BD0F17" w14:textId="77777777" w:rsidR="009F1CB6" w:rsidRPr="00C20284" w:rsidRDefault="009F1CB6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07F8E03E" w14:textId="62CE6604" w:rsidR="009F1CB6" w:rsidRPr="00C20284" w:rsidRDefault="00881ECD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046907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gridSpan w:val="2"/>
          </w:tcPr>
          <w:p w14:paraId="71BF59CD" w14:textId="77777777" w:rsidR="009F1CB6" w:rsidRPr="00C20284" w:rsidRDefault="009F1CB6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</w:tcPr>
          <w:p w14:paraId="54E4FEEA" w14:textId="65497166" w:rsidR="009F1CB6" w:rsidRPr="00C20284" w:rsidRDefault="009711B9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125</w:t>
            </w:r>
          </w:p>
        </w:tc>
      </w:tr>
      <w:tr w:rsidR="009F1CB6" w:rsidRPr="00C20284" w14:paraId="43838993" w14:textId="77777777" w:rsidTr="00D55B15">
        <w:tc>
          <w:tcPr>
            <w:tcW w:w="3942" w:type="dxa"/>
          </w:tcPr>
          <w:p w14:paraId="4C71CECF" w14:textId="74D322B9" w:rsidR="009F1CB6" w:rsidRPr="00C20284" w:rsidRDefault="009F1CB6" w:rsidP="009F1CB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จำนวนหุ้นสามัญ </w:t>
            </w:r>
            <w:r w:rsidR="006D032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(ปรับลด) 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วันสิ้นงวด</w:t>
            </w: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4517A6F4" w14:textId="188F0D88" w:rsidR="009F1CB6" w:rsidRPr="00C20284" w:rsidRDefault="00CA3B05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8,20</w:t>
            </w:r>
            <w:r w:rsidR="00130A05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76CAA9E" w14:textId="77777777" w:rsidR="009F1CB6" w:rsidRPr="00C20284" w:rsidRDefault="009F1CB6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EDA5047" w14:textId="275C3D40" w:rsidR="009F1CB6" w:rsidRPr="00C20284" w:rsidRDefault="009711B9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9F1CB6" w:rsidRPr="00C202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230</w:t>
            </w:r>
          </w:p>
        </w:tc>
        <w:tc>
          <w:tcPr>
            <w:tcW w:w="270" w:type="dxa"/>
          </w:tcPr>
          <w:p w14:paraId="7846AEAC" w14:textId="77777777" w:rsidR="009F1CB6" w:rsidRPr="00C20284" w:rsidRDefault="009F1CB6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4AA7F87E" w14:textId="0EE997FF" w:rsidR="009F1CB6" w:rsidRPr="00C20284" w:rsidRDefault="00146280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8,647</w:t>
            </w:r>
          </w:p>
        </w:tc>
        <w:tc>
          <w:tcPr>
            <w:tcW w:w="270" w:type="dxa"/>
            <w:gridSpan w:val="2"/>
          </w:tcPr>
          <w:p w14:paraId="28F4C4EE" w14:textId="77777777" w:rsidR="009F1CB6" w:rsidRPr="00C20284" w:rsidRDefault="009F1CB6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</w:tcBorders>
          </w:tcPr>
          <w:p w14:paraId="5133990E" w14:textId="1829FAF0" w:rsidR="009F1CB6" w:rsidRPr="00C20284" w:rsidRDefault="009711B9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9F1CB6" w:rsidRPr="00C202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656</w:t>
            </w:r>
          </w:p>
        </w:tc>
      </w:tr>
      <w:tr w:rsidR="009F1CB6" w:rsidRPr="00C20284" w14:paraId="58954422" w14:textId="77777777" w:rsidTr="00D75587">
        <w:tc>
          <w:tcPr>
            <w:tcW w:w="3942" w:type="dxa"/>
          </w:tcPr>
          <w:p w14:paraId="5AF6BA09" w14:textId="77777777" w:rsidR="009F1CB6" w:rsidRPr="00C20284" w:rsidRDefault="009F1CB6" w:rsidP="009F1CB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</w:tcPr>
          <w:p w14:paraId="464BCF4C" w14:textId="77777777" w:rsidR="009F1CB6" w:rsidRPr="00C20284" w:rsidRDefault="009F1CB6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655C8341" w14:textId="77777777" w:rsidR="009F1CB6" w:rsidRPr="00C20284" w:rsidRDefault="009F1CB6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9243CFD" w14:textId="77777777" w:rsidR="009F1CB6" w:rsidRPr="00C20284" w:rsidRDefault="009F1CB6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6E4490B9" w14:textId="77777777" w:rsidR="009F1CB6" w:rsidRPr="00C20284" w:rsidRDefault="009F1CB6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</w:tcPr>
          <w:p w14:paraId="5770E8BD" w14:textId="77777777" w:rsidR="009F1CB6" w:rsidRPr="00C20284" w:rsidRDefault="009F1CB6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219D8B48" w14:textId="77777777" w:rsidR="009F1CB6" w:rsidRPr="00C20284" w:rsidRDefault="009F1CB6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25" w:type="dxa"/>
            <w:gridSpan w:val="2"/>
            <w:tcBorders>
              <w:top w:val="double" w:sz="4" w:space="0" w:color="auto"/>
            </w:tcBorders>
          </w:tcPr>
          <w:p w14:paraId="33F4FCDC" w14:textId="77777777" w:rsidR="009F1CB6" w:rsidRPr="00C20284" w:rsidRDefault="009F1CB6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9F1CB6" w:rsidRPr="00C20284" w14:paraId="76CB7A74" w14:textId="77777777" w:rsidTr="00D75587">
        <w:tc>
          <w:tcPr>
            <w:tcW w:w="3942" w:type="dxa"/>
          </w:tcPr>
          <w:p w14:paraId="7163BFBD" w14:textId="0F7C78EE" w:rsidR="009F1CB6" w:rsidRPr="00C20284" w:rsidRDefault="009F1CB6" w:rsidP="009F1CB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C202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43" w:type="dxa"/>
            <w:tcBorders>
              <w:bottom w:val="double" w:sz="4" w:space="0" w:color="auto"/>
            </w:tcBorders>
          </w:tcPr>
          <w:p w14:paraId="1ABFAB60" w14:textId="39C82D3B" w:rsidR="009F1CB6" w:rsidRPr="00C20284" w:rsidRDefault="00AF4AE4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1.56</w:t>
            </w:r>
          </w:p>
        </w:tc>
        <w:tc>
          <w:tcPr>
            <w:tcW w:w="270" w:type="dxa"/>
          </w:tcPr>
          <w:p w14:paraId="461E4323" w14:textId="77777777" w:rsidR="009F1CB6" w:rsidRPr="00C20284" w:rsidRDefault="009F1CB6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2027793" w14:textId="52700737" w:rsidR="009F1CB6" w:rsidRPr="00C20284" w:rsidRDefault="009711B9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9F1CB6" w:rsidRPr="00C20284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3C661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3B1FE6D" w14:textId="77777777" w:rsidR="009F1CB6" w:rsidRPr="00C20284" w:rsidRDefault="009F1CB6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5E7A3BAA" w14:textId="448618C3" w:rsidR="009F1CB6" w:rsidRPr="00C20284" w:rsidRDefault="00146280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0.17</w:t>
            </w:r>
          </w:p>
        </w:tc>
        <w:tc>
          <w:tcPr>
            <w:tcW w:w="270" w:type="dxa"/>
            <w:gridSpan w:val="2"/>
          </w:tcPr>
          <w:p w14:paraId="124FDF13" w14:textId="77777777" w:rsidR="009F1CB6" w:rsidRPr="00C20284" w:rsidRDefault="009F1CB6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gridSpan w:val="2"/>
            <w:tcBorders>
              <w:bottom w:val="double" w:sz="4" w:space="0" w:color="auto"/>
            </w:tcBorders>
          </w:tcPr>
          <w:p w14:paraId="1D2D881D" w14:textId="4539922A" w:rsidR="009F1CB6" w:rsidRPr="00C20284" w:rsidRDefault="009711B9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9F1CB6" w:rsidRPr="00C20284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95</w:t>
            </w:r>
          </w:p>
        </w:tc>
      </w:tr>
      <w:tr w:rsidR="009F1CB6" w:rsidRPr="00C20284" w14:paraId="7CE0970C" w14:textId="77777777" w:rsidTr="00D75587">
        <w:tc>
          <w:tcPr>
            <w:tcW w:w="3942" w:type="dxa"/>
          </w:tcPr>
          <w:p w14:paraId="24146513" w14:textId="0BBF81B5" w:rsidR="009F1CB6" w:rsidRPr="00C20284" w:rsidRDefault="009F1CB6" w:rsidP="009F1CB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</w:t>
            </w:r>
            <w:r w:rsidR="006D03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6D032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(ปรับลด)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C202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43" w:type="dxa"/>
            <w:tcBorders>
              <w:top w:val="double" w:sz="4" w:space="0" w:color="auto"/>
              <w:bottom w:val="double" w:sz="4" w:space="0" w:color="auto"/>
            </w:tcBorders>
          </w:tcPr>
          <w:p w14:paraId="3D763F40" w14:textId="08924C2F" w:rsidR="009F1CB6" w:rsidRPr="00C20284" w:rsidRDefault="00AF4AE4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1.55</w:t>
            </w:r>
          </w:p>
        </w:tc>
        <w:tc>
          <w:tcPr>
            <w:tcW w:w="270" w:type="dxa"/>
          </w:tcPr>
          <w:p w14:paraId="7C6560AC" w14:textId="77777777" w:rsidR="009F1CB6" w:rsidRPr="00C20284" w:rsidRDefault="009F1CB6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583AB24D" w14:textId="112787C4" w:rsidR="009F1CB6" w:rsidRPr="00C20284" w:rsidDel="002100BC" w:rsidRDefault="009711B9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108" w:right="-13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9F1CB6" w:rsidRPr="00C20284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5ED70BB6" w14:textId="77777777" w:rsidR="009F1CB6" w:rsidRPr="00C20284" w:rsidRDefault="009F1CB6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double" w:sz="4" w:space="0" w:color="auto"/>
              <w:bottom w:val="double" w:sz="4" w:space="0" w:color="auto"/>
            </w:tcBorders>
          </w:tcPr>
          <w:p w14:paraId="7AE939DA" w14:textId="00568642" w:rsidR="009F1CB6" w:rsidRPr="00C20284" w:rsidRDefault="00146280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0.17</w:t>
            </w:r>
          </w:p>
        </w:tc>
        <w:tc>
          <w:tcPr>
            <w:tcW w:w="270" w:type="dxa"/>
            <w:gridSpan w:val="2"/>
          </w:tcPr>
          <w:p w14:paraId="605D603F" w14:textId="77777777" w:rsidR="009F1CB6" w:rsidRPr="00C20284" w:rsidRDefault="009F1CB6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79423B0F" w14:textId="19A3F8CE" w:rsidR="009F1CB6" w:rsidRPr="00C20284" w:rsidRDefault="009711B9" w:rsidP="009F1C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9F1CB6" w:rsidRPr="00C20284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3C661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</w:tbl>
    <w:p w14:paraId="0D682760" w14:textId="357512DB" w:rsidR="001E191E" w:rsidRPr="00C20284" w:rsidRDefault="001E191E" w:rsidP="005C6C4B">
      <w:pPr>
        <w:pStyle w:val="Heading1"/>
        <w:shd w:val="clear" w:color="auto" w:fill="auto"/>
        <w:tabs>
          <w:tab w:val="clear" w:pos="283"/>
        </w:tabs>
        <w:ind w:left="540" w:hanging="540"/>
        <w:rPr>
          <w:rFonts w:ascii="Angsana New" w:hAnsi="Angsana New"/>
          <w:b w:val="0"/>
          <w:szCs w:val="30"/>
        </w:rPr>
      </w:pPr>
      <w:r w:rsidRPr="00C20284">
        <w:rPr>
          <w:rFonts w:ascii="Angsana New" w:hAnsi="Angsana New" w:cs="Angsana New"/>
          <w:szCs w:val="30"/>
          <w:cs/>
        </w:rPr>
        <w:lastRenderedPageBreak/>
        <w:t>เงินปันผล</w:t>
      </w:r>
      <w:r w:rsidR="00631216">
        <w:rPr>
          <w:rFonts w:ascii="Angsana New" w:hAnsi="Angsana New" w:cs="Angsana New" w:hint="cs"/>
          <w:szCs w:val="30"/>
          <w:cs/>
        </w:rPr>
        <w:t>จ่าย</w:t>
      </w:r>
    </w:p>
    <w:p w14:paraId="49FF5C53" w14:textId="77777777" w:rsidR="002100BC" w:rsidRPr="00C20284" w:rsidRDefault="002100BC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Angsana New" w:hAnsi="Angsana New"/>
          <w:sz w:val="30"/>
          <w:szCs w:val="30"/>
        </w:rPr>
      </w:pPr>
    </w:p>
    <w:p w14:paraId="7EF79DA8" w14:textId="653B7D18" w:rsidR="002C6BE7" w:rsidRPr="00C20284" w:rsidRDefault="002C6BE7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Angsana New" w:hAnsi="Angsana New"/>
          <w:sz w:val="30"/>
          <w:szCs w:val="30"/>
        </w:rPr>
      </w:pPr>
      <w:r w:rsidRPr="00C20284">
        <w:rPr>
          <w:rFonts w:ascii="Angsana New" w:eastAsia="Angsana New" w:hAnsi="Angsana New"/>
          <w:sz w:val="30"/>
          <w:szCs w:val="30"/>
          <w:cs/>
        </w:rPr>
        <w:t>รายละเอียดเงินปันผลสำหรับแต่ละปีสิ้นสุ</w:t>
      </w:r>
      <w:r w:rsidR="007E1634" w:rsidRPr="00C20284">
        <w:rPr>
          <w:rFonts w:ascii="Angsana New" w:eastAsia="Angsana New" w:hAnsi="Angsana New"/>
          <w:sz w:val="30"/>
          <w:szCs w:val="30"/>
          <w:cs/>
        </w:rPr>
        <w:t xml:space="preserve">ดวันที่ </w:t>
      </w:r>
      <w:r w:rsidR="009711B9" w:rsidRPr="009711B9">
        <w:rPr>
          <w:rFonts w:ascii="Angsana New" w:eastAsia="Angsana New" w:hAnsi="Angsana New"/>
          <w:sz w:val="30"/>
          <w:szCs w:val="30"/>
        </w:rPr>
        <w:t>31</w:t>
      </w:r>
      <w:r w:rsidR="007E1634" w:rsidRPr="00C20284">
        <w:rPr>
          <w:rFonts w:ascii="Angsana New" w:eastAsia="Angsana New" w:hAnsi="Angsana New"/>
          <w:sz w:val="30"/>
          <w:szCs w:val="30"/>
          <w:cs/>
        </w:rPr>
        <w:t xml:space="preserve"> ธันวาคม </w:t>
      </w:r>
      <w:r w:rsidRPr="00C20284">
        <w:rPr>
          <w:rFonts w:ascii="Angsana New" w:eastAsia="Angsana New" w:hAnsi="Angsana New"/>
          <w:sz w:val="30"/>
          <w:szCs w:val="30"/>
          <w:cs/>
        </w:rPr>
        <w:t>มีดังนี้</w:t>
      </w:r>
    </w:p>
    <w:p w14:paraId="7C6826F2" w14:textId="77777777" w:rsidR="003F5C36" w:rsidRPr="00C20284" w:rsidRDefault="003F5C36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Angsana New" w:hAnsi="Angsana New"/>
          <w:sz w:val="30"/>
          <w:szCs w:val="30"/>
        </w:rPr>
      </w:pPr>
    </w:p>
    <w:tbl>
      <w:tblPr>
        <w:tblW w:w="9277" w:type="dxa"/>
        <w:tblInd w:w="54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618"/>
        <w:gridCol w:w="270"/>
        <w:gridCol w:w="926"/>
        <w:gridCol w:w="250"/>
        <w:gridCol w:w="1531"/>
        <w:gridCol w:w="288"/>
        <w:gridCol w:w="1065"/>
        <w:gridCol w:w="270"/>
        <w:gridCol w:w="3059"/>
      </w:tblGrid>
      <w:tr w:rsidR="008D6211" w:rsidRPr="00C20284" w14:paraId="6CA181CE" w14:textId="77777777" w:rsidTr="00D75587">
        <w:trPr>
          <w:trHeight w:hRule="exact" w:val="374"/>
        </w:trPr>
        <w:tc>
          <w:tcPr>
            <w:tcW w:w="1618" w:type="dxa"/>
            <w:vAlign w:val="bottom"/>
          </w:tcPr>
          <w:p w14:paraId="42AB07ED" w14:textId="77777777" w:rsidR="008D6211" w:rsidRPr="00C20284" w:rsidRDefault="008D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5BEC3C" w14:textId="77777777" w:rsidR="008D6211" w:rsidRPr="00C20284" w:rsidRDefault="008D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14:paraId="7F828B2A" w14:textId="77777777" w:rsidR="008D6211" w:rsidRPr="00C20284" w:rsidRDefault="008D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4E21D480" w14:textId="77777777" w:rsidR="008D6211" w:rsidRPr="00C20284" w:rsidRDefault="008D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02E2114A" w14:textId="77777777" w:rsidR="008D6211" w:rsidRPr="00C20284" w:rsidRDefault="008D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8" w:type="dxa"/>
          </w:tcPr>
          <w:p w14:paraId="35BDEEBE" w14:textId="77777777" w:rsidR="008D6211" w:rsidRPr="00C20284" w:rsidRDefault="008D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527CC4F8" w14:textId="77777777" w:rsidR="008D6211" w:rsidRPr="00C20284" w:rsidRDefault="008D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9D35B0" w14:textId="77777777" w:rsidR="008D6211" w:rsidRPr="00C20284" w:rsidRDefault="008D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59" w:type="dxa"/>
            <w:vAlign w:val="bottom"/>
          </w:tcPr>
          <w:p w14:paraId="05216161" w14:textId="77777777" w:rsidR="008D6211" w:rsidRPr="00C20284" w:rsidRDefault="008D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6211" w:rsidRPr="00C20284" w14:paraId="01752407" w14:textId="77777777" w:rsidTr="00D75587">
        <w:trPr>
          <w:trHeight w:hRule="exact" w:val="374"/>
        </w:trPr>
        <w:tc>
          <w:tcPr>
            <w:tcW w:w="1618" w:type="dxa"/>
            <w:vAlign w:val="bottom"/>
          </w:tcPr>
          <w:p w14:paraId="0AFDA530" w14:textId="77777777" w:rsidR="008D6211" w:rsidRPr="00C20284" w:rsidRDefault="008D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B6E4E6" w14:textId="77777777" w:rsidR="008D6211" w:rsidRPr="00C20284" w:rsidRDefault="008D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14:paraId="667829D0" w14:textId="77777777" w:rsidR="008D6211" w:rsidRPr="00C20284" w:rsidRDefault="008D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อัตรา</w:t>
            </w:r>
          </w:p>
        </w:tc>
        <w:tc>
          <w:tcPr>
            <w:tcW w:w="250" w:type="dxa"/>
          </w:tcPr>
          <w:p w14:paraId="2AE8FDBC" w14:textId="77777777" w:rsidR="008D6211" w:rsidRPr="00C20284" w:rsidRDefault="008D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475AE1B9" w14:textId="77777777" w:rsidR="008D6211" w:rsidRPr="00C20284" w:rsidRDefault="008D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ที่มีสิทธิได้รับ</w:t>
            </w:r>
          </w:p>
        </w:tc>
        <w:tc>
          <w:tcPr>
            <w:tcW w:w="288" w:type="dxa"/>
          </w:tcPr>
          <w:p w14:paraId="04925A8A" w14:textId="77777777" w:rsidR="008D6211" w:rsidRPr="00C20284" w:rsidRDefault="008D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7DA81BEC" w14:textId="77777777" w:rsidR="008D6211" w:rsidRPr="00C20284" w:rsidRDefault="008D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0" w:type="dxa"/>
          </w:tcPr>
          <w:p w14:paraId="35442AFD" w14:textId="77777777" w:rsidR="008D6211" w:rsidRPr="00C20284" w:rsidRDefault="008D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59" w:type="dxa"/>
            <w:vAlign w:val="bottom"/>
          </w:tcPr>
          <w:p w14:paraId="1332084D" w14:textId="77777777" w:rsidR="008D6211" w:rsidRPr="00C20284" w:rsidRDefault="008D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6211" w:rsidRPr="00C20284" w14:paraId="7774A5FA" w14:textId="77777777" w:rsidTr="00D75587">
        <w:trPr>
          <w:trHeight w:hRule="exact" w:val="374"/>
        </w:trPr>
        <w:tc>
          <w:tcPr>
            <w:tcW w:w="1618" w:type="dxa"/>
            <w:vAlign w:val="bottom"/>
          </w:tcPr>
          <w:p w14:paraId="05F3E0E9" w14:textId="77777777" w:rsidR="008D6211" w:rsidRPr="00C20284" w:rsidRDefault="008D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70" w:type="dxa"/>
          </w:tcPr>
          <w:p w14:paraId="7807FF3E" w14:textId="77777777" w:rsidR="008D6211" w:rsidRPr="00C20284" w:rsidRDefault="008D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14:paraId="65D7E67D" w14:textId="77777777" w:rsidR="008D6211" w:rsidRPr="00C20284" w:rsidRDefault="008D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หุ้นละ</w:t>
            </w:r>
          </w:p>
        </w:tc>
        <w:tc>
          <w:tcPr>
            <w:tcW w:w="250" w:type="dxa"/>
          </w:tcPr>
          <w:p w14:paraId="26B238D5" w14:textId="77777777" w:rsidR="008D6211" w:rsidRPr="00C20284" w:rsidRDefault="008D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1E3AFAAE" w14:textId="77777777" w:rsidR="008D6211" w:rsidRPr="00C20284" w:rsidRDefault="008D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88" w:type="dxa"/>
          </w:tcPr>
          <w:p w14:paraId="57AF9AA2" w14:textId="77777777" w:rsidR="008D6211" w:rsidRPr="00C20284" w:rsidRDefault="008D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06CC2640" w14:textId="77777777" w:rsidR="008D6211" w:rsidRPr="00C20284" w:rsidRDefault="008D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60E42038" w14:textId="77777777" w:rsidR="008D6211" w:rsidRPr="00C20284" w:rsidRDefault="008D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59" w:type="dxa"/>
            <w:vAlign w:val="bottom"/>
          </w:tcPr>
          <w:p w14:paraId="2AB4DC50" w14:textId="77777777" w:rsidR="008D6211" w:rsidRPr="00C20284" w:rsidRDefault="008D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6211" w:rsidRPr="00C20284" w14:paraId="6570AC64" w14:textId="77777777" w:rsidTr="00D75587">
        <w:trPr>
          <w:trHeight w:hRule="exact" w:val="374"/>
        </w:trPr>
        <w:tc>
          <w:tcPr>
            <w:tcW w:w="1618" w:type="dxa"/>
            <w:tcBorders>
              <w:bottom w:val="single" w:sz="4" w:space="0" w:color="auto"/>
            </w:tcBorders>
            <w:vAlign w:val="bottom"/>
          </w:tcPr>
          <w:p w14:paraId="51105B82" w14:textId="77777777" w:rsidR="008D6211" w:rsidRPr="00C20284" w:rsidRDefault="008D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จ่ายเงินปันผล</w:t>
            </w:r>
          </w:p>
        </w:tc>
        <w:tc>
          <w:tcPr>
            <w:tcW w:w="270" w:type="dxa"/>
          </w:tcPr>
          <w:p w14:paraId="7B937572" w14:textId="77777777" w:rsidR="008D6211" w:rsidRPr="00C20284" w:rsidRDefault="008D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vAlign w:val="bottom"/>
          </w:tcPr>
          <w:p w14:paraId="630D93D8" w14:textId="77777777" w:rsidR="008D6211" w:rsidRPr="00C20284" w:rsidRDefault="008D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2028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50" w:type="dxa"/>
          </w:tcPr>
          <w:p w14:paraId="1AEDA202" w14:textId="77777777" w:rsidR="008D6211" w:rsidRPr="00C20284" w:rsidRDefault="008D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296CE6B8" w14:textId="77777777" w:rsidR="008D6211" w:rsidRPr="00C20284" w:rsidRDefault="008D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2028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หุ้น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88" w:type="dxa"/>
          </w:tcPr>
          <w:p w14:paraId="51DBD8F7" w14:textId="77777777" w:rsidR="008D6211" w:rsidRPr="00C20284" w:rsidRDefault="008D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vAlign w:val="bottom"/>
          </w:tcPr>
          <w:p w14:paraId="7A1F5771" w14:textId="77777777" w:rsidR="008D6211" w:rsidRPr="00C20284" w:rsidRDefault="008D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2028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F6A707B" w14:textId="77777777" w:rsidR="008D6211" w:rsidRPr="00C20284" w:rsidRDefault="008D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59" w:type="dxa"/>
            <w:tcBorders>
              <w:bottom w:val="single" w:sz="4" w:space="0" w:color="auto"/>
            </w:tcBorders>
            <w:vAlign w:val="bottom"/>
          </w:tcPr>
          <w:p w14:paraId="5169DDD9" w14:textId="77777777" w:rsidR="008D6211" w:rsidRPr="00C20284" w:rsidRDefault="008D6211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ที่มา</w:t>
            </w:r>
          </w:p>
        </w:tc>
      </w:tr>
      <w:tr w:rsidR="008D6211" w:rsidRPr="00C20284" w14:paraId="0EC33BC6" w14:textId="77777777" w:rsidTr="00D75587">
        <w:trPr>
          <w:trHeight w:hRule="exact" w:val="216"/>
        </w:trPr>
        <w:tc>
          <w:tcPr>
            <w:tcW w:w="1618" w:type="dxa"/>
            <w:tcBorders>
              <w:top w:val="single" w:sz="4" w:space="0" w:color="auto"/>
            </w:tcBorders>
            <w:vAlign w:val="bottom"/>
          </w:tcPr>
          <w:p w14:paraId="2E925B03" w14:textId="77777777" w:rsidR="008D6211" w:rsidRPr="00C20284" w:rsidRDefault="008D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FBA3E08" w14:textId="77777777" w:rsidR="008D6211" w:rsidRPr="00C20284" w:rsidRDefault="008D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vAlign w:val="bottom"/>
          </w:tcPr>
          <w:p w14:paraId="66EA9EBB" w14:textId="77777777" w:rsidR="008D6211" w:rsidRPr="00C20284" w:rsidRDefault="008D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</w:tcPr>
          <w:p w14:paraId="51D8665E" w14:textId="77777777" w:rsidR="008D6211" w:rsidRPr="00C20284" w:rsidRDefault="008D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75DBF658" w14:textId="77777777" w:rsidR="008D6211" w:rsidRPr="00C20284" w:rsidRDefault="008D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8" w:type="dxa"/>
          </w:tcPr>
          <w:p w14:paraId="128671C7" w14:textId="77777777" w:rsidR="008D6211" w:rsidRPr="00C20284" w:rsidRDefault="008D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vAlign w:val="bottom"/>
          </w:tcPr>
          <w:p w14:paraId="4AC790AC" w14:textId="77777777" w:rsidR="008D6211" w:rsidRPr="00C20284" w:rsidRDefault="008D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505E4DC" w14:textId="77777777" w:rsidR="008D6211" w:rsidRPr="00C20284" w:rsidRDefault="008D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059" w:type="dxa"/>
            <w:tcBorders>
              <w:top w:val="single" w:sz="4" w:space="0" w:color="auto"/>
            </w:tcBorders>
            <w:vAlign w:val="bottom"/>
          </w:tcPr>
          <w:p w14:paraId="2E29A59D" w14:textId="77777777" w:rsidR="008D6211" w:rsidRPr="00C20284" w:rsidRDefault="008D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C0326" w:rsidRPr="00C20284" w14:paraId="786B48BE" w14:textId="77777777" w:rsidTr="00D75587">
        <w:trPr>
          <w:trHeight w:hRule="exact" w:val="389"/>
        </w:trPr>
        <w:tc>
          <w:tcPr>
            <w:tcW w:w="1618" w:type="dxa"/>
          </w:tcPr>
          <w:p w14:paraId="72D8D632" w14:textId="3119C932" w:rsidR="00FC0326" w:rsidRPr="00C20284" w:rsidRDefault="0097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 w:hanging="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11B9">
              <w:rPr>
                <w:rFonts w:asciiTheme="majorBidi" w:hAnsiTheme="majorBidi"/>
                <w:b/>
                <w:bCs/>
                <w:sz w:val="30"/>
                <w:szCs w:val="30"/>
              </w:rPr>
              <w:t>256</w:t>
            </w:r>
            <w:r w:rsidR="003C66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39E3002" w14:textId="77777777" w:rsidR="00FC0326" w:rsidRPr="00C20284" w:rsidRDefault="00FC0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6" w:type="dxa"/>
          </w:tcPr>
          <w:p w14:paraId="66A4694F" w14:textId="77777777" w:rsidR="00FC0326" w:rsidRPr="00C20284" w:rsidRDefault="00FC0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4C68D876" w14:textId="77777777" w:rsidR="00FC0326" w:rsidRPr="00C20284" w:rsidRDefault="00FC0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</w:tcPr>
          <w:p w14:paraId="6D44FBC2" w14:textId="77777777" w:rsidR="00FC0326" w:rsidRPr="00C20284" w:rsidRDefault="00FC0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0A7B39F7" w14:textId="77777777" w:rsidR="00FC0326" w:rsidRPr="00C20284" w:rsidRDefault="00FC0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346B6F34" w14:textId="77777777" w:rsidR="00FC0326" w:rsidRPr="00C20284" w:rsidRDefault="00FC0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95F9C1" w14:textId="77777777" w:rsidR="00FC0326" w:rsidRPr="00C20284" w:rsidRDefault="00FC0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59" w:type="dxa"/>
          </w:tcPr>
          <w:p w14:paraId="4C9B2F1D" w14:textId="77777777" w:rsidR="00FC0326" w:rsidRPr="00C20284" w:rsidRDefault="00FC0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C0326" w:rsidRPr="00C20284" w14:paraId="60E06A49" w14:textId="77777777" w:rsidTr="00D75587">
        <w:trPr>
          <w:trHeight w:hRule="exact" w:val="374"/>
        </w:trPr>
        <w:tc>
          <w:tcPr>
            <w:tcW w:w="1618" w:type="dxa"/>
            <w:vAlign w:val="bottom"/>
          </w:tcPr>
          <w:p w14:paraId="46D29FBA" w14:textId="59F96714" w:rsidR="00FC0326" w:rsidRPr="00C20284" w:rsidRDefault="00F26D8C">
            <w:pPr>
              <w:ind w:hanging="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3C661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9468268" w14:textId="77777777" w:rsidR="00FC0326" w:rsidRPr="00C20284" w:rsidRDefault="00FC0326">
            <w:pPr>
              <w:ind w:left="-108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14:paraId="41058F78" w14:textId="69225A91" w:rsidR="00FC0326" w:rsidRPr="00C20284" w:rsidRDefault="00C40166">
            <w:pPr>
              <w:ind w:left="-108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0.60</w:t>
            </w:r>
          </w:p>
        </w:tc>
        <w:tc>
          <w:tcPr>
            <w:tcW w:w="250" w:type="dxa"/>
          </w:tcPr>
          <w:p w14:paraId="0D5DD792" w14:textId="77777777" w:rsidR="00FC0326" w:rsidRPr="00C20284" w:rsidRDefault="00FC032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6423C1DF" w14:textId="4B3B0944" w:rsidR="00FC0326" w:rsidRPr="00C20284" w:rsidRDefault="00C40166">
            <w:pPr>
              <w:tabs>
                <w:tab w:val="decimal" w:pos="123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</w:t>
            </w:r>
            <w:r w:rsidR="003C6613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13,568,585</w:t>
            </w:r>
          </w:p>
        </w:tc>
        <w:tc>
          <w:tcPr>
            <w:tcW w:w="288" w:type="dxa"/>
          </w:tcPr>
          <w:p w14:paraId="4AD16CF1" w14:textId="77777777" w:rsidR="00FC0326" w:rsidRPr="00C20284" w:rsidRDefault="00FC0326">
            <w:pPr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5" w:type="dxa"/>
            <w:vAlign w:val="bottom"/>
          </w:tcPr>
          <w:p w14:paraId="5F4D26BA" w14:textId="54EB9101" w:rsidR="00FC0326" w:rsidRPr="00C20284" w:rsidRDefault="00C40166" w:rsidP="00710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</w:t>
            </w:r>
            <w:r w:rsidR="003C6613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DD38ADC" w14:textId="77777777" w:rsidR="00FC0326" w:rsidRPr="00C20284" w:rsidRDefault="00FC0326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59" w:type="dxa"/>
          </w:tcPr>
          <w:p w14:paraId="2782D2DF" w14:textId="1CE639D5" w:rsidR="00FC0326" w:rsidRPr="00C20284" w:rsidRDefault="00C40166">
            <w:pPr>
              <w:tabs>
                <w:tab w:val="left" w:pos="178"/>
              </w:tabs>
              <w:ind w:right="-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กำไรส่วนที่หักผลขาดทุนทางภาษี</w:t>
            </w:r>
          </w:p>
        </w:tc>
      </w:tr>
      <w:tr w:rsidR="00C40166" w:rsidRPr="00C20284" w14:paraId="2DE52568" w14:textId="77777777" w:rsidTr="00D75587">
        <w:trPr>
          <w:trHeight w:hRule="exact" w:val="374"/>
        </w:trPr>
        <w:tc>
          <w:tcPr>
            <w:tcW w:w="1618" w:type="dxa"/>
            <w:vAlign w:val="bottom"/>
          </w:tcPr>
          <w:p w14:paraId="1C5A51FB" w14:textId="2EFB1E4F" w:rsidR="00C40166" w:rsidRPr="00C20284" w:rsidRDefault="00C40166" w:rsidP="00C40166">
            <w:pPr>
              <w:ind w:right="-94" w:hanging="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13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3C661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007CD65" w14:textId="77777777" w:rsidR="00C40166" w:rsidRPr="00C20284" w:rsidRDefault="00C40166" w:rsidP="00C40166">
            <w:pPr>
              <w:ind w:left="-108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14:paraId="565F72E8" w14:textId="19050872" w:rsidR="00C40166" w:rsidRPr="00C20284" w:rsidRDefault="00C40166" w:rsidP="00C40166">
            <w:pPr>
              <w:ind w:left="-108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</w:t>
            </w:r>
            <w:r w:rsidR="003C6613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50" w:type="dxa"/>
          </w:tcPr>
          <w:p w14:paraId="26C8189B" w14:textId="77777777" w:rsidR="00C40166" w:rsidRPr="00C20284" w:rsidRDefault="00C40166" w:rsidP="00C4016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6564C27B" w14:textId="292982D8" w:rsidR="00C40166" w:rsidRPr="00C20284" w:rsidRDefault="00C40166" w:rsidP="00C40166">
            <w:pPr>
              <w:tabs>
                <w:tab w:val="decimal" w:pos="123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</w:t>
            </w:r>
            <w:r w:rsidR="003C6613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13,568,585</w:t>
            </w:r>
          </w:p>
        </w:tc>
        <w:tc>
          <w:tcPr>
            <w:tcW w:w="288" w:type="dxa"/>
          </w:tcPr>
          <w:p w14:paraId="6585D028" w14:textId="77777777" w:rsidR="00C40166" w:rsidRPr="00C20284" w:rsidRDefault="00C40166" w:rsidP="00C40166">
            <w:pPr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5" w:type="dxa"/>
            <w:vAlign w:val="bottom"/>
          </w:tcPr>
          <w:p w14:paraId="598F88D0" w14:textId="74130C2F" w:rsidR="00C40166" w:rsidRPr="00C20284" w:rsidRDefault="00C40166" w:rsidP="00710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3,366</w:t>
            </w:r>
          </w:p>
        </w:tc>
        <w:tc>
          <w:tcPr>
            <w:tcW w:w="270" w:type="dxa"/>
          </w:tcPr>
          <w:p w14:paraId="72807E2F" w14:textId="77777777" w:rsidR="00C40166" w:rsidRPr="00C20284" w:rsidRDefault="00C40166" w:rsidP="00C40166">
            <w:pPr>
              <w:ind w:left="-4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59" w:type="dxa"/>
          </w:tcPr>
          <w:p w14:paraId="4675BD1F" w14:textId="7B526524" w:rsidR="00C40166" w:rsidRPr="00C20284" w:rsidRDefault="00C40166" w:rsidP="00C40166">
            <w:pPr>
              <w:tabs>
                <w:tab w:val="left" w:pos="178"/>
              </w:tabs>
              <w:ind w:right="-19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เงินปันผลที่ได้รับจากบริษัทย่อย</w:t>
            </w:r>
          </w:p>
        </w:tc>
      </w:tr>
      <w:tr w:rsidR="00C40166" w:rsidRPr="00C20284" w14:paraId="16EBC727" w14:textId="77777777" w:rsidTr="00D75587">
        <w:trPr>
          <w:trHeight w:hRule="exact" w:val="374"/>
        </w:trPr>
        <w:tc>
          <w:tcPr>
            <w:tcW w:w="1618" w:type="dxa"/>
          </w:tcPr>
          <w:p w14:paraId="4AD8C3C6" w14:textId="7FDB23E1" w:rsidR="00C40166" w:rsidRPr="00C20284" w:rsidRDefault="00C40166" w:rsidP="00C40166">
            <w:pPr>
              <w:ind w:hanging="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DB5739" w14:textId="77777777" w:rsidR="00C40166" w:rsidRPr="00C20284" w:rsidRDefault="00C40166" w:rsidP="00C40166">
            <w:pPr>
              <w:ind w:left="-108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6" w:type="dxa"/>
          </w:tcPr>
          <w:p w14:paraId="11AE0CD0" w14:textId="77777777" w:rsidR="00C40166" w:rsidRPr="00C20284" w:rsidRDefault="00C40166" w:rsidP="00C40166">
            <w:pPr>
              <w:ind w:left="-108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5D2E38A4" w14:textId="77777777" w:rsidR="00C40166" w:rsidRPr="00C20284" w:rsidRDefault="00C40166" w:rsidP="00C4016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</w:tcPr>
          <w:p w14:paraId="513FC471" w14:textId="77777777" w:rsidR="00C40166" w:rsidRPr="00C20284" w:rsidRDefault="00C40166" w:rsidP="00C40166">
            <w:pPr>
              <w:tabs>
                <w:tab w:val="decimal" w:pos="123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16600D3A" w14:textId="77777777" w:rsidR="00C40166" w:rsidRPr="00C20284" w:rsidRDefault="00C40166" w:rsidP="00C40166">
            <w:pPr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5" w:type="dxa"/>
          </w:tcPr>
          <w:p w14:paraId="7DE82C4E" w14:textId="77777777" w:rsidR="00C40166" w:rsidRPr="00C20284" w:rsidRDefault="00C40166" w:rsidP="00C40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F89C0E" w14:textId="77777777" w:rsidR="00C40166" w:rsidRPr="00C20284" w:rsidRDefault="00C40166" w:rsidP="00C40166">
            <w:pPr>
              <w:ind w:left="-4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59" w:type="dxa"/>
          </w:tcPr>
          <w:p w14:paraId="32879855" w14:textId="22FF0CD7" w:rsidR="00C40166" w:rsidRPr="00C20284" w:rsidRDefault="00C40166" w:rsidP="00C40166">
            <w:pPr>
              <w:tabs>
                <w:tab w:val="left" w:pos="178"/>
              </w:tabs>
              <w:ind w:right="-198" w:firstLine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โดยบริษัทย่อยได้จ่ายเงินปันผล</w:t>
            </w:r>
          </w:p>
        </w:tc>
      </w:tr>
      <w:tr w:rsidR="00C40166" w:rsidRPr="00C20284" w14:paraId="650FF086" w14:textId="77777777" w:rsidTr="00D75587">
        <w:trPr>
          <w:trHeight w:hRule="exact" w:val="374"/>
        </w:trPr>
        <w:tc>
          <w:tcPr>
            <w:tcW w:w="1618" w:type="dxa"/>
          </w:tcPr>
          <w:p w14:paraId="7697A419" w14:textId="77777777" w:rsidR="00C40166" w:rsidRPr="00C20284" w:rsidRDefault="00C40166" w:rsidP="00C40166">
            <w:pPr>
              <w:ind w:hanging="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7F3C35" w14:textId="77777777" w:rsidR="00C40166" w:rsidRPr="00C20284" w:rsidRDefault="00C40166" w:rsidP="00C40166">
            <w:pPr>
              <w:ind w:left="-108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6" w:type="dxa"/>
          </w:tcPr>
          <w:p w14:paraId="56359119" w14:textId="77777777" w:rsidR="00C40166" w:rsidRPr="00C20284" w:rsidRDefault="00C40166" w:rsidP="00C40166">
            <w:pPr>
              <w:ind w:left="-108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600C4FBC" w14:textId="77777777" w:rsidR="00C40166" w:rsidRPr="00C20284" w:rsidRDefault="00C40166" w:rsidP="00C4016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</w:tcPr>
          <w:p w14:paraId="535BCF77" w14:textId="77777777" w:rsidR="00C40166" w:rsidRPr="00C20284" w:rsidRDefault="00C40166" w:rsidP="00C40166">
            <w:pPr>
              <w:tabs>
                <w:tab w:val="decimal" w:pos="123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0432DEDA" w14:textId="77777777" w:rsidR="00C40166" w:rsidRPr="00C20284" w:rsidRDefault="00C40166" w:rsidP="00C40166">
            <w:pPr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5" w:type="dxa"/>
          </w:tcPr>
          <w:p w14:paraId="2E9C03C6" w14:textId="77777777" w:rsidR="00C40166" w:rsidRPr="00C20284" w:rsidRDefault="00C40166" w:rsidP="00C40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498DB6" w14:textId="77777777" w:rsidR="00C40166" w:rsidRPr="00C20284" w:rsidRDefault="00C40166" w:rsidP="00C40166">
            <w:pPr>
              <w:ind w:left="-4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59" w:type="dxa"/>
          </w:tcPr>
          <w:p w14:paraId="4ACE3D3B" w14:textId="2D9C6A33" w:rsidR="00C40166" w:rsidRPr="00C20284" w:rsidRDefault="00C40166" w:rsidP="00C40166">
            <w:pPr>
              <w:tabs>
                <w:tab w:val="left" w:pos="178"/>
              </w:tabs>
              <w:ind w:right="-198" w:firstLine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จากกำไรที่เสียภาษีเงินได้</w:t>
            </w:r>
          </w:p>
        </w:tc>
      </w:tr>
      <w:tr w:rsidR="00C40166" w:rsidRPr="00C20284" w14:paraId="66653CBB" w14:textId="77777777" w:rsidTr="00D75587">
        <w:trPr>
          <w:trHeight w:hRule="exact" w:val="374"/>
        </w:trPr>
        <w:tc>
          <w:tcPr>
            <w:tcW w:w="1618" w:type="dxa"/>
          </w:tcPr>
          <w:p w14:paraId="4A9D3941" w14:textId="77777777" w:rsidR="00C40166" w:rsidRPr="00C20284" w:rsidRDefault="00C40166" w:rsidP="00C40166">
            <w:pPr>
              <w:ind w:hanging="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AA4ACF" w14:textId="77777777" w:rsidR="00C40166" w:rsidRPr="00C20284" w:rsidRDefault="00C40166" w:rsidP="00C40166">
            <w:pPr>
              <w:ind w:left="-108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6" w:type="dxa"/>
          </w:tcPr>
          <w:p w14:paraId="7C0492A7" w14:textId="77777777" w:rsidR="00C40166" w:rsidRPr="00C20284" w:rsidRDefault="00C40166" w:rsidP="00C40166">
            <w:pPr>
              <w:ind w:left="-108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567B1E5B" w14:textId="77777777" w:rsidR="00C40166" w:rsidRPr="00C20284" w:rsidRDefault="00C40166" w:rsidP="00C4016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</w:tcPr>
          <w:p w14:paraId="4C48757B" w14:textId="77777777" w:rsidR="00C40166" w:rsidRPr="00C20284" w:rsidRDefault="00C40166" w:rsidP="00C40166">
            <w:pPr>
              <w:tabs>
                <w:tab w:val="decimal" w:pos="123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12CFC328" w14:textId="77777777" w:rsidR="00C40166" w:rsidRPr="00C20284" w:rsidRDefault="00C40166" w:rsidP="00C40166">
            <w:pPr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5" w:type="dxa"/>
          </w:tcPr>
          <w:p w14:paraId="477E9658" w14:textId="77777777" w:rsidR="00C40166" w:rsidRPr="00C20284" w:rsidRDefault="00C40166" w:rsidP="00C40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5A8C60" w14:textId="77777777" w:rsidR="00C40166" w:rsidRPr="00C20284" w:rsidRDefault="00C40166" w:rsidP="00C40166">
            <w:pPr>
              <w:ind w:left="-4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59" w:type="dxa"/>
          </w:tcPr>
          <w:p w14:paraId="52C839FB" w14:textId="64A2F50D" w:rsidR="00C40166" w:rsidRPr="00C20284" w:rsidRDefault="00C40166" w:rsidP="00C40166">
            <w:pPr>
              <w:tabs>
                <w:tab w:val="left" w:pos="178"/>
              </w:tabs>
              <w:ind w:right="-198" w:firstLine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นิติบุคคลอัตราร้อยละ </w:t>
            </w:r>
            <w:r w:rsidRPr="009711B9">
              <w:rPr>
                <w:rFonts w:asciiTheme="majorBidi" w:hAnsiTheme="majorBidi"/>
                <w:sz w:val="30"/>
                <w:szCs w:val="30"/>
              </w:rPr>
              <w:t>20</w:t>
            </w:r>
          </w:p>
        </w:tc>
      </w:tr>
      <w:tr w:rsidR="00C40166" w:rsidRPr="00C20284" w14:paraId="0E69BB0B" w14:textId="77777777" w:rsidTr="00D75587">
        <w:trPr>
          <w:trHeight w:hRule="exact" w:val="374"/>
        </w:trPr>
        <w:tc>
          <w:tcPr>
            <w:tcW w:w="1618" w:type="dxa"/>
          </w:tcPr>
          <w:p w14:paraId="09EE296F" w14:textId="77777777" w:rsidR="00C40166" w:rsidRPr="00C20284" w:rsidRDefault="00C40166" w:rsidP="00C40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 w:hanging="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10B84358" w14:textId="77777777" w:rsidR="00C40166" w:rsidRPr="00C20284" w:rsidRDefault="00C40166" w:rsidP="00C40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6" w:type="dxa"/>
          </w:tcPr>
          <w:p w14:paraId="07FC4D68" w14:textId="77777777" w:rsidR="00C40166" w:rsidRPr="00C20284" w:rsidRDefault="00C40166" w:rsidP="00C40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7532385D" w14:textId="77777777" w:rsidR="00C40166" w:rsidRPr="00C20284" w:rsidRDefault="00C40166" w:rsidP="00C40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</w:tcPr>
          <w:p w14:paraId="22A940B9" w14:textId="77777777" w:rsidR="00C40166" w:rsidRPr="00C20284" w:rsidRDefault="00C40166" w:rsidP="00C40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5224B347" w14:textId="77777777" w:rsidR="00C40166" w:rsidRPr="00C20284" w:rsidRDefault="00C40166" w:rsidP="00C40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</w:tcPr>
          <w:p w14:paraId="64FE7BDD" w14:textId="720DF5A5" w:rsidR="00C40166" w:rsidRPr="00C20284" w:rsidRDefault="00C40166" w:rsidP="00C40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</w:t>
            </w:r>
            <w:r w:rsidR="003C661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3C661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1E2BBA8" w14:textId="77777777" w:rsidR="00C40166" w:rsidRPr="00C20284" w:rsidRDefault="00C40166" w:rsidP="00C40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59" w:type="dxa"/>
          </w:tcPr>
          <w:p w14:paraId="4245E4DD" w14:textId="77777777" w:rsidR="00C40166" w:rsidRPr="00C20284" w:rsidRDefault="00C40166" w:rsidP="00C40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40166" w:rsidRPr="00C20284" w14:paraId="5C0F1E8F" w14:textId="77777777" w:rsidTr="00D75587">
        <w:trPr>
          <w:trHeight w:hRule="exact" w:val="144"/>
        </w:trPr>
        <w:tc>
          <w:tcPr>
            <w:tcW w:w="1618" w:type="dxa"/>
          </w:tcPr>
          <w:p w14:paraId="093956C9" w14:textId="77777777" w:rsidR="00C40166" w:rsidRPr="00C20284" w:rsidRDefault="00C40166" w:rsidP="00C40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 w:hanging="11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7C322ED" w14:textId="77777777" w:rsidR="00C40166" w:rsidRPr="00C20284" w:rsidRDefault="00C40166" w:rsidP="00C40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26" w:type="dxa"/>
          </w:tcPr>
          <w:p w14:paraId="141FC9FF" w14:textId="77777777" w:rsidR="00C40166" w:rsidRPr="00C20284" w:rsidRDefault="00C40166" w:rsidP="00C40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</w:tcPr>
          <w:p w14:paraId="229504B2" w14:textId="77777777" w:rsidR="00C40166" w:rsidRPr="00C20284" w:rsidRDefault="00C40166" w:rsidP="00C40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1" w:type="dxa"/>
          </w:tcPr>
          <w:p w14:paraId="49E1D7F6" w14:textId="77777777" w:rsidR="00C40166" w:rsidRPr="00C20284" w:rsidRDefault="00C40166" w:rsidP="00C40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8" w:type="dxa"/>
          </w:tcPr>
          <w:p w14:paraId="7826D427" w14:textId="77777777" w:rsidR="00C40166" w:rsidRPr="00C20284" w:rsidRDefault="00C40166" w:rsidP="00C40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5" w:type="dxa"/>
            <w:tcBorders>
              <w:top w:val="double" w:sz="4" w:space="0" w:color="auto"/>
            </w:tcBorders>
          </w:tcPr>
          <w:p w14:paraId="04A5C991" w14:textId="77777777" w:rsidR="00C40166" w:rsidRPr="00C20284" w:rsidRDefault="00C40166" w:rsidP="00C40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7327AA4" w14:textId="77777777" w:rsidR="00C40166" w:rsidRPr="00C20284" w:rsidRDefault="00C40166" w:rsidP="00C40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059" w:type="dxa"/>
          </w:tcPr>
          <w:p w14:paraId="1697E3E9" w14:textId="77777777" w:rsidR="00C40166" w:rsidRPr="00C20284" w:rsidRDefault="00C40166" w:rsidP="00C40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40166" w:rsidRPr="00C20284" w14:paraId="6E8D3053" w14:textId="77777777" w:rsidTr="00D75587">
        <w:trPr>
          <w:trHeight w:hRule="exact" w:val="389"/>
        </w:trPr>
        <w:tc>
          <w:tcPr>
            <w:tcW w:w="1618" w:type="dxa"/>
          </w:tcPr>
          <w:p w14:paraId="4B1447A3" w14:textId="04F0D7DB" w:rsidR="00C40166" w:rsidRPr="00C20284" w:rsidRDefault="00C40166" w:rsidP="00C40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 w:hanging="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40D236F" w14:textId="77777777" w:rsidR="00C40166" w:rsidRPr="00C20284" w:rsidRDefault="00C40166" w:rsidP="00C40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6" w:type="dxa"/>
          </w:tcPr>
          <w:p w14:paraId="671556C1" w14:textId="77777777" w:rsidR="00C40166" w:rsidRPr="00C20284" w:rsidRDefault="00C40166" w:rsidP="00C40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38AE0680" w14:textId="77777777" w:rsidR="00C40166" w:rsidRPr="00C20284" w:rsidRDefault="00C40166" w:rsidP="00C40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</w:tcPr>
          <w:p w14:paraId="073C34EB" w14:textId="77777777" w:rsidR="00C40166" w:rsidRPr="00C20284" w:rsidRDefault="00C40166" w:rsidP="00C40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2BC6DBBC" w14:textId="77777777" w:rsidR="00C40166" w:rsidRPr="00C20284" w:rsidRDefault="00C40166" w:rsidP="00C40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06E89643" w14:textId="77777777" w:rsidR="00C40166" w:rsidRPr="00C20284" w:rsidRDefault="00C40166" w:rsidP="00C40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D94F73" w14:textId="77777777" w:rsidR="00C40166" w:rsidRPr="00C20284" w:rsidRDefault="00C40166" w:rsidP="00C40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59" w:type="dxa"/>
          </w:tcPr>
          <w:p w14:paraId="62C9B0B6" w14:textId="77777777" w:rsidR="00C40166" w:rsidRPr="00C20284" w:rsidRDefault="00C40166" w:rsidP="00C40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40166" w:rsidRPr="00C20284" w14:paraId="0E7C6394" w14:textId="77777777" w:rsidTr="00D75587">
        <w:trPr>
          <w:trHeight w:hRule="exact" w:val="389"/>
        </w:trPr>
        <w:tc>
          <w:tcPr>
            <w:tcW w:w="1618" w:type="dxa"/>
            <w:vAlign w:val="bottom"/>
          </w:tcPr>
          <w:p w14:paraId="3983C3CF" w14:textId="573D1304" w:rsidR="00C40166" w:rsidRPr="00C20284" w:rsidRDefault="00C40166" w:rsidP="00CE5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1</w:t>
            </w:r>
            <w:r w:rsidRPr="00CE5048">
              <w:rPr>
                <w:rFonts w:asciiTheme="majorBidi" w:hAnsiTheme="majorBidi"/>
                <w:sz w:val="30"/>
                <w:szCs w:val="30"/>
                <w:cs/>
              </w:rPr>
              <w:t xml:space="preserve"> เมษายน </w:t>
            </w:r>
            <w:r w:rsidRPr="009711B9">
              <w:rPr>
                <w:rFonts w:asciiTheme="majorBidi" w:hAnsi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EFBA628" w14:textId="77777777" w:rsidR="00C40166" w:rsidRPr="00C20284" w:rsidRDefault="00C40166" w:rsidP="00C40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14:paraId="67220AB8" w14:textId="4FF3D0D7" w:rsidR="00C40166" w:rsidRPr="00C20284" w:rsidRDefault="00C40166" w:rsidP="00C40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0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3C6613">
              <w:rPr>
                <w:rFonts w:asciiTheme="majorBidi" w:hAnsiTheme="majorBidi"/>
                <w:sz w:val="30"/>
                <w:szCs w:val="30"/>
              </w:rPr>
              <w:t>4</w:t>
            </w:r>
            <w:r w:rsidRPr="009711B9">
              <w:rPr>
                <w:rFonts w:asciiTheme="majorBidi" w:hAnsiTheme="majorBidi"/>
                <w:sz w:val="30"/>
                <w:szCs w:val="30"/>
              </w:rPr>
              <w:t>0</w:t>
            </w:r>
          </w:p>
        </w:tc>
        <w:tc>
          <w:tcPr>
            <w:tcW w:w="250" w:type="dxa"/>
          </w:tcPr>
          <w:p w14:paraId="20022BE8" w14:textId="77777777" w:rsidR="00C40166" w:rsidRPr="00C20284" w:rsidRDefault="00C40166" w:rsidP="00C40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0E5B2ED0" w14:textId="141BBD65" w:rsidR="00C40166" w:rsidRPr="00C20284" w:rsidRDefault="00C40166" w:rsidP="00C40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200"/>
              <w:rPr>
                <w:rFonts w:ascii="Angsana New" w:hAnsi="Angsana New"/>
                <w:sz w:val="30"/>
                <w:szCs w:val="30"/>
                <w:cs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8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711B9">
              <w:rPr>
                <w:rFonts w:asciiTheme="majorBidi" w:hAnsiTheme="majorBidi"/>
                <w:sz w:val="30"/>
                <w:szCs w:val="30"/>
              </w:rPr>
              <w:t>611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711B9">
              <w:rPr>
                <w:rFonts w:asciiTheme="majorBidi" w:hAnsiTheme="majorBidi"/>
                <w:sz w:val="30"/>
                <w:szCs w:val="30"/>
              </w:rPr>
              <w:t>2</w:t>
            </w:r>
            <w:r w:rsidR="003C6613">
              <w:rPr>
                <w:rFonts w:asciiTheme="majorBidi" w:hAnsiTheme="majorBidi"/>
                <w:sz w:val="30"/>
                <w:szCs w:val="30"/>
              </w:rPr>
              <w:t>4</w:t>
            </w:r>
            <w:r w:rsidRPr="009711B9">
              <w:rPr>
                <w:rFonts w:asciiTheme="majorBidi" w:hAnsiTheme="majorBidi"/>
                <w:sz w:val="30"/>
                <w:szCs w:val="30"/>
              </w:rPr>
              <w:t>2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711B9">
              <w:rPr>
                <w:rFonts w:asciiTheme="majorBidi" w:hAnsiTheme="majorBidi"/>
                <w:sz w:val="30"/>
                <w:szCs w:val="30"/>
              </w:rPr>
              <w:t>385</w:t>
            </w:r>
          </w:p>
        </w:tc>
        <w:tc>
          <w:tcPr>
            <w:tcW w:w="288" w:type="dxa"/>
          </w:tcPr>
          <w:p w14:paraId="5B1F98A2" w14:textId="77777777" w:rsidR="00C40166" w:rsidRPr="00C20284" w:rsidRDefault="00C40166" w:rsidP="00C40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662F6C18" w14:textId="104E5055" w:rsidR="00C40166" w:rsidRPr="00C20284" w:rsidRDefault="00C40166" w:rsidP="00C40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15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3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C6613">
              <w:rPr>
                <w:rFonts w:asciiTheme="majorBidi" w:hAnsiTheme="majorBidi"/>
                <w:sz w:val="30"/>
                <w:szCs w:val="30"/>
              </w:rPr>
              <w:t>444</w:t>
            </w:r>
          </w:p>
        </w:tc>
        <w:tc>
          <w:tcPr>
            <w:tcW w:w="270" w:type="dxa"/>
          </w:tcPr>
          <w:p w14:paraId="4452CE7A" w14:textId="77777777" w:rsidR="00C40166" w:rsidRPr="00C20284" w:rsidRDefault="00C40166" w:rsidP="00C40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59" w:type="dxa"/>
          </w:tcPr>
          <w:p w14:paraId="37C7FE87" w14:textId="30C2EC7C" w:rsidR="00C40166" w:rsidRPr="00C20284" w:rsidRDefault="00C40166" w:rsidP="00C40166">
            <w:pPr>
              <w:tabs>
                <w:tab w:val="left" w:pos="178"/>
              </w:tabs>
              <w:ind w:right="-19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กำไรส่วนที่หักผลขาดทุนทางภาษี</w:t>
            </w:r>
          </w:p>
        </w:tc>
      </w:tr>
      <w:tr w:rsidR="00C40166" w:rsidRPr="00C20284" w14:paraId="2C9F1AFC" w14:textId="77777777" w:rsidTr="00D75587">
        <w:trPr>
          <w:trHeight w:hRule="exact" w:val="389"/>
        </w:trPr>
        <w:tc>
          <w:tcPr>
            <w:tcW w:w="1618" w:type="dxa"/>
            <w:vAlign w:val="bottom"/>
          </w:tcPr>
          <w:p w14:paraId="5504D2C5" w14:textId="586C1307" w:rsidR="00C40166" w:rsidRPr="00C20284" w:rsidRDefault="00C40166" w:rsidP="00A6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13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Pr="009711B9">
              <w:rPr>
                <w:rFonts w:asciiTheme="majorBidi" w:hAnsi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516BDA3" w14:textId="77777777" w:rsidR="00C40166" w:rsidRPr="00C20284" w:rsidRDefault="00C40166" w:rsidP="00C40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14:paraId="4475E989" w14:textId="06095422" w:rsidR="00C40166" w:rsidRPr="00C20284" w:rsidRDefault="00C40166" w:rsidP="00C40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0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3C6613">
              <w:rPr>
                <w:rFonts w:asciiTheme="majorBidi" w:hAnsiTheme="majorBidi"/>
                <w:sz w:val="30"/>
                <w:szCs w:val="30"/>
              </w:rPr>
              <w:t>4</w:t>
            </w:r>
            <w:r w:rsidRPr="009711B9">
              <w:rPr>
                <w:rFonts w:asciiTheme="majorBidi" w:hAnsiTheme="majorBidi"/>
                <w:sz w:val="30"/>
                <w:szCs w:val="30"/>
              </w:rPr>
              <w:t>0</w:t>
            </w:r>
          </w:p>
        </w:tc>
        <w:tc>
          <w:tcPr>
            <w:tcW w:w="250" w:type="dxa"/>
          </w:tcPr>
          <w:p w14:paraId="7A8D0602" w14:textId="77777777" w:rsidR="00C40166" w:rsidRPr="00C20284" w:rsidRDefault="00C40166" w:rsidP="00C40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6890EDF3" w14:textId="603B3252" w:rsidR="00C40166" w:rsidRPr="00C20284" w:rsidRDefault="00C40166" w:rsidP="00C40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8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C6613">
              <w:rPr>
                <w:rFonts w:asciiTheme="majorBidi" w:hAnsiTheme="majorBidi"/>
                <w:sz w:val="30"/>
                <w:szCs w:val="30"/>
              </w:rPr>
              <w:t>4</w:t>
            </w:r>
            <w:r w:rsidRPr="009711B9">
              <w:rPr>
                <w:rFonts w:asciiTheme="majorBidi" w:hAnsiTheme="majorBidi"/>
                <w:sz w:val="30"/>
                <w:szCs w:val="30"/>
              </w:rPr>
              <w:t>97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711B9">
              <w:rPr>
                <w:rFonts w:asciiTheme="majorBidi" w:hAnsiTheme="majorBidi"/>
                <w:sz w:val="30"/>
                <w:szCs w:val="30"/>
              </w:rPr>
              <w:t>952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711B9">
              <w:rPr>
                <w:rFonts w:asciiTheme="majorBidi" w:hAnsiTheme="majorBidi"/>
                <w:sz w:val="30"/>
                <w:szCs w:val="30"/>
              </w:rPr>
              <w:t>585</w:t>
            </w:r>
          </w:p>
          <w:p w14:paraId="0F2C6162" w14:textId="77777777" w:rsidR="00C40166" w:rsidRPr="00C20284" w:rsidRDefault="00C40166" w:rsidP="00C40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20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" w:type="dxa"/>
          </w:tcPr>
          <w:p w14:paraId="34A09A62" w14:textId="77777777" w:rsidR="00C40166" w:rsidRPr="00C20284" w:rsidRDefault="00C40166" w:rsidP="00C40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104F7AC5" w14:textId="72C6C3D8" w:rsidR="00C40166" w:rsidRPr="00C20284" w:rsidRDefault="00C40166" w:rsidP="00C40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15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3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C6613">
              <w:rPr>
                <w:rFonts w:asciiTheme="majorBidi" w:hAnsiTheme="majorBidi"/>
                <w:sz w:val="30"/>
                <w:szCs w:val="30"/>
              </w:rPr>
              <w:t>4</w:t>
            </w:r>
            <w:r w:rsidRPr="009711B9">
              <w:rPr>
                <w:rFonts w:asciiTheme="majorBidi" w:hAnsiTheme="majorBidi"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542590E3" w14:textId="77777777" w:rsidR="00C40166" w:rsidRPr="00C20284" w:rsidRDefault="00C40166" w:rsidP="00C40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59" w:type="dxa"/>
          </w:tcPr>
          <w:p w14:paraId="40342C95" w14:textId="40F71DA0" w:rsidR="00C40166" w:rsidRPr="00C20284" w:rsidRDefault="00C40166" w:rsidP="00C40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เงินปันผลที่ได้รับจากบริษัทย่อย</w:t>
            </w:r>
          </w:p>
        </w:tc>
      </w:tr>
      <w:tr w:rsidR="00C40166" w:rsidRPr="00C20284" w14:paraId="238CADA8" w14:textId="77777777" w:rsidTr="00D75587">
        <w:trPr>
          <w:trHeight w:hRule="exact" w:val="389"/>
        </w:trPr>
        <w:tc>
          <w:tcPr>
            <w:tcW w:w="1618" w:type="dxa"/>
            <w:vAlign w:val="bottom"/>
          </w:tcPr>
          <w:p w14:paraId="6EDAFAA1" w14:textId="77777777" w:rsidR="00C40166" w:rsidRPr="00C20284" w:rsidRDefault="00C40166" w:rsidP="00C40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CDDE75" w14:textId="77777777" w:rsidR="00C40166" w:rsidRPr="00C20284" w:rsidRDefault="00C40166" w:rsidP="00C40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14:paraId="31DC24F7" w14:textId="77777777" w:rsidR="00C40166" w:rsidRPr="00C20284" w:rsidRDefault="00C40166" w:rsidP="00C40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6582F83C" w14:textId="77777777" w:rsidR="00C40166" w:rsidRPr="00C20284" w:rsidRDefault="00C40166" w:rsidP="00C40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6C7A1433" w14:textId="77777777" w:rsidR="00C40166" w:rsidRPr="00C20284" w:rsidRDefault="00C40166" w:rsidP="00C40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" w:type="dxa"/>
          </w:tcPr>
          <w:p w14:paraId="2265D2C7" w14:textId="77777777" w:rsidR="00C40166" w:rsidRPr="00C20284" w:rsidRDefault="00C40166" w:rsidP="00C40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3753E5A6" w14:textId="77777777" w:rsidR="00C40166" w:rsidRPr="00C20284" w:rsidRDefault="00C40166" w:rsidP="00C40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9DE47A" w14:textId="77777777" w:rsidR="00C40166" w:rsidRPr="00C20284" w:rsidRDefault="00C40166" w:rsidP="00C40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59" w:type="dxa"/>
          </w:tcPr>
          <w:p w14:paraId="4C52E79F" w14:textId="63385D69" w:rsidR="00C40166" w:rsidRPr="00C20284" w:rsidRDefault="00C40166" w:rsidP="00C40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 w:firstLine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โดยบริษัทย่อยได้จ่ายเงินปันผล</w:t>
            </w:r>
          </w:p>
        </w:tc>
      </w:tr>
      <w:tr w:rsidR="00C40166" w:rsidRPr="00C20284" w14:paraId="62758587" w14:textId="77777777" w:rsidTr="00D75587">
        <w:trPr>
          <w:trHeight w:hRule="exact" w:val="389"/>
        </w:trPr>
        <w:tc>
          <w:tcPr>
            <w:tcW w:w="1618" w:type="dxa"/>
            <w:vAlign w:val="bottom"/>
          </w:tcPr>
          <w:p w14:paraId="66EED946" w14:textId="77777777" w:rsidR="00C40166" w:rsidRPr="00C20284" w:rsidRDefault="00C40166" w:rsidP="00C40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124B10" w14:textId="77777777" w:rsidR="00C40166" w:rsidRPr="00C20284" w:rsidRDefault="00C40166" w:rsidP="00C40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14:paraId="7CD68F95" w14:textId="77777777" w:rsidR="00C40166" w:rsidRPr="00C20284" w:rsidRDefault="00C40166" w:rsidP="00C40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4E4F4130" w14:textId="77777777" w:rsidR="00C40166" w:rsidRPr="00C20284" w:rsidRDefault="00C40166" w:rsidP="00C40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5184A43B" w14:textId="77777777" w:rsidR="00C40166" w:rsidRPr="00C20284" w:rsidRDefault="00C40166" w:rsidP="00C40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" w:type="dxa"/>
          </w:tcPr>
          <w:p w14:paraId="689D4472" w14:textId="77777777" w:rsidR="00C40166" w:rsidRPr="00C20284" w:rsidRDefault="00C40166" w:rsidP="00C40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7457C185" w14:textId="77777777" w:rsidR="00C40166" w:rsidRPr="00C20284" w:rsidRDefault="00C40166" w:rsidP="00C40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A81209" w14:textId="77777777" w:rsidR="00C40166" w:rsidRPr="00C20284" w:rsidRDefault="00C40166" w:rsidP="00C40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59" w:type="dxa"/>
          </w:tcPr>
          <w:p w14:paraId="7BC8D3E2" w14:textId="3616FB1D" w:rsidR="00C40166" w:rsidRPr="00C20284" w:rsidRDefault="00C40166" w:rsidP="00C40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 w:firstLine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จากกำไรที่เสียภาษีเงินได้</w:t>
            </w:r>
          </w:p>
        </w:tc>
      </w:tr>
      <w:tr w:rsidR="00C40166" w:rsidRPr="00C20284" w14:paraId="71303F36" w14:textId="77777777" w:rsidTr="00D75587">
        <w:trPr>
          <w:trHeight w:hRule="exact" w:val="389"/>
        </w:trPr>
        <w:tc>
          <w:tcPr>
            <w:tcW w:w="1618" w:type="dxa"/>
            <w:vAlign w:val="bottom"/>
          </w:tcPr>
          <w:p w14:paraId="519072C5" w14:textId="0FEC80DB" w:rsidR="00C40166" w:rsidRPr="00C20284" w:rsidRDefault="00C40166" w:rsidP="00C40166">
            <w:pPr>
              <w:ind w:right="-123" w:hanging="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8FCA88" w14:textId="77777777" w:rsidR="00C40166" w:rsidRPr="00C20284" w:rsidRDefault="00C40166" w:rsidP="00C40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14:paraId="00598A84" w14:textId="1E0FB81A" w:rsidR="00C40166" w:rsidRPr="00C20284" w:rsidRDefault="00C40166" w:rsidP="00C40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0623ABE5" w14:textId="77777777" w:rsidR="00C40166" w:rsidRPr="00C20284" w:rsidRDefault="00C40166" w:rsidP="00C40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21861DAD" w14:textId="013F210B" w:rsidR="00C40166" w:rsidRPr="00C20284" w:rsidRDefault="00C40166" w:rsidP="00C40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" w:type="dxa"/>
          </w:tcPr>
          <w:p w14:paraId="312D4183" w14:textId="77777777" w:rsidR="00C40166" w:rsidRPr="00C20284" w:rsidRDefault="00C40166" w:rsidP="00C40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30371313" w14:textId="481F8839" w:rsidR="00C40166" w:rsidRPr="00C20284" w:rsidRDefault="00C40166" w:rsidP="00C40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E37EE1" w14:textId="77777777" w:rsidR="00C40166" w:rsidRPr="00C20284" w:rsidRDefault="00C40166" w:rsidP="00C40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59" w:type="dxa"/>
          </w:tcPr>
          <w:p w14:paraId="71875E0E" w14:textId="0E376945" w:rsidR="00C40166" w:rsidRPr="00C20284" w:rsidRDefault="00C40166" w:rsidP="00C40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นิติบุคคลอัตราร้อยละ </w:t>
            </w:r>
            <w:r w:rsidRPr="009711B9">
              <w:rPr>
                <w:rFonts w:asciiTheme="majorBidi" w:hAnsiTheme="majorBidi"/>
                <w:sz w:val="30"/>
                <w:szCs w:val="30"/>
              </w:rPr>
              <w:t>20</w:t>
            </w:r>
          </w:p>
        </w:tc>
      </w:tr>
      <w:tr w:rsidR="00C40166" w:rsidRPr="00C20284" w14:paraId="089161CD" w14:textId="77777777" w:rsidTr="00D75587">
        <w:trPr>
          <w:trHeight w:hRule="exact" w:val="389"/>
        </w:trPr>
        <w:tc>
          <w:tcPr>
            <w:tcW w:w="1618" w:type="dxa"/>
          </w:tcPr>
          <w:p w14:paraId="6DB6FDAD" w14:textId="77777777" w:rsidR="00C40166" w:rsidRPr="00C20284" w:rsidRDefault="00C40166" w:rsidP="00C40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 w:hanging="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202ECEC9" w14:textId="77777777" w:rsidR="00C40166" w:rsidRPr="00C20284" w:rsidRDefault="00C40166" w:rsidP="00C40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6" w:type="dxa"/>
          </w:tcPr>
          <w:p w14:paraId="3EBFAF17" w14:textId="77777777" w:rsidR="00C40166" w:rsidRPr="00C20284" w:rsidRDefault="00C40166" w:rsidP="00C40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5AACD66D" w14:textId="77777777" w:rsidR="00C40166" w:rsidRPr="00C20284" w:rsidRDefault="00C40166" w:rsidP="00C40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</w:tcPr>
          <w:p w14:paraId="33AB01F8" w14:textId="77777777" w:rsidR="00C40166" w:rsidRPr="00C20284" w:rsidRDefault="00C40166" w:rsidP="00C40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42774FED" w14:textId="77777777" w:rsidR="00C40166" w:rsidRPr="00C20284" w:rsidRDefault="00C40166" w:rsidP="00C40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</w:tcPr>
          <w:p w14:paraId="7641FFDA" w14:textId="0A7FEC82" w:rsidR="00C40166" w:rsidRPr="00C20284" w:rsidRDefault="00C40166" w:rsidP="00C40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11B9">
              <w:rPr>
                <w:rFonts w:asciiTheme="majorBidi" w:hAnsiTheme="majorBidi"/>
                <w:b/>
                <w:bCs/>
                <w:sz w:val="30"/>
                <w:szCs w:val="30"/>
              </w:rPr>
              <w:t>6</w:t>
            </w:r>
            <w:r w:rsidRPr="00C202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711B9">
              <w:rPr>
                <w:rFonts w:asciiTheme="majorBidi" w:hAnsiTheme="majorBidi"/>
                <w:b/>
                <w:bCs/>
                <w:sz w:val="30"/>
                <w:szCs w:val="30"/>
              </w:rPr>
              <w:t>8</w:t>
            </w:r>
            <w:r w:rsidR="003C6613">
              <w:rPr>
                <w:rFonts w:asciiTheme="majorBidi" w:hAnsiTheme="majorBidi"/>
                <w:b/>
                <w:bCs/>
                <w:sz w:val="30"/>
                <w:szCs w:val="30"/>
              </w:rPr>
              <w:t>44</w:t>
            </w:r>
          </w:p>
        </w:tc>
        <w:tc>
          <w:tcPr>
            <w:tcW w:w="270" w:type="dxa"/>
          </w:tcPr>
          <w:p w14:paraId="5D013658" w14:textId="77777777" w:rsidR="00C40166" w:rsidRPr="00C20284" w:rsidRDefault="00C40166" w:rsidP="00C40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59" w:type="dxa"/>
          </w:tcPr>
          <w:p w14:paraId="128EBA65" w14:textId="77777777" w:rsidR="00C40166" w:rsidRPr="00C20284" w:rsidRDefault="00C40166" w:rsidP="00C40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4C61B649" w14:textId="18C36EF2" w:rsidR="007E447E" w:rsidRPr="00C20284" w:rsidDel="00F331E1" w:rsidRDefault="007E447E" w:rsidP="007E4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"/>
          <w:szCs w:val="2"/>
        </w:rPr>
      </w:pPr>
    </w:p>
    <w:p w14:paraId="5E47E568" w14:textId="77777777" w:rsidR="0018493F" w:rsidRPr="001063FE" w:rsidRDefault="0018493F" w:rsidP="008F58E8">
      <w:pPr>
        <w:pStyle w:val="Caption"/>
        <w:rPr>
          <w:sz w:val="30"/>
          <w:szCs w:val="30"/>
        </w:rPr>
      </w:pPr>
    </w:p>
    <w:p w14:paraId="5B9AECEE" w14:textId="1F8F79FF" w:rsidR="006D0ACD" w:rsidRPr="00C20284" w:rsidRDefault="006D0ACD" w:rsidP="00367ADF">
      <w:pPr>
        <w:pStyle w:val="Heading1"/>
        <w:shd w:val="clear" w:color="auto" w:fill="auto"/>
        <w:tabs>
          <w:tab w:val="clear" w:pos="283"/>
          <w:tab w:val="num" w:pos="540"/>
        </w:tabs>
        <w:ind w:left="540" w:hanging="540"/>
        <w:rPr>
          <w:rFonts w:cstheme="majorBidi"/>
          <w:bCs w:val="0"/>
          <w:szCs w:val="30"/>
        </w:rPr>
      </w:pPr>
      <w:r w:rsidRPr="00C20284">
        <w:rPr>
          <w:rFonts w:cstheme="majorBidi"/>
          <w:szCs w:val="30"/>
          <w:cs/>
        </w:rPr>
        <w:t>เครื่องมือทางการเงิน</w:t>
      </w:r>
    </w:p>
    <w:p w14:paraId="61803B34" w14:textId="77777777" w:rsidR="00EF17F6" w:rsidRPr="00C20284" w:rsidRDefault="00EF17F6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6F29F73" w14:textId="5BC79C2E" w:rsidR="00184A10" w:rsidRPr="00C20284" w:rsidRDefault="00184A10" w:rsidP="001B3149">
      <w:pPr>
        <w:pStyle w:val="ListParagraph"/>
        <w:numPr>
          <w:ilvl w:val="0"/>
          <w:numId w:val="16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2028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04DBF6D1" w14:textId="77777777" w:rsidR="00184A10" w:rsidRPr="00C20284" w:rsidRDefault="00184A10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815A7A9" w14:textId="32DA4436" w:rsidR="00184A10" w:rsidRPr="00C20284" w:rsidRDefault="00184A10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20284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9A54EC" w:rsidRPr="00C20284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วัดมูลค่าด้วยราคาทุนตัดจำหน่าย</w:t>
      </w:r>
      <w:r w:rsidRPr="00C20284">
        <w:rPr>
          <w:rFonts w:asciiTheme="majorBidi" w:hAnsiTheme="majorBidi" w:cstheme="majorBidi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3B7F80D7" w14:textId="77777777" w:rsidR="00B82CBD" w:rsidRDefault="00184A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B82CBD" w:rsidSect="00935095">
          <w:pgSz w:w="11907" w:h="16840" w:code="9"/>
          <w:pgMar w:top="691" w:right="1152" w:bottom="576" w:left="1152" w:header="720" w:footer="288" w:gutter="0"/>
          <w:cols w:space="708"/>
          <w:docGrid w:linePitch="360"/>
        </w:sectPr>
      </w:pPr>
      <w:r w:rsidRPr="00C20284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1518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13"/>
        <w:gridCol w:w="809"/>
        <w:gridCol w:w="1317"/>
        <w:gridCol w:w="236"/>
        <w:gridCol w:w="1481"/>
        <w:gridCol w:w="236"/>
        <w:gridCol w:w="1461"/>
        <w:gridCol w:w="240"/>
        <w:gridCol w:w="1310"/>
        <w:gridCol w:w="270"/>
        <w:gridCol w:w="897"/>
        <w:gridCol w:w="270"/>
        <w:gridCol w:w="987"/>
        <w:gridCol w:w="251"/>
        <w:gridCol w:w="1007"/>
        <w:gridCol w:w="240"/>
        <w:gridCol w:w="861"/>
      </w:tblGrid>
      <w:tr w:rsidR="00184A10" w:rsidRPr="00C20284" w14:paraId="67159FF1" w14:textId="77777777" w:rsidTr="00FB6A65">
        <w:trPr>
          <w:trHeight w:val="285"/>
        </w:trPr>
        <w:tc>
          <w:tcPr>
            <w:tcW w:w="3313" w:type="dxa"/>
            <w:vAlign w:val="bottom"/>
          </w:tcPr>
          <w:p w14:paraId="42C0B17C" w14:textId="1A20682A" w:rsidR="00184A10" w:rsidRPr="00C20284" w:rsidRDefault="00184A10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bookmarkStart w:id="7" w:name="_Hlk64780014"/>
          </w:p>
        </w:tc>
        <w:tc>
          <w:tcPr>
            <w:tcW w:w="809" w:type="dxa"/>
            <w:vAlign w:val="bottom"/>
          </w:tcPr>
          <w:p w14:paraId="7565BCC8" w14:textId="77777777" w:rsidR="00184A10" w:rsidRPr="00C20284" w:rsidRDefault="00184A10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064" w:type="dxa"/>
            <w:gridSpan w:val="15"/>
          </w:tcPr>
          <w:p w14:paraId="5B084395" w14:textId="12963A00" w:rsidR="00184A10" w:rsidRPr="00C20284" w:rsidRDefault="00E9606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C2028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(หน่วย</w:t>
            </w:r>
            <w:r w:rsidRPr="00C20284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 xml:space="preserve">: </w:t>
            </w:r>
            <w:r w:rsidRPr="00C2028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ล้านบาท)</w:t>
            </w:r>
          </w:p>
        </w:tc>
      </w:tr>
      <w:tr w:rsidR="009A54EC" w:rsidRPr="00C20284" w14:paraId="16213FC9" w14:textId="77777777" w:rsidTr="00FB6A65">
        <w:trPr>
          <w:trHeight w:val="285"/>
        </w:trPr>
        <w:tc>
          <w:tcPr>
            <w:tcW w:w="3313" w:type="dxa"/>
            <w:vAlign w:val="bottom"/>
          </w:tcPr>
          <w:p w14:paraId="34571A26" w14:textId="77777777" w:rsidR="009A54EC" w:rsidRPr="00C20284" w:rsidRDefault="009A54EC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0C92F9FA" w14:textId="77777777" w:rsidR="009A54EC" w:rsidRPr="00C20284" w:rsidRDefault="009A54E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064" w:type="dxa"/>
            <w:gridSpan w:val="15"/>
            <w:tcBorders>
              <w:bottom w:val="single" w:sz="4" w:space="0" w:color="auto"/>
            </w:tcBorders>
          </w:tcPr>
          <w:p w14:paraId="7D8C9AF2" w14:textId="21AE5719" w:rsidR="009A54EC" w:rsidRPr="00C20284" w:rsidRDefault="009A54E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9101B2" w:rsidRPr="00C20284" w14:paraId="02FCBC13" w14:textId="77777777" w:rsidTr="00FB6A65">
        <w:trPr>
          <w:trHeight w:val="285"/>
        </w:trPr>
        <w:tc>
          <w:tcPr>
            <w:tcW w:w="3313" w:type="dxa"/>
            <w:vAlign w:val="bottom"/>
          </w:tcPr>
          <w:p w14:paraId="43A5C135" w14:textId="77777777" w:rsidR="00184A10" w:rsidRPr="00C20284" w:rsidRDefault="00184A1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48F1F43B" w14:textId="77777777" w:rsidR="00184A10" w:rsidRPr="00C20284" w:rsidRDefault="00184A10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28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5335D72" w14:textId="77777777" w:rsidR="00184A10" w:rsidRPr="00C20284" w:rsidRDefault="00184A1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E948202" w14:textId="77777777" w:rsidR="00184A10" w:rsidRPr="00C20284" w:rsidRDefault="00184A1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51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4C44EB" w14:textId="77777777" w:rsidR="00184A10" w:rsidRPr="00C20284" w:rsidRDefault="00184A1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262287" w:rsidRPr="00C20284" w14:paraId="73D941BA" w14:textId="77777777" w:rsidTr="00802F89">
        <w:trPr>
          <w:trHeight w:val="285"/>
        </w:trPr>
        <w:tc>
          <w:tcPr>
            <w:tcW w:w="3313" w:type="dxa"/>
            <w:vAlign w:val="bottom"/>
            <w:hideMark/>
          </w:tcPr>
          <w:p w14:paraId="34C7CA11" w14:textId="3178E53A" w:rsidR="000C2450" w:rsidRPr="00C20284" w:rsidRDefault="000C245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9711B9" w:rsidRPr="009711B9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9711B9" w:rsidRPr="009711B9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3C661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809" w:type="dxa"/>
            <w:vAlign w:val="bottom"/>
            <w:hideMark/>
          </w:tcPr>
          <w:p w14:paraId="6F9FCB9C" w14:textId="77777777" w:rsidR="000C2450" w:rsidRPr="00C20284" w:rsidRDefault="000C2450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2028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หมายเหตุ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9E29B7" w14:textId="77777777" w:rsidR="000C2450" w:rsidRPr="00C20284" w:rsidRDefault="000C2450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EB32FD2" w14:textId="77777777" w:rsidR="000C2450" w:rsidRPr="00C20284" w:rsidRDefault="000C2450">
            <w:pPr>
              <w:pStyle w:val="NoSpacing"/>
              <w:ind w:left="-109" w:right="-11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FDF05E" w14:textId="77777777" w:rsidR="000C2450" w:rsidRPr="00C20284" w:rsidRDefault="000C2450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7FB24C9" w14:textId="77777777" w:rsidR="000C2450" w:rsidRPr="00C20284" w:rsidRDefault="000C2450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8BEF661" w14:textId="5E8A2005" w:rsidR="000C2450" w:rsidRPr="00C20284" w:rsidRDefault="000C2450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60FECC64" w14:textId="77777777" w:rsidR="000C2450" w:rsidRPr="00C20284" w:rsidRDefault="000C2450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9F3FA69" w14:textId="77777777" w:rsidR="000C2450" w:rsidRPr="00C20284" w:rsidRDefault="000C245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0FDA5F12" w14:textId="77777777" w:rsidR="000C2450" w:rsidRPr="00C20284" w:rsidRDefault="000C245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vAlign w:val="bottom"/>
            <w:hideMark/>
          </w:tcPr>
          <w:p w14:paraId="477DEF9C" w14:textId="3F347934" w:rsidR="000C2450" w:rsidRPr="00C20284" w:rsidRDefault="000C2450">
            <w:pPr>
              <w:pStyle w:val="acctfourfigures"/>
              <w:tabs>
                <w:tab w:val="left" w:pos="720"/>
              </w:tabs>
              <w:spacing w:line="240" w:lineRule="atLeast"/>
              <w:ind w:left="-160" w:right="-19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711B9" w:rsidRPr="009711B9">
              <w:rPr>
                <w:rFonts w:asciiTheme="majorBidi" w:hAnsi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</w:tcPr>
          <w:p w14:paraId="455E04BF" w14:textId="77777777" w:rsidR="000C2450" w:rsidRPr="00C20284" w:rsidRDefault="000C245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  <w:hideMark/>
          </w:tcPr>
          <w:p w14:paraId="42E8DB65" w14:textId="4FC503CB" w:rsidR="000C2450" w:rsidRPr="00C20284" w:rsidRDefault="000C245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711B9" w:rsidRPr="009711B9">
              <w:rPr>
                <w:rFonts w:asciiTheme="majorBidi" w:hAnsi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51" w:type="dxa"/>
          </w:tcPr>
          <w:p w14:paraId="7A357A85" w14:textId="77777777" w:rsidR="000C2450" w:rsidRPr="00C20284" w:rsidRDefault="000C2450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  <w:hideMark/>
          </w:tcPr>
          <w:p w14:paraId="70AA2F6F" w14:textId="1CC41EC0" w:rsidR="000C2450" w:rsidRPr="00C20284" w:rsidRDefault="000C2450">
            <w:pPr>
              <w:tabs>
                <w:tab w:val="clear" w:pos="454"/>
              </w:tabs>
              <w:ind w:left="-128" w:right="-1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711B9" w:rsidRPr="009711B9">
              <w:rPr>
                <w:rFonts w:asciiTheme="majorBidi" w:hAnsiTheme="majorBidi"/>
                <w:sz w:val="24"/>
                <w:szCs w:val="24"/>
              </w:rPr>
              <w:t>3</w:t>
            </w:r>
          </w:p>
        </w:tc>
        <w:tc>
          <w:tcPr>
            <w:tcW w:w="240" w:type="dxa"/>
          </w:tcPr>
          <w:p w14:paraId="4BEA9D8D" w14:textId="77777777" w:rsidR="000C2450" w:rsidRPr="00C20284" w:rsidRDefault="000C245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  <w:hideMark/>
          </w:tcPr>
          <w:p w14:paraId="02AAF72E" w14:textId="77777777" w:rsidR="000C2450" w:rsidRPr="00C20284" w:rsidRDefault="000C245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0C2450" w:rsidRPr="00C20284" w14:paraId="2EACEB8A" w14:textId="77777777" w:rsidTr="00802F89">
        <w:trPr>
          <w:trHeight w:val="285"/>
        </w:trPr>
        <w:tc>
          <w:tcPr>
            <w:tcW w:w="3313" w:type="dxa"/>
            <w:hideMark/>
          </w:tcPr>
          <w:p w14:paraId="74CF4771" w14:textId="77777777" w:rsidR="000C2450" w:rsidRPr="00C20284" w:rsidRDefault="000C2450" w:rsidP="00367AD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09" w:type="dxa"/>
          </w:tcPr>
          <w:p w14:paraId="4EF4BD79" w14:textId="77777777" w:rsidR="000C2450" w:rsidRPr="00C20284" w:rsidRDefault="000C245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1E15BBE0" w14:textId="77777777" w:rsidR="000C2450" w:rsidRPr="00C20284" w:rsidRDefault="000C245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2D54FF3" w14:textId="77777777" w:rsidR="000C2450" w:rsidRPr="00C20284" w:rsidRDefault="000C245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7E510AE4" w14:textId="77777777" w:rsidR="000C2450" w:rsidRPr="00C20284" w:rsidRDefault="000C245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61BD50D" w14:textId="77777777" w:rsidR="000C2450" w:rsidRPr="00C20284" w:rsidRDefault="000C245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</w:tcPr>
          <w:p w14:paraId="74C90FE3" w14:textId="77777777" w:rsidR="000C2450" w:rsidRPr="00C20284" w:rsidRDefault="000C245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60737232" w14:textId="77777777" w:rsidR="000C2450" w:rsidRPr="00C20284" w:rsidRDefault="000C245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</w:tcPr>
          <w:p w14:paraId="47F0D662" w14:textId="77777777" w:rsidR="000C2450" w:rsidRPr="00C20284" w:rsidRDefault="000C245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D5D4EDB" w14:textId="77777777" w:rsidR="000C2450" w:rsidRPr="00C20284" w:rsidRDefault="000C245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7FA71EEA" w14:textId="77777777" w:rsidR="000C2450" w:rsidRPr="00C20284" w:rsidRDefault="000C245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95A04D9" w14:textId="77777777" w:rsidR="000C2450" w:rsidRPr="00C20284" w:rsidRDefault="000C245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</w:tcPr>
          <w:p w14:paraId="1D78CCD4" w14:textId="77777777" w:rsidR="000C2450" w:rsidRPr="00C20284" w:rsidRDefault="000C245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3E56AC3E" w14:textId="77777777" w:rsidR="000C2450" w:rsidRPr="00C20284" w:rsidRDefault="000C245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1E1AAE74" w14:textId="77777777" w:rsidR="000C2450" w:rsidRPr="00C20284" w:rsidRDefault="000C245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00A34926" w14:textId="77777777" w:rsidR="000C2450" w:rsidRPr="00C20284" w:rsidRDefault="000C245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1339E257" w14:textId="77777777" w:rsidR="000C2450" w:rsidRPr="00C20284" w:rsidRDefault="000C245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2450" w:rsidRPr="00C20284" w14:paraId="0E8BD1BA" w14:textId="77777777" w:rsidTr="00802F89">
        <w:trPr>
          <w:trHeight w:val="285"/>
        </w:trPr>
        <w:tc>
          <w:tcPr>
            <w:tcW w:w="3313" w:type="dxa"/>
            <w:hideMark/>
          </w:tcPr>
          <w:p w14:paraId="3AD4DA7F" w14:textId="30009118" w:rsidR="000C2450" w:rsidRPr="00C20284" w:rsidRDefault="000C2450" w:rsidP="001C65C7">
            <w:pPr>
              <w:ind w:left="166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809" w:type="dxa"/>
          </w:tcPr>
          <w:p w14:paraId="12CF15AA" w14:textId="6DBEEDC7" w:rsidR="000C2450" w:rsidRPr="00C20284" w:rsidRDefault="000C245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7" w:type="dxa"/>
          </w:tcPr>
          <w:p w14:paraId="2D7EDC8C" w14:textId="74369A00" w:rsidR="000C2450" w:rsidRPr="00C20284" w:rsidRDefault="000C245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6DFACC4" w14:textId="77777777" w:rsidR="000C2450" w:rsidRPr="00C20284" w:rsidRDefault="000C245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4155813C" w14:textId="6221ACEF" w:rsidR="000C2450" w:rsidRPr="00C20284" w:rsidRDefault="000C245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84BBD8E" w14:textId="77777777" w:rsidR="000C2450" w:rsidRPr="00C20284" w:rsidRDefault="000C245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5CB3B37F" w14:textId="2AED0691" w:rsidR="000C2450" w:rsidRPr="00C20284" w:rsidRDefault="000C245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74F9F0D7" w14:textId="77777777" w:rsidR="000C2450" w:rsidRPr="00C20284" w:rsidRDefault="000C2450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339962EA" w14:textId="3F4DE8E9" w:rsidR="000C2450" w:rsidRPr="00C20284" w:rsidRDefault="000C245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E7479C3" w14:textId="77777777" w:rsidR="000C2450" w:rsidRPr="00C20284" w:rsidRDefault="000C245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756FDDA4" w14:textId="1002323C" w:rsidR="000C2450" w:rsidRPr="00C20284" w:rsidRDefault="000C2450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F96D86F" w14:textId="77777777" w:rsidR="000C2450" w:rsidRPr="00C20284" w:rsidRDefault="000C245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38F9FDE8" w14:textId="50ACCB5B" w:rsidR="000C2450" w:rsidRPr="00C20284" w:rsidRDefault="000C245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698E701D" w14:textId="77777777" w:rsidR="000C2450" w:rsidRPr="00C20284" w:rsidRDefault="000C2450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187009A4" w14:textId="374E44A9" w:rsidR="000C2450" w:rsidRPr="00C20284" w:rsidRDefault="000C2450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1D2E8AC8" w14:textId="77777777" w:rsidR="000C2450" w:rsidRPr="00C20284" w:rsidRDefault="000C245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1D8EE8F5" w14:textId="59694A25" w:rsidR="000C2450" w:rsidRPr="00C20284" w:rsidRDefault="000C245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2450" w:rsidRPr="00C20284" w14:paraId="0E583799" w14:textId="77777777" w:rsidTr="00802F89">
        <w:trPr>
          <w:trHeight w:val="285"/>
        </w:trPr>
        <w:tc>
          <w:tcPr>
            <w:tcW w:w="3313" w:type="dxa"/>
          </w:tcPr>
          <w:p w14:paraId="24F9946E" w14:textId="1EA4BEFF" w:rsidR="000C2450" w:rsidRPr="00C20284" w:rsidRDefault="00FC4C08" w:rsidP="00A42014">
            <w:pPr>
              <w:pStyle w:val="ListParagraph"/>
              <w:numPr>
                <w:ilvl w:val="0"/>
                <w:numId w:val="14"/>
              </w:numPr>
              <w:tabs>
                <w:tab w:val="clear" w:pos="340"/>
                <w:tab w:val="num" w:pos="254"/>
              </w:tabs>
              <w:ind w:left="166" w:right="-90" w:firstLine="0"/>
              <w:rPr>
                <w:rFonts w:asciiTheme="majorBidi" w:hAnsiTheme="majorBidi" w:cstheme="majorBidi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="000C2450" w:rsidRPr="00C20284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ตราสารทุนที่อยู่ในความต้องการของตลาด</w:t>
            </w:r>
          </w:p>
        </w:tc>
        <w:tc>
          <w:tcPr>
            <w:tcW w:w="809" w:type="dxa"/>
          </w:tcPr>
          <w:p w14:paraId="15BFFADC" w14:textId="77777777" w:rsidR="000C2450" w:rsidRPr="00C20284" w:rsidRDefault="000C245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7" w:type="dxa"/>
          </w:tcPr>
          <w:p w14:paraId="0107748F" w14:textId="2FE4CCAA" w:rsidR="000C2450" w:rsidRPr="00C20284" w:rsidRDefault="009A7F5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160F52FD" w14:textId="77777777" w:rsidR="000C2450" w:rsidRPr="00C20284" w:rsidRDefault="000C245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5E3BAF8A" w14:textId="74107A69" w:rsidR="000C2450" w:rsidRPr="00C20284" w:rsidRDefault="00E439F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3,517</w:t>
            </w:r>
          </w:p>
        </w:tc>
        <w:tc>
          <w:tcPr>
            <w:tcW w:w="236" w:type="dxa"/>
          </w:tcPr>
          <w:p w14:paraId="32CA2BC2" w14:textId="77777777" w:rsidR="000C2450" w:rsidRPr="00C20284" w:rsidRDefault="000C245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10FD772A" w14:textId="464458EE" w:rsidR="000C2450" w:rsidRPr="00C20284" w:rsidRDefault="00E439F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66D136E2" w14:textId="77777777" w:rsidR="000C2450" w:rsidRPr="00C20284" w:rsidRDefault="000C2450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033377E3" w14:textId="6CD9455A" w:rsidR="000C2450" w:rsidRPr="00C20284" w:rsidRDefault="00E439F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3,517</w:t>
            </w:r>
          </w:p>
        </w:tc>
        <w:tc>
          <w:tcPr>
            <w:tcW w:w="270" w:type="dxa"/>
            <w:vAlign w:val="bottom"/>
          </w:tcPr>
          <w:p w14:paraId="688AF5A3" w14:textId="77777777" w:rsidR="000C2450" w:rsidRPr="00C20284" w:rsidRDefault="000C245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35FE5492" w14:textId="6511FEA4" w:rsidR="000C2450" w:rsidRPr="00C20284" w:rsidRDefault="00E439F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3,517</w:t>
            </w:r>
          </w:p>
        </w:tc>
        <w:tc>
          <w:tcPr>
            <w:tcW w:w="270" w:type="dxa"/>
            <w:vAlign w:val="bottom"/>
          </w:tcPr>
          <w:p w14:paraId="78FF3429" w14:textId="77777777" w:rsidR="000C2450" w:rsidRPr="00C20284" w:rsidRDefault="000C2450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18101E7" w14:textId="2E835913" w:rsidR="000C2450" w:rsidRPr="00C20284" w:rsidRDefault="00E439F3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  <w:vAlign w:val="bottom"/>
          </w:tcPr>
          <w:p w14:paraId="7D32E23E" w14:textId="77777777" w:rsidR="000C2450" w:rsidRPr="00C20284" w:rsidRDefault="000C2450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241E50F2" w14:textId="37E8FFDE" w:rsidR="000C2450" w:rsidRPr="00C20284" w:rsidRDefault="00DF3CB7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</w:tcPr>
          <w:p w14:paraId="3A142776" w14:textId="77777777" w:rsidR="000C2450" w:rsidRPr="00C20284" w:rsidRDefault="000C245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323AA1A6" w14:textId="6A132C22" w:rsidR="000C2450" w:rsidRPr="00C20284" w:rsidRDefault="00DF3CB7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3,517</w:t>
            </w:r>
          </w:p>
        </w:tc>
      </w:tr>
      <w:tr w:rsidR="000C2450" w:rsidRPr="00C20284" w14:paraId="16B072F9" w14:textId="77777777" w:rsidTr="00802F89">
        <w:trPr>
          <w:trHeight w:val="285"/>
        </w:trPr>
        <w:tc>
          <w:tcPr>
            <w:tcW w:w="3313" w:type="dxa"/>
          </w:tcPr>
          <w:p w14:paraId="69599756" w14:textId="5ABDD432" w:rsidR="000C2450" w:rsidRPr="00C20284" w:rsidRDefault="00FC4C08" w:rsidP="00FC4C08">
            <w:pPr>
              <w:pStyle w:val="ListParagraph"/>
              <w:numPr>
                <w:ilvl w:val="0"/>
                <w:numId w:val="14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="000C2450" w:rsidRPr="00C20284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09" w:type="dxa"/>
          </w:tcPr>
          <w:p w14:paraId="2D0FA545" w14:textId="77777777" w:rsidR="000C2450" w:rsidRPr="00C20284" w:rsidRDefault="000C2450" w:rsidP="000C245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4C44188A" w14:textId="778C5572" w:rsidR="000C2450" w:rsidRPr="00C20284" w:rsidRDefault="009A7F55" w:rsidP="000C245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B6E431E" w14:textId="77777777" w:rsidR="000C2450" w:rsidRPr="00C20284" w:rsidRDefault="000C2450" w:rsidP="000C245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020F2BFC" w14:textId="1CF208F3" w:rsidR="000C2450" w:rsidRPr="00C20284" w:rsidRDefault="00E439F3" w:rsidP="000C245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9,517</w:t>
            </w:r>
          </w:p>
        </w:tc>
        <w:tc>
          <w:tcPr>
            <w:tcW w:w="236" w:type="dxa"/>
          </w:tcPr>
          <w:p w14:paraId="1B171B1F" w14:textId="77777777" w:rsidR="000C2450" w:rsidRPr="00C20284" w:rsidRDefault="000C2450" w:rsidP="000C245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60782D0F" w14:textId="47147B67" w:rsidR="000C2450" w:rsidRPr="00C20284" w:rsidRDefault="00E439F3" w:rsidP="000C245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7D657D26" w14:textId="77777777" w:rsidR="000C2450" w:rsidRPr="00C20284" w:rsidRDefault="000C2450" w:rsidP="000C2450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397F1FCE" w14:textId="22EAAE46" w:rsidR="000C2450" w:rsidRPr="00C20284" w:rsidRDefault="00E439F3" w:rsidP="000C245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9,517</w:t>
            </w:r>
          </w:p>
        </w:tc>
        <w:tc>
          <w:tcPr>
            <w:tcW w:w="270" w:type="dxa"/>
            <w:vAlign w:val="bottom"/>
          </w:tcPr>
          <w:p w14:paraId="5CF3E532" w14:textId="77777777" w:rsidR="000C2450" w:rsidRPr="00C20284" w:rsidRDefault="000C2450" w:rsidP="000C245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13AC9452" w14:textId="7E62B630" w:rsidR="000C2450" w:rsidRPr="00C20284" w:rsidRDefault="00E439F3" w:rsidP="000C245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EC2C981" w14:textId="77777777" w:rsidR="000C2450" w:rsidRPr="00C20284" w:rsidRDefault="000C2450" w:rsidP="000C2450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1B95125" w14:textId="7FFD0CD5" w:rsidR="000C2450" w:rsidRPr="00C20284" w:rsidRDefault="00E439F3" w:rsidP="000C2450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  <w:vAlign w:val="bottom"/>
          </w:tcPr>
          <w:p w14:paraId="6D6AFF3C" w14:textId="77777777" w:rsidR="000C2450" w:rsidRPr="00C20284" w:rsidRDefault="000C2450" w:rsidP="000C2450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3CCE984F" w14:textId="5003ABF7" w:rsidR="000C2450" w:rsidRPr="00C20284" w:rsidRDefault="00DF3CB7" w:rsidP="000C2450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9,517</w:t>
            </w:r>
          </w:p>
        </w:tc>
        <w:tc>
          <w:tcPr>
            <w:tcW w:w="240" w:type="dxa"/>
          </w:tcPr>
          <w:p w14:paraId="5CB5DDBF" w14:textId="77777777" w:rsidR="000C2450" w:rsidRPr="00C20284" w:rsidRDefault="000C2450" w:rsidP="000C245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4808DA6D" w14:textId="6B7D308E" w:rsidR="000C2450" w:rsidRPr="00C20284" w:rsidRDefault="00DF3CB7" w:rsidP="000C2450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9,517</w:t>
            </w:r>
          </w:p>
        </w:tc>
      </w:tr>
      <w:tr w:rsidR="00497F99" w:rsidRPr="00C20284" w14:paraId="5262FB31" w14:textId="77777777" w:rsidTr="00802F89">
        <w:trPr>
          <w:trHeight w:val="285"/>
        </w:trPr>
        <w:tc>
          <w:tcPr>
            <w:tcW w:w="3313" w:type="dxa"/>
          </w:tcPr>
          <w:p w14:paraId="6A78DF19" w14:textId="098A3152" w:rsidR="00497F99" w:rsidRPr="001C65C7" w:rsidRDefault="00497F99" w:rsidP="001C65C7">
            <w:pPr>
              <w:ind w:right="-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สินทร</w:t>
            </w:r>
            <w:r w:rsidR="00DE5621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ั</w:t>
            </w:r>
            <w:r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พย์ทางการเงินอื่น</w:t>
            </w:r>
          </w:p>
        </w:tc>
        <w:tc>
          <w:tcPr>
            <w:tcW w:w="809" w:type="dxa"/>
          </w:tcPr>
          <w:p w14:paraId="3A13B865" w14:textId="77777777" w:rsidR="00497F99" w:rsidRPr="00C20284" w:rsidRDefault="00497F99" w:rsidP="000C245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2195CD44" w14:textId="77777777" w:rsidR="00497F99" w:rsidRPr="00C20284" w:rsidRDefault="00497F99" w:rsidP="000C245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AF063A0" w14:textId="77777777" w:rsidR="00497F99" w:rsidRPr="00C20284" w:rsidRDefault="00497F99" w:rsidP="000C245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432AB443" w14:textId="77777777" w:rsidR="00497F99" w:rsidRPr="00C20284" w:rsidRDefault="00497F99" w:rsidP="000C245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8523E96" w14:textId="77777777" w:rsidR="00497F99" w:rsidRPr="00C20284" w:rsidRDefault="00497F99" w:rsidP="000C245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6637EEEF" w14:textId="77777777" w:rsidR="00497F99" w:rsidRPr="00C20284" w:rsidRDefault="00497F99" w:rsidP="000C245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0AD63CFD" w14:textId="77777777" w:rsidR="00497F99" w:rsidRPr="00C20284" w:rsidRDefault="00497F99" w:rsidP="000C2450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57EE7A8B" w14:textId="77777777" w:rsidR="00497F99" w:rsidRPr="00C20284" w:rsidRDefault="00497F99" w:rsidP="000C245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2E00F05" w14:textId="77777777" w:rsidR="00497F99" w:rsidRPr="00C20284" w:rsidRDefault="00497F99" w:rsidP="000C245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18AD1B92" w14:textId="77777777" w:rsidR="00497F99" w:rsidRPr="00C20284" w:rsidRDefault="00497F99" w:rsidP="000C245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407611E" w14:textId="77777777" w:rsidR="00497F99" w:rsidRPr="00C20284" w:rsidRDefault="00497F99" w:rsidP="000C2450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6A2594C3" w14:textId="77777777" w:rsidR="00497F99" w:rsidRPr="00C20284" w:rsidRDefault="00497F99" w:rsidP="000C2450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3EC8E703" w14:textId="77777777" w:rsidR="00497F99" w:rsidRPr="00C20284" w:rsidRDefault="00497F99" w:rsidP="000C2450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3C5346B1" w14:textId="77777777" w:rsidR="00497F99" w:rsidRPr="00C20284" w:rsidRDefault="00497F99" w:rsidP="000C2450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</w:tcPr>
          <w:p w14:paraId="61CBBDA7" w14:textId="77777777" w:rsidR="00497F99" w:rsidRPr="00C20284" w:rsidRDefault="00497F99" w:rsidP="000C245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6037A933" w14:textId="77777777" w:rsidR="00497F99" w:rsidRPr="00C20284" w:rsidRDefault="00497F99" w:rsidP="000C2450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67496" w:rsidRPr="00C20284" w14:paraId="3D4D37B9" w14:textId="77777777" w:rsidTr="00802F89">
        <w:trPr>
          <w:trHeight w:val="285"/>
        </w:trPr>
        <w:tc>
          <w:tcPr>
            <w:tcW w:w="3313" w:type="dxa"/>
          </w:tcPr>
          <w:p w14:paraId="07D01877" w14:textId="3F825D5A" w:rsidR="00167496" w:rsidRPr="00C20284" w:rsidRDefault="00FC4C08" w:rsidP="00FC4C08">
            <w:pPr>
              <w:pStyle w:val="ListParagraph"/>
              <w:numPr>
                <w:ilvl w:val="0"/>
                <w:numId w:val="14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="00167496" w:rsidRPr="00C20284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สินทรัพย์อนุพันธ์</w:t>
            </w:r>
          </w:p>
        </w:tc>
        <w:tc>
          <w:tcPr>
            <w:tcW w:w="809" w:type="dxa"/>
          </w:tcPr>
          <w:p w14:paraId="55475217" w14:textId="77777777" w:rsidR="00167496" w:rsidRPr="00C20284" w:rsidRDefault="00167496" w:rsidP="0016749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2C25136C" w14:textId="14A345A1" w:rsidR="00167496" w:rsidRPr="00C20284" w:rsidRDefault="009A7F55" w:rsidP="0016749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439F3">
              <w:rPr>
                <w:rFonts w:asciiTheme="majorBidi" w:hAnsiTheme="majorBidi" w:cstheme="majorBidi"/>
                <w:sz w:val="24"/>
                <w:szCs w:val="24"/>
              </w:rPr>
              <w:t>,146</w:t>
            </w:r>
          </w:p>
        </w:tc>
        <w:tc>
          <w:tcPr>
            <w:tcW w:w="236" w:type="dxa"/>
          </w:tcPr>
          <w:p w14:paraId="2566F29F" w14:textId="77777777" w:rsidR="00167496" w:rsidRPr="00C20284" w:rsidRDefault="00167496" w:rsidP="0016749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308A6AF1" w14:textId="0C4E041C" w:rsidR="00167496" w:rsidRPr="00C20284" w:rsidRDefault="00E439F3" w:rsidP="0016749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9356DA0" w14:textId="77777777" w:rsidR="00167496" w:rsidRPr="00C20284" w:rsidRDefault="00167496" w:rsidP="0016749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</w:tcPr>
          <w:p w14:paraId="21BB774E" w14:textId="77CEE931" w:rsidR="00167496" w:rsidRPr="00C20284" w:rsidRDefault="00E439F3" w:rsidP="0016749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2FDCBF8F" w14:textId="77777777" w:rsidR="00167496" w:rsidRPr="00C20284" w:rsidRDefault="00167496" w:rsidP="0016749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</w:tcPr>
          <w:p w14:paraId="42AD8AB8" w14:textId="53DD40E8" w:rsidR="00167496" w:rsidRPr="00C20284" w:rsidRDefault="00E439F3" w:rsidP="0016749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1,146</w:t>
            </w:r>
          </w:p>
        </w:tc>
        <w:tc>
          <w:tcPr>
            <w:tcW w:w="270" w:type="dxa"/>
          </w:tcPr>
          <w:p w14:paraId="16AF9069" w14:textId="77777777" w:rsidR="00167496" w:rsidRPr="00C20284" w:rsidRDefault="00167496" w:rsidP="0016749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6843BE45" w14:textId="2BF43CC2" w:rsidR="00167496" w:rsidRPr="00C20284" w:rsidRDefault="00E439F3" w:rsidP="0016749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9E74AC4" w14:textId="77777777" w:rsidR="00167496" w:rsidRPr="00C20284" w:rsidRDefault="00167496" w:rsidP="00167496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</w:tcPr>
          <w:p w14:paraId="092BF1AF" w14:textId="6F320DF2" w:rsidR="00167496" w:rsidRPr="00C20284" w:rsidRDefault="00E439F3" w:rsidP="00167496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1,146</w:t>
            </w:r>
          </w:p>
        </w:tc>
        <w:tc>
          <w:tcPr>
            <w:tcW w:w="251" w:type="dxa"/>
          </w:tcPr>
          <w:p w14:paraId="75E38E0E" w14:textId="77777777" w:rsidR="00167496" w:rsidRPr="00C20284" w:rsidRDefault="00167496" w:rsidP="00167496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</w:tcPr>
          <w:p w14:paraId="35CD93DE" w14:textId="6E4DE30A" w:rsidR="00167496" w:rsidRPr="00C20284" w:rsidRDefault="00E439F3" w:rsidP="00167496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</w:tcPr>
          <w:p w14:paraId="2AAE6AF7" w14:textId="77777777" w:rsidR="00167496" w:rsidRPr="00C20284" w:rsidRDefault="00167496" w:rsidP="0016749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004A4BDE" w14:textId="0528C484" w:rsidR="00167496" w:rsidRPr="00C20284" w:rsidRDefault="00DF3CB7" w:rsidP="00167496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1,146</w:t>
            </w:r>
          </w:p>
        </w:tc>
      </w:tr>
      <w:tr w:rsidR="00EC4DA3" w:rsidRPr="00C20284" w14:paraId="5267516A" w14:textId="77777777" w:rsidTr="00802F89">
        <w:trPr>
          <w:trHeight w:val="285"/>
        </w:trPr>
        <w:tc>
          <w:tcPr>
            <w:tcW w:w="3313" w:type="dxa"/>
            <w:hideMark/>
          </w:tcPr>
          <w:p w14:paraId="7BC095C7" w14:textId="051AB0D5" w:rsidR="000C2450" w:rsidRPr="00C20284" w:rsidRDefault="000C2450" w:rsidP="00367ADF">
            <w:pPr>
              <w:tabs>
                <w:tab w:val="clear" w:pos="227"/>
              </w:tabs>
              <w:ind w:left="-19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09" w:type="dxa"/>
          </w:tcPr>
          <w:p w14:paraId="263EF871" w14:textId="77777777" w:rsidR="000C2450" w:rsidRPr="00C20284" w:rsidRDefault="000C2450" w:rsidP="000C245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</w:tcPr>
          <w:p w14:paraId="58CDD859" w14:textId="1FDEFE92" w:rsidR="000C2450" w:rsidRPr="00C20284" w:rsidRDefault="00E439F3" w:rsidP="000C245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1,146</w:t>
            </w:r>
          </w:p>
        </w:tc>
        <w:tc>
          <w:tcPr>
            <w:tcW w:w="236" w:type="dxa"/>
          </w:tcPr>
          <w:p w14:paraId="6BF1AB3E" w14:textId="77777777" w:rsidR="000C2450" w:rsidRPr="00C20284" w:rsidRDefault="000C2450" w:rsidP="000C245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double" w:sz="4" w:space="0" w:color="auto"/>
            </w:tcBorders>
          </w:tcPr>
          <w:p w14:paraId="70C79CA4" w14:textId="799AE4B1" w:rsidR="000C2450" w:rsidRPr="00C20284" w:rsidRDefault="00E439F3" w:rsidP="000C245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13,034</w:t>
            </w:r>
          </w:p>
        </w:tc>
        <w:tc>
          <w:tcPr>
            <w:tcW w:w="236" w:type="dxa"/>
          </w:tcPr>
          <w:p w14:paraId="34D136CA" w14:textId="77777777" w:rsidR="000C2450" w:rsidRPr="00C20284" w:rsidRDefault="000C2450" w:rsidP="000C245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2FBCEC" w14:textId="57D507A4" w:rsidR="000C2450" w:rsidRPr="00734C92" w:rsidRDefault="00E439F3" w:rsidP="000C245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40" w:type="dxa"/>
            <w:vAlign w:val="bottom"/>
          </w:tcPr>
          <w:p w14:paraId="176F85E6" w14:textId="77777777" w:rsidR="000C2450" w:rsidRPr="00C20284" w:rsidRDefault="000C2450" w:rsidP="000C2450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708C11" w14:textId="4FFE7A45" w:rsidR="000C2450" w:rsidRPr="00C20284" w:rsidRDefault="00E439F3" w:rsidP="000C245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14,180</w:t>
            </w:r>
          </w:p>
        </w:tc>
        <w:tc>
          <w:tcPr>
            <w:tcW w:w="270" w:type="dxa"/>
            <w:vAlign w:val="bottom"/>
          </w:tcPr>
          <w:p w14:paraId="74BA34E6" w14:textId="77777777" w:rsidR="000C2450" w:rsidRPr="00C20284" w:rsidRDefault="000C2450" w:rsidP="000C245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268C5BC2" w14:textId="77777777" w:rsidR="000C2450" w:rsidRPr="00C20284" w:rsidRDefault="000C2450" w:rsidP="000C2450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1A8F338" w14:textId="77777777" w:rsidR="000C2450" w:rsidRPr="00C20284" w:rsidRDefault="000C2450" w:rsidP="000C245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987B210" w14:textId="77777777" w:rsidR="000C2450" w:rsidRPr="00C20284" w:rsidRDefault="000C2450" w:rsidP="000C245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65C7006E" w14:textId="77777777" w:rsidR="000C2450" w:rsidRPr="00C20284" w:rsidRDefault="000C2450" w:rsidP="000C2450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1E68561A" w14:textId="77777777" w:rsidR="000C2450" w:rsidRPr="00C20284" w:rsidRDefault="000C2450" w:rsidP="000C2450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23BBEAA1" w14:textId="77777777" w:rsidR="000C2450" w:rsidRPr="00C20284" w:rsidRDefault="000C2450" w:rsidP="000C245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7B24EB64" w14:textId="77777777" w:rsidR="000C2450" w:rsidRPr="00C20284" w:rsidRDefault="000C2450" w:rsidP="000C245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708F" w:rsidRPr="00C20284" w14:paraId="090EE646" w14:textId="77777777" w:rsidTr="00802F89">
        <w:trPr>
          <w:trHeight w:val="285"/>
        </w:trPr>
        <w:tc>
          <w:tcPr>
            <w:tcW w:w="3313" w:type="dxa"/>
          </w:tcPr>
          <w:p w14:paraId="60AB3389" w14:textId="77777777" w:rsidR="000C2450" w:rsidRPr="00C20284" w:rsidRDefault="000C2450" w:rsidP="00367AD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809" w:type="dxa"/>
          </w:tcPr>
          <w:p w14:paraId="22E4FB6B" w14:textId="77777777" w:rsidR="000C2450" w:rsidRPr="00C20284" w:rsidRDefault="000C2450" w:rsidP="000C245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7" w:type="dxa"/>
            <w:tcBorders>
              <w:top w:val="double" w:sz="4" w:space="0" w:color="auto"/>
            </w:tcBorders>
          </w:tcPr>
          <w:p w14:paraId="458DF9E2" w14:textId="77777777" w:rsidR="000C2450" w:rsidRPr="00C20284" w:rsidRDefault="000C2450" w:rsidP="000C245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2B82DE9" w14:textId="77777777" w:rsidR="000C2450" w:rsidRPr="00C20284" w:rsidRDefault="000C2450" w:rsidP="000C245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double" w:sz="4" w:space="0" w:color="auto"/>
            </w:tcBorders>
          </w:tcPr>
          <w:p w14:paraId="786856D0" w14:textId="77777777" w:rsidR="000C2450" w:rsidRPr="00C20284" w:rsidRDefault="000C2450" w:rsidP="000C245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5D75023" w14:textId="77777777" w:rsidR="000C2450" w:rsidRPr="00C20284" w:rsidRDefault="000C2450" w:rsidP="000C245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02A422E" w14:textId="77777777" w:rsidR="000C2450" w:rsidRPr="00C20284" w:rsidRDefault="000C2450" w:rsidP="000C245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3039B508" w14:textId="77777777" w:rsidR="000C2450" w:rsidRPr="00C20284" w:rsidRDefault="000C2450" w:rsidP="000C2450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0E2B0F9" w14:textId="77777777" w:rsidR="000C2450" w:rsidRPr="00C20284" w:rsidRDefault="000C2450" w:rsidP="000C245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3AC1BB9" w14:textId="77777777" w:rsidR="000C2450" w:rsidRPr="00C20284" w:rsidRDefault="000C2450" w:rsidP="000C245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7CB044D2" w14:textId="77777777" w:rsidR="000C2450" w:rsidRPr="00C20284" w:rsidRDefault="000C2450" w:rsidP="000C2450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14D2A79" w14:textId="77777777" w:rsidR="000C2450" w:rsidRPr="00C20284" w:rsidRDefault="000C2450" w:rsidP="000C245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586312F0" w14:textId="77777777" w:rsidR="000C2450" w:rsidRPr="00C20284" w:rsidRDefault="000C2450" w:rsidP="000C245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6BDA56C1" w14:textId="77777777" w:rsidR="000C2450" w:rsidRPr="00C20284" w:rsidRDefault="000C2450" w:rsidP="000C2450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323F1496" w14:textId="77777777" w:rsidR="000C2450" w:rsidRPr="00C20284" w:rsidRDefault="000C2450" w:rsidP="000C2450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39059CAE" w14:textId="77777777" w:rsidR="000C2450" w:rsidRPr="00C20284" w:rsidRDefault="000C2450" w:rsidP="000C245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27587F0D" w14:textId="77777777" w:rsidR="000C2450" w:rsidRPr="00C20284" w:rsidRDefault="000C2450" w:rsidP="000C245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2450" w:rsidRPr="00C20284" w14:paraId="46513441" w14:textId="77777777" w:rsidTr="00802F89">
        <w:trPr>
          <w:trHeight w:val="285"/>
        </w:trPr>
        <w:tc>
          <w:tcPr>
            <w:tcW w:w="3313" w:type="dxa"/>
          </w:tcPr>
          <w:p w14:paraId="4D53A1E3" w14:textId="6104D3FD" w:rsidR="000C2450" w:rsidRPr="00C20284" w:rsidRDefault="000C2450" w:rsidP="00367AD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809" w:type="dxa"/>
          </w:tcPr>
          <w:p w14:paraId="1C765D8E" w14:textId="77777777" w:rsidR="000C2450" w:rsidRPr="00C20284" w:rsidRDefault="000C2450" w:rsidP="000C245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03EFCD22" w14:textId="77777777" w:rsidR="000C2450" w:rsidRPr="00C20284" w:rsidRDefault="000C2450" w:rsidP="000C245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19D3BD7" w14:textId="77777777" w:rsidR="000C2450" w:rsidRPr="00C20284" w:rsidRDefault="000C2450" w:rsidP="000C245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7AFB9B68" w14:textId="77777777" w:rsidR="000C2450" w:rsidRPr="00C20284" w:rsidRDefault="000C2450" w:rsidP="000C245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185D780" w14:textId="77777777" w:rsidR="000C2450" w:rsidRPr="00C20284" w:rsidRDefault="000C2450" w:rsidP="000C245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26A90093" w14:textId="77777777" w:rsidR="000C2450" w:rsidRPr="00C20284" w:rsidRDefault="000C2450" w:rsidP="000C245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3C87CE49" w14:textId="77777777" w:rsidR="000C2450" w:rsidRPr="00C20284" w:rsidRDefault="000C2450" w:rsidP="000C2450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410199EA" w14:textId="77777777" w:rsidR="000C2450" w:rsidRPr="00C20284" w:rsidRDefault="000C2450" w:rsidP="000C245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57A8636" w14:textId="77777777" w:rsidR="000C2450" w:rsidRPr="00C20284" w:rsidRDefault="000C2450" w:rsidP="000C245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787BCE82" w14:textId="77777777" w:rsidR="000C2450" w:rsidRPr="00C20284" w:rsidRDefault="000C2450" w:rsidP="000C2450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0AE4C09" w14:textId="77777777" w:rsidR="000C2450" w:rsidRPr="00C20284" w:rsidRDefault="000C2450" w:rsidP="000C245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9A7C404" w14:textId="77777777" w:rsidR="000C2450" w:rsidRPr="00C20284" w:rsidRDefault="000C2450" w:rsidP="000C245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3417C9FC" w14:textId="77777777" w:rsidR="000C2450" w:rsidRPr="00C20284" w:rsidRDefault="000C2450" w:rsidP="000C2450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0FAC9E31" w14:textId="77777777" w:rsidR="000C2450" w:rsidRPr="00C20284" w:rsidRDefault="000C2450" w:rsidP="000C2450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C3D88E0" w14:textId="77777777" w:rsidR="000C2450" w:rsidRPr="00C20284" w:rsidRDefault="000C2450" w:rsidP="000C245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0FB8F9BB" w14:textId="77777777" w:rsidR="000C2450" w:rsidRPr="00C20284" w:rsidRDefault="000C2450" w:rsidP="000C245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2450" w:rsidRPr="00C20284" w14:paraId="573BDD78" w14:textId="77777777" w:rsidTr="00802F89">
        <w:trPr>
          <w:trHeight w:val="285"/>
        </w:trPr>
        <w:tc>
          <w:tcPr>
            <w:tcW w:w="3313" w:type="dxa"/>
          </w:tcPr>
          <w:p w14:paraId="779648E9" w14:textId="11458E0B" w:rsidR="000C2450" w:rsidRPr="00C20284" w:rsidRDefault="000C2450" w:rsidP="00367AD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หนี้สินระยะยาว</w:t>
            </w:r>
          </w:p>
        </w:tc>
        <w:tc>
          <w:tcPr>
            <w:tcW w:w="809" w:type="dxa"/>
          </w:tcPr>
          <w:p w14:paraId="5B7815EB" w14:textId="236AC18A" w:rsidR="000C2450" w:rsidRPr="00C20284" w:rsidRDefault="000C2450" w:rsidP="000C245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28EDBB34" w14:textId="77777777" w:rsidR="000C2450" w:rsidRPr="00C20284" w:rsidRDefault="000C2450" w:rsidP="000C245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33383C5" w14:textId="77777777" w:rsidR="000C2450" w:rsidRPr="00C20284" w:rsidRDefault="000C2450" w:rsidP="000C245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3A3B7B10" w14:textId="77777777" w:rsidR="000C2450" w:rsidRPr="00C20284" w:rsidRDefault="000C2450" w:rsidP="000C245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6ECF5C6" w14:textId="77777777" w:rsidR="000C2450" w:rsidRPr="00C20284" w:rsidRDefault="000C2450" w:rsidP="000C245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1B9D620E" w14:textId="77777777" w:rsidR="000C2450" w:rsidRPr="00C20284" w:rsidRDefault="000C2450" w:rsidP="000C245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7FC7849B" w14:textId="77777777" w:rsidR="000C2450" w:rsidRPr="00C20284" w:rsidRDefault="000C2450" w:rsidP="000C2450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24372020" w14:textId="77777777" w:rsidR="000C2450" w:rsidRPr="00C20284" w:rsidRDefault="000C2450" w:rsidP="000C245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1D8422A" w14:textId="77777777" w:rsidR="000C2450" w:rsidRPr="00C20284" w:rsidRDefault="000C2450" w:rsidP="000C245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106F3D99" w14:textId="77777777" w:rsidR="000C2450" w:rsidRPr="00C20284" w:rsidRDefault="000C2450" w:rsidP="000C2450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69ABF45" w14:textId="77777777" w:rsidR="000C2450" w:rsidRPr="00C20284" w:rsidRDefault="000C2450" w:rsidP="000C245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49A885BE" w14:textId="77777777" w:rsidR="000C2450" w:rsidRPr="00C20284" w:rsidRDefault="000C2450" w:rsidP="000C245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611FB565" w14:textId="77777777" w:rsidR="000C2450" w:rsidRPr="00C20284" w:rsidRDefault="000C2450" w:rsidP="000C2450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187EC8B3" w14:textId="77777777" w:rsidR="000C2450" w:rsidRPr="00C20284" w:rsidRDefault="000C2450" w:rsidP="000C2450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2E628CF" w14:textId="77777777" w:rsidR="000C2450" w:rsidRPr="00C20284" w:rsidRDefault="000C2450" w:rsidP="000C245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62B8665D" w14:textId="77777777" w:rsidR="000C2450" w:rsidRPr="00C20284" w:rsidRDefault="000C2450" w:rsidP="000C245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37E57" w:rsidRPr="00C20284" w14:paraId="75830C86" w14:textId="77777777" w:rsidTr="00802F89">
        <w:trPr>
          <w:trHeight w:val="285"/>
        </w:trPr>
        <w:tc>
          <w:tcPr>
            <w:tcW w:w="3313" w:type="dxa"/>
          </w:tcPr>
          <w:p w14:paraId="63DBB2CD" w14:textId="074421B6" w:rsidR="00737E57" w:rsidRPr="00FC4C08" w:rsidRDefault="00FC4C08" w:rsidP="00FC4C08">
            <w:pPr>
              <w:pStyle w:val="ListParagraph"/>
              <w:numPr>
                <w:ilvl w:val="0"/>
                <w:numId w:val="14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="00737E57" w:rsidRPr="00C20284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809" w:type="dxa"/>
          </w:tcPr>
          <w:p w14:paraId="7E675449" w14:textId="0B435DF7" w:rsidR="00737E57" w:rsidRPr="00C20284" w:rsidRDefault="001C65C7" w:rsidP="00737E5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/>
                <w:i/>
                <w:iCs/>
                <w:sz w:val="24"/>
                <w:szCs w:val="24"/>
                <w:lang w:val="en-US" w:bidi="th-TH"/>
              </w:rPr>
              <w:t>1</w:t>
            </w:r>
            <w:r w:rsidR="006E3F68">
              <w:rPr>
                <w:rFonts w:asciiTheme="majorBidi" w:hAnsiTheme="majorBidi"/>
                <w:i/>
                <w:iCs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317" w:type="dxa"/>
          </w:tcPr>
          <w:p w14:paraId="5D197159" w14:textId="0807C204" w:rsidR="00737E57" w:rsidRPr="00C20284" w:rsidRDefault="00DF3CB7" w:rsidP="00367A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41E54D9" w14:textId="77777777" w:rsidR="00737E57" w:rsidRPr="00C20284" w:rsidRDefault="00737E57" w:rsidP="00737E5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0805CD8A" w14:textId="07D13AA9" w:rsidR="00737E57" w:rsidRPr="00C20284" w:rsidRDefault="00DF3CB7" w:rsidP="00367A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1AACC38" w14:textId="77777777" w:rsidR="00737E57" w:rsidRPr="00C20284" w:rsidRDefault="00737E57" w:rsidP="00737E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70697D2C" w14:textId="1B2FECA3" w:rsidR="00737E57" w:rsidRPr="00C20284" w:rsidRDefault="00DF3CB7" w:rsidP="00737E5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201,790</w:t>
            </w:r>
          </w:p>
        </w:tc>
        <w:tc>
          <w:tcPr>
            <w:tcW w:w="240" w:type="dxa"/>
            <w:vAlign w:val="bottom"/>
          </w:tcPr>
          <w:p w14:paraId="19F3F25B" w14:textId="77777777" w:rsidR="00737E57" w:rsidRPr="00C20284" w:rsidRDefault="00737E57" w:rsidP="00737E5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3EA539CB" w14:textId="79FC4AB0" w:rsidR="00737E57" w:rsidRPr="00C20284" w:rsidRDefault="0075455F" w:rsidP="00737E5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201,790</w:t>
            </w:r>
          </w:p>
        </w:tc>
        <w:tc>
          <w:tcPr>
            <w:tcW w:w="270" w:type="dxa"/>
            <w:vAlign w:val="bottom"/>
          </w:tcPr>
          <w:p w14:paraId="63A6E514" w14:textId="77777777" w:rsidR="00737E57" w:rsidRPr="00C20284" w:rsidRDefault="00737E57" w:rsidP="00737E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14AF2349" w14:textId="4C54A37B" w:rsidR="00737E57" w:rsidRPr="00C20284" w:rsidRDefault="00560649" w:rsidP="00367A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DE95408" w14:textId="77777777" w:rsidR="00737E57" w:rsidRPr="00C20284" w:rsidRDefault="00737E57" w:rsidP="00737E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1B496657" w14:textId="064AE17C" w:rsidR="00737E57" w:rsidRPr="00C20284" w:rsidRDefault="00160A59" w:rsidP="00367A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60A59">
              <w:rPr>
                <w:rFonts w:asciiTheme="majorBidi" w:hAnsiTheme="majorBidi" w:cstheme="majorBidi"/>
                <w:sz w:val="24"/>
                <w:szCs w:val="24"/>
              </w:rPr>
              <w:t>210,237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69E7CA41" w14:textId="77777777" w:rsidR="00737E57" w:rsidRPr="00C20284" w:rsidRDefault="00737E57" w:rsidP="00737E5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</w:tcPr>
          <w:p w14:paraId="7C4717B8" w14:textId="1B5090DF" w:rsidR="00737E57" w:rsidRPr="00C20284" w:rsidRDefault="00560649" w:rsidP="00367A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E65F490" w14:textId="77777777" w:rsidR="00737E57" w:rsidRPr="00C20284" w:rsidRDefault="00737E57" w:rsidP="00737E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386428EE" w14:textId="3F4178A6" w:rsidR="00737E57" w:rsidRPr="00C20284" w:rsidRDefault="00160A59" w:rsidP="00367A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60A59">
              <w:rPr>
                <w:rFonts w:asciiTheme="majorBidi" w:hAnsiTheme="majorBidi" w:cstheme="majorBidi"/>
                <w:sz w:val="24"/>
                <w:szCs w:val="24"/>
              </w:rPr>
              <w:t>210,237</w:t>
            </w:r>
          </w:p>
        </w:tc>
      </w:tr>
      <w:tr w:rsidR="00737E57" w:rsidRPr="00C20284" w14:paraId="450C494B" w14:textId="77777777" w:rsidTr="00802F89">
        <w:trPr>
          <w:trHeight w:val="285"/>
        </w:trPr>
        <w:tc>
          <w:tcPr>
            <w:tcW w:w="3313" w:type="dxa"/>
          </w:tcPr>
          <w:p w14:paraId="6E763757" w14:textId="5BCDF8B1" w:rsidR="00737E57" w:rsidRPr="00367ADF" w:rsidRDefault="00FC4C08" w:rsidP="00FC4C08">
            <w:pPr>
              <w:pStyle w:val="ListParagraph"/>
              <w:numPr>
                <w:ilvl w:val="0"/>
                <w:numId w:val="14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="00D54E10" w:rsidRPr="00367ADF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หุ้นกู้แปลงสภาพ</w:t>
            </w:r>
          </w:p>
        </w:tc>
        <w:tc>
          <w:tcPr>
            <w:tcW w:w="809" w:type="dxa"/>
          </w:tcPr>
          <w:p w14:paraId="4835E81C" w14:textId="54487E03" w:rsidR="00737E57" w:rsidRPr="00C20284" w:rsidRDefault="009267C4" w:rsidP="00737E5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707C08">
              <w:rPr>
                <w:rFonts w:asciiTheme="majorBidi" w:hAnsiTheme="majorBidi"/>
                <w:i/>
                <w:iCs/>
                <w:sz w:val="24"/>
                <w:szCs w:val="24"/>
                <w:lang w:val="en-US" w:bidi="th-TH"/>
              </w:rPr>
              <w:t>1</w:t>
            </w:r>
            <w:r w:rsidR="006E3F68">
              <w:rPr>
                <w:rFonts w:asciiTheme="majorBidi" w:hAnsiTheme="majorBidi"/>
                <w:i/>
                <w:iCs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317" w:type="dxa"/>
          </w:tcPr>
          <w:p w14:paraId="57165C67" w14:textId="2CAAC090" w:rsidR="00737E57" w:rsidRPr="00C20284" w:rsidRDefault="00DF3CB7" w:rsidP="00367A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FE3BA48" w14:textId="77777777" w:rsidR="00737E57" w:rsidRPr="00C20284" w:rsidRDefault="00737E57" w:rsidP="00737E5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659A5379" w14:textId="00C42563" w:rsidR="00737E57" w:rsidRPr="00C20284" w:rsidRDefault="00DF3CB7" w:rsidP="00367A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C81354D" w14:textId="77777777" w:rsidR="00737E57" w:rsidRPr="00C20284" w:rsidRDefault="00737E57" w:rsidP="00737E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33E6BDD7" w14:textId="54C6BFA6" w:rsidR="00737E57" w:rsidRPr="00C20284" w:rsidRDefault="00DF3CB7" w:rsidP="00737E5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9,317</w:t>
            </w:r>
          </w:p>
        </w:tc>
        <w:tc>
          <w:tcPr>
            <w:tcW w:w="240" w:type="dxa"/>
            <w:vAlign w:val="bottom"/>
          </w:tcPr>
          <w:p w14:paraId="360DA61E" w14:textId="77777777" w:rsidR="00737E57" w:rsidRPr="00C20284" w:rsidRDefault="00737E57" w:rsidP="00737E5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44AA8B8A" w14:textId="56A0A844" w:rsidR="00737E57" w:rsidRPr="00C20284" w:rsidRDefault="0075455F" w:rsidP="00737E5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9,317</w:t>
            </w:r>
          </w:p>
        </w:tc>
        <w:tc>
          <w:tcPr>
            <w:tcW w:w="270" w:type="dxa"/>
            <w:vAlign w:val="bottom"/>
          </w:tcPr>
          <w:p w14:paraId="5DB80147" w14:textId="77777777" w:rsidR="00737E57" w:rsidRPr="00C20284" w:rsidRDefault="00737E57" w:rsidP="00737E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7715D9F4" w14:textId="661087FD" w:rsidR="00737E57" w:rsidRPr="00C20284" w:rsidRDefault="00560649" w:rsidP="00367A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C576BB1" w14:textId="77777777" w:rsidR="00737E57" w:rsidRPr="00C20284" w:rsidRDefault="00737E57" w:rsidP="00737E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60CB1720" w14:textId="394390EB" w:rsidR="00737E57" w:rsidRPr="00C20284" w:rsidRDefault="00560649" w:rsidP="00367A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9,485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6A431ECF" w14:textId="77777777" w:rsidR="00737E57" w:rsidRPr="00C20284" w:rsidRDefault="00737E57" w:rsidP="00737E5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</w:tcPr>
          <w:p w14:paraId="2C01D287" w14:textId="66B1F7AC" w:rsidR="00737E57" w:rsidRPr="00C20284" w:rsidRDefault="00560649" w:rsidP="00367A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CF64B06" w14:textId="77777777" w:rsidR="00737E57" w:rsidRPr="00C20284" w:rsidRDefault="00737E57" w:rsidP="00737E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6FA9180B" w14:textId="47F66B28" w:rsidR="00737E57" w:rsidRPr="00C20284" w:rsidRDefault="00492E1E" w:rsidP="00367A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9,485</w:t>
            </w:r>
          </w:p>
        </w:tc>
      </w:tr>
      <w:tr w:rsidR="00737E57" w:rsidRPr="00C20284" w14:paraId="2E89DED5" w14:textId="77777777" w:rsidTr="00802F89">
        <w:trPr>
          <w:trHeight w:val="285"/>
        </w:trPr>
        <w:tc>
          <w:tcPr>
            <w:tcW w:w="3313" w:type="dxa"/>
          </w:tcPr>
          <w:p w14:paraId="5615FA1B" w14:textId="07CA7346" w:rsidR="00737E57" w:rsidRPr="00367ADF" w:rsidRDefault="00FC4C08" w:rsidP="00FC4C08">
            <w:pPr>
              <w:pStyle w:val="ListParagraph"/>
              <w:numPr>
                <w:ilvl w:val="0"/>
                <w:numId w:val="14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="00D54E10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809" w:type="dxa"/>
          </w:tcPr>
          <w:p w14:paraId="2428C5BC" w14:textId="1BB40C58" w:rsidR="00737E57" w:rsidRPr="00C20284" w:rsidRDefault="009267C4" w:rsidP="00737E5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707C08">
              <w:rPr>
                <w:rFonts w:asciiTheme="majorBidi" w:hAnsiTheme="majorBidi"/>
                <w:i/>
                <w:iCs/>
                <w:sz w:val="24"/>
                <w:szCs w:val="24"/>
                <w:lang w:val="en-US" w:bidi="th-TH"/>
              </w:rPr>
              <w:t>1</w:t>
            </w:r>
            <w:r w:rsidR="006E3F68">
              <w:rPr>
                <w:rFonts w:asciiTheme="majorBidi" w:hAnsiTheme="majorBidi"/>
                <w:i/>
                <w:iCs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317" w:type="dxa"/>
          </w:tcPr>
          <w:p w14:paraId="4B3694AA" w14:textId="2DAA1520" w:rsidR="00737E57" w:rsidRPr="00C20284" w:rsidRDefault="00DF3CB7" w:rsidP="00367A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7F20FA8" w14:textId="77777777" w:rsidR="00737E57" w:rsidRPr="00C20284" w:rsidRDefault="00737E57" w:rsidP="00737E5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61D9042B" w14:textId="7FDAFF15" w:rsidR="00737E57" w:rsidRPr="00C20284" w:rsidRDefault="00DF3CB7" w:rsidP="00367A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D81D45D" w14:textId="77777777" w:rsidR="00737E57" w:rsidRPr="00C20284" w:rsidRDefault="00737E57" w:rsidP="00737E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58BCDF75" w14:textId="399F02C7" w:rsidR="00737E57" w:rsidRPr="00C20284" w:rsidRDefault="00DF3CB7" w:rsidP="00737E5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129,198</w:t>
            </w:r>
          </w:p>
        </w:tc>
        <w:tc>
          <w:tcPr>
            <w:tcW w:w="240" w:type="dxa"/>
            <w:vAlign w:val="bottom"/>
          </w:tcPr>
          <w:p w14:paraId="60D56604" w14:textId="77777777" w:rsidR="00737E57" w:rsidRPr="00C20284" w:rsidRDefault="00737E57" w:rsidP="00737E5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75B79179" w14:textId="6CF5C617" w:rsidR="00737E57" w:rsidRPr="00C20284" w:rsidRDefault="003D03B4" w:rsidP="00737E5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129,198</w:t>
            </w:r>
          </w:p>
        </w:tc>
        <w:tc>
          <w:tcPr>
            <w:tcW w:w="270" w:type="dxa"/>
            <w:vAlign w:val="bottom"/>
          </w:tcPr>
          <w:p w14:paraId="1E54CFFC" w14:textId="77777777" w:rsidR="00737E57" w:rsidRPr="00C20284" w:rsidRDefault="00737E57" w:rsidP="00737E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36BBC84B" w14:textId="233DDABD" w:rsidR="00737E57" w:rsidRPr="00C20284" w:rsidRDefault="00560649" w:rsidP="00367A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CFFC59A" w14:textId="77777777" w:rsidR="00737E57" w:rsidRPr="00C20284" w:rsidRDefault="00737E57" w:rsidP="00737E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5B4C9569" w14:textId="264F1166" w:rsidR="00737E57" w:rsidRPr="00726EFF" w:rsidRDefault="00160A59" w:rsidP="00367A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0A59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C07C36">
              <w:rPr>
                <w:rFonts w:asciiTheme="majorBidi" w:hAnsiTheme="majorBidi" w:cstheme="majorBidi"/>
                <w:sz w:val="24"/>
                <w:szCs w:val="24"/>
              </w:rPr>
              <w:t>9,</w:t>
            </w:r>
            <w:r w:rsidR="00726EF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095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240CCFA3" w14:textId="77777777" w:rsidR="00737E57" w:rsidRPr="00C20284" w:rsidRDefault="00737E57" w:rsidP="00737E5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</w:tcPr>
          <w:p w14:paraId="1A8668AC" w14:textId="7E43A11C" w:rsidR="00737E57" w:rsidRPr="00C20284" w:rsidRDefault="00C07C36" w:rsidP="00367A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16A5AC3" w14:textId="77777777" w:rsidR="00737E57" w:rsidRPr="00C20284" w:rsidRDefault="00737E57" w:rsidP="00737E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5828C13B" w14:textId="7B4C7B16" w:rsidR="00737E57" w:rsidRPr="00C20284" w:rsidRDefault="00160A59" w:rsidP="00367A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60A59">
              <w:rPr>
                <w:rFonts w:asciiTheme="majorBidi" w:hAnsiTheme="majorBidi" w:cstheme="majorBidi"/>
                <w:sz w:val="24"/>
                <w:szCs w:val="24"/>
              </w:rPr>
              <w:t>129,</w:t>
            </w:r>
            <w:r w:rsidR="00726EFF">
              <w:rPr>
                <w:rFonts w:asciiTheme="majorBidi" w:hAnsiTheme="majorBidi" w:cstheme="majorBidi"/>
                <w:sz w:val="24"/>
                <w:szCs w:val="24"/>
              </w:rPr>
              <w:t>095</w:t>
            </w:r>
          </w:p>
        </w:tc>
      </w:tr>
      <w:tr w:rsidR="00D54E10" w:rsidRPr="00C20284" w14:paraId="0546B58C" w14:textId="77777777" w:rsidTr="00802F89">
        <w:trPr>
          <w:trHeight w:val="285"/>
        </w:trPr>
        <w:tc>
          <w:tcPr>
            <w:tcW w:w="3313" w:type="dxa"/>
          </w:tcPr>
          <w:p w14:paraId="5C80A450" w14:textId="0E792D04" w:rsidR="00D54E10" w:rsidRPr="00D54E10" w:rsidRDefault="00D54E10" w:rsidP="00D54E10">
            <w:pPr>
              <w:ind w:right="-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809" w:type="dxa"/>
          </w:tcPr>
          <w:p w14:paraId="4E2C76E4" w14:textId="77777777" w:rsidR="00D54E10" w:rsidRPr="009711B9" w:rsidRDefault="00D54E10" w:rsidP="00737E5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1AD9DCE6" w14:textId="77777777" w:rsidR="00D54E10" w:rsidRPr="00C20284" w:rsidRDefault="00D54E10" w:rsidP="00367A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2FC35C1" w14:textId="77777777" w:rsidR="00D54E10" w:rsidRPr="00C20284" w:rsidRDefault="00D54E10" w:rsidP="00737E5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10A6EA8F" w14:textId="77777777" w:rsidR="00D54E10" w:rsidRPr="00C20284" w:rsidRDefault="00D54E10" w:rsidP="00367A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E812153" w14:textId="77777777" w:rsidR="00D54E10" w:rsidRPr="00C20284" w:rsidRDefault="00D54E10" w:rsidP="00737E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6AE861E3" w14:textId="77777777" w:rsidR="00D54E10" w:rsidRPr="00C20284" w:rsidRDefault="00D54E10" w:rsidP="00737E5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700041AA" w14:textId="77777777" w:rsidR="00D54E10" w:rsidRPr="00C20284" w:rsidRDefault="00D54E10" w:rsidP="00737E5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54E40EDE" w14:textId="77777777" w:rsidR="00D54E10" w:rsidRPr="00C20284" w:rsidRDefault="00D54E10" w:rsidP="00737E5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C1B3B15" w14:textId="77777777" w:rsidR="00D54E10" w:rsidRPr="00C20284" w:rsidRDefault="00D54E10" w:rsidP="00737E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4BB665B3" w14:textId="77777777" w:rsidR="00D54E10" w:rsidRPr="00C20284" w:rsidRDefault="00D54E10" w:rsidP="00367A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F687266" w14:textId="77777777" w:rsidR="00D54E10" w:rsidRPr="00C20284" w:rsidRDefault="00D54E10" w:rsidP="00737E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54F97BE2" w14:textId="77777777" w:rsidR="00D54E10" w:rsidRPr="00C20284" w:rsidRDefault="00D54E10" w:rsidP="00367A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02127C39" w14:textId="77777777" w:rsidR="00D54E10" w:rsidRPr="00C20284" w:rsidRDefault="00D54E10" w:rsidP="00737E5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1A34587F" w14:textId="24968EC3" w:rsidR="00D54E10" w:rsidRPr="00C20284" w:rsidRDefault="00D54E10" w:rsidP="00367A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533C60C" w14:textId="77777777" w:rsidR="00D54E10" w:rsidRPr="00C20284" w:rsidRDefault="00D54E10" w:rsidP="00737E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0E4196E6" w14:textId="77777777" w:rsidR="00D54E10" w:rsidRPr="00C20284" w:rsidRDefault="00D54E10" w:rsidP="00367A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37E57" w:rsidRPr="00C20284" w14:paraId="787A7922" w14:textId="77777777" w:rsidTr="00802F89">
        <w:trPr>
          <w:trHeight w:val="285"/>
        </w:trPr>
        <w:tc>
          <w:tcPr>
            <w:tcW w:w="3313" w:type="dxa"/>
          </w:tcPr>
          <w:p w14:paraId="2569C82B" w14:textId="7CB4F727" w:rsidR="00737E57" w:rsidRPr="00D54E10" w:rsidRDefault="00FC4C08" w:rsidP="00FC4C08">
            <w:pPr>
              <w:pStyle w:val="ListParagraph"/>
              <w:numPr>
                <w:ilvl w:val="0"/>
                <w:numId w:val="14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="00737E57" w:rsidRPr="00FC4C08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809" w:type="dxa"/>
          </w:tcPr>
          <w:p w14:paraId="6630EA51" w14:textId="77777777" w:rsidR="00737E57" w:rsidRPr="00C20284" w:rsidRDefault="00737E57" w:rsidP="00737E5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7D9A1750" w14:textId="3F22F6B7" w:rsidR="00737E57" w:rsidRPr="00C20284" w:rsidRDefault="00DF3CB7" w:rsidP="00367A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399</w:t>
            </w:r>
          </w:p>
        </w:tc>
        <w:tc>
          <w:tcPr>
            <w:tcW w:w="236" w:type="dxa"/>
          </w:tcPr>
          <w:p w14:paraId="1B7D5BDD" w14:textId="77777777" w:rsidR="00737E57" w:rsidRPr="00C20284" w:rsidRDefault="00737E57" w:rsidP="00737E5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4936888D" w14:textId="0F78CAB5" w:rsidR="00737E57" w:rsidRPr="00C20284" w:rsidRDefault="00DF3CB7" w:rsidP="00367A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C216C21" w14:textId="77777777" w:rsidR="00737E57" w:rsidRPr="00C20284" w:rsidRDefault="00737E57" w:rsidP="00737E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393DFED6" w14:textId="243A5786" w:rsidR="00737E57" w:rsidRPr="00C20284" w:rsidRDefault="00DF3CB7" w:rsidP="00737E5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1A663136" w14:textId="77777777" w:rsidR="00737E57" w:rsidRPr="00C20284" w:rsidRDefault="00737E57" w:rsidP="00737E5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5D7A9372" w14:textId="464E7580" w:rsidR="00737E57" w:rsidRPr="00C20284" w:rsidRDefault="003D03B4" w:rsidP="00737E5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399</w:t>
            </w:r>
          </w:p>
        </w:tc>
        <w:tc>
          <w:tcPr>
            <w:tcW w:w="270" w:type="dxa"/>
            <w:vAlign w:val="bottom"/>
          </w:tcPr>
          <w:p w14:paraId="42776A69" w14:textId="77777777" w:rsidR="00737E57" w:rsidRPr="00C20284" w:rsidRDefault="00737E57" w:rsidP="00737E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7A3A0A7E" w14:textId="16FD58BC" w:rsidR="00737E57" w:rsidRPr="00C20284" w:rsidRDefault="00560649" w:rsidP="00367A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FB18780" w14:textId="77777777" w:rsidR="00737E57" w:rsidRPr="00C20284" w:rsidRDefault="00737E57" w:rsidP="00737E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8A7F990" w14:textId="207FF47D" w:rsidR="00737E57" w:rsidRPr="00C20284" w:rsidRDefault="00560649" w:rsidP="00367A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399</w:t>
            </w:r>
          </w:p>
        </w:tc>
        <w:tc>
          <w:tcPr>
            <w:tcW w:w="251" w:type="dxa"/>
            <w:vAlign w:val="bottom"/>
          </w:tcPr>
          <w:p w14:paraId="5F1DEEC4" w14:textId="77777777" w:rsidR="00737E57" w:rsidRPr="00C20284" w:rsidRDefault="00737E57" w:rsidP="00737E5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1A5DACF2" w14:textId="466B3E94" w:rsidR="00737E57" w:rsidRPr="00C20284" w:rsidRDefault="00A74AE4" w:rsidP="00367A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16C08E4B" w14:textId="77777777" w:rsidR="00737E57" w:rsidRPr="00C20284" w:rsidRDefault="00737E57" w:rsidP="00737E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741F8692" w14:textId="1A35FF79" w:rsidR="00737E57" w:rsidRPr="00C20284" w:rsidRDefault="00A74AE4" w:rsidP="00367A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399</w:t>
            </w:r>
          </w:p>
        </w:tc>
      </w:tr>
      <w:tr w:rsidR="00FE3F47" w:rsidRPr="00C20284" w14:paraId="72E81B47" w14:textId="77777777" w:rsidTr="00802F89">
        <w:trPr>
          <w:trHeight w:val="285"/>
        </w:trPr>
        <w:tc>
          <w:tcPr>
            <w:tcW w:w="3313" w:type="dxa"/>
          </w:tcPr>
          <w:p w14:paraId="29663241" w14:textId="2F732C12" w:rsidR="00167496" w:rsidRPr="00C20284" w:rsidRDefault="00167496" w:rsidP="00367AD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809" w:type="dxa"/>
          </w:tcPr>
          <w:p w14:paraId="50A2AF05" w14:textId="77777777" w:rsidR="00167496" w:rsidRPr="00C20284" w:rsidRDefault="00167496" w:rsidP="0016749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</w:tcPr>
          <w:p w14:paraId="0C2130A1" w14:textId="636DD6AB" w:rsidR="00167496" w:rsidRPr="00367ADF" w:rsidRDefault="00DF3CB7" w:rsidP="00367ADF">
            <w:pPr>
              <w:pStyle w:val="acctfourfigures"/>
              <w:tabs>
                <w:tab w:val="clear" w:pos="765"/>
                <w:tab w:val="decimal" w:pos="702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399</w:t>
            </w:r>
          </w:p>
        </w:tc>
        <w:tc>
          <w:tcPr>
            <w:tcW w:w="236" w:type="dxa"/>
          </w:tcPr>
          <w:p w14:paraId="705353D9" w14:textId="77777777" w:rsidR="00167496" w:rsidRPr="00C20284" w:rsidRDefault="00167496" w:rsidP="0016749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double" w:sz="4" w:space="0" w:color="auto"/>
            </w:tcBorders>
          </w:tcPr>
          <w:p w14:paraId="68B3B226" w14:textId="28054D5C" w:rsidR="00167496" w:rsidRPr="00367ADF" w:rsidRDefault="00DF3CB7" w:rsidP="00367A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0C65A5C" w14:textId="77777777" w:rsidR="00167496" w:rsidRPr="00367ADF" w:rsidRDefault="00167496" w:rsidP="0016749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854D3E" w14:textId="181CD6B6" w:rsidR="00167496" w:rsidRPr="00367ADF" w:rsidRDefault="00DF3CB7" w:rsidP="0016749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340,305</w:t>
            </w:r>
          </w:p>
        </w:tc>
        <w:tc>
          <w:tcPr>
            <w:tcW w:w="240" w:type="dxa"/>
            <w:vAlign w:val="bottom"/>
          </w:tcPr>
          <w:p w14:paraId="68F12AD9" w14:textId="77777777" w:rsidR="00167496" w:rsidRPr="00C20284" w:rsidRDefault="00167496" w:rsidP="0016749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05B32F" w14:textId="62605F18" w:rsidR="00167496" w:rsidRPr="00367ADF" w:rsidRDefault="00DF3CB7" w:rsidP="0016749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340,704</w:t>
            </w:r>
          </w:p>
        </w:tc>
        <w:tc>
          <w:tcPr>
            <w:tcW w:w="270" w:type="dxa"/>
            <w:vAlign w:val="bottom"/>
          </w:tcPr>
          <w:p w14:paraId="00B7B838" w14:textId="77777777" w:rsidR="00167496" w:rsidRPr="00C20284" w:rsidRDefault="00167496" w:rsidP="0016749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2322DAEB" w14:textId="77777777" w:rsidR="00167496" w:rsidRPr="00C20284" w:rsidRDefault="00167496" w:rsidP="00167496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B35210C" w14:textId="77777777" w:rsidR="00167496" w:rsidRPr="00C20284" w:rsidRDefault="00167496" w:rsidP="0016749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104186C4" w14:textId="77777777" w:rsidR="00167496" w:rsidRPr="00C20284" w:rsidRDefault="00167496" w:rsidP="0016749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3CDBCE47" w14:textId="77777777" w:rsidR="00167496" w:rsidRPr="00C20284" w:rsidRDefault="00167496" w:rsidP="0016749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57855D69" w14:textId="77777777" w:rsidR="00167496" w:rsidRPr="00C20284" w:rsidRDefault="00167496" w:rsidP="00167496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325D5E9C" w14:textId="77777777" w:rsidR="00167496" w:rsidRPr="00C20284" w:rsidRDefault="00167496" w:rsidP="0016749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43035BDE" w14:textId="77777777" w:rsidR="00167496" w:rsidRPr="00C20284" w:rsidRDefault="00167496" w:rsidP="0016749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B536D" w:rsidRPr="00C20284" w14:paraId="37C64164" w14:textId="77777777" w:rsidTr="00802F89">
        <w:trPr>
          <w:trHeight w:val="285"/>
        </w:trPr>
        <w:tc>
          <w:tcPr>
            <w:tcW w:w="3313" w:type="dxa"/>
          </w:tcPr>
          <w:p w14:paraId="38FB510D" w14:textId="77777777" w:rsidR="006B536D" w:rsidRPr="00C20284" w:rsidRDefault="006B536D" w:rsidP="00367ADF">
            <w:pPr>
              <w:ind w:left="-19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09" w:type="dxa"/>
          </w:tcPr>
          <w:p w14:paraId="1C613D76" w14:textId="77777777" w:rsidR="006B536D" w:rsidRPr="00C20284" w:rsidRDefault="006B536D" w:rsidP="0016749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</w:tcPr>
          <w:p w14:paraId="597F9442" w14:textId="77777777" w:rsidR="006B536D" w:rsidRDefault="006B536D" w:rsidP="00367ADF">
            <w:pPr>
              <w:pStyle w:val="acctfourfigures"/>
              <w:tabs>
                <w:tab w:val="clear" w:pos="765"/>
                <w:tab w:val="decimal" w:pos="702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E679141" w14:textId="77777777" w:rsidR="006B536D" w:rsidRPr="00C20284" w:rsidRDefault="006B536D" w:rsidP="0016749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</w:tcBorders>
          </w:tcPr>
          <w:p w14:paraId="363C25F5" w14:textId="77777777" w:rsidR="006B536D" w:rsidRDefault="006B536D" w:rsidP="00367A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C88FC73" w14:textId="77777777" w:rsidR="006B536D" w:rsidRPr="00367ADF" w:rsidRDefault="006B536D" w:rsidP="0016749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</w:tcBorders>
            <w:vAlign w:val="bottom"/>
          </w:tcPr>
          <w:p w14:paraId="6E499673" w14:textId="77777777" w:rsidR="006B536D" w:rsidRDefault="006B536D" w:rsidP="0016749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181DAF58" w14:textId="77777777" w:rsidR="006B536D" w:rsidRPr="00C20284" w:rsidRDefault="006B536D" w:rsidP="0016749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45DC764B" w14:textId="77777777" w:rsidR="006B536D" w:rsidRDefault="006B536D" w:rsidP="0016749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5B30558" w14:textId="77777777" w:rsidR="006B536D" w:rsidRPr="00C20284" w:rsidRDefault="006B536D" w:rsidP="0016749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2FE0E29A" w14:textId="77777777" w:rsidR="006B536D" w:rsidRPr="00C20284" w:rsidRDefault="006B536D" w:rsidP="00167496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161FB6B" w14:textId="77777777" w:rsidR="006B536D" w:rsidRPr="00C20284" w:rsidRDefault="006B536D" w:rsidP="0016749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6F73109" w14:textId="77777777" w:rsidR="006B536D" w:rsidRPr="00C20284" w:rsidRDefault="006B536D" w:rsidP="0016749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5420CEBB" w14:textId="77777777" w:rsidR="006B536D" w:rsidRPr="00C20284" w:rsidRDefault="006B536D" w:rsidP="0016749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09A7B913" w14:textId="77777777" w:rsidR="006B536D" w:rsidRPr="00C20284" w:rsidRDefault="006B536D" w:rsidP="00167496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0273B8EA" w14:textId="77777777" w:rsidR="006B536D" w:rsidRPr="00C20284" w:rsidRDefault="006B536D" w:rsidP="0016749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2C89A687" w14:textId="77777777" w:rsidR="006B536D" w:rsidRPr="00C20284" w:rsidRDefault="006B536D" w:rsidP="0016749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bookmarkEnd w:id="7"/>
      <w:tr w:rsidR="009D33D3" w:rsidRPr="00C20284" w14:paraId="4CB1821E" w14:textId="77777777" w:rsidTr="00FB6A65">
        <w:trPr>
          <w:trHeight w:val="199"/>
        </w:trPr>
        <w:tc>
          <w:tcPr>
            <w:tcW w:w="3313" w:type="dxa"/>
          </w:tcPr>
          <w:p w14:paraId="15035D68" w14:textId="77777777" w:rsidR="009D33D3" w:rsidRPr="00C20284" w:rsidRDefault="009D33D3" w:rsidP="009D33D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809" w:type="dxa"/>
          </w:tcPr>
          <w:p w14:paraId="3D232AC2" w14:textId="77777777" w:rsidR="009D33D3" w:rsidRPr="00C20284" w:rsidRDefault="009D33D3" w:rsidP="009D33D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064" w:type="dxa"/>
            <w:gridSpan w:val="15"/>
          </w:tcPr>
          <w:p w14:paraId="5C4B3808" w14:textId="051D91F6" w:rsidR="009D33D3" w:rsidRPr="00FB6A65" w:rsidRDefault="00FB6A65" w:rsidP="00FB6A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C2028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(หน่วย</w:t>
            </w:r>
            <w:r w:rsidRPr="00FB6A65"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  <w:t xml:space="preserve">: </w:t>
            </w:r>
            <w:r w:rsidRPr="00C2028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ล้านบาท)</w:t>
            </w:r>
          </w:p>
        </w:tc>
      </w:tr>
      <w:tr w:rsidR="009D33D3" w:rsidRPr="00C20284" w14:paraId="743914C4" w14:textId="77777777" w:rsidTr="00FB6A65">
        <w:trPr>
          <w:trHeight w:val="199"/>
        </w:trPr>
        <w:tc>
          <w:tcPr>
            <w:tcW w:w="3313" w:type="dxa"/>
          </w:tcPr>
          <w:p w14:paraId="67478413" w14:textId="77777777" w:rsidR="009D33D3" w:rsidRPr="00C20284" w:rsidRDefault="009D33D3" w:rsidP="009D33D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809" w:type="dxa"/>
          </w:tcPr>
          <w:p w14:paraId="3DA2BA86" w14:textId="77777777" w:rsidR="009D33D3" w:rsidRPr="00C20284" w:rsidRDefault="009D33D3" w:rsidP="009D33D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064" w:type="dxa"/>
            <w:gridSpan w:val="15"/>
          </w:tcPr>
          <w:p w14:paraId="2C8E900D" w14:textId="5A753E11" w:rsidR="009D33D3" w:rsidRPr="00FB6A65" w:rsidRDefault="00FB6A65" w:rsidP="00FB6A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B6A6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9D33D3" w:rsidRPr="00C20284" w14:paraId="75458201" w14:textId="77777777" w:rsidTr="00FB6A65">
        <w:trPr>
          <w:trHeight w:val="199"/>
        </w:trPr>
        <w:tc>
          <w:tcPr>
            <w:tcW w:w="3313" w:type="dxa"/>
          </w:tcPr>
          <w:p w14:paraId="1FF205AA" w14:textId="77777777" w:rsidR="009D33D3" w:rsidRPr="00C20284" w:rsidRDefault="009D33D3" w:rsidP="009D33D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809" w:type="dxa"/>
          </w:tcPr>
          <w:p w14:paraId="22D00607" w14:textId="77777777" w:rsidR="009D33D3" w:rsidRPr="00C20284" w:rsidRDefault="009D33D3" w:rsidP="009D33D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6281" w:type="dxa"/>
            <w:gridSpan w:val="7"/>
            <w:tcBorders>
              <w:top w:val="single" w:sz="4" w:space="0" w:color="auto"/>
            </w:tcBorders>
          </w:tcPr>
          <w:p w14:paraId="1CD88C13" w14:textId="41B7D5F2" w:rsidR="009D33D3" w:rsidRPr="00C20284" w:rsidRDefault="009D33D3" w:rsidP="00FB6A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A827711" w14:textId="77777777" w:rsidR="009D33D3" w:rsidRPr="00C20284" w:rsidRDefault="009D33D3" w:rsidP="00FB6A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1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49F7B30" w14:textId="4CD93258" w:rsidR="009D33D3" w:rsidRPr="00C20284" w:rsidRDefault="00FB6A65" w:rsidP="00FB6A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262287" w:rsidRPr="00C20284" w14:paraId="53EC0146" w14:textId="77777777" w:rsidTr="00802F89">
        <w:trPr>
          <w:trHeight w:val="199"/>
        </w:trPr>
        <w:tc>
          <w:tcPr>
            <w:tcW w:w="3313" w:type="dxa"/>
            <w:vAlign w:val="bottom"/>
          </w:tcPr>
          <w:p w14:paraId="5B16E63A" w14:textId="780B9D78" w:rsidR="009D33D3" w:rsidRPr="00C20284" w:rsidRDefault="009D33D3" w:rsidP="009D33D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9711B9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FB6A65" w:rsidRPr="009711B9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FB6A6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809" w:type="dxa"/>
            <w:vAlign w:val="bottom"/>
          </w:tcPr>
          <w:p w14:paraId="188B2700" w14:textId="0D2C937C" w:rsidR="009D33D3" w:rsidRPr="00C20284" w:rsidRDefault="009D33D3" w:rsidP="00FB6A65">
            <w:pPr>
              <w:pStyle w:val="acctfourfigures"/>
              <w:tabs>
                <w:tab w:val="clear" w:pos="765"/>
              </w:tabs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C2028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หมายเหตุ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63DC01" w14:textId="263A5E8C" w:rsidR="009D33D3" w:rsidRPr="00C20284" w:rsidRDefault="009D33D3" w:rsidP="00DA02A0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AFBE442" w14:textId="77777777" w:rsidR="009D33D3" w:rsidRPr="00C20284" w:rsidRDefault="009D33D3" w:rsidP="00FB6A65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70A645" w14:textId="0A6C1A0F" w:rsidR="009D33D3" w:rsidRPr="00C20284" w:rsidRDefault="00FB6A65" w:rsidP="00802F89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8A78D4A" w14:textId="77777777" w:rsidR="009D33D3" w:rsidRPr="00C20284" w:rsidRDefault="009D33D3" w:rsidP="00FB6A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E4431E" w14:textId="703064A0" w:rsidR="009D33D3" w:rsidRPr="00C20284" w:rsidRDefault="00FB6A65" w:rsidP="00802F89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15EFE40A" w14:textId="77777777" w:rsidR="009D33D3" w:rsidRPr="00C20284" w:rsidRDefault="009D33D3" w:rsidP="00FB6A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0C1D24" w14:textId="0B914149" w:rsidR="009D33D3" w:rsidRPr="00C20284" w:rsidRDefault="00FB6A65" w:rsidP="00FB6A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7EC6A8D2" w14:textId="77777777" w:rsidR="009D33D3" w:rsidRPr="00C20284" w:rsidRDefault="009D33D3" w:rsidP="00FB6A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4769B7" w14:textId="5E8238C0" w:rsidR="009D33D3" w:rsidRPr="00C20284" w:rsidRDefault="00FB6A65" w:rsidP="00FB6A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711B9">
              <w:rPr>
                <w:rFonts w:asciiTheme="majorBidi" w:hAnsi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</w:tcPr>
          <w:p w14:paraId="1CAF5AD6" w14:textId="77777777" w:rsidR="009D33D3" w:rsidRPr="00C20284" w:rsidRDefault="009D33D3" w:rsidP="00FB6A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0E3C96EA" w14:textId="44C81689" w:rsidR="009D33D3" w:rsidRPr="00C20284" w:rsidRDefault="00FB6A65" w:rsidP="00FB6A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711B9">
              <w:rPr>
                <w:rFonts w:asciiTheme="majorBidi" w:hAnsi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51" w:type="dxa"/>
          </w:tcPr>
          <w:p w14:paraId="45765A50" w14:textId="77777777" w:rsidR="009D33D3" w:rsidRPr="00C20284" w:rsidRDefault="009D33D3" w:rsidP="00FB6A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</w:tcPr>
          <w:p w14:paraId="68737797" w14:textId="4B15581E" w:rsidR="009D33D3" w:rsidRPr="00C20284" w:rsidRDefault="00FB6A65" w:rsidP="00FB6A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711B9">
              <w:rPr>
                <w:rFonts w:asciiTheme="majorBidi" w:hAnsiTheme="majorBidi"/>
                <w:sz w:val="24"/>
                <w:szCs w:val="24"/>
              </w:rPr>
              <w:t>3</w:t>
            </w:r>
          </w:p>
        </w:tc>
        <w:tc>
          <w:tcPr>
            <w:tcW w:w="240" w:type="dxa"/>
          </w:tcPr>
          <w:p w14:paraId="30BFD577" w14:textId="77777777" w:rsidR="009D33D3" w:rsidRPr="00C20284" w:rsidRDefault="009D33D3" w:rsidP="00FB6A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4A6D0880" w14:textId="0CE24248" w:rsidR="009D33D3" w:rsidRPr="00C20284" w:rsidRDefault="00FB6A65" w:rsidP="00FB6A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FE3F47" w:rsidRPr="00C20284" w14:paraId="46DF54F5" w14:textId="77777777" w:rsidTr="00802F89">
        <w:trPr>
          <w:trHeight w:val="285"/>
        </w:trPr>
        <w:tc>
          <w:tcPr>
            <w:tcW w:w="3313" w:type="dxa"/>
            <w:hideMark/>
          </w:tcPr>
          <w:p w14:paraId="1FF9AE0D" w14:textId="77777777" w:rsidR="00F50420" w:rsidRPr="00C20284" w:rsidRDefault="00F50420" w:rsidP="006B471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09" w:type="dxa"/>
          </w:tcPr>
          <w:p w14:paraId="4896F779" w14:textId="77777777" w:rsidR="00F50420" w:rsidRPr="00C20284" w:rsidRDefault="00F50420" w:rsidP="006B471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</w:tcPr>
          <w:p w14:paraId="62A0B31F" w14:textId="77777777" w:rsidR="00F50420" w:rsidRPr="00C20284" w:rsidRDefault="00F50420" w:rsidP="006B471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A04A81E" w14:textId="77777777" w:rsidR="00F50420" w:rsidRPr="00C20284" w:rsidRDefault="00F50420" w:rsidP="006B471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</w:tcBorders>
          </w:tcPr>
          <w:p w14:paraId="2FB26A68" w14:textId="77777777" w:rsidR="00F50420" w:rsidRPr="00C20284" w:rsidRDefault="00F50420" w:rsidP="006B471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AA8D3A6" w14:textId="77777777" w:rsidR="00F50420" w:rsidRPr="00C20284" w:rsidRDefault="00F50420" w:rsidP="006B471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</w:tcBorders>
          </w:tcPr>
          <w:p w14:paraId="69CC6629" w14:textId="77777777" w:rsidR="00F50420" w:rsidRPr="00C20284" w:rsidRDefault="00F50420" w:rsidP="006B471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61783172" w14:textId="77777777" w:rsidR="00F50420" w:rsidRPr="00C20284" w:rsidRDefault="00F50420" w:rsidP="006B471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5B0DDA99" w14:textId="77777777" w:rsidR="00F50420" w:rsidRPr="00C20284" w:rsidRDefault="00F50420" w:rsidP="006B471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D8806E9" w14:textId="77777777" w:rsidR="00F50420" w:rsidRPr="00C20284" w:rsidRDefault="00F50420" w:rsidP="006B471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</w:tcBorders>
          </w:tcPr>
          <w:p w14:paraId="267DDEA1" w14:textId="77777777" w:rsidR="00F50420" w:rsidRPr="00C20284" w:rsidRDefault="00F50420" w:rsidP="006B471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5D292FD" w14:textId="77777777" w:rsidR="00F50420" w:rsidRPr="00C20284" w:rsidRDefault="00F50420" w:rsidP="006B471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3A5DDF35" w14:textId="77777777" w:rsidR="00F50420" w:rsidRPr="00C20284" w:rsidRDefault="00F50420" w:rsidP="006B471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3E48D24A" w14:textId="77777777" w:rsidR="00F50420" w:rsidRPr="00C20284" w:rsidRDefault="00F50420" w:rsidP="006B471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0AB83927" w14:textId="77777777" w:rsidR="00F50420" w:rsidRPr="00C20284" w:rsidRDefault="00F50420" w:rsidP="006B471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58753F98" w14:textId="77777777" w:rsidR="00F50420" w:rsidRPr="00C20284" w:rsidRDefault="00F50420" w:rsidP="006B471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4" w:space="0" w:color="auto"/>
            </w:tcBorders>
          </w:tcPr>
          <w:p w14:paraId="25158D6D" w14:textId="77777777" w:rsidR="00F50420" w:rsidRPr="00C20284" w:rsidRDefault="00F50420" w:rsidP="006B471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36CC1" w:rsidRPr="00C20284" w14:paraId="3D603253" w14:textId="77777777" w:rsidTr="00802F89">
        <w:trPr>
          <w:trHeight w:val="285"/>
        </w:trPr>
        <w:tc>
          <w:tcPr>
            <w:tcW w:w="3313" w:type="dxa"/>
          </w:tcPr>
          <w:p w14:paraId="379208A8" w14:textId="334E78B8" w:rsidR="00336CC1" w:rsidRPr="00C20284" w:rsidRDefault="00336CC1" w:rsidP="006B4716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336CC1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809" w:type="dxa"/>
          </w:tcPr>
          <w:p w14:paraId="7862DB9C" w14:textId="77777777" w:rsidR="00336CC1" w:rsidRPr="00C20284" w:rsidRDefault="00336CC1" w:rsidP="006B471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038FF3ED" w14:textId="77777777" w:rsidR="00336CC1" w:rsidRPr="00C20284" w:rsidRDefault="00336CC1" w:rsidP="006B471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48D6F23" w14:textId="77777777" w:rsidR="00336CC1" w:rsidRPr="00C20284" w:rsidRDefault="00336CC1" w:rsidP="006B471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00ED79B8" w14:textId="77777777" w:rsidR="00336CC1" w:rsidRPr="00C20284" w:rsidRDefault="00336CC1" w:rsidP="006B47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1633FD1" w14:textId="77777777" w:rsidR="00336CC1" w:rsidRPr="00C20284" w:rsidRDefault="00336CC1" w:rsidP="006B47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479402B4" w14:textId="77777777" w:rsidR="00336CC1" w:rsidRPr="00C20284" w:rsidRDefault="00336CC1" w:rsidP="006B471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14388733" w14:textId="77777777" w:rsidR="00336CC1" w:rsidRPr="00C20284" w:rsidRDefault="00336CC1" w:rsidP="006B471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57A77C8D" w14:textId="77777777" w:rsidR="00336CC1" w:rsidRPr="00C20284" w:rsidRDefault="00336CC1" w:rsidP="006B471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F6222EF" w14:textId="77777777" w:rsidR="00336CC1" w:rsidRPr="00C20284" w:rsidRDefault="00336CC1" w:rsidP="006B471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02E31261" w14:textId="77777777" w:rsidR="00336CC1" w:rsidRPr="00C20284" w:rsidRDefault="00336CC1" w:rsidP="006B4716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C44C7C3" w14:textId="77777777" w:rsidR="00336CC1" w:rsidRPr="00C20284" w:rsidRDefault="00336CC1" w:rsidP="006B471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55B06A58" w14:textId="77777777" w:rsidR="00336CC1" w:rsidRPr="00C20284" w:rsidRDefault="00336CC1" w:rsidP="006B471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6BEC8F07" w14:textId="77777777" w:rsidR="00336CC1" w:rsidRPr="00C20284" w:rsidRDefault="00336CC1" w:rsidP="006B471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6D37F04F" w14:textId="77777777" w:rsidR="00336CC1" w:rsidRPr="00C20284" w:rsidRDefault="00336CC1" w:rsidP="006B4716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160AEEC7" w14:textId="77777777" w:rsidR="00336CC1" w:rsidRPr="00C20284" w:rsidRDefault="00336CC1" w:rsidP="006B471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3C77074F" w14:textId="77777777" w:rsidR="00336CC1" w:rsidRPr="00C20284" w:rsidRDefault="00336CC1" w:rsidP="006B471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50420" w:rsidRPr="00C20284" w14:paraId="48AB25C9" w14:textId="77777777" w:rsidTr="00802F89">
        <w:trPr>
          <w:trHeight w:val="285"/>
        </w:trPr>
        <w:tc>
          <w:tcPr>
            <w:tcW w:w="3313" w:type="dxa"/>
          </w:tcPr>
          <w:p w14:paraId="599E20F5" w14:textId="6AA32B34" w:rsidR="00F50420" w:rsidRPr="00C20284" w:rsidRDefault="00336CC1" w:rsidP="00DA1ABF">
            <w:pPr>
              <w:pStyle w:val="ListParagraph"/>
              <w:numPr>
                <w:ilvl w:val="0"/>
                <w:numId w:val="14"/>
              </w:numPr>
              <w:tabs>
                <w:tab w:val="clear" w:pos="340"/>
                <w:tab w:val="left" w:pos="164"/>
                <w:tab w:val="num" w:pos="254"/>
              </w:tabs>
              <w:ind w:left="-19" w:right="-90" w:hanging="180"/>
              <w:rPr>
                <w:rFonts w:asciiTheme="majorBidi" w:hAnsiTheme="majorBidi" w:cstheme="majorBidi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Cs w:val="24"/>
                <w:lang w:val="en-GB"/>
              </w:rPr>
              <w:t xml:space="preserve">     - </w:t>
            </w:r>
            <w:r w:rsidR="00F50420" w:rsidRPr="00C20284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ตราสารทุนที่อยู่ในความต้องการของตลาด</w:t>
            </w:r>
          </w:p>
        </w:tc>
        <w:tc>
          <w:tcPr>
            <w:tcW w:w="809" w:type="dxa"/>
          </w:tcPr>
          <w:p w14:paraId="22634394" w14:textId="77777777" w:rsidR="00F50420" w:rsidRPr="00C20284" w:rsidRDefault="00F50420" w:rsidP="006B471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7" w:type="dxa"/>
          </w:tcPr>
          <w:p w14:paraId="55243FCF" w14:textId="6CCCD3F2" w:rsidR="00F50420" w:rsidRPr="00C20284" w:rsidRDefault="00196EA7" w:rsidP="006B471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6AB0C722" w14:textId="77777777" w:rsidR="00F50420" w:rsidRPr="00C20284" w:rsidRDefault="00F50420" w:rsidP="006B471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1AD44283" w14:textId="62DCD4F1" w:rsidR="00F50420" w:rsidRPr="00C20284" w:rsidRDefault="009711B9" w:rsidP="006B47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11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730E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711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552</w:t>
            </w:r>
          </w:p>
        </w:tc>
        <w:tc>
          <w:tcPr>
            <w:tcW w:w="236" w:type="dxa"/>
          </w:tcPr>
          <w:p w14:paraId="5C08694A" w14:textId="77777777" w:rsidR="00F50420" w:rsidRPr="00C20284" w:rsidRDefault="00F50420" w:rsidP="006B47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49BC2395" w14:textId="29751552" w:rsidR="00F50420" w:rsidRPr="00C20284" w:rsidRDefault="00730E5F" w:rsidP="006B471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51ADF3F4" w14:textId="77777777" w:rsidR="00F50420" w:rsidRPr="00C20284" w:rsidRDefault="00F50420" w:rsidP="006B471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1974B5E7" w14:textId="00D03EF9" w:rsidR="00F50420" w:rsidRPr="00C20284" w:rsidRDefault="009711B9" w:rsidP="006B471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711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730E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711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552</w:t>
            </w:r>
          </w:p>
        </w:tc>
        <w:tc>
          <w:tcPr>
            <w:tcW w:w="270" w:type="dxa"/>
            <w:vAlign w:val="bottom"/>
          </w:tcPr>
          <w:p w14:paraId="2D7325BA" w14:textId="77777777" w:rsidR="00F50420" w:rsidRPr="00C20284" w:rsidRDefault="00F50420" w:rsidP="006B471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357B1D00" w14:textId="383E5B9A" w:rsidR="00F50420" w:rsidRPr="00C20284" w:rsidRDefault="009711B9" w:rsidP="006B471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11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730E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711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552</w:t>
            </w:r>
          </w:p>
        </w:tc>
        <w:tc>
          <w:tcPr>
            <w:tcW w:w="270" w:type="dxa"/>
            <w:vAlign w:val="bottom"/>
          </w:tcPr>
          <w:p w14:paraId="4F1446F7" w14:textId="77777777" w:rsidR="00F50420" w:rsidRPr="00C20284" w:rsidRDefault="00F50420" w:rsidP="006B4716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57F353E3" w14:textId="1B6EB6FC" w:rsidR="00F50420" w:rsidRPr="00C20284" w:rsidRDefault="00730E5F" w:rsidP="006B4716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  <w:vAlign w:val="bottom"/>
          </w:tcPr>
          <w:p w14:paraId="2CE6035B" w14:textId="77777777" w:rsidR="00F50420" w:rsidRPr="00C20284" w:rsidRDefault="00F50420" w:rsidP="006B4716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0F1B9660" w14:textId="016EB41F" w:rsidR="00F50420" w:rsidRPr="00C20284" w:rsidRDefault="00730E5F" w:rsidP="006B4716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30648BF6" w14:textId="77777777" w:rsidR="00F50420" w:rsidRPr="00C20284" w:rsidRDefault="00F50420" w:rsidP="006B471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1C5A20DB" w14:textId="4C5FA4ED" w:rsidR="00F50420" w:rsidRPr="00C20284" w:rsidRDefault="009711B9" w:rsidP="006B4716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11B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730E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711B9">
              <w:rPr>
                <w:rFonts w:asciiTheme="majorBidi" w:hAnsiTheme="majorBidi" w:cstheme="majorBidi"/>
                <w:sz w:val="24"/>
                <w:szCs w:val="24"/>
              </w:rPr>
              <w:t>552</w:t>
            </w:r>
          </w:p>
        </w:tc>
      </w:tr>
      <w:tr w:rsidR="00F50420" w:rsidRPr="00C20284" w14:paraId="408806FD" w14:textId="77777777" w:rsidTr="00802F89">
        <w:trPr>
          <w:trHeight w:val="285"/>
        </w:trPr>
        <w:tc>
          <w:tcPr>
            <w:tcW w:w="3313" w:type="dxa"/>
          </w:tcPr>
          <w:p w14:paraId="68D55AA5" w14:textId="3E659DD6" w:rsidR="00F50420" w:rsidRPr="00C20284" w:rsidRDefault="00336CC1" w:rsidP="001B3149">
            <w:pPr>
              <w:pStyle w:val="ListParagraph"/>
              <w:numPr>
                <w:ilvl w:val="0"/>
                <w:numId w:val="14"/>
              </w:numPr>
              <w:tabs>
                <w:tab w:val="clear" w:pos="340"/>
                <w:tab w:val="num" w:pos="250"/>
              </w:tabs>
              <w:ind w:left="-19" w:right="-90" w:hanging="180"/>
              <w:rPr>
                <w:rFonts w:asciiTheme="majorBidi" w:hAnsiTheme="majorBidi" w:cstheme="majorBidi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Cs w:val="24"/>
                <w:lang w:val="en-GB"/>
              </w:rPr>
              <w:t xml:space="preserve">     - </w:t>
            </w:r>
            <w:r w:rsidR="00F50420" w:rsidRPr="00C20284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09" w:type="dxa"/>
          </w:tcPr>
          <w:p w14:paraId="5C0368D8" w14:textId="77777777" w:rsidR="00F50420" w:rsidRPr="00C20284" w:rsidRDefault="00F50420" w:rsidP="006B471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09DA1ECF" w14:textId="08EBEF17" w:rsidR="00F50420" w:rsidRPr="00C20284" w:rsidRDefault="00196EA7" w:rsidP="006B471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FDC93BD" w14:textId="77777777" w:rsidR="00F50420" w:rsidRPr="00C20284" w:rsidRDefault="00F50420" w:rsidP="006B471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1C1C7767" w14:textId="436636EA" w:rsidR="00F50420" w:rsidRPr="00C20284" w:rsidRDefault="009711B9" w:rsidP="006B47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11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730E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711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869</w:t>
            </w:r>
          </w:p>
        </w:tc>
        <w:tc>
          <w:tcPr>
            <w:tcW w:w="236" w:type="dxa"/>
          </w:tcPr>
          <w:p w14:paraId="0B1D77AC" w14:textId="77777777" w:rsidR="00F50420" w:rsidRPr="00C20284" w:rsidRDefault="00F50420" w:rsidP="006B47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0484BF61" w14:textId="0BBFC382" w:rsidR="00F50420" w:rsidRPr="00C20284" w:rsidRDefault="00730E5F" w:rsidP="006B471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73AEA10F" w14:textId="77777777" w:rsidR="00F50420" w:rsidRPr="00C20284" w:rsidRDefault="00F50420" w:rsidP="006B471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0D65BED4" w14:textId="411419AA" w:rsidR="00F50420" w:rsidRPr="00C20284" w:rsidRDefault="009711B9" w:rsidP="006B471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11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730E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711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869</w:t>
            </w:r>
          </w:p>
        </w:tc>
        <w:tc>
          <w:tcPr>
            <w:tcW w:w="270" w:type="dxa"/>
            <w:vAlign w:val="bottom"/>
          </w:tcPr>
          <w:p w14:paraId="13568098" w14:textId="77777777" w:rsidR="00F50420" w:rsidRPr="00C20284" w:rsidRDefault="00F50420" w:rsidP="006B471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788FF5D2" w14:textId="0F00C32F" w:rsidR="00F50420" w:rsidRPr="00C20284" w:rsidRDefault="00730E5F" w:rsidP="006B471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5D678BE" w14:textId="77777777" w:rsidR="00F50420" w:rsidRPr="00C20284" w:rsidRDefault="00F50420" w:rsidP="006B4716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4FE2E9D0" w14:textId="2B4CA536" w:rsidR="00F50420" w:rsidRPr="00C20284" w:rsidRDefault="00730E5F" w:rsidP="006B4716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  <w:vAlign w:val="bottom"/>
          </w:tcPr>
          <w:p w14:paraId="4F30B3C4" w14:textId="77777777" w:rsidR="00F50420" w:rsidRPr="00C20284" w:rsidRDefault="00F50420" w:rsidP="006B4716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1A6D52ED" w14:textId="3C03A542" w:rsidR="00F50420" w:rsidRPr="00C20284" w:rsidRDefault="009711B9" w:rsidP="006B4716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9711B9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730E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711B9">
              <w:rPr>
                <w:rFonts w:asciiTheme="majorBidi" w:hAnsiTheme="majorBidi" w:cstheme="majorBidi"/>
                <w:sz w:val="24"/>
                <w:szCs w:val="24"/>
              </w:rPr>
              <w:t>869</w:t>
            </w:r>
          </w:p>
        </w:tc>
        <w:tc>
          <w:tcPr>
            <w:tcW w:w="240" w:type="dxa"/>
          </w:tcPr>
          <w:p w14:paraId="6F131713" w14:textId="77777777" w:rsidR="00F50420" w:rsidRPr="00C20284" w:rsidRDefault="00F50420" w:rsidP="006B471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4A6930F5" w14:textId="3CA61F8C" w:rsidR="00F50420" w:rsidRPr="00C20284" w:rsidRDefault="009711B9" w:rsidP="006B4716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11B9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730E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711B9">
              <w:rPr>
                <w:rFonts w:asciiTheme="majorBidi" w:hAnsiTheme="majorBidi" w:cstheme="majorBidi"/>
                <w:sz w:val="24"/>
                <w:szCs w:val="24"/>
              </w:rPr>
              <w:t>869</w:t>
            </w:r>
          </w:p>
        </w:tc>
      </w:tr>
      <w:tr w:rsidR="00336CC1" w:rsidRPr="00C20284" w14:paraId="5775B954" w14:textId="77777777" w:rsidTr="00802F89">
        <w:trPr>
          <w:trHeight w:val="285"/>
        </w:trPr>
        <w:tc>
          <w:tcPr>
            <w:tcW w:w="3313" w:type="dxa"/>
          </w:tcPr>
          <w:p w14:paraId="0953D7B6" w14:textId="0E412EDE" w:rsidR="00336CC1" w:rsidRPr="00C20284" w:rsidRDefault="00336CC1" w:rsidP="00336CC1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09" w:type="dxa"/>
          </w:tcPr>
          <w:p w14:paraId="708703CE" w14:textId="77777777" w:rsidR="00336CC1" w:rsidRPr="00C20284" w:rsidRDefault="00336CC1" w:rsidP="00336CC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06A9F9DD" w14:textId="77777777" w:rsidR="00336CC1" w:rsidRPr="00C20284" w:rsidRDefault="00336CC1" w:rsidP="00336CC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1E348DC" w14:textId="77777777" w:rsidR="00336CC1" w:rsidRPr="00C20284" w:rsidRDefault="00336CC1" w:rsidP="00336CC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476EF4E4" w14:textId="77777777" w:rsidR="00336CC1" w:rsidRPr="00C20284" w:rsidRDefault="00336CC1" w:rsidP="00336CC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6B5A7EC" w14:textId="77777777" w:rsidR="00336CC1" w:rsidRPr="00C20284" w:rsidRDefault="00336CC1" w:rsidP="00336CC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01F7BB17" w14:textId="77777777" w:rsidR="00336CC1" w:rsidRPr="00C20284" w:rsidRDefault="00336CC1" w:rsidP="00336C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17D1173B" w14:textId="77777777" w:rsidR="00336CC1" w:rsidRPr="00C20284" w:rsidRDefault="00336CC1" w:rsidP="00336CC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4B74FCEA" w14:textId="77777777" w:rsidR="00336CC1" w:rsidRPr="00C20284" w:rsidRDefault="00336CC1" w:rsidP="00336CC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2177C9D" w14:textId="77777777" w:rsidR="00336CC1" w:rsidRPr="00C20284" w:rsidRDefault="00336CC1" w:rsidP="00336CC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3A148A8C" w14:textId="77777777" w:rsidR="00336CC1" w:rsidRPr="00C20284" w:rsidRDefault="00336CC1" w:rsidP="00336CC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113EBD6" w14:textId="77777777" w:rsidR="00336CC1" w:rsidRPr="00C20284" w:rsidRDefault="00336CC1" w:rsidP="00336CC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344B3574" w14:textId="77777777" w:rsidR="00336CC1" w:rsidRPr="00C20284" w:rsidRDefault="00336CC1" w:rsidP="00336CC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444E6C45" w14:textId="77777777" w:rsidR="00336CC1" w:rsidRPr="00C20284" w:rsidRDefault="00336CC1" w:rsidP="00336CC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0F9C77B3" w14:textId="77777777" w:rsidR="00336CC1" w:rsidRPr="00C20284" w:rsidRDefault="00336CC1" w:rsidP="00336CC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00A8BF56" w14:textId="77777777" w:rsidR="00336CC1" w:rsidRPr="00C20284" w:rsidRDefault="00336CC1" w:rsidP="00336CC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64C0E749" w14:textId="77777777" w:rsidR="00336CC1" w:rsidRPr="00C20284" w:rsidRDefault="00336CC1" w:rsidP="00336CC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50420" w:rsidRPr="00C20284" w14:paraId="5041FA5D" w14:textId="77777777" w:rsidTr="00802F89">
        <w:trPr>
          <w:trHeight w:val="285"/>
        </w:trPr>
        <w:tc>
          <w:tcPr>
            <w:tcW w:w="3313" w:type="dxa"/>
          </w:tcPr>
          <w:p w14:paraId="3D80E589" w14:textId="727BDB37" w:rsidR="00F50420" w:rsidRPr="00C20284" w:rsidRDefault="00336CC1" w:rsidP="00B2792F">
            <w:pPr>
              <w:pStyle w:val="ListParagraph"/>
              <w:numPr>
                <w:ilvl w:val="0"/>
                <w:numId w:val="14"/>
              </w:numPr>
              <w:tabs>
                <w:tab w:val="clear" w:pos="340"/>
                <w:tab w:val="num" w:pos="166"/>
              </w:tabs>
              <w:ind w:left="-19" w:right="-90" w:hanging="180"/>
              <w:rPr>
                <w:rFonts w:asciiTheme="majorBidi" w:hAnsiTheme="majorBidi" w:cstheme="majorBidi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Cs w:val="24"/>
                <w:lang w:val="en-GB"/>
              </w:rPr>
              <w:t xml:space="preserve">     - </w:t>
            </w:r>
            <w:r w:rsidR="00F50420" w:rsidRPr="00C20284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สินทรัพย์อนุพันธ์</w:t>
            </w:r>
          </w:p>
        </w:tc>
        <w:tc>
          <w:tcPr>
            <w:tcW w:w="809" w:type="dxa"/>
          </w:tcPr>
          <w:p w14:paraId="14F29981" w14:textId="77777777" w:rsidR="00F50420" w:rsidRPr="00C20284" w:rsidRDefault="00F50420" w:rsidP="006B471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39F7B072" w14:textId="425A4E6E" w:rsidR="00F50420" w:rsidRPr="00AC373F" w:rsidRDefault="009711B9" w:rsidP="006B471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711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155</w:t>
            </w:r>
          </w:p>
        </w:tc>
        <w:tc>
          <w:tcPr>
            <w:tcW w:w="236" w:type="dxa"/>
          </w:tcPr>
          <w:p w14:paraId="6E38E34C" w14:textId="77777777" w:rsidR="00F50420" w:rsidRPr="00C20284" w:rsidRDefault="00F50420" w:rsidP="006B471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1774CB4E" w14:textId="5B08A933" w:rsidR="00F50420" w:rsidRPr="00C20284" w:rsidRDefault="00730E5F" w:rsidP="006B47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6A82A00" w14:textId="77777777" w:rsidR="00F50420" w:rsidRPr="00C20284" w:rsidRDefault="00F50420" w:rsidP="006B47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</w:tcPr>
          <w:p w14:paraId="2C604AD2" w14:textId="56BC0819" w:rsidR="00F50420" w:rsidRPr="00C20284" w:rsidRDefault="00730E5F" w:rsidP="006B471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052327D8" w14:textId="77777777" w:rsidR="00F50420" w:rsidRPr="00C20284" w:rsidRDefault="00F50420" w:rsidP="006B471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</w:tcPr>
          <w:p w14:paraId="30BC3CDF" w14:textId="0402D890" w:rsidR="00F50420" w:rsidRPr="00C20284" w:rsidRDefault="009711B9" w:rsidP="006B471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11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155</w:t>
            </w:r>
          </w:p>
        </w:tc>
        <w:tc>
          <w:tcPr>
            <w:tcW w:w="270" w:type="dxa"/>
          </w:tcPr>
          <w:p w14:paraId="407801B7" w14:textId="77777777" w:rsidR="00F50420" w:rsidRPr="00C20284" w:rsidRDefault="00F50420" w:rsidP="006B471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56E6A6FD" w14:textId="366AE45E" w:rsidR="00F50420" w:rsidRPr="00C20284" w:rsidRDefault="00730E5F" w:rsidP="006B471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9A12C1F" w14:textId="77777777" w:rsidR="00F50420" w:rsidRPr="00C20284" w:rsidRDefault="00F50420" w:rsidP="006B4716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</w:tcPr>
          <w:p w14:paraId="672696E6" w14:textId="6EC9BE31" w:rsidR="00F50420" w:rsidRPr="00C20284" w:rsidRDefault="009711B9" w:rsidP="006B4716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11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155</w:t>
            </w:r>
          </w:p>
        </w:tc>
        <w:tc>
          <w:tcPr>
            <w:tcW w:w="251" w:type="dxa"/>
          </w:tcPr>
          <w:p w14:paraId="4E77D623" w14:textId="77777777" w:rsidR="00F50420" w:rsidRPr="00C20284" w:rsidRDefault="00F50420" w:rsidP="006B4716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</w:tcPr>
          <w:p w14:paraId="665EDBB9" w14:textId="3DC7C0E1" w:rsidR="00F50420" w:rsidRPr="00C20284" w:rsidRDefault="00730E5F" w:rsidP="006B4716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60202E55" w14:textId="77777777" w:rsidR="00F50420" w:rsidRPr="00C20284" w:rsidRDefault="00F50420" w:rsidP="006B471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4D9E62D2" w14:textId="5C44CEDD" w:rsidR="00F50420" w:rsidRPr="00C20284" w:rsidRDefault="009711B9" w:rsidP="006B4716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11B9">
              <w:rPr>
                <w:rFonts w:asciiTheme="majorBidi" w:hAnsiTheme="majorBidi" w:cstheme="majorBidi"/>
                <w:sz w:val="24"/>
                <w:szCs w:val="24"/>
              </w:rPr>
              <w:t>155</w:t>
            </w:r>
          </w:p>
        </w:tc>
      </w:tr>
      <w:tr w:rsidR="00EC4DA3" w:rsidRPr="00C20284" w14:paraId="7ED23D85" w14:textId="77777777" w:rsidTr="00802F89">
        <w:trPr>
          <w:trHeight w:val="285"/>
        </w:trPr>
        <w:tc>
          <w:tcPr>
            <w:tcW w:w="3313" w:type="dxa"/>
            <w:hideMark/>
          </w:tcPr>
          <w:p w14:paraId="0E2EA717" w14:textId="77777777" w:rsidR="00F50420" w:rsidRPr="00C20284" w:rsidRDefault="00F50420" w:rsidP="006B4716">
            <w:pPr>
              <w:tabs>
                <w:tab w:val="clear" w:pos="227"/>
              </w:tabs>
              <w:ind w:left="-19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09" w:type="dxa"/>
          </w:tcPr>
          <w:p w14:paraId="2ECCE703" w14:textId="77777777" w:rsidR="00F50420" w:rsidRPr="00C20284" w:rsidRDefault="00F50420" w:rsidP="006B471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</w:tcPr>
          <w:p w14:paraId="05C726C6" w14:textId="5CF6C656" w:rsidR="00F50420" w:rsidRPr="00C20284" w:rsidRDefault="009711B9" w:rsidP="006B471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711B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155</w:t>
            </w:r>
          </w:p>
        </w:tc>
        <w:tc>
          <w:tcPr>
            <w:tcW w:w="236" w:type="dxa"/>
          </w:tcPr>
          <w:p w14:paraId="442734C0" w14:textId="77777777" w:rsidR="00F50420" w:rsidRPr="00C20284" w:rsidRDefault="00F50420" w:rsidP="006B471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double" w:sz="4" w:space="0" w:color="auto"/>
            </w:tcBorders>
          </w:tcPr>
          <w:p w14:paraId="2F1F73C8" w14:textId="63813702" w:rsidR="00F50420" w:rsidRPr="00C20284" w:rsidRDefault="009711B9" w:rsidP="006B47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711B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11</w:t>
            </w:r>
            <w:r w:rsidR="00730E5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3C661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  <w:r w:rsidRPr="009711B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21</w:t>
            </w:r>
          </w:p>
        </w:tc>
        <w:tc>
          <w:tcPr>
            <w:tcW w:w="236" w:type="dxa"/>
          </w:tcPr>
          <w:p w14:paraId="64A984D0" w14:textId="77777777" w:rsidR="00F50420" w:rsidRPr="00C20284" w:rsidRDefault="00F50420" w:rsidP="006B47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591280" w14:textId="068F97EE" w:rsidR="00F50420" w:rsidRPr="000C2450" w:rsidRDefault="00730E5F" w:rsidP="006B471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3227AAC4" w14:textId="77777777" w:rsidR="00F50420" w:rsidRPr="00C20284" w:rsidRDefault="00F50420" w:rsidP="006B471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CEFB1E" w14:textId="03D871EC" w:rsidR="00F50420" w:rsidRPr="00C20284" w:rsidRDefault="009711B9" w:rsidP="006B471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711B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11</w:t>
            </w:r>
            <w:r w:rsidR="00730E5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711B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576</w:t>
            </w:r>
          </w:p>
        </w:tc>
        <w:tc>
          <w:tcPr>
            <w:tcW w:w="270" w:type="dxa"/>
            <w:vAlign w:val="bottom"/>
          </w:tcPr>
          <w:p w14:paraId="3D84868A" w14:textId="77777777" w:rsidR="00F50420" w:rsidRPr="00C20284" w:rsidRDefault="00F50420" w:rsidP="006B471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202A3167" w14:textId="77777777" w:rsidR="00F50420" w:rsidRPr="00C20284" w:rsidRDefault="00F50420" w:rsidP="006B4716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DB60B05" w14:textId="77777777" w:rsidR="00F50420" w:rsidRPr="00C20284" w:rsidRDefault="00F50420" w:rsidP="006B471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1BD1870D" w14:textId="77777777" w:rsidR="00F50420" w:rsidRPr="00C20284" w:rsidRDefault="00F50420" w:rsidP="006B471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5036B518" w14:textId="77777777" w:rsidR="00F50420" w:rsidRPr="00C20284" w:rsidRDefault="00F50420" w:rsidP="006B471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5DCE3C79" w14:textId="77777777" w:rsidR="00F50420" w:rsidRPr="00C20284" w:rsidRDefault="00F50420" w:rsidP="006B4716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4BF2D73B" w14:textId="77777777" w:rsidR="00F50420" w:rsidRPr="00C20284" w:rsidRDefault="00F50420" w:rsidP="006B471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3E37D424" w14:textId="77777777" w:rsidR="00F50420" w:rsidRPr="00C20284" w:rsidRDefault="00F50420" w:rsidP="006B471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708F" w:rsidRPr="00C20284" w14:paraId="0BF3EB63" w14:textId="77777777" w:rsidTr="00802F89">
        <w:trPr>
          <w:trHeight w:val="285"/>
        </w:trPr>
        <w:tc>
          <w:tcPr>
            <w:tcW w:w="3313" w:type="dxa"/>
          </w:tcPr>
          <w:p w14:paraId="628F0C5A" w14:textId="77777777" w:rsidR="00F50420" w:rsidRPr="00C20284" w:rsidRDefault="00F50420" w:rsidP="006B471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809" w:type="dxa"/>
          </w:tcPr>
          <w:p w14:paraId="24D9CE69" w14:textId="77777777" w:rsidR="00F50420" w:rsidRPr="00C20284" w:rsidRDefault="00F50420" w:rsidP="006B471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7" w:type="dxa"/>
            <w:tcBorders>
              <w:top w:val="double" w:sz="4" w:space="0" w:color="auto"/>
            </w:tcBorders>
          </w:tcPr>
          <w:p w14:paraId="52D05355" w14:textId="77777777" w:rsidR="00F50420" w:rsidRPr="00C20284" w:rsidRDefault="00F50420" w:rsidP="006B471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D19BEC5" w14:textId="77777777" w:rsidR="00F50420" w:rsidRPr="00C20284" w:rsidRDefault="00F50420" w:rsidP="006B471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double" w:sz="4" w:space="0" w:color="auto"/>
            </w:tcBorders>
          </w:tcPr>
          <w:p w14:paraId="7FB84BB4" w14:textId="77777777" w:rsidR="00F50420" w:rsidRPr="00C20284" w:rsidRDefault="00F50420" w:rsidP="006B47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C3D24CF" w14:textId="77777777" w:rsidR="00F50420" w:rsidRPr="00C20284" w:rsidRDefault="00F50420" w:rsidP="006B47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0BA131C" w14:textId="77777777" w:rsidR="00F50420" w:rsidRPr="00C20284" w:rsidRDefault="00F50420" w:rsidP="006B471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D7BE0F3" w14:textId="77777777" w:rsidR="00F50420" w:rsidRPr="00C20284" w:rsidRDefault="00F50420" w:rsidP="006B471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471CAEE" w14:textId="77777777" w:rsidR="00F50420" w:rsidRPr="00C20284" w:rsidRDefault="00F50420" w:rsidP="006B471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C82E1A7" w14:textId="77777777" w:rsidR="00F50420" w:rsidRPr="00C20284" w:rsidRDefault="00F50420" w:rsidP="006B471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2417B1AA" w14:textId="77777777" w:rsidR="00F50420" w:rsidRPr="00C20284" w:rsidRDefault="00F50420" w:rsidP="006B4716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C07931C" w14:textId="77777777" w:rsidR="00F50420" w:rsidRPr="00C20284" w:rsidRDefault="00F50420" w:rsidP="006B471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9A37689" w14:textId="77777777" w:rsidR="00F50420" w:rsidRPr="00C20284" w:rsidRDefault="00F50420" w:rsidP="006B471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5F0725AF" w14:textId="77777777" w:rsidR="00F50420" w:rsidRPr="00C20284" w:rsidRDefault="00F50420" w:rsidP="006B471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303D8217" w14:textId="77777777" w:rsidR="00F50420" w:rsidRPr="00C20284" w:rsidRDefault="00F50420" w:rsidP="006B4716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42B48C30" w14:textId="77777777" w:rsidR="00F50420" w:rsidRPr="00C20284" w:rsidRDefault="00F50420" w:rsidP="006B471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2372F37E" w14:textId="77777777" w:rsidR="00F50420" w:rsidRPr="00C20284" w:rsidRDefault="00F50420" w:rsidP="006B471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50420" w:rsidRPr="00C20284" w14:paraId="710DCDA3" w14:textId="77777777" w:rsidTr="00802F89">
        <w:trPr>
          <w:trHeight w:val="285"/>
        </w:trPr>
        <w:tc>
          <w:tcPr>
            <w:tcW w:w="3313" w:type="dxa"/>
          </w:tcPr>
          <w:p w14:paraId="2799FACD" w14:textId="77777777" w:rsidR="00F50420" w:rsidRPr="00C20284" w:rsidRDefault="00F50420" w:rsidP="006B471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809" w:type="dxa"/>
          </w:tcPr>
          <w:p w14:paraId="59374909" w14:textId="77777777" w:rsidR="00F50420" w:rsidRPr="00C20284" w:rsidRDefault="00F50420" w:rsidP="006B471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38F9D1CF" w14:textId="77777777" w:rsidR="00F50420" w:rsidRPr="00C20284" w:rsidRDefault="00F50420" w:rsidP="006B471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2F2CF7C" w14:textId="77777777" w:rsidR="00F50420" w:rsidRPr="00C20284" w:rsidRDefault="00F50420" w:rsidP="006B471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180EA75C" w14:textId="77777777" w:rsidR="00F50420" w:rsidRPr="00C20284" w:rsidRDefault="00F50420" w:rsidP="006B47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53729B3" w14:textId="77777777" w:rsidR="00F50420" w:rsidRPr="00C20284" w:rsidRDefault="00F50420" w:rsidP="006B47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30477120" w14:textId="77777777" w:rsidR="00F50420" w:rsidRPr="00C20284" w:rsidRDefault="00F50420" w:rsidP="006B471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3FCB9BD6" w14:textId="77777777" w:rsidR="00F50420" w:rsidRPr="00C20284" w:rsidRDefault="00F50420" w:rsidP="006B471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012637F6" w14:textId="77777777" w:rsidR="00F50420" w:rsidRPr="00C20284" w:rsidRDefault="00F50420" w:rsidP="006B471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23D9C54" w14:textId="77777777" w:rsidR="00F50420" w:rsidRPr="00C20284" w:rsidRDefault="00F50420" w:rsidP="006B471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00A312B2" w14:textId="77777777" w:rsidR="00F50420" w:rsidRPr="00C20284" w:rsidRDefault="00F50420" w:rsidP="006B4716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B10DCEB" w14:textId="77777777" w:rsidR="00F50420" w:rsidRPr="00C20284" w:rsidRDefault="00F50420" w:rsidP="006B471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20F7DF94" w14:textId="77777777" w:rsidR="00F50420" w:rsidRPr="00C20284" w:rsidRDefault="00F50420" w:rsidP="006B471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604900F0" w14:textId="77777777" w:rsidR="00F50420" w:rsidRPr="00C20284" w:rsidRDefault="00F50420" w:rsidP="006B471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6BB5DEA9" w14:textId="77777777" w:rsidR="00F50420" w:rsidRPr="00C20284" w:rsidRDefault="00F50420" w:rsidP="006B4716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3B2BF3AE" w14:textId="77777777" w:rsidR="00F50420" w:rsidRPr="00C20284" w:rsidRDefault="00F50420" w:rsidP="006B471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20301E79" w14:textId="77777777" w:rsidR="00F50420" w:rsidRPr="00C20284" w:rsidRDefault="00F50420" w:rsidP="006B471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50420" w:rsidRPr="00C20284" w14:paraId="7149D478" w14:textId="77777777" w:rsidTr="00802F89">
        <w:trPr>
          <w:trHeight w:val="285"/>
        </w:trPr>
        <w:tc>
          <w:tcPr>
            <w:tcW w:w="3313" w:type="dxa"/>
          </w:tcPr>
          <w:p w14:paraId="3996E392" w14:textId="77777777" w:rsidR="00F50420" w:rsidRPr="00C20284" w:rsidRDefault="00F50420" w:rsidP="00336CC1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หนี้สินระยะยาว</w:t>
            </w:r>
          </w:p>
        </w:tc>
        <w:tc>
          <w:tcPr>
            <w:tcW w:w="809" w:type="dxa"/>
          </w:tcPr>
          <w:p w14:paraId="6CA52D88" w14:textId="77777777" w:rsidR="00F50420" w:rsidRPr="00C20284" w:rsidRDefault="00F50420" w:rsidP="006B471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17D09DEA" w14:textId="77777777" w:rsidR="00F50420" w:rsidRPr="00C20284" w:rsidRDefault="00F50420" w:rsidP="006B471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946D5E0" w14:textId="77777777" w:rsidR="00F50420" w:rsidRPr="00C20284" w:rsidRDefault="00F50420" w:rsidP="006B471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6D87D13B" w14:textId="77777777" w:rsidR="00F50420" w:rsidRPr="00C20284" w:rsidRDefault="00F50420" w:rsidP="006B47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E72C2FE" w14:textId="77777777" w:rsidR="00F50420" w:rsidRPr="00C20284" w:rsidRDefault="00F50420" w:rsidP="006B47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63AF35CE" w14:textId="77777777" w:rsidR="00F50420" w:rsidRPr="00C20284" w:rsidRDefault="00F50420" w:rsidP="006B471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3B00E21" w14:textId="77777777" w:rsidR="00F50420" w:rsidRPr="00C20284" w:rsidRDefault="00F50420" w:rsidP="006B471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241AF037" w14:textId="77777777" w:rsidR="00F50420" w:rsidRPr="00C20284" w:rsidRDefault="00F50420" w:rsidP="006B471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87E3ADC" w14:textId="77777777" w:rsidR="00F50420" w:rsidRPr="00C20284" w:rsidRDefault="00F50420" w:rsidP="006B471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5DA4CB55" w14:textId="77777777" w:rsidR="00F50420" w:rsidRPr="00C20284" w:rsidRDefault="00F50420" w:rsidP="006B4716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6196BAD" w14:textId="77777777" w:rsidR="00F50420" w:rsidRPr="00C20284" w:rsidRDefault="00F50420" w:rsidP="006B471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68447F9F" w14:textId="77777777" w:rsidR="00F50420" w:rsidRPr="00C20284" w:rsidRDefault="00F50420" w:rsidP="006B471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26E0E44F" w14:textId="77777777" w:rsidR="00F50420" w:rsidRPr="00C20284" w:rsidRDefault="00F50420" w:rsidP="006B471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1CA3739B" w14:textId="77777777" w:rsidR="00F50420" w:rsidRPr="00C20284" w:rsidRDefault="00F50420" w:rsidP="006B4716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4596D108" w14:textId="77777777" w:rsidR="00F50420" w:rsidRPr="00C20284" w:rsidRDefault="00F50420" w:rsidP="006B471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45DE03EF" w14:textId="77777777" w:rsidR="00F50420" w:rsidRPr="00C20284" w:rsidRDefault="00F50420" w:rsidP="006B471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B59F0" w:rsidRPr="00C20284" w14:paraId="54794B00" w14:textId="609FFBF3" w:rsidTr="00802F89">
        <w:trPr>
          <w:trHeight w:val="285"/>
        </w:trPr>
        <w:tc>
          <w:tcPr>
            <w:tcW w:w="3313" w:type="dxa"/>
          </w:tcPr>
          <w:p w14:paraId="3868E7F8" w14:textId="3841231A" w:rsidR="009B59F0" w:rsidRPr="00C20284" w:rsidRDefault="009B59F0" w:rsidP="001B3149">
            <w:pPr>
              <w:pStyle w:val="ListParagraph"/>
              <w:numPr>
                <w:ilvl w:val="0"/>
                <w:numId w:val="14"/>
              </w:numPr>
              <w:tabs>
                <w:tab w:val="clear" w:pos="340"/>
                <w:tab w:val="num" w:pos="250"/>
              </w:tabs>
              <w:ind w:left="-19" w:right="-90" w:hanging="180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>
              <w:rPr>
                <w:rFonts w:asciiTheme="majorBidi" w:hAnsiTheme="majorBidi" w:cstheme="majorBidi"/>
                <w:szCs w:val="24"/>
                <w:lang w:val="en-GB"/>
              </w:rPr>
              <w:t xml:space="preserve">    - </w:t>
            </w:r>
            <w:r w:rsidRPr="00C20284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809" w:type="dxa"/>
          </w:tcPr>
          <w:p w14:paraId="2B97EFFC" w14:textId="27D19045" w:rsidR="009B59F0" w:rsidRPr="00C20284" w:rsidRDefault="009267C4" w:rsidP="009B59F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3A4EA3">
              <w:rPr>
                <w:rFonts w:asciiTheme="majorBidi" w:hAnsiTheme="majorBidi"/>
                <w:i/>
                <w:iCs/>
                <w:sz w:val="24"/>
                <w:szCs w:val="24"/>
                <w:lang w:val="en-US" w:bidi="th-TH"/>
              </w:rPr>
              <w:t>1</w:t>
            </w:r>
            <w:r w:rsidR="00EC6FCE">
              <w:rPr>
                <w:rFonts w:asciiTheme="majorBidi" w:hAnsiTheme="majorBidi"/>
                <w:i/>
                <w:iCs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317" w:type="dxa"/>
          </w:tcPr>
          <w:p w14:paraId="7EDE56AF" w14:textId="23C2DE12" w:rsidR="009B59F0" w:rsidRPr="001B1F75" w:rsidRDefault="009B59F0" w:rsidP="009B59F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2B063FF" w14:textId="77777777" w:rsidR="009B59F0" w:rsidRPr="00C20284" w:rsidRDefault="009B59F0" w:rsidP="009B59F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33F9012F" w14:textId="21FCFF9F" w:rsidR="009B59F0" w:rsidRPr="00C20284" w:rsidRDefault="009B59F0" w:rsidP="009B59F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2AF2FDA" w14:textId="77777777" w:rsidR="009B59F0" w:rsidRPr="00C20284" w:rsidRDefault="009B59F0" w:rsidP="009B59F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45CBBED9" w14:textId="661958C2" w:rsidR="009B59F0" w:rsidRPr="00C20284" w:rsidRDefault="009711B9" w:rsidP="009B59F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11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177</w:t>
            </w:r>
            <w:r w:rsidR="009B59F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711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3C661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9711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</w:p>
        </w:tc>
        <w:tc>
          <w:tcPr>
            <w:tcW w:w="240" w:type="dxa"/>
            <w:vAlign w:val="bottom"/>
          </w:tcPr>
          <w:p w14:paraId="34656007" w14:textId="77777777" w:rsidR="009B59F0" w:rsidRPr="00C20284" w:rsidRDefault="009B59F0" w:rsidP="009B59F0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3021B42D" w14:textId="3F304FF0" w:rsidR="009B59F0" w:rsidRPr="00C20284" w:rsidRDefault="009711B9" w:rsidP="009B59F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11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177</w:t>
            </w:r>
            <w:r w:rsidR="009B59F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711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3C661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9711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</w:p>
        </w:tc>
        <w:tc>
          <w:tcPr>
            <w:tcW w:w="270" w:type="dxa"/>
            <w:vAlign w:val="bottom"/>
          </w:tcPr>
          <w:p w14:paraId="1809EEB4" w14:textId="77777777" w:rsidR="009B59F0" w:rsidRPr="00C20284" w:rsidRDefault="009B59F0" w:rsidP="009B59F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50172663" w14:textId="1CB776E0" w:rsidR="009B59F0" w:rsidRPr="00C20284" w:rsidRDefault="009B59F0" w:rsidP="009B59F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3288A3E" w14:textId="77777777" w:rsidR="009B59F0" w:rsidRPr="00C20284" w:rsidRDefault="009B59F0" w:rsidP="009B59F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654C440A" w14:textId="7FFB84AF" w:rsidR="009B59F0" w:rsidRPr="00C20284" w:rsidRDefault="009711B9" w:rsidP="009B59F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11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185</w:t>
            </w:r>
            <w:r w:rsidR="009B59F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711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3C661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9711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251" w:type="dxa"/>
            <w:vAlign w:val="bottom"/>
          </w:tcPr>
          <w:p w14:paraId="39DB1378" w14:textId="77777777" w:rsidR="009B59F0" w:rsidRPr="00C20284" w:rsidRDefault="009B59F0" w:rsidP="009B59F0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2486A249" w14:textId="2FAE10EA" w:rsidR="009B59F0" w:rsidRPr="00C20284" w:rsidRDefault="009B59F0" w:rsidP="009B59F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5C0C8D21" w14:textId="77777777" w:rsidR="009B59F0" w:rsidRPr="00C20284" w:rsidRDefault="009B59F0" w:rsidP="009B59F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688F172F" w14:textId="74BAB26F" w:rsidR="009B59F0" w:rsidRPr="00C20284" w:rsidRDefault="009711B9" w:rsidP="009B59F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11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185</w:t>
            </w:r>
            <w:r w:rsidR="009B59F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711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3C661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9711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</w:tr>
      <w:tr w:rsidR="009B59F0" w:rsidRPr="00C20284" w14:paraId="3F5089AF" w14:textId="5EA809C6" w:rsidTr="00802F89">
        <w:trPr>
          <w:trHeight w:val="285"/>
        </w:trPr>
        <w:tc>
          <w:tcPr>
            <w:tcW w:w="3313" w:type="dxa"/>
          </w:tcPr>
          <w:p w14:paraId="4C3F328A" w14:textId="5431650A" w:rsidR="009B59F0" w:rsidRPr="00367ADF" w:rsidRDefault="009B59F0" w:rsidP="001B3149">
            <w:pPr>
              <w:pStyle w:val="ListParagraph"/>
              <w:numPr>
                <w:ilvl w:val="0"/>
                <w:numId w:val="14"/>
              </w:numPr>
              <w:tabs>
                <w:tab w:val="clear" w:pos="340"/>
                <w:tab w:val="num" w:pos="250"/>
              </w:tabs>
              <w:ind w:left="-19" w:right="-90" w:hanging="18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>
              <w:rPr>
                <w:rFonts w:asciiTheme="majorBidi" w:hAnsiTheme="majorBidi" w:cstheme="majorBidi"/>
                <w:szCs w:val="24"/>
                <w:lang w:val="en-GB"/>
              </w:rPr>
              <w:t xml:space="preserve">    - </w:t>
            </w:r>
            <w:r w:rsidRPr="00367ADF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หุ้นกู้อนุพันธ์</w:t>
            </w:r>
          </w:p>
        </w:tc>
        <w:tc>
          <w:tcPr>
            <w:tcW w:w="809" w:type="dxa"/>
          </w:tcPr>
          <w:p w14:paraId="2F82B56B" w14:textId="4E7682E0" w:rsidR="009B59F0" w:rsidRPr="00C20284" w:rsidRDefault="009267C4" w:rsidP="009B59F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3A4EA3">
              <w:rPr>
                <w:rFonts w:asciiTheme="majorBidi" w:hAnsiTheme="majorBidi"/>
                <w:i/>
                <w:iCs/>
                <w:sz w:val="24"/>
                <w:szCs w:val="24"/>
                <w:lang w:val="en-US" w:bidi="th-TH"/>
              </w:rPr>
              <w:t>1</w:t>
            </w:r>
            <w:r w:rsidR="00EC6FCE">
              <w:rPr>
                <w:rFonts w:asciiTheme="majorBidi" w:hAnsiTheme="majorBidi"/>
                <w:i/>
                <w:iCs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317" w:type="dxa"/>
          </w:tcPr>
          <w:p w14:paraId="4476A92E" w14:textId="05CE0F3E" w:rsidR="009B59F0" w:rsidRPr="00C20284" w:rsidRDefault="009B59F0" w:rsidP="009B59F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745255A" w14:textId="77777777" w:rsidR="009B59F0" w:rsidRPr="00C20284" w:rsidRDefault="009B59F0" w:rsidP="009B59F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52B6A6CA" w14:textId="01E72E10" w:rsidR="009B59F0" w:rsidRPr="00C20284" w:rsidRDefault="009B59F0" w:rsidP="009B59F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4297CF5" w14:textId="77777777" w:rsidR="009B59F0" w:rsidRPr="00C20284" w:rsidRDefault="009B59F0" w:rsidP="009B59F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06AB9A39" w14:textId="33217A07" w:rsidR="009B59F0" w:rsidRPr="00C20284" w:rsidRDefault="009711B9" w:rsidP="009B59F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11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B59F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711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885</w:t>
            </w:r>
          </w:p>
        </w:tc>
        <w:tc>
          <w:tcPr>
            <w:tcW w:w="240" w:type="dxa"/>
            <w:vAlign w:val="bottom"/>
          </w:tcPr>
          <w:p w14:paraId="004840AC" w14:textId="77777777" w:rsidR="009B59F0" w:rsidRPr="00C20284" w:rsidRDefault="009B59F0" w:rsidP="009B59F0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6EE5B04B" w14:textId="51BEA8B4" w:rsidR="009B59F0" w:rsidRPr="00C20284" w:rsidRDefault="009711B9" w:rsidP="009B59F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11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B59F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711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885</w:t>
            </w:r>
          </w:p>
        </w:tc>
        <w:tc>
          <w:tcPr>
            <w:tcW w:w="270" w:type="dxa"/>
            <w:vAlign w:val="bottom"/>
          </w:tcPr>
          <w:p w14:paraId="7CA914B8" w14:textId="77777777" w:rsidR="009B59F0" w:rsidRPr="00C20284" w:rsidRDefault="009B59F0" w:rsidP="009B59F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7D8CDF96" w14:textId="45583728" w:rsidR="009B59F0" w:rsidRPr="00C20284" w:rsidRDefault="009B59F0" w:rsidP="009B59F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06A6A5E" w14:textId="77777777" w:rsidR="009B59F0" w:rsidRPr="00C20284" w:rsidRDefault="009B59F0" w:rsidP="009B59F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2D7F48C7" w14:textId="2A235D69" w:rsidR="009B59F0" w:rsidRPr="00C20284" w:rsidRDefault="009711B9" w:rsidP="009B59F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11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B59F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711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827</w:t>
            </w:r>
          </w:p>
        </w:tc>
        <w:tc>
          <w:tcPr>
            <w:tcW w:w="251" w:type="dxa"/>
            <w:vAlign w:val="bottom"/>
          </w:tcPr>
          <w:p w14:paraId="0717CFB7" w14:textId="77777777" w:rsidR="009B59F0" w:rsidRPr="00C20284" w:rsidRDefault="009B59F0" w:rsidP="009B59F0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378855A8" w14:textId="43CBAAD0" w:rsidR="009B59F0" w:rsidRPr="00C20284" w:rsidRDefault="009B59F0" w:rsidP="009B59F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044ACE06" w14:textId="77777777" w:rsidR="009B59F0" w:rsidRPr="00C20284" w:rsidRDefault="009B59F0" w:rsidP="009B59F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44CE744D" w14:textId="43A1C370" w:rsidR="009B59F0" w:rsidRPr="00C20284" w:rsidRDefault="009711B9" w:rsidP="009B59F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11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B59F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711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827</w:t>
            </w:r>
          </w:p>
        </w:tc>
      </w:tr>
      <w:tr w:rsidR="009B59F0" w:rsidRPr="00C20284" w14:paraId="04C65343" w14:textId="40E7DB4E" w:rsidTr="00802F89">
        <w:trPr>
          <w:trHeight w:val="285"/>
        </w:trPr>
        <w:tc>
          <w:tcPr>
            <w:tcW w:w="3313" w:type="dxa"/>
          </w:tcPr>
          <w:p w14:paraId="0FBEE501" w14:textId="05FE0BAD" w:rsidR="009B59F0" w:rsidRPr="00367ADF" w:rsidRDefault="009B59F0" w:rsidP="001B3149">
            <w:pPr>
              <w:pStyle w:val="ListParagraph"/>
              <w:numPr>
                <w:ilvl w:val="0"/>
                <w:numId w:val="14"/>
              </w:numPr>
              <w:tabs>
                <w:tab w:val="clear" w:pos="340"/>
                <w:tab w:val="num" w:pos="250"/>
              </w:tabs>
              <w:ind w:left="-19" w:right="-90" w:hanging="18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>
              <w:rPr>
                <w:rFonts w:asciiTheme="majorBidi" w:hAnsiTheme="majorBidi" w:cstheme="majorBidi"/>
                <w:szCs w:val="24"/>
                <w:lang w:val="en-GB"/>
              </w:rPr>
              <w:t xml:space="preserve">    - </w:t>
            </w:r>
            <w:r w:rsidRPr="00367ADF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หุ้นกู้แปลงสภาพ</w:t>
            </w:r>
          </w:p>
        </w:tc>
        <w:tc>
          <w:tcPr>
            <w:tcW w:w="809" w:type="dxa"/>
          </w:tcPr>
          <w:p w14:paraId="29641674" w14:textId="79060C14" w:rsidR="009B59F0" w:rsidRPr="00C20284" w:rsidRDefault="009267C4" w:rsidP="009B59F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3A4EA3">
              <w:rPr>
                <w:rFonts w:asciiTheme="majorBidi" w:hAnsiTheme="majorBidi"/>
                <w:i/>
                <w:iCs/>
                <w:sz w:val="24"/>
                <w:szCs w:val="24"/>
                <w:lang w:val="en-US" w:bidi="th-TH"/>
              </w:rPr>
              <w:t>1</w:t>
            </w:r>
            <w:r w:rsidR="00EC6FCE">
              <w:rPr>
                <w:rFonts w:asciiTheme="majorBidi" w:hAnsiTheme="majorBidi"/>
                <w:i/>
                <w:iCs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317" w:type="dxa"/>
          </w:tcPr>
          <w:p w14:paraId="7FBE37BA" w14:textId="4D2B6190" w:rsidR="009B59F0" w:rsidRPr="00C20284" w:rsidRDefault="009B59F0" w:rsidP="009B59F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F6CE7BC" w14:textId="77777777" w:rsidR="009B59F0" w:rsidRPr="00C20284" w:rsidRDefault="009B59F0" w:rsidP="009B59F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5002F93A" w14:textId="1CDED13D" w:rsidR="009B59F0" w:rsidRPr="00C20284" w:rsidRDefault="009B59F0" w:rsidP="009B59F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D200F6C" w14:textId="77777777" w:rsidR="009B59F0" w:rsidRPr="00C20284" w:rsidRDefault="009B59F0" w:rsidP="009B59F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71FC648B" w14:textId="1808AC67" w:rsidR="009B59F0" w:rsidRPr="00C20284" w:rsidRDefault="009711B9" w:rsidP="009B59F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11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9B59F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711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228</w:t>
            </w:r>
          </w:p>
        </w:tc>
        <w:tc>
          <w:tcPr>
            <w:tcW w:w="240" w:type="dxa"/>
            <w:vAlign w:val="bottom"/>
          </w:tcPr>
          <w:p w14:paraId="7AAA1F2E" w14:textId="77777777" w:rsidR="009B59F0" w:rsidRPr="00C20284" w:rsidRDefault="009B59F0" w:rsidP="009B59F0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6B7B1D1F" w14:textId="70B7EDDE" w:rsidR="009B59F0" w:rsidRPr="00C20284" w:rsidRDefault="009711B9" w:rsidP="009B59F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11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9B59F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711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228</w:t>
            </w:r>
          </w:p>
        </w:tc>
        <w:tc>
          <w:tcPr>
            <w:tcW w:w="270" w:type="dxa"/>
            <w:vAlign w:val="bottom"/>
          </w:tcPr>
          <w:p w14:paraId="6D192060" w14:textId="77777777" w:rsidR="009B59F0" w:rsidRPr="00C20284" w:rsidRDefault="009B59F0" w:rsidP="009B59F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77FBF54A" w14:textId="6448D3D1" w:rsidR="009B59F0" w:rsidRPr="00C20284" w:rsidRDefault="009B59F0" w:rsidP="009B59F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7FDFFD0" w14:textId="77777777" w:rsidR="009B59F0" w:rsidRPr="00C20284" w:rsidRDefault="009B59F0" w:rsidP="009B59F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64B7FA5" w14:textId="74E3D80B" w:rsidR="009B59F0" w:rsidRPr="00C20284" w:rsidRDefault="009711B9" w:rsidP="009B59F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11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9B59F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711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252</w:t>
            </w:r>
          </w:p>
        </w:tc>
        <w:tc>
          <w:tcPr>
            <w:tcW w:w="251" w:type="dxa"/>
            <w:vAlign w:val="bottom"/>
          </w:tcPr>
          <w:p w14:paraId="196C8F72" w14:textId="77777777" w:rsidR="009B59F0" w:rsidRPr="00C20284" w:rsidRDefault="009B59F0" w:rsidP="009B59F0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74C7CC39" w14:textId="7764C42D" w:rsidR="009B59F0" w:rsidRPr="00C20284" w:rsidRDefault="009B59F0" w:rsidP="009B59F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2FF28F4F" w14:textId="77777777" w:rsidR="009B59F0" w:rsidRPr="00C20284" w:rsidRDefault="009B59F0" w:rsidP="009B59F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0770930F" w14:textId="429AEE83" w:rsidR="009B59F0" w:rsidRPr="00C20284" w:rsidRDefault="009711B9" w:rsidP="009B59F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11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9B59F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711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252</w:t>
            </w:r>
          </w:p>
        </w:tc>
      </w:tr>
      <w:tr w:rsidR="009B59F0" w:rsidRPr="00C20284" w14:paraId="352BB1ED" w14:textId="4AC6A058" w:rsidTr="00802F89">
        <w:trPr>
          <w:trHeight w:val="285"/>
        </w:trPr>
        <w:tc>
          <w:tcPr>
            <w:tcW w:w="3313" w:type="dxa"/>
          </w:tcPr>
          <w:p w14:paraId="36350D01" w14:textId="42D77716" w:rsidR="009B59F0" w:rsidRPr="00367ADF" w:rsidRDefault="009B59F0" w:rsidP="001B3149">
            <w:pPr>
              <w:pStyle w:val="ListParagraph"/>
              <w:numPr>
                <w:ilvl w:val="0"/>
                <w:numId w:val="14"/>
              </w:numPr>
              <w:tabs>
                <w:tab w:val="clear" w:pos="340"/>
                <w:tab w:val="num" w:pos="250"/>
              </w:tabs>
              <w:ind w:left="-19" w:right="-90" w:hanging="18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>
              <w:rPr>
                <w:rFonts w:asciiTheme="majorBidi" w:hAnsiTheme="majorBidi" w:cstheme="majorBidi"/>
                <w:szCs w:val="24"/>
                <w:lang w:val="en-GB"/>
              </w:rPr>
              <w:t xml:space="preserve">    - </w:t>
            </w:r>
            <w:r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809" w:type="dxa"/>
          </w:tcPr>
          <w:p w14:paraId="2C40A9FE" w14:textId="3DCEBA16" w:rsidR="009B59F0" w:rsidRPr="000B4FBA" w:rsidRDefault="009267C4" w:rsidP="009B59F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/>
                <w:i/>
                <w:i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/>
                <w:i/>
                <w:iCs/>
                <w:sz w:val="24"/>
                <w:szCs w:val="24"/>
                <w:lang w:val="en-US" w:bidi="th-TH"/>
              </w:rPr>
              <w:t>1</w:t>
            </w:r>
            <w:r w:rsidR="00EC6FCE">
              <w:rPr>
                <w:rFonts w:asciiTheme="majorBidi" w:hAnsiTheme="majorBidi"/>
                <w:i/>
                <w:iCs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317" w:type="dxa"/>
          </w:tcPr>
          <w:p w14:paraId="47C64BD1" w14:textId="144AB951" w:rsidR="009B59F0" w:rsidRPr="00C20284" w:rsidRDefault="009B59F0" w:rsidP="009B59F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D5762E6" w14:textId="77777777" w:rsidR="009B59F0" w:rsidRPr="00C20284" w:rsidRDefault="009B59F0" w:rsidP="009B59F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3C79E074" w14:textId="2B0DD832" w:rsidR="009B59F0" w:rsidRPr="00C20284" w:rsidRDefault="009B59F0" w:rsidP="009B59F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AA4A63F" w14:textId="77777777" w:rsidR="009B59F0" w:rsidRPr="00C20284" w:rsidRDefault="009B59F0" w:rsidP="009B59F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098A8C24" w14:textId="5D54E0F4" w:rsidR="009B59F0" w:rsidRPr="00C20284" w:rsidRDefault="009711B9" w:rsidP="009B59F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11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</w:t>
            </w:r>
            <w:r w:rsidR="009B59F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711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870</w:t>
            </w:r>
          </w:p>
        </w:tc>
        <w:tc>
          <w:tcPr>
            <w:tcW w:w="240" w:type="dxa"/>
            <w:vAlign w:val="bottom"/>
          </w:tcPr>
          <w:p w14:paraId="232EFEF9" w14:textId="77777777" w:rsidR="009B59F0" w:rsidRPr="00C20284" w:rsidRDefault="009B59F0" w:rsidP="009B59F0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5CF84B48" w14:textId="622EC9BA" w:rsidR="009B59F0" w:rsidRPr="00C20284" w:rsidRDefault="009711B9" w:rsidP="009B59F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11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</w:t>
            </w:r>
            <w:r w:rsidR="009B59F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711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870</w:t>
            </w:r>
          </w:p>
        </w:tc>
        <w:tc>
          <w:tcPr>
            <w:tcW w:w="270" w:type="dxa"/>
            <w:vAlign w:val="bottom"/>
          </w:tcPr>
          <w:p w14:paraId="3C6CE52B" w14:textId="77777777" w:rsidR="009B59F0" w:rsidRPr="00C20284" w:rsidRDefault="009B59F0" w:rsidP="009B59F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38A07E8F" w14:textId="58F2F468" w:rsidR="009B59F0" w:rsidRPr="00C20284" w:rsidRDefault="009B59F0" w:rsidP="009B59F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02408EC" w14:textId="77777777" w:rsidR="009B59F0" w:rsidRPr="00C20284" w:rsidRDefault="009B59F0" w:rsidP="009B59F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176F877" w14:textId="10470ADC" w:rsidR="009B59F0" w:rsidRPr="00C20284" w:rsidRDefault="009711B9" w:rsidP="009B59F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11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</w:t>
            </w:r>
            <w:r w:rsidR="009B59F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711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966</w:t>
            </w:r>
          </w:p>
        </w:tc>
        <w:tc>
          <w:tcPr>
            <w:tcW w:w="251" w:type="dxa"/>
            <w:vAlign w:val="bottom"/>
          </w:tcPr>
          <w:p w14:paraId="4C269F95" w14:textId="77777777" w:rsidR="009B59F0" w:rsidRPr="00C20284" w:rsidRDefault="009B59F0" w:rsidP="009B59F0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00C501BE" w14:textId="6FC6F1A6" w:rsidR="009B59F0" w:rsidRPr="00C20284" w:rsidRDefault="009B59F0" w:rsidP="009B59F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20E09052" w14:textId="77777777" w:rsidR="009B59F0" w:rsidRPr="00C20284" w:rsidRDefault="009B59F0" w:rsidP="009B59F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620D5967" w14:textId="7B1BE9DF" w:rsidR="009B59F0" w:rsidRPr="00C20284" w:rsidRDefault="009711B9" w:rsidP="009B59F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11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</w:t>
            </w:r>
            <w:r w:rsidR="009B59F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711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966</w:t>
            </w:r>
          </w:p>
        </w:tc>
      </w:tr>
      <w:tr w:rsidR="009B59F0" w:rsidRPr="00C20284" w14:paraId="0C39FCCC" w14:textId="6B604D0C" w:rsidTr="00802F89">
        <w:trPr>
          <w:trHeight w:val="285"/>
        </w:trPr>
        <w:tc>
          <w:tcPr>
            <w:tcW w:w="3313" w:type="dxa"/>
          </w:tcPr>
          <w:p w14:paraId="7523D5ED" w14:textId="3838D62B" w:rsidR="009B59F0" w:rsidRPr="00C20284" w:rsidRDefault="009B59F0" w:rsidP="009B59F0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ทางการเงินอื่น</w:t>
            </w:r>
          </w:p>
        </w:tc>
        <w:tc>
          <w:tcPr>
            <w:tcW w:w="809" w:type="dxa"/>
          </w:tcPr>
          <w:p w14:paraId="7AD2D124" w14:textId="77777777" w:rsidR="009B59F0" w:rsidRPr="00C20284" w:rsidRDefault="009B59F0" w:rsidP="009B59F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04AE4F96" w14:textId="77777777" w:rsidR="009B59F0" w:rsidRPr="00C20284" w:rsidRDefault="009B59F0" w:rsidP="009B59F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E2FEA8F" w14:textId="77777777" w:rsidR="009B59F0" w:rsidRPr="00C20284" w:rsidRDefault="009B59F0" w:rsidP="009B59F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7F464B35" w14:textId="77777777" w:rsidR="009B59F0" w:rsidRPr="00C20284" w:rsidRDefault="009B59F0" w:rsidP="009B59F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6C03999" w14:textId="77777777" w:rsidR="009B59F0" w:rsidRPr="00C20284" w:rsidRDefault="009B59F0" w:rsidP="009B59F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576E7A79" w14:textId="77777777" w:rsidR="009B59F0" w:rsidRPr="00C20284" w:rsidRDefault="009B59F0" w:rsidP="009B59F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445D5045" w14:textId="77777777" w:rsidR="009B59F0" w:rsidRPr="00C20284" w:rsidRDefault="009B59F0" w:rsidP="009B59F0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4ADD3883" w14:textId="77777777" w:rsidR="009B59F0" w:rsidRPr="00C20284" w:rsidRDefault="009B59F0" w:rsidP="009B59F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3CDE471" w14:textId="77777777" w:rsidR="009B59F0" w:rsidRPr="00C20284" w:rsidRDefault="009B59F0" w:rsidP="009B59F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2CC17747" w14:textId="77777777" w:rsidR="009B59F0" w:rsidRPr="00C20284" w:rsidRDefault="009B59F0" w:rsidP="009B59F0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509A96D" w14:textId="77777777" w:rsidR="009B59F0" w:rsidRPr="00C20284" w:rsidRDefault="009B59F0" w:rsidP="009B59F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2EB56AC7" w14:textId="77777777" w:rsidR="009B59F0" w:rsidRPr="00C20284" w:rsidRDefault="009B59F0" w:rsidP="009B59F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00CE2645" w14:textId="77777777" w:rsidR="009B59F0" w:rsidRPr="00C20284" w:rsidRDefault="009B59F0" w:rsidP="009B59F0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7F9ECD99" w14:textId="77777777" w:rsidR="009B59F0" w:rsidRPr="00C20284" w:rsidRDefault="009B59F0" w:rsidP="009B59F0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0A42710E" w14:textId="77777777" w:rsidR="009B59F0" w:rsidRPr="00C20284" w:rsidRDefault="009B59F0" w:rsidP="009B59F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31F7D884" w14:textId="77777777" w:rsidR="009B59F0" w:rsidRPr="00C20284" w:rsidRDefault="009B59F0" w:rsidP="009B59F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B59F0" w:rsidRPr="00C20284" w14:paraId="7B806FE6" w14:textId="7AE426C8" w:rsidTr="00802F89">
        <w:trPr>
          <w:trHeight w:val="285"/>
        </w:trPr>
        <w:tc>
          <w:tcPr>
            <w:tcW w:w="3313" w:type="dxa"/>
          </w:tcPr>
          <w:p w14:paraId="4774D648" w14:textId="4C6B59B0" w:rsidR="009B59F0" w:rsidRPr="00D2486B" w:rsidRDefault="009B59F0" w:rsidP="00D2486B">
            <w:pPr>
              <w:pStyle w:val="ListParagraph"/>
              <w:numPr>
                <w:ilvl w:val="0"/>
                <w:numId w:val="14"/>
              </w:numPr>
              <w:tabs>
                <w:tab w:val="clear" w:pos="340"/>
                <w:tab w:val="num" w:pos="250"/>
              </w:tabs>
              <w:ind w:left="-19" w:right="-90" w:hanging="18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Cs w:val="24"/>
                <w:lang w:val="en-GB"/>
              </w:rPr>
              <w:t xml:space="preserve">     - </w:t>
            </w:r>
            <w:r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809" w:type="dxa"/>
          </w:tcPr>
          <w:p w14:paraId="684D50AF" w14:textId="77777777" w:rsidR="009B59F0" w:rsidRPr="00C20284" w:rsidRDefault="009B59F0" w:rsidP="009B59F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791D432E" w14:textId="1D226C72" w:rsidR="009B59F0" w:rsidRPr="00C20284" w:rsidRDefault="009711B9" w:rsidP="009B59F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11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B59F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711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190</w:t>
            </w:r>
          </w:p>
        </w:tc>
        <w:tc>
          <w:tcPr>
            <w:tcW w:w="236" w:type="dxa"/>
          </w:tcPr>
          <w:p w14:paraId="72A73458" w14:textId="77777777" w:rsidR="009B59F0" w:rsidRPr="00C20284" w:rsidRDefault="009B59F0" w:rsidP="009B59F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138FFEE5" w14:textId="32D55F0C" w:rsidR="009B59F0" w:rsidRPr="00C20284" w:rsidRDefault="009B59F0" w:rsidP="009B59F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6325276" w14:textId="77777777" w:rsidR="009B59F0" w:rsidRPr="00C20284" w:rsidRDefault="009B59F0" w:rsidP="009B59F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23924658" w14:textId="694BB949" w:rsidR="009B59F0" w:rsidRPr="00C20284" w:rsidRDefault="009B59F0" w:rsidP="009B59F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3DA170C4" w14:textId="77777777" w:rsidR="009B59F0" w:rsidRPr="00C20284" w:rsidRDefault="009B59F0" w:rsidP="009B59F0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756FDE06" w14:textId="436CD735" w:rsidR="009B59F0" w:rsidRPr="00C20284" w:rsidRDefault="009711B9" w:rsidP="009B59F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11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B59F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711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190</w:t>
            </w:r>
          </w:p>
        </w:tc>
        <w:tc>
          <w:tcPr>
            <w:tcW w:w="270" w:type="dxa"/>
            <w:vAlign w:val="bottom"/>
          </w:tcPr>
          <w:p w14:paraId="5FA58FAD" w14:textId="77777777" w:rsidR="009B59F0" w:rsidRPr="00C20284" w:rsidRDefault="009B59F0" w:rsidP="009B59F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6D85D7A8" w14:textId="7B9720CE" w:rsidR="009B59F0" w:rsidRPr="00C20284" w:rsidRDefault="009B59F0" w:rsidP="009B59F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2AF32E1" w14:textId="77777777" w:rsidR="009B59F0" w:rsidRPr="00C20284" w:rsidRDefault="009B59F0" w:rsidP="009B59F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563FBC7A" w14:textId="3E3D3DE1" w:rsidR="009B59F0" w:rsidRPr="00C20284" w:rsidRDefault="009711B9" w:rsidP="009B59F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11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B59F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711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190</w:t>
            </w:r>
          </w:p>
        </w:tc>
        <w:tc>
          <w:tcPr>
            <w:tcW w:w="251" w:type="dxa"/>
            <w:vAlign w:val="bottom"/>
          </w:tcPr>
          <w:p w14:paraId="662E6CE2" w14:textId="77777777" w:rsidR="009B59F0" w:rsidRPr="00C20284" w:rsidRDefault="009B59F0" w:rsidP="009B59F0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1E140EC4" w14:textId="3E315E86" w:rsidR="009B59F0" w:rsidRPr="00C20284" w:rsidRDefault="009B59F0" w:rsidP="009B59F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028747EE" w14:textId="77777777" w:rsidR="009B59F0" w:rsidRPr="00C20284" w:rsidRDefault="009B59F0" w:rsidP="009B59F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1ADF16F5" w14:textId="7B80B3A2" w:rsidR="009B59F0" w:rsidRPr="00C20284" w:rsidRDefault="009711B9" w:rsidP="009B59F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11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B59F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711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190</w:t>
            </w:r>
          </w:p>
        </w:tc>
      </w:tr>
      <w:tr w:rsidR="00FE3F47" w:rsidRPr="00C20284" w14:paraId="2D7ED462" w14:textId="77777777" w:rsidTr="00802F89">
        <w:trPr>
          <w:trHeight w:val="285"/>
        </w:trPr>
        <w:tc>
          <w:tcPr>
            <w:tcW w:w="3313" w:type="dxa"/>
          </w:tcPr>
          <w:p w14:paraId="0951B28F" w14:textId="77777777" w:rsidR="009B59F0" w:rsidRPr="00C20284" w:rsidRDefault="009B59F0" w:rsidP="009B59F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809" w:type="dxa"/>
          </w:tcPr>
          <w:p w14:paraId="1E3BCFEC" w14:textId="77777777" w:rsidR="009B59F0" w:rsidRPr="00C20284" w:rsidRDefault="009B59F0" w:rsidP="009B59F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</w:tcPr>
          <w:p w14:paraId="77A45E82" w14:textId="08462D0C" w:rsidR="009B59F0" w:rsidRPr="00367ADF" w:rsidRDefault="009711B9" w:rsidP="009B59F0">
            <w:pPr>
              <w:pStyle w:val="acctfourfigures"/>
              <w:tabs>
                <w:tab w:val="clear" w:pos="765"/>
                <w:tab w:val="decimal" w:pos="702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711B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="009B5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711B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190</w:t>
            </w:r>
          </w:p>
        </w:tc>
        <w:tc>
          <w:tcPr>
            <w:tcW w:w="236" w:type="dxa"/>
          </w:tcPr>
          <w:p w14:paraId="77CA8FE4" w14:textId="77777777" w:rsidR="009B59F0" w:rsidRPr="00C20284" w:rsidRDefault="009B59F0" w:rsidP="009B59F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double" w:sz="4" w:space="0" w:color="auto"/>
            </w:tcBorders>
          </w:tcPr>
          <w:p w14:paraId="30FF28F9" w14:textId="3EAC24EE" w:rsidR="009B59F0" w:rsidRPr="00367ADF" w:rsidRDefault="009B59F0" w:rsidP="009B59F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7D397C5" w14:textId="77777777" w:rsidR="009B59F0" w:rsidRPr="00367ADF" w:rsidRDefault="009B59F0" w:rsidP="009B59F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724D11" w14:textId="0B2F2BAD" w:rsidR="009B59F0" w:rsidRPr="00367ADF" w:rsidRDefault="009711B9" w:rsidP="009B59F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711B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281</w:t>
            </w:r>
            <w:r w:rsidR="009B5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711B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223</w:t>
            </w:r>
          </w:p>
        </w:tc>
        <w:tc>
          <w:tcPr>
            <w:tcW w:w="240" w:type="dxa"/>
            <w:vAlign w:val="bottom"/>
          </w:tcPr>
          <w:p w14:paraId="0B033941" w14:textId="77777777" w:rsidR="009B59F0" w:rsidRPr="00C20284" w:rsidRDefault="009B59F0" w:rsidP="009B59F0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B82F4F" w14:textId="61789E0A" w:rsidR="009B59F0" w:rsidRPr="00367ADF" w:rsidRDefault="009711B9" w:rsidP="009B59F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711B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283</w:t>
            </w:r>
            <w:r w:rsidR="009B59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3C661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  <w:r w:rsidRPr="009711B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13</w:t>
            </w:r>
          </w:p>
        </w:tc>
        <w:tc>
          <w:tcPr>
            <w:tcW w:w="270" w:type="dxa"/>
            <w:vAlign w:val="bottom"/>
          </w:tcPr>
          <w:p w14:paraId="55FBA21F" w14:textId="77777777" w:rsidR="009B59F0" w:rsidRPr="00C20284" w:rsidRDefault="009B59F0" w:rsidP="009B59F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3187507C" w14:textId="77777777" w:rsidR="009B59F0" w:rsidRPr="00C20284" w:rsidRDefault="009B59F0" w:rsidP="009B59F0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F277AFE" w14:textId="77777777" w:rsidR="009B59F0" w:rsidRPr="00C20284" w:rsidRDefault="009B59F0" w:rsidP="009B59F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18A622DD" w14:textId="77777777" w:rsidR="009B59F0" w:rsidRPr="00C20284" w:rsidRDefault="009B59F0" w:rsidP="009B59F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389441CA" w14:textId="77777777" w:rsidR="009B59F0" w:rsidRPr="00C20284" w:rsidRDefault="009B59F0" w:rsidP="009B59F0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2AACC37E" w14:textId="77777777" w:rsidR="009B59F0" w:rsidRPr="00C20284" w:rsidRDefault="009B59F0" w:rsidP="009B59F0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40D47BD6" w14:textId="77777777" w:rsidR="009B59F0" w:rsidRPr="00C20284" w:rsidRDefault="009B59F0" w:rsidP="009B59F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329F8A06" w14:textId="77777777" w:rsidR="009B59F0" w:rsidRPr="00C20284" w:rsidRDefault="009B59F0" w:rsidP="009B59F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37E57" w:rsidRPr="00C20284" w14:paraId="625236C2" w14:textId="77777777" w:rsidTr="00A73BBB">
        <w:trPr>
          <w:trHeight w:val="285"/>
          <w:tblHeader/>
        </w:trPr>
        <w:tc>
          <w:tcPr>
            <w:tcW w:w="3313" w:type="dxa"/>
            <w:vAlign w:val="bottom"/>
          </w:tcPr>
          <w:p w14:paraId="334D255E" w14:textId="77777777" w:rsidR="00737E57" w:rsidRPr="00C20284" w:rsidRDefault="00737E57" w:rsidP="005442B9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319F4F02" w14:textId="77777777" w:rsidR="00737E57" w:rsidRPr="00C20284" w:rsidRDefault="00737E57" w:rsidP="005442B9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064" w:type="dxa"/>
            <w:gridSpan w:val="15"/>
          </w:tcPr>
          <w:p w14:paraId="47A6BA9F" w14:textId="77777777" w:rsidR="00737E57" w:rsidRPr="00C20284" w:rsidRDefault="00737E57" w:rsidP="005442B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C2028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(หน่วย</w:t>
            </w:r>
            <w:r w:rsidRPr="00C20284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 xml:space="preserve">: </w:t>
            </w:r>
            <w:r w:rsidRPr="00C2028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ล้านบาท)</w:t>
            </w:r>
          </w:p>
        </w:tc>
      </w:tr>
      <w:tr w:rsidR="00737E57" w:rsidRPr="00C20284" w14:paraId="1F2DEBE3" w14:textId="77777777" w:rsidTr="00A73BBB">
        <w:trPr>
          <w:trHeight w:val="285"/>
          <w:tblHeader/>
        </w:trPr>
        <w:tc>
          <w:tcPr>
            <w:tcW w:w="3313" w:type="dxa"/>
            <w:vAlign w:val="bottom"/>
          </w:tcPr>
          <w:p w14:paraId="070B97E2" w14:textId="77777777" w:rsidR="00737E57" w:rsidRPr="00C20284" w:rsidRDefault="00737E57" w:rsidP="00737E57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62CE5FB0" w14:textId="77777777" w:rsidR="00737E57" w:rsidRPr="00C20284" w:rsidRDefault="00737E57" w:rsidP="00737E57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064" w:type="dxa"/>
            <w:gridSpan w:val="15"/>
            <w:tcBorders>
              <w:bottom w:val="single" w:sz="4" w:space="0" w:color="auto"/>
            </w:tcBorders>
          </w:tcPr>
          <w:p w14:paraId="2239D1AF" w14:textId="0DEFC6A0" w:rsidR="00737E57" w:rsidRPr="00C20284" w:rsidRDefault="00737E57" w:rsidP="00737E5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737E57" w:rsidRPr="00C20284" w14:paraId="0A838848" w14:textId="77777777" w:rsidTr="00A73BBB">
        <w:trPr>
          <w:trHeight w:val="285"/>
          <w:tblHeader/>
        </w:trPr>
        <w:tc>
          <w:tcPr>
            <w:tcW w:w="3313" w:type="dxa"/>
            <w:vAlign w:val="bottom"/>
          </w:tcPr>
          <w:p w14:paraId="3FBF179E" w14:textId="77777777" w:rsidR="00737E57" w:rsidRPr="00C20284" w:rsidRDefault="00737E57" w:rsidP="00737E5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20F9CC10" w14:textId="77777777" w:rsidR="00737E57" w:rsidRPr="00C20284" w:rsidRDefault="00737E57" w:rsidP="00737E57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28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A16361D" w14:textId="77777777" w:rsidR="00737E57" w:rsidRPr="00C20284" w:rsidRDefault="00737E57" w:rsidP="00737E5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126C822" w14:textId="77777777" w:rsidR="00737E57" w:rsidRPr="00C20284" w:rsidRDefault="00737E57" w:rsidP="00737E5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51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D892C6" w14:textId="77777777" w:rsidR="00737E57" w:rsidRPr="00C20284" w:rsidRDefault="00737E57" w:rsidP="00737E5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262287" w:rsidRPr="00C20284" w14:paraId="7F1A5EEE" w14:textId="77777777" w:rsidTr="00802F89">
        <w:trPr>
          <w:trHeight w:val="285"/>
          <w:tblHeader/>
        </w:trPr>
        <w:tc>
          <w:tcPr>
            <w:tcW w:w="3313" w:type="dxa"/>
            <w:vAlign w:val="bottom"/>
            <w:hideMark/>
          </w:tcPr>
          <w:p w14:paraId="730FD72B" w14:textId="3A0DDCA9" w:rsidR="00737E57" w:rsidRPr="00C20284" w:rsidRDefault="00737E57" w:rsidP="00737E5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9711B9" w:rsidRPr="009711B9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9711B9" w:rsidRPr="009711B9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3C661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809" w:type="dxa"/>
            <w:vAlign w:val="bottom"/>
            <w:hideMark/>
          </w:tcPr>
          <w:p w14:paraId="41BE827C" w14:textId="77777777" w:rsidR="00737E57" w:rsidRPr="00C20284" w:rsidRDefault="00737E57" w:rsidP="00737E57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2028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หมายเหตุ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A09E3F" w14:textId="77777777" w:rsidR="00737E57" w:rsidRPr="00C20284" w:rsidRDefault="00737E57" w:rsidP="00737E57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0E3B080" w14:textId="77777777" w:rsidR="00737E57" w:rsidRPr="00C20284" w:rsidRDefault="00737E57" w:rsidP="00737E57">
            <w:pPr>
              <w:pStyle w:val="NoSpacing"/>
              <w:ind w:left="-109" w:right="-11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F701A2" w14:textId="77777777" w:rsidR="00737E57" w:rsidRPr="00C20284" w:rsidRDefault="00737E57" w:rsidP="00737E57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406633E" w14:textId="77777777" w:rsidR="00737E57" w:rsidRPr="00C20284" w:rsidRDefault="00737E57" w:rsidP="00737E57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41A0E9F" w14:textId="77777777" w:rsidR="00737E57" w:rsidRPr="00C20284" w:rsidRDefault="00737E57" w:rsidP="00737E57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26AFE672" w14:textId="77777777" w:rsidR="00737E57" w:rsidRPr="00C20284" w:rsidRDefault="00737E57" w:rsidP="00737E57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528607B" w14:textId="77777777" w:rsidR="00737E57" w:rsidRPr="00C20284" w:rsidRDefault="00737E57" w:rsidP="00737E5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390A29F2" w14:textId="77777777" w:rsidR="00737E57" w:rsidRPr="00C20284" w:rsidRDefault="00737E57" w:rsidP="00737E5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vAlign w:val="bottom"/>
            <w:hideMark/>
          </w:tcPr>
          <w:p w14:paraId="55F80BE5" w14:textId="169CA7EC" w:rsidR="00737E57" w:rsidRPr="00C20284" w:rsidRDefault="00737E57" w:rsidP="00737E57">
            <w:pPr>
              <w:pStyle w:val="acctfourfigures"/>
              <w:tabs>
                <w:tab w:val="left" w:pos="720"/>
              </w:tabs>
              <w:spacing w:line="240" w:lineRule="atLeast"/>
              <w:ind w:left="-160" w:right="-19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711B9" w:rsidRPr="009711B9">
              <w:rPr>
                <w:rFonts w:asciiTheme="majorBidi" w:hAnsi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</w:tcPr>
          <w:p w14:paraId="27ED2802" w14:textId="77777777" w:rsidR="00737E57" w:rsidRPr="00C20284" w:rsidRDefault="00737E57" w:rsidP="00737E5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  <w:hideMark/>
          </w:tcPr>
          <w:p w14:paraId="5024AA12" w14:textId="25AD2B70" w:rsidR="00737E57" w:rsidRPr="00C20284" w:rsidRDefault="00737E57" w:rsidP="00737E5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711B9" w:rsidRPr="009711B9">
              <w:rPr>
                <w:rFonts w:asciiTheme="majorBidi" w:hAnsi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51" w:type="dxa"/>
          </w:tcPr>
          <w:p w14:paraId="299D4A1C" w14:textId="77777777" w:rsidR="00737E57" w:rsidRPr="00C20284" w:rsidRDefault="00737E57" w:rsidP="00737E57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  <w:hideMark/>
          </w:tcPr>
          <w:p w14:paraId="1230D849" w14:textId="6F6FDBB3" w:rsidR="00737E57" w:rsidRPr="00C20284" w:rsidRDefault="00737E57" w:rsidP="00737E57">
            <w:pPr>
              <w:tabs>
                <w:tab w:val="clear" w:pos="454"/>
              </w:tabs>
              <w:ind w:left="-128" w:right="-1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711B9" w:rsidRPr="009711B9">
              <w:rPr>
                <w:rFonts w:asciiTheme="majorBidi" w:hAnsiTheme="majorBidi"/>
                <w:sz w:val="24"/>
                <w:szCs w:val="24"/>
              </w:rPr>
              <w:t>3</w:t>
            </w:r>
          </w:p>
        </w:tc>
        <w:tc>
          <w:tcPr>
            <w:tcW w:w="240" w:type="dxa"/>
          </w:tcPr>
          <w:p w14:paraId="76E62043" w14:textId="77777777" w:rsidR="00737E57" w:rsidRPr="00C20284" w:rsidRDefault="00737E57" w:rsidP="00737E5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  <w:hideMark/>
          </w:tcPr>
          <w:p w14:paraId="7570AFEF" w14:textId="77777777" w:rsidR="00737E57" w:rsidRPr="00C20284" w:rsidRDefault="00737E57" w:rsidP="00737E5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737E57" w:rsidRPr="00C20284" w14:paraId="22F1C94F" w14:textId="77777777" w:rsidTr="00802F89">
        <w:trPr>
          <w:trHeight w:val="285"/>
        </w:trPr>
        <w:tc>
          <w:tcPr>
            <w:tcW w:w="3313" w:type="dxa"/>
            <w:hideMark/>
          </w:tcPr>
          <w:p w14:paraId="1F37DA6C" w14:textId="77777777" w:rsidR="00737E57" w:rsidRPr="00C20284" w:rsidRDefault="00737E57" w:rsidP="00737E5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09" w:type="dxa"/>
          </w:tcPr>
          <w:p w14:paraId="3CC32259" w14:textId="77777777" w:rsidR="00737E57" w:rsidRPr="00C20284" w:rsidRDefault="00737E57" w:rsidP="00737E5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25098441" w14:textId="77777777" w:rsidR="00737E57" w:rsidRPr="00C20284" w:rsidRDefault="00737E57" w:rsidP="00737E5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92375DF" w14:textId="77777777" w:rsidR="00737E57" w:rsidRPr="00C20284" w:rsidRDefault="00737E57" w:rsidP="00737E5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606DD80F" w14:textId="77777777" w:rsidR="00737E57" w:rsidRPr="00C20284" w:rsidRDefault="00737E57" w:rsidP="00737E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1068E97" w14:textId="77777777" w:rsidR="00737E57" w:rsidRPr="00C20284" w:rsidRDefault="00737E57" w:rsidP="00737E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</w:tcPr>
          <w:p w14:paraId="23991A36" w14:textId="77777777" w:rsidR="00737E57" w:rsidRPr="00C20284" w:rsidRDefault="00737E57" w:rsidP="00737E5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438F5E10" w14:textId="77777777" w:rsidR="00737E57" w:rsidRPr="00C20284" w:rsidRDefault="00737E57" w:rsidP="00737E5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</w:tcPr>
          <w:p w14:paraId="6E185A7C" w14:textId="77777777" w:rsidR="00737E57" w:rsidRPr="00C20284" w:rsidRDefault="00737E57" w:rsidP="00737E5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7543C9C" w14:textId="77777777" w:rsidR="00737E57" w:rsidRPr="00C20284" w:rsidRDefault="00737E57" w:rsidP="00737E5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35A6065D" w14:textId="77777777" w:rsidR="00737E57" w:rsidRPr="00C20284" w:rsidRDefault="00737E57" w:rsidP="00737E5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D4EE185" w14:textId="77777777" w:rsidR="00737E57" w:rsidRPr="00C20284" w:rsidRDefault="00737E57" w:rsidP="00737E5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</w:tcPr>
          <w:p w14:paraId="162E8CF3" w14:textId="77777777" w:rsidR="00737E57" w:rsidRPr="00C20284" w:rsidRDefault="00737E57" w:rsidP="00737E5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12E213C2" w14:textId="77777777" w:rsidR="00737E57" w:rsidRPr="00C20284" w:rsidRDefault="00737E57" w:rsidP="00737E5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061CA5EA" w14:textId="77777777" w:rsidR="00737E57" w:rsidRPr="00C20284" w:rsidRDefault="00737E57" w:rsidP="00737E5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1415AA79" w14:textId="77777777" w:rsidR="00737E57" w:rsidRPr="00C20284" w:rsidRDefault="00737E57" w:rsidP="00737E5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1E399ABB" w14:textId="77777777" w:rsidR="00737E57" w:rsidRPr="00C20284" w:rsidRDefault="00737E57" w:rsidP="00737E5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37E57" w:rsidRPr="00C20284" w14:paraId="4E0F2979" w14:textId="77777777" w:rsidTr="00802F89">
        <w:trPr>
          <w:trHeight w:val="285"/>
        </w:trPr>
        <w:tc>
          <w:tcPr>
            <w:tcW w:w="3313" w:type="dxa"/>
            <w:hideMark/>
          </w:tcPr>
          <w:p w14:paraId="30C49937" w14:textId="77777777" w:rsidR="00737E57" w:rsidRPr="00C20284" w:rsidRDefault="00737E57" w:rsidP="00737E57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809" w:type="dxa"/>
          </w:tcPr>
          <w:p w14:paraId="0136B1B2" w14:textId="77777777" w:rsidR="00737E57" w:rsidRPr="00C20284" w:rsidRDefault="00737E57" w:rsidP="00737E5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7" w:type="dxa"/>
          </w:tcPr>
          <w:p w14:paraId="2A4B9D8E" w14:textId="77777777" w:rsidR="00737E57" w:rsidRPr="00C20284" w:rsidRDefault="00737E57" w:rsidP="00737E5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1E82AA7" w14:textId="77777777" w:rsidR="00737E57" w:rsidRPr="00C20284" w:rsidRDefault="00737E57" w:rsidP="00737E5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32B91462" w14:textId="77777777" w:rsidR="00737E57" w:rsidRPr="00C20284" w:rsidRDefault="00737E57" w:rsidP="00737E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14FCF48" w14:textId="77777777" w:rsidR="00737E57" w:rsidRPr="00C20284" w:rsidRDefault="00737E57" w:rsidP="00737E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6DCFA68D" w14:textId="77777777" w:rsidR="00737E57" w:rsidRPr="00C20284" w:rsidRDefault="00737E57" w:rsidP="00737E5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23569EB" w14:textId="77777777" w:rsidR="00737E57" w:rsidRPr="00C20284" w:rsidRDefault="00737E57" w:rsidP="00737E5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662D3F59" w14:textId="77777777" w:rsidR="00737E57" w:rsidRPr="00C20284" w:rsidRDefault="00737E57" w:rsidP="00737E5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0E43782" w14:textId="77777777" w:rsidR="00737E57" w:rsidRPr="00C20284" w:rsidRDefault="00737E57" w:rsidP="00737E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7E3271EE" w14:textId="77777777" w:rsidR="00737E57" w:rsidRPr="00C20284" w:rsidRDefault="00737E57" w:rsidP="00737E5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049B377" w14:textId="77777777" w:rsidR="00737E57" w:rsidRPr="00C20284" w:rsidRDefault="00737E57" w:rsidP="00737E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5676CDBF" w14:textId="77777777" w:rsidR="00737E57" w:rsidRPr="00C20284" w:rsidRDefault="00737E57" w:rsidP="00737E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26BFF96C" w14:textId="77777777" w:rsidR="00737E57" w:rsidRPr="00C20284" w:rsidRDefault="00737E57" w:rsidP="00737E5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2DD06054" w14:textId="77777777" w:rsidR="00737E57" w:rsidRPr="00C20284" w:rsidRDefault="00737E57" w:rsidP="00737E57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2E0C43EB" w14:textId="77777777" w:rsidR="00737E57" w:rsidRPr="00C20284" w:rsidRDefault="00737E57" w:rsidP="00737E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27965A33" w14:textId="77777777" w:rsidR="00737E57" w:rsidRPr="00C20284" w:rsidRDefault="00737E57" w:rsidP="00737E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37E57" w:rsidRPr="00C20284" w14:paraId="21553830" w14:textId="77777777" w:rsidTr="00802F89">
        <w:trPr>
          <w:trHeight w:val="285"/>
        </w:trPr>
        <w:tc>
          <w:tcPr>
            <w:tcW w:w="3313" w:type="dxa"/>
          </w:tcPr>
          <w:p w14:paraId="0CABB352" w14:textId="77777777" w:rsidR="00737E57" w:rsidRPr="00C20284" w:rsidRDefault="00737E57" w:rsidP="001B3149">
            <w:pPr>
              <w:pStyle w:val="ListParagraph"/>
              <w:numPr>
                <w:ilvl w:val="0"/>
                <w:numId w:val="14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lang w:val="en-GB"/>
              </w:rPr>
            </w:pPr>
            <w:r w:rsidRPr="00C20284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09" w:type="dxa"/>
          </w:tcPr>
          <w:p w14:paraId="320B1187" w14:textId="77777777" w:rsidR="00737E57" w:rsidRPr="00C20284" w:rsidRDefault="00737E57" w:rsidP="00737E5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  <w:vAlign w:val="bottom"/>
          </w:tcPr>
          <w:p w14:paraId="6DAC3F7B" w14:textId="6F90B5B3" w:rsidR="00737E57" w:rsidRPr="00C20284" w:rsidRDefault="00521179" w:rsidP="00737E5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40C50EA" w14:textId="77777777" w:rsidR="00737E57" w:rsidRPr="00C20284" w:rsidRDefault="00737E57" w:rsidP="00737E5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vAlign w:val="bottom"/>
          </w:tcPr>
          <w:p w14:paraId="6788E4F7" w14:textId="7DF88D43" w:rsidR="00737E57" w:rsidRPr="00C20284" w:rsidRDefault="00521179" w:rsidP="00737E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76</w:t>
            </w:r>
            <w:r w:rsidRPr="00474DD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09C4CE45" w14:textId="77777777" w:rsidR="00737E57" w:rsidRPr="00C20284" w:rsidRDefault="00737E57" w:rsidP="00737E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5E29EE2D" w14:textId="222EC175" w:rsidR="00737E57" w:rsidRPr="00C20284" w:rsidRDefault="00521179" w:rsidP="00737E5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09A32EA2" w14:textId="77777777" w:rsidR="00737E57" w:rsidRPr="00C20284" w:rsidRDefault="00737E57" w:rsidP="00737E5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5440C11C" w14:textId="0B7807EB" w:rsidR="00737E57" w:rsidRPr="00C20284" w:rsidRDefault="00521179" w:rsidP="00737E5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76</w:t>
            </w:r>
            <w:r w:rsidRPr="00474DD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14:paraId="533D3B38" w14:textId="77777777" w:rsidR="00737E57" w:rsidRPr="00C20284" w:rsidRDefault="00737E57" w:rsidP="00737E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6F15AA55" w14:textId="7474D1BB" w:rsidR="00737E57" w:rsidRPr="00C20284" w:rsidRDefault="004B003B" w:rsidP="00737E5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D347AA9" w14:textId="77777777" w:rsidR="00737E57" w:rsidRPr="00C20284" w:rsidRDefault="00737E57" w:rsidP="00737E57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515281EE" w14:textId="3E24B51F" w:rsidR="00737E57" w:rsidRPr="00C20284" w:rsidRDefault="004B003B" w:rsidP="00737E57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  <w:vAlign w:val="bottom"/>
          </w:tcPr>
          <w:p w14:paraId="654F6DD0" w14:textId="77777777" w:rsidR="00737E57" w:rsidRPr="00C20284" w:rsidRDefault="00737E57" w:rsidP="00737E57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3334A30C" w14:textId="1B654B51" w:rsidR="00737E57" w:rsidRPr="00C20284" w:rsidRDefault="004B003B" w:rsidP="00737E57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76</w:t>
            </w:r>
            <w:r w:rsidRPr="00474DD1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</w:t>
            </w:r>
          </w:p>
        </w:tc>
        <w:tc>
          <w:tcPr>
            <w:tcW w:w="240" w:type="dxa"/>
            <w:vAlign w:val="bottom"/>
          </w:tcPr>
          <w:p w14:paraId="055FDF13" w14:textId="77777777" w:rsidR="00737E57" w:rsidRPr="00C20284" w:rsidRDefault="00737E57" w:rsidP="00737E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49FD9BF7" w14:textId="4441B65E" w:rsidR="00737E57" w:rsidRPr="00C20284" w:rsidRDefault="004B003B" w:rsidP="00737E57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761</w:t>
            </w:r>
          </w:p>
        </w:tc>
      </w:tr>
      <w:tr w:rsidR="00EB6109" w:rsidRPr="00C20284" w14:paraId="63B89504" w14:textId="77777777" w:rsidTr="00802F89">
        <w:trPr>
          <w:trHeight w:val="285"/>
        </w:trPr>
        <w:tc>
          <w:tcPr>
            <w:tcW w:w="3313" w:type="dxa"/>
          </w:tcPr>
          <w:p w14:paraId="370DE5FF" w14:textId="7650597E" w:rsidR="00EB6109" w:rsidRPr="00EB6109" w:rsidRDefault="00EB6109" w:rsidP="00EB6109">
            <w:pPr>
              <w:ind w:right="-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สินทรัพย์ทางการเงินไม่หมุนเวียน</w:t>
            </w:r>
          </w:p>
        </w:tc>
        <w:tc>
          <w:tcPr>
            <w:tcW w:w="809" w:type="dxa"/>
          </w:tcPr>
          <w:p w14:paraId="2B3D2A66" w14:textId="77777777" w:rsidR="00EB6109" w:rsidRPr="00C20284" w:rsidRDefault="00EB6109" w:rsidP="00737E5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  <w:vAlign w:val="bottom"/>
          </w:tcPr>
          <w:p w14:paraId="64905ED3" w14:textId="77777777" w:rsidR="00EB6109" w:rsidRPr="00C20284" w:rsidRDefault="00EB6109" w:rsidP="00737E5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192A158" w14:textId="77777777" w:rsidR="00EB6109" w:rsidRPr="00C20284" w:rsidRDefault="00EB6109" w:rsidP="00737E5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vAlign w:val="bottom"/>
          </w:tcPr>
          <w:p w14:paraId="41445488" w14:textId="77777777" w:rsidR="00EB6109" w:rsidRPr="00C20284" w:rsidRDefault="00EB6109" w:rsidP="00737E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56BBBA5" w14:textId="77777777" w:rsidR="00EB6109" w:rsidRPr="00C20284" w:rsidRDefault="00EB6109" w:rsidP="00737E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410AABC4" w14:textId="77777777" w:rsidR="00EB6109" w:rsidRPr="00C20284" w:rsidRDefault="00EB6109" w:rsidP="00737E5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16C5DBC" w14:textId="77777777" w:rsidR="00EB6109" w:rsidRPr="00C20284" w:rsidRDefault="00EB6109" w:rsidP="00737E5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4554E5D7" w14:textId="77777777" w:rsidR="00EB6109" w:rsidRPr="00C20284" w:rsidRDefault="00EB6109" w:rsidP="00737E5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5023C33" w14:textId="77777777" w:rsidR="00EB6109" w:rsidRPr="00C20284" w:rsidRDefault="00EB6109" w:rsidP="00737E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21CC5B3A" w14:textId="77777777" w:rsidR="00EB6109" w:rsidRPr="00C20284" w:rsidRDefault="00EB6109" w:rsidP="00737E5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7D48CB9" w14:textId="77777777" w:rsidR="00EB6109" w:rsidRPr="00C20284" w:rsidRDefault="00EB6109" w:rsidP="00737E57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0276813" w14:textId="77777777" w:rsidR="00EB6109" w:rsidRPr="00C20284" w:rsidRDefault="00EB6109" w:rsidP="00737E57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32D09D0F" w14:textId="77777777" w:rsidR="00EB6109" w:rsidRPr="00C20284" w:rsidRDefault="00EB6109" w:rsidP="00737E57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0826218B" w14:textId="77777777" w:rsidR="00EB6109" w:rsidRPr="00C20284" w:rsidRDefault="00EB6109" w:rsidP="00737E57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39E183D9" w14:textId="77777777" w:rsidR="00EB6109" w:rsidRPr="00C20284" w:rsidRDefault="00EB6109" w:rsidP="00737E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1B8BF812" w14:textId="77777777" w:rsidR="00EB6109" w:rsidRPr="00C20284" w:rsidRDefault="00EB6109" w:rsidP="00737E57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C0DA8" w:rsidRPr="00C20284" w14:paraId="0009802B" w14:textId="77777777" w:rsidTr="00802F89">
        <w:trPr>
          <w:trHeight w:val="285"/>
        </w:trPr>
        <w:tc>
          <w:tcPr>
            <w:tcW w:w="3313" w:type="dxa"/>
          </w:tcPr>
          <w:p w14:paraId="5D593AAA" w14:textId="15787329" w:rsidR="005C0DA8" w:rsidRPr="00EB6109" w:rsidRDefault="005C0DA8" w:rsidP="001B3149">
            <w:pPr>
              <w:pStyle w:val="ListParagraph"/>
              <w:numPr>
                <w:ilvl w:val="0"/>
                <w:numId w:val="14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lang w:val="en-GB"/>
              </w:rPr>
            </w:pPr>
            <w:r w:rsidRPr="00EB6109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สินทรัพย์อนุพันธ์</w:t>
            </w:r>
          </w:p>
        </w:tc>
        <w:tc>
          <w:tcPr>
            <w:tcW w:w="809" w:type="dxa"/>
          </w:tcPr>
          <w:p w14:paraId="432C728F" w14:textId="77777777" w:rsidR="005C0DA8" w:rsidRPr="00C20284" w:rsidRDefault="005C0DA8" w:rsidP="005C0DA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1B33B9E2" w14:textId="12BDDE40" w:rsidR="005C0DA8" w:rsidRPr="00C20284" w:rsidRDefault="00521179" w:rsidP="005C0DA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74DD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3C6613">
              <w:rPr>
                <w:rFonts w:asciiTheme="majorBidi" w:hAnsiTheme="majorBidi" w:cstheme="majorBidi"/>
                <w:sz w:val="24"/>
                <w:szCs w:val="24"/>
              </w:rPr>
              <w:t>44</w:t>
            </w:r>
          </w:p>
        </w:tc>
        <w:tc>
          <w:tcPr>
            <w:tcW w:w="236" w:type="dxa"/>
          </w:tcPr>
          <w:p w14:paraId="2A6ED617" w14:textId="77777777" w:rsidR="005C0DA8" w:rsidRPr="00C20284" w:rsidRDefault="005C0DA8" w:rsidP="005C0DA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7917F2AA" w14:textId="1903E9FC" w:rsidR="005C0DA8" w:rsidRPr="00C20284" w:rsidRDefault="00521179" w:rsidP="005C0DA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6C55A72" w14:textId="77777777" w:rsidR="005C0DA8" w:rsidRPr="00C20284" w:rsidRDefault="005C0DA8" w:rsidP="005C0DA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</w:tcPr>
          <w:p w14:paraId="7C2B9676" w14:textId="46342CE2" w:rsidR="005C0DA8" w:rsidRPr="00C20284" w:rsidRDefault="00521179" w:rsidP="005C0DA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2F381EE9" w14:textId="77777777" w:rsidR="005C0DA8" w:rsidRPr="00C20284" w:rsidRDefault="005C0DA8" w:rsidP="005C0DA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</w:tcPr>
          <w:p w14:paraId="170695CE" w14:textId="321AF557" w:rsidR="005C0DA8" w:rsidRPr="00C20284" w:rsidRDefault="00521179" w:rsidP="005C0DA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74DD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3C6613">
              <w:rPr>
                <w:rFonts w:asciiTheme="majorBidi" w:hAnsiTheme="majorBidi" w:cstheme="majorBidi"/>
                <w:sz w:val="24"/>
                <w:szCs w:val="24"/>
              </w:rPr>
              <w:t>44</w:t>
            </w:r>
          </w:p>
        </w:tc>
        <w:tc>
          <w:tcPr>
            <w:tcW w:w="270" w:type="dxa"/>
          </w:tcPr>
          <w:p w14:paraId="72ADCC69" w14:textId="77777777" w:rsidR="005C0DA8" w:rsidRPr="00C20284" w:rsidRDefault="005C0DA8" w:rsidP="005C0D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1087CA6A" w14:textId="409EEC18" w:rsidR="005C0DA8" w:rsidRPr="00C20284" w:rsidRDefault="004B003B" w:rsidP="005C0DA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46CF822" w14:textId="77777777" w:rsidR="005C0DA8" w:rsidRPr="00C20284" w:rsidRDefault="005C0DA8" w:rsidP="005C0DA8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</w:tcPr>
          <w:p w14:paraId="23780FF6" w14:textId="2B00F907" w:rsidR="005C0DA8" w:rsidRPr="00C20284" w:rsidRDefault="004B003B" w:rsidP="005C0DA8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74DD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3C6613">
              <w:rPr>
                <w:rFonts w:asciiTheme="majorBidi" w:hAnsiTheme="majorBidi" w:cstheme="majorBidi"/>
                <w:sz w:val="24"/>
                <w:szCs w:val="24"/>
              </w:rPr>
              <w:t>44</w:t>
            </w:r>
          </w:p>
        </w:tc>
        <w:tc>
          <w:tcPr>
            <w:tcW w:w="251" w:type="dxa"/>
          </w:tcPr>
          <w:p w14:paraId="50092184" w14:textId="77777777" w:rsidR="005C0DA8" w:rsidRPr="00C20284" w:rsidRDefault="005C0DA8" w:rsidP="005C0DA8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095793EE" w14:textId="214545B9" w:rsidR="005C0DA8" w:rsidRPr="00C20284" w:rsidRDefault="004B003B" w:rsidP="005C0DA8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</w:tcPr>
          <w:p w14:paraId="7FD2D62B" w14:textId="77777777" w:rsidR="005C0DA8" w:rsidRPr="00C20284" w:rsidRDefault="005C0DA8" w:rsidP="005C0D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566F1F1D" w14:textId="0E453F46" w:rsidR="005C0DA8" w:rsidRPr="00C20284" w:rsidRDefault="004B003B" w:rsidP="005C0DA8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C6613">
              <w:rPr>
                <w:rFonts w:asciiTheme="majorBidi" w:hAnsiTheme="majorBidi" w:cstheme="majorBidi"/>
                <w:sz w:val="24"/>
                <w:szCs w:val="24"/>
              </w:rPr>
              <w:t>44</w:t>
            </w:r>
          </w:p>
        </w:tc>
      </w:tr>
      <w:tr w:rsidR="00EC4DA3" w:rsidRPr="00C20284" w14:paraId="208E7EEF" w14:textId="77777777" w:rsidTr="00802F89">
        <w:trPr>
          <w:trHeight w:val="285"/>
        </w:trPr>
        <w:tc>
          <w:tcPr>
            <w:tcW w:w="3313" w:type="dxa"/>
            <w:hideMark/>
          </w:tcPr>
          <w:p w14:paraId="0786A2ED" w14:textId="77777777" w:rsidR="005C0DA8" w:rsidRPr="00C20284" w:rsidRDefault="005C0DA8" w:rsidP="005C0DA8">
            <w:pPr>
              <w:tabs>
                <w:tab w:val="clear" w:pos="227"/>
              </w:tabs>
              <w:ind w:left="-24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09" w:type="dxa"/>
          </w:tcPr>
          <w:p w14:paraId="53252581" w14:textId="77777777" w:rsidR="005C0DA8" w:rsidRPr="00C20284" w:rsidRDefault="005C0DA8" w:rsidP="005C0DA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</w:tcPr>
          <w:p w14:paraId="531CB154" w14:textId="62098795" w:rsidR="005C0DA8" w:rsidRPr="00C20284" w:rsidRDefault="00521179" w:rsidP="005C0DA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74D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="003C661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44</w:t>
            </w:r>
          </w:p>
        </w:tc>
        <w:tc>
          <w:tcPr>
            <w:tcW w:w="236" w:type="dxa"/>
          </w:tcPr>
          <w:p w14:paraId="0ECBC7A0" w14:textId="77777777" w:rsidR="005C0DA8" w:rsidRPr="00C20284" w:rsidRDefault="005C0DA8" w:rsidP="005C0DA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double" w:sz="4" w:space="0" w:color="auto"/>
            </w:tcBorders>
          </w:tcPr>
          <w:p w14:paraId="3AB5EC03" w14:textId="79244A92" w:rsidR="005C0DA8" w:rsidRPr="00C20284" w:rsidRDefault="00521179" w:rsidP="005C0DA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76</w:t>
            </w:r>
            <w:r w:rsidRPr="00474D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702C1357" w14:textId="77777777" w:rsidR="005C0DA8" w:rsidRPr="00C20284" w:rsidRDefault="005C0DA8" w:rsidP="005C0DA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EEF228" w14:textId="004DB5C2" w:rsidR="005C0DA8" w:rsidRPr="001243CF" w:rsidRDefault="00521179" w:rsidP="005C0DA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1ACCC49F" w14:textId="77777777" w:rsidR="005C0DA8" w:rsidRPr="00C20284" w:rsidRDefault="005C0DA8" w:rsidP="005C0DA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9FC44E" w14:textId="08F28F98" w:rsidR="005C0DA8" w:rsidRPr="00C20284" w:rsidRDefault="00521179" w:rsidP="005C0DA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905</w:t>
            </w:r>
          </w:p>
        </w:tc>
        <w:tc>
          <w:tcPr>
            <w:tcW w:w="270" w:type="dxa"/>
            <w:vAlign w:val="bottom"/>
          </w:tcPr>
          <w:p w14:paraId="583AB52F" w14:textId="77777777" w:rsidR="005C0DA8" w:rsidRPr="00C20284" w:rsidRDefault="005C0DA8" w:rsidP="005C0D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5F45A589" w14:textId="77777777" w:rsidR="005C0DA8" w:rsidRPr="00C20284" w:rsidRDefault="005C0DA8" w:rsidP="005C0DA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DEC7454" w14:textId="77777777" w:rsidR="005C0DA8" w:rsidRPr="00C20284" w:rsidRDefault="005C0DA8" w:rsidP="005C0D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43378226" w14:textId="77777777" w:rsidR="005C0DA8" w:rsidRPr="00C20284" w:rsidRDefault="005C0DA8" w:rsidP="005C0D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4388B828" w14:textId="77777777" w:rsidR="005C0DA8" w:rsidRPr="00C20284" w:rsidRDefault="005C0DA8" w:rsidP="005C0DA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6F0DB3E4" w14:textId="77777777" w:rsidR="005C0DA8" w:rsidRPr="00C20284" w:rsidRDefault="005C0DA8" w:rsidP="005C0DA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7BBB181A" w14:textId="77777777" w:rsidR="005C0DA8" w:rsidRPr="00C20284" w:rsidRDefault="005C0DA8" w:rsidP="005C0D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53989B66" w14:textId="77777777" w:rsidR="005C0DA8" w:rsidRPr="00C20284" w:rsidRDefault="005C0DA8" w:rsidP="005C0D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708F" w:rsidRPr="00C20284" w14:paraId="323A734D" w14:textId="77777777" w:rsidTr="00802F89">
        <w:trPr>
          <w:trHeight w:val="285"/>
        </w:trPr>
        <w:tc>
          <w:tcPr>
            <w:tcW w:w="3313" w:type="dxa"/>
          </w:tcPr>
          <w:p w14:paraId="15A8595D" w14:textId="77777777" w:rsidR="005C0DA8" w:rsidRPr="00C20284" w:rsidRDefault="005C0DA8" w:rsidP="005C0DA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809" w:type="dxa"/>
          </w:tcPr>
          <w:p w14:paraId="767903A6" w14:textId="77777777" w:rsidR="005C0DA8" w:rsidRPr="00C20284" w:rsidRDefault="005C0DA8" w:rsidP="005C0DA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7" w:type="dxa"/>
            <w:tcBorders>
              <w:top w:val="double" w:sz="4" w:space="0" w:color="auto"/>
            </w:tcBorders>
          </w:tcPr>
          <w:p w14:paraId="1B8DE05B" w14:textId="77777777" w:rsidR="005C0DA8" w:rsidRPr="00C20284" w:rsidRDefault="005C0DA8" w:rsidP="005C0DA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CE4D003" w14:textId="77777777" w:rsidR="005C0DA8" w:rsidRPr="00C20284" w:rsidRDefault="005C0DA8" w:rsidP="005C0DA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double" w:sz="4" w:space="0" w:color="auto"/>
            </w:tcBorders>
          </w:tcPr>
          <w:p w14:paraId="610CCB78" w14:textId="77777777" w:rsidR="005C0DA8" w:rsidRPr="00C20284" w:rsidRDefault="005C0DA8" w:rsidP="005C0DA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2E6A644" w14:textId="77777777" w:rsidR="005C0DA8" w:rsidRPr="00C20284" w:rsidRDefault="005C0DA8" w:rsidP="005C0DA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5855938" w14:textId="77777777" w:rsidR="005C0DA8" w:rsidRPr="00C20284" w:rsidRDefault="005C0DA8" w:rsidP="005C0DA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07BC7D02" w14:textId="77777777" w:rsidR="005C0DA8" w:rsidRPr="00C20284" w:rsidRDefault="005C0DA8" w:rsidP="005C0DA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5146A06" w14:textId="77777777" w:rsidR="005C0DA8" w:rsidRPr="00C20284" w:rsidRDefault="005C0DA8" w:rsidP="005C0DA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B346023" w14:textId="77777777" w:rsidR="005C0DA8" w:rsidRPr="00C20284" w:rsidRDefault="005C0DA8" w:rsidP="005C0D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03591781" w14:textId="77777777" w:rsidR="005C0DA8" w:rsidRPr="00C20284" w:rsidRDefault="005C0DA8" w:rsidP="005C0DA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BE75BDA" w14:textId="77777777" w:rsidR="005C0DA8" w:rsidRPr="00C20284" w:rsidRDefault="005C0DA8" w:rsidP="005C0D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45BB5F36" w14:textId="77777777" w:rsidR="005C0DA8" w:rsidRPr="00C20284" w:rsidRDefault="005C0DA8" w:rsidP="005C0D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40406A1E" w14:textId="77777777" w:rsidR="005C0DA8" w:rsidRPr="00C20284" w:rsidRDefault="005C0DA8" w:rsidP="005C0DA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0233D007" w14:textId="77777777" w:rsidR="005C0DA8" w:rsidRPr="00C20284" w:rsidRDefault="005C0DA8" w:rsidP="005C0DA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18C048D4" w14:textId="77777777" w:rsidR="005C0DA8" w:rsidRPr="00C20284" w:rsidRDefault="005C0DA8" w:rsidP="005C0D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23B6ADE8" w14:textId="77777777" w:rsidR="005C0DA8" w:rsidRPr="00C20284" w:rsidRDefault="005C0DA8" w:rsidP="005C0D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C0DA8" w:rsidRPr="00C20284" w14:paraId="38714600" w14:textId="77777777" w:rsidTr="00802F89">
        <w:trPr>
          <w:trHeight w:val="285"/>
        </w:trPr>
        <w:tc>
          <w:tcPr>
            <w:tcW w:w="3313" w:type="dxa"/>
          </w:tcPr>
          <w:p w14:paraId="07661888" w14:textId="77777777" w:rsidR="005C0DA8" w:rsidRPr="00C20284" w:rsidRDefault="005C0DA8" w:rsidP="005C0DA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809" w:type="dxa"/>
          </w:tcPr>
          <w:p w14:paraId="72C7DEC9" w14:textId="77777777" w:rsidR="005C0DA8" w:rsidRPr="00C20284" w:rsidRDefault="005C0DA8" w:rsidP="005C0DA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78BACCDD" w14:textId="77777777" w:rsidR="005C0DA8" w:rsidRPr="00C20284" w:rsidRDefault="005C0DA8" w:rsidP="005C0DA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1522044" w14:textId="77777777" w:rsidR="005C0DA8" w:rsidRPr="00C20284" w:rsidRDefault="005C0DA8" w:rsidP="005C0DA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36AC8C6C" w14:textId="77777777" w:rsidR="005C0DA8" w:rsidRPr="00C20284" w:rsidRDefault="005C0DA8" w:rsidP="005C0DA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493DC29" w14:textId="77777777" w:rsidR="005C0DA8" w:rsidRPr="00C20284" w:rsidRDefault="005C0DA8" w:rsidP="005C0DA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0771CAF8" w14:textId="77777777" w:rsidR="005C0DA8" w:rsidRPr="00C20284" w:rsidRDefault="005C0DA8" w:rsidP="005C0DA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338436CE" w14:textId="77777777" w:rsidR="005C0DA8" w:rsidRPr="00C20284" w:rsidRDefault="005C0DA8" w:rsidP="005C0DA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723744D7" w14:textId="77777777" w:rsidR="005C0DA8" w:rsidRPr="00C20284" w:rsidRDefault="005C0DA8" w:rsidP="005C0DA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D58DB4C" w14:textId="77777777" w:rsidR="005C0DA8" w:rsidRPr="00C20284" w:rsidRDefault="005C0DA8" w:rsidP="005C0D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64E1E1BA" w14:textId="77777777" w:rsidR="005C0DA8" w:rsidRPr="00C20284" w:rsidRDefault="005C0DA8" w:rsidP="005C0DA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89D84B8" w14:textId="77777777" w:rsidR="005C0DA8" w:rsidRPr="00C20284" w:rsidRDefault="005C0DA8" w:rsidP="005C0D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5DF9731D" w14:textId="77777777" w:rsidR="005C0DA8" w:rsidRPr="00C20284" w:rsidRDefault="005C0DA8" w:rsidP="005C0D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45C20B6F" w14:textId="77777777" w:rsidR="005C0DA8" w:rsidRPr="00C20284" w:rsidRDefault="005C0DA8" w:rsidP="005C0DA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403D6A61" w14:textId="77777777" w:rsidR="005C0DA8" w:rsidRPr="00C20284" w:rsidRDefault="005C0DA8" w:rsidP="005C0DA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0F26E8E7" w14:textId="77777777" w:rsidR="005C0DA8" w:rsidRPr="00C20284" w:rsidRDefault="005C0DA8" w:rsidP="005C0D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62C19B57" w14:textId="77777777" w:rsidR="005C0DA8" w:rsidRPr="00C20284" w:rsidRDefault="005C0DA8" w:rsidP="005C0D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C0DA8" w:rsidRPr="00C20284" w14:paraId="5B033987" w14:textId="77777777" w:rsidTr="00802F89">
        <w:trPr>
          <w:trHeight w:val="285"/>
        </w:trPr>
        <w:tc>
          <w:tcPr>
            <w:tcW w:w="3313" w:type="dxa"/>
          </w:tcPr>
          <w:p w14:paraId="6C974F54" w14:textId="77777777" w:rsidR="005C0DA8" w:rsidRPr="00C20284" w:rsidRDefault="005C0DA8" w:rsidP="005C0DA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หนี้สินระยะยาว</w:t>
            </w:r>
          </w:p>
        </w:tc>
        <w:tc>
          <w:tcPr>
            <w:tcW w:w="809" w:type="dxa"/>
          </w:tcPr>
          <w:p w14:paraId="03CB47D9" w14:textId="77777777" w:rsidR="005C0DA8" w:rsidRPr="00C20284" w:rsidRDefault="005C0DA8" w:rsidP="005C0DA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28900CE6" w14:textId="77777777" w:rsidR="005C0DA8" w:rsidRPr="00C20284" w:rsidRDefault="005C0DA8" w:rsidP="005C0DA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94BAED1" w14:textId="77777777" w:rsidR="005C0DA8" w:rsidRPr="00C20284" w:rsidRDefault="005C0DA8" w:rsidP="005C0DA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277E6AE8" w14:textId="77777777" w:rsidR="005C0DA8" w:rsidRPr="00C20284" w:rsidRDefault="005C0DA8" w:rsidP="005C0DA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7D81E19" w14:textId="77777777" w:rsidR="005C0DA8" w:rsidRPr="00C20284" w:rsidRDefault="005C0DA8" w:rsidP="005C0DA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79077A6C" w14:textId="77777777" w:rsidR="005C0DA8" w:rsidRPr="00C20284" w:rsidRDefault="005C0DA8" w:rsidP="005C0DA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2EF07D2B" w14:textId="77777777" w:rsidR="005C0DA8" w:rsidRPr="00C20284" w:rsidRDefault="005C0DA8" w:rsidP="005C0DA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5AFE9EE1" w14:textId="77777777" w:rsidR="005C0DA8" w:rsidRPr="00C20284" w:rsidRDefault="005C0DA8" w:rsidP="005C0DA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52209C8" w14:textId="77777777" w:rsidR="005C0DA8" w:rsidRPr="00C20284" w:rsidRDefault="005C0DA8" w:rsidP="005C0D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35DE3B03" w14:textId="77777777" w:rsidR="005C0DA8" w:rsidRPr="00C20284" w:rsidRDefault="005C0DA8" w:rsidP="005C0DA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98AB796" w14:textId="77777777" w:rsidR="005C0DA8" w:rsidRPr="00C20284" w:rsidRDefault="005C0DA8" w:rsidP="005C0D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49B1B2A2" w14:textId="77777777" w:rsidR="005C0DA8" w:rsidRPr="00C20284" w:rsidRDefault="005C0DA8" w:rsidP="005C0D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411ED315" w14:textId="77777777" w:rsidR="005C0DA8" w:rsidRPr="00C20284" w:rsidRDefault="005C0DA8" w:rsidP="005C0DA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5694AB7D" w14:textId="77777777" w:rsidR="005C0DA8" w:rsidRPr="00C20284" w:rsidRDefault="005C0DA8" w:rsidP="005C0DA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2083B29A" w14:textId="77777777" w:rsidR="005C0DA8" w:rsidRPr="00C20284" w:rsidRDefault="005C0DA8" w:rsidP="005C0D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77678FC4" w14:textId="77777777" w:rsidR="005C0DA8" w:rsidRPr="00C20284" w:rsidRDefault="005C0DA8" w:rsidP="005C0D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8659A" w:rsidRPr="00C20284" w14:paraId="16066B37" w14:textId="77777777" w:rsidTr="00802F89">
        <w:trPr>
          <w:trHeight w:val="285"/>
        </w:trPr>
        <w:tc>
          <w:tcPr>
            <w:tcW w:w="3313" w:type="dxa"/>
          </w:tcPr>
          <w:p w14:paraId="25C2DC77" w14:textId="47F7CAB6" w:rsidR="00A8659A" w:rsidRPr="00C20284" w:rsidRDefault="00A8659A" w:rsidP="001B3149">
            <w:pPr>
              <w:pStyle w:val="ListParagraph"/>
              <w:numPr>
                <w:ilvl w:val="0"/>
                <w:numId w:val="14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809" w:type="dxa"/>
          </w:tcPr>
          <w:p w14:paraId="3F9094B3" w14:textId="2C695D00" w:rsidR="00A8659A" w:rsidRPr="00C20284" w:rsidRDefault="001C65C7" w:rsidP="00A8659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/>
                <w:i/>
                <w:iCs/>
                <w:sz w:val="24"/>
                <w:szCs w:val="24"/>
                <w:lang w:val="en-US" w:bidi="th-TH"/>
              </w:rPr>
              <w:t>1</w:t>
            </w:r>
            <w:r w:rsidR="00A73BBB">
              <w:rPr>
                <w:rFonts w:asciiTheme="majorBidi" w:hAnsiTheme="majorBidi"/>
                <w:i/>
                <w:iCs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317" w:type="dxa"/>
          </w:tcPr>
          <w:p w14:paraId="28A57E35" w14:textId="6892222B" w:rsidR="00A8659A" w:rsidRPr="00C20284" w:rsidRDefault="00216211" w:rsidP="00A8659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FE76F4C" w14:textId="77777777" w:rsidR="00A8659A" w:rsidRPr="00C20284" w:rsidRDefault="00A8659A" w:rsidP="00A8659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1CA5B1B8" w14:textId="2A898C7F" w:rsidR="00A8659A" w:rsidRPr="00C20284" w:rsidRDefault="00216211" w:rsidP="00A8659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B9FA41B" w14:textId="77777777" w:rsidR="00A8659A" w:rsidRPr="00C20284" w:rsidRDefault="00A8659A" w:rsidP="00A8659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5667657E" w14:textId="5015FBD6" w:rsidR="00A8659A" w:rsidRPr="00C20284" w:rsidRDefault="0031785C" w:rsidP="00A8659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74DD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03884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3884">
              <w:rPr>
                <w:rFonts w:asciiTheme="majorBidi" w:hAnsiTheme="majorBidi" w:cstheme="majorBidi"/>
                <w:sz w:val="24"/>
                <w:szCs w:val="24"/>
              </w:rPr>
              <w:t>740</w:t>
            </w:r>
          </w:p>
        </w:tc>
        <w:tc>
          <w:tcPr>
            <w:tcW w:w="240" w:type="dxa"/>
            <w:vAlign w:val="bottom"/>
          </w:tcPr>
          <w:p w14:paraId="57AD69C4" w14:textId="77777777" w:rsidR="00A8659A" w:rsidRPr="00C20284" w:rsidRDefault="00A8659A" w:rsidP="00A8659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32BF599F" w14:textId="73361ED3" w:rsidR="00A8659A" w:rsidRPr="00C20284" w:rsidRDefault="00C5393A" w:rsidP="00A8659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122</w:t>
            </w:r>
            <w:r w:rsidR="0031785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83C1A">
              <w:rPr>
                <w:rFonts w:asciiTheme="majorBidi" w:hAnsiTheme="majorBidi" w:cstheme="majorBidi"/>
                <w:sz w:val="24"/>
                <w:szCs w:val="24"/>
              </w:rPr>
              <w:t>740</w:t>
            </w:r>
          </w:p>
        </w:tc>
        <w:tc>
          <w:tcPr>
            <w:tcW w:w="270" w:type="dxa"/>
            <w:vAlign w:val="bottom"/>
          </w:tcPr>
          <w:p w14:paraId="71DE054C" w14:textId="77777777" w:rsidR="00A8659A" w:rsidRPr="00C20284" w:rsidRDefault="00A8659A" w:rsidP="00A8659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6D7E1AF6" w14:textId="526F48AB" w:rsidR="00A8659A" w:rsidRPr="00C20284" w:rsidRDefault="004B003B" w:rsidP="00A8659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9DD2E01" w14:textId="77777777" w:rsidR="00A8659A" w:rsidRPr="00C20284" w:rsidRDefault="00A8659A" w:rsidP="00A8659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553A9FB9" w14:textId="2BEBD420" w:rsidR="00A8659A" w:rsidRPr="00C20284" w:rsidRDefault="0044509E" w:rsidP="00A8659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74DD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28,553</w:t>
            </w:r>
          </w:p>
        </w:tc>
        <w:tc>
          <w:tcPr>
            <w:tcW w:w="251" w:type="dxa"/>
            <w:vAlign w:val="bottom"/>
          </w:tcPr>
          <w:p w14:paraId="450E615C" w14:textId="77777777" w:rsidR="00A8659A" w:rsidRPr="00C20284" w:rsidRDefault="00A8659A" w:rsidP="00A8659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53B9E881" w14:textId="1243B0CD" w:rsidR="00A8659A" w:rsidRPr="00C20284" w:rsidRDefault="004B003B" w:rsidP="00A8659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1E196DCA" w14:textId="77777777" w:rsidR="00A8659A" w:rsidRPr="00C20284" w:rsidRDefault="00A8659A" w:rsidP="00A8659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50959874" w14:textId="2EBCE616" w:rsidR="00A8659A" w:rsidRPr="00C20284" w:rsidRDefault="0044509E" w:rsidP="00A8659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74DD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28,553</w:t>
            </w:r>
          </w:p>
        </w:tc>
      </w:tr>
      <w:tr w:rsidR="00EB6109" w:rsidRPr="00C20284" w14:paraId="3C25F0B5" w14:textId="77777777" w:rsidTr="00802F89">
        <w:trPr>
          <w:trHeight w:val="285"/>
        </w:trPr>
        <w:tc>
          <w:tcPr>
            <w:tcW w:w="3313" w:type="dxa"/>
          </w:tcPr>
          <w:p w14:paraId="0641C07B" w14:textId="56F17445" w:rsidR="00EB6109" w:rsidRPr="00C20284" w:rsidRDefault="00EB6109" w:rsidP="001B3149">
            <w:pPr>
              <w:pStyle w:val="ListParagraph"/>
              <w:numPr>
                <w:ilvl w:val="0"/>
                <w:numId w:val="14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lang w:val="en-GB"/>
              </w:rPr>
            </w:pPr>
            <w:r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เงินกู้ย</w:t>
            </w:r>
            <w:r w:rsidR="00E129AD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ื</w:t>
            </w:r>
            <w:r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มระยะยาวจากสถาบันการเงิน</w:t>
            </w:r>
          </w:p>
        </w:tc>
        <w:tc>
          <w:tcPr>
            <w:tcW w:w="809" w:type="dxa"/>
          </w:tcPr>
          <w:p w14:paraId="2381F352" w14:textId="5D971BA5" w:rsidR="00EB6109" w:rsidRPr="009711B9" w:rsidRDefault="009267C4" w:rsidP="00A8659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/>
                <w:i/>
                <w:i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/>
                <w:i/>
                <w:iCs/>
                <w:sz w:val="24"/>
                <w:szCs w:val="24"/>
                <w:lang w:val="en-US" w:bidi="th-TH"/>
              </w:rPr>
              <w:t>1</w:t>
            </w:r>
            <w:r w:rsidR="00A73BBB">
              <w:rPr>
                <w:rFonts w:asciiTheme="majorBidi" w:hAnsiTheme="majorBidi"/>
                <w:i/>
                <w:iCs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317" w:type="dxa"/>
          </w:tcPr>
          <w:p w14:paraId="4B6052F3" w14:textId="4935A862" w:rsidR="00EB6109" w:rsidRPr="00C20284" w:rsidRDefault="00216211" w:rsidP="00A8659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95B1D07" w14:textId="77777777" w:rsidR="00EB6109" w:rsidRPr="00C20284" w:rsidRDefault="00EB6109" w:rsidP="00A8659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47756CD6" w14:textId="79DFB641" w:rsidR="00EB6109" w:rsidRPr="00C20284" w:rsidRDefault="00216211" w:rsidP="00A8659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EDD18AB" w14:textId="77777777" w:rsidR="00EB6109" w:rsidRPr="00C20284" w:rsidRDefault="00EB6109" w:rsidP="00A8659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03084A8A" w14:textId="1005A63D" w:rsidR="00EB6109" w:rsidRPr="00C20284" w:rsidRDefault="0006594B" w:rsidP="00A8659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31785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151</w:t>
            </w:r>
          </w:p>
        </w:tc>
        <w:tc>
          <w:tcPr>
            <w:tcW w:w="240" w:type="dxa"/>
            <w:vAlign w:val="bottom"/>
          </w:tcPr>
          <w:p w14:paraId="702051B1" w14:textId="77777777" w:rsidR="00EB6109" w:rsidRPr="00C20284" w:rsidRDefault="00EB6109" w:rsidP="00A8659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22EAF109" w14:textId="6CFC4AC9" w:rsidR="00EB6109" w:rsidRPr="00C20284" w:rsidRDefault="00196814" w:rsidP="00A8659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31785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151</w:t>
            </w:r>
          </w:p>
        </w:tc>
        <w:tc>
          <w:tcPr>
            <w:tcW w:w="270" w:type="dxa"/>
            <w:vAlign w:val="bottom"/>
          </w:tcPr>
          <w:p w14:paraId="2A2DA8E2" w14:textId="77777777" w:rsidR="00EB6109" w:rsidRPr="00C20284" w:rsidRDefault="00EB6109" w:rsidP="00A8659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34B4ABF0" w14:textId="4A81037A" w:rsidR="00EB6109" w:rsidRPr="00C20284" w:rsidRDefault="004B003B" w:rsidP="00A8659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234D4C1" w14:textId="77777777" w:rsidR="00EB6109" w:rsidRPr="00C20284" w:rsidRDefault="00EB6109" w:rsidP="00A8659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FD2BD4B" w14:textId="28BD71AC" w:rsidR="00EB6109" w:rsidRPr="00C20284" w:rsidRDefault="0044509E" w:rsidP="00A8659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3,200</w:t>
            </w:r>
          </w:p>
        </w:tc>
        <w:tc>
          <w:tcPr>
            <w:tcW w:w="251" w:type="dxa"/>
            <w:vAlign w:val="bottom"/>
          </w:tcPr>
          <w:p w14:paraId="22B49D2C" w14:textId="77777777" w:rsidR="00EB6109" w:rsidRPr="00C20284" w:rsidRDefault="00EB6109" w:rsidP="00A8659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05FE59EF" w14:textId="49E2526F" w:rsidR="00EB6109" w:rsidRPr="00C20284" w:rsidRDefault="004B003B" w:rsidP="00A8659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09CCDB1A" w14:textId="77777777" w:rsidR="00EB6109" w:rsidRPr="00C20284" w:rsidRDefault="00EB6109" w:rsidP="00A8659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12FE2D8B" w14:textId="0FACBCAD" w:rsidR="00EB6109" w:rsidRPr="00C20284" w:rsidRDefault="0044509E" w:rsidP="00A8659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3,200</w:t>
            </w:r>
          </w:p>
        </w:tc>
      </w:tr>
      <w:tr w:rsidR="00EB6109" w:rsidRPr="00C20284" w14:paraId="28C120DD" w14:textId="77777777" w:rsidTr="00802F89">
        <w:trPr>
          <w:trHeight w:val="285"/>
        </w:trPr>
        <w:tc>
          <w:tcPr>
            <w:tcW w:w="3313" w:type="dxa"/>
          </w:tcPr>
          <w:p w14:paraId="32B7A9B6" w14:textId="2BE2CB93" w:rsidR="00EB6109" w:rsidRPr="00EB6109" w:rsidRDefault="00EB6109" w:rsidP="00EB6109">
            <w:pPr>
              <w:ind w:right="-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หนี้สินทางการเงินหมุนเวียนอื่น</w:t>
            </w:r>
          </w:p>
        </w:tc>
        <w:tc>
          <w:tcPr>
            <w:tcW w:w="809" w:type="dxa"/>
          </w:tcPr>
          <w:p w14:paraId="4AF67179" w14:textId="77777777" w:rsidR="00EB6109" w:rsidRPr="009711B9" w:rsidRDefault="00EB6109" w:rsidP="00A8659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6B6C1E4C" w14:textId="77777777" w:rsidR="00EB6109" w:rsidRPr="0031785C" w:rsidRDefault="00EB6109" w:rsidP="00A8659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2DD346AB" w14:textId="77777777" w:rsidR="00EB6109" w:rsidRPr="00C20284" w:rsidRDefault="00EB6109" w:rsidP="00A8659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1D4AC7BE" w14:textId="77777777" w:rsidR="00EB6109" w:rsidRPr="00C20284" w:rsidRDefault="00EB6109" w:rsidP="00A8659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8DD91A6" w14:textId="77777777" w:rsidR="00EB6109" w:rsidRPr="00C20284" w:rsidRDefault="00EB6109" w:rsidP="00A8659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47296E09" w14:textId="77777777" w:rsidR="00EB6109" w:rsidRPr="00C20284" w:rsidRDefault="00EB6109" w:rsidP="00A8659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1B6F3C38" w14:textId="77777777" w:rsidR="00EB6109" w:rsidRPr="00C20284" w:rsidRDefault="00EB6109" w:rsidP="00A8659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1565E7DE" w14:textId="77777777" w:rsidR="00EB6109" w:rsidRPr="00C20284" w:rsidRDefault="00EB6109" w:rsidP="00A8659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17CF9FB" w14:textId="77777777" w:rsidR="00EB6109" w:rsidRPr="00C20284" w:rsidRDefault="00EB6109" w:rsidP="00A8659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328ECCDB" w14:textId="77777777" w:rsidR="00EB6109" w:rsidRPr="00C20284" w:rsidRDefault="00EB6109" w:rsidP="00A8659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B55A9A7" w14:textId="77777777" w:rsidR="00EB6109" w:rsidRPr="00C20284" w:rsidRDefault="00EB6109" w:rsidP="00A8659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105A4493" w14:textId="77777777" w:rsidR="00EB6109" w:rsidRPr="00C20284" w:rsidRDefault="00EB6109" w:rsidP="00A8659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72056F83" w14:textId="77777777" w:rsidR="00EB6109" w:rsidRPr="00C20284" w:rsidRDefault="00EB6109" w:rsidP="00A8659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5593EE4F" w14:textId="77777777" w:rsidR="00EB6109" w:rsidRPr="00C20284" w:rsidRDefault="00EB6109" w:rsidP="00A8659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272A3CB8" w14:textId="77777777" w:rsidR="00EB6109" w:rsidRPr="00C20284" w:rsidRDefault="00EB6109" w:rsidP="00A8659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1A682787" w14:textId="77777777" w:rsidR="00EB6109" w:rsidRPr="00C20284" w:rsidRDefault="00EB6109" w:rsidP="00A8659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8659A" w:rsidRPr="00C20284" w14:paraId="7C865EF8" w14:textId="77777777" w:rsidTr="00802F89">
        <w:trPr>
          <w:trHeight w:val="285"/>
        </w:trPr>
        <w:tc>
          <w:tcPr>
            <w:tcW w:w="3313" w:type="dxa"/>
          </w:tcPr>
          <w:p w14:paraId="4187A0EA" w14:textId="0A96F80F" w:rsidR="00A8659A" w:rsidRPr="00EB6109" w:rsidRDefault="00A8659A" w:rsidP="001B3149">
            <w:pPr>
              <w:pStyle w:val="ListParagraph"/>
              <w:numPr>
                <w:ilvl w:val="0"/>
                <w:numId w:val="14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  <w:r w:rsidRPr="00EB6109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809" w:type="dxa"/>
          </w:tcPr>
          <w:p w14:paraId="0B35150A" w14:textId="77777777" w:rsidR="00A8659A" w:rsidRPr="00C20284" w:rsidRDefault="00A8659A" w:rsidP="00A8659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0E74E6EB" w14:textId="7A0D6AC0" w:rsidR="00A8659A" w:rsidRPr="00C20284" w:rsidRDefault="0031785C" w:rsidP="00A8659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3C6613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36" w:type="dxa"/>
          </w:tcPr>
          <w:p w14:paraId="35CB8762" w14:textId="77777777" w:rsidR="00A8659A" w:rsidRPr="00C20284" w:rsidRDefault="00A8659A" w:rsidP="00A8659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5C15956A" w14:textId="3D0C166C" w:rsidR="00A8659A" w:rsidRPr="00C20284" w:rsidRDefault="0031785C" w:rsidP="00A8659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311E30B" w14:textId="77777777" w:rsidR="00A8659A" w:rsidRPr="00C20284" w:rsidRDefault="00A8659A" w:rsidP="00A8659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203FE72D" w14:textId="53BDFE0F" w:rsidR="00A8659A" w:rsidRPr="00C20284" w:rsidRDefault="0031785C" w:rsidP="00A8659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4E947C71" w14:textId="77777777" w:rsidR="00A8659A" w:rsidRPr="00C20284" w:rsidRDefault="00A8659A" w:rsidP="00A8659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3176E5C0" w14:textId="59946F19" w:rsidR="00A8659A" w:rsidRPr="00C20284" w:rsidRDefault="0031785C" w:rsidP="00A8659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3C6613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  <w:vAlign w:val="bottom"/>
          </w:tcPr>
          <w:p w14:paraId="3958C367" w14:textId="77777777" w:rsidR="00A8659A" w:rsidRPr="00C20284" w:rsidRDefault="00A8659A" w:rsidP="00A8659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1D4D194B" w14:textId="0B25F6FD" w:rsidR="00A8659A" w:rsidRPr="00C20284" w:rsidRDefault="004B003B" w:rsidP="00A8659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1D001AD" w14:textId="77777777" w:rsidR="00A8659A" w:rsidRPr="00C20284" w:rsidRDefault="00A8659A" w:rsidP="00A8659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13DD22DE" w14:textId="394FB4F0" w:rsidR="00A8659A" w:rsidRPr="00C20284" w:rsidRDefault="004B003B" w:rsidP="00A8659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3C6613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51" w:type="dxa"/>
            <w:vAlign w:val="bottom"/>
          </w:tcPr>
          <w:p w14:paraId="258F4A09" w14:textId="77777777" w:rsidR="00A8659A" w:rsidRPr="00C20284" w:rsidRDefault="00A8659A" w:rsidP="00A8659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0517F545" w14:textId="41DD1B40" w:rsidR="00A8659A" w:rsidRPr="00C20284" w:rsidRDefault="004B003B" w:rsidP="00A8659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0328FBD0" w14:textId="77777777" w:rsidR="00A8659A" w:rsidRPr="00C20284" w:rsidRDefault="00A8659A" w:rsidP="00A8659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56510053" w14:textId="61440FFB" w:rsidR="00A8659A" w:rsidRPr="00C20284" w:rsidRDefault="004B003B" w:rsidP="00A8659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3C6613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FE3F47" w:rsidRPr="00C20284" w14:paraId="61BE73E0" w14:textId="77777777" w:rsidTr="00802F89">
        <w:trPr>
          <w:trHeight w:val="285"/>
        </w:trPr>
        <w:tc>
          <w:tcPr>
            <w:tcW w:w="3313" w:type="dxa"/>
          </w:tcPr>
          <w:p w14:paraId="49F659BD" w14:textId="77777777" w:rsidR="005C0DA8" w:rsidRPr="00C20284" w:rsidRDefault="005C0DA8" w:rsidP="005C0DA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809" w:type="dxa"/>
          </w:tcPr>
          <w:p w14:paraId="0ADD7511" w14:textId="77777777" w:rsidR="005C0DA8" w:rsidRPr="00C20284" w:rsidRDefault="005C0DA8" w:rsidP="005C0DA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</w:tcPr>
          <w:p w14:paraId="6CE0B2A3" w14:textId="7C7203E3" w:rsidR="005C0DA8" w:rsidRPr="002F0E8D" w:rsidRDefault="0031785C" w:rsidP="005C0DA8">
            <w:pPr>
              <w:pStyle w:val="acctfourfigures"/>
              <w:tabs>
                <w:tab w:val="clear" w:pos="765"/>
                <w:tab w:val="decimal" w:pos="702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="003C661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36" w:type="dxa"/>
          </w:tcPr>
          <w:p w14:paraId="03321087" w14:textId="77777777" w:rsidR="005C0DA8" w:rsidRPr="00C20284" w:rsidRDefault="005C0DA8" w:rsidP="005C0DA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double" w:sz="4" w:space="0" w:color="auto"/>
            </w:tcBorders>
          </w:tcPr>
          <w:p w14:paraId="32B0C184" w14:textId="13C509EC" w:rsidR="005C0DA8" w:rsidRPr="00A8659A" w:rsidRDefault="0031785C" w:rsidP="005C0DA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1FCC0D1" w14:textId="77777777" w:rsidR="005C0DA8" w:rsidRPr="002F0E8D" w:rsidRDefault="005C0DA8" w:rsidP="005C0DA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7DF6EF" w14:textId="63584B2E" w:rsidR="005C0DA8" w:rsidRPr="002F0E8D" w:rsidRDefault="0031785C" w:rsidP="005C0DA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74D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25,89</w:t>
            </w:r>
            <w:r w:rsidR="00C5393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0" w:type="dxa"/>
            <w:vAlign w:val="bottom"/>
          </w:tcPr>
          <w:p w14:paraId="3376DC9B" w14:textId="77777777" w:rsidR="005C0DA8" w:rsidRPr="00C20284" w:rsidRDefault="005C0DA8" w:rsidP="005C0DA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F9FF78" w14:textId="66F5A8C9" w:rsidR="005C0DA8" w:rsidRPr="002F0E8D" w:rsidRDefault="0031785C" w:rsidP="005C0DA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74D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25,95</w:t>
            </w:r>
            <w:r w:rsidR="001968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70" w:type="dxa"/>
            <w:vAlign w:val="bottom"/>
          </w:tcPr>
          <w:p w14:paraId="1ECAA4A5" w14:textId="77777777" w:rsidR="005C0DA8" w:rsidRPr="00C20284" w:rsidRDefault="005C0DA8" w:rsidP="005C0D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5F1AFFC4" w14:textId="77777777" w:rsidR="005C0DA8" w:rsidRPr="00C20284" w:rsidRDefault="005C0DA8" w:rsidP="005C0DA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9D2FA64" w14:textId="77777777" w:rsidR="005C0DA8" w:rsidRPr="00C20284" w:rsidRDefault="005C0DA8" w:rsidP="005C0D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1DDC8F4B" w14:textId="77777777" w:rsidR="005C0DA8" w:rsidRPr="00C20284" w:rsidRDefault="005C0DA8" w:rsidP="005C0D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3171F63B" w14:textId="77777777" w:rsidR="005C0DA8" w:rsidRPr="00C20284" w:rsidRDefault="005C0DA8" w:rsidP="005C0DA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7C0001EF" w14:textId="77777777" w:rsidR="005C0DA8" w:rsidRPr="00C20284" w:rsidRDefault="005C0DA8" w:rsidP="005C0DA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27571920" w14:textId="77777777" w:rsidR="005C0DA8" w:rsidRPr="00C20284" w:rsidRDefault="005C0DA8" w:rsidP="005C0D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536B984C" w14:textId="77777777" w:rsidR="005C0DA8" w:rsidRPr="00C20284" w:rsidRDefault="005C0DA8" w:rsidP="005C0D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00D0ED7E" w14:textId="5F505DC0" w:rsidR="004E13E2" w:rsidRPr="00C20284" w:rsidRDefault="004E13E2" w:rsidP="004E1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152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89"/>
        <w:gridCol w:w="804"/>
        <w:gridCol w:w="1308"/>
        <w:gridCol w:w="236"/>
        <w:gridCol w:w="1471"/>
        <w:gridCol w:w="236"/>
        <w:gridCol w:w="1451"/>
        <w:gridCol w:w="240"/>
        <w:gridCol w:w="1301"/>
        <w:gridCol w:w="270"/>
        <w:gridCol w:w="892"/>
        <w:gridCol w:w="270"/>
        <w:gridCol w:w="981"/>
        <w:gridCol w:w="251"/>
        <w:gridCol w:w="1001"/>
        <w:gridCol w:w="240"/>
        <w:gridCol w:w="945"/>
        <w:gridCol w:w="24"/>
      </w:tblGrid>
      <w:tr w:rsidR="004E13E2" w:rsidRPr="00C20284" w14:paraId="3AD19BA7" w14:textId="77777777" w:rsidTr="00DA02A0">
        <w:trPr>
          <w:gridAfter w:val="1"/>
          <w:wAfter w:w="24" w:type="dxa"/>
          <w:trHeight w:val="285"/>
          <w:tblHeader/>
        </w:trPr>
        <w:tc>
          <w:tcPr>
            <w:tcW w:w="3289" w:type="dxa"/>
            <w:vAlign w:val="bottom"/>
          </w:tcPr>
          <w:p w14:paraId="6A33B8D0" w14:textId="77777777" w:rsidR="004E13E2" w:rsidRPr="00C20284" w:rsidRDefault="004E13E2" w:rsidP="006B4716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4" w:type="dxa"/>
            <w:vAlign w:val="bottom"/>
          </w:tcPr>
          <w:p w14:paraId="5D45ECB0" w14:textId="77777777" w:rsidR="004E13E2" w:rsidRPr="00C20284" w:rsidRDefault="004E13E2" w:rsidP="006B4716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093" w:type="dxa"/>
            <w:gridSpan w:val="15"/>
          </w:tcPr>
          <w:p w14:paraId="5E95FB2B" w14:textId="77777777" w:rsidR="004E13E2" w:rsidRPr="00C20284" w:rsidRDefault="004E13E2" w:rsidP="006B471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C2028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(หน่วย</w:t>
            </w:r>
            <w:r w:rsidRPr="00C20284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 xml:space="preserve">: </w:t>
            </w:r>
            <w:r w:rsidRPr="00C2028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ล้านบาท)</w:t>
            </w:r>
          </w:p>
        </w:tc>
      </w:tr>
      <w:tr w:rsidR="004E13E2" w:rsidRPr="00C20284" w14:paraId="7FB3737F" w14:textId="77777777" w:rsidTr="00DA02A0">
        <w:trPr>
          <w:gridAfter w:val="1"/>
          <w:wAfter w:w="24" w:type="dxa"/>
          <w:trHeight w:val="285"/>
          <w:tblHeader/>
        </w:trPr>
        <w:tc>
          <w:tcPr>
            <w:tcW w:w="3289" w:type="dxa"/>
            <w:vAlign w:val="bottom"/>
          </w:tcPr>
          <w:p w14:paraId="164D3940" w14:textId="77777777" w:rsidR="004E13E2" w:rsidRPr="00C20284" w:rsidRDefault="004E13E2" w:rsidP="006B4716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4" w:type="dxa"/>
            <w:vAlign w:val="bottom"/>
          </w:tcPr>
          <w:p w14:paraId="2B9A0F16" w14:textId="77777777" w:rsidR="004E13E2" w:rsidRPr="00C20284" w:rsidRDefault="004E13E2" w:rsidP="006B4716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093" w:type="dxa"/>
            <w:gridSpan w:val="15"/>
            <w:tcBorders>
              <w:bottom w:val="single" w:sz="4" w:space="0" w:color="auto"/>
            </w:tcBorders>
          </w:tcPr>
          <w:p w14:paraId="504199BB" w14:textId="77777777" w:rsidR="004E13E2" w:rsidRPr="00C20284" w:rsidRDefault="004E13E2" w:rsidP="006B471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4E13E2" w:rsidRPr="00C20284" w14:paraId="40586453" w14:textId="77777777" w:rsidTr="00DA02A0">
        <w:trPr>
          <w:gridAfter w:val="1"/>
          <w:wAfter w:w="24" w:type="dxa"/>
          <w:trHeight w:val="285"/>
          <w:tblHeader/>
        </w:trPr>
        <w:tc>
          <w:tcPr>
            <w:tcW w:w="3289" w:type="dxa"/>
            <w:vAlign w:val="bottom"/>
          </w:tcPr>
          <w:p w14:paraId="2262C3CD" w14:textId="77777777" w:rsidR="004E13E2" w:rsidRPr="00C20284" w:rsidRDefault="004E13E2" w:rsidP="006B471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4" w:type="dxa"/>
            <w:vAlign w:val="bottom"/>
          </w:tcPr>
          <w:p w14:paraId="41FE6245" w14:textId="77777777" w:rsidR="004E13E2" w:rsidRPr="00C20284" w:rsidRDefault="004E13E2" w:rsidP="006B4716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24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70CBFE4" w14:textId="77777777" w:rsidR="004E13E2" w:rsidRPr="00C20284" w:rsidRDefault="004E13E2" w:rsidP="006B471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F2A6AF7" w14:textId="77777777" w:rsidR="004E13E2" w:rsidRPr="00C20284" w:rsidRDefault="004E13E2" w:rsidP="006B471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58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56571A" w14:textId="77777777" w:rsidR="004E13E2" w:rsidRPr="00C20284" w:rsidRDefault="004E13E2" w:rsidP="006B471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262287" w:rsidRPr="00C20284" w14:paraId="3A51CFF1" w14:textId="77777777" w:rsidTr="00DA02A0">
        <w:trPr>
          <w:gridAfter w:val="1"/>
          <w:wAfter w:w="24" w:type="dxa"/>
          <w:trHeight w:val="285"/>
          <w:tblHeader/>
        </w:trPr>
        <w:tc>
          <w:tcPr>
            <w:tcW w:w="3289" w:type="dxa"/>
            <w:vAlign w:val="bottom"/>
            <w:hideMark/>
          </w:tcPr>
          <w:p w14:paraId="1A0DA2DD" w14:textId="17997CD7" w:rsidR="004E13E2" w:rsidRPr="00C20284" w:rsidRDefault="004E13E2" w:rsidP="006B471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9711B9" w:rsidRPr="009711B9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9711B9" w:rsidRPr="009711B9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9711B9" w:rsidRPr="009711B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804" w:type="dxa"/>
            <w:vAlign w:val="bottom"/>
            <w:hideMark/>
          </w:tcPr>
          <w:p w14:paraId="182DC28B" w14:textId="77777777" w:rsidR="004E13E2" w:rsidRPr="00C20284" w:rsidRDefault="004E13E2" w:rsidP="006B4716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2028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หมายเหตุ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8D0233" w14:textId="77777777" w:rsidR="004E13E2" w:rsidRPr="00C20284" w:rsidRDefault="004E13E2" w:rsidP="006B4716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29A1EBD" w14:textId="77777777" w:rsidR="004E13E2" w:rsidRPr="00C20284" w:rsidRDefault="004E13E2" w:rsidP="006B4716">
            <w:pPr>
              <w:pStyle w:val="NoSpacing"/>
              <w:ind w:left="-109" w:right="-11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9A2C0D" w14:textId="77777777" w:rsidR="004E13E2" w:rsidRPr="00C20284" w:rsidRDefault="004E13E2" w:rsidP="006B4716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E98BE12" w14:textId="77777777" w:rsidR="004E13E2" w:rsidRPr="00C20284" w:rsidRDefault="004E13E2" w:rsidP="006B4716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5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4C0A018" w14:textId="77777777" w:rsidR="004E13E2" w:rsidRPr="00C20284" w:rsidRDefault="004E13E2" w:rsidP="006B4716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6CCA6D3E" w14:textId="77777777" w:rsidR="004E13E2" w:rsidRPr="00C20284" w:rsidRDefault="004E13E2" w:rsidP="006B4716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CCDCA07" w14:textId="77777777" w:rsidR="004E13E2" w:rsidRPr="00C20284" w:rsidRDefault="004E13E2" w:rsidP="006B471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6DCC3499" w14:textId="77777777" w:rsidR="004E13E2" w:rsidRPr="00C20284" w:rsidRDefault="004E13E2" w:rsidP="006B471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vAlign w:val="bottom"/>
            <w:hideMark/>
          </w:tcPr>
          <w:p w14:paraId="4E0ACB6A" w14:textId="6E3DDF29" w:rsidR="004E13E2" w:rsidRPr="00C20284" w:rsidRDefault="004E13E2" w:rsidP="006B4716">
            <w:pPr>
              <w:pStyle w:val="acctfourfigures"/>
              <w:tabs>
                <w:tab w:val="left" w:pos="720"/>
              </w:tabs>
              <w:spacing w:line="240" w:lineRule="atLeast"/>
              <w:ind w:left="-160" w:right="-19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711B9" w:rsidRPr="009711B9">
              <w:rPr>
                <w:rFonts w:asciiTheme="majorBidi" w:hAnsi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</w:tcPr>
          <w:p w14:paraId="0F2A88D6" w14:textId="77777777" w:rsidR="004E13E2" w:rsidRPr="00C20284" w:rsidRDefault="004E13E2" w:rsidP="006B471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  <w:hideMark/>
          </w:tcPr>
          <w:p w14:paraId="6DD03FB9" w14:textId="47F2DC60" w:rsidR="004E13E2" w:rsidRPr="00C20284" w:rsidRDefault="004E13E2" w:rsidP="006B471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711B9" w:rsidRPr="009711B9">
              <w:rPr>
                <w:rFonts w:asciiTheme="majorBidi" w:hAnsi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51" w:type="dxa"/>
          </w:tcPr>
          <w:p w14:paraId="69298F12" w14:textId="77777777" w:rsidR="004E13E2" w:rsidRPr="00C20284" w:rsidRDefault="004E13E2" w:rsidP="006B4716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vAlign w:val="bottom"/>
            <w:hideMark/>
          </w:tcPr>
          <w:p w14:paraId="7A6290E8" w14:textId="5D846547" w:rsidR="004E13E2" w:rsidRPr="00C20284" w:rsidRDefault="004E13E2" w:rsidP="006B4716">
            <w:pPr>
              <w:tabs>
                <w:tab w:val="clear" w:pos="454"/>
              </w:tabs>
              <w:ind w:left="-128" w:right="-1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711B9" w:rsidRPr="009711B9">
              <w:rPr>
                <w:rFonts w:asciiTheme="majorBidi" w:hAnsiTheme="majorBidi"/>
                <w:sz w:val="24"/>
                <w:szCs w:val="24"/>
              </w:rPr>
              <w:t>3</w:t>
            </w:r>
          </w:p>
        </w:tc>
        <w:tc>
          <w:tcPr>
            <w:tcW w:w="240" w:type="dxa"/>
          </w:tcPr>
          <w:p w14:paraId="325E1FA6" w14:textId="77777777" w:rsidR="004E13E2" w:rsidRPr="00C20284" w:rsidRDefault="004E13E2" w:rsidP="006B471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vAlign w:val="bottom"/>
            <w:hideMark/>
          </w:tcPr>
          <w:p w14:paraId="5FF0F773" w14:textId="77777777" w:rsidR="004E13E2" w:rsidRPr="00C20284" w:rsidRDefault="004E13E2" w:rsidP="006B471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4E13E2" w:rsidRPr="00C20284" w14:paraId="0A7B8BAC" w14:textId="77777777" w:rsidTr="00DA02A0">
        <w:trPr>
          <w:gridAfter w:val="1"/>
          <w:wAfter w:w="24" w:type="dxa"/>
          <w:trHeight w:val="285"/>
        </w:trPr>
        <w:tc>
          <w:tcPr>
            <w:tcW w:w="3289" w:type="dxa"/>
            <w:hideMark/>
          </w:tcPr>
          <w:p w14:paraId="09E0365C" w14:textId="77777777" w:rsidR="004E13E2" w:rsidRPr="00C20284" w:rsidRDefault="004E13E2" w:rsidP="006B471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04" w:type="dxa"/>
          </w:tcPr>
          <w:p w14:paraId="7992272F" w14:textId="77777777" w:rsidR="004E13E2" w:rsidRPr="00C20284" w:rsidRDefault="004E13E2" w:rsidP="006B471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08" w:type="dxa"/>
          </w:tcPr>
          <w:p w14:paraId="76F62604" w14:textId="77777777" w:rsidR="004E13E2" w:rsidRPr="00C20284" w:rsidRDefault="004E13E2" w:rsidP="006B471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C1D4FAD" w14:textId="77777777" w:rsidR="004E13E2" w:rsidRPr="00C20284" w:rsidRDefault="004E13E2" w:rsidP="006B471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1" w:type="dxa"/>
          </w:tcPr>
          <w:p w14:paraId="6B869329" w14:textId="77777777" w:rsidR="004E13E2" w:rsidRPr="00C20284" w:rsidRDefault="004E13E2" w:rsidP="006B471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4C87AA4" w14:textId="77777777" w:rsidR="004E13E2" w:rsidRPr="00C20284" w:rsidRDefault="004E13E2" w:rsidP="006B471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</w:tcPr>
          <w:p w14:paraId="3A15AB0A" w14:textId="77777777" w:rsidR="004E13E2" w:rsidRPr="00C20284" w:rsidRDefault="004E13E2" w:rsidP="006B471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6C4F60B8" w14:textId="77777777" w:rsidR="004E13E2" w:rsidRPr="00C20284" w:rsidRDefault="004E13E2" w:rsidP="006B471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</w:tcPr>
          <w:p w14:paraId="3C3E54A0" w14:textId="77777777" w:rsidR="004E13E2" w:rsidRPr="00C20284" w:rsidRDefault="004E13E2" w:rsidP="006B471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E41599D" w14:textId="77777777" w:rsidR="004E13E2" w:rsidRPr="00C20284" w:rsidRDefault="004E13E2" w:rsidP="006B471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</w:tcPr>
          <w:p w14:paraId="6C17AD8E" w14:textId="77777777" w:rsidR="004E13E2" w:rsidRPr="00C20284" w:rsidRDefault="004E13E2" w:rsidP="006B471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36A1266" w14:textId="77777777" w:rsidR="004E13E2" w:rsidRPr="00C20284" w:rsidRDefault="004E13E2" w:rsidP="006B471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7750CFF5" w14:textId="77777777" w:rsidR="004E13E2" w:rsidRPr="00C20284" w:rsidRDefault="004E13E2" w:rsidP="006B471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7246E256" w14:textId="77777777" w:rsidR="004E13E2" w:rsidRPr="00C20284" w:rsidRDefault="004E13E2" w:rsidP="006B471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14:paraId="2465F2A8" w14:textId="77777777" w:rsidR="004E13E2" w:rsidRPr="00C20284" w:rsidRDefault="004E13E2" w:rsidP="006B471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761AE2C8" w14:textId="77777777" w:rsidR="004E13E2" w:rsidRPr="00C20284" w:rsidRDefault="004E13E2" w:rsidP="006B471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</w:tcPr>
          <w:p w14:paraId="007B0500" w14:textId="77777777" w:rsidR="004E13E2" w:rsidRPr="00C20284" w:rsidRDefault="004E13E2" w:rsidP="006B471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E13E2" w:rsidRPr="00C20284" w14:paraId="756962FF" w14:textId="77777777" w:rsidTr="00DA02A0">
        <w:trPr>
          <w:gridAfter w:val="1"/>
          <w:wAfter w:w="24" w:type="dxa"/>
          <w:trHeight w:val="285"/>
        </w:trPr>
        <w:tc>
          <w:tcPr>
            <w:tcW w:w="3289" w:type="dxa"/>
            <w:hideMark/>
          </w:tcPr>
          <w:p w14:paraId="40AA0194" w14:textId="77777777" w:rsidR="004E13E2" w:rsidRPr="00C20284" w:rsidRDefault="004E13E2" w:rsidP="006B4716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804" w:type="dxa"/>
          </w:tcPr>
          <w:p w14:paraId="550B63AB" w14:textId="77777777" w:rsidR="004E13E2" w:rsidRPr="00C20284" w:rsidRDefault="004E13E2" w:rsidP="006B471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08" w:type="dxa"/>
          </w:tcPr>
          <w:p w14:paraId="30FB71A3" w14:textId="77777777" w:rsidR="004E13E2" w:rsidRPr="00C20284" w:rsidRDefault="004E13E2" w:rsidP="006B471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9433DE0" w14:textId="77777777" w:rsidR="004E13E2" w:rsidRPr="00C20284" w:rsidRDefault="004E13E2" w:rsidP="006B471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1" w:type="dxa"/>
          </w:tcPr>
          <w:p w14:paraId="63A99509" w14:textId="77777777" w:rsidR="004E13E2" w:rsidRPr="00C20284" w:rsidRDefault="004E13E2" w:rsidP="006B47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BC7723A" w14:textId="77777777" w:rsidR="004E13E2" w:rsidRPr="00C20284" w:rsidRDefault="004E13E2" w:rsidP="006B47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  <w:vAlign w:val="bottom"/>
          </w:tcPr>
          <w:p w14:paraId="2D7613DB" w14:textId="77777777" w:rsidR="004E13E2" w:rsidRPr="00C20284" w:rsidRDefault="004E13E2" w:rsidP="006B471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25E48AE8" w14:textId="77777777" w:rsidR="004E13E2" w:rsidRPr="00C20284" w:rsidRDefault="004E13E2" w:rsidP="006B471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  <w:vAlign w:val="bottom"/>
          </w:tcPr>
          <w:p w14:paraId="4BB1B1A9" w14:textId="77777777" w:rsidR="004E13E2" w:rsidRPr="00C20284" w:rsidRDefault="004E13E2" w:rsidP="006B471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AF96FE4" w14:textId="77777777" w:rsidR="004E13E2" w:rsidRPr="00C20284" w:rsidRDefault="004E13E2" w:rsidP="006B471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4E467351" w14:textId="77777777" w:rsidR="004E13E2" w:rsidRPr="00C20284" w:rsidRDefault="004E13E2" w:rsidP="006B4716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FC2BD11" w14:textId="77777777" w:rsidR="004E13E2" w:rsidRPr="00C20284" w:rsidRDefault="004E13E2" w:rsidP="006B471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CDC42CA" w14:textId="77777777" w:rsidR="004E13E2" w:rsidRPr="00C20284" w:rsidRDefault="004E13E2" w:rsidP="006B471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58FB24E9" w14:textId="77777777" w:rsidR="004E13E2" w:rsidRPr="00C20284" w:rsidRDefault="004E13E2" w:rsidP="006B471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vAlign w:val="bottom"/>
          </w:tcPr>
          <w:p w14:paraId="35C3DD48" w14:textId="77777777" w:rsidR="004E13E2" w:rsidRPr="00C20284" w:rsidRDefault="004E13E2" w:rsidP="006B4716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360CD671" w14:textId="77777777" w:rsidR="004E13E2" w:rsidRPr="00C20284" w:rsidRDefault="004E13E2" w:rsidP="006B471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</w:tcPr>
          <w:p w14:paraId="258B8B3D" w14:textId="77777777" w:rsidR="004E13E2" w:rsidRPr="00C20284" w:rsidRDefault="004E13E2" w:rsidP="006B471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454FD" w:rsidRPr="00C20284" w14:paraId="51FC6C3A" w14:textId="77777777" w:rsidTr="00DA02A0">
        <w:trPr>
          <w:gridAfter w:val="1"/>
          <w:wAfter w:w="24" w:type="dxa"/>
          <w:trHeight w:val="285"/>
        </w:trPr>
        <w:tc>
          <w:tcPr>
            <w:tcW w:w="3289" w:type="dxa"/>
          </w:tcPr>
          <w:p w14:paraId="6707C78C" w14:textId="77777777" w:rsidR="00B454FD" w:rsidRPr="00C20284" w:rsidRDefault="00B454FD" w:rsidP="001B3149">
            <w:pPr>
              <w:pStyle w:val="ListParagraph"/>
              <w:numPr>
                <w:ilvl w:val="0"/>
                <w:numId w:val="14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lang w:val="en-GB"/>
              </w:rPr>
            </w:pPr>
            <w:bookmarkStart w:id="8" w:name="_Hlk90468693"/>
            <w:r w:rsidRPr="00C20284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04" w:type="dxa"/>
          </w:tcPr>
          <w:p w14:paraId="307F29E4" w14:textId="77777777" w:rsidR="00B454FD" w:rsidRPr="00C20284" w:rsidRDefault="00B454FD" w:rsidP="00B454F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08" w:type="dxa"/>
            <w:vAlign w:val="bottom"/>
          </w:tcPr>
          <w:p w14:paraId="1976D61D" w14:textId="198549FA" w:rsidR="00B454FD" w:rsidRPr="00B454FD" w:rsidRDefault="00B454FD" w:rsidP="00B454F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F00D88B" w14:textId="77777777" w:rsidR="00B454FD" w:rsidRPr="00C20284" w:rsidRDefault="00B454FD" w:rsidP="00B454F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1" w:type="dxa"/>
            <w:vAlign w:val="bottom"/>
          </w:tcPr>
          <w:p w14:paraId="5E804DAC" w14:textId="6D62ACE6" w:rsidR="00B454FD" w:rsidRPr="00C20284" w:rsidRDefault="009711B9" w:rsidP="00B454F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11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663</w:t>
            </w:r>
          </w:p>
        </w:tc>
        <w:tc>
          <w:tcPr>
            <w:tcW w:w="236" w:type="dxa"/>
            <w:vAlign w:val="bottom"/>
          </w:tcPr>
          <w:p w14:paraId="7B309F04" w14:textId="77777777" w:rsidR="00B454FD" w:rsidRPr="00C20284" w:rsidRDefault="00B454FD" w:rsidP="00B454F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  <w:vAlign w:val="bottom"/>
          </w:tcPr>
          <w:p w14:paraId="13514D00" w14:textId="55844237" w:rsidR="00B454FD" w:rsidRPr="00C20284" w:rsidRDefault="00B454FD" w:rsidP="00B454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3103A5E2" w14:textId="77777777" w:rsidR="00B454FD" w:rsidRPr="00C20284" w:rsidRDefault="00B454FD" w:rsidP="00B454F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  <w:vAlign w:val="bottom"/>
          </w:tcPr>
          <w:p w14:paraId="73FFA15F" w14:textId="670CF3B0" w:rsidR="00B454FD" w:rsidRPr="00C20284" w:rsidRDefault="009711B9" w:rsidP="00B454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11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663</w:t>
            </w:r>
          </w:p>
        </w:tc>
        <w:tc>
          <w:tcPr>
            <w:tcW w:w="270" w:type="dxa"/>
            <w:vAlign w:val="bottom"/>
          </w:tcPr>
          <w:p w14:paraId="30DEA449" w14:textId="77777777" w:rsidR="00B454FD" w:rsidRPr="00C20284" w:rsidRDefault="00B454FD" w:rsidP="00B454F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68515836" w14:textId="6CABF895" w:rsidR="00B454FD" w:rsidRPr="00C20284" w:rsidRDefault="00B454FD" w:rsidP="00B454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3B20BB4" w14:textId="77777777" w:rsidR="00B454FD" w:rsidRPr="00C20284" w:rsidRDefault="00B454FD" w:rsidP="00B454FD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077A413" w14:textId="30B10498" w:rsidR="00B454FD" w:rsidRPr="00C20284" w:rsidRDefault="00B454FD" w:rsidP="00B454FD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1" w:type="dxa"/>
            <w:vAlign w:val="bottom"/>
          </w:tcPr>
          <w:p w14:paraId="78DE42C4" w14:textId="77777777" w:rsidR="00B454FD" w:rsidRPr="00C20284" w:rsidRDefault="00B454FD" w:rsidP="00B454FD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1" w:type="dxa"/>
            <w:vAlign w:val="bottom"/>
          </w:tcPr>
          <w:p w14:paraId="01B45F8E" w14:textId="561FF0D0" w:rsidR="00B454FD" w:rsidRPr="00C20284" w:rsidRDefault="009711B9" w:rsidP="00B454FD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9711B9">
              <w:rPr>
                <w:rFonts w:asciiTheme="majorBidi" w:hAnsiTheme="majorBidi" w:cstheme="majorBidi"/>
                <w:sz w:val="24"/>
                <w:szCs w:val="24"/>
              </w:rPr>
              <w:t>663</w:t>
            </w:r>
          </w:p>
        </w:tc>
        <w:tc>
          <w:tcPr>
            <w:tcW w:w="240" w:type="dxa"/>
            <w:vAlign w:val="bottom"/>
          </w:tcPr>
          <w:p w14:paraId="7FC271EB" w14:textId="77777777" w:rsidR="00B454FD" w:rsidRPr="00C20284" w:rsidRDefault="00B454FD" w:rsidP="00B454F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  <w:vAlign w:val="bottom"/>
          </w:tcPr>
          <w:p w14:paraId="61995270" w14:textId="7ED982B3" w:rsidR="00B454FD" w:rsidRPr="00C20284" w:rsidRDefault="009711B9" w:rsidP="00B454FD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11B9">
              <w:rPr>
                <w:rFonts w:asciiTheme="majorBidi" w:hAnsiTheme="majorBidi" w:cstheme="majorBidi"/>
                <w:sz w:val="24"/>
                <w:szCs w:val="24"/>
              </w:rPr>
              <w:t>663</w:t>
            </w:r>
          </w:p>
        </w:tc>
      </w:tr>
      <w:tr w:rsidR="00B454FD" w:rsidRPr="00C20284" w14:paraId="6AFB0939" w14:textId="77777777" w:rsidTr="00DA02A0">
        <w:trPr>
          <w:trHeight w:val="285"/>
        </w:trPr>
        <w:tc>
          <w:tcPr>
            <w:tcW w:w="3289" w:type="dxa"/>
          </w:tcPr>
          <w:p w14:paraId="7831E08F" w14:textId="713A9A38" w:rsidR="00B454FD" w:rsidRPr="00C20284" w:rsidRDefault="00B454FD" w:rsidP="00B454FD">
            <w:pPr>
              <w:ind w:right="-90"/>
              <w:rPr>
                <w:rFonts w:asciiTheme="majorBidi" w:hAnsiTheme="majorBidi" w:cstheme="majorBidi"/>
                <w:szCs w:val="24"/>
                <w:lang w:val="en-GB"/>
              </w:rPr>
            </w:pPr>
            <w:r w:rsidRPr="00C20284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</w:t>
            </w:r>
            <w:r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ทางการเงินหมุนเวียนอื่น</w:t>
            </w:r>
          </w:p>
        </w:tc>
        <w:tc>
          <w:tcPr>
            <w:tcW w:w="804" w:type="dxa"/>
          </w:tcPr>
          <w:p w14:paraId="2C80D75F" w14:textId="77777777" w:rsidR="00B454FD" w:rsidRPr="00C20284" w:rsidRDefault="00B454FD" w:rsidP="00B454F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08" w:type="dxa"/>
          </w:tcPr>
          <w:p w14:paraId="65D31015" w14:textId="77777777" w:rsidR="00B454FD" w:rsidRPr="00C20284" w:rsidRDefault="00B454FD" w:rsidP="00B454F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D1CD4C9" w14:textId="77777777" w:rsidR="00B454FD" w:rsidRPr="00C20284" w:rsidRDefault="00B454FD" w:rsidP="00B454F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1" w:type="dxa"/>
          </w:tcPr>
          <w:p w14:paraId="061C1716" w14:textId="77777777" w:rsidR="00B454FD" w:rsidRPr="00C20284" w:rsidRDefault="00B454FD" w:rsidP="00B454F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EAE6867" w14:textId="77777777" w:rsidR="00B454FD" w:rsidRPr="00C20284" w:rsidRDefault="00B454FD" w:rsidP="00B454F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</w:tcPr>
          <w:p w14:paraId="03E82737" w14:textId="77777777" w:rsidR="00B454FD" w:rsidRPr="00C20284" w:rsidRDefault="00B454FD" w:rsidP="00B454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7C351CC1" w14:textId="77777777" w:rsidR="00B454FD" w:rsidRPr="00C20284" w:rsidRDefault="00B454FD" w:rsidP="00B454F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</w:tcPr>
          <w:p w14:paraId="1C9D05A9" w14:textId="77777777" w:rsidR="00B454FD" w:rsidRPr="00C20284" w:rsidRDefault="00B454FD" w:rsidP="00B454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EEEED73" w14:textId="77777777" w:rsidR="00B454FD" w:rsidRPr="00C20284" w:rsidRDefault="00B454FD" w:rsidP="00B454F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</w:tcPr>
          <w:p w14:paraId="3F183270" w14:textId="77777777" w:rsidR="00B454FD" w:rsidRPr="00C20284" w:rsidRDefault="00B454FD" w:rsidP="00B454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E53CE7A" w14:textId="77777777" w:rsidR="00B454FD" w:rsidRPr="00C20284" w:rsidRDefault="00B454FD" w:rsidP="00B454FD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1024E55B" w14:textId="77777777" w:rsidR="00B454FD" w:rsidRPr="00C20284" w:rsidRDefault="00B454FD" w:rsidP="00B454FD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727F8F06" w14:textId="77777777" w:rsidR="00B454FD" w:rsidRPr="00C20284" w:rsidRDefault="00B454FD" w:rsidP="00B454FD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1" w:type="dxa"/>
          </w:tcPr>
          <w:p w14:paraId="229ED783" w14:textId="77777777" w:rsidR="00B454FD" w:rsidRPr="00C20284" w:rsidRDefault="00B454FD" w:rsidP="00B454FD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</w:tcPr>
          <w:p w14:paraId="42BE79A8" w14:textId="77777777" w:rsidR="00B454FD" w:rsidRPr="00C20284" w:rsidRDefault="00B454FD" w:rsidP="00B454F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9" w:type="dxa"/>
            <w:gridSpan w:val="2"/>
          </w:tcPr>
          <w:p w14:paraId="204DFD4C" w14:textId="77777777" w:rsidR="00B454FD" w:rsidRPr="00C20284" w:rsidRDefault="00B454FD" w:rsidP="00B454FD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16BB5" w:rsidRPr="00C20284" w14:paraId="6EC8A485" w14:textId="77777777" w:rsidTr="00DA02A0">
        <w:trPr>
          <w:gridAfter w:val="1"/>
          <w:wAfter w:w="24" w:type="dxa"/>
          <w:trHeight w:val="285"/>
        </w:trPr>
        <w:tc>
          <w:tcPr>
            <w:tcW w:w="3289" w:type="dxa"/>
          </w:tcPr>
          <w:p w14:paraId="319A289F" w14:textId="5D30EA16" w:rsidR="00B454FD" w:rsidRPr="00C20284" w:rsidRDefault="00B454FD" w:rsidP="001B3149">
            <w:pPr>
              <w:pStyle w:val="ListParagraph"/>
              <w:numPr>
                <w:ilvl w:val="0"/>
                <w:numId w:val="14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lang w:val="en-GB"/>
              </w:rPr>
            </w:pPr>
            <w:r w:rsidRPr="00C20284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สินทรัพย์อนุพันธ์</w:t>
            </w:r>
          </w:p>
        </w:tc>
        <w:tc>
          <w:tcPr>
            <w:tcW w:w="804" w:type="dxa"/>
          </w:tcPr>
          <w:p w14:paraId="021530F6" w14:textId="77777777" w:rsidR="00B454FD" w:rsidRPr="00C20284" w:rsidRDefault="00B454FD" w:rsidP="00B454F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vAlign w:val="bottom"/>
          </w:tcPr>
          <w:p w14:paraId="0203EEA4" w14:textId="07F71616" w:rsidR="00B454FD" w:rsidRPr="00B454FD" w:rsidRDefault="009711B9" w:rsidP="00B454F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711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</w:t>
            </w:r>
          </w:p>
        </w:tc>
        <w:tc>
          <w:tcPr>
            <w:tcW w:w="236" w:type="dxa"/>
            <w:vAlign w:val="bottom"/>
          </w:tcPr>
          <w:p w14:paraId="6BE6AF91" w14:textId="77777777" w:rsidR="00B454FD" w:rsidRPr="00B454FD" w:rsidRDefault="00B454FD" w:rsidP="00B454F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0BEA420A" w14:textId="55F929BE" w:rsidR="00B454FD" w:rsidRPr="00B454FD" w:rsidRDefault="00B454FD" w:rsidP="00B454F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4F428EA" w14:textId="77777777" w:rsidR="00B454FD" w:rsidRPr="00B454FD" w:rsidRDefault="00B454FD" w:rsidP="00B454F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51" w:type="dxa"/>
            <w:tcBorders>
              <w:bottom w:val="single" w:sz="4" w:space="0" w:color="auto"/>
            </w:tcBorders>
            <w:vAlign w:val="bottom"/>
          </w:tcPr>
          <w:p w14:paraId="15D26417" w14:textId="4F031263" w:rsidR="00B454FD" w:rsidRPr="00B454FD" w:rsidRDefault="00B454FD" w:rsidP="00B454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435679FB" w14:textId="77777777" w:rsidR="00B454FD" w:rsidRPr="00B454FD" w:rsidRDefault="00B454FD" w:rsidP="00B454F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  <w:vAlign w:val="bottom"/>
          </w:tcPr>
          <w:p w14:paraId="679271CA" w14:textId="01887BE3" w:rsidR="00B454FD" w:rsidRPr="00B454FD" w:rsidRDefault="009711B9" w:rsidP="00B454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711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</w:t>
            </w:r>
          </w:p>
        </w:tc>
        <w:tc>
          <w:tcPr>
            <w:tcW w:w="270" w:type="dxa"/>
            <w:vAlign w:val="bottom"/>
          </w:tcPr>
          <w:p w14:paraId="782449E4" w14:textId="77777777" w:rsidR="00B454FD" w:rsidRPr="00C20284" w:rsidRDefault="00B454FD" w:rsidP="00B454F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2333A52B" w14:textId="1C6C6EBB" w:rsidR="00B454FD" w:rsidRPr="00C20284" w:rsidRDefault="00B454FD" w:rsidP="00B454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F54277C" w14:textId="77777777" w:rsidR="00B454FD" w:rsidRPr="00C20284" w:rsidRDefault="00B454FD" w:rsidP="00B454FD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A7B70C0" w14:textId="0B042D91" w:rsidR="00B454FD" w:rsidRPr="00C20284" w:rsidRDefault="009711B9" w:rsidP="00B454FD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11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</w:t>
            </w:r>
          </w:p>
        </w:tc>
        <w:tc>
          <w:tcPr>
            <w:tcW w:w="251" w:type="dxa"/>
            <w:vAlign w:val="bottom"/>
          </w:tcPr>
          <w:p w14:paraId="5CA15223" w14:textId="77777777" w:rsidR="00B454FD" w:rsidRPr="00C20284" w:rsidRDefault="00B454FD" w:rsidP="00B454FD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1" w:type="dxa"/>
            <w:vAlign w:val="bottom"/>
          </w:tcPr>
          <w:p w14:paraId="33D8E122" w14:textId="40EFB998" w:rsidR="00B454FD" w:rsidRPr="00C20284" w:rsidRDefault="00B454FD" w:rsidP="00B454FD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224195B8" w14:textId="77777777" w:rsidR="00B454FD" w:rsidRPr="00C20284" w:rsidRDefault="00B454FD" w:rsidP="00B454F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  <w:vAlign w:val="bottom"/>
          </w:tcPr>
          <w:p w14:paraId="49196871" w14:textId="4A5EC176" w:rsidR="00B454FD" w:rsidRPr="00C20284" w:rsidRDefault="009711B9" w:rsidP="00B454FD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11B9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</w:tr>
      <w:bookmarkEnd w:id="8"/>
      <w:tr w:rsidR="00EC4DA3" w:rsidRPr="00C20284" w14:paraId="066C03BF" w14:textId="77777777" w:rsidTr="00DA02A0">
        <w:trPr>
          <w:gridAfter w:val="1"/>
          <w:wAfter w:w="24" w:type="dxa"/>
          <w:trHeight w:val="285"/>
        </w:trPr>
        <w:tc>
          <w:tcPr>
            <w:tcW w:w="3289" w:type="dxa"/>
            <w:hideMark/>
          </w:tcPr>
          <w:p w14:paraId="3F68116A" w14:textId="77777777" w:rsidR="00B454FD" w:rsidRPr="00C20284" w:rsidRDefault="00B454FD" w:rsidP="00B454FD">
            <w:pPr>
              <w:tabs>
                <w:tab w:val="clear" w:pos="227"/>
              </w:tabs>
              <w:ind w:left="-24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04" w:type="dxa"/>
          </w:tcPr>
          <w:p w14:paraId="1670F0C5" w14:textId="77777777" w:rsidR="00B454FD" w:rsidRPr="00C20284" w:rsidRDefault="00B454FD" w:rsidP="00B454F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</w:tcPr>
          <w:p w14:paraId="05D16034" w14:textId="58F4520A" w:rsidR="00B454FD" w:rsidRPr="00C20284" w:rsidRDefault="009711B9" w:rsidP="00B454F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711B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11</w:t>
            </w:r>
          </w:p>
        </w:tc>
        <w:tc>
          <w:tcPr>
            <w:tcW w:w="236" w:type="dxa"/>
          </w:tcPr>
          <w:p w14:paraId="4C646BEE" w14:textId="77777777" w:rsidR="00B454FD" w:rsidRPr="00C20284" w:rsidRDefault="00B454FD" w:rsidP="00B454F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double" w:sz="4" w:space="0" w:color="auto"/>
            </w:tcBorders>
          </w:tcPr>
          <w:p w14:paraId="438D566A" w14:textId="6422F473" w:rsidR="00B454FD" w:rsidRPr="00C20284" w:rsidRDefault="009711B9" w:rsidP="00B454F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711B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663</w:t>
            </w:r>
          </w:p>
        </w:tc>
        <w:tc>
          <w:tcPr>
            <w:tcW w:w="236" w:type="dxa"/>
          </w:tcPr>
          <w:p w14:paraId="2038E8E4" w14:textId="77777777" w:rsidR="00B454FD" w:rsidRPr="00C20284" w:rsidRDefault="00B454FD" w:rsidP="00B454F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4B3823" w14:textId="43E546C4" w:rsidR="00B454FD" w:rsidRPr="001243CF" w:rsidRDefault="00B454FD" w:rsidP="00B454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5AB5713A" w14:textId="77777777" w:rsidR="00B454FD" w:rsidRPr="00C20284" w:rsidRDefault="00B454FD" w:rsidP="00B454F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C5A817" w14:textId="5913F5FE" w:rsidR="00B454FD" w:rsidRPr="00C20284" w:rsidRDefault="009711B9" w:rsidP="00B454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711B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67</w:t>
            </w:r>
            <w:r w:rsidR="003C661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270" w:type="dxa"/>
            <w:vAlign w:val="bottom"/>
          </w:tcPr>
          <w:p w14:paraId="22CE7B62" w14:textId="77777777" w:rsidR="00B454FD" w:rsidRPr="00C20284" w:rsidRDefault="00B454FD" w:rsidP="00B454F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66603059" w14:textId="77777777" w:rsidR="00B454FD" w:rsidRPr="00C20284" w:rsidRDefault="00B454FD" w:rsidP="00B454FD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32BA6B1" w14:textId="77777777" w:rsidR="00B454FD" w:rsidRPr="00C20284" w:rsidRDefault="00B454FD" w:rsidP="00B454F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CA69E69" w14:textId="77777777" w:rsidR="00B454FD" w:rsidRPr="00C20284" w:rsidRDefault="00B454FD" w:rsidP="00B454F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6F17C7E8" w14:textId="77777777" w:rsidR="00B454FD" w:rsidRPr="00C20284" w:rsidRDefault="00B454FD" w:rsidP="00B454F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vAlign w:val="bottom"/>
          </w:tcPr>
          <w:p w14:paraId="7E5CFE19" w14:textId="77777777" w:rsidR="00B454FD" w:rsidRPr="00C20284" w:rsidRDefault="00B454FD" w:rsidP="00B454FD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08CF7CC" w14:textId="77777777" w:rsidR="00B454FD" w:rsidRPr="00C20284" w:rsidRDefault="00B454FD" w:rsidP="00B454F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  <w:vAlign w:val="bottom"/>
          </w:tcPr>
          <w:p w14:paraId="4B0B2A8B" w14:textId="77777777" w:rsidR="00B454FD" w:rsidRPr="00C20284" w:rsidRDefault="00B454FD" w:rsidP="00B454F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708F" w:rsidRPr="00C20284" w14:paraId="2252BE88" w14:textId="77777777" w:rsidTr="00DA02A0">
        <w:trPr>
          <w:gridAfter w:val="1"/>
          <w:wAfter w:w="24" w:type="dxa"/>
          <w:trHeight w:val="285"/>
        </w:trPr>
        <w:tc>
          <w:tcPr>
            <w:tcW w:w="3289" w:type="dxa"/>
          </w:tcPr>
          <w:p w14:paraId="78D8636A" w14:textId="77777777" w:rsidR="00B454FD" w:rsidRPr="000B4FBA" w:rsidRDefault="00B454FD" w:rsidP="00B454F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04" w:type="dxa"/>
          </w:tcPr>
          <w:p w14:paraId="206AE015" w14:textId="77777777" w:rsidR="00B454FD" w:rsidRPr="00C20284" w:rsidRDefault="00B454FD" w:rsidP="00B454F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08" w:type="dxa"/>
            <w:tcBorders>
              <w:top w:val="double" w:sz="4" w:space="0" w:color="auto"/>
            </w:tcBorders>
          </w:tcPr>
          <w:p w14:paraId="3F2341CC" w14:textId="77777777" w:rsidR="00B454FD" w:rsidRPr="00C20284" w:rsidRDefault="00B454FD" w:rsidP="00B454F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6A0037B" w14:textId="77777777" w:rsidR="00B454FD" w:rsidRPr="00C20284" w:rsidRDefault="00B454FD" w:rsidP="00B454F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double" w:sz="4" w:space="0" w:color="auto"/>
            </w:tcBorders>
          </w:tcPr>
          <w:p w14:paraId="03B24D65" w14:textId="77777777" w:rsidR="00B454FD" w:rsidRPr="00C20284" w:rsidRDefault="00B454FD" w:rsidP="00B454F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A4FC8A5" w14:textId="77777777" w:rsidR="00B454FD" w:rsidRPr="00C20284" w:rsidRDefault="00B454FD" w:rsidP="00B454F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1D1618C" w14:textId="77777777" w:rsidR="00B454FD" w:rsidRPr="00C20284" w:rsidRDefault="00B454FD" w:rsidP="00B454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2897F826" w14:textId="77777777" w:rsidR="00B454FD" w:rsidRPr="00C20284" w:rsidRDefault="00B454FD" w:rsidP="00B454F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9179DCC" w14:textId="77777777" w:rsidR="00B454FD" w:rsidRPr="00C20284" w:rsidRDefault="00B454FD" w:rsidP="00B454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A0D8CB3" w14:textId="77777777" w:rsidR="00B454FD" w:rsidRPr="00C20284" w:rsidRDefault="00B454FD" w:rsidP="00B454F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04DB96F5" w14:textId="77777777" w:rsidR="00B454FD" w:rsidRPr="00C20284" w:rsidRDefault="00B454FD" w:rsidP="00B454FD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73AE601" w14:textId="77777777" w:rsidR="00B454FD" w:rsidRPr="00C20284" w:rsidRDefault="00B454FD" w:rsidP="00B454F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996ACA0" w14:textId="77777777" w:rsidR="00B454FD" w:rsidRPr="00C20284" w:rsidRDefault="00B454FD" w:rsidP="00B454F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14693E22" w14:textId="77777777" w:rsidR="00B454FD" w:rsidRPr="00C20284" w:rsidRDefault="00B454FD" w:rsidP="00B454F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vAlign w:val="bottom"/>
          </w:tcPr>
          <w:p w14:paraId="2481672F" w14:textId="77777777" w:rsidR="00B454FD" w:rsidRPr="00C20284" w:rsidRDefault="00B454FD" w:rsidP="00B454FD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13603ED5" w14:textId="77777777" w:rsidR="00B454FD" w:rsidRPr="00C20284" w:rsidRDefault="00B454FD" w:rsidP="00B454F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  <w:vAlign w:val="bottom"/>
          </w:tcPr>
          <w:p w14:paraId="6E57332A" w14:textId="77777777" w:rsidR="00B454FD" w:rsidRPr="00C20284" w:rsidRDefault="00B454FD" w:rsidP="00B454F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454FD" w:rsidRPr="00C20284" w14:paraId="514EC9E4" w14:textId="77777777" w:rsidTr="00DA02A0">
        <w:trPr>
          <w:gridAfter w:val="1"/>
          <w:wAfter w:w="24" w:type="dxa"/>
          <w:trHeight w:val="285"/>
        </w:trPr>
        <w:tc>
          <w:tcPr>
            <w:tcW w:w="3289" w:type="dxa"/>
          </w:tcPr>
          <w:p w14:paraId="5B642D03" w14:textId="77777777" w:rsidR="00B454FD" w:rsidRPr="00C20284" w:rsidRDefault="00B454FD" w:rsidP="00B454F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804" w:type="dxa"/>
          </w:tcPr>
          <w:p w14:paraId="2D1FC27A" w14:textId="77777777" w:rsidR="00B454FD" w:rsidRPr="00C20284" w:rsidRDefault="00B454FD" w:rsidP="00B454F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08" w:type="dxa"/>
          </w:tcPr>
          <w:p w14:paraId="36749BDC" w14:textId="77777777" w:rsidR="00B454FD" w:rsidRPr="00C20284" w:rsidRDefault="00B454FD" w:rsidP="00B454F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28C2316" w14:textId="77777777" w:rsidR="00B454FD" w:rsidRPr="00C20284" w:rsidRDefault="00B454FD" w:rsidP="00B454F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1" w:type="dxa"/>
          </w:tcPr>
          <w:p w14:paraId="452AC681" w14:textId="77777777" w:rsidR="00B454FD" w:rsidRPr="00C20284" w:rsidRDefault="00B454FD" w:rsidP="00B454F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50E0F98" w14:textId="77777777" w:rsidR="00B454FD" w:rsidRPr="00C20284" w:rsidRDefault="00B454FD" w:rsidP="00B454F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  <w:vAlign w:val="bottom"/>
          </w:tcPr>
          <w:p w14:paraId="5778EDB2" w14:textId="77777777" w:rsidR="00B454FD" w:rsidRPr="00C20284" w:rsidRDefault="00B454FD" w:rsidP="00B454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5439756" w14:textId="77777777" w:rsidR="00B454FD" w:rsidRPr="00C20284" w:rsidRDefault="00B454FD" w:rsidP="00B454F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  <w:vAlign w:val="bottom"/>
          </w:tcPr>
          <w:p w14:paraId="1D1197A2" w14:textId="77777777" w:rsidR="00B454FD" w:rsidRPr="00C20284" w:rsidRDefault="00B454FD" w:rsidP="00B454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6F2F014" w14:textId="77777777" w:rsidR="00B454FD" w:rsidRPr="00C20284" w:rsidRDefault="00B454FD" w:rsidP="00B454F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70F0FB04" w14:textId="77777777" w:rsidR="00B454FD" w:rsidRPr="00C20284" w:rsidRDefault="00B454FD" w:rsidP="00B454FD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7DABACB" w14:textId="77777777" w:rsidR="00B454FD" w:rsidRPr="00C20284" w:rsidRDefault="00B454FD" w:rsidP="00B454F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D3CDEC7" w14:textId="77777777" w:rsidR="00B454FD" w:rsidRPr="00C20284" w:rsidRDefault="00B454FD" w:rsidP="00B454F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333B5AC0" w14:textId="77777777" w:rsidR="00B454FD" w:rsidRPr="00C20284" w:rsidRDefault="00B454FD" w:rsidP="00B454F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vAlign w:val="bottom"/>
          </w:tcPr>
          <w:p w14:paraId="07154528" w14:textId="77777777" w:rsidR="00B454FD" w:rsidRPr="00C20284" w:rsidRDefault="00B454FD" w:rsidP="00B454FD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60AB4FF" w14:textId="77777777" w:rsidR="00B454FD" w:rsidRPr="00C20284" w:rsidRDefault="00B454FD" w:rsidP="00B454F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  <w:vAlign w:val="bottom"/>
          </w:tcPr>
          <w:p w14:paraId="73CE6D94" w14:textId="77777777" w:rsidR="00B454FD" w:rsidRPr="00C20284" w:rsidRDefault="00B454FD" w:rsidP="00B454F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454FD" w:rsidRPr="00C20284" w14:paraId="2DA55C09" w14:textId="77777777" w:rsidTr="00DA02A0">
        <w:trPr>
          <w:gridAfter w:val="1"/>
          <w:wAfter w:w="24" w:type="dxa"/>
          <w:trHeight w:val="285"/>
        </w:trPr>
        <w:tc>
          <w:tcPr>
            <w:tcW w:w="3289" w:type="dxa"/>
          </w:tcPr>
          <w:p w14:paraId="56A404DF" w14:textId="77777777" w:rsidR="00B454FD" w:rsidRPr="00C20284" w:rsidRDefault="00B454FD" w:rsidP="00B454F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หนี้สินระยะยาว</w:t>
            </w:r>
          </w:p>
        </w:tc>
        <w:tc>
          <w:tcPr>
            <w:tcW w:w="804" w:type="dxa"/>
          </w:tcPr>
          <w:p w14:paraId="6D5BBF11" w14:textId="77777777" w:rsidR="00B454FD" w:rsidRPr="00C20284" w:rsidRDefault="00B454FD" w:rsidP="00B454F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08" w:type="dxa"/>
          </w:tcPr>
          <w:p w14:paraId="73BDEA21" w14:textId="77777777" w:rsidR="00B454FD" w:rsidRPr="00C20284" w:rsidRDefault="00B454FD" w:rsidP="00B454F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7CBF709" w14:textId="77777777" w:rsidR="00B454FD" w:rsidRPr="00C20284" w:rsidRDefault="00B454FD" w:rsidP="00B454F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1" w:type="dxa"/>
          </w:tcPr>
          <w:p w14:paraId="46D108A2" w14:textId="77777777" w:rsidR="00B454FD" w:rsidRPr="00C20284" w:rsidRDefault="00B454FD" w:rsidP="00B454F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C450C10" w14:textId="77777777" w:rsidR="00B454FD" w:rsidRPr="00C20284" w:rsidRDefault="00B454FD" w:rsidP="00B454F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  <w:vAlign w:val="bottom"/>
          </w:tcPr>
          <w:p w14:paraId="5FEC9A27" w14:textId="77777777" w:rsidR="00B454FD" w:rsidRPr="00C20284" w:rsidRDefault="00B454FD" w:rsidP="00B454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12E2A9EE" w14:textId="77777777" w:rsidR="00B454FD" w:rsidRPr="00C20284" w:rsidRDefault="00B454FD" w:rsidP="00B454F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  <w:vAlign w:val="bottom"/>
          </w:tcPr>
          <w:p w14:paraId="1C9DC82F" w14:textId="77777777" w:rsidR="00B454FD" w:rsidRPr="00C20284" w:rsidRDefault="00B454FD" w:rsidP="00B454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C1579CE" w14:textId="77777777" w:rsidR="00B454FD" w:rsidRPr="00C20284" w:rsidRDefault="00B454FD" w:rsidP="00B454F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0EEEBFA9" w14:textId="77777777" w:rsidR="00B454FD" w:rsidRPr="00C20284" w:rsidRDefault="00B454FD" w:rsidP="00B454FD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83B788E" w14:textId="77777777" w:rsidR="00B454FD" w:rsidRPr="00C20284" w:rsidRDefault="00B454FD" w:rsidP="00B454F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C8CC857" w14:textId="77777777" w:rsidR="00B454FD" w:rsidRPr="00C20284" w:rsidRDefault="00B454FD" w:rsidP="00B454F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5FEE62AF" w14:textId="77777777" w:rsidR="00B454FD" w:rsidRPr="00C20284" w:rsidRDefault="00B454FD" w:rsidP="00B454F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vAlign w:val="bottom"/>
          </w:tcPr>
          <w:p w14:paraId="574CAC70" w14:textId="77777777" w:rsidR="00B454FD" w:rsidRPr="00C20284" w:rsidRDefault="00B454FD" w:rsidP="00B454FD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33802EDD" w14:textId="77777777" w:rsidR="00B454FD" w:rsidRPr="00C20284" w:rsidRDefault="00B454FD" w:rsidP="00B454F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  <w:vAlign w:val="bottom"/>
          </w:tcPr>
          <w:p w14:paraId="57929685" w14:textId="77777777" w:rsidR="00B454FD" w:rsidRPr="00C20284" w:rsidRDefault="00B454FD" w:rsidP="00B454F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16BB5" w:rsidRPr="00C20284" w14:paraId="646C13B9" w14:textId="77777777" w:rsidTr="00DA02A0">
        <w:trPr>
          <w:gridAfter w:val="1"/>
          <w:wAfter w:w="24" w:type="dxa"/>
          <w:trHeight w:val="285"/>
        </w:trPr>
        <w:tc>
          <w:tcPr>
            <w:tcW w:w="3289" w:type="dxa"/>
          </w:tcPr>
          <w:p w14:paraId="3BC89871" w14:textId="77777777" w:rsidR="00816BB5" w:rsidRPr="00C20284" w:rsidRDefault="00816BB5" w:rsidP="001B3149">
            <w:pPr>
              <w:pStyle w:val="ListParagraph"/>
              <w:numPr>
                <w:ilvl w:val="0"/>
                <w:numId w:val="14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C20284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804" w:type="dxa"/>
          </w:tcPr>
          <w:p w14:paraId="198CF25B" w14:textId="62FF1343" w:rsidR="00816BB5" w:rsidRPr="00C20284" w:rsidRDefault="009267C4" w:rsidP="00816BB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C7349E">
              <w:rPr>
                <w:rFonts w:asciiTheme="majorBidi" w:hAnsiTheme="majorBidi"/>
                <w:i/>
                <w:iCs/>
                <w:sz w:val="24"/>
                <w:szCs w:val="24"/>
                <w:lang w:val="en-US" w:bidi="th-TH"/>
              </w:rPr>
              <w:t>1</w:t>
            </w:r>
            <w:r w:rsidR="004215A6">
              <w:rPr>
                <w:rFonts w:asciiTheme="majorBidi" w:hAnsiTheme="majorBidi"/>
                <w:i/>
                <w:iCs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308" w:type="dxa"/>
          </w:tcPr>
          <w:p w14:paraId="4F3A5597" w14:textId="5F410C82" w:rsidR="00816BB5" w:rsidRPr="00C20284" w:rsidRDefault="00816BB5" w:rsidP="00816BB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BF2551B" w14:textId="77777777" w:rsidR="00816BB5" w:rsidRPr="00C20284" w:rsidRDefault="00816BB5" w:rsidP="00816BB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1" w:type="dxa"/>
          </w:tcPr>
          <w:p w14:paraId="6AB798B7" w14:textId="2524EE70" w:rsidR="00816BB5" w:rsidRPr="00C20284" w:rsidRDefault="00816BB5" w:rsidP="00816BB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06A8F41" w14:textId="77777777" w:rsidR="00816BB5" w:rsidRPr="00C20284" w:rsidRDefault="00816BB5" w:rsidP="00816BB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  <w:vAlign w:val="bottom"/>
          </w:tcPr>
          <w:p w14:paraId="3306843C" w14:textId="2F4AB448" w:rsidR="00816BB5" w:rsidRPr="00C20284" w:rsidRDefault="009711B9" w:rsidP="00816BB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11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101</w:t>
            </w:r>
            <w:r w:rsidR="00816B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711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3C661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9711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</w:p>
        </w:tc>
        <w:tc>
          <w:tcPr>
            <w:tcW w:w="240" w:type="dxa"/>
            <w:vAlign w:val="bottom"/>
          </w:tcPr>
          <w:p w14:paraId="1C0BC08D" w14:textId="77777777" w:rsidR="00816BB5" w:rsidRPr="00C20284" w:rsidRDefault="00816BB5" w:rsidP="00816BB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  <w:vAlign w:val="bottom"/>
          </w:tcPr>
          <w:p w14:paraId="09E69108" w14:textId="34B95DF1" w:rsidR="00816BB5" w:rsidRPr="00C20284" w:rsidRDefault="009711B9" w:rsidP="00816BB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11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101</w:t>
            </w:r>
            <w:r w:rsidR="00816B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711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3C661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9711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</w:p>
        </w:tc>
        <w:tc>
          <w:tcPr>
            <w:tcW w:w="270" w:type="dxa"/>
            <w:vAlign w:val="bottom"/>
          </w:tcPr>
          <w:p w14:paraId="6D568F09" w14:textId="77777777" w:rsidR="00816BB5" w:rsidRPr="00C20284" w:rsidRDefault="00816BB5" w:rsidP="00816BB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</w:tcPr>
          <w:p w14:paraId="2CBA2FC7" w14:textId="48E47B6C" w:rsidR="00816BB5" w:rsidRPr="00C20284" w:rsidRDefault="00816BB5" w:rsidP="00816BB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DC7A128" w14:textId="77777777" w:rsidR="00816BB5" w:rsidRPr="00C20284" w:rsidRDefault="00816BB5" w:rsidP="00816BB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E7E80C0" w14:textId="6C3A2DB3" w:rsidR="00816BB5" w:rsidRPr="00C20284" w:rsidRDefault="009711B9" w:rsidP="00816BB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11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107</w:t>
            </w:r>
            <w:r w:rsidR="00816B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711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305</w:t>
            </w:r>
          </w:p>
        </w:tc>
        <w:tc>
          <w:tcPr>
            <w:tcW w:w="251" w:type="dxa"/>
            <w:vAlign w:val="bottom"/>
          </w:tcPr>
          <w:p w14:paraId="061E4475" w14:textId="77777777" w:rsidR="00816BB5" w:rsidRPr="00C20284" w:rsidRDefault="00816BB5" w:rsidP="00816BB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14:paraId="5234F5F9" w14:textId="06A2BC8F" w:rsidR="00816BB5" w:rsidRPr="00C20284" w:rsidRDefault="00816BB5" w:rsidP="00816BB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54CD3782" w14:textId="77777777" w:rsidR="00816BB5" w:rsidRPr="00C20284" w:rsidRDefault="00816BB5" w:rsidP="00816BB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  <w:vAlign w:val="bottom"/>
          </w:tcPr>
          <w:p w14:paraId="5FD75F33" w14:textId="072AD1A7" w:rsidR="00816BB5" w:rsidRPr="00C20284" w:rsidRDefault="009711B9" w:rsidP="00816BB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11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107</w:t>
            </w:r>
            <w:r w:rsidR="00816B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711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305</w:t>
            </w:r>
          </w:p>
        </w:tc>
      </w:tr>
      <w:tr w:rsidR="00816BB5" w:rsidRPr="00C20284" w14:paraId="6CB0ADEE" w14:textId="77777777" w:rsidTr="00DA02A0">
        <w:trPr>
          <w:gridAfter w:val="1"/>
          <w:wAfter w:w="24" w:type="dxa"/>
          <w:trHeight w:val="285"/>
        </w:trPr>
        <w:tc>
          <w:tcPr>
            <w:tcW w:w="3289" w:type="dxa"/>
          </w:tcPr>
          <w:p w14:paraId="1ADDE02C" w14:textId="53D7FEFB" w:rsidR="00816BB5" w:rsidRPr="00C20284" w:rsidRDefault="00816BB5" w:rsidP="001B3149">
            <w:pPr>
              <w:pStyle w:val="ListParagraph"/>
              <w:numPr>
                <w:ilvl w:val="0"/>
                <w:numId w:val="14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Cs w:val="24"/>
                <w:cs/>
                <w:lang w:val="en-GB"/>
              </w:rPr>
              <w:t xml:space="preserve"> เงินกู้ยืมระยะยาวจากสถาบันการเงิน</w:t>
            </w:r>
          </w:p>
        </w:tc>
        <w:tc>
          <w:tcPr>
            <w:tcW w:w="804" w:type="dxa"/>
          </w:tcPr>
          <w:p w14:paraId="4CEDC349" w14:textId="10CE7248" w:rsidR="00816BB5" w:rsidRPr="00C20284" w:rsidRDefault="009267C4" w:rsidP="00816BB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C7349E">
              <w:rPr>
                <w:rFonts w:asciiTheme="majorBidi" w:hAnsiTheme="majorBidi"/>
                <w:i/>
                <w:iCs/>
                <w:sz w:val="24"/>
                <w:szCs w:val="24"/>
                <w:lang w:val="en-US" w:bidi="th-TH"/>
              </w:rPr>
              <w:t>1</w:t>
            </w:r>
            <w:r w:rsidR="004215A6">
              <w:rPr>
                <w:rFonts w:asciiTheme="majorBidi" w:hAnsiTheme="majorBidi"/>
                <w:i/>
                <w:iCs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308" w:type="dxa"/>
          </w:tcPr>
          <w:p w14:paraId="5869B66A" w14:textId="5D89B064" w:rsidR="00816BB5" w:rsidRPr="00C20284" w:rsidRDefault="00816BB5" w:rsidP="00816BB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A87D3C0" w14:textId="77777777" w:rsidR="00816BB5" w:rsidRPr="00C20284" w:rsidRDefault="00816BB5" w:rsidP="00816BB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1" w:type="dxa"/>
          </w:tcPr>
          <w:p w14:paraId="77D36562" w14:textId="14DC0F17" w:rsidR="00816BB5" w:rsidRPr="00C20284" w:rsidRDefault="00816BB5" w:rsidP="00816BB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3E54B61" w14:textId="77777777" w:rsidR="00816BB5" w:rsidRPr="00C20284" w:rsidRDefault="00816BB5" w:rsidP="00816BB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  <w:vAlign w:val="bottom"/>
          </w:tcPr>
          <w:p w14:paraId="0E897593" w14:textId="04EE71F7" w:rsidR="00816BB5" w:rsidRPr="00C20284" w:rsidRDefault="009711B9" w:rsidP="00816BB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11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816B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711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858</w:t>
            </w:r>
          </w:p>
        </w:tc>
        <w:tc>
          <w:tcPr>
            <w:tcW w:w="240" w:type="dxa"/>
            <w:vAlign w:val="bottom"/>
          </w:tcPr>
          <w:p w14:paraId="4A7037C2" w14:textId="77777777" w:rsidR="00816BB5" w:rsidRPr="00C20284" w:rsidRDefault="00816BB5" w:rsidP="00816BB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  <w:vAlign w:val="bottom"/>
          </w:tcPr>
          <w:p w14:paraId="4E17DF86" w14:textId="58200A67" w:rsidR="00816BB5" w:rsidRPr="00C20284" w:rsidRDefault="009711B9" w:rsidP="00816BB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11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816B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711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858</w:t>
            </w:r>
          </w:p>
        </w:tc>
        <w:tc>
          <w:tcPr>
            <w:tcW w:w="270" w:type="dxa"/>
            <w:vAlign w:val="bottom"/>
          </w:tcPr>
          <w:p w14:paraId="04E6ED8D" w14:textId="77777777" w:rsidR="00816BB5" w:rsidRPr="00C20284" w:rsidRDefault="00816BB5" w:rsidP="00816BB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</w:tcPr>
          <w:p w14:paraId="2A33F3D8" w14:textId="005FC27E" w:rsidR="00816BB5" w:rsidRPr="00C20284" w:rsidRDefault="00816BB5" w:rsidP="00816BB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61E7319" w14:textId="77777777" w:rsidR="00816BB5" w:rsidRPr="00C20284" w:rsidRDefault="00816BB5" w:rsidP="00816BB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9324073" w14:textId="277B9716" w:rsidR="00816BB5" w:rsidRPr="00C20284" w:rsidRDefault="009711B9" w:rsidP="00816BB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11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816B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711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="003C661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9711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51" w:type="dxa"/>
            <w:vAlign w:val="bottom"/>
          </w:tcPr>
          <w:p w14:paraId="17DF68BA" w14:textId="77777777" w:rsidR="00816BB5" w:rsidRPr="00C20284" w:rsidRDefault="00816BB5" w:rsidP="00816BB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14:paraId="70C15F3D" w14:textId="2C28749F" w:rsidR="00816BB5" w:rsidRPr="00C20284" w:rsidRDefault="00816BB5" w:rsidP="00816BB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456FA5CA" w14:textId="77777777" w:rsidR="00816BB5" w:rsidRPr="00C20284" w:rsidRDefault="00816BB5" w:rsidP="00816BB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  <w:vAlign w:val="bottom"/>
          </w:tcPr>
          <w:p w14:paraId="67380F52" w14:textId="38A03002" w:rsidR="00816BB5" w:rsidRPr="00C20284" w:rsidRDefault="009711B9" w:rsidP="00816BB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11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816B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711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="003C661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9711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</w:tr>
      <w:tr w:rsidR="00816BB5" w:rsidRPr="00C20284" w14:paraId="0D32D885" w14:textId="77777777" w:rsidTr="00DA02A0">
        <w:trPr>
          <w:trHeight w:val="285"/>
        </w:trPr>
        <w:tc>
          <w:tcPr>
            <w:tcW w:w="3289" w:type="dxa"/>
          </w:tcPr>
          <w:p w14:paraId="4206A213" w14:textId="02BB3EB2" w:rsidR="00816BB5" w:rsidRPr="00C20284" w:rsidRDefault="00816BB5" w:rsidP="00816BB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ทางการเงินอื่น</w:t>
            </w:r>
          </w:p>
        </w:tc>
        <w:tc>
          <w:tcPr>
            <w:tcW w:w="804" w:type="dxa"/>
          </w:tcPr>
          <w:p w14:paraId="13847C09" w14:textId="77777777" w:rsidR="00816BB5" w:rsidRPr="00C20284" w:rsidRDefault="00816BB5" w:rsidP="00816BB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08" w:type="dxa"/>
          </w:tcPr>
          <w:p w14:paraId="5C972389" w14:textId="77777777" w:rsidR="00816BB5" w:rsidRPr="00C20284" w:rsidRDefault="00816BB5" w:rsidP="00816BB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D3B1670" w14:textId="77777777" w:rsidR="00816BB5" w:rsidRPr="00C20284" w:rsidRDefault="00816BB5" w:rsidP="00816BB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1" w:type="dxa"/>
          </w:tcPr>
          <w:p w14:paraId="4ED88E18" w14:textId="77777777" w:rsidR="00816BB5" w:rsidRPr="00C20284" w:rsidRDefault="00816BB5" w:rsidP="00816BB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4D00C87" w14:textId="77777777" w:rsidR="00816BB5" w:rsidRPr="00C20284" w:rsidRDefault="00816BB5" w:rsidP="00816BB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  <w:vAlign w:val="bottom"/>
          </w:tcPr>
          <w:p w14:paraId="1C7D80C5" w14:textId="77777777" w:rsidR="00816BB5" w:rsidRPr="00C20284" w:rsidRDefault="00816BB5" w:rsidP="00816BB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15C1C45C" w14:textId="77777777" w:rsidR="00816BB5" w:rsidRPr="00C20284" w:rsidRDefault="00816BB5" w:rsidP="00816BB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  <w:vAlign w:val="bottom"/>
          </w:tcPr>
          <w:p w14:paraId="4596B924" w14:textId="77777777" w:rsidR="00816BB5" w:rsidRPr="00C20284" w:rsidRDefault="00816BB5" w:rsidP="00816BB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2496B00" w14:textId="77777777" w:rsidR="00816BB5" w:rsidRPr="00C20284" w:rsidRDefault="00816BB5" w:rsidP="00816BB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</w:tcPr>
          <w:p w14:paraId="159ABF70" w14:textId="77777777" w:rsidR="00816BB5" w:rsidRPr="00C20284" w:rsidRDefault="00816BB5" w:rsidP="00816BB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CAED665" w14:textId="77777777" w:rsidR="00816BB5" w:rsidRPr="00C20284" w:rsidRDefault="00816BB5" w:rsidP="00816BB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A63CF10" w14:textId="77777777" w:rsidR="00816BB5" w:rsidRPr="00C20284" w:rsidRDefault="00816BB5" w:rsidP="00816BB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320B61B8" w14:textId="77777777" w:rsidR="00816BB5" w:rsidRPr="00C20284" w:rsidRDefault="00816BB5" w:rsidP="00816BB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14:paraId="79B09F90" w14:textId="77777777" w:rsidR="00816BB5" w:rsidRPr="00C20284" w:rsidRDefault="00816BB5" w:rsidP="00816BB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07E661B5" w14:textId="77777777" w:rsidR="00816BB5" w:rsidRPr="00C20284" w:rsidRDefault="00816BB5" w:rsidP="00816BB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2C3F231D" w14:textId="77777777" w:rsidR="00816BB5" w:rsidRPr="00C20284" w:rsidRDefault="00816BB5" w:rsidP="00816BB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16BB5" w:rsidRPr="00C20284" w14:paraId="2C449F12" w14:textId="77777777" w:rsidTr="00DA02A0">
        <w:trPr>
          <w:gridAfter w:val="1"/>
          <w:wAfter w:w="24" w:type="dxa"/>
          <w:trHeight w:val="285"/>
        </w:trPr>
        <w:tc>
          <w:tcPr>
            <w:tcW w:w="3289" w:type="dxa"/>
          </w:tcPr>
          <w:p w14:paraId="213D8523" w14:textId="02127EA4" w:rsidR="00816BB5" w:rsidRPr="00C20284" w:rsidRDefault="00816BB5" w:rsidP="001B3149">
            <w:pPr>
              <w:pStyle w:val="ListParagraph"/>
              <w:numPr>
                <w:ilvl w:val="0"/>
                <w:numId w:val="14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Cs w:val="24"/>
                <w:cs/>
                <w:lang w:val="en-GB"/>
              </w:rPr>
              <w:t xml:space="preserve"> </w:t>
            </w:r>
            <w:r w:rsidRPr="001B1F75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804" w:type="dxa"/>
          </w:tcPr>
          <w:p w14:paraId="50295CE4" w14:textId="77777777" w:rsidR="00816BB5" w:rsidRPr="00C20284" w:rsidRDefault="00816BB5" w:rsidP="00816BB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08" w:type="dxa"/>
          </w:tcPr>
          <w:p w14:paraId="5DDD741D" w14:textId="67CF37DE" w:rsidR="00816BB5" w:rsidRPr="00C20284" w:rsidRDefault="009711B9" w:rsidP="00816BB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11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309</w:t>
            </w:r>
          </w:p>
        </w:tc>
        <w:tc>
          <w:tcPr>
            <w:tcW w:w="236" w:type="dxa"/>
          </w:tcPr>
          <w:p w14:paraId="13BC5BD9" w14:textId="77777777" w:rsidR="00816BB5" w:rsidRPr="00C20284" w:rsidRDefault="00816BB5" w:rsidP="00816BB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1" w:type="dxa"/>
          </w:tcPr>
          <w:p w14:paraId="3C1C491B" w14:textId="593B9502" w:rsidR="00816BB5" w:rsidRPr="00C20284" w:rsidRDefault="00816BB5" w:rsidP="00816BB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42D7045" w14:textId="77777777" w:rsidR="00816BB5" w:rsidRPr="00C20284" w:rsidRDefault="00816BB5" w:rsidP="00816BB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  <w:vAlign w:val="bottom"/>
          </w:tcPr>
          <w:p w14:paraId="7E38CA46" w14:textId="519D9CA1" w:rsidR="00816BB5" w:rsidRPr="00C20284" w:rsidRDefault="00816BB5" w:rsidP="00816BB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63B4DD02" w14:textId="77777777" w:rsidR="00816BB5" w:rsidRPr="00C20284" w:rsidRDefault="00816BB5" w:rsidP="00816BB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  <w:vAlign w:val="bottom"/>
          </w:tcPr>
          <w:p w14:paraId="2C8F800D" w14:textId="5E41ECCC" w:rsidR="00816BB5" w:rsidRPr="00C20284" w:rsidRDefault="009711B9" w:rsidP="00816BB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11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309</w:t>
            </w:r>
          </w:p>
        </w:tc>
        <w:tc>
          <w:tcPr>
            <w:tcW w:w="270" w:type="dxa"/>
            <w:vAlign w:val="bottom"/>
          </w:tcPr>
          <w:p w14:paraId="183042E6" w14:textId="77777777" w:rsidR="00816BB5" w:rsidRPr="00C20284" w:rsidRDefault="00816BB5" w:rsidP="00816BB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</w:tcPr>
          <w:p w14:paraId="0E8332AC" w14:textId="74B51098" w:rsidR="00816BB5" w:rsidRPr="00C20284" w:rsidRDefault="00816BB5" w:rsidP="00816BB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A3B9E0A" w14:textId="77777777" w:rsidR="00816BB5" w:rsidRPr="00C20284" w:rsidRDefault="00816BB5" w:rsidP="00816BB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C2AD042" w14:textId="310A7695" w:rsidR="00816BB5" w:rsidRPr="00C20284" w:rsidRDefault="009711B9" w:rsidP="00816BB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11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309</w:t>
            </w:r>
          </w:p>
        </w:tc>
        <w:tc>
          <w:tcPr>
            <w:tcW w:w="251" w:type="dxa"/>
            <w:vAlign w:val="bottom"/>
          </w:tcPr>
          <w:p w14:paraId="518439A9" w14:textId="77777777" w:rsidR="00816BB5" w:rsidRPr="00C20284" w:rsidRDefault="00816BB5" w:rsidP="00816BB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14:paraId="58A4DF63" w14:textId="270EB3DB" w:rsidR="00816BB5" w:rsidRPr="00C20284" w:rsidRDefault="00816BB5" w:rsidP="00816BB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481AAE62" w14:textId="77777777" w:rsidR="00816BB5" w:rsidRPr="00C20284" w:rsidRDefault="00816BB5" w:rsidP="00816BB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  <w:vAlign w:val="bottom"/>
          </w:tcPr>
          <w:p w14:paraId="42A0C223" w14:textId="72E8072E" w:rsidR="00816BB5" w:rsidRPr="00C20284" w:rsidRDefault="009711B9" w:rsidP="00816BB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11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309</w:t>
            </w:r>
          </w:p>
        </w:tc>
      </w:tr>
      <w:tr w:rsidR="00FE3F47" w:rsidRPr="00C20284" w14:paraId="01B643FE" w14:textId="77777777" w:rsidTr="00DA02A0">
        <w:trPr>
          <w:gridAfter w:val="1"/>
          <w:wAfter w:w="24" w:type="dxa"/>
          <w:trHeight w:val="285"/>
        </w:trPr>
        <w:tc>
          <w:tcPr>
            <w:tcW w:w="3289" w:type="dxa"/>
          </w:tcPr>
          <w:p w14:paraId="5F972DA9" w14:textId="77777777" w:rsidR="00816BB5" w:rsidRPr="00C20284" w:rsidRDefault="00816BB5" w:rsidP="00816BB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804" w:type="dxa"/>
          </w:tcPr>
          <w:p w14:paraId="45BF881B" w14:textId="77777777" w:rsidR="00816BB5" w:rsidRPr="00C20284" w:rsidRDefault="00816BB5" w:rsidP="00816BB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</w:tcPr>
          <w:p w14:paraId="5FD55A3C" w14:textId="1F9AE3CC" w:rsidR="00816BB5" w:rsidRPr="002F0E8D" w:rsidRDefault="009711B9" w:rsidP="00816BB5">
            <w:pPr>
              <w:pStyle w:val="acctfourfigures"/>
              <w:tabs>
                <w:tab w:val="clear" w:pos="765"/>
                <w:tab w:val="decimal" w:pos="702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711B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309</w:t>
            </w:r>
          </w:p>
        </w:tc>
        <w:tc>
          <w:tcPr>
            <w:tcW w:w="236" w:type="dxa"/>
          </w:tcPr>
          <w:p w14:paraId="16F39541" w14:textId="77777777" w:rsidR="00816BB5" w:rsidRPr="00C20284" w:rsidRDefault="00816BB5" w:rsidP="00816BB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double" w:sz="4" w:space="0" w:color="auto"/>
            </w:tcBorders>
          </w:tcPr>
          <w:p w14:paraId="19B18FD8" w14:textId="5DD05BA5" w:rsidR="00816BB5" w:rsidRPr="00A8659A" w:rsidRDefault="00816BB5" w:rsidP="00816BB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BE811E8" w14:textId="77777777" w:rsidR="00816BB5" w:rsidRPr="002F0E8D" w:rsidRDefault="00816BB5" w:rsidP="00816BB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03D337" w14:textId="45B33550" w:rsidR="00816BB5" w:rsidRPr="002F0E8D" w:rsidRDefault="009711B9" w:rsidP="00816BB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711B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</w:t>
            </w:r>
            <w:r w:rsidR="003C661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  <w:r w:rsidR="00816B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711B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098</w:t>
            </w:r>
          </w:p>
        </w:tc>
        <w:tc>
          <w:tcPr>
            <w:tcW w:w="240" w:type="dxa"/>
            <w:vAlign w:val="bottom"/>
          </w:tcPr>
          <w:p w14:paraId="2ACAA7F8" w14:textId="77777777" w:rsidR="00816BB5" w:rsidRPr="00C20284" w:rsidRDefault="00816BB5" w:rsidP="00816BB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9A9768" w14:textId="18D2767D" w:rsidR="00816BB5" w:rsidRPr="002F0E8D" w:rsidRDefault="009711B9" w:rsidP="00816BB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711B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</w:t>
            </w:r>
            <w:r w:rsidR="003C661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  <w:r w:rsidR="00816B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3C661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  <w:r w:rsidRPr="009711B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07</w:t>
            </w:r>
          </w:p>
        </w:tc>
        <w:tc>
          <w:tcPr>
            <w:tcW w:w="270" w:type="dxa"/>
            <w:vAlign w:val="bottom"/>
          </w:tcPr>
          <w:p w14:paraId="34AF411B" w14:textId="77777777" w:rsidR="00816BB5" w:rsidRPr="00C20284" w:rsidRDefault="00816BB5" w:rsidP="00816BB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426177DC" w14:textId="77777777" w:rsidR="00816BB5" w:rsidRPr="00C20284" w:rsidRDefault="00816BB5" w:rsidP="00816BB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03FFE9A" w14:textId="77777777" w:rsidR="00816BB5" w:rsidRPr="00C20284" w:rsidRDefault="00816BB5" w:rsidP="00816BB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2171EF5" w14:textId="77777777" w:rsidR="00816BB5" w:rsidRPr="00C20284" w:rsidRDefault="00816BB5" w:rsidP="00816BB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6C0B5BA4" w14:textId="77777777" w:rsidR="00816BB5" w:rsidRPr="00C20284" w:rsidRDefault="00816BB5" w:rsidP="00816BB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vAlign w:val="bottom"/>
          </w:tcPr>
          <w:p w14:paraId="0AC79D17" w14:textId="77777777" w:rsidR="00816BB5" w:rsidRPr="00C20284" w:rsidRDefault="00816BB5" w:rsidP="00816BB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26E22E3C" w14:textId="77777777" w:rsidR="00816BB5" w:rsidRPr="00C20284" w:rsidRDefault="00816BB5" w:rsidP="00816BB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  <w:vAlign w:val="bottom"/>
          </w:tcPr>
          <w:p w14:paraId="4E147416" w14:textId="77777777" w:rsidR="00816BB5" w:rsidRPr="00C20284" w:rsidRDefault="00816BB5" w:rsidP="00816BB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16BB5" w:rsidRPr="00C20284" w14:paraId="00ED5606" w14:textId="77777777" w:rsidTr="00DA02A0">
        <w:trPr>
          <w:gridAfter w:val="1"/>
          <w:wAfter w:w="24" w:type="dxa"/>
          <w:trHeight w:val="285"/>
        </w:trPr>
        <w:tc>
          <w:tcPr>
            <w:tcW w:w="3289" w:type="dxa"/>
          </w:tcPr>
          <w:p w14:paraId="485B0C23" w14:textId="77777777" w:rsidR="00816BB5" w:rsidRPr="00C20284" w:rsidRDefault="00816BB5" w:rsidP="00816BB5">
            <w:pPr>
              <w:ind w:left="-14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04" w:type="dxa"/>
          </w:tcPr>
          <w:p w14:paraId="67ED82A4" w14:textId="77777777" w:rsidR="00816BB5" w:rsidRPr="00C20284" w:rsidRDefault="00816BB5" w:rsidP="00816BB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08" w:type="dxa"/>
            <w:tcBorders>
              <w:top w:val="double" w:sz="4" w:space="0" w:color="auto"/>
            </w:tcBorders>
          </w:tcPr>
          <w:p w14:paraId="1DB9BBF3" w14:textId="77777777" w:rsidR="00816BB5" w:rsidRPr="00C20284" w:rsidRDefault="00816BB5" w:rsidP="00816BB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96C221B" w14:textId="77777777" w:rsidR="00816BB5" w:rsidRPr="00C20284" w:rsidRDefault="00816BB5" w:rsidP="00816BB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double" w:sz="4" w:space="0" w:color="auto"/>
            </w:tcBorders>
          </w:tcPr>
          <w:p w14:paraId="446554ED" w14:textId="77777777" w:rsidR="00816BB5" w:rsidRPr="00C20284" w:rsidRDefault="00816BB5" w:rsidP="00816BB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E77F052" w14:textId="77777777" w:rsidR="00816BB5" w:rsidRPr="00C20284" w:rsidRDefault="00816BB5" w:rsidP="00816BB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double" w:sz="4" w:space="0" w:color="auto"/>
            </w:tcBorders>
            <w:vAlign w:val="bottom"/>
          </w:tcPr>
          <w:p w14:paraId="5A4B6D07" w14:textId="77777777" w:rsidR="00816BB5" w:rsidRPr="00C20284" w:rsidRDefault="00816BB5" w:rsidP="00816BB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1AA28D79" w14:textId="77777777" w:rsidR="00816BB5" w:rsidRPr="00C20284" w:rsidRDefault="00816BB5" w:rsidP="00816BB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double" w:sz="4" w:space="0" w:color="auto"/>
            </w:tcBorders>
            <w:vAlign w:val="bottom"/>
          </w:tcPr>
          <w:p w14:paraId="691A0BF5" w14:textId="77777777" w:rsidR="00816BB5" w:rsidRPr="00C20284" w:rsidRDefault="00816BB5" w:rsidP="00816BB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749AE44" w14:textId="77777777" w:rsidR="00816BB5" w:rsidRPr="00C20284" w:rsidRDefault="00816BB5" w:rsidP="00816BB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50AF2EA2" w14:textId="77777777" w:rsidR="00816BB5" w:rsidRPr="00C20284" w:rsidRDefault="00816BB5" w:rsidP="00816BB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B9CE513" w14:textId="77777777" w:rsidR="00816BB5" w:rsidRPr="00C20284" w:rsidRDefault="00816BB5" w:rsidP="00816BB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D0CFD23" w14:textId="77777777" w:rsidR="00816BB5" w:rsidRPr="00C20284" w:rsidRDefault="00816BB5" w:rsidP="00816BB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76583600" w14:textId="77777777" w:rsidR="00816BB5" w:rsidRPr="00C20284" w:rsidRDefault="00816BB5" w:rsidP="00816BB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vAlign w:val="bottom"/>
          </w:tcPr>
          <w:p w14:paraId="311C9BCE" w14:textId="77777777" w:rsidR="00816BB5" w:rsidRPr="00C20284" w:rsidRDefault="00816BB5" w:rsidP="00816BB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319206C7" w14:textId="77777777" w:rsidR="00816BB5" w:rsidRPr="00C20284" w:rsidRDefault="00816BB5" w:rsidP="00816BB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  <w:vAlign w:val="bottom"/>
          </w:tcPr>
          <w:p w14:paraId="4A1ACB12" w14:textId="77777777" w:rsidR="00816BB5" w:rsidRPr="00C20284" w:rsidRDefault="00816BB5" w:rsidP="00816BB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0E391583" w14:textId="77777777" w:rsidR="004E13E2" w:rsidRDefault="004E13E2" w:rsidP="004E1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  <w:sectPr w:rsidR="004E13E2" w:rsidSect="004E13E2">
          <w:type w:val="continuous"/>
          <w:pgSz w:w="16840" w:h="11907" w:orient="landscape" w:code="9"/>
          <w:pgMar w:top="691" w:right="1152" w:bottom="576" w:left="1152" w:header="720" w:footer="288" w:gutter="0"/>
          <w:cols w:space="708"/>
          <w:docGrid w:linePitch="360"/>
        </w:sectPr>
      </w:pPr>
    </w:p>
    <w:p w14:paraId="7CB5AD70" w14:textId="77777777" w:rsidR="00425E7C" w:rsidRDefault="00DF6B50" w:rsidP="00393986">
      <w:pPr>
        <w:pStyle w:val="acctmergecolhdg"/>
        <w:spacing w:line="240" w:lineRule="auto"/>
        <w:jc w:val="left"/>
        <w:rPr>
          <w:rFonts w:ascii="Angsana New" w:hAnsi="Angsana New"/>
          <w:b w:val="0"/>
          <w:sz w:val="28"/>
          <w:szCs w:val="28"/>
        </w:rPr>
      </w:pPr>
      <w:r w:rsidRPr="00B262AE">
        <w:rPr>
          <w:rFonts w:ascii="Angsana New" w:hAnsi="Angsana New"/>
          <w:b w:val="0"/>
          <w:sz w:val="28"/>
          <w:szCs w:val="28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656701AC" w14:textId="02D69242" w:rsidR="000810CD" w:rsidRPr="00C20284" w:rsidRDefault="00DF6B50" w:rsidP="00393986">
      <w:pPr>
        <w:pStyle w:val="acctmergecolhdg"/>
        <w:spacing w:line="240" w:lineRule="auto"/>
        <w:jc w:val="left"/>
        <w:rPr>
          <w:rFonts w:asciiTheme="majorBidi" w:hAnsiTheme="majorBidi" w:cstheme="majorBidi"/>
          <w:sz w:val="29"/>
          <w:szCs w:val="29"/>
        </w:rPr>
      </w:pPr>
      <w:r>
        <w:rPr>
          <w:rFonts w:ascii="Angsana New" w:hAnsi="Angsana New"/>
          <w:b w:val="0"/>
          <w:sz w:val="28"/>
          <w:szCs w:val="28"/>
          <w:cs/>
        </w:rPr>
        <w:br/>
      </w:r>
      <w:r w:rsidR="000810CD" w:rsidRPr="00C20284">
        <w:rPr>
          <w:rFonts w:asciiTheme="majorBidi" w:hAnsiTheme="majorBidi" w:cstheme="majorBidi"/>
          <w:b w:val="0"/>
          <w:bCs/>
          <w:sz w:val="29"/>
          <w:szCs w:val="29"/>
          <w:cs/>
          <w:lang w:bidi="th-TH"/>
        </w:rPr>
        <w:t xml:space="preserve">เครื่องมือทางการเงินที่วัดมูลค่าด้วยมูลค่ายุติธรรมระดับ </w:t>
      </w:r>
      <w:r w:rsidR="009711B9" w:rsidRPr="009711B9">
        <w:rPr>
          <w:rFonts w:asciiTheme="majorBidi" w:hAnsiTheme="majorBidi"/>
          <w:sz w:val="29"/>
          <w:szCs w:val="29"/>
          <w:lang w:val="en-US"/>
        </w:rPr>
        <w:t>2</w:t>
      </w:r>
    </w:p>
    <w:tbl>
      <w:tblPr>
        <w:tblStyle w:val="TableGrid"/>
        <w:tblW w:w="963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236"/>
        <w:gridCol w:w="6334"/>
      </w:tblGrid>
      <w:tr w:rsidR="00C7679B" w:rsidRPr="00C20284" w14:paraId="24D73ED9" w14:textId="77777777" w:rsidTr="002072C8">
        <w:trPr>
          <w:trHeight w:hRule="exact" w:val="317"/>
          <w:jc w:val="center"/>
        </w:trPr>
        <w:tc>
          <w:tcPr>
            <w:tcW w:w="3060" w:type="dxa"/>
          </w:tcPr>
          <w:p w14:paraId="3B9DED90" w14:textId="77777777" w:rsidR="00C7679B" w:rsidRPr="00C20284" w:rsidRDefault="00C7679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3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</w:pPr>
          </w:p>
        </w:tc>
        <w:tc>
          <w:tcPr>
            <w:tcW w:w="236" w:type="dxa"/>
          </w:tcPr>
          <w:p w14:paraId="34AF79E4" w14:textId="77777777" w:rsidR="00C7679B" w:rsidRPr="00C20284" w:rsidRDefault="00C7679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6334" w:type="dxa"/>
          </w:tcPr>
          <w:p w14:paraId="4AE3EBBB" w14:textId="77777777" w:rsidR="00C7679B" w:rsidRPr="00C20284" w:rsidRDefault="00C7679B" w:rsidP="002B1F7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</w:pPr>
          </w:p>
        </w:tc>
      </w:tr>
      <w:tr w:rsidR="000B42F2" w:rsidRPr="00C20284" w14:paraId="19BEB6FE" w14:textId="77777777" w:rsidTr="002072C8">
        <w:trPr>
          <w:trHeight w:val="272"/>
          <w:jc w:val="center"/>
        </w:trPr>
        <w:tc>
          <w:tcPr>
            <w:tcW w:w="3060" w:type="dxa"/>
            <w:tcBorders>
              <w:bottom w:val="single" w:sz="4" w:space="0" w:color="auto"/>
            </w:tcBorders>
            <w:hideMark/>
          </w:tcPr>
          <w:p w14:paraId="20EA6410" w14:textId="77777777" w:rsidR="000B42F2" w:rsidRPr="00C20284" w:rsidRDefault="000B42F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5B0D6DF6" w14:textId="77777777" w:rsidR="000B42F2" w:rsidRPr="00C20284" w:rsidRDefault="000B42F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6334" w:type="dxa"/>
            <w:tcBorders>
              <w:bottom w:val="single" w:sz="4" w:space="0" w:color="auto"/>
            </w:tcBorders>
            <w:hideMark/>
          </w:tcPr>
          <w:p w14:paraId="2D406064" w14:textId="77777777" w:rsidR="000B42F2" w:rsidRPr="00C20284" w:rsidRDefault="000B42F2" w:rsidP="002B1F7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เทคนิคการประเมินมูลค่า</w:t>
            </w:r>
          </w:p>
        </w:tc>
      </w:tr>
      <w:tr w:rsidR="000B42F2" w:rsidRPr="00C20284" w14:paraId="0C1B95DE" w14:textId="77777777" w:rsidTr="002072C8">
        <w:trPr>
          <w:trHeight w:val="288"/>
          <w:jc w:val="center"/>
        </w:trPr>
        <w:tc>
          <w:tcPr>
            <w:tcW w:w="3060" w:type="dxa"/>
            <w:tcBorders>
              <w:top w:val="single" w:sz="4" w:space="0" w:color="auto"/>
            </w:tcBorders>
            <w:hideMark/>
          </w:tcPr>
          <w:p w14:paraId="447EFFDF" w14:textId="77777777" w:rsidR="000B42F2" w:rsidRPr="00C20284" w:rsidRDefault="000B42F2" w:rsidP="00193A7D">
            <w:pPr>
              <w:pStyle w:val="block"/>
              <w:tabs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6" w:right="-22" w:hanging="153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572AE06F" w14:textId="77777777" w:rsidR="000B42F2" w:rsidRPr="00C20284" w:rsidRDefault="000B42F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6334" w:type="dxa"/>
            <w:tcBorders>
              <w:top w:val="single" w:sz="4" w:space="0" w:color="auto"/>
            </w:tcBorders>
            <w:hideMark/>
          </w:tcPr>
          <w:p w14:paraId="22F0D4AC" w14:textId="77777777" w:rsidR="000B42F2" w:rsidRPr="00C20284" w:rsidRDefault="000B42F2" w:rsidP="002B1F7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C20284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C20284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0B42F2" w:rsidRPr="00C20284" w14:paraId="0883BD8C" w14:textId="77777777" w:rsidTr="002072C8">
        <w:trPr>
          <w:trHeight w:val="740"/>
          <w:jc w:val="center"/>
        </w:trPr>
        <w:tc>
          <w:tcPr>
            <w:tcW w:w="3060" w:type="dxa"/>
            <w:hideMark/>
          </w:tcPr>
          <w:p w14:paraId="19510EC9" w14:textId="08064E64" w:rsidR="000B42F2" w:rsidRPr="00C20284" w:rsidRDefault="000B42F2" w:rsidP="005E2D4D">
            <w:pPr>
              <w:pStyle w:val="block"/>
              <w:tabs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6" w:right="-22" w:hanging="153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C20284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สัญญาแลกเปลี่ยน</w:t>
            </w:r>
          </w:p>
          <w:p w14:paraId="55B10425" w14:textId="77777777" w:rsidR="000B42F2" w:rsidRPr="00C20284" w:rsidRDefault="000B42F2" w:rsidP="005E2D4D">
            <w:pPr>
              <w:pStyle w:val="block"/>
              <w:tabs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6" w:right="-22" w:hanging="153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  <w:p w14:paraId="02F8D217" w14:textId="77777777" w:rsidR="000B42F2" w:rsidRPr="00C20284" w:rsidRDefault="000B42F2" w:rsidP="00E175D0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49" w:right="-22" w:hanging="678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36" w:type="dxa"/>
          </w:tcPr>
          <w:p w14:paraId="1EA07D3F" w14:textId="77777777" w:rsidR="000B42F2" w:rsidRPr="00C20284" w:rsidRDefault="000B42F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rtl/>
                <w:lang w:bidi="th-TH"/>
              </w:rPr>
            </w:pPr>
          </w:p>
        </w:tc>
        <w:tc>
          <w:tcPr>
            <w:tcW w:w="6334" w:type="dxa"/>
            <w:hideMark/>
          </w:tcPr>
          <w:p w14:paraId="0DF198E8" w14:textId="46AF4096" w:rsidR="000B42F2" w:rsidRPr="00C20284" w:rsidRDefault="00B6636E" w:rsidP="002B1F7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6B1C10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Swap model</w:t>
            </w:r>
            <w:r w:rsidRPr="006B1C10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 xml:space="preserve"> มูลค่าปัจจุบันของประมาณการกระแสเงินสดในอนาคตโดยใช้เส้นอัตราผลตอบแทนที่สังเกตได้</w:t>
            </w:r>
          </w:p>
        </w:tc>
      </w:tr>
      <w:tr w:rsidR="00C7679B" w:rsidRPr="00C20284" w14:paraId="5E30EE9C" w14:textId="77777777" w:rsidTr="002072C8">
        <w:trPr>
          <w:trHeight w:val="1577"/>
          <w:jc w:val="center"/>
        </w:trPr>
        <w:tc>
          <w:tcPr>
            <w:tcW w:w="3060" w:type="dxa"/>
            <w:hideMark/>
          </w:tcPr>
          <w:p w14:paraId="410B5F5A" w14:textId="77777777" w:rsidR="00C7679B" w:rsidRPr="00C20284" w:rsidRDefault="00C7679B" w:rsidP="005E2D4D">
            <w:pPr>
              <w:pStyle w:val="block"/>
              <w:tabs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6" w:right="-22" w:hanging="153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C20284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อนุพันธ์</w:t>
            </w:r>
          </w:p>
          <w:p w14:paraId="6C55E213" w14:textId="77777777" w:rsidR="00C7679B" w:rsidRPr="00C20284" w:rsidRDefault="00C7679B" w:rsidP="005E2D4D">
            <w:pPr>
              <w:pStyle w:val="block"/>
              <w:tabs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6" w:right="-22" w:hanging="153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  <w:p w14:paraId="35CEDFB3" w14:textId="77777777" w:rsidR="00C7679B" w:rsidRPr="005E2D4D" w:rsidRDefault="00C7679B" w:rsidP="005E2D4D">
            <w:pPr>
              <w:pStyle w:val="block"/>
              <w:tabs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6" w:right="-22" w:hanging="153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236" w:type="dxa"/>
          </w:tcPr>
          <w:p w14:paraId="5C68A5F9" w14:textId="77777777" w:rsidR="00C7679B" w:rsidRPr="00C20284" w:rsidRDefault="00C7679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6334" w:type="dxa"/>
          </w:tcPr>
          <w:p w14:paraId="35B43A64" w14:textId="77777777" w:rsidR="00C7679B" w:rsidRPr="00C20284" w:rsidRDefault="00C7679B" w:rsidP="002B1F7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C20284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คำนวณจากแบบจำลองโดยใช้ข้อมูลที่หาได้จากตลาด (</w:t>
            </w:r>
            <w:r w:rsidRPr="00C20284">
              <w:rPr>
                <w:rFonts w:asciiTheme="majorBidi" w:hAnsiTheme="majorBidi" w:cstheme="majorBidi"/>
                <w:sz w:val="29"/>
                <w:szCs w:val="29"/>
                <w:lang w:bidi="th-TH"/>
              </w:rPr>
              <w:t xml:space="preserve">Observable Market Data) </w:t>
            </w:r>
            <w:r w:rsidRPr="00C20284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ปรับด้วยค่าความเสี่ยงด้านเครดิตของคู่ค้าแต่ละราย ไม่รวมความเสี่ยงด้านเครดิตของกลุ่มบริษัท และค่าความเสี่ยงด้านอื่นๆ เพื่อสะท้อนมูลค่าที่แท้จริงของอนุพันธ์</w:t>
            </w:r>
          </w:p>
        </w:tc>
      </w:tr>
      <w:tr w:rsidR="00C7679B" w:rsidRPr="00C20284" w14:paraId="1093808B" w14:textId="77777777" w:rsidTr="002072C8">
        <w:trPr>
          <w:trHeight w:val="812"/>
          <w:jc w:val="center"/>
        </w:trPr>
        <w:tc>
          <w:tcPr>
            <w:tcW w:w="3060" w:type="dxa"/>
          </w:tcPr>
          <w:p w14:paraId="163EC02C" w14:textId="77777777" w:rsidR="00C7679B" w:rsidRPr="00C20284" w:rsidRDefault="00C7679B" w:rsidP="005E2D4D">
            <w:pPr>
              <w:pStyle w:val="block"/>
              <w:tabs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6" w:right="-22" w:hanging="153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หุ้นกู้</w:t>
            </w:r>
          </w:p>
        </w:tc>
        <w:tc>
          <w:tcPr>
            <w:tcW w:w="236" w:type="dxa"/>
          </w:tcPr>
          <w:p w14:paraId="005F283D" w14:textId="77777777" w:rsidR="00C7679B" w:rsidRPr="00C20284" w:rsidRDefault="00C7679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6334" w:type="dxa"/>
          </w:tcPr>
          <w:p w14:paraId="5D974DE0" w14:textId="77777777" w:rsidR="00C7679B" w:rsidRPr="00C20284" w:rsidRDefault="00C7679B" w:rsidP="002B1F7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อ้างอิงจากราคาซื้อขายที่ประกาศอยู่ในตลาดหุ้นกู้ที่มีการซื้อขายในประเทศไทยและต่างประเทศ โดยใช้ราคาปิด ณ วันสิ้นรอบระยะเวลารายงาน</w:t>
            </w:r>
          </w:p>
        </w:tc>
      </w:tr>
      <w:tr w:rsidR="00C7679B" w:rsidRPr="00C20284" w14:paraId="03156904" w14:textId="77777777" w:rsidTr="002072C8">
        <w:trPr>
          <w:trHeight w:val="803"/>
          <w:jc w:val="center"/>
        </w:trPr>
        <w:tc>
          <w:tcPr>
            <w:tcW w:w="3060" w:type="dxa"/>
          </w:tcPr>
          <w:p w14:paraId="05B70128" w14:textId="77777777" w:rsidR="00C7679B" w:rsidRPr="00C20284" w:rsidRDefault="00C7679B" w:rsidP="005E2D4D">
            <w:pPr>
              <w:pStyle w:val="block"/>
              <w:tabs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6" w:right="-22" w:hanging="153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หุ้นกู้อนุพันธ์</w:t>
            </w:r>
            <w:r w:rsidRPr="00193A7D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/</w:t>
            </w:r>
            <w:r w:rsidRPr="00193A7D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หุ้นกู้แปลงสภาพ</w:t>
            </w:r>
          </w:p>
        </w:tc>
        <w:tc>
          <w:tcPr>
            <w:tcW w:w="236" w:type="dxa"/>
          </w:tcPr>
          <w:p w14:paraId="58B418E5" w14:textId="77777777" w:rsidR="00C7679B" w:rsidRPr="00C20284" w:rsidRDefault="00C7679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6334" w:type="dxa"/>
          </w:tcPr>
          <w:p w14:paraId="102C0055" w14:textId="77777777" w:rsidR="00C7679B" w:rsidRPr="00C20284" w:rsidRDefault="00C7679B" w:rsidP="002B1F7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อ้างอิงจากราคาซื้อขายที่ประกาศอยู่ในตลาดหุ้นกู้อนุพันธ์</w:t>
            </w:r>
            <w:r w:rsidRPr="00C20284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/</w:t>
            </w:r>
            <w:r w:rsidRPr="00C20284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>หุ้นกู้แปลงสภาพ</w:t>
            </w:r>
            <w:r w:rsidRPr="00C20284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ที่มีการซื้อขายในต่างประเทศ โดยใช้ราคาปิด ณ วันสิ้นรอบระยะเวลารายงาน</w:t>
            </w:r>
          </w:p>
        </w:tc>
      </w:tr>
    </w:tbl>
    <w:p w14:paraId="3ED21A72" w14:textId="77777777" w:rsidR="00D073FC" w:rsidRDefault="00D073FC" w:rsidP="00D073FC">
      <w:pPr>
        <w:pStyle w:val="acctmergecolhdg"/>
        <w:spacing w:line="240" w:lineRule="auto"/>
        <w:ind w:left="540"/>
        <w:jc w:val="thaiDistribute"/>
        <w:rPr>
          <w:rFonts w:asciiTheme="majorBidi" w:hAnsiTheme="majorBidi" w:cstheme="majorBidi"/>
          <w:b w:val="0"/>
          <w:bCs/>
          <w:sz w:val="29"/>
          <w:szCs w:val="29"/>
          <w:cs/>
          <w:lang w:bidi="th-TH"/>
        </w:rPr>
      </w:pPr>
      <w:r>
        <w:rPr>
          <w:rFonts w:asciiTheme="majorBidi" w:hAnsiTheme="majorBidi" w:cstheme="majorBidi"/>
          <w:b w:val="0"/>
          <w:bCs/>
          <w:sz w:val="29"/>
          <w:szCs w:val="29"/>
          <w:cs/>
          <w:lang w:bidi="th-TH"/>
        </w:rPr>
        <w:br w:type="page"/>
      </w:r>
    </w:p>
    <w:p w14:paraId="2D98CCCC" w14:textId="374BED25" w:rsidR="00D073FC" w:rsidRDefault="00D073FC" w:rsidP="005E3EA9">
      <w:pPr>
        <w:pStyle w:val="acctmergecolhdg"/>
        <w:spacing w:line="240" w:lineRule="auto"/>
        <w:ind w:left="101" w:hanging="74"/>
        <w:jc w:val="thaiDistribute"/>
        <w:rPr>
          <w:rFonts w:asciiTheme="majorBidi" w:hAnsiTheme="majorBidi" w:cstheme="majorBidi"/>
          <w:sz w:val="29"/>
          <w:szCs w:val="29"/>
          <w:lang w:val="en-US" w:bidi="th-TH"/>
        </w:rPr>
      </w:pPr>
      <w:r w:rsidRPr="00C20284">
        <w:rPr>
          <w:rFonts w:asciiTheme="majorBidi" w:hAnsiTheme="majorBidi" w:cstheme="majorBidi"/>
          <w:b w:val="0"/>
          <w:bCs/>
          <w:sz w:val="29"/>
          <w:szCs w:val="29"/>
          <w:cs/>
          <w:lang w:bidi="th-TH"/>
        </w:rPr>
        <w:lastRenderedPageBreak/>
        <w:t xml:space="preserve">เครื่องมือทางการเงินที่วัดมูลค่าด้วยมูลค่ายุติธรรมระดับ </w:t>
      </w:r>
      <w:r w:rsidR="009711B9" w:rsidRPr="009711B9">
        <w:rPr>
          <w:rFonts w:asciiTheme="majorBidi" w:hAnsiTheme="majorBidi"/>
          <w:sz w:val="29"/>
          <w:szCs w:val="29"/>
          <w:lang w:val="en-US" w:bidi="th-TH"/>
        </w:rPr>
        <w:t>3</w:t>
      </w:r>
    </w:p>
    <w:p w14:paraId="532FF517" w14:textId="77777777" w:rsidR="00D073FC" w:rsidRPr="00C20284" w:rsidRDefault="00D073FC" w:rsidP="00D073FC">
      <w:pPr>
        <w:pStyle w:val="acctmergecolhdg"/>
        <w:spacing w:line="240" w:lineRule="auto"/>
        <w:ind w:left="540"/>
        <w:jc w:val="thaiDistribute"/>
        <w:rPr>
          <w:rFonts w:asciiTheme="majorBidi" w:hAnsiTheme="majorBidi" w:cstheme="majorBidi"/>
          <w:sz w:val="29"/>
          <w:szCs w:val="29"/>
          <w:lang w:val="en-US" w:bidi="th-TH"/>
        </w:rPr>
      </w:pPr>
    </w:p>
    <w:tbl>
      <w:tblPr>
        <w:tblStyle w:val="TableGrid"/>
        <w:tblW w:w="9817" w:type="dxa"/>
        <w:tblInd w:w="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6"/>
        <w:gridCol w:w="242"/>
        <w:gridCol w:w="2342"/>
        <w:gridCol w:w="242"/>
        <w:gridCol w:w="2309"/>
        <w:gridCol w:w="242"/>
        <w:gridCol w:w="2594"/>
      </w:tblGrid>
      <w:tr w:rsidR="00D073FC" w:rsidRPr="00C20284" w14:paraId="1F098ABD" w14:textId="77777777" w:rsidTr="00185811">
        <w:trPr>
          <w:tblHeader/>
        </w:trPr>
        <w:tc>
          <w:tcPr>
            <w:tcW w:w="1846" w:type="dxa"/>
            <w:tcBorders>
              <w:bottom w:val="single" w:sz="4" w:space="0" w:color="auto"/>
            </w:tcBorders>
            <w:vAlign w:val="bottom"/>
            <w:hideMark/>
          </w:tcPr>
          <w:p w14:paraId="1C050358" w14:textId="77777777" w:rsidR="00D073FC" w:rsidRPr="00C20284" w:rsidRDefault="00D073FC" w:rsidP="00337CF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ประเภท</w:t>
            </w:r>
          </w:p>
        </w:tc>
        <w:tc>
          <w:tcPr>
            <w:tcW w:w="242" w:type="dxa"/>
            <w:vAlign w:val="bottom"/>
          </w:tcPr>
          <w:p w14:paraId="075DF6A0" w14:textId="77777777" w:rsidR="00D073FC" w:rsidRPr="00C20284" w:rsidRDefault="00D073FC" w:rsidP="00337CF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2342" w:type="dxa"/>
            <w:tcBorders>
              <w:bottom w:val="single" w:sz="4" w:space="0" w:color="auto"/>
            </w:tcBorders>
            <w:vAlign w:val="bottom"/>
            <w:hideMark/>
          </w:tcPr>
          <w:p w14:paraId="3ACB1FAF" w14:textId="77777777" w:rsidR="00D073FC" w:rsidRPr="00C20284" w:rsidRDefault="00D073FC" w:rsidP="00337CF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42" w:type="dxa"/>
            <w:vAlign w:val="bottom"/>
          </w:tcPr>
          <w:p w14:paraId="1D8B41F6" w14:textId="77777777" w:rsidR="00D073FC" w:rsidRPr="00C20284" w:rsidRDefault="00D073FC" w:rsidP="00337CF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2309" w:type="dxa"/>
            <w:tcBorders>
              <w:bottom w:val="single" w:sz="4" w:space="0" w:color="auto"/>
            </w:tcBorders>
            <w:vAlign w:val="bottom"/>
            <w:hideMark/>
          </w:tcPr>
          <w:p w14:paraId="026E357D" w14:textId="77777777" w:rsidR="00D073FC" w:rsidRPr="00C20284" w:rsidRDefault="00D073FC" w:rsidP="00337CF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69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ข้อมูลที่ไม่สามารถ</w:t>
            </w:r>
            <w:r w:rsidRPr="00C20284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br/>
            </w:r>
            <w:r w:rsidRPr="00C20284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สังเกตได้</w:t>
            </w:r>
          </w:p>
          <w:p w14:paraId="5906BBF3" w14:textId="77777777" w:rsidR="00D073FC" w:rsidRPr="00C20284" w:rsidRDefault="00D073FC" w:rsidP="00337CF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69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ที่มีนัยสำคัญ</w:t>
            </w:r>
          </w:p>
        </w:tc>
        <w:tc>
          <w:tcPr>
            <w:tcW w:w="242" w:type="dxa"/>
            <w:vAlign w:val="bottom"/>
          </w:tcPr>
          <w:p w14:paraId="72653451" w14:textId="77777777" w:rsidR="00D073FC" w:rsidRPr="00C20284" w:rsidRDefault="00D073FC" w:rsidP="00337CF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2594" w:type="dxa"/>
            <w:tcBorders>
              <w:bottom w:val="single" w:sz="4" w:space="0" w:color="auto"/>
            </w:tcBorders>
            <w:vAlign w:val="bottom"/>
            <w:hideMark/>
          </w:tcPr>
          <w:p w14:paraId="2F94EC81" w14:textId="77777777" w:rsidR="00D073FC" w:rsidRPr="00C20284" w:rsidRDefault="00D073FC" w:rsidP="00337CF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ความสัมพันธ์ระหว่าง</w:t>
            </w:r>
          </w:p>
          <w:p w14:paraId="7F41EC0C" w14:textId="77777777" w:rsidR="00D073FC" w:rsidRPr="00C20284" w:rsidRDefault="00D073FC" w:rsidP="00337CF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D073FC" w:rsidRPr="00C20284" w14:paraId="1592D33C" w14:textId="77777777" w:rsidTr="00185811">
        <w:tc>
          <w:tcPr>
            <w:tcW w:w="1846" w:type="dxa"/>
            <w:tcBorders>
              <w:top w:val="single" w:sz="4" w:space="0" w:color="auto"/>
            </w:tcBorders>
            <w:hideMark/>
          </w:tcPr>
          <w:p w14:paraId="6F8D14C3" w14:textId="7B94A5BB" w:rsidR="00D073FC" w:rsidRPr="00C20284" w:rsidRDefault="00192774" w:rsidP="00FB1696">
            <w:pPr>
              <w:pStyle w:val="block"/>
              <w:spacing w:line="240" w:lineRule="auto"/>
              <w:ind w:left="101" w:right="-108" w:hanging="203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>ตราสารทุนที่ไม่อยู่</w:t>
            </w:r>
            <w:r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>ในความต้องการของตลาด</w:t>
            </w:r>
          </w:p>
        </w:tc>
        <w:tc>
          <w:tcPr>
            <w:tcW w:w="242" w:type="dxa"/>
          </w:tcPr>
          <w:p w14:paraId="12627C4C" w14:textId="77777777" w:rsidR="00D073FC" w:rsidRPr="00C20284" w:rsidRDefault="00D073FC" w:rsidP="00337CF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342" w:type="dxa"/>
            <w:tcBorders>
              <w:top w:val="single" w:sz="4" w:space="0" w:color="auto"/>
            </w:tcBorders>
            <w:hideMark/>
          </w:tcPr>
          <w:p w14:paraId="67472209" w14:textId="4312C031" w:rsidR="00D073FC" w:rsidRPr="00C20284" w:rsidRDefault="006C6942" w:rsidP="0028632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52" w:right="-108" w:hanging="162"/>
              <w:rPr>
                <w:rFonts w:asciiTheme="majorBidi" w:hAnsiTheme="majorBidi" w:cstheme="majorBidi"/>
                <w:i/>
                <w:iCs/>
                <w:sz w:val="29"/>
                <w:szCs w:val="29"/>
                <w:lang w:val="en-US" w:bidi="th-TH"/>
              </w:rPr>
            </w:pPr>
            <w:r w:rsidRPr="006C6942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>-</w:t>
            </w:r>
            <w:r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 xml:space="preserve"> </w:t>
            </w:r>
            <w:r w:rsidR="00F126B1">
              <w:rPr>
                <w:rFonts w:asciiTheme="majorBidi" w:hAnsiTheme="majorBidi" w:cstheme="majorBidi"/>
                <w:i/>
                <w:iCs/>
                <w:sz w:val="29"/>
                <w:szCs w:val="29"/>
                <w:lang w:bidi="th-TH"/>
              </w:rPr>
              <w:t xml:space="preserve"> </w:t>
            </w:r>
            <w:r w:rsidR="00D073FC" w:rsidRPr="00C20284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 xml:space="preserve">เทคนิคการเปรียบเทียบราคาตลาด </w:t>
            </w:r>
            <w:r w:rsidR="00D073FC" w:rsidRPr="00C20284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วิธีนี้จะประเมินมูลค่าโดยใช้ตัวคูณร่วม</w:t>
            </w:r>
            <w:r w:rsidR="00AA4935"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>ที่ได้มาจากข้อมูลใน</w:t>
            </w:r>
            <w:r w:rsidR="00D073FC" w:rsidRPr="00C20284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ตลาดเปรียบเทียบกับผู้ลงทุน</w:t>
            </w:r>
            <w:r w:rsidR="00D073FC" w:rsidRPr="00C20284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 xml:space="preserve"> ประมาณการจะถูกปรับปรุงด้วยผลกระทบของตราสารทุนที่ไม่ได้อยู่ในความต้องการของตลาด</w:t>
            </w:r>
          </w:p>
        </w:tc>
        <w:tc>
          <w:tcPr>
            <w:tcW w:w="242" w:type="dxa"/>
          </w:tcPr>
          <w:p w14:paraId="2EF1967A" w14:textId="77777777" w:rsidR="00D073FC" w:rsidRPr="00C20284" w:rsidRDefault="00D073FC" w:rsidP="00337CF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309" w:type="dxa"/>
            <w:tcBorders>
              <w:top w:val="single" w:sz="4" w:space="0" w:color="auto"/>
            </w:tcBorders>
            <w:hideMark/>
          </w:tcPr>
          <w:p w14:paraId="05268CAF" w14:textId="10F016D4" w:rsidR="00D073FC" w:rsidRPr="00C20284" w:rsidRDefault="00D073FC" w:rsidP="00337CF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C20284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ตัวคูณร่วมที่ปรับปรุงแล้ว</w:t>
            </w:r>
            <w:r w:rsidRPr="00C20284">
              <w:rPr>
                <w:rFonts w:asciiTheme="majorBidi" w:hAnsiTheme="majorBidi" w:cstheme="majorBidi"/>
                <w:sz w:val="29"/>
                <w:szCs w:val="29"/>
              </w:rPr>
              <w:t xml:space="preserve"> (</w:t>
            </w:r>
            <w:r w:rsidR="006779AC">
              <w:rPr>
                <w:rFonts w:asciiTheme="majorBidi" w:hAnsiTheme="majorBidi" w:cstheme="majorBidi"/>
                <w:sz w:val="29"/>
                <w:szCs w:val="29"/>
              </w:rPr>
              <w:t>0.9</w:t>
            </w:r>
            <w:r w:rsidR="00C77A98" w:rsidRPr="00FE5E5F">
              <w:rPr>
                <w:rFonts w:asciiTheme="majorBidi" w:hAnsiTheme="majorBidi" w:cstheme="majorBidi" w:hint="cs"/>
                <w:sz w:val="29"/>
                <w:szCs w:val="29"/>
              </w:rPr>
              <w:t xml:space="preserve"> </w:t>
            </w:r>
            <w:r w:rsidR="00C77A98" w:rsidRPr="00FE5E5F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ถึง </w:t>
            </w:r>
            <w:r w:rsidR="006779AC">
              <w:rPr>
                <w:rFonts w:asciiTheme="majorBidi" w:hAnsiTheme="majorBidi" w:cstheme="majorBidi"/>
                <w:sz w:val="29"/>
                <w:szCs w:val="29"/>
              </w:rPr>
              <w:t>1.9</w:t>
            </w:r>
            <w:r w:rsidR="00C77A98">
              <w:rPr>
                <w:rFonts w:asciiTheme="majorBidi" w:hAnsiTheme="majorBidi" w:cstheme="majorBidi" w:hint="cs"/>
                <w:sz w:val="29"/>
                <w:szCs w:val="29"/>
              </w:rPr>
              <w:t xml:space="preserve"> </w:t>
            </w:r>
            <w:r w:rsidR="00C77A98">
              <w:rPr>
                <w:rFonts w:asciiTheme="majorBidi" w:hAnsiTheme="majorBidi" w:cstheme="majorBidi" w:hint="cs"/>
                <w:sz w:val="29"/>
                <w:szCs w:val="29"/>
                <w:cs/>
              </w:rPr>
              <w:t>สำหรับ</w:t>
            </w:r>
            <w:r w:rsidR="00D1664C"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>ปี</w:t>
            </w:r>
            <w:r w:rsidR="00C77A98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</w:t>
            </w:r>
            <w:r w:rsidR="006779AC">
              <w:rPr>
                <w:rFonts w:asciiTheme="majorBidi" w:hAnsiTheme="majorBidi" w:cstheme="majorBidi"/>
                <w:sz w:val="29"/>
                <w:szCs w:val="29"/>
              </w:rPr>
              <w:t>2564</w:t>
            </w:r>
            <w:r w:rsidR="00C77A98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และ</w:t>
            </w:r>
            <w:r w:rsidR="00C77A98">
              <w:rPr>
                <w:rFonts w:asciiTheme="majorBidi" w:hAnsiTheme="majorBidi" w:cstheme="majorBidi" w:hint="cs"/>
                <w:sz w:val="29"/>
                <w:szCs w:val="29"/>
              </w:rPr>
              <w:t xml:space="preserve"> </w:t>
            </w:r>
            <w:r w:rsidR="006779AC">
              <w:rPr>
                <w:rFonts w:asciiTheme="majorBidi" w:hAnsiTheme="majorBidi" w:cstheme="majorBidi"/>
                <w:sz w:val="29"/>
                <w:szCs w:val="29"/>
              </w:rPr>
              <w:t>1.0</w:t>
            </w:r>
            <w:r w:rsidRPr="00C20284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ถึง </w:t>
            </w:r>
            <w:r w:rsidR="006779AC">
              <w:rPr>
                <w:rFonts w:asciiTheme="majorBidi" w:hAnsiTheme="majorBidi" w:cstheme="majorBidi"/>
                <w:sz w:val="29"/>
                <w:szCs w:val="29"/>
              </w:rPr>
              <w:t>1.6</w:t>
            </w:r>
            <w:r w:rsidRPr="00C20284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>
              <w:rPr>
                <w:rFonts w:asciiTheme="majorBidi" w:hAnsiTheme="majorBidi" w:cstheme="majorBidi"/>
                <w:sz w:val="29"/>
                <w:szCs w:val="29"/>
                <w:cs/>
              </w:rPr>
              <w:t>สำหรับ</w:t>
            </w:r>
            <w:r w:rsidR="00D1664C"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>ปี</w:t>
            </w:r>
            <w:r w:rsidRPr="00C20284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 xml:space="preserve"> </w:t>
            </w:r>
            <w:r w:rsidR="006779AC">
              <w:rPr>
                <w:rFonts w:asciiTheme="majorBidi" w:hAnsiTheme="majorBidi" w:cstheme="majorBidi"/>
                <w:sz w:val="29"/>
                <w:szCs w:val="29"/>
              </w:rPr>
              <w:t>2563</w:t>
            </w:r>
            <w:r w:rsidRPr="00C20284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42" w:type="dxa"/>
          </w:tcPr>
          <w:p w14:paraId="32EFB831" w14:textId="77777777" w:rsidR="00D073FC" w:rsidRPr="00C20284" w:rsidRDefault="00D073FC" w:rsidP="00337CF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594" w:type="dxa"/>
            <w:tcBorders>
              <w:top w:val="single" w:sz="4" w:space="0" w:color="auto"/>
            </w:tcBorders>
            <w:hideMark/>
          </w:tcPr>
          <w:p w14:paraId="317A067E" w14:textId="33F83C3F" w:rsidR="00D073FC" w:rsidRPr="00C20284" w:rsidRDefault="00D073FC" w:rsidP="0062193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07"/>
              <w:jc w:val="thaiDistribute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C20284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มูลค่ายุติธรรมที่ประมาณการไว้จะเพิ่มขึ้น (ลดลง) หากตัวคูณร่วมที่ปรับปรุงแล้วสูงขึ้น (ต่ำลง)</w:t>
            </w:r>
          </w:p>
          <w:p w14:paraId="3157EFAF" w14:textId="77777777" w:rsidR="00D073FC" w:rsidRPr="00C20284" w:rsidRDefault="00D073FC" w:rsidP="00337CF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</w:tr>
      <w:tr w:rsidR="004926D0" w:rsidRPr="00C20284" w14:paraId="1DEF819F" w14:textId="77777777" w:rsidTr="004926D0">
        <w:trPr>
          <w:trHeight w:hRule="exact" w:val="173"/>
        </w:trPr>
        <w:tc>
          <w:tcPr>
            <w:tcW w:w="1846" w:type="dxa"/>
          </w:tcPr>
          <w:p w14:paraId="006FB619" w14:textId="77777777" w:rsidR="004926D0" w:rsidRPr="00FB1696" w:rsidRDefault="004926D0" w:rsidP="00FB1696">
            <w:pPr>
              <w:pStyle w:val="block"/>
              <w:spacing w:line="240" w:lineRule="auto"/>
              <w:ind w:left="101" w:right="-108" w:hanging="203"/>
              <w:rPr>
                <w:rFonts w:asciiTheme="majorBidi" w:hAnsi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42" w:type="dxa"/>
          </w:tcPr>
          <w:p w14:paraId="58A98AB6" w14:textId="77777777" w:rsidR="004926D0" w:rsidRPr="00C20284" w:rsidRDefault="004926D0" w:rsidP="00337CF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342" w:type="dxa"/>
          </w:tcPr>
          <w:p w14:paraId="7B3B59B5" w14:textId="77777777" w:rsidR="004926D0" w:rsidRPr="00C20284" w:rsidRDefault="004926D0" w:rsidP="00337CF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</w:pPr>
          </w:p>
        </w:tc>
        <w:tc>
          <w:tcPr>
            <w:tcW w:w="242" w:type="dxa"/>
          </w:tcPr>
          <w:p w14:paraId="2EED6825" w14:textId="77777777" w:rsidR="004926D0" w:rsidRPr="00C20284" w:rsidRDefault="004926D0" w:rsidP="00337CF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309" w:type="dxa"/>
          </w:tcPr>
          <w:p w14:paraId="64C122CA" w14:textId="77777777" w:rsidR="004926D0" w:rsidRPr="00C20284" w:rsidRDefault="004926D0" w:rsidP="00337CF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42" w:type="dxa"/>
          </w:tcPr>
          <w:p w14:paraId="606086EF" w14:textId="77777777" w:rsidR="004926D0" w:rsidRPr="00C20284" w:rsidRDefault="004926D0" w:rsidP="00337CF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594" w:type="dxa"/>
          </w:tcPr>
          <w:p w14:paraId="722559B6" w14:textId="77777777" w:rsidR="004926D0" w:rsidRPr="00C20284" w:rsidRDefault="004926D0" w:rsidP="00337CF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</w:tr>
      <w:tr w:rsidR="003C1323" w:rsidRPr="00C20284" w14:paraId="41512239" w14:textId="77777777" w:rsidTr="002B0A5F">
        <w:trPr>
          <w:trHeight w:hRule="exact" w:val="1145"/>
        </w:trPr>
        <w:tc>
          <w:tcPr>
            <w:tcW w:w="1846" w:type="dxa"/>
          </w:tcPr>
          <w:p w14:paraId="379F61B7" w14:textId="2D479597" w:rsidR="003C1323" w:rsidRPr="00FB1696" w:rsidRDefault="003C1323" w:rsidP="00FB1696">
            <w:pPr>
              <w:pStyle w:val="block"/>
              <w:spacing w:line="240" w:lineRule="auto"/>
              <w:ind w:left="101" w:right="-108" w:hanging="203"/>
              <w:rPr>
                <w:rFonts w:asciiTheme="majorBidi" w:hAnsi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42" w:type="dxa"/>
          </w:tcPr>
          <w:p w14:paraId="78748AE2" w14:textId="77777777" w:rsidR="003C1323" w:rsidRPr="00C20284" w:rsidRDefault="003C1323" w:rsidP="00337CF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342" w:type="dxa"/>
          </w:tcPr>
          <w:p w14:paraId="2A010567" w14:textId="0F95C81A" w:rsidR="003C1323" w:rsidRPr="00C20284" w:rsidRDefault="002B6107" w:rsidP="00F126B1">
            <w:pPr>
              <w:pStyle w:val="block"/>
              <w:tabs>
                <w:tab w:val="left" w:pos="11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9" w:right="-108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</w:pPr>
            <w:r w:rsidRPr="002B6107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val="en-US" w:bidi="th-TH"/>
              </w:rPr>
              <w:t>-</w:t>
            </w:r>
            <w:r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val="en-US" w:bidi="th-TH"/>
              </w:rPr>
              <w:t xml:space="preserve"> </w:t>
            </w:r>
            <w:r w:rsidR="00F126B1">
              <w:rPr>
                <w:rFonts w:asciiTheme="majorBidi" w:hAnsiTheme="majorBidi" w:cstheme="majorBidi"/>
                <w:i/>
                <w:iCs/>
                <w:sz w:val="29"/>
                <w:szCs w:val="29"/>
                <w:lang w:val="en-US" w:bidi="th-TH"/>
              </w:rPr>
              <w:t xml:space="preserve"> </w:t>
            </w:r>
            <w:r w:rsidR="00853D9E" w:rsidRPr="00192774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val="en-US" w:bidi="th-TH"/>
              </w:rPr>
              <w:t>วิธีคิดลดกระแสเงินสด</w:t>
            </w:r>
          </w:p>
        </w:tc>
        <w:tc>
          <w:tcPr>
            <w:tcW w:w="242" w:type="dxa"/>
          </w:tcPr>
          <w:p w14:paraId="0438F94B" w14:textId="77777777" w:rsidR="003C1323" w:rsidRPr="00C20284" w:rsidRDefault="003C1323" w:rsidP="00337CF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309" w:type="dxa"/>
          </w:tcPr>
          <w:p w14:paraId="18C0608E" w14:textId="11A146B6" w:rsidR="003C1323" w:rsidRPr="00C20284" w:rsidRDefault="00277846" w:rsidP="00192774">
            <w:pPr>
              <w:pStyle w:val="block"/>
              <w:spacing w:line="240" w:lineRule="auto"/>
              <w:ind w:left="0" w:right="-108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277846">
              <w:rPr>
                <w:rFonts w:asciiTheme="majorBidi" w:hAnsiTheme="majorBidi"/>
                <w:sz w:val="29"/>
                <w:szCs w:val="29"/>
                <w:cs/>
                <w:lang w:bidi="th-TH"/>
              </w:rPr>
              <w:t xml:space="preserve">อัตราคิดลด (ร้อยละ </w:t>
            </w:r>
            <w:r w:rsidR="00EC0B8B">
              <w:rPr>
                <w:rFonts w:asciiTheme="majorBidi" w:hAnsiTheme="majorBidi"/>
                <w:sz w:val="29"/>
                <w:szCs w:val="29"/>
                <w:lang w:bidi="th-TH"/>
              </w:rPr>
              <w:t>11</w:t>
            </w:r>
            <w:r w:rsidR="00192774">
              <w:rPr>
                <w:rFonts w:asciiTheme="majorBidi" w:hAnsiTheme="majorBidi"/>
                <w:sz w:val="29"/>
                <w:szCs w:val="29"/>
                <w:lang w:bidi="th-TH"/>
              </w:rPr>
              <w:t xml:space="preserve"> </w:t>
            </w:r>
            <w:r w:rsidRPr="00277846">
              <w:rPr>
                <w:rFonts w:asciiTheme="majorBidi" w:hAnsiTheme="majorBidi"/>
                <w:sz w:val="29"/>
                <w:szCs w:val="29"/>
                <w:cs/>
                <w:lang w:bidi="th-TH"/>
              </w:rPr>
              <w:t xml:space="preserve">สำหรับปี </w:t>
            </w:r>
            <w:r w:rsidR="004871DB">
              <w:rPr>
                <w:rFonts w:asciiTheme="majorBidi" w:hAnsiTheme="majorBidi"/>
                <w:sz w:val="29"/>
                <w:szCs w:val="29"/>
                <w:lang w:bidi="th-TH"/>
              </w:rPr>
              <w:t>2564</w:t>
            </w:r>
            <w:r w:rsidR="00192774">
              <w:rPr>
                <w:rFonts w:asciiTheme="majorBidi" w:hAnsiTheme="majorBidi" w:hint="cs"/>
                <w:sz w:val="29"/>
                <w:szCs w:val="29"/>
                <w:cs/>
                <w:lang w:bidi="th-TH"/>
              </w:rPr>
              <w:t>)</w:t>
            </w:r>
            <w:r w:rsidRPr="00277846">
              <w:rPr>
                <w:rFonts w:asciiTheme="majorBidi" w:hAnsiTheme="majorBidi"/>
                <w:sz w:val="29"/>
                <w:szCs w:val="29"/>
                <w:cs/>
                <w:lang w:bidi="th-TH"/>
              </w:rPr>
              <w:t xml:space="preserve">    </w:t>
            </w:r>
          </w:p>
        </w:tc>
        <w:tc>
          <w:tcPr>
            <w:tcW w:w="242" w:type="dxa"/>
          </w:tcPr>
          <w:p w14:paraId="2744E4CE" w14:textId="77777777" w:rsidR="003C1323" w:rsidRPr="00C20284" w:rsidRDefault="003C1323" w:rsidP="00337CF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594" w:type="dxa"/>
          </w:tcPr>
          <w:p w14:paraId="190A75AD" w14:textId="5BA5720C" w:rsidR="003C1323" w:rsidRPr="00C20284" w:rsidRDefault="00277846" w:rsidP="00BB0D30">
            <w:pPr>
              <w:pStyle w:val="block"/>
              <w:spacing w:line="240" w:lineRule="auto"/>
              <w:ind w:left="107" w:firstLine="15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277846">
              <w:rPr>
                <w:rFonts w:asciiTheme="majorBidi" w:hAnsiTheme="majorBidi"/>
                <w:sz w:val="29"/>
                <w:szCs w:val="29"/>
                <w:cs/>
                <w:lang w:bidi="th-TH"/>
              </w:rPr>
              <w:t>มูลค่ายุติธรรมที่ประมาณการไว้จ</w:t>
            </w:r>
            <w:r>
              <w:rPr>
                <w:rFonts w:asciiTheme="majorBidi" w:hAnsiTheme="majorBidi" w:hint="cs"/>
                <w:sz w:val="29"/>
                <w:szCs w:val="29"/>
                <w:cs/>
                <w:lang w:bidi="th-TH"/>
              </w:rPr>
              <w:t>ะ</w:t>
            </w:r>
            <w:r w:rsidRPr="00277846">
              <w:rPr>
                <w:rFonts w:asciiTheme="majorBidi" w:hAnsiTheme="majorBidi"/>
                <w:sz w:val="29"/>
                <w:szCs w:val="29"/>
                <w:cs/>
                <w:lang w:bidi="th-TH"/>
              </w:rPr>
              <w:t>เพิ่มขึ้น (ลดลง) หากอัตราคิดลดต่ำลง (สูงขึ้น)</w:t>
            </w:r>
          </w:p>
        </w:tc>
      </w:tr>
    </w:tbl>
    <w:p w14:paraId="63E94CBA" w14:textId="77777777" w:rsidR="00D073FC" w:rsidRDefault="00D073FC" w:rsidP="00D073FC">
      <w:pPr>
        <w:pStyle w:val="acctmergecolhdg"/>
        <w:spacing w:line="240" w:lineRule="auto"/>
        <w:ind w:left="540"/>
        <w:jc w:val="thaiDistribute"/>
        <w:rPr>
          <w:rFonts w:asciiTheme="majorBidi" w:hAnsiTheme="majorBidi" w:cstheme="majorBidi"/>
          <w:b w:val="0"/>
          <w:bCs/>
          <w:sz w:val="29"/>
          <w:szCs w:val="29"/>
          <w:lang w:bidi="th-TH"/>
        </w:rPr>
      </w:pPr>
    </w:p>
    <w:p w14:paraId="277C95E3" w14:textId="7D265C5E" w:rsidR="002827B8" w:rsidRDefault="002827B8" w:rsidP="005E3EA9">
      <w:pPr>
        <w:pStyle w:val="block"/>
        <w:spacing w:after="0" w:line="240" w:lineRule="atLeast"/>
        <w:ind w:left="101" w:right="-7" w:hanging="74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C20284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การกระทบยอดของมูลค่ายุติธรรมระดับ </w:t>
      </w:r>
      <w:r w:rsidR="009711B9" w:rsidRPr="009711B9">
        <w:rPr>
          <w:rFonts w:asciiTheme="majorBidi" w:hAnsiTheme="majorBidi"/>
          <w:b/>
          <w:bCs/>
          <w:sz w:val="30"/>
          <w:szCs w:val="30"/>
          <w:lang w:val="en-US"/>
        </w:rPr>
        <w:t>3</w:t>
      </w:r>
      <w:r w:rsidRPr="00C20284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0ECD8C34" w14:textId="77777777" w:rsidR="00D073FC" w:rsidRPr="00753D8A" w:rsidRDefault="00D073FC">
      <w:pPr>
        <w:pStyle w:val="block"/>
        <w:spacing w:after="0" w:line="240" w:lineRule="atLeast"/>
        <w:ind w:left="540" w:right="-7" w:hanging="90"/>
        <w:jc w:val="both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  <w:shd w:val="clear" w:color="auto" w:fill="D9D9D9" w:themeFill="background1" w:themeFillShade="D9"/>
          <w:lang w:bidi="th-TH"/>
        </w:rPr>
      </w:pPr>
    </w:p>
    <w:tbl>
      <w:tblPr>
        <w:tblW w:w="9810" w:type="dxa"/>
        <w:tblLayout w:type="fixed"/>
        <w:tblLook w:val="01E0" w:firstRow="1" w:lastRow="1" w:firstColumn="1" w:lastColumn="1" w:noHBand="0" w:noVBand="0"/>
      </w:tblPr>
      <w:tblGrid>
        <w:gridCol w:w="4270"/>
        <w:gridCol w:w="1090"/>
        <w:gridCol w:w="314"/>
        <w:gridCol w:w="1160"/>
        <w:gridCol w:w="315"/>
        <w:gridCol w:w="1157"/>
        <w:gridCol w:w="315"/>
        <w:gridCol w:w="1189"/>
      </w:tblGrid>
      <w:tr w:rsidR="00B55D68" w:rsidRPr="00C20284" w14:paraId="5EA4C992" w14:textId="77777777" w:rsidTr="00185811">
        <w:trPr>
          <w:trHeight w:val="417"/>
          <w:tblHeader/>
        </w:trPr>
        <w:tc>
          <w:tcPr>
            <w:tcW w:w="4270" w:type="dxa"/>
          </w:tcPr>
          <w:p w14:paraId="152F05D7" w14:textId="77777777" w:rsidR="00B55D68" w:rsidRPr="00C20284" w:rsidDel="003F3AAD" w:rsidRDefault="00B55D68" w:rsidP="002B1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" w:right="-108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5540" w:type="dxa"/>
            <w:gridSpan w:val="7"/>
          </w:tcPr>
          <w:p w14:paraId="4C2FBE4F" w14:textId="17EA252B" w:rsidR="00B55D68" w:rsidRPr="00C20284" w:rsidRDefault="00B55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3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(หน่วย</w:t>
            </w:r>
            <w:r w:rsidRPr="00C20284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: </w:t>
            </w:r>
            <w:r w:rsidRPr="00C2028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A12776" w:rsidRPr="00C20284" w14:paraId="6FF20A4E" w14:textId="6CEADE4F" w:rsidTr="00185811">
        <w:trPr>
          <w:trHeight w:val="417"/>
          <w:tblHeader/>
        </w:trPr>
        <w:tc>
          <w:tcPr>
            <w:tcW w:w="4270" w:type="dxa"/>
          </w:tcPr>
          <w:p w14:paraId="143038AB" w14:textId="52A381A2" w:rsidR="00A12776" w:rsidRPr="00C20284" w:rsidRDefault="00A12776" w:rsidP="002B1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"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64" w:type="dxa"/>
            <w:gridSpan w:val="3"/>
            <w:tcBorders>
              <w:bottom w:val="single" w:sz="4" w:space="0" w:color="auto"/>
            </w:tcBorders>
          </w:tcPr>
          <w:p w14:paraId="2C981313" w14:textId="65B10D59" w:rsidR="00A12776" w:rsidRPr="00C20284" w:rsidRDefault="00A12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2028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C20284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315" w:type="dxa"/>
          </w:tcPr>
          <w:p w14:paraId="61207ED7" w14:textId="7BD8FD1D" w:rsidR="00A12776" w:rsidRPr="00C20284" w:rsidRDefault="00A12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61" w:type="dxa"/>
            <w:gridSpan w:val="3"/>
            <w:tcBorders>
              <w:bottom w:val="single" w:sz="4" w:space="0" w:color="auto"/>
            </w:tcBorders>
            <w:vAlign w:val="bottom"/>
          </w:tcPr>
          <w:p w14:paraId="36AEEE20" w14:textId="545A05F1" w:rsidR="00A12776" w:rsidRPr="00C20284" w:rsidRDefault="00A12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2028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20284">
              <w:rPr>
                <w:rFonts w:asciiTheme="majorBidi" w:hAnsiTheme="majorBidi" w:cstheme="majorBidi"/>
                <w:bCs/>
                <w:color w:val="FF0000"/>
                <w:sz w:val="30"/>
                <w:szCs w:val="30"/>
                <w:cs/>
              </w:rPr>
              <w:t xml:space="preserve"> </w:t>
            </w:r>
          </w:p>
        </w:tc>
      </w:tr>
      <w:tr w:rsidR="00A12776" w:rsidRPr="00C20284" w14:paraId="20886E44" w14:textId="437C0230" w:rsidTr="00185811">
        <w:trPr>
          <w:trHeight w:val="417"/>
          <w:tblHeader/>
        </w:trPr>
        <w:tc>
          <w:tcPr>
            <w:tcW w:w="4270" w:type="dxa"/>
          </w:tcPr>
          <w:p w14:paraId="33823385" w14:textId="1F88AF7C" w:rsidR="00A12776" w:rsidRPr="00C20284" w:rsidRDefault="00A12776" w:rsidP="002B1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vAlign w:val="center"/>
          </w:tcPr>
          <w:p w14:paraId="40CF5E3E" w14:textId="68D6A2B5" w:rsidR="00A12776" w:rsidRPr="00C20284" w:rsidRDefault="0097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711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C661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6E5F3CDF" w14:textId="47F9D581" w:rsidR="00A12776" w:rsidRPr="00C20284" w:rsidRDefault="00A12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vAlign w:val="center"/>
          </w:tcPr>
          <w:p w14:paraId="56AF3ABC" w14:textId="0F983389" w:rsidR="00A12776" w:rsidRPr="00C20284" w:rsidRDefault="0097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711B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315" w:type="dxa"/>
          </w:tcPr>
          <w:p w14:paraId="1B6D24BA" w14:textId="64809B5A" w:rsidR="00A12776" w:rsidRPr="00C20284" w:rsidRDefault="00A12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7" w:type="dxa"/>
            <w:vAlign w:val="center"/>
          </w:tcPr>
          <w:p w14:paraId="4526B2A9" w14:textId="0EE3931F" w:rsidR="00A12776" w:rsidRPr="00C20284" w:rsidRDefault="0097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711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C661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315" w:type="dxa"/>
            <w:vAlign w:val="center"/>
          </w:tcPr>
          <w:p w14:paraId="78A0D4FC" w14:textId="49F1CC2D" w:rsidR="00A12776" w:rsidRPr="00C20284" w:rsidRDefault="00A12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9" w:type="dxa"/>
            <w:vAlign w:val="center"/>
          </w:tcPr>
          <w:p w14:paraId="4D17AE59" w14:textId="65931DA1" w:rsidR="00A12776" w:rsidRPr="00C20284" w:rsidRDefault="0097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711B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A12776" w:rsidRPr="00C20284" w14:paraId="0F085DC8" w14:textId="208631ED" w:rsidTr="00185811">
        <w:trPr>
          <w:trHeight w:val="417"/>
        </w:trPr>
        <w:tc>
          <w:tcPr>
            <w:tcW w:w="4270" w:type="dxa"/>
            <w:vAlign w:val="bottom"/>
          </w:tcPr>
          <w:p w14:paraId="3DC5D339" w14:textId="4C0CBB69" w:rsidR="00A12776" w:rsidRPr="00C20284" w:rsidRDefault="00A12776" w:rsidP="00185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1" w:hanging="1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เงินลงทุนในตราสารทุนที่ไม่อยู่ใน</w:t>
            </w:r>
          </w:p>
        </w:tc>
        <w:tc>
          <w:tcPr>
            <w:tcW w:w="1090" w:type="dxa"/>
            <w:tcBorders>
              <w:top w:val="single" w:sz="4" w:space="0" w:color="auto"/>
            </w:tcBorders>
          </w:tcPr>
          <w:p w14:paraId="7F009B80" w14:textId="1AFE3FC5" w:rsidR="00A12776" w:rsidRPr="00C20284" w:rsidRDefault="00A1277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4" w:type="dxa"/>
          </w:tcPr>
          <w:p w14:paraId="555A838C" w14:textId="26E11A65" w:rsidR="00A12776" w:rsidRPr="00C20284" w:rsidRDefault="00A12776" w:rsidP="002B1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0C756A0E" w14:textId="24BE6684" w:rsidR="00A12776" w:rsidRPr="00C20284" w:rsidRDefault="00A1277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" w:type="dxa"/>
          </w:tcPr>
          <w:p w14:paraId="0F72468C" w14:textId="376F96EB" w:rsidR="00A12776" w:rsidRPr="00C20284" w:rsidRDefault="00A12776" w:rsidP="002B1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2E0929D3" w14:textId="4EFD7B5B" w:rsidR="00A12776" w:rsidRPr="00C20284" w:rsidRDefault="00A1277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" w:type="dxa"/>
          </w:tcPr>
          <w:p w14:paraId="309649A3" w14:textId="6D721E8F" w:rsidR="00A12776" w:rsidRPr="00C20284" w:rsidRDefault="00A12776" w:rsidP="002B1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1093BEB8" w14:textId="4E0B3F3F" w:rsidR="00A12776" w:rsidRPr="00C20284" w:rsidRDefault="00A1277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2776" w:rsidRPr="00C20284" w14:paraId="32BBF3F8" w14:textId="77777777" w:rsidTr="00185811">
        <w:trPr>
          <w:trHeight w:val="417"/>
        </w:trPr>
        <w:tc>
          <w:tcPr>
            <w:tcW w:w="4270" w:type="dxa"/>
            <w:vAlign w:val="bottom"/>
          </w:tcPr>
          <w:p w14:paraId="40599F31" w14:textId="582B2A71" w:rsidR="00A12776" w:rsidRPr="00C20284" w:rsidRDefault="00A12776" w:rsidP="00185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1" w:hanging="1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ความต้องการของตลาด</w:t>
            </w:r>
          </w:p>
        </w:tc>
        <w:tc>
          <w:tcPr>
            <w:tcW w:w="1090" w:type="dxa"/>
          </w:tcPr>
          <w:p w14:paraId="5EE04BCD" w14:textId="77777777" w:rsidR="00A12776" w:rsidRPr="00C20284" w:rsidRDefault="00A1277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4" w:type="dxa"/>
          </w:tcPr>
          <w:p w14:paraId="5DC8E5FE" w14:textId="77777777" w:rsidR="00A12776" w:rsidRPr="00C20284" w:rsidRDefault="00A12776" w:rsidP="002B1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0" w:type="dxa"/>
          </w:tcPr>
          <w:p w14:paraId="7F2C1809" w14:textId="77777777" w:rsidR="00A12776" w:rsidRPr="00C20284" w:rsidRDefault="00A1277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" w:type="dxa"/>
          </w:tcPr>
          <w:p w14:paraId="59A31E82" w14:textId="77777777" w:rsidR="00A12776" w:rsidRPr="00C20284" w:rsidRDefault="00A12776" w:rsidP="002B1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7" w:type="dxa"/>
          </w:tcPr>
          <w:p w14:paraId="61D64A33" w14:textId="77777777" w:rsidR="00A12776" w:rsidRPr="00C20284" w:rsidRDefault="00A1277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" w:type="dxa"/>
          </w:tcPr>
          <w:p w14:paraId="74E972B9" w14:textId="77777777" w:rsidR="00A12776" w:rsidRPr="00C20284" w:rsidRDefault="00A12776" w:rsidP="002B1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9" w:type="dxa"/>
          </w:tcPr>
          <w:p w14:paraId="3AE30823" w14:textId="77777777" w:rsidR="00A12776" w:rsidRPr="00C20284" w:rsidRDefault="00A1277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4973" w:rsidRPr="00C20284" w14:paraId="62682A8F" w14:textId="39458B59" w:rsidTr="00185811">
        <w:trPr>
          <w:trHeight w:val="405"/>
        </w:trPr>
        <w:tc>
          <w:tcPr>
            <w:tcW w:w="4270" w:type="dxa"/>
          </w:tcPr>
          <w:p w14:paraId="678212F1" w14:textId="1E24DBF4" w:rsidR="00354973" w:rsidRPr="00AE61B4" w:rsidRDefault="00354973" w:rsidP="00185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1" w:hanging="188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AE61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9711B9" w:rsidRPr="00AE61B4">
              <w:rPr>
                <w:rFonts w:asciiTheme="majorBidi" w:hAnsiTheme="majorBidi"/>
                <w:sz w:val="30"/>
                <w:szCs w:val="30"/>
              </w:rPr>
              <w:t>1</w:t>
            </w:r>
            <w:r w:rsidRPr="00AE61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AE61B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90" w:type="dxa"/>
          </w:tcPr>
          <w:p w14:paraId="38E703F0" w14:textId="551700E5" w:rsidR="00354973" w:rsidRPr="00B95740" w:rsidRDefault="0099305D" w:rsidP="0035497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95740">
              <w:rPr>
                <w:rFonts w:asciiTheme="majorBidi" w:hAnsiTheme="majorBidi" w:cstheme="majorBidi"/>
                <w:sz w:val="30"/>
                <w:szCs w:val="30"/>
              </w:rPr>
              <w:t>8,869</w:t>
            </w:r>
          </w:p>
        </w:tc>
        <w:tc>
          <w:tcPr>
            <w:tcW w:w="314" w:type="dxa"/>
          </w:tcPr>
          <w:p w14:paraId="118ECDA8" w14:textId="6127D4E6" w:rsidR="00354973" w:rsidRPr="00C20284" w:rsidRDefault="00354973" w:rsidP="003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</w:tcPr>
          <w:p w14:paraId="2E7453BD" w14:textId="5C951CFC" w:rsidR="00354973" w:rsidRPr="00B42B89" w:rsidRDefault="009711B9" w:rsidP="00367AD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42B89">
              <w:rPr>
                <w:rFonts w:asciiTheme="majorBidi" w:hAnsiTheme="majorBidi"/>
                <w:sz w:val="30"/>
                <w:szCs w:val="30"/>
                <w:lang w:val="en-US"/>
              </w:rPr>
              <w:t>8</w:t>
            </w:r>
            <w:r w:rsidR="00892035" w:rsidRPr="00B42B8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2B89">
              <w:rPr>
                <w:rFonts w:asciiTheme="majorBidi" w:hAnsiTheme="majorBidi"/>
                <w:sz w:val="30"/>
                <w:szCs w:val="30"/>
                <w:lang w:val="en-US"/>
              </w:rPr>
              <w:t>80</w:t>
            </w:r>
            <w:r w:rsidR="003C6613">
              <w:rPr>
                <w:rFonts w:asciiTheme="majorBidi" w:hAnsi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315" w:type="dxa"/>
          </w:tcPr>
          <w:p w14:paraId="3FBD4BDB" w14:textId="62689852" w:rsidR="00354973" w:rsidRPr="00B42B89" w:rsidRDefault="00354973" w:rsidP="003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5C13F45D" w14:textId="27680EAB" w:rsidR="00354973" w:rsidRPr="00B42B89" w:rsidRDefault="002E2C19" w:rsidP="0035497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 w:rsidR="0099305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315" w:type="dxa"/>
          </w:tcPr>
          <w:p w14:paraId="04926B88" w14:textId="1473AE48" w:rsidR="00354973" w:rsidRPr="00B42B89" w:rsidRDefault="00354973" w:rsidP="003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0033E86C" w14:textId="668AB7EC" w:rsidR="00354973" w:rsidRPr="00B42B89" w:rsidRDefault="009711B9" w:rsidP="0035497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2B89">
              <w:rPr>
                <w:rFonts w:asciiTheme="majorBidi" w:hAnsiTheme="majorBidi"/>
                <w:sz w:val="30"/>
                <w:szCs w:val="30"/>
                <w:lang w:val="en-US"/>
              </w:rPr>
              <w:t>663</w:t>
            </w:r>
          </w:p>
        </w:tc>
      </w:tr>
      <w:tr w:rsidR="00980B28" w:rsidRPr="00C20284" w14:paraId="3DE85DD4" w14:textId="77777777" w:rsidTr="00185811">
        <w:trPr>
          <w:trHeight w:val="405"/>
        </w:trPr>
        <w:tc>
          <w:tcPr>
            <w:tcW w:w="4270" w:type="dxa"/>
          </w:tcPr>
          <w:p w14:paraId="67893588" w14:textId="5CAB1795" w:rsidR="00980B28" w:rsidRPr="00AE61B4" w:rsidRDefault="00AD503C" w:rsidP="00185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1" w:hanging="1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503C">
              <w:rPr>
                <w:rFonts w:asciiTheme="majorBidi" w:hAnsiTheme="majorBidi"/>
                <w:sz w:val="30"/>
                <w:szCs w:val="30"/>
                <w:cs/>
              </w:rPr>
              <w:t>ซื้อ/ลงทุนเพิ่ม</w:t>
            </w:r>
          </w:p>
        </w:tc>
        <w:tc>
          <w:tcPr>
            <w:tcW w:w="1090" w:type="dxa"/>
          </w:tcPr>
          <w:p w14:paraId="15D79BF1" w14:textId="595006AB" w:rsidR="00980B28" w:rsidRPr="00FB72FD" w:rsidRDefault="00FB72FD" w:rsidP="0035497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494</w:t>
            </w:r>
          </w:p>
        </w:tc>
        <w:tc>
          <w:tcPr>
            <w:tcW w:w="314" w:type="dxa"/>
          </w:tcPr>
          <w:p w14:paraId="0B8637DB" w14:textId="77777777" w:rsidR="00980B28" w:rsidRPr="00C20284" w:rsidRDefault="00980B28" w:rsidP="003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</w:tcPr>
          <w:p w14:paraId="37199517" w14:textId="342E96CA" w:rsidR="00980B28" w:rsidRPr="00B42B89" w:rsidRDefault="00AD503C" w:rsidP="00367AD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-110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315" w:type="dxa"/>
          </w:tcPr>
          <w:p w14:paraId="6B796699" w14:textId="77777777" w:rsidR="00980B28" w:rsidRPr="00B42B89" w:rsidRDefault="00980B28" w:rsidP="003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2B61F438" w14:textId="7A5B858B" w:rsidR="00980B28" w:rsidRDefault="00AD503C" w:rsidP="0035497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5" w:type="dxa"/>
          </w:tcPr>
          <w:p w14:paraId="67E2CCE7" w14:textId="77777777" w:rsidR="00980B28" w:rsidRPr="00B42B89" w:rsidRDefault="00980B28" w:rsidP="003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02DB9B7B" w14:textId="241F0E3F" w:rsidR="00980B28" w:rsidRPr="00B42B89" w:rsidRDefault="00AD503C" w:rsidP="0035497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</w:tr>
      <w:tr w:rsidR="00212F6A" w:rsidRPr="00C20284" w14:paraId="712DE774" w14:textId="77777777" w:rsidTr="00185811">
        <w:trPr>
          <w:trHeight w:val="405"/>
        </w:trPr>
        <w:tc>
          <w:tcPr>
            <w:tcW w:w="4270" w:type="dxa"/>
          </w:tcPr>
          <w:p w14:paraId="18741AA8" w14:textId="40502979" w:rsidR="00212F6A" w:rsidRPr="00AE61B4" w:rsidRDefault="00261AAB" w:rsidP="00185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1" w:hanging="1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ปรับปรุง</w:t>
            </w:r>
            <w:r w:rsidR="00212F6A" w:rsidRPr="00212F6A">
              <w:rPr>
                <w:rFonts w:asciiTheme="majorBidi" w:hAnsi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090" w:type="dxa"/>
          </w:tcPr>
          <w:p w14:paraId="392F5129" w14:textId="173A3031" w:rsidR="00212F6A" w:rsidRPr="00B95740" w:rsidRDefault="00F51015" w:rsidP="00F5101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D2D45">
              <w:rPr>
                <w:rFonts w:asciiTheme="majorBidi" w:hAnsiTheme="majorBidi" w:cstheme="majorBidi"/>
                <w:sz w:val="30"/>
                <w:szCs w:val="30"/>
              </w:rPr>
              <w:t>603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14" w:type="dxa"/>
          </w:tcPr>
          <w:p w14:paraId="67495939" w14:textId="77777777" w:rsidR="00212F6A" w:rsidRPr="00C20284" w:rsidRDefault="00212F6A" w:rsidP="003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</w:tcPr>
          <w:p w14:paraId="03F0DCEB" w14:textId="755DFA46" w:rsidR="00212F6A" w:rsidRPr="00B42B89" w:rsidRDefault="005350C6" w:rsidP="00367AD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-110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315" w:type="dxa"/>
          </w:tcPr>
          <w:p w14:paraId="4A57C47D" w14:textId="77777777" w:rsidR="00212F6A" w:rsidRPr="00B42B89" w:rsidRDefault="00212F6A" w:rsidP="003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2419D431" w14:textId="22B38E17" w:rsidR="00212F6A" w:rsidRDefault="00BC1347" w:rsidP="0035497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315" w:type="dxa"/>
          </w:tcPr>
          <w:p w14:paraId="0DEE1B0B" w14:textId="77777777" w:rsidR="00212F6A" w:rsidRPr="00B42B89" w:rsidRDefault="00212F6A" w:rsidP="003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0290342A" w14:textId="5D5ECD5D" w:rsidR="00212F6A" w:rsidRPr="00B42B89" w:rsidRDefault="00BC1347" w:rsidP="0035497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</w:tr>
      <w:tr w:rsidR="00354973" w:rsidRPr="00C20284" w14:paraId="2512F4C9" w14:textId="77777777" w:rsidTr="00185811">
        <w:trPr>
          <w:trHeight w:val="405"/>
        </w:trPr>
        <w:tc>
          <w:tcPr>
            <w:tcW w:w="4270" w:type="dxa"/>
          </w:tcPr>
          <w:p w14:paraId="65D572C4" w14:textId="416DFEE0" w:rsidR="00354973" w:rsidRPr="00C20284" w:rsidRDefault="00354973" w:rsidP="00185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1" w:hanging="1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14:paraId="71D6BD73" w14:textId="333B18A2" w:rsidR="00354973" w:rsidRPr="00C20284" w:rsidRDefault="00F51015" w:rsidP="0035497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="00894D7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314" w:type="dxa"/>
          </w:tcPr>
          <w:p w14:paraId="562ED578" w14:textId="77777777" w:rsidR="00354973" w:rsidRPr="00C20284" w:rsidRDefault="00354973" w:rsidP="003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5DC03DA0" w14:textId="1BACC25B" w:rsidR="00354973" w:rsidRPr="00C20284" w:rsidRDefault="009711B9" w:rsidP="00367AD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  <w:lang w:val="en-US"/>
              </w:rPr>
              <w:t>65</w:t>
            </w:r>
          </w:p>
        </w:tc>
        <w:tc>
          <w:tcPr>
            <w:tcW w:w="315" w:type="dxa"/>
          </w:tcPr>
          <w:p w14:paraId="33090595" w14:textId="77777777" w:rsidR="00354973" w:rsidRPr="00C20284" w:rsidRDefault="00354973" w:rsidP="003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7C27F287" w14:textId="18F94DCB" w:rsidR="00354973" w:rsidRPr="00C20284" w:rsidRDefault="00BC1347" w:rsidP="0035497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5" w:type="dxa"/>
          </w:tcPr>
          <w:p w14:paraId="2390173C" w14:textId="77777777" w:rsidR="00354973" w:rsidRPr="00C20284" w:rsidRDefault="00354973" w:rsidP="003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69D82BBE" w14:textId="65D58493" w:rsidR="00354973" w:rsidRPr="00C20284" w:rsidRDefault="00892035" w:rsidP="0035497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54973" w:rsidRPr="00C20284" w14:paraId="28920AB8" w14:textId="77777777" w:rsidTr="00185811">
        <w:trPr>
          <w:trHeight w:val="417"/>
        </w:trPr>
        <w:tc>
          <w:tcPr>
            <w:tcW w:w="4270" w:type="dxa"/>
          </w:tcPr>
          <w:p w14:paraId="6A53D63B" w14:textId="09E3E5EA" w:rsidR="00354973" w:rsidRPr="00C20284" w:rsidRDefault="00354973" w:rsidP="00185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1" w:hanging="1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711B9" w:rsidRPr="009711B9">
              <w:rPr>
                <w:rFonts w:asciiTheme="majorBidi" w:hAnsiTheme="majorBidi"/>
                <w:b/>
                <w:bCs/>
                <w:sz w:val="30"/>
                <w:szCs w:val="30"/>
              </w:rPr>
              <w:t>31</w:t>
            </w:r>
            <w:r w:rsidRPr="00C202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202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5AB25F" w14:textId="69D3B964" w:rsidR="00354973" w:rsidRPr="00F578E1" w:rsidRDefault="00F51015" w:rsidP="0035497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</w:t>
            </w:r>
            <w:r w:rsidR="00052F9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517</w:t>
            </w:r>
          </w:p>
        </w:tc>
        <w:tc>
          <w:tcPr>
            <w:tcW w:w="314" w:type="dxa"/>
          </w:tcPr>
          <w:p w14:paraId="1C79E90A" w14:textId="77777777" w:rsidR="00354973" w:rsidRPr="00C20284" w:rsidRDefault="00354973" w:rsidP="003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14:paraId="0BEDE84C" w14:textId="79AD4733" w:rsidR="00354973" w:rsidRPr="00C20284" w:rsidRDefault="009711B9" w:rsidP="00367AD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11B9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8</w:t>
            </w:r>
            <w:r w:rsidR="00892035" w:rsidRPr="00C202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711B9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869</w:t>
            </w:r>
          </w:p>
        </w:tc>
        <w:tc>
          <w:tcPr>
            <w:tcW w:w="315" w:type="dxa"/>
          </w:tcPr>
          <w:p w14:paraId="40F55FE9" w14:textId="77777777" w:rsidR="00354973" w:rsidRPr="00C20284" w:rsidRDefault="00354973" w:rsidP="003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</w:tcPr>
          <w:p w14:paraId="206D3F3E" w14:textId="43A3B6DC" w:rsidR="00354973" w:rsidRPr="00C20284" w:rsidRDefault="008467AF" w:rsidP="0035497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</w:t>
            </w:r>
            <w:r w:rsidRPr="00474D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315" w:type="dxa"/>
          </w:tcPr>
          <w:p w14:paraId="1A1FFFF2" w14:textId="77777777" w:rsidR="00354973" w:rsidRPr="00C20284" w:rsidRDefault="00354973" w:rsidP="003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58AAB942" w14:textId="681458EA" w:rsidR="00354973" w:rsidRPr="00C20284" w:rsidRDefault="009711B9" w:rsidP="0035497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11B9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663</w:t>
            </w:r>
          </w:p>
        </w:tc>
      </w:tr>
    </w:tbl>
    <w:p w14:paraId="46C1EB07" w14:textId="59B760BF" w:rsidR="002827B8" w:rsidRPr="00C20284" w:rsidRDefault="002827B8" w:rsidP="001B3149">
      <w:pPr>
        <w:pStyle w:val="ListParagraph"/>
        <w:numPr>
          <w:ilvl w:val="0"/>
          <w:numId w:val="16"/>
        </w:numPr>
        <w:ind w:left="450" w:hanging="45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2028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รายการเคลื่อนไหวของตราสารทุนที่อยู่ในความต้องการของตลาด</w:t>
      </w:r>
    </w:p>
    <w:p w14:paraId="0D63F04F" w14:textId="4E06D034" w:rsidR="007753C8" w:rsidRPr="00C20284" w:rsidRDefault="007753C8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7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tbl>
      <w:tblPr>
        <w:tblW w:w="9536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4500"/>
        <w:gridCol w:w="237"/>
        <w:gridCol w:w="933"/>
        <w:gridCol w:w="269"/>
        <w:gridCol w:w="990"/>
        <w:gridCol w:w="270"/>
        <w:gridCol w:w="990"/>
        <w:gridCol w:w="270"/>
        <w:gridCol w:w="1077"/>
      </w:tblGrid>
      <w:tr w:rsidR="00546DA2" w:rsidRPr="00C20284" w14:paraId="73D5873C" w14:textId="77777777" w:rsidTr="00D55B15">
        <w:trPr>
          <w:tblHeader/>
        </w:trPr>
        <w:tc>
          <w:tcPr>
            <w:tcW w:w="4500" w:type="dxa"/>
          </w:tcPr>
          <w:p w14:paraId="7FBA3F9D" w14:textId="77777777" w:rsidR="00546DA2" w:rsidRPr="00C20284" w:rsidRDefault="00546DA2" w:rsidP="002B1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"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2727570F" w14:textId="77777777" w:rsidR="00546DA2" w:rsidRPr="00C20284" w:rsidRDefault="0054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192" w:type="dxa"/>
            <w:gridSpan w:val="3"/>
          </w:tcPr>
          <w:p w14:paraId="2B439904" w14:textId="77777777" w:rsidR="00546DA2" w:rsidRPr="00C20284" w:rsidRDefault="0054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B51FBA1" w14:textId="77777777" w:rsidR="00546DA2" w:rsidRPr="00C20284" w:rsidRDefault="0054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37" w:type="dxa"/>
            <w:gridSpan w:val="3"/>
            <w:vAlign w:val="bottom"/>
          </w:tcPr>
          <w:p w14:paraId="732F2CC5" w14:textId="46AD28C2" w:rsidR="00546DA2" w:rsidRPr="00C20284" w:rsidRDefault="0054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(หน่วย</w:t>
            </w:r>
            <w:r w:rsidRPr="00C20284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: </w:t>
            </w:r>
            <w:r w:rsidRPr="00C2028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256425" w:rsidRPr="00C20284" w14:paraId="38366E37" w14:textId="77777777" w:rsidTr="00D55B15">
        <w:trPr>
          <w:tblHeader/>
        </w:trPr>
        <w:tc>
          <w:tcPr>
            <w:tcW w:w="4500" w:type="dxa"/>
          </w:tcPr>
          <w:p w14:paraId="7CF2351F" w14:textId="77777777" w:rsidR="00256425" w:rsidRPr="00C20284" w:rsidRDefault="00256425" w:rsidP="002B1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"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0427426E" w14:textId="77777777" w:rsidR="00256425" w:rsidRPr="00C20284" w:rsidRDefault="00256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192" w:type="dxa"/>
            <w:gridSpan w:val="3"/>
            <w:tcBorders>
              <w:bottom w:val="single" w:sz="4" w:space="0" w:color="auto"/>
            </w:tcBorders>
          </w:tcPr>
          <w:p w14:paraId="712C369F" w14:textId="77777777" w:rsidR="00256425" w:rsidRPr="00C20284" w:rsidRDefault="00256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2028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C20284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48386899" w14:textId="77777777" w:rsidR="00256425" w:rsidRPr="00C20284" w:rsidRDefault="00256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37" w:type="dxa"/>
            <w:gridSpan w:val="3"/>
            <w:tcBorders>
              <w:bottom w:val="single" w:sz="4" w:space="0" w:color="auto"/>
            </w:tcBorders>
            <w:vAlign w:val="bottom"/>
          </w:tcPr>
          <w:p w14:paraId="371192B8" w14:textId="77777777" w:rsidR="00256425" w:rsidRPr="00C20284" w:rsidRDefault="00256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2028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20284">
              <w:rPr>
                <w:rFonts w:asciiTheme="majorBidi" w:hAnsiTheme="majorBidi" w:cstheme="majorBidi"/>
                <w:bCs/>
                <w:color w:val="FF0000"/>
                <w:sz w:val="30"/>
                <w:szCs w:val="30"/>
                <w:cs/>
              </w:rPr>
              <w:t xml:space="preserve"> </w:t>
            </w:r>
          </w:p>
        </w:tc>
      </w:tr>
      <w:tr w:rsidR="00256425" w:rsidRPr="00C20284" w14:paraId="4FB44F88" w14:textId="77777777" w:rsidTr="00D55B15">
        <w:trPr>
          <w:tblHeader/>
        </w:trPr>
        <w:tc>
          <w:tcPr>
            <w:tcW w:w="4500" w:type="dxa"/>
          </w:tcPr>
          <w:p w14:paraId="1B2F17DD" w14:textId="77777777" w:rsidR="00256425" w:rsidRPr="00C20284" w:rsidRDefault="00256425" w:rsidP="002B1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7" w:type="dxa"/>
          </w:tcPr>
          <w:p w14:paraId="0D83DE1C" w14:textId="77777777" w:rsidR="00256425" w:rsidRPr="00C20284" w:rsidRDefault="00256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C8BF3" w14:textId="001C8FA9" w:rsidR="00256425" w:rsidRPr="00C20284" w:rsidRDefault="0097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711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C661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0BC1B076" w14:textId="77777777" w:rsidR="00256425" w:rsidRPr="00C20284" w:rsidRDefault="00256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B67C6" w14:textId="782CC557" w:rsidR="00256425" w:rsidRPr="00C20284" w:rsidRDefault="0097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711B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4E8E6A8" w14:textId="77777777" w:rsidR="00256425" w:rsidRPr="00C20284" w:rsidRDefault="00256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578B2" w14:textId="32C89D61" w:rsidR="00256425" w:rsidRPr="00C20284" w:rsidRDefault="0097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711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C661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7F54314E" w14:textId="77777777" w:rsidR="00256425" w:rsidRPr="00C20284" w:rsidRDefault="00256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48C39" w14:textId="23F2E380" w:rsidR="00256425" w:rsidRPr="00C20284" w:rsidRDefault="0097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711B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256425" w:rsidRPr="00C20284" w14:paraId="0B32B640" w14:textId="77777777" w:rsidTr="00D55B15">
        <w:tc>
          <w:tcPr>
            <w:tcW w:w="4500" w:type="dxa"/>
            <w:vAlign w:val="bottom"/>
          </w:tcPr>
          <w:p w14:paraId="29D134CF" w14:textId="508A3486" w:rsidR="00256425" w:rsidRPr="00C20284" w:rsidRDefault="00256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5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237" w:type="dxa"/>
          </w:tcPr>
          <w:p w14:paraId="121D1B0B" w14:textId="77777777" w:rsidR="00256425" w:rsidRPr="00C20284" w:rsidRDefault="0025642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</w:tcPr>
          <w:p w14:paraId="01A3306B" w14:textId="77777777" w:rsidR="00256425" w:rsidRPr="00C20284" w:rsidRDefault="0025642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6C852DEB" w14:textId="77777777" w:rsidR="00256425" w:rsidRPr="00C20284" w:rsidRDefault="00256425" w:rsidP="002B1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C3F814A" w14:textId="77777777" w:rsidR="00256425" w:rsidRPr="00C20284" w:rsidRDefault="0025642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4FCF12" w14:textId="77777777" w:rsidR="00256425" w:rsidRPr="00C20284" w:rsidRDefault="00256425" w:rsidP="002B1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FC7C18C" w14:textId="77777777" w:rsidR="00256425" w:rsidRPr="00C20284" w:rsidRDefault="0025642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591A29" w14:textId="77777777" w:rsidR="00256425" w:rsidRPr="00C20284" w:rsidRDefault="00256425" w:rsidP="002B1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7" w:type="dxa"/>
          </w:tcPr>
          <w:p w14:paraId="4E4D6BF0" w14:textId="77777777" w:rsidR="00256425" w:rsidRPr="00C20284" w:rsidRDefault="0025642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6425" w:rsidRPr="00C20284" w14:paraId="15FF4298" w14:textId="77777777" w:rsidTr="00D55B15">
        <w:tc>
          <w:tcPr>
            <w:tcW w:w="4500" w:type="dxa"/>
          </w:tcPr>
          <w:p w14:paraId="08F5282F" w14:textId="69E4CEE7" w:rsidR="00256425" w:rsidRPr="00C20284" w:rsidRDefault="00256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7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237" w:type="dxa"/>
          </w:tcPr>
          <w:p w14:paraId="3DC009D2" w14:textId="77777777" w:rsidR="00256425" w:rsidRPr="00C20284" w:rsidRDefault="0025642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</w:tcPr>
          <w:p w14:paraId="0B458021" w14:textId="299CEDE3" w:rsidR="00256425" w:rsidRPr="00C20284" w:rsidRDefault="0025642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0451265E" w14:textId="77777777" w:rsidR="00256425" w:rsidRPr="00C20284" w:rsidRDefault="00256425" w:rsidP="002B1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839965A" w14:textId="6E96C8A9" w:rsidR="00256425" w:rsidRPr="00C20284" w:rsidRDefault="0025642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49C900" w14:textId="77777777" w:rsidR="00256425" w:rsidRPr="00C20284" w:rsidRDefault="00256425" w:rsidP="002B1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6DB0B15B" w14:textId="7894ABED" w:rsidR="00256425" w:rsidRPr="00C20284" w:rsidRDefault="0025642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90DE48" w14:textId="77777777" w:rsidR="00256425" w:rsidRPr="00C20284" w:rsidRDefault="00256425" w:rsidP="002B1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7" w:type="dxa"/>
          </w:tcPr>
          <w:p w14:paraId="06AC2B21" w14:textId="5BDAEBCB" w:rsidR="00256425" w:rsidRPr="00C20284" w:rsidRDefault="0025642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6425" w:rsidRPr="00C20284" w14:paraId="1E4ACC7E" w14:textId="77777777" w:rsidTr="00D55B15">
        <w:tc>
          <w:tcPr>
            <w:tcW w:w="4500" w:type="dxa"/>
          </w:tcPr>
          <w:p w14:paraId="7CAA7E22" w14:textId="58811B56" w:rsidR="00256425" w:rsidRPr="00C20284" w:rsidRDefault="00256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7"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ตราสารทุนที่วัดมูลค่าด้วย</w:t>
            </w:r>
            <w:r w:rsidR="00AE4673"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</w:t>
            </w:r>
          </w:p>
        </w:tc>
        <w:tc>
          <w:tcPr>
            <w:tcW w:w="237" w:type="dxa"/>
          </w:tcPr>
          <w:p w14:paraId="6147B4DA" w14:textId="77777777" w:rsidR="00256425" w:rsidRPr="00C20284" w:rsidRDefault="0025642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vAlign w:val="bottom"/>
          </w:tcPr>
          <w:p w14:paraId="16F20CA1" w14:textId="77777777" w:rsidR="00256425" w:rsidRPr="00C20284" w:rsidRDefault="0025642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5EDB3283" w14:textId="77777777" w:rsidR="00256425" w:rsidRPr="00C20284" w:rsidRDefault="00256425" w:rsidP="002B1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A2DA402" w14:textId="77777777" w:rsidR="00256425" w:rsidRPr="00C20284" w:rsidRDefault="0025642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3F9A117" w14:textId="77777777" w:rsidR="00256425" w:rsidRPr="00C20284" w:rsidRDefault="00256425" w:rsidP="002B1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AA5CA51" w14:textId="77777777" w:rsidR="00256425" w:rsidRPr="00C20284" w:rsidRDefault="0025642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54F72E5" w14:textId="77777777" w:rsidR="00256425" w:rsidRPr="00C20284" w:rsidRDefault="00256425" w:rsidP="002B1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13F7A392" w14:textId="77777777" w:rsidR="00256425" w:rsidRPr="00C20284" w:rsidRDefault="0025642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6425" w:rsidRPr="00C20284" w14:paraId="11B52AB5" w14:textId="77777777" w:rsidTr="00D55B15">
        <w:tc>
          <w:tcPr>
            <w:tcW w:w="4500" w:type="dxa"/>
          </w:tcPr>
          <w:p w14:paraId="3693B6F2" w14:textId="3EC2F6C1" w:rsidR="00256425" w:rsidRPr="00C20284" w:rsidRDefault="00256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7" w:firstLine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7" w:type="dxa"/>
          </w:tcPr>
          <w:p w14:paraId="754E67D0" w14:textId="77777777" w:rsidR="00256425" w:rsidRPr="00C20284" w:rsidRDefault="0025642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vAlign w:val="bottom"/>
          </w:tcPr>
          <w:p w14:paraId="5BF18142" w14:textId="77777777" w:rsidR="00256425" w:rsidRPr="00C20284" w:rsidRDefault="0025642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5AF8B3FD" w14:textId="77777777" w:rsidR="00256425" w:rsidRPr="00C20284" w:rsidRDefault="00256425" w:rsidP="002B1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21DEA26" w14:textId="77777777" w:rsidR="00256425" w:rsidRPr="00C20284" w:rsidRDefault="0025642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0AC633D" w14:textId="77777777" w:rsidR="00256425" w:rsidRPr="00C20284" w:rsidRDefault="00256425" w:rsidP="002B1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067CDD1" w14:textId="77777777" w:rsidR="00256425" w:rsidRPr="00C20284" w:rsidRDefault="0025642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94F764E" w14:textId="77777777" w:rsidR="00256425" w:rsidRPr="00C20284" w:rsidRDefault="00256425" w:rsidP="002B1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787A950E" w14:textId="77777777" w:rsidR="00256425" w:rsidRPr="00C20284" w:rsidRDefault="0025642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4973" w:rsidRPr="00C20284" w14:paraId="5E1C7390" w14:textId="77777777" w:rsidTr="00D55B15">
        <w:trPr>
          <w:trHeight w:val="173"/>
        </w:trPr>
        <w:tc>
          <w:tcPr>
            <w:tcW w:w="4500" w:type="dxa"/>
          </w:tcPr>
          <w:p w14:paraId="6E341587" w14:textId="1C0F5CA9" w:rsidR="00354973" w:rsidRPr="00C20284" w:rsidRDefault="00354973" w:rsidP="00D8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711B9" w:rsidRPr="00D86A2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7" w:type="dxa"/>
          </w:tcPr>
          <w:p w14:paraId="07846EEA" w14:textId="77777777" w:rsidR="00354973" w:rsidRPr="00C20284" w:rsidRDefault="00354973" w:rsidP="0035497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vAlign w:val="bottom"/>
          </w:tcPr>
          <w:p w14:paraId="7E9FBE4D" w14:textId="69C1DB7D" w:rsidR="00354973" w:rsidRPr="00C20284" w:rsidRDefault="00B0034C" w:rsidP="00822397">
            <w:pPr>
              <w:pStyle w:val="acctfourfigures"/>
              <w:tabs>
                <w:tab w:val="clear" w:pos="765"/>
              </w:tabs>
              <w:spacing w:line="240" w:lineRule="atLeast"/>
              <w:ind w:right="-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2,552</w:t>
            </w:r>
          </w:p>
        </w:tc>
        <w:tc>
          <w:tcPr>
            <w:tcW w:w="269" w:type="dxa"/>
            <w:vAlign w:val="bottom"/>
          </w:tcPr>
          <w:p w14:paraId="5154921F" w14:textId="77777777" w:rsidR="00354973" w:rsidRPr="00C20284" w:rsidRDefault="00354973" w:rsidP="003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4769CBC" w14:textId="2EDE5AD9" w:rsidR="00354973" w:rsidRPr="00C20284" w:rsidRDefault="009711B9" w:rsidP="00367ADF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  <w:lang w:val="en-US"/>
              </w:rPr>
              <w:t>3</w:t>
            </w:r>
            <w:r w:rsidR="00354973" w:rsidRPr="00C202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711B9">
              <w:rPr>
                <w:rFonts w:asciiTheme="majorBidi" w:hAnsiTheme="majorBidi"/>
                <w:sz w:val="30"/>
                <w:szCs w:val="30"/>
                <w:lang w:val="en-US"/>
              </w:rPr>
              <w:t>880</w:t>
            </w:r>
          </w:p>
        </w:tc>
        <w:tc>
          <w:tcPr>
            <w:tcW w:w="270" w:type="dxa"/>
            <w:vAlign w:val="bottom"/>
          </w:tcPr>
          <w:p w14:paraId="45679A3C" w14:textId="77777777" w:rsidR="00354973" w:rsidRPr="00C20284" w:rsidRDefault="00354973" w:rsidP="003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294C3A5" w14:textId="5DC4DFFD" w:rsidR="00354973" w:rsidRPr="00C20284" w:rsidRDefault="0079148A" w:rsidP="0035497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0224E3C" w14:textId="77777777" w:rsidR="00354973" w:rsidRPr="00C20284" w:rsidRDefault="00354973" w:rsidP="003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0F201D9B" w14:textId="4EE6F48B" w:rsidR="00354973" w:rsidRPr="00C20284" w:rsidRDefault="00354973" w:rsidP="0035497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54973" w:rsidRPr="00C20284" w14:paraId="06A5D304" w14:textId="77777777" w:rsidTr="00D55B15">
        <w:tc>
          <w:tcPr>
            <w:tcW w:w="4500" w:type="dxa"/>
          </w:tcPr>
          <w:p w14:paraId="048A3442" w14:textId="0D81D976" w:rsidR="00354973" w:rsidRPr="00C20284" w:rsidRDefault="00354973" w:rsidP="003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37" w:type="dxa"/>
          </w:tcPr>
          <w:p w14:paraId="2F621CCF" w14:textId="77777777" w:rsidR="00354973" w:rsidRPr="00C20284" w:rsidRDefault="00354973" w:rsidP="0035497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</w:tcPr>
          <w:p w14:paraId="61F7FAED" w14:textId="1932DDEE" w:rsidR="00354973" w:rsidRPr="00C20284" w:rsidRDefault="002E6FA6" w:rsidP="00354973">
            <w:pPr>
              <w:pStyle w:val="acctfourfigures"/>
              <w:tabs>
                <w:tab w:val="clear" w:pos="765"/>
              </w:tabs>
              <w:spacing w:line="240" w:lineRule="atLeast"/>
              <w:ind w:right="-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809</w:t>
            </w:r>
          </w:p>
        </w:tc>
        <w:tc>
          <w:tcPr>
            <w:tcW w:w="269" w:type="dxa"/>
          </w:tcPr>
          <w:p w14:paraId="01624C1D" w14:textId="77777777" w:rsidR="00354973" w:rsidRPr="00C20284" w:rsidRDefault="00354973" w:rsidP="003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30EAB3C" w14:textId="4F7D2099" w:rsidR="00354973" w:rsidRPr="00C20284" w:rsidRDefault="00354973" w:rsidP="00367ADF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</w:rPr>
              <w:t xml:space="preserve">    (</w:t>
            </w:r>
            <w:r w:rsidR="009711B9" w:rsidRPr="009711B9">
              <w:rPr>
                <w:rFonts w:asciiTheme="majorBidi" w:hAnsiTheme="majorBidi"/>
                <w:sz w:val="30"/>
                <w:szCs w:val="30"/>
                <w:lang w:val="en-US"/>
              </w:rPr>
              <w:t>860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4CBE733" w14:textId="77777777" w:rsidR="00354973" w:rsidRPr="00C20284" w:rsidRDefault="00354973" w:rsidP="003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718308" w14:textId="64D1D895" w:rsidR="00354973" w:rsidRPr="00C20284" w:rsidRDefault="0079148A" w:rsidP="0035497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BC907C" w14:textId="77777777" w:rsidR="00354973" w:rsidRPr="00C20284" w:rsidRDefault="00354973" w:rsidP="003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3AFFE94C" w14:textId="0D406046" w:rsidR="00354973" w:rsidRPr="00C20284" w:rsidRDefault="00354973" w:rsidP="0035497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54973" w:rsidRPr="00C20284" w14:paraId="03FB119F" w14:textId="77777777" w:rsidTr="00D55B15">
        <w:tc>
          <w:tcPr>
            <w:tcW w:w="4500" w:type="dxa"/>
          </w:tcPr>
          <w:p w14:paraId="229D0218" w14:textId="0ED1AA85" w:rsidR="00354973" w:rsidRPr="00C20284" w:rsidRDefault="00354973" w:rsidP="00354973">
            <w:pPr>
              <w:spacing w:line="240" w:lineRule="auto"/>
              <w:ind w:left="-83" w:right="-127" w:firstLine="3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จำหน่ายตราสารทุนที่ถือภายใต้บริษัทที่</w:t>
            </w:r>
          </w:p>
        </w:tc>
        <w:tc>
          <w:tcPr>
            <w:tcW w:w="237" w:type="dxa"/>
          </w:tcPr>
          <w:p w14:paraId="71B4F613" w14:textId="77777777" w:rsidR="00354973" w:rsidRPr="00C20284" w:rsidRDefault="00354973" w:rsidP="0035497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</w:tcPr>
          <w:p w14:paraId="465125B9" w14:textId="7CB07B29" w:rsidR="00354973" w:rsidRPr="00C20284" w:rsidRDefault="00354973" w:rsidP="0035497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3220F68F" w14:textId="77777777" w:rsidR="00354973" w:rsidRPr="00C20284" w:rsidRDefault="00354973" w:rsidP="003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9FA950" w14:textId="1622D89A" w:rsidR="00354973" w:rsidRPr="00C20284" w:rsidRDefault="00354973" w:rsidP="00367ADF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2F21FA" w14:textId="77777777" w:rsidR="00354973" w:rsidRPr="00C20284" w:rsidRDefault="00354973" w:rsidP="003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0374B56" w14:textId="61E12A5B" w:rsidR="00354973" w:rsidRPr="00C20284" w:rsidRDefault="00354973" w:rsidP="0035497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520213" w14:textId="77777777" w:rsidR="00354973" w:rsidRPr="00C20284" w:rsidRDefault="00354973" w:rsidP="003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692678F4" w14:textId="38C46846" w:rsidR="00354973" w:rsidRPr="00C20284" w:rsidRDefault="00354973" w:rsidP="0035497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4973" w:rsidRPr="00C20284" w14:paraId="53295909" w14:textId="77777777" w:rsidTr="00D55B15">
        <w:tc>
          <w:tcPr>
            <w:tcW w:w="4500" w:type="dxa"/>
          </w:tcPr>
          <w:p w14:paraId="696170D5" w14:textId="1C8760B9" w:rsidR="00354973" w:rsidRPr="00C20284" w:rsidRDefault="00354973" w:rsidP="00354973">
            <w:pPr>
              <w:spacing w:line="240" w:lineRule="auto"/>
              <w:ind w:left="-83" w:right="-127" w:firstLine="5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สูญเสียการควบคุม</w:t>
            </w:r>
          </w:p>
        </w:tc>
        <w:tc>
          <w:tcPr>
            <w:tcW w:w="237" w:type="dxa"/>
          </w:tcPr>
          <w:p w14:paraId="5A3297E9" w14:textId="77777777" w:rsidR="00354973" w:rsidRPr="00C20284" w:rsidRDefault="00354973" w:rsidP="0035497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</w:tcPr>
          <w:p w14:paraId="61FA9B23" w14:textId="5D305690" w:rsidR="00354973" w:rsidRPr="00C20284" w:rsidRDefault="0079148A" w:rsidP="00354973">
            <w:pPr>
              <w:pStyle w:val="acctfourfigures"/>
              <w:tabs>
                <w:tab w:val="clear" w:pos="765"/>
              </w:tabs>
              <w:spacing w:line="240" w:lineRule="atLeast"/>
              <w:ind w:right="-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661E7138" w14:textId="77777777" w:rsidR="00354973" w:rsidRPr="00C20284" w:rsidRDefault="00354973" w:rsidP="003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8EA5393" w14:textId="67228981" w:rsidR="00354973" w:rsidRPr="00C20284" w:rsidRDefault="00354973" w:rsidP="00367ADF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711B9" w:rsidRPr="009711B9">
              <w:rPr>
                <w:rFonts w:asciiTheme="majorBidi" w:hAnsiTheme="majorBidi"/>
                <w:sz w:val="30"/>
                <w:szCs w:val="30"/>
                <w:lang w:val="en-US"/>
              </w:rPr>
              <w:t>512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0950D44" w14:textId="77777777" w:rsidR="00354973" w:rsidRPr="00C20284" w:rsidRDefault="00354973" w:rsidP="003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12A9B88" w14:textId="616EA6A4" w:rsidR="00354973" w:rsidRPr="00C20284" w:rsidRDefault="0079148A" w:rsidP="0035497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9D823B" w14:textId="77777777" w:rsidR="00354973" w:rsidRPr="00C20284" w:rsidRDefault="00354973" w:rsidP="003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2799D266" w14:textId="604B0324" w:rsidR="00354973" w:rsidRPr="00C20284" w:rsidRDefault="00354973" w:rsidP="0035497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54973" w:rsidRPr="00C20284" w14:paraId="04855A94" w14:textId="77777777" w:rsidTr="00D55B15">
        <w:tc>
          <w:tcPr>
            <w:tcW w:w="4500" w:type="dxa"/>
            <w:vAlign w:val="bottom"/>
          </w:tcPr>
          <w:p w14:paraId="51DFA03B" w14:textId="56E42EB4" w:rsidR="00354973" w:rsidRPr="00C20284" w:rsidRDefault="00354973" w:rsidP="003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7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ผลต่างจากการแปลงค่างบการเงิน </w:t>
            </w:r>
          </w:p>
        </w:tc>
        <w:tc>
          <w:tcPr>
            <w:tcW w:w="237" w:type="dxa"/>
          </w:tcPr>
          <w:p w14:paraId="6D9CA8F5" w14:textId="77777777" w:rsidR="00354973" w:rsidRPr="00C20284" w:rsidRDefault="00354973" w:rsidP="0035497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14:paraId="2E0AC2A8" w14:textId="56167B73" w:rsidR="00354973" w:rsidRPr="00C20284" w:rsidRDefault="002E6FA6" w:rsidP="0035497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4D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269" w:type="dxa"/>
          </w:tcPr>
          <w:p w14:paraId="6DDA600D" w14:textId="77777777" w:rsidR="00354973" w:rsidRPr="00C20284" w:rsidRDefault="00354973" w:rsidP="003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DA3B553" w14:textId="060A463F" w:rsidR="00354973" w:rsidRPr="00C20284" w:rsidRDefault="003C6613" w:rsidP="00367ADF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44</w:t>
            </w:r>
          </w:p>
        </w:tc>
        <w:tc>
          <w:tcPr>
            <w:tcW w:w="270" w:type="dxa"/>
          </w:tcPr>
          <w:p w14:paraId="3C7032DB" w14:textId="77777777" w:rsidR="00354973" w:rsidRPr="00C20284" w:rsidRDefault="00354973" w:rsidP="003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75BBF38" w14:textId="6CFBCB99" w:rsidR="00354973" w:rsidRPr="00C20284" w:rsidRDefault="0079148A" w:rsidP="0035497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C3A202" w14:textId="77777777" w:rsidR="00354973" w:rsidRPr="00C20284" w:rsidRDefault="00354973" w:rsidP="003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4D2AF853" w14:textId="7571A00F" w:rsidR="00354973" w:rsidRPr="00C20284" w:rsidRDefault="00354973" w:rsidP="0035497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54973" w:rsidRPr="00C20284" w14:paraId="0DEDC457" w14:textId="77777777" w:rsidTr="00D55B15">
        <w:tc>
          <w:tcPr>
            <w:tcW w:w="4500" w:type="dxa"/>
          </w:tcPr>
          <w:p w14:paraId="29890B66" w14:textId="2123E6E3" w:rsidR="00354973" w:rsidRPr="00C20284" w:rsidRDefault="00354973" w:rsidP="003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7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711B9" w:rsidRPr="009711B9">
              <w:rPr>
                <w:rFonts w:asciiTheme="majorBidi" w:hAnsiTheme="majorBidi"/>
                <w:b/>
                <w:bCs/>
                <w:sz w:val="30"/>
                <w:szCs w:val="30"/>
              </w:rPr>
              <w:t>31</w:t>
            </w:r>
            <w:r w:rsidRPr="00C202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202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7" w:type="dxa"/>
          </w:tcPr>
          <w:p w14:paraId="1F7FA7A0" w14:textId="77777777" w:rsidR="00354973" w:rsidRPr="00C20284" w:rsidRDefault="00354973" w:rsidP="0035497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</w:tcPr>
          <w:p w14:paraId="7F4E693B" w14:textId="2E6F7DDF" w:rsidR="00354973" w:rsidRPr="00C20284" w:rsidRDefault="002E6FA6" w:rsidP="0035497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</w:t>
            </w:r>
            <w:r w:rsidRPr="00474D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69" w:type="dxa"/>
          </w:tcPr>
          <w:p w14:paraId="7E2800E7" w14:textId="77777777" w:rsidR="00354973" w:rsidRPr="00C20284" w:rsidRDefault="00354973" w:rsidP="003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FB7A383" w14:textId="4D88D700" w:rsidR="00354973" w:rsidRPr="00C20284" w:rsidRDefault="009711B9" w:rsidP="00367ADF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11B9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</w:t>
            </w:r>
            <w:r w:rsidR="00354973" w:rsidRPr="00C202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711B9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552</w:t>
            </w:r>
          </w:p>
        </w:tc>
        <w:tc>
          <w:tcPr>
            <w:tcW w:w="270" w:type="dxa"/>
          </w:tcPr>
          <w:p w14:paraId="2308D3B3" w14:textId="77777777" w:rsidR="00354973" w:rsidRPr="00C20284" w:rsidRDefault="00354973" w:rsidP="003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4AE3E37" w14:textId="12BEAD9D" w:rsidR="00354973" w:rsidRPr="00C20284" w:rsidRDefault="0079148A" w:rsidP="0035497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9582B2" w14:textId="77777777" w:rsidR="00354973" w:rsidRPr="00C20284" w:rsidRDefault="00354973" w:rsidP="003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41C3C1C7" w14:textId="4DF043BB" w:rsidR="00354973" w:rsidRPr="00C20284" w:rsidRDefault="00354973" w:rsidP="0035497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766E3BFF" w14:textId="377A02EA" w:rsidR="006F789C" w:rsidRPr="00C20284" w:rsidRDefault="006F789C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4EFC94C" w14:textId="6B076C68" w:rsidR="007753C8" w:rsidRPr="00C20284" w:rsidRDefault="00D91519" w:rsidP="001B3149">
      <w:pPr>
        <w:pStyle w:val="ListParagraph"/>
        <w:numPr>
          <w:ilvl w:val="0"/>
          <w:numId w:val="16"/>
        </w:numPr>
        <w:tabs>
          <w:tab w:val="left" w:pos="450"/>
        </w:tabs>
        <w:ind w:left="450" w:hanging="45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2028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  <w:r w:rsidRPr="00C20284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  </w:t>
      </w:r>
    </w:p>
    <w:p w14:paraId="24E8BF45" w14:textId="0FFE7005" w:rsidR="00D91519" w:rsidRPr="00C20284" w:rsidRDefault="00D91519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4637F31" w14:textId="77777777" w:rsidR="00AA4935" w:rsidRPr="00367ADF" w:rsidRDefault="00AA4935" w:rsidP="00367ADF">
      <w:pPr>
        <w:tabs>
          <w:tab w:val="clear" w:pos="680"/>
          <w:tab w:val="clear" w:pos="907"/>
        </w:tabs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367ADF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จากการดำเนินธุรกิจตามปกติจากการเปลี่ยนแปลงอัตราดอกเบี้ยในตลาดและอัตราแลกเปลี่ยนเงินตราต่างประเทศ และจากการไม่ปฏิบัติตามข้อกำหนดตามสัญญาของคู่สัญญา กลุ่มบริษัทไม่มีการถือหรือออกเครื่องมือทางการเงินที่เป็นตราสารอนุพันธ์เพื่อการเก็งกำไรหรือการค้า</w:t>
      </w:r>
    </w:p>
    <w:p w14:paraId="78133085" w14:textId="77777777" w:rsidR="00AA4935" w:rsidRPr="00367ADF" w:rsidRDefault="00AA4935" w:rsidP="00367ADF">
      <w:pPr>
        <w:tabs>
          <w:tab w:val="clear" w:pos="680"/>
          <w:tab w:val="clear" w:pos="907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1457C7EE" w14:textId="6A1DB7D0" w:rsidR="00AA4935" w:rsidRPr="00367ADF" w:rsidRDefault="00AA4935" w:rsidP="00367ADF">
      <w:pPr>
        <w:tabs>
          <w:tab w:val="clear" w:pos="454"/>
          <w:tab w:val="clear" w:pos="680"/>
          <w:tab w:val="clear" w:pos="907"/>
          <w:tab w:val="left" w:pos="450"/>
        </w:tabs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367ADF">
        <w:rPr>
          <w:rFonts w:asciiTheme="majorBidi" w:hAnsiTheme="majorBidi" w:cstheme="majorBidi"/>
          <w:sz w:val="30"/>
          <w:szCs w:val="30"/>
          <w:cs/>
        </w:rPr>
        <w:t>การจัดการความเสี่ยงเป็นส่วนที่สำคัญของธุรกิจของกลุ่มบริษัท  กลุ่มบริษัทมีระบบในการควบคุมให้มีความสมดุลของระดับความเสี่ยงที่ยอมรับได้ โดยพิจารณาระหว่างต้นทุนที่เกิดจากความเสี่ยงและต้นทุนของการจัดการความเสี่ยง  ผู้บริหารได้มีการควบคุมกระบวนการการจัดการความเสี่ยงของกลุ่มบริษัท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14:paraId="2F1C1AE7" w14:textId="1EC964C2" w:rsidR="007B02D5" w:rsidRPr="00C20284" w:rsidRDefault="007B02D5" w:rsidP="00367ADF">
      <w:pPr>
        <w:tabs>
          <w:tab w:val="clear" w:pos="680"/>
          <w:tab w:val="clear" w:pos="907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0255812" w14:textId="3D2E009D" w:rsidR="00D91519" w:rsidRPr="00C20284" w:rsidRDefault="00D91519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990"/>
        </w:tabs>
        <w:spacing w:line="240" w:lineRule="auto"/>
        <w:ind w:left="810" w:right="-117" w:hanging="36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20284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C2028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</w:t>
      </w:r>
      <w:r w:rsidRPr="00C20284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9711B9" w:rsidRPr="009711B9">
        <w:rPr>
          <w:rFonts w:asciiTheme="majorBidi" w:hAnsiTheme="majorBidi"/>
          <w:b/>
          <w:bCs/>
          <w:i/>
          <w:iCs/>
          <w:sz w:val="30"/>
          <w:szCs w:val="30"/>
        </w:rPr>
        <w:t>1</w:t>
      </w:r>
      <w:r w:rsidRPr="00C20284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</w:t>
      </w:r>
      <w:r w:rsidR="00B30424" w:rsidRPr="00C20284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 </w:t>
      </w:r>
      <w:r w:rsidRPr="00C2028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6EDE6558" w14:textId="64E2DB8D" w:rsidR="00D91519" w:rsidRPr="00C20284" w:rsidRDefault="00D91519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04F1A5D" w14:textId="05EDFD2C" w:rsidR="00D91519" w:rsidRPr="00C20284" w:rsidRDefault="00D91519" w:rsidP="002B1F72">
      <w:pPr>
        <w:tabs>
          <w:tab w:val="clear" w:pos="680"/>
          <w:tab w:val="clear" w:pos="907"/>
        </w:tabs>
        <w:ind w:left="99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C20284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</w:p>
    <w:p w14:paraId="6E0D905A" w14:textId="00475A72" w:rsidR="00D91519" w:rsidRPr="00C20284" w:rsidRDefault="00D91519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C20284">
        <w:rPr>
          <w:rFonts w:asciiTheme="majorBidi" w:hAnsiTheme="majorBidi" w:cstheme="majorBidi"/>
          <w:sz w:val="30"/>
          <w:szCs w:val="30"/>
        </w:rPr>
        <w:lastRenderedPageBreak/>
        <w:t>(</w:t>
      </w:r>
      <w:r w:rsidRPr="00C20284">
        <w:rPr>
          <w:rFonts w:asciiTheme="majorBidi" w:hAnsiTheme="majorBidi" w:cstheme="majorBidi"/>
          <w:sz w:val="30"/>
          <w:szCs w:val="30"/>
          <w:cs/>
        </w:rPr>
        <w:t>ค</w:t>
      </w:r>
      <w:r w:rsidRPr="00C20284">
        <w:rPr>
          <w:rFonts w:asciiTheme="majorBidi" w:hAnsiTheme="majorBidi" w:cstheme="majorBidi"/>
          <w:sz w:val="30"/>
          <w:szCs w:val="30"/>
        </w:rPr>
        <w:t>.</w:t>
      </w:r>
      <w:r w:rsidR="009711B9" w:rsidRPr="009711B9">
        <w:rPr>
          <w:rFonts w:asciiTheme="majorBidi" w:hAnsiTheme="majorBidi"/>
          <w:sz w:val="30"/>
          <w:szCs w:val="30"/>
        </w:rPr>
        <w:t>1</w:t>
      </w:r>
      <w:r w:rsidRPr="00C20284">
        <w:rPr>
          <w:rFonts w:asciiTheme="majorBidi" w:hAnsiTheme="majorBidi" w:cstheme="majorBidi"/>
          <w:sz w:val="30"/>
          <w:szCs w:val="30"/>
        </w:rPr>
        <w:t>.</w:t>
      </w:r>
      <w:r w:rsidR="009711B9" w:rsidRPr="009711B9">
        <w:rPr>
          <w:rFonts w:asciiTheme="majorBidi" w:hAnsiTheme="majorBidi"/>
          <w:sz w:val="30"/>
          <w:szCs w:val="30"/>
        </w:rPr>
        <w:t>1</w:t>
      </w:r>
      <w:r w:rsidRPr="00C20284">
        <w:rPr>
          <w:rFonts w:asciiTheme="majorBidi" w:hAnsiTheme="majorBidi" w:cstheme="majorBidi"/>
          <w:sz w:val="30"/>
          <w:szCs w:val="30"/>
        </w:rPr>
        <w:t>)</w:t>
      </w:r>
      <w:r w:rsidRPr="00C20284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  <w:r w:rsidRPr="00C20284">
        <w:rPr>
          <w:rFonts w:asciiTheme="majorBidi" w:hAnsiTheme="majorBidi" w:cstheme="majorBidi"/>
          <w:sz w:val="30"/>
          <w:szCs w:val="30"/>
          <w:cs/>
        </w:rPr>
        <w:t>ลูกหนี้การค้าและ</w:t>
      </w:r>
      <w:r w:rsidR="005D10B4" w:rsidRPr="00C20284">
        <w:rPr>
          <w:rFonts w:asciiTheme="majorBidi" w:hAnsiTheme="majorBidi" w:cstheme="majorBidi"/>
          <w:sz w:val="30"/>
          <w:szCs w:val="30"/>
          <w:cs/>
        </w:rPr>
        <w:t>ลูกหนี้อื่น</w:t>
      </w:r>
    </w:p>
    <w:p w14:paraId="61E08FB7" w14:textId="77777777" w:rsidR="00D91519" w:rsidRPr="00367ADF" w:rsidRDefault="00D91519" w:rsidP="00367ADF">
      <w:pPr>
        <w:tabs>
          <w:tab w:val="clear" w:pos="454"/>
          <w:tab w:val="clear" w:pos="680"/>
          <w:tab w:val="clear" w:pos="907"/>
        </w:tabs>
        <w:ind w:left="162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6B2AC9" w14:textId="588904A6" w:rsidR="00CB7FC1" w:rsidRPr="00367ADF" w:rsidRDefault="00CB7FC1" w:rsidP="00367ADF">
      <w:pPr>
        <w:tabs>
          <w:tab w:val="clear" w:pos="454"/>
          <w:tab w:val="clear" w:pos="680"/>
          <w:tab w:val="clear" w:pos="907"/>
        </w:tabs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367ADF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ผู้บริหารได้กำหนดนโยบายควบคุมความเสี่ยงด้านเครดิตอย่างสม่ำเสมอ</w:t>
      </w:r>
      <w:r w:rsidRPr="00367ADF">
        <w:rPr>
          <w:rFonts w:asciiTheme="majorBidi" w:hAnsiTheme="majorBidi" w:cstheme="majorBidi"/>
          <w:sz w:val="30"/>
          <w:szCs w:val="30"/>
        </w:rPr>
        <w:t xml:space="preserve"> </w:t>
      </w:r>
      <w:r w:rsidRPr="00367ADF">
        <w:rPr>
          <w:rFonts w:asciiTheme="majorBidi" w:hAnsiTheme="majorBidi" w:cstheme="majorBidi"/>
          <w:sz w:val="30"/>
          <w:szCs w:val="30"/>
          <w:cs/>
        </w:rPr>
        <w:t>โดยการวิเคราะห์ฐานะทางการเงินของลูกค้าทุกรายที่ขอวงเงินสินเชื่อและพิจารณาปัจจัยอื่นๆ ที่อาจส่งผลต่อความเสี่ยงด้านเครดิตของลูกค้า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367ADF">
        <w:rPr>
          <w:rFonts w:asciiTheme="majorBidi" w:hAnsiTheme="majorBidi" w:cstheme="majorBidi"/>
          <w:sz w:val="30"/>
          <w:szCs w:val="30"/>
        </w:rPr>
        <w:t xml:space="preserve"> </w:t>
      </w:r>
      <w:r w:rsidRPr="00367ADF">
        <w:rPr>
          <w:rFonts w:asciiTheme="majorBidi" w:hAnsiTheme="majorBidi" w:cstheme="majorBidi"/>
          <w:sz w:val="30"/>
          <w:szCs w:val="30"/>
          <w:cs/>
        </w:rPr>
        <w:t>รายละเอียดการกระจุกตัวของรายได้เปิดเผย</w:t>
      </w:r>
      <w:r w:rsidRPr="0040076B">
        <w:rPr>
          <w:rFonts w:asciiTheme="majorBidi" w:hAnsiTheme="majorBidi" w:cstheme="majorBidi"/>
          <w:sz w:val="30"/>
          <w:szCs w:val="30"/>
          <w:cs/>
        </w:rPr>
        <w:t xml:space="preserve">ในหมายเหตุข้อ </w:t>
      </w:r>
      <w:r w:rsidR="009711B9" w:rsidRPr="0040076B">
        <w:rPr>
          <w:rFonts w:asciiTheme="majorBidi" w:hAnsiTheme="majorBidi" w:cstheme="majorBidi"/>
          <w:sz w:val="30"/>
          <w:szCs w:val="30"/>
        </w:rPr>
        <w:t>2</w:t>
      </w:r>
      <w:r w:rsidR="00004699">
        <w:rPr>
          <w:rFonts w:asciiTheme="majorBidi" w:hAnsiTheme="majorBidi" w:cstheme="majorBidi"/>
          <w:sz w:val="30"/>
          <w:szCs w:val="30"/>
        </w:rPr>
        <w:t>4</w:t>
      </w:r>
    </w:p>
    <w:p w14:paraId="0273D83F" w14:textId="77777777" w:rsidR="000F0C4F" w:rsidRPr="00367ADF" w:rsidRDefault="000F0C4F" w:rsidP="00367ADF">
      <w:pPr>
        <w:tabs>
          <w:tab w:val="clear" w:pos="454"/>
          <w:tab w:val="clear" w:pos="680"/>
          <w:tab w:val="clear" w:pos="907"/>
        </w:tabs>
        <w:ind w:left="162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551505" w14:textId="680AC4D0" w:rsidR="00CB7FC1" w:rsidRPr="00DE5621" w:rsidRDefault="000F0C4F" w:rsidP="00367ADF">
      <w:pPr>
        <w:tabs>
          <w:tab w:val="clear" w:pos="454"/>
          <w:tab w:val="clear" w:pos="680"/>
          <w:tab w:val="clear" w:pos="907"/>
        </w:tabs>
        <w:ind w:left="16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E5621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DE5621">
        <w:rPr>
          <w:rFonts w:asciiTheme="majorBidi" w:hAnsiTheme="majorBidi" w:cstheme="majorBidi"/>
          <w:sz w:val="30"/>
          <w:szCs w:val="30"/>
          <w:cs/>
        </w:rPr>
        <w:t xml:space="preserve">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9711B9" w:rsidRPr="00DE5621">
        <w:rPr>
          <w:rFonts w:asciiTheme="majorBidi" w:hAnsiTheme="majorBidi" w:cstheme="majorBidi"/>
          <w:sz w:val="30"/>
          <w:szCs w:val="30"/>
        </w:rPr>
        <w:t>3</w:t>
      </w:r>
      <w:r w:rsidRPr="00DE5621">
        <w:rPr>
          <w:rFonts w:asciiTheme="majorBidi" w:hAnsiTheme="majorBidi" w:cstheme="majorBidi"/>
          <w:sz w:val="30"/>
          <w:szCs w:val="30"/>
        </w:rPr>
        <w:t xml:space="preserve"> </w:t>
      </w:r>
      <w:r w:rsidRPr="00DE5621">
        <w:rPr>
          <w:rFonts w:asciiTheme="majorBidi" w:hAnsiTheme="majorBidi" w:cstheme="majorBidi"/>
          <w:sz w:val="30"/>
          <w:szCs w:val="30"/>
          <w:cs/>
        </w:rPr>
        <w:t xml:space="preserve">เดือนและมีการติดตามยอดคงค้างของลูกหนี้การค้าอย่างสม่ำเสมอ </w:t>
      </w:r>
      <w:bookmarkStart w:id="9" w:name="_Hlk59433075"/>
      <w:r w:rsidRPr="00DE5621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DE5621">
        <w:rPr>
          <w:rFonts w:asciiTheme="majorBidi" w:hAnsiTheme="majorBidi" w:cstheme="majorBidi"/>
          <w:sz w:val="30"/>
          <w:szCs w:val="30"/>
          <w:cs/>
        </w:rPr>
        <w:t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ที่มีรูปแบบของความเสี่ยงด้านเครดิตที่คล้ายคลึงกัน</w:t>
      </w:r>
      <w:bookmarkEnd w:id="9"/>
      <w:r w:rsidRPr="00DE5621">
        <w:rPr>
          <w:rFonts w:asciiTheme="majorBidi" w:hAnsiTheme="majorBidi" w:cstheme="majorBidi"/>
          <w:sz w:val="30"/>
          <w:szCs w:val="30"/>
          <w:cs/>
        </w:rPr>
        <w:t>และสะท้อน</w:t>
      </w:r>
      <w:r w:rsidRPr="00DE5621">
        <w:rPr>
          <w:rFonts w:asciiTheme="majorBidi" w:hAnsiTheme="majorBidi" w:cstheme="majorBidi" w:hint="cs"/>
          <w:sz w:val="30"/>
          <w:szCs w:val="30"/>
          <w:cs/>
        </w:rPr>
        <w:t>ผลแตกต่างระหว่างสภาวะเศรษฐกิจในอดีตที่ผ่านมา</w:t>
      </w:r>
      <w:r w:rsidR="00C159E8" w:rsidRPr="00DE562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E5621">
        <w:rPr>
          <w:rFonts w:asciiTheme="majorBidi" w:hAnsiTheme="majorBidi" w:cstheme="majorBidi" w:hint="cs"/>
          <w:sz w:val="30"/>
          <w:szCs w:val="30"/>
          <w:cs/>
        </w:rPr>
        <w:t>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71ED67CD" w14:textId="5AFA8001" w:rsidR="006B4716" w:rsidRDefault="006B4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61484F82" w14:textId="7D9455C1" w:rsidR="00EA4C31" w:rsidRDefault="00EA4C31" w:rsidP="00EE0C99">
      <w:pPr>
        <w:tabs>
          <w:tab w:val="clear" w:pos="454"/>
          <w:tab w:val="clear" w:pos="680"/>
          <w:tab w:val="clear" w:pos="907"/>
          <w:tab w:val="clear" w:pos="1644"/>
        </w:tabs>
        <w:ind w:left="990" w:firstLine="648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2D103A">
        <w:rPr>
          <w:rFonts w:asciiTheme="majorBidi" w:hAnsiTheme="majorBidi"/>
          <w:b/>
          <w:bCs/>
          <w:i/>
          <w:iCs/>
          <w:sz w:val="30"/>
          <w:szCs w:val="30"/>
          <w:cs/>
        </w:rPr>
        <w:t>ผลขาดทุนด้านเครดิตที่คาดว่าจะเกิดขึ้น</w:t>
      </w:r>
    </w:p>
    <w:p w14:paraId="1ABC25D0" w14:textId="77777777" w:rsidR="000F1CB8" w:rsidRPr="002D103A" w:rsidRDefault="000F1CB8" w:rsidP="00EE0C99">
      <w:pPr>
        <w:tabs>
          <w:tab w:val="clear" w:pos="454"/>
          <w:tab w:val="clear" w:pos="680"/>
          <w:tab w:val="clear" w:pos="907"/>
          <w:tab w:val="clear" w:pos="1644"/>
        </w:tabs>
        <w:ind w:left="990" w:firstLine="64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8825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3510"/>
        <w:gridCol w:w="271"/>
        <w:gridCol w:w="1079"/>
        <w:gridCol w:w="270"/>
        <w:gridCol w:w="1080"/>
        <w:gridCol w:w="270"/>
        <w:gridCol w:w="990"/>
        <w:gridCol w:w="270"/>
        <w:gridCol w:w="1085"/>
      </w:tblGrid>
      <w:tr w:rsidR="00A578BE" w14:paraId="572F651C" w14:textId="77777777" w:rsidTr="00DE5621">
        <w:trPr>
          <w:trHeight w:hRule="exact" w:val="360"/>
        </w:trPr>
        <w:tc>
          <w:tcPr>
            <w:tcW w:w="3510" w:type="dxa"/>
          </w:tcPr>
          <w:p w14:paraId="2AC274B2" w14:textId="77777777" w:rsidR="00EA4C31" w:rsidRDefault="00EA4C31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br w:type="page"/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br w:type="page"/>
            </w:r>
          </w:p>
        </w:tc>
        <w:tc>
          <w:tcPr>
            <w:tcW w:w="271" w:type="dxa"/>
          </w:tcPr>
          <w:p w14:paraId="0103A99C" w14:textId="77777777" w:rsidR="00EA4C31" w:rsidRDefault="00EA4C3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048E6A17" w14:textId="77777777" w:rsidR="00EA4C31" w:rsidRDefault="00EA4C3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688B278" w14:textId="77777777" w:rsidR="00EA4C31" w:rsidRDefault="00EA4C31">
            <w:pPr>
              <w:tabs>
                <w:tab w:val="clear" w:pos="3515"/>
                <w:tab w:val="left" w:pos="540"/>
                <w:tab w:val="left" w:pos="3043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33A12F" w14:textId="77777777" w:rsidR="00EA4C31" w:rsidRDefault="00EA4C31">
            <w:pPr>
              <w:tabs>
                <w:tab w:val="clear" w:pos="3515"/>
                <w:tab w:val="left" w:pos="540"/>
                <w:tab w:val="left" w:pos="3043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5" w:type="dxa"/>
            <w:gridSpan w:val="4"/>
            <w:hideMark/>
          </w:tcPr>
          <w:p w14:paraId="48BB5EC4" w14:textId="77777777" w:rsidR="00EA4C31" w:rsidRDefault="00EA4C31">
            <w:pPr>
              <w:tabs>
                <w:tab w:val="clear" w:pos="227"/>
                <w:tab w:val="clear" w:pos="2807"/>
                <w:tab w:val="clear" w:pos="3515"/>
                <w:tab w:val="left" w:pos="0"/>
                <w:tab w:val="left" w:pos="540"/>
                <w:tab w:val="left" w:pos="2509"/>
                <w:tab w:val="left" w:pos="3043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(หน่วย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: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A578BE" w14:paraId="2AD8319D" w14:textId="77777777" w:rsidTr="00DE5621">
        <w:trPr>
          <w:trHeight w:hRule="exact" w:val="360"/>
        </w:trPr>
        <w:tc>
          <w:tcPr>
            <w:tcW w:w="3510" w:type="dxa"/>
          </w:tcPr>
          <w:p w14:paraId="5046D031" w14:textId="77777777" w:rsidR="00EA4C31" w:rsidRDefault="00EA4C31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47ADCCA7" w14:textId="77777777" w:rsidR="00EA4C31" w:rsidRDefault="00EA4C3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4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910F3D" w14:textId="77777777" w:rsidR="00EA4C31" w:rsidRDefault="00EA4C3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  <w:p w14:paraId="65027891" w14:textId="77777777" w:rsidR="00EA4C31" w:rsidRDefault="00EA4C3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578BE" w14:paraId="0131ABA5" w14:textId="77777777" w:rsidTr="00DE5621">
        <w:trPr>
          <w:trHeight w:hRule="exact" w:val="360"/>
        </w:trPr>
        <w:tc>
          <w:tcPr>
            <w:tcW w:w="3510" w:type="dxa"/>
          </w:tcPr>
          <w:p w14:paraId="42F40CD5" w14:textId="77777777" w:rsidR="00EA4C31" w:rsidRDefault="00EA4C31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279D1515" w14:textId="77777777" w:rsidR="00EA4C31" w:rsidRDefault="00EA4C31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9" w:type="dxa"/>
            <w:gridSpan w:val="3"/>
          </w:tcPr>
          <w:p w14:paraId="503E87F7" w14:textId="77777777" w:rsidR="00EA4C31" w:rsidRDefault="00EA4C31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F2F78F" w14:textId="77777777" w:rsidR="00EA4C31" w:rsidRDefault="00EA4C31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5" w:type="dxa"/>
            <w:gridSpan w:val="3"/>
            <w:hideMark/>
          </w:tcPr>
          <w:p w14:paraId="490FE0D8" w14:textId="77777777" w:rsidR="00EA4C31" w:rsidRDefault="00EA4C31">
            <w:pPr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</w:tr>
      <w:tr w:rsidR="00A578BE" w14:paraId="2DFBAED6" w14:textId="77777777" w:rsidTr="00DE5621">
        <w:trPr>
          <w:trHeight w:hRule="exact" w:val="360"/>
        </w:trPr>
        <w:tc>
          <w:tcPr>
            <w:tcW w:w="3510" w:type="dxa"/>
          </w:tcPr>
          <w:p w14:paraId="69927F01" w14:textId="77777777" w:rsidR="00EA4C31" w:rsidRDefault="00EA4C31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341F2DB2" w14:textId="77777777" w:rsidR="00EA4C31" w:rsidRDefault="00EA4C31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28CCEC" w14:textId="77777777" w:rsidR="00EA4C31" w:rsidRDefault="00EA4C3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270" w:type="dxa"/>
          </w:tcPr>
          <w:p w14:paraId="574A499B" w14:textId="77777777" w:rsidR="00EA4C31" w:rsidRDefault="00EA4C31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F6B146" w14:textId="77777777" w:rsidR="00EA4C31" w:rsidRDefault="00EA4C31">
            <w:pPr>
              <w:spacing w:line="240" w:lineRule="auto"/>
              <w:ind w:left="-108" w:right="-106"/>
              <w:jc w:val="center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</w:tr>
      <w:tr w:rsidR="00A578BE" w14:paraId="40CA319F" w14:textId="77777777" w:rsidTr="00DE5621">
        <w:trPr>
          <w:trHeight w:hRule="exact" w:val="372"/>
        </w:trPr>
        <w:tc>
          <w:tcPr>
            <w:tcW w:w="3510" w:type="dxa"/>
          </w:tcPr>
          <w:p w14:paraId="73C96A35" w14:textId="77777777" w:rsidR="00EA4C31" w:rsidRDefault="00EA4C3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10FC56E9" w14:textId="77777777" w:rsidR="00EA4C31" w:rsidRDefault="00EA4C31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9EF299" w14:textId="77777777" w:rsidR="00EA4C31" w:rsidRDefault="00EA4C31">
            <w:pPr>
              <w:tabs>
                <w:tab w:val="clear" w:pos="907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="003C6613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BCDBC22" w14:textId="77777777" w:rsidR="00EA4C31" w:rsidRDefault="00EA4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B75B69" w14:textId="77777777" w:rsidR="00EA4C31" w:rsidRDefault="00EA4C31" w:rsidP="00D66A18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  <w:vMerge w:val="restart"/>
            <w:vAlign w:val="center"/>
            <w:hideMark/>
          </w:tcPr>
          <w:p w14:paraId="5B3ABD09" w14:textId="77777777" w:rsidR="00EA4C31" w:rsidRDefault="00EA4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72DFB4" w14:textId="77777777" w:rsidR="00EA4C31" w:rsidRDefault="00EA4C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="003C6613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CFCE9A4" w14:textId="77777777" w:rsidR="00EA4C31" w:rsidRDefault="00EA4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9BE5C2" w14:textId="77777777" w:rsidR="00EA4C31" w:rsidRDefault="00EA4C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2563</w:t>
            </w:r>
          </w:p>
        </w:tc>
      </w:tr>
      <w:tr w:rsidR="00A578BE" w14:paraId="289CF28A" w14:textId="77777777" w:rsidTr="00DE5621">
        <w:trPr>
          <w:trHeight w:hRule="exact" w:val="165"/>
        </w:trPr>
        <w:tc>
          <w:tcPr>
            <w:tcW w:w="3510" w:type="dxa"/>
          </w:tcPr>
          <w:p w14:paraId="27DE7B0D" w14:textId="77777777" w:rsidR="00EA4C31" w:rsidRDefault="00EA4C3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1D2376D8" w14:textId="77777777" w:rsidR="00EA4C31" w:rsidRDefault="00EA4C31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92FD21" w14:textId="77777777" w:rsidR="00EA4C31" w:rsidRDefault="00EA4C31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05D1D3" w14:textId="77777777" w:rsidR="00EA4C31" w:rsidRDefault="00EA4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4F68C9" w14:textId="77777777" w:rsidR="00EA4C31" w:rsidRDefault="00EA4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Merge/>
            <w:vAlign w:val="center"/>
            <w:hideMark/>
          </w:tcPr>
          <w:p w14:paraId="4973DEC1" w14:textId="77777777" w:rsidR="00EA4C31" w:rsidRDefault="00EA4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3575FD" w14:textId="77777777" w:rsidR="00EA4C31" w:rsidRDefault="00EA4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6FC6FFD" w14:textId="77777777" w:rsidR="00EA4C31" w:rsidRDefault="00EA4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60E0CE" w14:textId="77777777" w:rsidR="00EA4C31" w:rsidRDefault="00EA4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578BE" w14:paraId="0AC25FE9" w14:textId="77777777" w:rsidTr="00DE5621">
        <w:trPr>
          <w:trHeight w:hRule="exact" w:val="360"/>
        </w:trPr>
        <w:tc>
          <w:tcPr>
            <w:tcW w:w="3510" w:type="dxa"/>
            <w:hideMark/>
          </w:tcPr>
          <w:p w14:paraId="28115859" w14:textId="66C69D94" w:rsidR="00EA4C31" w:rsidRDefault="00EA4C31" w:rsidP="00EE0C99">
            <w:pPr>
              <w:ind w:left="-113" w:firstLine="653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ยังไม่เกินกำหนดระยะเวลา</w:t>
            </w:r>
          </w:p>
        </w:tc>
        <w:tc>
          <w:tcPr>
            <w:tcW w:w="271" w:type="dxa"/>
          </w:tcPr>
          <w:p w14:paraId="3C771B5C" w14:textId="77777777" w:rsidR="00EA4C31" w:rsidRDefault="00EA4C31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9" w:type="dxa"/>
            <w:hideMark/>
          </w:tcPr>
          <w:p w14:paraId="406167C5" w14:textId="56FFDEE7" w:rsidR="00EA4C31" w:rsidRDefault="00EA4C31" w:rsidP="00D66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D6D81D" w14:textId="77777777" w:rsidR="00EA4C31" w:rsidRDefault="00EA4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2DD1CA" w14:textId="2CDE958F" w:rsidR="00EA4C31" w:rsidRPr="006B4A65" w:rsidRDefault="00EA4C31" w:rsidP="006B4A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10" w:right="-200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Merge/>
            <w:vAlign w:val="center"/>
            <w:hideMark/>
          </w:tcPr>
          <w:p w14:paraId="3CD5F299" w14:textId="77777777" w:rsidR="00EA4C31" w:rsidRDefault="00EA4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76C8A49B" w14:textId="0CAC4237" w:rsidR="00EA4C31" w:rsidRDefault="00EA4C31" w:rsidP="00D66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5FC406" w14:textId="77777777" w:rsidR="00EA4C31" w:rsidRDefault="00EA4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hideMark/>
          </w:tcPr>
          <w:p w14:paraId="16EFDB72" w14:textId="497D6FF9" w:rsidR="00EA4C31" w:rsidRDefault="00EA4C31" w:rsidP="00D66A18">
            <w:pPr>
              <w:tabs>
                <w:tab w:val="clear" w:pos="227"/>
                <w:tab w:val="clear" w:pos="454"/>
                <w:tab w:val="clear" w:pos="680"/>
                <w:tab w:val="decimal" w:pos="88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0B5E" w14:paraId="351A83CC" w14:textId="77777777" w:rsidTr="00DE5621">
        <w:trPr>
          <w:trHeight w:hRule="exact" w:val="360"/>
        </w:trPr>
        <w:tc>
          <w:tcPr>
            <w:tcW w:w="3510" w:type="dxa"/>
          </w:tcPr>
          <w:p w14:paraId="3C905D44" w14:textId="6C983265" w:rsidR="001F0B5E" w:rsidRDefault="001F0B5E" w:rsidP="001F0B5E">
            <w:pPr>
              <w:ind w:left="-113" w:firstLine="79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การรับชำระหนี้</w:t>
            </w:r>
          </w:p>
        </w:tc>
        <w:tc>
          <w:tcPr>
            <w:tcW w:w="271" w:type="dxa"/>
          </w:tcPr>
          <w:p w14:paraId="0956C3A9" w14:textId="77777777" w:rsidR="001F0B5E" w:rsidRDefault="001F0B5E" w:rsidP="001F0B5E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14:paraId="609CE895" w14:textId="6D11805D" w:rsidR="001F0B5E" w:rsidRDefault="002B6EF9" w:rsidP="001F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28,732</w:t>
            </w:r>
          </w:p>
        </w:tc>
        <w:tc>
          <w:tcPr>
            <w:tcW w:w="270" w:type="dxa"/>
          </w:tcPr>
          <w:p w14:paraId="7E939330" w14:textId="77777777" w:rsidR="001F0B5E" w:rsidRDefault="001F0B5E" w:rsidP="001F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828A53" w14:textId="35BF82BD" w:rsidR="001F0B5E" w:rsidRPr="006B4A65" w:rsidRDefault="001F0B5E" w:rsidP="001F0B5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10" w:right="-200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6B4A65">
              <w:rPr>
                <w:rFonts w:asciiTheme="majorBidi" w:hAnsiTheme="majorBidi" w:hint="cs"/>
                <w:sz w:val="30"/>
                <w:szCs w:val="30"/>
                <w:lang w:val="en-US"/>
              </w:rPr>
              <w:t>24,172</w:t>
            </w:r>
          </w:p>
        </w:tc>
        <w:tc>
          <w:tcPr>
            <w:tcW w:w="270" w:type="dxa"/>
            <w:vMerge/>
            <w:vAlign w:val="center"/>
          </w:tcPr>
          <w:p w14:paraId="710195F3" w14:textId="77777777" w:rsidR="001F0B5E" w:rsidRDefault="001F0B5E" w:rsidP="001F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4E27899" w14:textId="7B150CF3" w:rsidR="001F0B5E" w:rsidRDefault="002B6EF9" w:rsidP="001F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165</w:t>
            </w:r>
          </w:p>
        </w:tc>
        <w:tc>
          <w:tcPr>
            <w:tcW w:w="270" w:type="dxa"/>
          </w:tcPr>
          <w:p w14:paraId="5F396005" w14:textId="77777777" w:rsidR="001F0B5E" w:rsidRDefault="001F0B5E" w:rsidP="001F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372582DF" w14:textId="6C3D8B9B" w:rsidR="001F0B5E" w:rsidRDefault="001F0B5E" w:rsidP="001F0B5E">
            <w:pPr>
              <w:tabs>
                <w:tab w:val="clear" w:pos="227"/>
                <w:tab w:val="clear" w:pos="454"/>
                <w:tab w:val="clear" w:pos="680"/>
                <w:tab w:val="decimal" w:pos="880"/>
              </w:tabs>
              <w:spacing w:line="240" w:lineRule="auto"/>
              <w:ind w:left="-108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</w:rPr>
              <w:t>318</w:t>
            </w:r>
          </w:p>
        </w:tc>
      </w:tr>
      <w:tr w:rsidR="00A578BE" w14:paraId="3BE360E7" w14:textId="77777777" w:rsidTr="00DE5621">
        <w:trPr>
          <w:trHeight w:hRule="exact" w:val="403"/>
        </w:trPr>
        <w:tc>
          <w:tcPr>
            <w:tcW w:w="3510" w:type="dxa"/>
            <w:hideMark/>
          </w:tcPr>
          <w:p w14:paraId="5DE629A9" w14:textId="77777777" w:rsidR="00EA4C31" w:rsidRDefault="00EA4C31" w:rsidP="001F0B5E">
            <w:pPr>
              <w:ind w:left="-113" w:firstLine="65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เกิน 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1 - 60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วัน </w:t>
            </w:r>
          </w:p>
        </w:tc>
        <w:tc>
          <w:tcPr>
            <w:tcW w:w="271" w:type="dxa"/>
          </w:tcPr>
          <w:p w14:paraId="61D92530" w14:textId="77777777" w:rsidR="00EA4C31" w:rsidRDefault="00EA4C31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9" w:type="dxa"/>
            <w:hideMark/>
          </w:tcPr>
          <w:p w14:paraId="627498BF" w14:textId="27979929" w:rsidR="00EA4C31" w:rsidRDefault="002B6EF9" w:rsidP="00D66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6,143</w:t>
            </w:r>
          </w:p>
        </w:tc>
        <w:tc>
          <w:tcPr>
            <w:tcW w:w="270" w:type="dxa"/>
          </w:tcPr>
          <w:p w14:paraId="2E14D053" w14:textId="77777777" w:rsidR="00EA4C31" w:rsidRDefault="00EA4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6F88BA12" w14:textId="77777777" w:rsidR="00EA4C31" w:rsidRPr="006B4A65" w:rsidRDefault="003C6613" w:rsidP="006B4A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10" w:right="-200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6B4A65">
              <w:rPr>
                <w:rFonts w:asciiTheme="majorBidi" w:hAnsiTheme="majorBidi" w:hint="cs"/>
                <w:sz w:val="30"/>
                <w:szCs w:val="30"/>
                <w:lang w:val="en-US"/>
              </w:rPr>
              <w:t>4</w:t>
            </w:r>
            <w:r w:rsidR="00EA4C31" w:rsidRPr="006B4A65">
              <w:rPr>
                <w:rFonts w:asciiTheme="majorBidi" w:hAnsiTheme="majorBidi" w:hint="cs"/>
                <w:sz w:val="30"/>
                <w:szCs w:val="30"/>
                <w:lang w:val="en-US"/>
              </w:rPr>
              <w:t>,282</w:t>
            </w:r>
          </w:p>
        </w:tc>
        <w:tc>
          <w:tcPr>
            <w:tcW w:w="270" w:type="dxa"/>
            <w:vMerge/>
            <w:vAlign w:val="center"/>
            <w:hideMark/>
          </w:tcPr>
          <w:p w14:paraId="6B572E09" w14:textId="77777777" w:rsidR="00EA4C31" w:rsidRDefault="00EA4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0A8E05E2" w14:textId="712605F7" w:rsidR="00EA4C31" w:rsidRDefault="002B6EF9" w:rsidP="00D66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05847743" w14:textId="77777777" w:rsidR="00EA4C31" w:rsidRDefault="00EA4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hideMark/>
          </w:tcPr>
          <w:p w14:paraId="45DFF5BE" w14:textId="77777777" w:rsidR="00EA4C31" w:rsidRDefault="00EA4C31" w:rsidP="00D66A18">
            <w:pPr>
              <w:tabs>
                <w:tab w:val="clear" w:pos="227"/>
                <w:tab w:val="clear" w:pos="454"/>
                <w:tab w:val="clear" w:pos="680"/>
                <w:tab w:val="decimal" w:pos="88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</w:rPr>
              <w:t>12</w:t>
            </w:r>
          </w:p>
        </w:tc>
      </w:tr>
      <w:tr w:rsidR="00A578BE" w14:paraId="2099F68D" w14:textId="77777777" w:rsidTr="00DE5621">
        <w:trPr>
          <w:trHeight w:hRule="exact" w:val="403"/>
        </w:trPr>
        <w:tc>
          <w:tcPr>
            <w:tcW w:w="3510" w:type="dxa"/>
            <w:hideMark/>
          </w:tcPr>
          <w:p w14:paraId="1D094075" w14:textId="77777777" w:rsidR="00EA4C31" w:rsidRDefault="00EA4C31" w:rsidP="001F0B5E">
            <w:pPr>
              <w:ind w:left="-113" w:firstLine="65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เกิน 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>60 - 120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271" w:type="dxa"/>
          </w:tcPr>
          <w:p w14:paraId="06FA875F" w14:textId="77777777" w:rsidR="00EA4C31" w:rsidRDefault="00EA4C31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hideMark/>
          </w:tcPr>
          <w:p w14:paraId="54280A32" w14:textId="12B2CFA7" w:rsidR="00EA4C31" w:rsidRDefault="002B6EF9" w:rsidP="00D66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1,485</w:t>
            </w:r>
          </w:p>
        </w:tc>
        <w:tc>
          <w:tcPr>
            <w:tcW w:w="270" w:type="dxa"/>
          </w:tcPr>
          <w:p w14:paraId="1F1C1355" w14:textId="77777777" w:rsidR="00EA4C31" w:rsidRDefault="00EA4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131E5E53" w14:textId="77777777" w:rsidR="00EA4C31" w:rsidRPr="006B4A65" w:rsidRDefault="00EA4C31" w:rsidP="006B4A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10" w:right="-200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6B4A65">
              <w:rPr>
                <w:rFonts w:asciiTheme="majorBidi" w:hAnsiTheme="majorBidi" w:hint="cs"/>
                <w:sz w:val="30"/>
                <w:szCs w:val="30"/>
                <w:lang w:val="en-US"/>
              </w:rPr>
              <w:t>666</w:t>
            </w:r>
          </w:p>
        </w:tc>
        <w:tc>
          <w:tcPr>
            <w:tcW w:w="270" w:type="dxa"/>
            <w:vMerge/>
            <w:vAlign w:val="center"/>
            <w:hideMark/>
          </w:tcPr>
          <w:p w14:paraId="0F1563B5" w14:textId="77777777" w:rsidR="00EA4C31" w:rsidRDefault="00EA4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429ECA28" w14:textId="14EC52ED" w:rsidR="00EA4C31" w:rsidRDefault="002B6EF9" w:rsidP="00D66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5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240</w:t>
            </w:r>
          </w:p>
        </w:tc>
        <w:tc>
          <w:tcPr>
            <w:tcW w:w="270" w:type="dxa"/>
          </w:tcPr>
          <w:p w14:paraId="60BE2B3C" w14:textId="77777777" w:rsidR="00EA4C31" w:rsidRDefault="00EA4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hideMark/>
          </w:tcPr>
          <w:p w14:paraId="7A8D7A4E" w14:textId="77777777" w:rsidR="00EA4C31" w:rsidRDefault="00EA4C31" w:rsidP="00D66A18">
            <w:pPr>
              <w:tabs>
                <w:tab w:val="clear" w:pos="227"/>
                <w:tab w:val="clear" w:pos="454"/>
                <w:tab w:val="clear" w:pos="680"/>
                <w:tab w:val="decimal" w:pos="88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</w:rPr>
              <w:t>17</w:t>
            </w:r>
          </w:p>
        </w:tc>
      </w:tr>
      <w:tr w:rsidR="00D66A18" w14:paraId="37EB7EEF" w14:textId="77777777" w:rsidTr="00DE5621">
        <w:trPr>
          <w:trHeight w:hRule="exact" w:val="403"/>
        </w:trPr>
        <w:tc>
          <w:tcPr>
            <w:tcW w:w="3510" w:type="dxa"/>
            <w:hideMark/>
          </w:tcPr>
          <w:p w14:paraId="4D944E92" w14:textId="77777777" w:rsidR="00EA4C31" w:rsidRDefault="00EA4C31" w:rsidP="001F0B5E">
            <w:pPr>
              <w:ind w:left="-113" w:firstLine="65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>120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271" w:type="dxa"/>
          </w:tcPr>
          <w:p w14:paraId="4D971E97" w14:textId="77777777" w:rsidR="00EA4C31" w:rsidRDefault="00EA4C31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7D61BF" w14:textId="145FDA8E" w:rsidR="00EA4C31" w:rsidRDefault="002B6EF9" w:rsidP="00D66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3,213</w:t>
            </w:r>
          </w:p>
        </w:tc>
        <w:tc>
          <w:tcPr>
            <w:tcW w:w="270" w:type="dxa"/>
          </w:tcPr>
          <w:p w14:paraId="1A1B9C87" w14:textId="77777777" w:rsidR="00EA4C31" w:rsidRDefault="00EA4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50AD1A" w14:textId="77777777" w:rsidR="00EA4C31" w:rsidRPr="006B4A65" w:rsidRDefault="00EA4C31" w:rsidP="006B4A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10" w:right="-200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6B4A65">
              <w:rPr>
                <w:rFonts w:asciiTheme="majorBidi" w:hAnsiTheme="majorBidi" w:hint="cs"/>
                <w:sz w:val="30"/>
                <w:szCs w:val="30"/>
                <w:lang w:val="en-US"/>
              </w:rPr>
              <w:t>1,8</w:t>
            </w:r>
            <w:r w:rsidR="003C6613" w:rsidRPr="006B4A65">
              <w:rPr>
                <w:rFonts w:asciiTheme="majorBidi" w:hAnsiTheme="majorBidi" w:hint="cs"/>
                <w:sz w:val="30"/>
                <w:szCs w:val="30"/>
                <w:lang w:val="en-US"/>
              </w:rPr>
              <w:t>4</w:t>
            </w:r>
            <w:r w:rsidRPr="006B4A65">
              <w:rPr>
                <w:rFonts w:asciiTheme="majorBidi" w:hAnsiTheme="majorBidi" w:hint="cs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vMerge/>
            <w:vAlign w:val="center"/>
            <w:hideMark/>
          </w:tcPr>
          <w:p w14:paraId="220D91EB" w14:textId="77777777" w:rsidR="00EA4C31" w:rsidRDefault="00EA4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A3A52E" w14:textId="08AD54ED" w:rsidR="00EA4C31" w:rsidRDefault="002B6EF9" w:rsidP="00D66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675</w:t>
            </w:r>
          </w:p>
        </w:tc>
        <w:tc>
          <w:tcPr>
            <w:tcW w:w="270" w:type="dxa"/>
          </w:tcPr>
          <w:p w14:paraId="0A04DA7D" w14:textId="77777777" w:rsidR="00EA4C31" w:rsidRDefault="00EA4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3E9BCA" w14:textId="77777777" w:rsidR="00EA4C31" w:rsidRDefault="00EA4C31" w:rsidP="00D66A18">
            <w:pPr>
              <w:tabs>
                <w:tab w:val="clear" w:pos="227"/>
                <w:tab w:val="clear" w:pos="454"/>
                <w:tab w:val="clear" w:pos="680"/>
                <w:tab w:val="decimal" w:pos="88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</w:rPr>
              <w:t>663</w:t>
            </w:r>
          </w:p>
        </w:tc>
      </w:tr>
      <w:tr w:rsidR="00D66A18" w14:paraId="5F327CB0" w14:textId="77777777" w:rsidTr="00DE5621">
        <w:trPr>
          <w:trHeight w:hRule="exact" w:val="403"/>
        </w:trPr>
        <w:tc>
          <w:tcPr>
            <w:tcW w:w="3510" w:type="dxa"/>
            <w:hideMark/>
          </w:tcPr>
          <w:p w14:paraId="607155B0" w14:textId="77777777" w:rsidR="00EA4C31" w:rsidRDefault="00EA4C31" w:rsidP="001F0B5E">
            <w:pPr>
              <w:ind w:left="-113" w:firstLine="6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1" w:type="dxa"/>
          </w:tcPr>
          <w:p w14:paraId="76F129FC" w14:textId="77777777" w:rsidR="00EA4C31" w:rsidRDefault="00EA4C31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E49BB7" w14:textId="21537688" w:rsidR="00EA4C31" w:rsidRDefault="002B6EF9" w:rsidP="00D66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39,573</w:t>
            </w:r>
          </w:p>
        </w:tc>
        <w:tc>
          <w:tcPr>
            <w:tcW w:w="270" w:type="dxa"/>
          </w:tcPr>
          <w:p w14:paraId="09367601" w14:textId="77777777" w:rsidR="00EA4C31" w:rsidRDefault="00EA4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959B286" w14:textId="77777777" w:rsidR="00EA4C31" w:rsidRPr="006B4A65" w:rsidRDefault="00EA4C31" w:rsidP="006B4A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10" w:right="-200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 w:rsidRPr="006B4A65">
              <w:rPr>
                <w:rFonts w:asciiTheme="majorBidi" w:hAnsiTheme="majorBidi" w:hint="cs"/>
                <w:b/>
                <w:bCs/>
                <w:sz w:val="30"/>
                <w:szCs w:val="30"/>
                <w:lang w:val="en-US"/>
              </w:rPr>
              <w:t>30,962</w:t>
            </w:r>
          </w:p>
        </w:tc>
        <w:tc>
          <w:tcPr>
            <w:tcW w:w="270" w:type="dxa"/>
            <w:vMerge/>
            <w:vAlign w:val="center"/>
            <w:hideMark/>
          </w:tcPr>
          <w:p w14:paraId="51226DF5" w14:textId="77777777" w:rsidR="00EA4C31" w:rsidRDefault="00EA4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0E14172" w14:textId="10E94A45" w:rsidR="00EA4C31" w:rsidRDefault="002B6EF9" w:rsidP="00D66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1,102</w:t>
            </w:r>
          </w:p>
        </w:tc>
        <w:tc>
          <w:tcPr>
            <w:tcW w:w="270" w:type="dxa"/>
          </w:tcPr>
          <w:p w14:paraId="4C988C67" w14:textId="77777777" w:rsidR="00EA4C31" w:rsidRDefault="00EA4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34F2B08" w14:textId="77777777" w:rsidR="00EA4C31" w:rsidRDefault="00EA4C31" w:rsidP="00D66A18">
            <w:pPr>
              <w:tabs>
                <w:tab w:val="clear" w:pos="227"/>
                <w:tab w:val="clear" w:pos="454"/>
                <w:tab w:val="clear" w:pos="680"/>
                <w:tab w:val="decimal" w:pos="88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hint="cs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</w:rPr>
              <w:t>010</w:t>
            </w:r>
          </w:p>
        </w:tc>
      </w:tr>
      <w:tr w:rsidR="00A578BE" w14:paraId="59E3B151" w14:textId="77777777" w:rsidTr="00DE5621">
        <w:trPr>
          <w:trHeight w:hRule="exact" w:val="403"/>
        </w:trPr>
        <w:tc>
          <w:tcPr>
            <w:tcW w:w="3510" w:type="dxa"/>
            <w:hideMark/>
          </w:tcPr>
          <w:p w14:paraId="2EE66147" w14:textId="77777777" w:rsidR="00EA4C31" w:rsidRDefault="00EA4C31" w:rsidP="001F0B5E">
            <w:pPr>
              <w:ind w:left="-113" w:firstLine="65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271" w:type="dxa"/>
          </w:tcPr>
          <w:p w14:paraId="572EA580" w14:textId="77777777" w:rsidR="00EA4C31" w:rsidRDefault="00EA4C31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3900EFF" w14:textId="77777777" w:rsidR="00EA4C31" w:rsidRDefault="00EA4C31" w:rsidP="00D66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9C0AE7" w14:textId="77777777" w:rsidR="00EA4C31" w:rsidRDefault="00EA4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5B1795" w14:textId="77777777" w:rsidR="00EA4C31" w:rsidRPr="006B4A65" w:rsidRDefault="00EA4C31" w:rsidP="006B4A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10" w:right="-200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Merge/>
            <w:vAlign w:val="center"/>
            <w:hideMark/>
          </w:tcPr>
          <w:p w14:paraId="22A49CE7" w14:textId="77777777" w:rsidR="00EA4C31" w:rsidRDefault="00EA4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024015E" w14:textId="77777777" w:rsidR="00EA4C31" w:rsidRDefault="00EA4C31">
            <w:pPr>
              <w:tabs>
                <w:tab w:val="clear" w:pos="227"/>
                <w:tab w:val="clear" w:pos="454"/>
                <w:tab w:val="clear" w:pos="680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553683" w14:textId="77777777" w:rsidR="00EA4C31" w:rsidRDefault="00EA4C31">
            <w:pPr>
              <w:tabs>
                <w:tab w:val="clear" w:pos="227"/>
                <w:tab w:val="clear" w:pos="454"/>
                <w:tab w:val="clear" w:pos="680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018FE62" w14:textId="77777777" w:rsidR="00EA4C31" w:rsidRDefault="00EA4C31">
            <w:pPr>
              <w:tabs>
                <w:tab w:val="clear" w:pos="227"/>
                <w:tab w:val="clear" w:pos="454"/>
                <w:tab w:val="clear" w:pos="680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78BE" w14:paraId="2E801DCB" w14:textId="77777777" w:rsidTr="00DE5621">
        <w:trPr>
          <w:trHeight w:hRule="exact" w:val="403"/>
        </w:trPr>
        <w:tc>
          <w:tcPr>
            <w:tcW w:w="3510" w:type="dxa"/>
            <w:hideMark/>
          </w:tcPr>
          <w:p w14:paraId="0F1667B7" w14:textId="77777777" w:rsidR="00EA4C31" w:rsidRPr="0039314A" w:rsidRDefault="00EA4C31" w:rsidP="00F829D1">
            <w:pPr>
              <w:ind w:left="-113" w:firstLine="1092"/>
              <w:rPr>
                <w:rFonts w:asciiTheme="majorBidi" w:hAnsiTheme="majorBidi" w:cstheme="majorBidi"/>
                <w:sz w:val="30"/>
                <w:szCs w:val="30"/>
              </w:rPr>
            </w:pPr>
            <w:r w:rsidRPr="0039314A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1" w:type="dxa"/>
          </w:tcPr>
          <w:p w14:paraId="69959F2F" w14:textId="77777777" w:rsidR="00EA4C31" w:rsidRDefault="00EA4C31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08C7C2" w14:textId="7D5A525F" w:rsidR="00EA4C31" w:rsidRDefault="002B6EF9" w:rsidP="002C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left="-108" w:right="-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(1,102)</w:t>
            </w:r>
          </w:p>
        </w:tc>
        <w:tc>
          <w:tcPr>
            <w:tcW w:w="270" w:type="dxa"/>
          </w:tcPr>
          <w:p w14:paraId="67E436B7" w14:textId="77777777" w:rsidR="00EA4C31" w:rsidRDefault="00EA4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13F122" w14:textId="77777777" w:rsidR="00EA4C31" w:rsidRPr="006B4A65" w:rsidRDefault="00EA4C31" w:rsidP="006B4A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10" w:right="-200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6B4A65">
              <w:rPr>
                <w:rFonts w:asciiTheme="majorBidi" w:hAnsiTheme="majorBidi" w:hint="cs"/>
                <w:sz w:val="30"/>
                <w:szCs w:val="30"/>
                <w:lang w:val="en-US"/>
              </w:rPr>
              <w:t>(1,010)</w:t>
            </w:r>
          </w:p>
        </w:tc>
        <w:tc>
          <w:tcPr>
            <w:tcW w:w="270" w:type="dxa"/>
            <w:vMerge/>
            <w:vAlign w:val="center"/>
            <w:hideMark/>
          </w:tcPr>
          <w:p w14:paraId="4D167959" w14:textId="77777777" w:rsidR="00EA4C31" w:rsidRDefault="00EA4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23A168F" w14:textId="77777777" w:rsidR="00EA4C31" w:rsidRDefault="00EA4C31">
            <w:pPr>
              <w:tabs>
                <w:tab w:val="clear" w:pos="227"/>
                <w:tab w:val="clear" w:pos="454"/>
                <w:tab w:val="clear" w:pos="680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8053E0" w14:textId="77777777" w:rsidR="00EA4C31" w:rsidRDefault="00EA4C31">
            <w:pPr>
              <w:tabs>
                <w:tab w:val="clear" w:pos="227"/>
                <w:tab w:val="clear" w:pos="454"/>
                <w:tab w:val="clear" w:pos="680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B1E8FD2" w14:textId="77777777" w:rsidR="00EA4C31" w:rsidRDefault="00EA4C31">
            <w:pPr>
              <w:tabs>
                <w:tab w:val="clear" w:pos="227"/>
                <w:tab w:val="clear" w:pos="454"/>
                <w:tab w:val="clear" w:pos="680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78BE" w14:paraId="573DB991" w14:textId="77777777" w:rsidTr="00DE5621">
        <w:trPr>
          <w:trHeight w:hRule="exact" w:val="403"/>
        </w:trPr>
        <w:tc>
          <w:tcPr>
            <w:tcW w:w="3510" w:type="dxa"/>
            <w:hideMark/>
          </w:tcPr>
          <w:p w14:paraId="0403B88F" w14:textId="77777777" w:rsidR="00EA4C31" w:rsidRDefault="00EA4C31" w:rsidP="001F0B5E">
            <w:pPr>
              <w:ind w:left="-113" w:firstLine="6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1" w:type="dxa"/>
          </w:tcPr>
          <w:p w14:paraId="1DCC0830" w14:textId="77777777" w:rsidR="00EA4C31" w:rsidRDefault="00EA4C31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762E2CB" w14:textId="0FA20282" w:rsidR="00EA4C31" w:rsidRDefault="00F642B2" w:rsidP="00D66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</w:t>
            </w:r>
            <w:r w:rsidR="00FA6C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471</w:t>
            </w:r>
          </w:p>
        </w:tc>
        <w:tc>
          <w:tcPr>
            <w:tcW w:w="270" w:type="dxa"/>
          </w:tcPr>
          <w:p w14:paraId="67A358EA" w14:textId="77777777" w:rsidR="00EA4C31" w:rsidRDefault="00EA4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096FAAE" w14:textId="77777777" w:rsidR="00EA4C31" w:rsidRPr="006B4A65" w:rsidRDefault="00EA4C31" w:rsidP="006B4A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10" w:right="-200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 w:rsidRPr="006B4A65">
              <w:rPr>
                <w:rFonts w:asciiTheme="majorBidi" w:hAnsiTheme="majorBidi" w:hint="cs"/>
                <w:b/>
                <w:bCs/>
                <w:sz w:val="30"/>
                <w:szCs w:val="30"/>
                <w:lang w:val="en-US"/>
              </w:rPr>
              <w:t>29,952</w:t>
            </w:r>
          </w:p>
        </w:tc>
        <w:tc>
          <w:tcPr>
            <w:tcW w:w="270" w:type="dxa"/>
            <w:vMerge/>
            <w:vAlign w:val="center"/>
            <w:hideMark/>
          </w:tcPr>
          <w:p w14:paraId="3B1B8761" w14:textId="77777777" w:rsidR="00EA4C31" w:rsidRDefault="00EA4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A25677D" w14:textId="77777777" w:rsidR="00EA4C31" w:rsidRDefault="00EA4C31">
            <w:pPr>
              <w:tabs>
                <w:tab w:val="clear" w:pos="227"/>
                <w:tab w:val="clear" w:pos="454"/>
                <w:tab w:val="clear" w:pos="680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FFDDC7" w14:textId="77777777" w:rsidR="00EA4C31" w:rsidRDefault="00EA4C31">
            <w:pPr>
              <w:tabs>
                <w:tab w:val="clear" w:pos="227"/>
                <w:tab w:val="clear" w:pos="454"/>
                <w:tab w:val="clear" w:pos="680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2DEC246A" w14:textId="77777777" w:rsidR="00EA4C31" w:rsidRDefault="00EA4C31">
            <w:pPr>
              <w:tabs>
                <w:tab w:val="clear" w:pos="227"/>
                <w:tab w:val="clear" w:pos="454"/>
                <w:tab w:val="clear" w:pos="680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6A18" w14:paraId="34B380BB" w14:textId="77777777" w:rsidTr="00DE5621">
        <w:trPr>
          <w:trHeight w:hRule="exact" w:val="360"/>
        </w:trPr>
        <w:tc>
          <w:tcPr>
            <w:tcW w:w="3510" w:type="dxa"/>
          </w:tcPr>
          <w:p w14:paraId="0C4E86B1" w14:textId="77777777" w:rsidR="00D66A18" w:rsidRDefault="00D66A18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lastRenderedPageBreak/>
              <w:br w:type="page"/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br w:type="page"/>
            </w:r>
          </w:p>
        </w:tc>
        <w:tc>
          <w:tcPr>
            <w:tcW w:w="271" w:type="dxa"/>
          </w:tcPr>
          <w:p w14:paraId="3B91E84D" w14:textId="77777777" w:rsidR="00D66A18" w:rsidRDefault="00D66A1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6789AE0F" w14:textId="77777777" w:rsidR="00D66A18" w:rsidRDefault="00D66A1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7E7585B" w14:textId="77777777" w:rsidR="00D66A18" w:rsidRDefault="00D66A18">
            <w:pPr>
              <w:tabs>
                <w:tab w:val="clear" w:pos="3515"/>
                <w:tab w:val="left" w:pos="540"/>
                <w:tab w:val="left" w:pos="3043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356BE7" w14:textId="77777777" w:rsidR="00D66A18" w:rsidRDefault="00D66A18">
            <w:pPr>
              <w:tabs>
                <w:tab w:val="clear" w:pos="3515"/>
                <w:tab w:val="left" w:pos="540"/>
                <w:tab w:val="left" w:pos="3043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4"/>
            <w:hideMark/>
          </w:tcPr>
          <w:p w14:paraId="29797CBF" w14:textId="77777777" w:rsidR="00D66A18" w:rsidRDefault="00D66A1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left" w:pos="0"/>
                <w:tab w:val="left" w:pos="540"/>
                <w:tab w:val="left" w:pos="3043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(หน่วย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: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D66A18" w14:paraId="080BEEEA" w14:textId="77777777" w:rsidTr="00DE5621">
        <w:trPr>
          <w:trHeight w:hRule="exact" w:val="360"/>
        </w:trPr>
        <w:tc>
          <w:tcPr>
            <w:tcW w:w="3510" w:type="dxa"/>
          </w:tcPr>
          <w:p w14:paraId="655E5B80" w14:textId="77777777" w:rsidR="00D66A18" w:rsidRDefault="00D66A18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6FE927F8" w14:textId="77777777" w:rsidR="00D66A18" w:rsidRDefault="00D66A1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3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AF5991" w14:textId="77777777" w:rsidR="00D66A18" w:rsidRDefault="00D66A1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6A18" w14:paraId="42222142" w14:textId="77777777" w:rsidTr="00DE5621">
        <w:trPr>
          <w:trHeight w:hRule="exact" w:val="360"/>
        </w:trPr>
        <w:tc>
          <w:tcPr>
            <w:tcW w:w="3510" w:type="dxa"/>
          </w:tcPr>
          <w:p w14:paraId="4CD93550" w14:textId="77777777" w:rsidR="00D66A18" w:rsidRDefault="00D66A18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43DF21A4" w14:textId="77777777" w:rsidR="00D66A18" w:rsidRDefault="00D66A1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9" w:type="dxa"/>
            <w:gridSpan w:val="3"/>
          </w:tcPr>
          <w:p w14:paraId="621A79C7" w14:textId="77777777" w:rsidR="00D66A18" w:rsidRDefault="00D66A18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BEA208" w14:textId="77777777" w:rsidR="00D66A18" w:rsidRDefault="00D66A1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hideMark/>
          </w:tcPr>
          <w:p w14:paraId="285AE579" w14:textId="77777777" w:rsidR="00D66A18" w:rsidRDefault="00D66A18">
            <w:pPr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</w:tr>
      <w:tr w:rsidR="00D66A18" w14:paraId="310F9062" w14:textId="77777777" w:rsidTr="00DE5621">
        <w:trPr>
          <w:trHeight w:hRule="exact" w:val="360"/>
        </w:trPr>
        <w:tc>
          <w:tcPr>
            <w:tcW w:w="3510" w:type="dxa"/>
          </w:tcPr>
          <w:p w14:paraId="3262B3B3" w14:textId="77777777" w:rsidR="00D66A18" w:rsidRDefault="00D66A18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0F94A1E3" w14:textId="77777777" w:rsidR="00D66A18" w:rsidRDefault="00D66A1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133C5C" w14:textId="77777777" w:rsidR="00D66A18" w:rsidRDefault="00D66A18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270" w:type="dxa"/>
          </w:tcPr>
          <w:p w14:paraId="00FF666C" w14:textId="77777777" w:rsidR="00D66A18" w:rsidRDefault="00D66A1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08FE45" w14:textId="77777777" w:rsidR="00D66A18" w:rsidRDefault="00D66A18">
            <w:pPr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</w:tr>
      <w:tr w:rsidR="00D66A18" w14:paraId="329804C4" w14:textId="77777777" w:rsidTr="00DE5621">
        <w:trPr>
          <w:trHeight w:hRule="exact" w:val="372"/>
        </w:trPr>
        <w:tc>
          <w:tcPr>
            <w:tcW w:w="3510" w:type="dxa"/>
          </w:tcPr>
          <w:p w14:paraId="781187FC" w14:textId="77777777" w:rsidR="00D66A18" w:rsidRDefault="00D66A1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539ACB4D" w14:textId="77777777" w:rsidR="00D66A18" w:rsidRDefault="00D66A1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763371" w14:textId="77777777" w:rsidR="00D66A18" w:rsidRDefault="00D66A18">
            <w:pPr>
              <w:tabs>
                <w:tab w:val="clear" w:pos="907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="003C6613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5A07A85" w14:textId="77777777" w:rsidR="00D66A18" w:rsidRDefault="00D66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8945EA" w14:textId="77777777" w:rsidR="00D66A18" w:rsidRDefault="00D66A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  <w:vMerge w:val="restart"/>
            <w:vAlign w:val="center"/>
            <w:hideMark/>
          </w:tcPr>
          <w:p w14:paraId="354BF6C1" w14:textId="77777777" w:rsidR="00D66A18" w:rsidRDefault="00D66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460E4C" w14:textId="77777777" w:rsidR="00D66A18" w:rsidRDefault="00D66A18" w:rsidP="006524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2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="003C6613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09F5EB1" w14:textId="77777777" w:rsidR="00D66A18" w:rsidRDefault="00D66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00610E" w14:textId="77777777" w:rsidR="00D66A18" w:rsidRDefault="00D66A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2563</w:t>
            </w:r>
          </w:p>
        </w:tc>
      </w:tr>
      <w:tr w:rsidR="00D66A18" w14:paraId="4C01351D" w14:textId="77777777" w:rsidTr="00DE5621">
        <w:trPr>
          <w:trHeight w:hRule="exact" w:val="165"/>
        </w:trPr>
        <w:tc>
          <w:tcPr>
            <w:tcW w:w="3510" w:type="dxa"/>
          </w:tcPr>
          <w:p w14:paraId="0CFBB344" w14:textId="77777777" w:rsidR="00D66A18" w:rsidRDefault="00D66A1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2F18E5EF" w14:textId="77777777" w:rsidR="00D66A18" w:rsidRDefault="00D66A1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39DE6F" w14:textId="77777777" w:rsidR="00D66A18" w:rsidRDefault="00D66A1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1735A4" w14:textId="77777777" w:rsidR="00D66A18" w:rsidRDefault="00D66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71D54E" w14:textId="77777777" w:rsidR="00D66A18" w:rsidRDefault="00D66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Merge/>
            <w:vAlign w:val="center"/>
            <w:hideMark/>
          </w:tcPr>
          <w:p w14:paraId="1710ED93" w14:textId="77777777" w:rsidR="00D66A18" w:rsidRDefault="00D66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76EAE1" w14:textId="77777777" w:rsidR="00D66A18" w:rsidRDefault="00D66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01DA8B6" w14:textId="77777777" w:rsidR="00D66A18" w:rsidRDefault="00D66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DE020B" w14:textId="77777777" w:rsidR="00D66A18" w:rsidRDefault="00D66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5247B" w14:paraId="650FDEA0" w14:textId="77777777" w:rsidTr="00DE5621">
        <w:trPr>
          <w:trHeight w:hRule="exact" w:val="360"/>
        </w:trPr>
        <w:tc>
          <w:tcPr>
            <w:tcW w:w="3510" w:type="dxa"/>
            <w:hideMark/>
          </w:tcPr>
          <w:p w14:paraId="655F808F" w14:textId="2262E8BB" w:rsidR="00D66A18" w:rsidRPr="0039314A" w:rsidRDefault="00D66A18" w:rsidP="0039314A">
            <w:pPr>
              <w:ind w:left="-113" w:firstLine="6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ยังไม่เกินกำหนดระยะเวลา</w:t>
            </w:r>
          </w:p>
        </w:tc>
        <w:tc>
          <w:tcPr>
            <w:tcW w:w="271" w:type="dxa"/>
          </w:tcPr>
          <w:p w14:paraId="1BD3E4CA" w14:textId="77777777" w:rsidR="00D66A18" w:rsidRDefault="00D66A1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14:paraId="2AFCD002" w14:textId="18A4FE12" w:rsidR="00D66A18" w:rsidRDefault="00D66A18" w:rsidP="00D66A18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C4A02A" w14:textId="77777777" w:rsidR="00D66A18" w:rsidRDefault="00D66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75413103" w14:textId="1C698F23" w:rsidR="00D66A18" w:rsidRDefault="00D66A18" w:rsidP="00D66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Merge/>
            <w:vAlign w:val="center"/>
            <w:hideMark/>
          </w:tcPr>
          <w:p w14:paraId="61024469" w14:textId="77777777" w:rsidR="00D66A18" w:rsidRDefault="00D66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F0767F5" w14:textId="06AF6C4D" w:rsidR="00D66A18" w:rsidRDefault="00D66A18" w:rsidP="00D66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2BE67D" w14:textId="77777777" w:rsidR="00D66A18" w:rsidRDefault="00D66A18" w:rsidP="00D66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11362400" w14:textId="39B8EED6" w:rsidR="00D66A18" w:rsidRDefault="00D66A18" w:rsidP="00D66A18">
            <w:pPr>
              <w:tabs>
                <w:tab w:val="clear" w:pos="227"/>
                <w:tab w:val="clear" w:pos="454"/>
                <w:tab w:val="clear" w:pos="680"/>
                <w:tab w:val="decimal" w:pos="88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314A" w14:paraId="0268DF9A" w14:textId="77777777" w:rsidTr="00DE5621">
        <w:trPr>
          <w:trHeight w:hRule="exact" w:val="403"/>
        </w:trPr>
        <w:tc>
          <w:tcPr>
            <w:tcW w:w="3510" w:type="dxa"/>
          </w:tcPr>
          <w:p w14:paraId="2E1DD8BC" w14:textId="478716EA" w:rsidR="0039314A" w:rsidRDefault="0039314A" w:rsidP="0039314A">
            <w:pPr>
              <w:ind w:left="-113" w:firstLine="79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การรับชำระหนี้</w:t>
            </w:r>
          </w:p>
        </w:tc>
        <w:tc>
          <w:tcPr>
            <w:tcW w:w="271" w:type="dxa"/>
          </w:tcPr>
          <w:p w14:paraId="4A106D94" w14:textId="77777777" w:rsidR="0039314A" w:rsidRDefault="0039314A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14:paraId="734892F7" w14:textId="6340E44E" w:rsidR="0039314A" w:rsidRDefault="00917ACB" w:rsidP="00D66A18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1,774</w:t>
            </w:r>
          </w:p>
        </w:tc>
        <w:tc>
          <w:tcPr>
            <w:tcW w:w="270" w:type="dxa"/>
          </w:tcPr>
          <w:p w14:paraId="423B0385" w14:textId="77777777" w:rsidR="0039314A" w:rsidRDefault="0039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02CD78" w14:textId="4B836D4F" w:rsidR="0039314A" w:rsidRDefault="00917ACB" w:rsidP="00D66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>,</w:t>
            </w:r>
            <w:r>
              <w:rPr>
                <w:rFonts w:asciiTheme="majorBidi" w:hAnsiTheme="majorBidi" w:hint="cs"/>
                <w:sz w:val="30"/>
                <w:szCs w:val="30"/>
              </w:rPr>
              <w:t>553</w:t>
            </w:r>
          </w:p>
        </w:tc>
        <w:tc>
          <w:tcPr>
            <w:tcW w:w="270" w:type="dxa"/>
            <w:vMerge/>
            <w:vAlign w:val="center"/>
          </w:tcPr>
          <w:p w14:paraId="1F9171BA" w14:textId="77777777" w:rsidR="0039314A" w:rsidRDefault="0039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9C4AD3C" w14:textId="202671D3" w:rsidR="0039314A" w:rsidRDefault="00BA56C3" w:rsidP="00D66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36A744" w14:textId="77777777" w:rsidR="0039314A" w:rsidRDefault="0039314A" w:rsidP="00D66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BBDF0D" w14:textId="7DE95CA7" w:rsidR="0039314A" w:rsidRDefault="00BA56C3" w:rsidP="00D66A18">
            <w:pPr>
              <w:tabs>
                <w:tab w:val="clear" w:pos="227"/>
                <w:tab w:val="clear" w:pos="454"/>
                <w:tab w:val="clear" w:pos="680"/>
                <w:tab w:val="decimal" w:pos="88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</w:tr>
      <w:tr w:rsidR="0065247B" w14:paraId="4877F92E" w14:textId="77777777" w:rsidTr="00DE5621">
        <w:trPr>
          <w:trHeight w:hRule="exact" w:val="403"/>
        </w:trPr>
        <w:tc>
          <w:tcPr>
            <w:tcW w:w="3510" w:type="dxa"/>
            <w:hideMark/>
          </w:tcPr>
          <w:p w14:paraId="2CDC9D08" w14:textId="77777777" w:rsidR="00D66A18" w:rsidRDefault="00D66A18" w:rsidP="0039314A">
            <w:pPr>
              <w:ind w:left="-113" w:firstLine="65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เกิน 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1 - 60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วัน </w:t>
            </w:r>
          </w:p>
        </w:tc>
        <w:tc>
          <w:tcPr>
            <w:tcW w:w="271" w:type="dxa"/>
          </w:tcPr>
          <w:p w14:paraId="26810DE1" w14:textId="77777777" w:rsidR="00D66A18" w:rsidRDefault="00D66A18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14:paraId="3FFE3FA3" w14:textId="2D512837" w:rsidR="00D66A18" w:rsidRDefault="00723068" w:rsidP="00D66A18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403</w:t>
            </w:r>
          </w:p>
        </w:tc>
        <w:tc>
          <w:tcPr>
            <w:tcW w:w="270" w:type="dxa"/>
          </w:tcPr>
          <w:p w14:paraId="17DC3452" w14:textId="77777777" w:rsidR="00D66A18" w:rsidRDefault="00D66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75CFFB0A" w14:textId="77777777" w:rsidR="00D66A18" w:rsidRDefault="00D66A18" w:rsidP="00D66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</w:rPr>
              <w:t>386</w:t>
            </w:r>
          </w:p>
        </w:tc>
        <w:tc>
          <w:tcPr>
            <w:tcW w:w="270" w:type="dxa"/>
            <w:vMerge/>
            <w:vAlign w:val="center"/>
            <w:hideMark/>
          </w:tcPr>
          <w:p w14:paraId="46DE92E3" w14:textId="77777777" w:rsidR="00D66A18" w:rsidRDefault="00D66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B5E9CD" w14:textId="3720CA57" w:rsidR="00D66A18" w:rsidRDefault="00E04D15" w:rsidP="00D66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D7476C" w14:textId="77777777" w:rsidR="00D66A18" w:rsidRDefault="00D66A18" w:rsidP="00D66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61DBCDED" w14:textId="77777777" w:rsidR="00D66A18" w:rsidRDefault="00D66A18" w:rsidP="00D66A18">
            <w:pPr>
              <w:tabs>
                <w:tab w:val="clear" w:pos="227"/>
                <w:tab w:val="clear" w:pos="454"/>
                <w:tab w:val="clear" w:pos="680"/>
                <w:tab w:val="decimal" w:pos="88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</w:tr>
      <w:tr w:rsidR="0065247B" w14:paraId="7FFA2714" w14:textId="77777777" w:rsidTr="00DE5621">
        <w:trPr>
          <w:trHeight w:hRule="exact" w:val="403"/>
        </w:trPr>
        <w:tc>
          <w:tcPr>
            <w:tcW w:w="3510" w:type="dxa"/>
            <w:hideMark/>
          </w:tcPr>
          <w:p w14:paraId="3D9F2BC2" w14:textId="77777777" w:rsidR="00D66A18" w:rsidRDefault="00D66A18" w:rsidP="0039314A">
            <w:pPr>
              <w:ind w:left="-113" w:firstLine="65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เกิน 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>60 - 120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271" w:type="dxa"/>
          </w:tcPr>
          <w:p w14:paraId="1E5E8759" w14:textId="77777777" w:rsidR="00D66A18" w:rsidRDefault="00D66A18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2B7B1AF4" w14:textId="6D0459BD" w:rsidR="00D66A18" w:rsidRDefault="00723068" w:rsidP="00D66A18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432</w:t>
            </w:r>
          </w:p>
        </w:tc>
        <w:tc>
          <w:tcPr>
            <w:tcW w:w="270" w:type="dxa"/>
          </w:tcPr>
          <w:p w14:paraId="2CC5D045" w14:textId="77777777" w:rsidR="00D66A18" w:rsidRDefault="00D66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3BD3A170" w14:textId="77777777" w:rsidR="00D66A18" w:rsidRDefault="00D66A18" w:rsidP="00D66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</w:rPr>
              <w:t>12</w:t>
            </w:r>
            <w:r w:rsidR="003C6613">
              <w:rPr>
                <w:rFonts w:asciiTheme="majorBidi" w:hAnsiTheme="majorBidi" w:hint="cs"/>
                <w:sz w:val="30"/>
                <w:szCs w:val="30"/>
              </w:rPr>
              <w:t>4</w:t>
            </w:r>
          </w:p>
        </w:tc>
        <w:tc>
          <w:tcPr>
            <w:tcW w:w="270" w:type="dxa"/>
            <w:vMerge/>
            <w:vAlign w:val="center"/>
            <w:hideMark/>
          </w:tcPr>
          <w:p w14:paraId="40E50C45" w14:textId="77777777" w:rsidR="00D66A18" w:rsidRDefault="00D66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E1490F4" w14:textId="7FFF40F2" w:rsidR="00D66A18" w:rsidRDefault="00E04D15" w:rsidP="00D66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09AAF8" w14:textId="77777777" w:rsidR="00D66A18" w:rsidRDefault="00D66A18" w:rsidP="00D66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1BF0CD21" w14:textId="77777777" w:rsidR="00D66A18" w:rsidRDefault="00D66A18" w:rsidP="00D66A18">
            <w:pPr>
              <w:tabs>
                <w:tab w:val="clear" w:pos="227"/>
                <w:tab w:val="clear" w:pos="454"/>
                <w:tab w:val="clear" w:pos="680"/>
                <w:tab w:val="decimal" w:pos="88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</w:tr>
      <w:tr w:rsidR="0065247B" w14:paraId="2486F05B" w14:textId="77777777" w:rsidTr="00DE5621">
        <w:trPr>
          <w:trHeight w:hRule="exact" w:val="403"/>
        </w:trPr>
        <w:tc>
          <w:tcPr>
            <w:tcW w:w="3510" w:type="dxa"/>
            <w:hideMark/>
          </w:tcPr>
          <w:p w14:paraId="3ABA1E08" w14:textId="77777777" w:rsidR="00D66A18" w:rsidRDefault="00D66A18" w:rsidP="0039314A">
            <w:pPr>
              <w:ind w:left="-113" w:firstLine="65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>120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271" w:type="dxa"/>
          </w:tcPr>
          <w:p w14:paraId="111EE4D0" w14:textId="77777777" w:rsidR="00D66A18" w:rsidRDefault="00D66A18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3CB31C" w14:textId="09F4A823" w:rsidR="00D66A18" w:rsidRDefault="00723068" w:rsidP="00D66A18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835</w:t>
            </w:r>
          </w:p>
        </w:tc>
        <w:tc>
          <w:tcPr>
            <w:tcW w:w="270" w:type="dxa"/>
          </w:tcPr>
          <w:p w14:paraId="58B0382D" w14:textId="77777777" w:rsidR="00D66A18" w:rsidRDefault="00D66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67EB9D" w14:textId="77777777" w:rsidR="00D66A18" w:rsidRDefault="00D66A18" w:rsidP="00D66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</w:rPr>
              <w:t>598</w:t>
            </w:r>
          </w:p>
        </w:tc>
        <w:tc>
          <w:tcPr>
            <w:tcW w:w="270" w:type="dxa"/>
            <w:vMerge/>
            <w:vAlign w:val="center"/>
            <w:hideMark/>
          </w:tcPr>
          <w:p w14:paraId="5CC6DAFF" w14:textId="77777777" w:rsidR="00D66A18" w:rsidRDefault="00D66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CC574E" w14:textId="7D146C17" w:rsidR="00D66A18" w:rsidRDefault="00E04D15" w:rsidP="00D66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613E300A" w14:textId="77777777" w:rsidR="00D66A18" w:rsidRDefault="00D66A18" w:rsidP="00D66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C5CE45" w14:textId="77777777" w:rsidR="00D66A18" w:rsidRDefault="00D66A18" w:rsidP="00D66A18">
            <w:pPr>
              <w:tabs>
                <w:tab w:val="clear" w:pos="227"/>
                <w:tab w:val="clear" w:pos="454"/>
                <w:tab w:val="clear" w:pos="680"/>
                <w:tab w:val="decimal" w:pos="88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</w:rPr>
              <w:t>77</w:t>
            </w:r>
          </w:p>
        </w:tc>
      </w:tr>
      <w:tr w:rsidR="0065247B" w14:paraId="5DF3B125" w14:textId="77777777" w:rsidTr="00DE5621">
        <w:trPr>
          <w:trHeight w:hRule="exact" w:val="403"/>
        </w:trPr>
        <w:tc>
          <w:tcPr>
            <w:tcW w:w="3510" w:type="dxa"/>
            <w:hideMark/>
          </w:tcPr>
          <w:p w14:paraId="67BF8AE1" w14:textId="77777777" w:rsidR="00D66A18" w:rsidRDefault="00D66A18" w:rsidP="0039314A">
            <w:pPr>
              <w:ind w:left="-113" w:firstLine="6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1" w:type="dxa"/>
          </w:tcPr>
          <w:p w14:paraId="3A3FBFF1" w14:textId="77777777" w:rsidR="00D66A18" w:rsidRDefault="00D66A18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B35119" w14:textId="62B9CF0C" w:rsidR="00D66A18" w:rsidRDefault="00723068" w:rsidP="00D66A18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3,444</w:t>
            </w:r>
          </w:p>
        </w:tc>
        <w:tc>
          <w:tcPr>
            <w:tcW w:w="270" w:type="dxa"/>
          </w:tcPr>
          <w:p w14:paraId="0C3B100A" w14:textId="77777777" w:rsidR="00D66A18" w:rsidRDefault="00D66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0E30EF2" w14:textId="77777777" w:rsidR="00D66A18" w:rsidRDefault="00D66A18" w:rsidP="00D66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hint="cs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</w:rPr>
              <w:t>661</w:t>
            </w:r>
          </w:p>
        </w:tc>
        <w:tc>
          <w:tcPr>
            <w:tcW w:w="270" w:type="dxa"/>
            <w:vMerge/>
            <w:vAlign w:val="center"/>
            <w:hideMark/>
          </w:tcPr>
          <w:p w14:paraId="31C14669" w14:textId="77777777" w:rsidR="00D66A18" w:rsidRDefault="00D66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B70495" w14:textId="3ACA185B" w:rsidR="00D66A18" w:rsidRDefault="00E04D15" w:rsidP="00D66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2E37AB2F" w14:textId="77777777" w:rsidR="00D66A18" w:rsidRDefault="00D66A18" w:rsidP="00D66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8AF08DC" w14:textId="77777777" w:rsidR="00D66A18" w:rsidRDefault="00D66A18" w:rsidP="00D66A18">
            <w:pPr>
              <w:tabs>
                <w:tab w:val="clear" w:pos="227"/>
                <w:tab w:val="clear" w:pos="454"/>
                <w:tab w:val="clear" w:pos="680"/>
                <w:tab w:val="decimal" w:pos="88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hint="cs"/>
                <w:b/>
                <w:bCs/>
                <w:sz w:val="30"/>
                <w:szCs w:val="30"/>
              </w:rPr>
              <w:t>77</w:t>
            </w:r>
          </w:p>
        </w:tc>
      </w:tr>
      <w:tr w:rsidR="00D66A18" w14:paraId="41EC0300" w14:textId="77777777" w:rsidTr="00DE5621">
        <w:trPr>
          <w:trHeight w:hRule="exact" w:val="403"/>
        </w:trPr>
        <w:tc>
          <w:tcPr>
            <w:tcW w:w="3510" w:type="dxa"/>
            <w:hideMark/>
          </w:tcPr>
          <w:p w14:paraId="68DFAE62" w14:textId="77777777" w:rsidR="00D66A18" w:rsidRPr="00891EF6" w:rsidRDefault="00D66A18" w:rsidP="0039314A">
            <w:pPr>
              <w:ind w:left="-113" w:firstLine="65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891EF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891EF6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271" w:type="dxa"/>
          </w:tcPr>
          <w:p w14:paraId="6831CC8D" w14:textId="77777777" w:rsidR="00D66A18" w:rsidRDefault="00D66A18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9812D17" w14:textId="77777777" w:rsidR="00D66A18" w:rsidRDefault="00D66A18" w:rsidP="00D66A18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ABAC76" w14:textId="77777777" w:rsidR="00D66A18" w:rsidRDefault="00D66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04144B" w14:textId="77777777" w:rsidR="00D66A18" w:rsidRDefault="00D66A18" w:rsidP="00D66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inorBidi"/>
                <w:sz w:val="30"/>
                <w:szCs w:val="30"/>
              </w:rPr>
            </w:pPr>
          </w:p>
        </w:tc>
        <w:tc>
          <w:tcPr>
            <w:tcW w:w="270" w:type="dxa"/>
            <w:vMerge/>
            <w:vAlign w:val="center"/>
            <w:hideMark/>
          </w:tcPr>
          <w:p w14:paraId="7B8B4A86" w14:textId="77777777" w:rsidR="00D66A18" w:rsidRDefault="00D66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9B6E93F" w14:textId="77777777" w:rsidR="00D66A18" w:rsidRDefault="00D66A18">
            <w:pPr>
              <w:tabs>
                <w:tab w:val="clear" w:pos="227"/>
                <w:tab w:val="clear" w:pos="454"/>
                <w:tab w:val="clear" w:pos="680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1EE562" w14:textId="77777777" w:rsidR="00D66A18" w:rsidRDefault="00D66A18">
            <w:pPr>
              <w:tabs>
                <w:tab w:val="clear" w:pos="227"/>
                <w:tab w:val="clear" w:pos="454"/>
                <w:tab w:val="clear" w:pos="680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152D616" w14:textId="77777777" w:rsidR="00D66A18" w:rsidRDefault="00D66A18">
            <w:pPr>
              <w:tabs>
                <w:tab w:val="clear" w:pos="227"/>
                <w:tab w:val="clear" w:pos="454"/>
                <w:tab w:val="clear" w:pos="680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6A18" w14:paraId="19D13D7F" w14:textId="77777777" w:rsidTr="00DE5621">
        <w:trPr>
          <w:trHeight w:hRule="exact" w:val="403"/>
        </w:trPr>
        <w:tc>
          <w:tcPr>
            <w:tcW w:w="3510" w:type="dxa"/>
            <w:hideMark/>
          </w:tcPr>
          <w:p w14:paraId="163BFE41" w14:textId="77777777" w:rsidR="00D66A18" w:rsidRPr="00891EF6" w:rsidRDefault="00D66A18" w:rsidP="004E1657">
            <w:pPr>
              <w:ind w:left="-113" w:firstLine="1092"/>
              <w:rPr>
                <w:rFonts w:asciiTheme="majorBidi" w:hAnsiTheme="majorBidi" w:cstheme="majorBidi"/>
                <w:sz w:val="30"/>
                <w:szCs w:val="30"/>
              </w:rPr>
            </w:pPr>
            <w:r w:rsidRPr="00891EF6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1" w:type="dxa"/>
          </w:tcPr>
          <w:p w14:paraId="1695C2A1" w14:textId="77777777" w:rsidR="00D66A18" w:rsidRDefault="00D66A18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586B1D" w14:textId="60F32532" w:rsidR="00D66A18" w:rsidRDefault="00E04D15" w:rsidP="002C5F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(19)</w:t>
            </w:r>
          </w:p>
        </w:tc>
        <w:tc>
          <w:tcPr>
            <w:tcW w:w="270" w:type="dxa"/>
          </w:tcPr>
          <w:p w14:paraId="7D11FC17" w14:textId="77777777" w:rsidR="00D66A18" w:rsidRDefault="00D66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010647" w14:textId="77777777" w:rsidR="00D66A18" w:rsidRDefault="00D66A18" w:rsidP="00D66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(</w:t>
            </w:r>
            <w:r>
              <w:rPr>
                <w:rFonts w:asciiTheme="majorBidi" w:hAnsiTheme="majorBidi" w:hint="cs"/>
                <w:sz w:val="30"/>
                <w:szCs w:val="30"/>
              </w:rPr>
              <w:t>77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>)</w:t>
            </w:r>
          </w:p>
        </w:tc>
        <w:tc>
          <w:tcPr>
            <w:tcW w:w="270" w:type="dxa"/>
            <w:vMerge/>
            <w:vAlign w:val="center"/>
            <w:hideMark/>
          </w:tcPr>
          <w:p w14:paraId="605A9873" w14:textId="77777777" w:rsidR="00D66A18" w:rsidRDefault="00D66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E9758A2" w14:textId="77777777" w:rsidR="00D66A18" w:rsidRDefault="00D66A18">
            <w:pPr>
              <w:tabs>
                <w:tab w:val="clear" w:pos="227"/>
                <w:tab w:val="clear" w:pos="454"/>
                <w:tab w:val="clear" w:pos="680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30050F" w14:textId="77777777" w:rsidR="00D66A18" w:rsidRDefault="00D66A18">
            <w:pPr>
              <w:tabs>
                <w:tab w:val="clear" w:pos="227"/>
                <w:tab w:val="clear" w:pos="454"/>
                <w:tab w:val="clear" w:pos="680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3EF1DB" w14:textId="77777777" w:rsidR="00D66A18" w:rsidRDefault="00D66A18">
            <w:pPr>
              <w:tabs>
                <w:tab w:val="clear" w:pos="227"/>
                <w:tab w:val="clear" w:pos="454"/>
                <w:tab w:val="clear" w:pos="680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6A18" w14:paraId="07C6B105" w14:textId="77777777" w:rsidTr="00DE5621">
        <w:trPr>
          <w:trHeight w:hRule="exact" w:val="403"/>
        </w:trPr>
        <w:tc>
          <w:tcPr>
            <w:tcW w:w="3510" w:type="dxa"/>
            <w:hideMark/>
          </w:tcPr>
          <w:p w14:paraId="0B30E9F0" w14:textId="77777777" w:rsidR="00D66A18" w:rsidRDefault="00D66A18" w:rsidP="0039314A">
            <w:pPr>
              <w:ind w:left="-113" w:firstLine="6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1" w:type="dxa"/>
          </w:tcPr>
          <w:p w14:paraId="6E8B4386" w14:textId="77777777" w:rsidR="00D66A18" w:rsidRDefault="00D66A18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AA5361" w14:textId="3C5A2342" w:rsidR="00D66A18" w:rsidRDefault="00891EF6" w:rsidP="00D66A18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3,425</w:t>
            </w:r>
          </w:p>
        </w:tc>
        <w:tc>
          <w:tcPr>
            <w:tcW w:w="270" w:type="dxa"/>
          </w:tcPr>
          <w:p w14:paraId="744D990F" w14:textId="77777777" w:rsidR="00D66A18" w:rsidRDefault="00D66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FF5D925" w14:textId="77777777" w:rsidR="00D66A18" w:rsidRDefault="00D66A18" w:rsidP="00D66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hint="cs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</w:rPr>
              <w:t>58</w:t>
            </w:r>
            <w:r w:rsidR="003C6613">
              <w:rPr>
                <w:rFonts w:asciiTheme="majorBidi" w:hAnsiTheme="majorBidi" w:hint="cs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vMerge/>
            <w:vAlign w:val="center"/>
            <w:hideMark/>
          </w:tcPr>
          <w:p w14:paraId="759854A7" w14:textId="77777777" w:rsidR="00D66A18" w:rsidRDefault="00D66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FF4804E" w14:textId="77777777" w:rsidR="00D66A18" w:rsidRDefault="00D66A18">
            <w:pPr>
              <w:tabs>
                <w:tab w:val="clear" w:pos="227"/>
                <w:tab w:val="clear" w:pos="454"/>
                <w:tab w:val="clear" w:pos="680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EB1112" w14:textId="77777777" w:rsidR="00D66A18" w:rsidRDefault="00D66A18">
            <w:pPr>
              <w:tabs>
                <w:tab w:val="clear" w:pos="227"/>
                <w:tab w:val="clear" w:pos="454"/>
                <w:tab w:val="clear" w:pos="680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FAA633" w14:textId="77777777" w:rsidR="00D66A18" w:rsidRDefault="00D66A18">
            <w:pPr>
              <w:tabs>
                <w:tab w:val="clear" w:pos="227"/>
                <w:tab w:val="clear" w:pos="454"/>
                <w:tab w:val="clear" w:pos="680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2F7F6361" w14:textId="77777777" w:rsidR="00AB1526" w:rsidRDefault="00AB1526" w:rsidP="002B1F72">
      <w:pPr>
        <w:pStyle w:val="block"/>
        <w:tabs>
          <w:tab w:val="left" w:pos="1080"/>
          <w:tab w:val="left" w:pos="1530"/>
        </w:tabs>
        <w:spacing w:after="0" w:line="240" w:lineRule="auto"/>
        <w:ind w:left="99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002C7A16" w14:textId="799A4CC0" w:rsidR="006A72C0" w:rsidRPr="00C20284" w:rsidRDefault="006A72C0" w:rsidP="002B1F72">
      <w:pPr>
        <w:pStyle w:val="block"/>
        <w:tabs>
          <w:tab w:val="left" w:pos="1080"/>
          <w:tab w:val="left" w:pos="1530"/>
        </w:tabs>
        <w:spacing w:after="0" w:line="240" w:lineRule="auto"/>
        <w:ind w:left="99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20284">
        <w:rPr>
          <w:rFonts w:asciiTheme="majorBidi" w:hAnsiTheme="majorBidi" w:cstheme="majorBidi"/>
          <w:sz w:val="30"/>
          <w:szCs w:val="30"/>
        </w:rPr>
        <w:t>(</w:t>
      </w:r>
      <w:r w:rsidRPr="00C20284">
        <w:rPr>
          <w:rFonts w:asciiTheme="majorBidi" w:hAnsiTheme="majorBidi" w:cstheme="majorBidi"/>
          <w:sz w:val="30"/>
          <w:szCs w:val="30"/>
          <w:cs/>
          <w:lang w:bidi="th-TH"/>
        </w:rPr>
        <w:t>ค</w:t>
      </w:r>
      <w:r w:rsidRPr="00C20284">
        <w:rPr>
          <w:rFonts w:asciiTheme="majorBidi" w:hAnsiTheme="majorBidi" w:cstheme="majorBidi"/>
          <w:sz w:val="30"/>
          <w:szCs w:val="30"/>
        </w:rPr>
        <w:t>.</w:t>
      </w:r>
      <w:r w:rsidR="009711B9" w:rsidRPr="009711B9">
        <w:rPr>
          <w:rFonts w:asciiTheme="majorBidi" w:hAnsiTheme="majorBidi"/>
          <w:sz w:val="30"/>
          <w:szCs w:val="30"/>
          <w:lang w:val="en-US"/>
        </w:rPr>
        <w:t>1</w:t>
      </w:r>
      <w:r w:rsidRPr="00C20284">
        <w:rPr>
          <w:rFonts w:asciiTheme="majorBidi" w:hAnsiTheme="majorBidi" w:cstheme="majorBidi"/>
          <w:sz w:val="30"/>
          <w:szCs w:val="30"/>
        </w:rPr>
        <w:t>.</w:t>
      </w:r>
      <w:r w:rsidR="009711B9" w:rsidRPr="009711B9">
        <w:rPr>
          <w:rFonts w:asciiTheme="majorBidi" w:hAnsiTheme="majorBidi"/>
          <w:sz w:val="30"/>
          <w:szCs w:val="30"/>
          <w:lang w:val="en-US"/>
        </w:rPr>
        <w:t>2</w:t>
      </w:r>
      <w:r w:rsidRPr="00C20284">
        <w:rPr>
          <w:rFonts w:asciiTheme="majorBidi" w:hAnsiTheme="majorBidi" w:cstheme="majorBidi"/>
          <w:sz w:val="30"/>
          <w:szCs w:val="30"/>
        </w:rPr>
        <w:t xml:space="preserve">) </w:t>
      </w:r>
      <w:r w:rsidR="00603CE1" w:rsidRPr="00C20284">
        <w:rPr>
          <w:rFonts w:asciiTheme="majorBidi" w:hAnsiTheme="majorBidi" w:cstheme="majorBidi"/>
          <w:sz w:val="30"/>
          <w:szCs w:val="30"/>
        </w:rPr>
        <w:t xml:space="preserve"> </w:t>
      </w:r>
      <w:r w:rsidRPr="00C20284">
        <w:rPr>
          <w:rFonts w:asciiTheme="majorBidi" w:hAnsiTheme="majorBidi" w:cstheme="majorBidi"/>
          <w:sz w:val="30"/>
          <w:szCs w:val="30"/>
          <w:cs/>
          <w:lang w:bidi="th-TH"/>
        </w:rPr>
        <w:t>การค้ำประกัน</w:t>
      </w:r>
    </w:p>
    <w:p w14:paraId="4C78F4C7" w14:textId="47D0BF92" w:rsidR="006A72C0" w:rsidRPr="00C20284" w:rsidRDefault="006A72C0" w:rsidP="002B1F72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2E521A22" w14:textId="0BE0663B" w:rsidR="00603CE1" w:rsidRDefault="00603CE1" w:rsidP="00424BF1">
      <w:pPr>
        <w:pStyle w:val="block"/>
        <w:tabs>
          <w:tab w:val="left" w:pos="1710"/>
        </w:tabs>
        <w:spacing w:after="0" w:line="240" w:lineRule="auto"/>
        <w:ind w:left="1647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2028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ณ วันที่ </w:t>
      </w:r>
      <w:r w:rsidR="009711B9" w:rsidRPr="009711B9">
        <w:rPr>
          <w:rFonts w:asciiTheme="majorBidi" w:hAnsiTheme="majorBidi"/>
          <w:sz w:val="30"/>
          <w:szCs w:val="30"/>
          <w:lang w:val="en-US" w:bidi="th-TH"/>
        </w:rPr>
        <w:t>31</w:t>
      </w:r>
      <w:r w:rsidRPr="00C2028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C2028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="009711B9" w:rsidRPr="009711B9">
        <w:rPr>
          <w:rFonts w:asciiTheme="majorBidi" w:hAnsiTheme="majorBidi"/>
          <w:sz w:val="30"/>
          <w:szCs w:val="30"/>
          <w:lang w:val="en-US" w:bidi="th-TH"/>
        </w:rPr>
        <w:t>256</w:t>
      </w:r>
      <w:r w:rsidR="003C6613">
        <w:rPr>
          <w:rFonts w:asciiTheme="majorBidi" w:hAnsiTheme="majorBidi" w:cstheme="majorBidi"/>
          <w:sz w:val="30"/>
          <w:szCs w:val="30"/>
          <w:lang w:val="en-US" w:bidi="th-TH"/>
        </w:rPr>
        <w:t>4</w:t>
      </w:r>
      <w:r w:rsidRPr="00C2028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C20284">
        <w:rPr>
          <w:rFonts w:asciiTheme="majorBidi" w:hAnsiTheme="majorBidi" w:cstheme="majorBidi"/>
          <w:sz w:val="30"/>
          <w:szCs w:val="30"/>
          <w:cs/>
          <w:lang w:val="en-US" w:bidi="th-TH"/>
        </w:rPr>
        <w:t>กลุ่มบริษัทมีภาระผูกพันจากการออกหนังสือค้ำประกันให้กับหน่วยงานราชการ</w:t>
      </w:r>
      <w:r w:rsidRPr="00C20284">
        <w:rPr>
          <w:rFonts w:asciiTheme="majorBidi" w:hAnsiTheme="majorBidi" w:cstheme="majorBidi"/>
          <w:sz w:val="30"/>
          <w:szCs w:val="30"/>
          <w:lang w:val="en-US" w:bidi="th-TH"/>
        </w:rPr>
        <w:t xml:space="preserve">, </w:t>
      </w:r>
      <w:r w:rsidRPr="00C2028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สถาบันการเงิน และอื่นๆ </w:t>
      </w:r>
      <w:r w:rsidRPr="0040076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(ดูหมายเหตุ ข้อ </w:t>
      </w:r>
      <w:r w:rsidR="009711B9" w:rsidRPr="0040076B">
        <w:rPr>
          <w:rFonts w:asciiTheme="majorBidi" w:hAnsiTheme="majorBidi"/>
          <w:sz w:val="30"/>
          <w:szCs w:val="30"/>
          <w:lang w:val="en-US" w:bidi="th-TH"/>
        </w:rPr>
        <w:t>3</w:t>
      </w:r>
      <w:r w:rsidR="00424BF1">
        <w:rPr>
          <w:rFonts w:asciiTheme="majorBidi" w:hAnsiTheme="majorBidi"/>
          <w:sz w:val="30"/>
          <w:szCs w:val="30"/>
          <w:lang w:val="en-US" w:bidi="th-TH"/>
        </w:rPr>
        <w:t>2</w:t>
      </w:r>
      <w:r w:rsidR="00FD65C1" w:rsidRPr="0040076B">
        <w:rPr>
          <w:rFonts w:asciiTheme="majorBidi" w:hAnsiTheme="majorBidi" w:cstheme="majorBidi"/>
          <w:sz w:val="30"/>
          <w:szCs w:val="30"/>
          <w:lang w:val="en-US" w:bidi="th-TH"/>
        </w:rPr>
        <w:t>.</w:t>
      </w:r>
      <w:r w:rsidR="003C6613">
        <w:rPr>
          <w:rFonts w:asciiTheme="majorBidi" w:hAnsiTheme="majorBidi"/>
          <w:sz w:val="30"/>
          <w:szCs w:val="30"/>
          <w:lang w:val="en-US" w:bidi="th-TH"/>
        </w:rPr>
        <w:t>4</w:t>
      </w:r>
      <w:r w:rsidRPr="0040076B">
        <w:rPr>
          <w:rFonts w:asciiTheme="majorBidi" w:hAnsiTheme="majorBidi" w:cstheme="majorBidi"/>
          <w:sz w:val="30"/>
          <w:szCs w:val="30"/>
          <w:lang w:val="en-US" w:bidi="th-TH"/>
        </w:rPr>
        <w:t>)</w:t>
      </w:r>
    </w:p>
    <w:p w14:paraId="12D91DB0" w14:textId="77777777" w:rsidR="00CB7FC1" w:rsidRPr="00C20284" w:rsidRDefault="00CB7FC1" w:rsidP="002B1F72">
      <w:pPr>
        <w:pStyle w:val="block"/>
        <w:tabs>
          <w:tab w:val="left" w:pos="1710"/>
        </w:tabs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55D3D1C" w14:textId="1FA018A6" w:rsidR="00D91519" w:rsidRPr="00C20284" w:rsidRDefault="00D915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  <w:r w:rsidRPr="00C20284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C2028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</w:t>
      </w:r>
      <w:r w:rsidRPr="00C20284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9711B9" w:rsidRPr="009711B9">
        <w:rPr>
          <w:rFonts w:asciiTheme="majorBidi" w:hAnsiTheme="majorBidi"/>
          <w:b/>
          <w:bCs/>
          <w:i/>
          <w:iCs/>
          <w:sz w:val="30"/>
          <w:szCs w:val="30"/>
        </w:rPr>
        <w:t>2</w:t>
      </w:r>
      <w:r w:rsidRPr="00C20284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</w:t>
      </w:r>
      <w:r w:rsidRPr="00C2028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ความเสี่ยงด้านสภาพคล่อง</w:t>
      </w:r>
      <w:r w:rsidRPr="00C20284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</w:p>
    <w:p w14:paraId="14FE5C5A" w14:textId="77777777" w:rsidR="00D91519" w:rsidRPr="00C20284" w:rsidRDefault="00D91519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D29A1DD" w14:textId="391268F8" w:rsidR="00D91519" w:rsidRPr="00C20284" w:rsidRDefault="00D91519" w:rsidP="002B1F72">
      <w:pPr>
        <w:tabs>
          <w:tab w:val="clear" w:pos="454"/>
          <w:tab w:val="clear" w:pos="680"/>
          <w:tab w:val="clear" w:pos="907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20284">
        <w:rPr>
          <w:rFonts w:asciiTheme="majorBidi" w:hAnsiTheme="majorBidi" w:cstheme="majorBidi"/>
          <w:sz w:val="30"/>
          <w:szCs w:val="30"/>
          <w:cs/>
        </w:rPr>
        <w:t xml:space="preserve"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และลดผลกระทบจากความผันผวนในกระแสเงินสด </w:t>
      </w:r>
    </w:p>
    <w:p w14:paraId="3464FFDF" w14:textId="04CADB73" w:rsidR="009A4C16" w:rsidRPr="00367ADF" w:rsidRDefault="00C65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1BF8F97D" w14:textId="2D2B3DB8" w:rsidR="00B37697" w:rsidRPr="00367ADF" w:rsidRDefault="00CB7FC1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7" w:firstLine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ยอดคงเหลือ</w:t>
      </w:r>
      <w:r w:rsidR="00B37697" w:rsidRPr="00367ADF">
        <w:rPr>
          <w:rFonts w:ascii="Angsana New" w:hAnsi="Angsana New"/>
          <w:sz w:val="30"/>
          <w:szCs w:val="30"/>
          <w:cs/>
        </w:rPr>
        <w:t xml:space="preserve">ของเงินให้กู้ยืม ณ วันที่ </w:t>
      </w:r>
      <w:r w:rsidR="009711B9" w:rsidRPr="009711B9">
        <w:rPr>
          <w:rFonts w:ascii="Angsana New" w:hAnsi="Angsana New"/>
          <w:sz w:val="30"/>
          <w:szCs w:val="30"/>
        </w:rPr>
        <w:t>31</w:t>
      </w:r>
      <w:r w:rsidR="00B37697" w:rsidRPr="00367ADF">
        <w:rPr>
          <w:rFonts w:ascii="Angsana New" w:hAnsi="Angsana New"/>
          <w:sz w:val="30"/>
          <w:szCs w:val="30"/>
        </w:rPr>
        <w:t xml:space="preserve"> </w:t>
      </w:r>
      <w:r w:rsidR="00B37697" w:rsidRPr="00367ADF">
        <w:rPr>
          <w:rFonts w:ascii="Angsana New" w:hAnsi="Angsana New"/>
          <w:sz w:val="30"/>
          <w:szCs w:val="30"/>
          <w:cs/>
        </w:rPr>
        <w:t xml:space="preserve">ธันวาคม </w:t>
      </w:r>
      <w:r>
        <w:rPr>
          <w:rFonts w:ascii="Angsana New" w:hAnsi="Angsana New" w:hint="cs"/>
          <w:sz w:val="30"/>
          <w:szCs w:val="30"/>
          <w:cs/>
        </w:rPr>
        <w:t>ตาม</w:t>
      </w:r>
      <w:r w:rsidR="00B37697" w:rsidRPr="00367ADF">
        <w:rPr>
          <w:rFonts w:ascii="Angsana New" w:hAnsi="Angsana New"/>
          <w:sz w:val="30"/>
          <w:szCs w:val="30"/>
          <w:cs/>
        </w:rPr>
        <w:t>ระยะเวลาที่ถึงกำหนดชำระมีดังนี้</w:t>
      </w:r>
    </w:p>
    <w:p w14:paraId="1609E897" w14:textId="77777777" w:rsidR="00292C82" w:rsidRPr="00093D33" w:rsidRDefault="00292C82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7" w:firstLine="450"/>
        <w:jc w:val="thaiDistribute"/>
        <w:rPr>
          <w:rFonts w:ascii="Angsana New" w:hAnsi="Angsana New"/>
          <w:sz w:val="30"/>
          <w:szCs w:val="30"/>
        </w:rPr>
      </w:pPr>
    </w:p>
    <w:tbl>
      <w:tblPr>
        <w:tblW w:w="8977" w:type="dxa"/>
        <w:tblInd w:w="9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90"/>
        <w:gridCol w:w="180"/>
        <w:gridCol w:w="1026"/>
        <w:gridCol w:w="180"/>
        <w:gridCol w:w="1161"/>
        <w:gridCol w:w="180"/>
        <w:gridCol w:w="1089"/>
        <w:gridCol w:w="180"/>
        <w:gridCol w:w="891"/>
      </w:tblGrid>
      <w:tr w:rsidR="00CF73B6" w:rsidRPr="00C20284" w14:paraId="28C43C24" w14:textId="77777777" w:rsidTr="00093D33">
        <w:trPr>
          <w:cantSplit/>
          <w:trHeight w:hRule="exact" w:val="418"/>
          <w:tblHeader/>
        </w:trPr>
        <w:tc>
          <w:tcPr>
            <w:tcW w:w="4090" w:type="dxa"/>
            <w:shd w:val="clear" w:color="auto" w:fill="auto"/>
            <w:vAlign w:val="bottom"/>
          </w:tcPr>
          <w:p w14:paraId="2E15E370" w14:textId="77777777" w:rsidR="00CF73B6" w:rsidRPr="00C20284" w:rsidRDefault="00CF73B6">
            <w:pPr>
              <w:pStyle w:val="block"/>
              <w:spacing w:after="0" w:line="240" w:lineRule="auto"/>
              <w:ind w:lef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lang w:val="en-US" w:bidi="th-TH"/>
              </w:rPr>
              <w:br w:type="page"/>
            </w:r>
            <w:r w:rsidRPr="00C20284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80" w:type="dxa"/>
            <w:shd w:val="clear" w:color="auto" w:fill="auto"/>
          </w:tcPr>
          <w:p w14:paraId="0F52863F" w14:textId="77777777" w:rsidR="00CF73B6" w:rsidRPr="00C20284" w:rsidRDefault="00CF73B6">
            <w:pPr>
              <w:pStyle w:val="block"/>
              <w:tabs>
                <w:tab w:val="decimal" w:pos="371"/>
              </w:tabs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07" w:type="dxa"/>
            <w:gridSpan w:val="7"/>
            <w:shd w:val="clear" w:color="auto" w:fill="auto"/>
          </w:tcPr>
          <w:p w14:paraId="6BF4C8B2" w14:textId="77777777" w:rsidR="00CF73B6" w:rsidRPr="00C20284" w:rsidRDefault="00CF73B6">
            <w:pPr>
              <w:pStyle w:val="block"/>
              <w:spacing w:after="0" w:line="240" w:lineRule="auto"/>
              <w:ind w:left="-101" w:right="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(หน่วย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 xml:space="preserve">: 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ล้านบาท)</w:t>
            </w:r>
          </w:p>
        </w:tc>
      </w:tr>
      <w:tr w:rsidR="00CF73B6" w:rsidRPr="00C20284" w14:paraId="092426C6" w14:textId="77777777" w:rsidTr="00CF73B6">
        <w:trPr>
          <w:cantSplit/>
          <w:tblHeader/>
        </w:trPr>
        <w:tc>
          <w:tcPr>
            <w:tcW w:w="4090" w:type="dxa"/>
            <w:shd w:val="clear" w:color="auto" w:fill="auto"/>
            <w:vAlign w:val="bottom"/>
          </w:tcPr>
          <w:p w14:paraId="0B440514" w14:textId="77777777" w:rsidR="00CF73B6" w:rsidRPr="00C20284" w:rsidRDefault="00CF73B6">
            <w:pPr>
              <w:pStyle w:val="block"/>
              <w:spacing w:after="0" w:line="240" w:lineRule="auto"/>
              <w:ind w:lef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D315AEB" w14:textId="77777777" w:rsidR="00CF73B6" w:rsidRPr="00C20284" w:rsidRDefault="00CF73B6">
            <w:pPr>
              <w:pStyle w:val="block"/>
              <w:tabs>
                <w:tab w:val="decimal" w:pos="371"/>
              </w:tabs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07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9799A60" w14:textId="77777777" w:rsidR="00CF73B6" w:rsidRPr="00C20284" w:rsidRDefault="00CF73B6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CF73B6" w:rsidRPr="00C20284" w14:paraId="512AA433" w14:textId="77777777" w:rsidTr="00CF73B6">
        <w:trPr>
          <w:cantSplit/>
          <w:tblHeader/>
        </w:trPr>
        <w:tc>
          <w:tcPr>
            <w:tcW w:w="4090" w:type="dxa"/>
            <w:shd w:val="clear" w:color="auto" w:fill="auto"/>
            <w:vAlign w:val="bottom"/>
          </w:tcPr>
          <w:p w14:paraId="31BBE309" w14:textId="77777777" w:rsidR="00CF73B6" w:rsidRPr="00C20284" w:rsidRDefault="00CF73B6">
            <w:pPr>
              <w:pStyle w:val="block"/>
              <w:spacing w:after="0" w:line="240" w:lineRule="auto"/>
              <w:ind w:lef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8EAFCBC" w14:textId="77777777" w:rsidR="00CF73B6" w:rsidRPr="00C20284" w:rsidRDefault="00CF73B6">
            <w:pPr>
              <w:pStyle w:val="block"/>
              <w:tabs>
                <w:tab w:val="decimal" w:pos="371"/>
              </w:tabs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59EE9236" w14:textId="77777777" w:rsidR="00CF73B6" w:rsidRPr="00C20284" w:rsidRDefault="00CF73B6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06BFA42" w14:textId="77777777" w:rsidR="00CF73B6" w:rsidRPr="00C20284" w:rsidRDefault="00CF73B6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396C8B3F" w14:textId="01C8AEB7" w:rsidR="00CF73B6" w:rsidRPr="00C20284" w:rsidRDefault="00CF73B6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ภายหลัง</w:t>
            </w: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1426BE7D" w14:textId="77777777" w:rsidR="00CF73B6" w:rsidRPr="00C20284" w:rsidRDefault="00CF73B6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2D6689A4" w14:textId="77777777" w:rsidR="00CF73B6" w:rsidRPr="00C20284" w:rsidRDefault="00CF73B6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1BB3650" w14:textId="77777777" w:rsidR="00CF73B6" w:rsidRPr="00C20284" w:rsidRDefault="00CF73B6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1" w:type="dxa"/>
            <w:shd w:val="clear" w:color="auto" w:fill="auto"/>
          </w:tcPr>
          <w:p w14:paraId="161F7DD2" w14:textId="77777777" w:rsidR="00CF73B6" w:rsidRPr="00C20284" w:rsidRDefault="00CF73B6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</w:p>
        </w:tc>
      </w:tr>
      <w:tr w:rsidR="00CF73B6" w:rsidRPr="00C20284" w14:paraId="155074D6" w14:textId="77777777" w:rsidTr="00CF73B6">
        <w:trPr>
          <w:cantSplit/>
          <w:tblHeader/>
        </w:trPr>
        <w:tc>
          <w:tcPr>
            <w:tcW w:w="4090" w:type="dxa"/>
            <w:shd w:val="clear" w:color="auto" w:fill="auto"/>
            <w:vAlign w:val="bottom"/>
          </w:tcPr>
          <w:p w14:paraId="6BEA1A3B" w14:textId="77777777" w:rsidR="00CF73B6" w:rsidRPr="00C20284" w:rsidRDefault="00CF73B6">
            <w:pPr>
              <w:pStyle w:val="block"/>
              <w:spacing w:after="0" w:line="240" w:lineRule="auto"/>
              <w:ind w:lef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52FCD46" w14:textId="77777777" w:rsidR="00CF73B6" w:rsidRPr="00C20284" w:rsidRDefault="00CF73B6">
            <w:pPr>
              <w:pStyle w:val="block"/>
              <w:tabs>
                <w:tab w:val="decimal" w:pos="371"/>
              </w:tabs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35E2CC99" w14:textId="4C434240" w:rsidR="00CF73B6" w:rsidRPr="00C20284" w:rsidRDefault="00CF73B6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ภายใน 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C20284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58CFDF13" w14:textId="77777777" w:rsidR="00CF73B6" w:rsidRPr="00C20284" w:rsidRDefault="00CF73B6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39ADBF68" w14:textId="0A73F183" w:rsidR="00CF73B6" w:rsidRPr="00C20284" w:rsidRDefault="00CF73B6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แต่ไม่เกิน 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C20284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C2028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5994DB03" w14:textId="77777777" w:rsidR="00CF73B6" w:rsidRPr="00C20284" w:rsidRDefault="00CF73B6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3EA2E0F3" w14:textId="61024518" w:rsidR="00CF73B6" w:rsidRPr="00C20284" w:rsidRDefault="00CF73B6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ภายหลัง 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C20284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C2028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099CA279" w14:textId="77777777" w:rsidR="00CF73B6" w:rsidRPr="00C20284" w:rsidRDefault="00CF73B6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</w:tcPr>
          <w:p w14:paraId="5911A76A" w14:textId="77777777" w:rsidR="00CF73B6" w:rsidRPr="00C20284" w:rsidRDefault="00CF73B6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F73B6" w:rsidRPr="00C20284" w14:paraId="33C88123" w14:textId="77777777" w:rsidTr="00CF73B6">
        <w:trPr>
          <w:cantSplit/>
        </w:trPr>
        <w:tc>
          <w:tcPr>
            <w:tcW w:w="4090" w:type="dxa"/>
            <w:shd w:val="clear" w:color="auto" w:fill="auto"/>
          </w:tcPr>
          <w:p w14:paraId="4A9EFBBA" w14:textId="449F72F5" w:rsidR="00CF73B6" w:rsidRPr="00C20284" w:rsidRDefault="00CF7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711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3D802CD6" w14:textId="77777777" w:rsidR="00CF73B6" w:rsidRPr="00C20284" w:rsidRDefault="00CF73B6">
            <w:pPr>
              <w:pStyle w:val="block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7944EBC6" w14:textId="77777777" w:rsidR="00CF73B6" w:rsidRPr="00C20284" w:rsidRDefault="00CF73B6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416098E" w14:textId="77777777" w:rsidR="00CF73B6" w:rsidRPr="00C20284" w:rsidRDefault="00CF73B6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3C798BE4" w14:textId="77777777" w:rsidR="00CF73B6" w:rsidRPr="00C20284" w:rsidRDefault="00CF73B6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DF8749C" w14:textId="77777777" w:rsidR="00CF73B6" w:rsidRPr="00C20284" w:rsidRDefault="00CF73B6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5F9E42C9" w14:textId="77777777" w:rsidR="00CF73B6" w:rsidRPr="00C20284" w:rsidRDefault="00CF73B6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575091C" w14:textId="77777777" w:rsidR="00CF73B6" w:rsidRPr="00C20284" w:rsidRDefault="00CF73B6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1" w:type="dxa"/>
            <w:shd w:val="clear" w:color="auto" w:fill="auto"/>
          </w:tcPr>
          <w:p w14:paraId="05EB6D30" w14:textId="77777777" w:rsidR="00CF73B6" w:rsidRPr="00C20284" w:rsidRDefault="00CF73B6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73B6" w:rsidRPr="00C20284" w14:paraId="1C1A3643" w14:textId="77777777" w:rsidTr="00CF73B6">
        <w:trPr>
          <w:cantSplit/>
        </w:trPr>
        <w:tc>
          <w:tcPr>
            <w:tcW w:w="4090" w:type="dxa"/>
            <w:shd w:val="clear" w:color="auto" w:fill="auto"/>
          </w:tcPr>
          <w:p w14:paraId="0AAA2803" w14:textId="086D8DA7" w:rsidR="00CF73B6" w:rsidRPr="00CF73B6" w:rsidRDefault="00CF73B6" w:rsidP="00CF7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  <w:r w:rsidRPr="00CF73B6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เงินให้กู้ยืมระยะยาวแก่</w:t>
            </w:r>
            <w:r w:rsidRPr="00CF73B6">
              <w:rPr>
                <w:rFonts w:ascii="Angsana New" w:hAnsi="Angsana New" w:hint="cs"/>
                <w:sz w:val="30"/>
                <w:szCs w:val="30"/>
                <w:cs/>
              </w:rPr>
              <w:t>กิจการที่</w:t>
            </w:r>
            <w:r w:rsidRPr="00CF73B6">
              <w:rPr>
                <w:rFonts w:ascii="Angsana New" w:hAnsi="Angsana New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80" w:type="dxa"/>
            <w:shd w:val="clear" w:color="auto" w:fill="auto"/>
          </w:tcPr>
          <w:p w14:paraId="3A5E1A76" w14:textId="77777777" w:rsidR="00CF73B6" w:rsidRPr="00367ADF" w:rsidRDefault="00CF73B6" w:rsidP="00CF73B6">
            <w:pPr>
              <w:pStyle w:val="block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4729E50D" w14:textId="2C984365" w:rsidR="00CF73B6" w:rsidRPr="00367ADF" w:rsidRDefault="00CF73B6" w:rsidP="00CF73B6">
            <w:pPr>
              <w:pStyle w:val="block"/>
              <w:tabs>
                <w:tab w:val="decimal" w:pos="762"/>
              </w:tabs>
              <w:spacing w:after="0" w:line="240" w:lineRule="auto"/>
              <w:ind w:left="-115" w:right="-88"/>
              <w:rPr>
                <w:rFonts w:ascii="Angsana New" w:hAnsi="Angsana New"/>
                <w:sz w:val="30"/>
                <w:szCs w:val="30"/>
              </w:rPr>
            </w:pPr>
            <w:r w:rsidRPr="00474DD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2D4508CD" w14:textId="77777777" w:rsidR="00CF73B6" w:rsidRPr="00367ADF" w:rsidRDefault="00CF73B6" w:rsidP="00CF73B6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4C6F7B96" w14:textId="326E0B6F" w:rsidR="00CF73B6" w:rsidRPr="00367ADF" w:rsidRDefault="00CF73B6" w:rsidP="00CF73B6">
            <w:pPr>
              <w:pStyle w:val="block"/>
              <w:tabs>
                <w:tab w:val="decimal" w:pos="91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180" w:type="dxa"/>
            <w:shd w:val="clear" w:color="auto" w:fill="auto"/>
          </w:tcPr>
          <w:p w14:paraId="6BE4FE89" w14:textId="77777777" w:rsidR="00CF73B6" w:rsidRPr="00367ADF" w:rsidRDefault="00CF73B6" w:rsidP="00CF73B6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4B05ADD4" w14:textId="1CA1B28B" w:rsidR="00CF73B6" w:rsidRPr="00367ADF" w:rsidRDefault="00CF73B6" w:rsidP="00CF73B6">
            <w:pPr>
              <w:pStyle w:val="block"/>
              <w:tabs>
                <w:tab w:val="decimal" w:pos="85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3EA72C3" w14:textId="77777777" w:rsidR="00CF73B6" w:rsidRPr="00367ADF" w:rsidRDefault="00CF73B6" w:rsidP="00CF73B6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</w:tcPr>
          <w:p w14:paraId="44416706" w14:textId="36F38295" w:rsidR="00CF73B6" w:rsidRPr="00367ADF" w:rsidRDefault="00CF73B6" w:rsidP="00CF73B6">
            <w:pPr>
              <w:pStyle w:val="block"/>
              <w:tabs>
                <w:tab w:val="decimal" w:pos="723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</w:t>
            </w:r>
          </w:p>
        </w:tc>
      </w:tr>
      <w:tr w:rsidR="00CF73B6" w:rsidRPr="00C20284" w14:paraId="06B2D39A" w14:textId="77777777" w:rsidTr="00CF73B6">
        <w:trPr>
          <w:cantSplit/>
        </w:trPr>
        <w:tc>
          <w:tcPr>
            <w:tcW w:w="4090" w:type="dxa"/>
            <w:shd w:val="clear" w:color="auto" w:fill="auto"/>
          </w:tcPr>
          <w:p w14:paraId="34A05D17" w14:textId="77777777" w:rsidR="00CF73B6" w:rsidRPr="00C20284" w:rsidRDefault="00CF73B6" w:rsidP="00F57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  <w:shd w:val="clear" w:color="auto" w:fill="auto"/>
          </w:tcPr>
          <w:p w14:paraId="7421F91C" w14:textId="77777777" w:rsidR="00CF73B6" w:rsidRPr="00367ADF" w:rsidRDefault="00CF73B6" w:rsidP="00F578F6">
            <w:pPr>
              <w:pStyle w:val="block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5EA221" w14:textId="3F430ABD" w:rsidR="00CF73B6" w:rsidRPr="00367ADF" w:rsidRDefault="00CF73B6" w:rsidP="00F578F6">
            <w:pPr>
              <w:pStyle w:val="block"/>
              <w:tabs>
                <w:tab w:val="decimal" w:pos="762"/>
              </w:tabs>
              <w:spacing w:after="0" w:line="240" w:lineRule="auto"/>
              <w:ind w:left="-115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4D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077EA8AE" w14:textId="77777777" w:rsidR="00CF73B6" w:rsidRPr="00367ADF" w:rsidRDefault="00CF73B6" w:rsidP="00F578F6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19C2C6" w14:textId="61914219" w:rsidR="00CF73B6" w:rsidRPr="00367ADF" w:rsidRDefault="00CF73B6" w:rsidP="00F578F6">
            <w:pPr>
              <w:pStyle w:val="block"/>
              <w:tabs>
                <w:tab w:val="decimal" w:pos="912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</w:t>
            </w:r>
          </w:p>
        </w:tc>
        <w:tc>
          <w:tcPr>
            <w:tcW w:w="180" w:type="dxa"/>
            <w:shd w:val="clear" w:color="auto" w:fill="auto"/>
          </w:tcPr>
          <w:p w14:paraId="7451FC2B" w14:textId="77777777" w:rsidR="00CF73B6" w:rsidRPr="00367ADF" w:rsidRDefault="00CF73B6" w:rsidP="00F578F6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440073" w14:textId="024B42D6" w:rsidR="00CF73B6" w:rsidRPr="00367ADF" w:rsidRDefault="00CF73B6" w:rsidP="00F578F6">
            <w:pPr>
              <w:pStyle w:val="block"/>
              <w:tabs>
                <w:tab w:val="decimal" w:pos="855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3D1F4F3" w14:textId="77777777" w:rsidR="00CF73B6" w:rsidRPr="00367ADF" w:rsidRDefault="00CF73B6" w:rsidP="00F578F6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AED876" w14:textId="43EA8579" w:rsidR="00CF73B6" w:rsidRPr="00367ADF" w:rsidRDefault="00CF73B6" w:rsidP="00F578F6">
            <w:pPr>
              <w:pStyle w:val="block"/>
              <w:tabs>
                <w:tab w:val="decimal" w:pos="723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</w:t>
            </w:r>
          </w:p>
        </w:tc>
      </w:tr>
      <w:tr w:rsidR="00CF73B6" w:rsidRPr="00F578F6" w14:paraId="60637CEF" w14:textId="77777777" w:rsidTr="00093D33">
        <w:trPr>
          <w:cantSplit/>
          <w:trHeight w:hRule="exact" w:val="216"/>
        </w:trPr>
        <w:tc>
          <w:tcPr>
            <w:tcW w:w="4090" w:type="dxa"/>
            <w:shd w:val="clear" w:color="auto" w:fill="auto"/>
          </w:tcPr>
          <w:p w14:paraId="156C7F48" w14:textId="77777777" w:rsidR="00CF73B6" w:rsidRPr="00F578F6" w:rsidRDefault="00CF73B6" w:rsidP="00F57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80" w:type="dxa"/>
            <w:shd w:val="clear" w:color="auto" w:fill="auto"/>
          </w:tcPr>
          <w:p w14:paraId="1FF40D12" w14:textId="77777777" w:rsidR="00CF73B6" w:rsidRPr="00F578F6" w:rsidRDefault="00CF73B6" w:rsidP="00F57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026" w:type="dxa"/>
            <w:shd w:val="clear" w:color="auto" w:fill="auto"/>
          </w:tcPr>
          <w:p w14:paraId="70A6417B" w14:textId="77777777" w:rsidR="00CF73B6" w:rsidRPr="00F578F6" w:rsidRDefault="00CF73B6" w:rsidP="00F57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80" w:type="dxa"/>
            <w:shd w:val="clear" w:color="auto" w:fill="auto"/>
          </w:tcPr>
          <w:p w14:paraId="352AF2A3" w14:textId="77777777" w:rsidR="00CF73B6" w:rsidRPr="00F578F6" w:rsidRDefault="00CF73B6" w:rsidP="00F57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161" w:type="dxa"/>
            <w:shd w:val="clear" w:color="auto" w:fill="auto"/>
          </w:tcPr>
          <w:p w14:paraId="4BAB20DE" w14:textId="77777777" w:rsidR="00CF73B6" w:rsidRPr="00F578F6" w:rsidRDefault="00CF73B6" w:rsidP="00F57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80" w:type="dxa"/>
            <w:shd w:val="clear" w:color="auto" w:fill="auto"/>
          </w:tcPr>
          <w:p w14:paraId="7F18D3B0" w14:textId="77777777" w:rsidR="00CF73B6" w:rsidRPr="00F578F6" w:rsidRDefault="00CF73B6" w:rsidP="00F57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089" w:type="dxa"/>
            <w:shd w:val="clear" w:color="auto" w:fill="auto"/>
          </w:tcPr>
          <w:p w14:paraId="767E0E7B" w14:textId="77777777" w:rsidR="00CF73B6" w:rsidRPr="00F578F6" w:rsidRDefault="00CF73B6" w:rsidP="00F57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80" w:type="dxa"/>
            <w:shd w:val="clear" w:color="auto" w:fill="auto"/>
          </w:tcPr>
          <w:p w14:paraId="5CFE7526" w14:textId="77777777" w:rsidR="00CF73B6" w:rsidRPr="00F578F6" w:rsidRDefault="00CF73B6" w:rsidP="00F57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891" w:type="dxa"/>
            <w:shd w:val="clear" w:color="auto" w:fill="auto"/>
          </w:tcPr>
          <w:p w14:paraId="28E1255F" w14:textId="77777777" w:rsidR="00CF73B6" w:rsidRPr="00F578F6" w:rsidRDefault="00CF73B6" w:rsidP="00F57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</w:rPr>
            </w:pPr>
          </w:p>
        </w:tc>
      </w:tr>
      <w:tr w:rsidR="00CF73B6" w:rsidRPr="00C20284" w14:paraId="24B98A43" w14:textId="77777777" w:rsidTr="00CF73B6">
        <w:trPr>
          <w:cantSplit/>
        </w:trPr>
        <w:tc>
          <w:tcPr>
            <w:tcW w:w="4090" w:type="dxa"/>
            <w:shd w:val="clear" w:color="auto" w:fill="auto"/>
          </w:tcPr>
          <w:p w14:paraId="63BCCB57" w14:textId="7C22D692" w:rsidR="00CF73B6" w:rsidRPr="00C20284" w:rsidRDefault="00CF73B6" w:rsidP="00F57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711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769BA42C" w14:textId="77777777" w:rsidR="00CF73B6" w:rsidRPr="00C20284" w:rsidRDefault="00CF73B6" w:rsidP="00F578F6">
            <w:pPr>
              <w:pStyle w:val="block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4BF614E2" w14:textId="77777777" w:rsidR="00CF73B6" w:rsidRPr="00C20284" w:rsidRDefault="00CF73B6" w:rsidP="00F578F6">
            <w:pPr>
              <w:pStyle w:val="block"/>
              <w:tabs>
                <w:tab w:val="decimal" w:pos="76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A8C0755" w14:textId="77777777" w:rsidR="00CF73B6" w:rsidRPr="00C20284" w:rsidRDefault="00CF73B6" w:rsidP="00F578F6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29020A91" w14:textId="77777777" w:rsidR="00CF73B6" w:rsidRPr="00C20284" w:rsidRDefault="00CF73B6" w:rsidP="00F578F6">
            <w:pPr>
              <w:pStyle w:val="block"/>
              <w:tabs>
                <w:tab w:val="decimal" w:pos="91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E5C297A" w14:textId="77777777" w:rsidR="00CF73B6" w:rsidRPr="00C20284" w:rsidRDefault="00CF73B6" w:rsidP="00F578F6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40B00E21" w14:textId="77777777" w:rsidR="00CF73B6" w:rsidRPr="00C20284" w:rsidRDefault="00CF73B6" w:rsidP="00F578F6">
            <w:pPr>
              <w:pStyle w:val="block"/>
              <w:tabs>
                <w:tab w:val="decimal" w:pos="85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D1AD58A" w14:textId="77777777" w:rsidR="00CF73B6" w:rsidRPr="00C20284" w:rsidRDefault="00CF73B6" w:rsidP="00F578F6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1" w:type="dxa"/>
            <w:shd w:val="clear" w:color="auto" w:fill="auto"/>
          </w:tcPr>
          <w:p w14:paraId="497EE8E6" w14:textId="77777777" w:rsidR="00CF73B6" w:rsidRPr="00C20284" w:rsidRDefault="00CF73B6" w:rsidP="00F578F6">
            <w:pPr>
              <w:pStyle w:val="block"/>
              <w:tabs>
                <w:tab w:val="decimal" w:pos="723"/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73B6" w:rsidRPr="00C20284" w14:paraId="5951AF05" w14:textId="77777777" w:rsidTr="00CF73B6">
        <w:trPr>
          <w:cantSplit/>
        </w:trPr>
        <w:tc>
          <w:tcPr>
            <w:tcW w:w="4090" w:type="dxa"/>
            <w:shd w:val="clear" w:color="auto" w:fill="auto"/>
          </w:tcPr>
          <w:p w14:paraId="00C63460" w14:textId="548A3734" w:rsidR="00CF73B6" w:rsidRPr="00CF73B6" w:rsidRDefault="00CF73B6" w:rsidP="00CF7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  <w:r w:rsidRPr="00CF73B6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เงินให้กู้ยืมระยะยาวแก่</w:t>
            </w:r>
            <w:r w:rsidRPr="00CF73B6">
              <w:rPr>
                <w:rFonts w:ascii="Angsana New" w:hAnsi="Angsana New" w:hint="cs"/>
                <w:sz w:val="30"/>
                <w:szCs w:val="30"/>
                <w:cs/>
              </w:rPr>
              <w:t>กิจการที่</w:t>
            </w:r>
            <w:r w:rsidRPr="00CF73B6">
              <w:rPr>
                <w:rFonts w:ascii="Angsana New" w:hAnsi="Angsana New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80" w:type="dxa"/>
            <w:shd w:val="clear" w:color="auto" w:fill="auto"/>
          </w:tcPr>
          <w:p w14:paraId="37A7E44E" w14:textId="77777777" w:rsidR="00CF73B6" w:rsidRPr="00C20284" w:rsidRDefault="00CF73B6" w:rsidP="00CF73B6">
            <w:pPr>
              <w:pStyle w:val="block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3EEE5D47" w14:textId="15D61E13" w:rsidR="00CF73B6" w:rsidRPr="00C20284" w:rsidRDefault="00CF73B6" w:rsidP="00CF73B6">
            <w:pPr>
              <w:pStyle w:val="block"/>
              <w:tabs>
                <w:tab w:val="decimal" w:pos="762"/>
              </w:tabs>
              <w:spacing w:after="0" w:line="240" w:lineRule="auto"/>
              <w:ind w:left="-115" w:right="-88"/>
              <w:rPr>
                <w:rFonts w:ascii="Angsana New" w:hAnsi="Angsana New"/>
                <w:sz w:val="30"/>
                <w:szCs w:val="30"/>
              </w:rPr>
            </w:pPr>
            <w:r w:rsidRPr="00B3109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97D3792" w14:textId="77777777" w:rsidR="00CF73B6" w:rsidRPr="00C20284" w:rsidRDefault="00CF73B6" w:rsidP="00CF73B6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33C9C085" w14:textId="7321978A" w:rsidR="00CF73B6" w:rsidRPr="00C20284" w:rsidRDefault="00CF73B6" w:rsidP="00CF73B6">
            <w:pPr>
              <w:pStyle w:val="block"/>
              <w:tabs>
                <w:tab w:val="decimal" w:pos="91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14:paraId="5DEB780B" w14:textId="77777777" w:rsidR="00CF73B6" w:rsidRPr="00C20284" w:rsidRDefault="00CF73B6" w:rsidP="00CF73B6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2D693402" w14:textId="1E65053A" w:rsidR="00CF73B6" w:rsidRPr="00C20284" w:rsidRDefault="00CF73B6" w:rsidP="00CF73B6">
            <w:pPr>
              <w:pStyle w:val="block"/>
              <w:tabs>
                <w:tab w:val="decimal" w:pos="85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B3109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7FD0DCA" w14:textId="77777777" w:rsidR="00CF73B6" w:rsidRPr="00C20284" w:rsidRDefault="00CF73B6" w:rsidP="00CF73B6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</w:tcPr>
          <w:p w14:paraId="0206C8CA" w14:textId="4CD44A4D" w:rsidR="00CF73B6" w:rsidRPr="00C20284" w:rsidRDefault="00CF73B6" w:rsidP="00CF73B6">
            <w:pPr>
              <w:pStyle w:val="block"/>
              <w:tabs>
                <w:tab w:val="decimal" w:pos="723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</w:tr>
      <w:tr w:rsidR="00CF73B6" w:rsidRPr="00C20284" w14:paraId="6E4C260F" w14:textId="77777777" w:rsidTr="00CF73B6">
        <w:trPr>
          <w:cantSplit/>
        </w:trPr>
        <w:tc>
          <w:tcPr>
            <w:tcW w:w="4090" w:type="dxa"/>
            <w:shd w:val="clear" w:color="auto" w:fill="auto"/>
          </w:tcPr>
          <w:p w14:paraId="2DB43128" w14:textId="77777777" w:rsidR="00CF73B6" w:rsidRPr="00C20284" w:rsidRDefault="00CF73B6" w:rsidP="00CF7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  <w:shd w:val="clear" w:color="auto" w:fill="auto"/>
          </w:tcPr>
          <w:p w14:paraId="328EEE85" w14:textId="77777777" w:rsidR="00CF73B6" w:rsidRPr="00C20284" w:rsidRDefault="00CF73B6" w:rsidP="00CF73B6">
            <w:pPr>
              <w:pStyle w:val="block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61237B" w14:textId="34DA94D5" w:rsidR="00CF73B6" w:rsidRPr="00C20284" w:rsidRDefault="00CF73B6" w:rsidP="00CF73B6">
            <w:pPr>
              <w:pStyle w:val="block"/>
              <w:tabs>
                <w:tab w:val="decimal" w:pos="762"/>
              </w:tabs>
              <w:spacing w:after="0" w:line="240" w:lineRule="auto"/>
              <w:ind w:left="-115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09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99B043F" w14:textId="77777777" w:rsidR="00CF73B6" w:rsidRPr="00C20284" w:rsidRDefault="00CF73B6" w:rsidP="00CF73B6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FEA134" w14:textId="5774126E" w:rsidR="00CF73B6" w:rsidRPr="00C20284" w:rsidRDefault="00CF73B6" w:rsidP="00CF73B6">
            <w:pPr>
              <w:pStyle w:val="block"/>
              <w:tabs>
                <w:tab w:val="decimal" w:pos="912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14:paraId="457B2A32" w14:textId="77777777" w:rsidR="00CF73B6" w:rsidRPr="00C20284" w:rsidRDefault="00CF73B6" w:rsidP="00CF73B6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0EA5FE" w14:textId="252D7FB2" w:rsidR="00CF73B6" w:rsidRPr="00C20284" w:rsidRDefault="00CF73B6" w:rsidP="00CF73B6">
            <w:pPr>
              <w:pStyle w:val="block"/>
              <w:tabs>
                <w:tab w:val="decimal" w:pos="855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09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A02D558" w14:textId="77777777" w:rsidR="00CF73B6" w:rsidRPr="00C20284" w:rsidRDefault="00CF73B6" w:rsidP="00CF73B6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BF632A" w14:textId="183F7443" w:rsidR="00CF73B6" w:rsidRPr="00C20284" w:rsidRDefault="00CF73B6" w:rsidP="00CF73B6">
            <w:pPr>
              <w:pStyle w:val="block"/>
              <w:tabs>
                <w:tab w:val="decimal" w:pos="723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</w:tr>
    </w:tbl>
    <w:p w14:paraId="29B77A38" w14:textId="25D9BF18" w:rsidR="006B4716" w:rsidRPr="00093D33" w:rsidRDefault="006B4716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7" w:firstLine="45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8981" w:type="dxa"/>
        <w:tblInd w:w="9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90"/>
        <w:gridCol w:w="179"/>
        <w:gridCol w:w="1030"/>
        <w:gridCol w:w="179"/>
        <w:gridCol w:w="1164"/>
        <w:gridCol w:w="179"/>
        <w:gridCol w:w="1084"/>
        <w:gridCol w:w="179"/>
        <w:gridCol w:w="897"/>
      </w:tblGrid>
      <w:tr w:rsidR="00CF73B6" w:rsidRPr="00C20284" w14:paraId="271F224F" w14:textId="77777777" w:rsidTr="00093D33">
        <w:trPr>
          <w:cantSplit/>
          <w:trHeight w:hRule="exact" w:val="418"/>
          <w:tblHeader/>
        </w:trPr>
        <w:tc>
          <w:tcPr>
            <w:tcW w:w="4090" w:type="dxa"/>
            <w:shd w:val="clear" w:color="auto" w:fill="auto"/>
            <w:vAlign w:val="bottom"/>
          </w:tcPr>
          <w:p w14:paraId="6152F157" w14:textId="77777777" w:rsidR="00CF73B6" w:rsidRPr="00367ADF" w:rsidRDefault="00CF73B6">
            <w:pPr>
              <w:pStyle w:val="block"/>
              <w:spacing w:after="0" w:line="240" w:lineRule="auto"/>
              <w:ind w:lef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67ADF">
              <w:rPr>
                <w:rFonts w:ascii="Angsana New" w:hAnsi="Angsana New"/>
                <w:sz w:val="30"/>
                <w:szCs w:val="30"/>
                <w:lang w:val="en-US" w:bidi="th-TH"/>
              </w:rPr>
              <w:br w:type="page"/>
            </w:r>
            <w:r w:rsidRPr="00367ADF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79" w:type="dxa"/>
            <w:shd w:val="clear" w:color="auto" w:fill="auto"/>
          </w:tcPr>
          <w:p w14:paraId="4165EA06" w14:textId="77777777" w:rsidR="00CF73B6" w:rsidRPr="00367ADF" w:rsidRDefault="00CF73B6">
            <w:pPr>
              <w:pStyle w:val="block"/>
              <w:tabs>
                <w:tab w:val="decimal" w:pos="371"/>
              </w:tabs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12" w:type="dxa"/>
            <w:gridSpan w:val="7"/>
            <w:shd w:val="clear" w:color="auto" w:fill="auto"/>
          </w:tcPr>
          <w:p w14:paraId="7DCFC756" w14:textId="77777777" w:rsidR="00CF73B6" w:rsidRPr="00367ADF" w:rsidRDefault="00CF73B6">
            <w:pPr>
              <w:pStyle w:val="block"/>
              <w:spacing w:after="0" w:line="240" w:lineRule="auto"/>
              <w:ind w:left="-101" w:right="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367ADF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(หน่วย</w:t>
            </w:r>
            <w:r w:rsidRPr="00367ADF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 xml:space="preserve">: </w:t>
            </w:r>
            <w:r w:rsidRPr="00367ADF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ล้านบาท)</w:t>
            </w:r>
          </w:p>
        </w:tc>
      </w:tr>
      <w:tr w:rsidR="00CF73B6" w:rsidRPr="00C20284" w14:paraId="34BC2D38" w14:textId="77777777" w:rsidTr="00CF73B6">
        <w:trPr>
          <w:cantSplit/>
          <w:trHeight w:val="422"/>
          <w:tblHeader/>
        </w:trPr>
        <w:tc>
          <w:tcPr>
            <w:tcW w:w="4090" w:type="dxa"/>
            <w:shd w:val="clear" w:color="auto" w:fill="auto"/>
            <w:vAlign w:val="bottom"/>
          </w:tcPr>
          <w:p w14:paraId="7073F21C" w14:textId="77777777" w:rsidR="00CF73B6" w:rsidRPr="00367ADF" w:rsidRDefault="00CF73B6">
            <w:pPr>
              <w:pStyle w:val="block"/>
              <w:spacing w:after="0" w:line="240" w:lineRule="auto"/>
              <w:ind w:lef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  <w:shd w:val="clear" w:color="auto" w:fill="auto"/>
          </w:tcPr>
          <w:p w14:paraId="6E03DCDE" w14:textId="77777777" w:rsidR="00CF73B6" w:rsidRPr="00367ADF" w:rsidRDefault="00CF73B6">
            <w:pPr>
              <w:pStyle w:val="block"/>
              <w:tabs>
                <w:tab w:val="decimal" w:pos="371"/>
              </w:tabs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12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53D1E32" w14:textId="77777777" w:rsidR="00CF73B6" w:rsidRPr="00367ADF" w:rsidRDefault="00CF73B6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67ADF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F73B6" w:rsidRPr="00C20284" w14:paraId="0C01D5F6" w14:textId="77777777" w:rsidTr="00CF73B6">
        <w:trPr>
          <w:cantSplit/>
          <w:trHeight w:val="402"/>
          <w:tblHeader/>
        </w:trPr>
        <w:tc>
          <w:tcPr>
            <w:tcW w:w="4090" w:type="dxa"/>
            <w:shd w:val="clear" w:color="auto" w:fill="auto"/>
            <w:vAlign w:val="bottom"/>
          </w:tcPr>
          <w:p w14:paraId="321F9B01" w14:textId="77777777" w:rsidR="00CF73B6" w:rsidRPr="00367ADF" w:rsidRDefault="00CF73B6">
            <w:pPr>
              <w:pStyle w:val="block"/>
              <w:spacing w:after="0" w:line="240" w:lineRule="auto"/>
              <w:ind w:lef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  <w:shd w:val="clear" w:color="auto" w:fill="auto"/>
          </w:tcPr>
          <w:p w14:paraId="32580C33" w14:textId="77777777" w:rsidR="00CF73B6" w:rsidRPr="00367ADF" w:rsidRDefault="00CF73B6">
            <w:pPr>
              <w:pStyle w:val="block"/>
              <w:tabs>
                <w:tab w:val="decimal" w:pos="371"/>
              </w:tabs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dxa"/>
            <w:shd w:val="clear" w:color="auto" w:fill="auto"/>
          </w:tcPr>
          <w:p w14:paraId="76D8E1DB" w14:textId="77777777" w:rsidR="00CF73B6" w:rsidRPr="00367ADF" w:rsidRDefault="00CF73B6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795D9863" w14:textId="77777777" w:rsidR="00CF73B6" w:rsidRPr="00367ADF" w:rsidRDefault="00CF73B6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16ABFFEF" w14:textId="4553091D" w:rsidR="00CF73B6" w:rsidRPr="00367ADF" w:rsidRDefault="00CF73B6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 w:rsidRPr="00367ADF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ภายหลัง</w:t>
            </w:r>
            <w:r w:rsidRPr="00367ADF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367ADF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Pr="00367ADF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ปี </w:t>
            </w:r>
          </w:p>
        </w:tc>
        <w:tc>
          <w:tcPr>
            <w:tcW w:w="179" w:type="dxa"/>
            <w:shd w:val="clear" w:color="auto" w:fill="auto"/>
          </w:tcPr>
          <w:p w14:paraId="5F8631F0" w14:textId="77777777" w:rsidR="00CF73B6" w:rsidRPr="00367ADF" w:rsidRDefault="00CF73B6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3A36B448" w14:textId="77777777" w:rsidR="00CF73B6" w:rsidRPr="00367ADF" w:rsidRDefault="00CF73B6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5FAEFDCE" w14:textId="77777777" w:rsidR="00CF73B6" w:rsidRPr="00367ADF" w:rsidRDefault="00CF73B6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7" w:type="dxa"/>
            <w:shd w:val="clear" w:color="auto" w:fill="auto"/>
          </w:tcPr>
          <w:p w14:paraId="574BA4E5" w14:textId="77777777" w:rsidR="00CF73B6" w:rsidRPr="00367ADF" w:rsidRDefault="00CF73B6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</w:p>
        </w:tc>
      </w:tr>
      <w:tr w:rsidR="00CF73B6" w:rsidRPr="00C20284" w14:paraId="2D7863BC" w14:textId="77777777" w:rsidTr="00CF73B6">
        <w:trPr>
          <w:cantSplit/>
          <w:trHeight w:val="402"/>
          <w:tblHeader/>
        </w:trPr>
        <w:tc>
          <w:tcPr>
            <w:tcW w:w="4090" w:type="dxa"/>
            <w:shd w:val="clear" w:color="auto" w:fill="auto"/>
            <w:vAlign w:val="bottom"/>
          </w:tcPr>
          <w:p w14:paraId="3D7A0001" w14:textId="77777777" w:rsidR="00CF73B6" w:rsidRPr="00367ADF" w:rsidRDefault="00CF73B6">
            <w:pPr>
              <w:pStyle w:val="block"/>
              <w:spacing w:after="0" w:line="240" w:lineRule="auto"/>
              <w:ind w:lef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  <w:shd w:val="clear" w:color="auto" w:fill="auto"/>
          </w:tcPr>
          <w:p w14:paraId="344414CE" w14:textId="77777777" w:rsidR="00CF73B6" w:rsidRPr="00367ADF" w:rsidRDefault="00CF73B6">
            <w:pPr>
              <w:pStyle w:val="block"/>
              <w:tabs>
                <w:tab w:val="decimal" w:pos="371"/>
              </w:tabs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auto"/>
          </w:tcPr>
          <w:p w14:paraId="32DEEB25" w14:textId="6F168122" w:rsidR="00CF73B6" w:rsidRPr="00367ADF" w:rsidRDefault="00CF73B6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67ADF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ภายใน 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367ADF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367ADF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79" w:type="dxa"/>
            <w:shd w:val="clear" w:color="auto" w:fill="auto"/>
          </w:tcPr>
          <w:p w14:paraId="2CEFA8C9" w14:textId="77777777" w:rsidR="00CF73B6" w:rsidRPr="00367ADF" w:rsidRDefault="00CF73B6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</w:tcPr>
          <w:p w14:paraId="012ADF4B" w14:textId="027DC986" w:rsidR="00CF73B6" w:rsidRPr="00367ADF" w:rsidRDefault="00CF73B6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67ADF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แต่ไม่เกิน 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367ADF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367AD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79" w:type="dxa"/>
            <w:shd w:val="clear" w:color="auto" w:fill="auto"/>
          </w:tcPr>
          <w:p w14:paraId="64C50388" w14:textId="77777777" w:rsidR="00CF73B6" w:rsidRPr="00367ADF" w:rsidRDefault="00CF73B6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75255697" w14:textId="1F00F01E" w:rsidR="00CF73B6" w:rsidRPr="00367ADF" w:rsidRDefault="00CF73B6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67ADF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ภายหลัง 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367ADF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367AD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79" w:type="dxa"/>
            <w:shd w:val="clear" w:color="auto" w:fill="auto"/>
          </w:tcPr>
          <w:p w14:paraId="3477D086" w14:textId="77777777" w:rsidR="00CF73B6" w:rsidRPr="00367ADF" w:rsidRDefault="00CF73B6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</w:tcPr>
          <w:p w14:paraId="73876D48" w14:textId="77777777" w:rsidR="00CF73B6" w:rsidRPr="00367ADF" w:rsidRDefault="00CF73B6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367ADF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F73B6" w:rsidRPr="00C20284" w14:paraId="052092C2" w14:textId="77777777" w:rsidTr="00CF73B6">
        <w:trPr>
          <w:cantSplit/>
          <w:trHeight w:val="422"/>
        </w:trPr>
        <w:tc>
          <w:tcPr>
            <w:tcW w:w="4090" w:type="dxa"/>
            <w:shd w:val="clear" w:color="auto" w:fill="auto"/>
          </w:tcPr>
          <w:p w14:paraId="7E96F172" w14:textId="7D4661DA" w:rsidR="00CF73B6" w:rsidRPr="00367ADF" w:rsidRDefault="00CF7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711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79" w:type="dxa"/>
            <w:shd w:val="clear" w:color="auto" w:fill="auto"/>
          </w:tcPr>
          <w:p w14:paraId="0C789D90" w14:textId="77777777" w:rsidR="00CF73B6" w:rsidRPr="00367ADF" w:rsidRDefault="00CF73B6">
            <w:pPr>
              <w:pStyle w:val="block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dxa"/>
            <w:shd w:val="clear" w:color="auto" w:fill="auto"/>
          </w:tcPr>
          <w:p w14:paraId="0A416579" w14:textId="77777777" w:rsidR="00CF73B6" w:rsidRPr="00367ADF" w:rsidRDefault="00CF73B6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" w:type="dxa"/>
            <w:shd w:val="clear" w:color="auto" w:fill="auto"/>
          </w:tcPr>
          <w:p w14:paraId="09DE835D" w14:textId="77777777" w:rsidR="00CF73B6" w:rsidRPr="00367ADF" w:rsidRDefault="00CF73B6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3862474D" w14:textId="59FB5F98" w:rsidR="00CF73B6" w:rsidRPr="00367ADF" w:rsidRDefault="00CF73B6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" w:type="dxa"/>
            <w:shd w:val="clear" w:color="auto" w:fill="auto"/>
          </w:tcPr>
          <w:p w14:paraId="2D561783" w14:textId="77777777" w:rsidR="00CF73B6" w:rsidRPr="00367ADF" w:rsidRDefault="00CF73B6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5AD0BB74" w14:textId="77777777" w:rsidR="00CF73B6" w:rsidRPr="00367ADF" w:rsidRDefault="00CF73B6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" w:type="dxa"/>
            <w:shd w:val="clear" w:color="auto" w:fill="auto"/>
          </w:tcPr>
          <w:p w14:paraId="14B43A31" w14:textId="77777777" w:rsidR="00CF73B6" w:rsidRPr="00367ADF" w:rsidRDefault="00CF73B6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7" w:type="dxa"/>
            <w:shd w:val="clear" w:color="auto" w:fill="auto"/>
          </w:tcPr>
          <w:p w14:paraId="6129369A" w14:textId="77777777" w:rsidR="00CF73B6" w:rsidRPr="00367ADF" w:rsidRDefault="00CF73B6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73B6" w:rsidRPr="00C20284" w14:paraId="0A93E0A6" w14:textId="77777777" w:rsidTr="00CF73B6">
        <w:trPr>
          <w:cantSplit/>
          <w:trHeight w:val="402"/>
        </w:trPr>
        <w:tc>
          <w:tcPr>
            <w:tcW w:w="4090" w:type="dxa"/>
            <w:shd w:val="clear" w:color="auto" w:fill="auto"/>
          </w:tcPr>
          <w:p w14:paraId="0B51A596" w14:textId="700B99FB" w:rsidR="00CF73B6" w:rsidRPr="00CF73B6" w:rsidRDefault="00CF73B6" w:rsidP="00CF7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  <w:r w:rsidRPr="00367ADF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เงินให้กู้ยืมระยะสั้นแก่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</w:t>
            </w:r>
            <w:r w:rsidRPr="00CF73B6">
              <w:rPr>
                <w:rFonts w:ascii="Angsana New" w:hAnsi="Angsana New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79" w:type="dxa"/>
            <w:shd w:val="clear" w:color="auto" w:fill="auto"/>
          </w:tcPr>
          <w:p w14:paraId="77E5BB7B" w14:textId="77777777" w:rsidR="00CF73B6" w:rsidRPr="00367ADF" w:rsidRDefault="00CF73B6" w:rsidP="005F442C">
            <w:pPr>
              <w:pStyle w:val="block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dxa"/>
            <w:shd w:val="clear" w:color="auto" w:fill="auto"/>
          </w:tcPr>
          <w:p w14:paraId="4356653B" w14:textId="16476CF0" w:rsidR="00CF73B6" w:rsidRPr="00367ADF" w:rsidRDefault="00CF73B6" w:rsidP="005F442C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6,876</w:t>
            </w:r>
          </w:p>
        </w:tc>
        <w:tc>
          <w:tcPr>
            <w:tcW w:w="179" w:type="dxa"/>
            <w:shd w:val="clear" w:color="auto" w:fill="auto"/>
          </w:tcPr>
          <w:p w14:paraId="64765289" w14:textId="77777777" w:rsidR="00CF73B6" w:rsidRPr="00367ADF" w:rsidRDefault="00CF73B6" w:rsidP="005F442C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2A494443" w14:textId="69E4F943" w:rsidR="00CF73B6" w:rsidRPr="00367ADF" w:rsidRDefault="00CF73B6" w:rsidP="005F442C">
            <w:pPr>
              <w:pStyle w:val="block"/>
              <w:tabs>
                <w:tab w:val="decimal" w:pos="93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57CC86CB" w14:textId="77777777" w:rsidR="00CF73B6" w:rsidRPr="00367ADF" w:rsidRDefault="00CF73B6" w:rsidP="005F442C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5C5C0C63" w14:textId="7CBCECA3" w:rsidR="00CF73B6" w:rsidRPr="00367ADF" w:rsidRDefault="00CF73B6" w:rsidP="005F442C">
            <w:pPr>
              <w:pStyle w:val="block"/>
              <w:tabs>
                <w:tab w:val="decimal" w:pos="85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5254085B" w14:textId="77777777" w:rsidR="00CF73B6" w:rsidRPr="00367ADF" w:rsidRDefault="00CF73B6" w:rsidP="005F442C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7" w:type="dxa"/>
            <w:shd w:val="clear" w:color="auto" w:fill="auto"/>
          </w:tcPr>
          <w:p w14:paraId="7CD17574" w14:textId="4060E248" w:rsidR="00CF73B6" w:rsidRPr="00367ADF" w:rsidRDefault="00CF73B6" w:rsidP="005F442C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6,876</w:t>
            </w:r>
          </w:p>
        </w:tc>
      </w:tr>
      <w:tr w:rsidR="00CF73B6" w:rsidRPr="00C20284" w14:paraId="54B14299" w14:textId="77777777" w:rsidTr="00CF73B6">
        <w:trPr>
          <w:cantSplit/>
          <w:trHeight w:val="402"/>
        </w:trPr>
        <w:tc>
          <w:tcPr>
            <w:tcW w:w="4090" w:type="dxa"/>
            <w:shd w:val="clear" w:color="auto" w:fill="auto"/>
          </w:tcPr>
          <w:p w14:paraId="3A98DF71" w14:textId="0E7C4651" w:rsidR="00CF73B6" w:rsidRPr="00CF73B6" w:rsidRDefault="00CF73B6" w:rsidP="00CF7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  <w:r w:rsidRPr="00367ADF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เงินให้กู้ยืมระยะยาวแก่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</w:t>
            </w:r>
            <w:r w:rsidRPr="00CF73B6">
              <w:rPr>
                <w:rFonts w:ascii="Angsana New" w:hAnsi="Angsana New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79" w:type="dxa"/>
            <w:shd w:val="clear" w:color="auto" w:fill="auto"/>
          </w:tcPr>
          <w:p w14:paraId="207D39F3" w14:textId="77777777" w:rsidR="00CF73B6" w:rsidRPr="00367ADF" w:rsidRDefault="00CF73B6" w:rsidP="00CF73B6">
            <w:pPr>
              <w:pStyle w:val="block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auto"/>
          </w:tcPr>
          <w:p w14:paraId="7F24ED93" w14:textId="4D2AF87F" w:rsidR="00CF73B6" w:rsidRPr="00367ADF" w:rsidRDefault="00CF73B6" w:rsidP="00CF73B6">
            <w:pPr>
              <w:pStyle w:val="block"/>
              <w:tabs>
                <w:tab w:val="decimal" w:pos="785"/>
              </w:tabs>
              <w:spacing w:after="0" w:line="240" w:lineRule="auto"/>
              <w:ind w:left="-115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46BB197D" w14:textId="77777777" w:rsidR="00CF73B6" w:rsidRPr="00367ADF" w:rsidRDefault="00CF73B6" w:rsidP="00CF73B6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</w:tcPr>
          <w:p w14:paraId="12CD9845" w14:textId="1BC328A5" w:rsidR="00CF73B6" w:rsidRPr="00367ADF" w:rsidRDefault="00CF73B6" w:rsidP="00CF73B6">
            <w:pPr>
              <w:pStyle w:val="block"/>
              <w:tabs>
                <w:tab w:val="decimal" w:pos="92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570</w:t>
            </w:r>
          </w:p>
        </w:tc>
        <w:tc>
          <w:tcPr>
            <w:tcW w:w="179" w:type="dxa"/>
            <w:shd w:val="clear" w:color="auto" w:fill="auto"/>
          </w:tcPr>
          <w:p w14:paraId="745749F5" w14:textId="77777777" w:rsidR="00CF73B6" w:rsidRPr="00367ADF" w:rsidRDefault="00CF73B6" w:rsidP="00CF73B6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53BD335D" w14:textId="76CF224C" w:rsidR="00CF73B6" w:rsidRPr="00367ADF" w:rsidRDefault="00CF73B6" w:rsidP="00CF73B6">
            <w:pPr>
              <w:pStyle w:val="block"/>
              <w:tabs>
                <w:tab w:val="decimal" w:pos="85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1C685E43" w14:textId="77777777" w:rsidR="00CF73B6" w:rsidRPr="00367ADF" w:rsidRDefault="00CF73B6" w:rsidP="00CF73B6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</w:tcPr>
          <w:p w14:paraId="6AF50442" w14:textId="3005B04E" w:rsidR="00CF73B6" w:rsidRPr="00367ADF" w:rsidRDefault="00CF73B6" w:rsidP="00CF73B6">
            <w:pPr>
              <w:pStyle w:val="block"/>
              <w:tabs>
                <w:tab w:val="decimal" w:pos="821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570</w:t>
            </w:r>
          </w:p>
        </w:tc>
      </w:tr>
      <w:tr w:rsidR="00CF73B6" w:rsidRPr="00C20284" w14:paraId="2313D981" w14:textId="77777777" w:rsidTr="00CF73B6">
        <w:trPr>
          <w:cantSplit/>
          <w:trHeight w:val="402"/>
        </w:trPr>
        <w:tc>
          <w:tcPr>
            <w:tcW w:w="4090" w:type="dxa"/>
            <w:shd w:val="clear" w:color="auto" w:fill="auto"/>
          </w:tcPr>
          <w:p w14:paraId="2F54D3B4" w14:textId="77777777" w:rsidR="00CF73B6" w:rsidRPr="00367ADF" w:rsidRDefault="00CF73B6" w:rsidP="00CF7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7A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9" w:type="dxa"/>
            <w:shd w:val="clear" w:color="auto" w:fill="auto"/>
          </w:tcPr>
          <w:p w14:paraId="18DE13FF" w14:textId="77777777" w:rsidR="00CF73B6" w:rsidRPr="00367ADF" w:rsidRDefault="00CF73B6" w:rsidP="00CF73B6">
            <w:pPr>
              <w:pStyle w:val="block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B1D430" w14:textId="10168C20" w:rsidR="00CF73B6" w:rsidRPr="00367ADF" w:rsidRDefault="00CF73B6" w:rsidP="00CF73B6">
            <w:pPr>
              <w:pStyle w:val="block"/>
              <w:tabs>
                <w:tab w:val="decimal" w:pos="785"/>
              </w:tabs>
              <w:spacing w:after="0" w:line="240" w:lineRule="auto"/>
              <w:ind w:left="-115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6,876</w:t>
            </w:r>
          </w:p>
        </w:tc>
        <w:tc>
          <w:tcPr>
            <w:tcW w:w="179" w:type="dxa"/>
            <w:shd w:val="clear" w:color="auto" w:fill="auto"/>
          </w:tcPr>
          <w:p w14:paraId="3325F1E8" w14:textId="77777777" w:rsidR="00CF73B6" w:rsidRPr="00367ADF" w:rsidRDefault="00CF73B6" w:rsidP="00CF73B6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BE1B29" w14:textId="781674C1" w:rsidR="00CF73B6" w:rsidRPr="00367ADF" w:rsidRDefault="00CF73B6" w:rsidP="00CF73B6">
            <w:pPr>
              <w:pStyle w:val="block"/>
              <w:tabs>
                <w:tab w:val="decimal" w:pos="92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570</w:t>
            </w:r>
          </w:p>
        </w:tc>
        <w:tc>
          <w:tcPr>
            <w:tcW w:w="179" w:type="dxa"/>
            <w:shd w:val="clear" w:color="auto" w:fill="auto"/>
          </w:tcPr>
          <w:p w14:paraId="0524D17C" w14:textId="77777777" w:rsidR="00CF73B6" w:rsidRPr="00367ADF" w:rsidRDefault="00CF73B6" w:rsidP="00CF73B6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853080" w14:textId="0363ABD5" w:rsidR="00CF73B6" w:rsidRPr="00367ADF" w:rsidRDefault="00CF73B6" w:rsidP="00CF73B6">
            <w:pPr>
              <w:pStyle w:val="block"/>
              <w:tabs>
                <w:tab w:val="decimal" w:pos="855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40A29004" w14:textId="77777777" w:rsidR="00CF73B6" w:rsidRPr="00367ADF" w:rsidRDefault="00CF73B6" w:rsidP="00CF73B6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7BCA7C" w14:textId="4F6C2F4E" w:rsidR="00CF73B6" w:rsidRPr="00367ADF" w:rsidRDefault="00CF73B6" w:rsidP="00CF73B6">
            <w:pPr>
              <w:pStyle w:val="block"/>
              <w:tabs>
                <w:tab w:val="decimal" w:pos="821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7,446</w:t>
            </w:r>
          </w:p>
        </w:tc>
      </w:tr>
      <w:tr w:rsidR="00CF73B6" w:rsidRPr="00F578F6" w14:paraId="101B5F9F" w14:textId="77777777" w:rsidTr="00093D33">
        <w:trPr>
          <w:cantSplit/>
          <w:trHeight w:hRule="exact" w:val="216"/>
        </w:trPr>
        <w:tc>
          <w:tcPr>
            <w:tcW w:w="4090" w:type="dxa"/>
            <w:shd w:val="clear" w:color="auto" w:fill="auto"/>
          </w:tcPr>
          <w:p w14:paraId="6BA38750" w14:textId="77777777" w:rsidR="00CF73B6" w:rsidRPr="00F578F6" w:rsidRDefault="00CF73B6" w:rsidP="00CF7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179" w:type="dxa"/>
            <w:shd w:val="clear" w:color="auto" w:fill="auto"/>
          </w:tcPr>
          <w:p w14:paraId="1D7E84D6" w14:textId="77777777" w:rsidR="00CF73B6" w:rsidRPr="00F578F6" w:rsidRDefault="00CF73B6" w:rsidP="00CF73B6">
            <w:pPr>
              <w:pStyle w:val="block"/>
              <w:spacing w:after="0"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30" w:type="dxa"/>
            <w:shd w:val="clear" w:color="auto" w:fill="auto"/>
          </w:tcPr>
          <w:p w14:paraId="19BABC84" w14:textId="77777777" w:rsidR="00CF73B6" w:rsidRPr="00F578F6" w:rsidRDefault="00CF73B6" w:rsidP="00CF73B6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79" w:type="dxa"/>
            <w:shd w:val="clear" w:color="auto" w:fill="auto"/>
          </w:tcPr>
          <w:p w14:paraId="2BDEE554" w14:textId="77777777" w:rsidR="00CF73B6" w:rsidRPr="00F578F6" w:rsidRDefault="00CF73B6" w:rsidP="00CF73B6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164" w:type="dxa"/>
            <w:shd w:val="clear" w:color="auto" w:fill="auto"/>
          </w:tcPr>
          <w:p w14:paraId="21108509" w14:textId="77777777" w:rsidR="00CF73B6" w:rsidRPr="00F578F6" w:rsidRDefault="00CF73B6" w:rsidP="00CF73B6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79" w:type="dxa"/>
            <w:shd w:val="clear" w:color="auto" w:fill="auto"/>
          </w:tcPr>
          <w:p w14:paraId="11CC629E" w14:textId="77777777" w:rsidR="00CF73B6" w:rsidRPr="00F578F6" w:rsidRDefault="00CF73B6" w:rsidP="00CF73B6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84" w:type="dxa"/>
            <w:shd w:val="clear" w:color="auto" w:fill="auto"/>
          </w:tcPr>
          <w:p w14:paraId="68F011A6" w14:textId="77777777" w:rsidR="00CF73B6" w:rsidRPr="00F578F6" w:rsidRDefault="00CF73B6" w:rsidP="00CF73B6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79" w:type="dxa"/>
            <w:shd w:val="clear" w:color="auto" w:fill="auto"/>
          </w:tcPr>
          <w:p w14:paraId="5CE20DBB" w14:textId="77777777" w:rsidR="00CF73B6" w:rsidRPr="00F578F6" w:rsidRDefault="00CF73B6" w:rsidP="00CF73B6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897" w:type="dxa"/>
            <w:shd w:val="clear" w:color="auto" w:fill="auto"/>
          </w:tcPr>
          <w:p w14:paraId="6735A582" w14:textId="77777777" w:rsidR="00CF73B6" w:rsidRPr="00F578F6" w:rsidRDefault="00CF73B6" w:rsidP="00CF73B6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CF73B6" w:rsidRPr="00C20284" w14:paraId="164D1745" w14:textId="77777777" w:rsidTr="00CC199E">
        <w:trPr>
          <w:cantSplit/>
          <w:trHeight w:val="422"/>
        </w:trPr>
        <w:tc>
          <w:tcPr>
            <w:tcW w:w="4090" w:type="dxa"/>
            <w:shd w:val="clear" w:color="auto" w:fill="auto"/>
          </w:tcPr>
          <w:p w14:paraId="223E3DC7" w14:textId="74C8EDCB" w:rsidR="00CF73B6" w:rsidRPr="00C20284" w:rsidRDefault="00CF73B6" w:rsidP="00CF7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711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79" w:type="dxa"/>
            <w:shd w:val="clear" w:color="auto" w:fill="auto"/>
          </w:tcPr>
          <w:p w14:paraId="24161829" w14:textId="77777777" w:rsidR="00CF73B6" w:rsidRPr="00C20284" w:rsidRDefault="00CF73B6" w:rsidP="00CF73B6">
            <w:pPr>
              <w:pStyle w:val="block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dxa"/>
            <w:shd w:val="clear" w:color="auto" w:fill="auto"/>
          </w:tcPr>
          <w:p w14:paraId="7EA9A2B9" w14:textId="77777777" w:rsidR="00CF73B6" w:rsidRPr="00C20284" w:rsidRDefault="00CF73B6" w:rsidP="00CF73B6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" w:type="dxa"/>
            <w:shd w:val="clear" w:color="auto" w:fill="auto"/>
          </w:tcPr>
          <w:p w14:paraId="4CD49E80" w14:textId="77777777" w:rsidR="00CF73B6" w:rsidRPr="00C20284" w:rsidRDefault="00CF73B6" w:rsidP="00CF73B6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13D161C1" w14:textId="77777777" w:rsidR="00CF73B6" w:rsidRPr="00C20284" w:rsidRDefault="00CF73B6" w:rsidP="00CF73B6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" w:type="dxa"/>
            <w:shd w:val="clear" w:color="auto" w:fill="auto"/>
          </w:tcPr>
          <w:p w14:paraId="629FE701" w14:textId="77777777" w:rsidR="00CF73B6" w:rsidRPr="00C20284" w:rsidRDefault="00CF73B6" w:rsidP="00CF73B6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2B6DEC8D" w14:textId="77777777" w:rsidR="00CF73B6" w:rsidRPr="00C20284" w:rsidRDefault="00CF73B6" w:rsidP="00CF73B6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" w:type="dxa"/>
            <w:shd w:val="clear" w:color="auto" w:fill="auto"/>
          </w:tcPr>
          <w:p w14:paraId="3318B93C" w14:textId="77777777" w:rsidR="00CF73B6" w:rsidRPr="00C20284" w:rsidRDefault="00CF73B6" w:rsidP="00CF73B6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7" w:type="dxa"/>
            <w:shd w:val="clear" w:color="auto" w:fill="auto"/>
          </w:tcPr>
          <w:p w14:paraId="56870EBC" w14:textId="77777777" w:rsidR="00CF73B6" w:rsidRPr="00C20284" w:rsidRDefault="00CF73B6" w:rsidP="00CF73B6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73B6" w:rsidRPr="00C20284" w14:paraId="66310382" w14:textId="77777777" w:rsidTr="00CC199E">
        <w:trPr>
          <w:cantSplit/>
          <w:trHeight w:val="402"/>
        </w:trPr>
        <w:tc>
          <w:tcPr>
            <w:tcW w:w="4090" w:type="dxa"/>
            <w:shd w:val="clear" w:color="auto" w:fill="auto"/>
          </w:tcPr>
          <w:p w14:paraId="5B38D860" w14:textId="3CA78640" w:rsidR="00CF73B6" w:rsidRPr="00CF73B6" w:rsidRDefault="00CF73B6" w:rsidP="00CF7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  <w:r w:rsidRPr="00367ADF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เงินให้กู้ยืมระยะสั้นแก่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</w:t>
            </w:r>
            <w:r w:rsidRPr="00CF73B6">
              <w:rPr>
                <w:rFonts w:ascii="Angsana New" w:hAnsi="Angsana New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79" w:type="dxa"/>
            <w:shd w:val="clear" w:color="auto" w:fill="auto"/>
          </w:tcPr>
          <w:p w14:paraId="3DB86608" w14:textId="77777777" w:rsidR="00CF73B6" w:rsidRPr="00C20284" w:rsidRDefault="00CF73B6" w:rsidP="00CF73B6">
            <w:pPr>
              <w:pStyle w:val="block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dxa"/>
            <w:shd w:val="clear" w:color="auto" w:fill="auto"/>
          </w:tcPr>
          <w:p w14:paraId="662F22D6" w14:textId="4A3F69D4" w:rsidR="00CF73B6" w:rsidRPr="00C20284" w:rsidRDefault="00CF73B6" w:rsidP="00CF73B6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Pr="00B31099">
              <w:rPr>
                <w:rFonts w:ascii="Angsana New" w:hAnsi="Angsana New"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02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79" w:type="dxa"/>
            <w:shd w:val="clear" w:color="auto" w:fill="auto"/>
          </w:tcPr>
          <w:p w14:paraId="39585518" w14:textId="77777777" w:rsidR="00CF73B6" w:rsidRPr="00C20284" w:rsidRDefault="00CF73B6" w:rsidP="00CF73B6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0CC53C09" w14:textId="650CDB9A" w:rsidR="00CF73B6" w:rsidRPr="00C20284" w:rsidRDefault="00CF73B6" w:rsidP="00CF73B6">
            <w:pPr>
              <w:pStyle w:val="block"/>
              <w:tabs>
                <w:tab w:val="decimal" w:pos="93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B3109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059CCF3C" w14:textId="77777777" w:rsidR="00CF73B6" w:rsidRPr="00C20284" w:rsidRDefault="00CF73B6" w:rsidP="00CF73B6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6BC6D97B" w14:textId="39518780" w:rsidR="00CF73B6" w:rsidRPr="00C20284" w:rsidRDefault="00CF73B6" w:rsidP="00CF73B6">
            <w:pPr>
              <w:pStyle w:val="block"/>
              <w:tabs>
                <w:tab w:val="decimal" w:pos="85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B3109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469235B9" w14:textId="77777777" w:rsidR="00CF73B6" w:rsidRPr="00C20284" w:rsidRDefault="00CF73B6" w:rsidP="00CF73B6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7" w:type="dxa"/>
            <w:shd w:val="clear" w:color="auto" w:fill="auto"/>
          </w:tcPr>
          <w:p w14:paraId="7223E5BA" w14:textId="250A85F5" w:rsidR="00CF73B6" w:rsidRPr="00C20284" w:rsidRDefault="00CF73B6" w:rsidP="00CF73B6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Pr="00B31099">
              <w:rPr>
                <w:rFonts w:ascii="Angsana New" w:hAnsi="Angsana New"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02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CF73B6" w:rsidRPr="00C20284" w14:paraId="52C3048C" w14:textId="77777777" w:rsidTr="00CC199E">
        <w:trPr>
          <w:cantSplit/>
          <w:trHeight w:val="402"/>
        </w:trPr>
        <w:tc>
          <w:tcPr>
            <w:tcW w:w="4090" w:type="dxa"/>
            <w:shd w:val="clear" w:color="auto" w:fill="auto"/>
          </w:tcPr>
          <w:p w14:paraId="79A1F788" w14:textId="1C50BA4B" w:rsidR="00CF73B6" w:rsidRPr="00CF73B6" w:rsidRDefault="00CF73B6" w:rsidP="00CF7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  <w:r w:rsidRPr="00367ADF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เงินให้กู้ยืมระยะยาวแก่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</w:t>
            </w:r>
            <w:r w:rsidRPr="00CF73B6">
              <w:rPr>
                <w:rFonts w:ascii="Angsana New" w:hAnsi="Angsana New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79" w:type="dxa"/>
            <w:shd w:val="clear" w:color="auto" w:fill="auto"/>
          </w:tcPr>
          <w:p w14:paraId="473BDDE7" w14:textId="77777777" w:rsidR="00CF73B6" w:rsidRPr="00C20284" w:rsidRDefault="00CF73B6" w:rsidP="00CF73B6">
            <w:pPr>
              <w:pStyle w:val="block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auto"/>
          </w:tcPr>
          <w:p w14:paraId="5EBCB6CA" w14:textId="67A1162E" w:rsidR="00CF73B6" w:rsidRPr="00C20284" w:rsidRDefault="00CF73B6" w:rsidP="00CF73B6">
            <w:pPr>
              <w:pStyle w:val="block"/>
              <w:tabs>
                <w:tab w:val="decimal" w:pos="785"/>
              </w:tabs>
              <w:spacing w:after="0" w:line="240" w:lineRule="auto"/>
              <w:ind w:left="-115" w:right="-88"/>
              <w:rPr>
                <w:rFonts w:ascii="Angsana New" w:hAnsi="Angsana New"/>
                <w:sz w:val="30"/>
                <w:szCs w:val="30"/>
              </w:rPr>
            </w:pPr>
            <w:r w:rsidRPr="00B3109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08BD555A" w14:textId="77777777" w:rsidR="00CF73B6" w:rsidRPr="00C20284" w:rsidRDefault="00CF73B6" w:rsidP="00CF73B6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</w:tcPr>
          <w:p w14:paraId="62801BBC" w14:textId="7504932F" w:rsidR="00CF73B6" w:rsidRPr="00C20284" w:rsidRDefault="00CF73B6" w:rsidP="00CF73B6">
            <w:pPr>
              <w:pStyle w:val="block"/>
              <w:tabs>
                <w:tab w:val="decimal" w:pos="92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570</w:t>
            </w:r>
          </w:p>
        </w:tc>
        <w:tc>
          <w:tcPr>
            <w:tcW w:w="179" w:type="dxa"/>
            <w:shd w:val="clear" w:color="auto" w:fill="auto"/>
          </w:tcPr>
          <w:p w14:paraId="67B4E46B" w14:textId="77777777" w:rsidR="00CF73B6" w:rsidRPr="00C20284" w:rsidRDefault="00CF73B6" w:rsidP="00CF73B6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21ABD702" w14:textId="14D418E1" w:rsidR="00CF73B6" w:rsidRPr="00C20284" w:rsidRDefault="00CF73B6" w:rsidP="00CF73B6">
            <w:pPr>
              <w:pStyle w:val="block"/>
              <w:tabs>
                <w:tab w:val="decimal" w:pos="85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09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58641E0C" w14:textId="77777777" w:rsidR="00CF73B6" w:rsidRPr="00C20284" w:rsidRDefault="00CF73B6" w:rsidP="00CF73B6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</w:tcPr>
          <w:p w14:paraId="13E1A6A7" w14:textId="5A451259" w:rsidR="00CF73B6" w:rsidRPr="00C20284" w:rsidRDefault="00CF73B6" w:rsidP="00CF73B6">
            <w:pPr>
              <w:pStyle w:val="block"/>
              <w:tabs>
                <w:tab w:val="decimal" w:pos="76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570</w:t>
            </w:r>
          </w:p>
        </w:tc>
      </w:tr>
      <w:tr w:rsidR="00CF73B6" w:rsidRPr="00C20284" w14:paraId="4DBEB648" w14:textId="77777777" w:rsidTr="00CF73B6">
        <w:trPr>
          <w:cantSplit/>
          <w:trHeight w:val="402"/>
        </w:trPr>
        <w:tc>
          <w:tcPr>
            <w:tcW w:w="4090" w:type="dxa"/>
            <w:shd w:val="clear" w:color="auto" w:fill="auto"/>
          </w:tcPr>
          <w:p w14:paraId="1E924B53" w14:textId="77777777" w:rsidR="00CF73B6" w:rsidRPr="00C20284" w:rsidRDefault="00CF73B6" w:rsidP="00CF7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9" w:type="dxa"/>
            <w:shd w:val="clear" w:color="auto" w:fill="auto"/>
          </w:tcPr>
          <w:p w14:paraId="26894298" w14:textId="77777777" w:rsidR="00CF73B6" w:rsidRPr="00C20284" w:rsidRDefault="00CF73B6" w:rsidP="00CF73B6">
            <w:pPr>
              <w:pStyle w:val="block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CC7631" w14:textId="3BB66490" w:rsidR="00CF73B6" w:rsidRPr="00C20284" w:rsidRDefault="00CF73B6" w:rsidP="00CF73B6">
            <w:pPr>
              <w:pStyle w:val="block"/>
              <w:tabs>
                <w:tab w:val="decimal" w:pos="785"/>
              </w:tabs>
              <w:spacing w:after="0" w:line="240" w:lineRule="auto"/>
              <w:ind w:left="-115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</w:t>
            </w:r>
            <w:r w:rsidRPr="00B3109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79" w:type="dxa"/>
            <w:shd w:val="clear" w:color="auto" w:fill="auto"/>
          </w:tcPr>
          <w:p w14:paraId="10DF1FC1" w14:textId="77777777" w:rsidR="00CF73B6" w:rsidRPr="00C20284" w:rsidRDefault="00CF73B6" w:rsidP="00CF73B6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D1DC98" w14:textId="36CC1C8B" w:rsidR="00CF73B6" w:rsidRPr="00C20284" w:rsidRDefault="00CF73B6" w:rsidP="00CF73B6">
            <w:pPr>
              <w:pStyle w:val="block"/>
              <w:tabs>
                <w:tab w:val="decimal" w:pos="92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570</w:t>
            </w:r>
          </w:p>
        </w:tc>
        <w:tc>
          <w:tcPr>
            <w:tcW w:w="179" w:type="dxa"/>
            <w:shd w:val="clear" w:color="auto" w:fill="auto"/>
          </w:tcPr>
          <w:p w14:paraId="400896E0" w14:textId="77777777" w:rsidR="00CF73B6" w:rsidRPr="00C20284" w:rsidRDefault="00CF73B6" w:rsidP="00CF73B6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90D92E" w14:textId="12195FB0" w:rsidR="00CF73B6" w:rsidRPr="00C20284" w:rsidRDefault="00CF73B6" w:rsidP="00CF73B6">
            <w:pPr>
              <w:pStyle w:val="block"/>
              <w:tabs>
                <w:tab w:val="decimal" w:pos="855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09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63E89054" w14:textId="77777777" w:rsidR="00CF73B6" w:rsidRPr="00C20284" w:rsidRDefault="00CF73B6" w:rsidP="00CF73B6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F5BF74" w14:textId="0E40A7A3" w:rsidR="00CF73B6" w:rsidRPr="00C20284" w:rsidRDefault="00CF73B6" w:rsidP="00CF73B6">
            <w:pPr>
              <w:pStyle w:val="block"/>
              <w:tabs>
                <w:tab w:val="decimal" w:pos="821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</w:t>
            </w:r>
            <w:r w:rsidRPr="00B3109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</w:tr>
    </w:tbl>
    <w:p w14:paraId="095A4A2F" w14:textId="712CE7AE" w:rsidR="00CB7FC1" w:rsidRDefault="00CB7FC1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135"/>
        <w:jc w:val="thaiDistribute"/>
        <w:rPr>
          <w:rFonts w:ascii="Angsana New" w:hAnsi="Angsana New"/>
          <w:sz w:val="30"/>
          <w:szCs w:val="30"/>
        </w:rPr>
      </w:pPr>
    </w:p>
    <w:p w14:paraId="5B9EBCEC" w14:textId="77777777" w:rsidR="006B4716" w:rsidRDefault="006B4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7B412B0" w14:textId="235E9142" w:rsidR="00B37697" w:rsidRDefault="00CB7FC1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13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ยอดคงเหลือ</w:t>
      </w:r>
      <w:r w:rsidR="00B37697" w:rsidRPr="00C20284">
        <w:rPr>
          <w:rFonts w:ascii="Angsana New" w:hAnsi="Angsana New"/>
          <w:sz w:val="30"/>
          <w:szCs w:val="30"/>
          <w:cs/>
        </w:rPr>
        <w:t xml:space="preserve">ของหนี้สินทางการเงินที่มีภาระดอกเบี้ย ณ วันที่ </w:t>
      </w:r>
      <w:r w:rsidR="009711B9" w:rsidRPr="009711B9">
        <w:rPr>
          <w:rFonts w:ascii="Angsana New" w:hAnsi="Angsana New"/>
          <w:sz w:val="30"/>
          <w:szCs w:val="30"/>
        </w:rPr>
        <w:t>31</w:t>
      </w:r>
      <w:r w:rsidR="00B37697" w:rsidRPr="00C20284">
        <w:rPr>
          <w:rFonts w:ascii="Angsana New" w:hAnsi="Angsana New"/>
          <w:sz w:val="30"/>
          <w:szCs w:val="30"/>
        </w:rPr>
        <w:t xml:space="preserve"> </w:t>
      </w:r>
      <w:r w:rsidR="00B37697" w:rsidRPr="00C20284">
        <w:rPr>
          <w:rFonts w:ascii="Angsana New" w:hAnsi="Angsana New"/>
          <w:sz w:val="30"/>
          <w:szCs w:val="30"/>
          <w:cs/>
        </w:rPr>
        <w:t xml:space="preserve">ธันวาคม </w:t>
      </w:r>
      <w:r w:rsidR="000B1CF4">
        <w:rPr>
          <w:rFonts w:ascii="Angsana New" w:hAnsi="Angsana New" w:hint="cs"/>
          <w:sz w:val="30"/>
          <w:szCs w:val="30"/>
          <w:cs/>
        </w:rPr>
        <w:t>ตาม</w:t>
      </w:r>
      <w:r w:rsidR="00B37697" w:rsidRPr="00C20284">
        <w:rPr>
          <w:rFonts w:ascii="Angsana New" w:hAnsi="Angsana New"/>
          <w:sz w:val="30"/>
          <w:szCs w:val="30"/>
          <w:cs/>
        </w:rPr>
        <w:t>ระยะเวลาที่ถึงกำหนดชำระมีดังนี้</w:t>
      </w:r>
    </w:p>
    <w:p w14:paraId="56866C1B" w14:textId="77777777" w:rsidR="008F49C2" w:rsidRPr="00C20284" w:rsidRDefault="008F49C2" w:rsidP="008F49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7" w:firstLine="450"/>
        <w:jc w:val="thaiDistribute"/>
        <w:rPr>
          <w:rFonts w:ascii="Angsana New" w:hAnsi="Angsana New"/>
          <w:sz w:val="30"/>
          <w:szCs w:val="30"/>
        </w:rPr>
      </w:pPr>
    </w:p>
    <w:p w14:paraId="723DB157" w14:textId="77777777" w:rsidR="00B37697" w:rsidRPr="00367ADF" w:rsidRDefault="00B376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  <w:cs/>
        </w:rPr>
      </w:pPr>
    </w:p>
    <w:tbl>
      <w:tblPr>
        <w:tblW w:w="9187" w:type="dxa"/>
        <w:tblInd w:w="9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19"/>
        <w:gridCol w:w="187"/>
        <w:gridCol w:w="973"/>
        <w:gridCol w:w="178"/>
        <w:gridCol w:w="1161"/>
        <w:gridCol w:w="178"/>
        <w:gridCol w:w="1071"/>
        <w:gridCol w:w="178"/>
        <w:gridCol w:w="1042"/>
      </w:tblGrid>
      <w:tr w:rsidR="00947BB5" w:rsidRPr="00C20284" w14:paraId="024E0D41" w14:textId="77777777" w:rsidTr="00947BB5">
        <w:trPr>
          <w:cantSplit/>
          <w:trHeight w:hRule="exact" w:val="317"/>
          <w:tblHeader/>
        </w:trPr>
        <w:tc>
          <w:tcPr>
            <w:tcW w:w="4219" w:type="dxa"/>
            <w:shd w:val="clear" w:color="auto" w:fill="auto"/>
            <w:vAlign w:val="bottom"/>
          </w:tcPr>
          <w:p w14:paraId="43C95AC7" w14:textId="77777777" w:rsidR="00947BB5" w:rsidRPr="00C20284" w:rsidRDefault="00947BB5">
            <w:pPr>
              <w:pStyle w:val="block"/>
              <w:tabs>
                <w:tab w:val="left" w:pos="191"/>
              </w:tabs>
              <w:spacing w:after="0" w:line="240" w:lineRule="auto"/>
              <w:ind w:lef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</w:tcPr>
          <w:p w14:paraId="5805749B" w14:textId="77777777" w:rsidR="00947BB5" w:rsidRPr="00C20284" w:rsidRDefault="00947BB5">
            <w:pPr>
              <w:pStyle w:val="block"/>
              <w:tabs>
                <w:tab w:val="decimal" w:pos="371"/>
              </w:tabs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81" w:type="dxa"/>
            <w:gridSpan w:val="7"/>
            <w:shd w:val="clear" w:color="auto" w:fill="auto"/>
          </w:tcPr>
          <w:p w14:paraId="64574063" w14:textId="77777777" w:rsidR="00947BB5" w:rsidRPr="00C20284" w:rsidRDefault="00947BB5">
            <w:pPr>
              <w:pStyle w:val="block"/>
              <w:spacing w:after="0" w:line="240" w:lineRule="auto"/>
              <w:ind w:left="-101" w:right="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(หน่วย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 xml:space="preserve">: 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ล้านบาท)</w:t>
            </w:r>
          </w:p>
        </w:tc>
      </w:tr>
      <w:tr w:rsidR="00947BB5" w:rsidRPr="00C20284" w14:paraId="5D461031" w14:textId="77777777" w:rsidTr="00947BB5">
        <w:trPr>
          <w:cantSplit/>
          <w:trHeight w:val="407"/>
          <w:tblHeader/>
        </w:trPr>
        <w:tc>
          <w:tcPr>
            <w:tcW w:w="4219" w:type="dxa"/>
            <w:shd w:val="clear" w:color="auto" w:fill="auto"/>
            <w:vAlign w:val="bottom"/>
          </w:tcPr>
          <w:p w14:paraId="075F30B0" w14:textId="77777777" w:rsidR="00947BB5" w:rsidRPr="00C20284" w:rsidRDefault="00947BB5">
            <w:pPr>
              <w:pStyle w:val="block"/>
              <w:tabs>
                <w:tab w:val="left" w:pos="191"/>
              </w:tabs>
              <w:spacing w:after="0" w:line="240" w:lineRule="auto"/>
              <w:ind w:lef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</w:tcPr>
          <w:p w14:paraId="23FD114E" w14:textId="77777777" w:rsidR="00947BB5" w:rsidRPr="00C20284" w:rsidRDefault="00947BB5">
            <w:pPr>
              <w:pStyle w:val="block"/>
              <w:tabs>
                <w:tab w:val="decimal" w:pos="371"/>
              </w:tabs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81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E8DB42E" w14:textId="77777777" w:rsidR="00947BB5" w:rsidRPr="00C20284" w:rsidRDefault="00947BB5">
            <w:pPr>
              <w:pStyle w:val="block"/>
              <w:tabs>
                <w:tab w:val="decimal" w:pos="-97"/>
              </w:tabs>
              <w:spacing w:after="0" w:line="240" w:lineRule="auto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947BB5" w:rsidRPr="00C20284" w14:paraId="4A4E274D" w14:textId="77777777" w:rsidTr="00947BB5">
        <w:trPr>
          <w:cantSplit/>
          <w:trHeight w:val="393"/>
          <w:tblHeader/>
        </w:trPr>
        <w:tc>
          <w:tcPr>
            <w:tcW w:w="4219" w:type="dxa"/>
            <w:shd w:val="clear" w:color="auto" w:fill="auto"/>
            <w:vAlign w:val="bottom"/>
          </w:tcPr>
          <w:p w14:paraId="720E704F" w14:textId="77777777" w:rsidR="00947BB5" w:rsidRPr="00C20284" w:rsidRDefault="00947BB5">
            <w:pPr>
              <w:pStyle w:val="block"/>
              <w:tabs>
                <w:tab w:val="left" w:pos="191"/>
              </w:tabs>
              <w:spacing w:after="0" w:line="240" w:lineRule="auto"/>
              <w:ind w:lef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</w:tcPr>
          <w:p w14:paraId="69E51351" w14:textId="77777777" w:rsidR="00947BB5" w:rsidRPr="00C20284" w:rsidRDefault="00947BB5">
            <w:pPr>
              <w:pStyle w:val="block"/>
              <w:tabs>
                <w:tab w:val="decimal" w:pos="371"/>
              </w:tabs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3" w:type="dxa"/>
            <w:shd w:val="clear" w:color="auto" w:fill="auto"/>
          </w:tcPr>
          <w:p w14:paraId="1422FA5F" w14:textId="77777777" w:rsidR="00947BB5" w:rsidRPr="00C20284" w:rsidRDefault="00947BB5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1CEBD03A" w14:textId="77777777" w:rsidR="00947BB5" w:rsidRPr="00C20284" w:rsidRDefault="00947BB5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1DA00003" w14:textId="0BE4D77F" w:rsidR="00947BB5" w:rsidRPr="00C20284" w:rsidRDefault="00947BB5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ภายหลัง</w:t>
            </w: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78" w:type="dxa"/>
            <w:shd w:val="clear" w:color="auto" w:fill="auto"/>
          </w:tcPr>
          <w:p w14:paraId="1E2D3CBF" w14:textId="77777777" w:rsidR="00947BB5" w:rsidRPr="00C20284" w:rsidRDefault="00947BB5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48803411" w14:textId="77777777" w:rsidR="00947BB5" w:rsidRPr="00C20284" w:rsidRDefault="00947BB5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795A515B" w14:textId="77777777" w:rsidR="00947BB5" w:rsidRPr="00C20284" w:rsidRDefault="00947BB5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18F00074" w14:textId="77777777" w:rsidR="00947BB5" w:rsidRPr="00C20284" w:rsidRDefault="00947BB5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947BB5" w:rsidRPr="00C20284" w14:paraId="3F22C410" w14:textId="77777777" w:rsidTr="00947BB5">
        <w:trPr>
          <w:cantSplit/>
          <w:trHeight w:val="407"/>
          <w:tblHeader/>
        </w:trPr>
        <w:tc>
          <w:tcPr>
            <w:tcW w:w="4219" w:type="dxa"/>
            <w:shd w:val="clear" w:color="auto" w:fill="auto"/>
            <w:vAlign w:val="bottom"/>
          </w:tcPr>
          <w:p w14:paraId="3346818D" w14:textId="77777777" w:rsidR="00947BB5" w:rsidRPr="00C20284" w:rsidRDefault="00947BB5">
            <w:pPr>
              <w:pStyle w:val="block"/>
              <w:tabs>
                <w:tab w:val="left" w:pos="191"/>
              </w:tabs>
              <w:spacing w:after="0" w:line="240" w:lineRule="auto"/>
              <w:ind w:lef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</w:tcPr>
          <w:p w14:paraId="0E2B078B" w14:textId="77777777" w:rsidR="00947BB5" w:rsidRPr="00C20284" w:rsidRDefault="00947BB5">
            <w:pPr>
              <w:pStyle w:val="block"/>
              <w:tabs>
                <w:tab w:val="decimal" w:pos="371"/>
              </w:tabs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  <w:shd w:val="clear" w:color="auto" w:fill="auto"/>
          </w:tcPr>
          <w:p w14:paraId="23CD11C6" w14:textId="6102921B" w:rsidR="00947BB5" w:rsidRPr="00C20284" w:rsidRDefault="00947BB5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ภายใน 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C20284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78" w:type="dxa"/>
            <w:shd w:val="clear" w:color="auto" w:fill="auto"/>
          </w:tcPr>
          <w:p w14:paraId="0D2FAE34" w14:textId="77777777" w:rsidR="00947BB5" w:rsidRPr="00C20284" w:rsidRDefault="00947BB5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93AA920" w14:textId="4512F793" w:rsidR="00947BB5" w:rsidRPr="00C20284" w:rsidRDefault="00947BB5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แต่ไม่เกิน 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C20284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C2028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78" w:type="dxa"/>
            <w:shd w:val="clear" w:color="auto" w:fill="auto"/>
          </w:tcPr>
          <w:p w14:paraId="5A771F38" w14:textId="77777777" w:rsidR="00947BB5" w:rsidRPr="00C20284" w:rsidRDefault="00947BB5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14:paraId="26F58515" w14:textId="29BA2472" w:rsidR="00947BB5" w:rsidRPr="00C20284" w:rsidRDefault="00947BB5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ภายหลัง 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C20284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C2028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78" w:type="dxa"/>
            <w:shd w:val="clear" w:color="auto" w:fill="auto"/>
          </w:tcPr>
          <w:p w14:paraId="33FF3306" w14:textId="77777777" w:rsidR="00947BB5" w:rsidRPr="00C20284" w:rsidRDefault="00947BB5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shd w:val="clear" w:color="auto" w:fill="auto"/>
          </w:tcPr>
          <w:p w14:paraId="60553017" w14:textId="77777777" w:rsidR="00947BB5" w:rsidRPr="00C20284" w:rsidRDefault="00947BB5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947BB5" w:rsidRPr="00C20284" w14:paraId="655C16C2" w14:textId="77777777" w:rsidTr="00947BB5">
        <w:trPr>
          <w:cantSplit/>
          <w:trHeight w:hRule="exact" w:val="143"/>
        </w:trPr>
        <w:tc>
          <w:tcPr>
            <w:tcW w:w="4219" w:type="dxa"/>
            <w:shd w:val="clear" w:color="auto" w:fill="auto"/>
          </w:tcPr>
          <w:p w14:paraId="33C86E42" w14:textId="77777777" w:rsidR="00947BB5" w:rsidRPr="00C20284" w:rsidRDefault="0094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</w:tcPr>
          <w:p w14:paraId="0464DDDF" w14:textId="77777777" w:rsidR="00947BB5" w:rsidRPr="00C20284" w:rsidRDefault="00947BB5">
            <w:pPr>
              <w:pStyle w:val="block"/>
              <w:spacing w:after="0"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73" w:type="dxa"/>
            <w:shd w:val="clear" w:color="auto" w:fill="auto"/>
          </w:tcPr>
          <w:p w14:paraId="2CA06744" w14:textId="77777777" w:rsidR="00947BB5" w:rsidRPr="00C20284" w:rsidRDefault="00947BB5">
            <w:pPr>
              <w:pStyle w:val="block"/>
              <w:tabs>
                <w:tab w:val="decimal" w:pos="740"/>
              </w:tabs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20A65879" w14:textId="77777777" w:rsidR="00947BB5" w:rsidRPr="00C20284" w:rsidRDefault="00947BB5">
            <w:pPr>
              <w:pStyle w:val="block"/>
              <w:tabs>
                <w:tab w:val="decimal" w:pos="740"/>
              </w:tabs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289CD959" w14:textId="77777777" w:rsidR="00947BB5" w:rsidRPr="00C20284" w:rsidRDefault="00947BB5">
            <w:pPr>
              <w:pStyle w:val="block"/>
              <w:tabs>
                <w:tab w:val="decimal" w:pos="740"/>
              </w:tabs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244AF86F" w14:textId="77777777" w:rsidR="00947BB5" w:rsidRPr="00C20284" w:rsidRDefault="00947BB5">
            <w:pPr>
              <w:pStyle w:val="block"/>
              <w:tabs>
                <w:tab w:val="decimal" w:pos="740"/>
              </w:tabs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6B2990A4" w14:textId="77777777" w:rsidR="00947BB5" w:rsidRPr="00C20284" w:rsidRDefault="00947BB5">
            <w:pPr>
              <w:pStyle w:val="block"/>
              <w:tabs>
                <w:tab w:val="decimal" w:pos="740"/>
              </w:tabs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349EC702" w14:textId="77777777" w:rsidR="00947BB5" w:rsidRPr="00C20284" w:rsidRDefault="00947BB5">
            <w:pPr>
              <w:pStyle w:val="block"/>
              <w:tabs>
                <w:tab w:val="decimal" w:pos="740"/>
              </w:tabs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4A457310" w14:textId="77777777" w:rsidR="00947BB5" w:rsidRPr="00C20284" w:rsidRDefault="00947BB5">
            <w:pPr>
              <w:pStyle w:val="block"/>
              <w:tabs>
                <w:tab w:val="decimal" w:pos="740"/>
              </w:tabs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947BB5" w:rsidRPr="00C20284" w14:paraId="5692F7F3" w14:textId="77777777" w:rsidTr="00947BB5">
        <w:trPr>
          <w:cantSplit/>
          <w:trHeight w:val="420"/>
        </w:trPr>
        <w:tc>
          <w:tcPr>
            <w:tcW w:w="4219" w:type="dxa"/>
            <w:shd w:val="clear" w:color="auto" w:fill="auto"/>
          </w:tcPr>
          <w:p w14:paraId="18E20A8A" w14:textId="46AB5A93" w:rsidR="00947BB5" w:rsidRPr="00C20284" w:rsidRDefault="0094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711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87" w:type="dxa"/>
            <w:shd w:val="clear" w:color="auto" w:fill="auto"/>
          </w:tcPr>
          <w:p w14:paraId="4AE83075" w14:textId="77777777" w:rsidR="00947BB5" w:rsidRPr="00C20284" w:rsidRDefault="00947BB5">
            <w:pPr>
              <w:pStyle w:val="block"/>
              <w:spacing w:after="0"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73" w:type="dxa"/>
            <w:shd w:val="clear" w:color="auto" w:fill="auto"/>
          </w:tcPr>
          <w:p w14:paraId="4897CE5F" w14:textId="77777777" w:rsidR="00947BB5" w:rsidRPr="00C20284" w:rsidRDefault="00947BB5">
            <w:pPr>
              <w:pStyle w:val="block"/>
              <w:tabs>
                <w:tab w:val="decimal" w:pos="740"/>
              </w:tabs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02D4F280" w14:textId="77777777" w:rsidR="00947BB5" w:rsidRPr="00C20284" w:rsidRDefault="00947BB5">
            <w:pPr>
              <w:pStyle w:val="block"/>
              <w:tabs>
                <w:tab w:val="decimal" w:pos="740"/>
              </w:tabs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3E67BFC3" w14:textId="77777777" w:rsidR="00947BB5" w:rsidRPr="00C20284" w:rsidRDefault="00947BB5" w:rsidP="00367ADF">
            <w:pPr>
              <w:pStyle w:val="block"/>
              <w:tabs>
                <w:tab w:val="decimal" w:pos="920"/>
              </w:tabs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2D347C93" w14:textId="77777777" w:rsidR="00947BB5" w:rsidRPr="00C20284" w:rsidRDefault="00947BB5">
            <w:pPr>
              <w:pStyle w:val="block"/>
              <w:tabs>
                <w:tab w:val="decimal" w:pos="740"/>
              </w:tabs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519BF0FD" w14:textId="77777777" w:rsidR="00947BB5" w:rsidRPr="00C20284" w:rsidRDefault="00947BB5">
            <w:pPr>
              <w:pStyle w:val="block"/>
              <w:tabs>
                <w:tab w:val="decimal" w:pos="740"/>
              </w:tabs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6678EEBA" w14:textId="77777777" w:rsidR="00947BB5" w:rsidRPr="00C20284" w:rsidRDefault="00947BB5">
            <w:pPr>
              <w:pStyle w:val="block"/>
              <w:tabs>
                <w:tab w:val="decimal" w:pos="740"/>
              </w:tabs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486B4716" w14:textId="77777777" w:rsidR="00947BB5" w:rsidRPr="00C20284" w:rsidRDefault="00947BB5">
            <w:pPr>
              <w:pStyle w:val="block"/>
              <w:tabs>
                <w:tab w:val="decimal" w:pos="740"/>
              </w:tabs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947BB5" w:rsidRPr="00C20284" w14:paraId="03DFEE27" w14:textId="77777777" w:rsidTr="00947BB5">
        <w:trPr>
          <w:cantSplit/>
          <w:trHeight w:val="407"/>
        </w:trPr>
        <w:tc>
          <w:tcPr>
            <w:tcW w:w="4219" w:type="dxa"/>
            <w:shd w:val="clear" w:color="auto" w:fill="auto"/>
          </w:tcPr>
          <w:p w14:paraId="5F3F00C3" w14:textId="3922AE94" w:rsidR="00947BB5" w:rsidRPr="00367ADF" w:rsidRDefault="0094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1"/>
              <w:rPr>
                <w:rFonts w:asciiTheme="majorBidi" w:hAnsiTheme="majorBidi" w:cstheme="majorBidi"/>
                <w:sz w:val="30"/>
                <w:szCs w:val="30"/>
              </w:rPr>
            </w:pPr>
            <w:r w:rsidRPr="00367ADF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เงินเบิกเกินบัญชีและเงินกู้ยืมระยะสั้นจาก</w:t>
            </w:r>
          </w:p>
        </w:tc>
        <w:tc>
          <w:tcPr>
            <w:tcW w:w="187" w:type="dxa"/>
            <w:shd w:val="clear" w:color="auto" w:fill="auto"/>
          </w:tcPr>
          <w:p w14:paraId="08131B07" w14:textId="77777777" w:rsidR="00947BB5" w:rsidRPr="00367ADF" w:rsidRDefault="00947BB5">
            <w:pPr>
              <w:pStyle w:val="block"/>
              <w:tabs>
                <w:tab w:val="decimal" w:pos="641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73" w:type="dxa"/>
            <w:shd w:val="clear" w:color="auto" w:fill="auto"/>
          </w:tcPr>
          <w:p w14:paraId="60008BA5" w14:textId="31665289" w:rsidR="00947BB5" w:rsidRPr="00367ADF" w:rsidRDefault="00947BB5">
            <w:pPr>
              <w:pStyle w:val="block"/>
              <w:tabs>
                <w:tab w:val="decimal" w:pos="812"/>
              </w:tabs>
              <w:spacing w:after="0" w:line="240" w:lineRule="auto"/>
              <w:ind w:left="-92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0FFA2A50" w14:textId="77777777" w:rsidR="00947BB5" w:rsidRPr="00367ADF" w:rsidRDefault="00947BB5" w:rsidP="00367ADF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0B35EBB9" w14:textId="3D790D7D" w:rsidR="00947BB5" w:rsidRPr="00367ADF" w:rsidRDefault="00947BB5">
            <w:pPr>
              <w:pStyle w:val="block"/>
              <w:tabs>
                <w:tab w:val="decimal" w:pos="911"/>
              </w:tabs>
              <w:spacing w:after="0"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2EA0D593" w14:textId="77777777" w:rsidR="00947BB5" w:rsidRPr="00367ADF" w:rsidRDefault="00947BB5" w:rsidP="00367ADF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6B2E392C" w14:textId="68074555" w:rsidR="00947BB5" w:rsidRPr="00367ADF" w:rsidRDefault="00947BB5" w:rsidP="00367ADF">
            <w:pPr>
              <w:pStyle w:val="block"/>
              <w:tabs>
                <w:tab w:val="decimal" w:pos="793"/>
              </w:tabs>
              <w:spacing w:after="0"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675445D7" w14:textId="77777777" w:rsidR="00947BB5" w:rsidRPr="00367ADF" w:rsidRDefault="00947BB5" w:rsidP="00367ADF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270848DC" w14:textId="79FBAE4F" w:rsidR="00947BB5" w:rsidRPr="00367ADF" w:rsidRDefault="00947BB5" w:rsidP="00367ADF">
            <w:pPr>
              <w:pStyle w:val="block"/>
              <w:tabs>
                <w:tab w:val="decimal" w:pos="797"/>
              </w:tabs>
              <w:spacing w:after="0" w:line="240" w:lineRule="auto"/>
              <w:ind w:left="-92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947BB5" w:rsidRPr="00C20284" w14:paraId="5036395B" w14:textId="77777777" w:rsidTr="00947BB5">
        <w:trPr>
          <w:cantSplit/>
          <w:trHeight w:val="393"/>
        </w:trPr>
        <w:tc>
          <w:tcPr>
            <w:tcW w:w="4219" w:type="dxa"/>
            <w:shd w:val="clear" w:color="auto" w:fill="auto"/>
          </w:tcPr>
          <w:p w14:paraId="40BFF38F" w14:textId="76EB3A26" w:rsidR="00947BB5" w:rsidRPr="00367ADF" w:rsidRDefault="00947BB5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1" w:firstLine="96"/>
              <w:rPr>
                <w:rFonts w:asciiTheme="majorBidi" w:hAnsiTheme="majorBidi" w:cstheme="majorBidi"/>
                <w:sz w:val="30"/>
                <w:szCs w:val="30"/>
              </w:rPr>
            </w:pPr>
            <w:r w:rsidRPr="00367ADF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87" w:type="dxa"/>
            <w:shd w:val="clear" w:color="auto" w:fill="auto"/>
          </w:tcPr>
          <w:p w14:paraId="6531E4FA" w14:textId="77777777" w:rsidR="00947BB5" w:rsidRPr="00367ADF" w:rsidRDefault="00947BB5">
            <w:pPr>
              <w:pStyle w:val="block"/>
              <w:tabs>
                <w:tab w:val="decimal" w:pos="641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73" w:type="dxa"/>
            <w:shd w:val="clear" w:color="auto" w:fill="auto"/>
          </w:tcPr>
          <w:p w14:paraId="462A45B4" w14:textId="1F17EF6F" w:rsidR="00947BB5" w:rsidRPr="00367ADF" w:rsidRDefault="00947BB5">
            <w:pPr>
              <w:pStyle w:val="block"/>
              <w:tabs>
                <w:tab w:val="decimal" w:pos="812"/>
              </w:tabs>
              <w:spacing w:after="0" w:line="240" w:lineRule="auto"/>
              <w:ind w:left="-92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6C4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70,992</w:t>
            </w:r>
          </w:p>
        </w:tc>
        <w:tc>
          <w:tcPr>
            <w:tcW w:w="178" w:type="dxa"/>
            <w:shd w:val="clear" w:color="auto" w:fill="auto"/>
          </w:tcPr>
          <w:p w14:paraId="5EC0E008" w14:textId="77777777" w:rsidR="00947BB5" w:rsidRPr="00367ADF" w:rsidRDefault="00947BB5" w:rsidP="00367ADF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285F8459" w14:textId="42A7A57D" w:rsidR="00947BB5" w:rsidRPr="00367ADF" w:rsidRDefault="00947BB5">
            <w:pPr>
              <w:pStyle w:val="block"/>
              <w:tabs>
                <w:tab w:val="decimal" w:pos="911"/>
              </w:tabs>
              <w:spacing w:after="0"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8747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73652451" w14:textId="77777777" w:rsidR="00947BB5" w:rsidRPr="00367ADF" w:rsidRDefault="00947BB5" w:rsidP="00367ADF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0A2F3D67" w14:textId="34847A69" w:rsidR="00947BB5" w:rsidRPr="00367ADF" w:rsidRDefault="00947BB5" w:rsidP="00367ADF">
            <w:pPr>
              <w:pStyle w:val="block"/>
              <w:tabs>
                <w:tab w:val="decimal" w:pos="793"/>
              </w:tabs>
              <w:spacing w:after="0"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8747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1534334" w14:textId="77777777" w:rsidR="00947BB5" w:rsidRPr="00367ADF" w:rsidRDefault="00947BB5" w:rsidP="00367ADF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0245F0DE" w14:textId="4D62E8EA" w:rsidR="00947BB5" w:rsidRPr="00367ADF" w:rsidRDefault="00947BB5" w:rsidP="00367ADF">
            <w:pPr>
              <w:pStyle w:val="block"/>
              <w:tabs>
                <w:tab w:val="decimal" w:pos="797"/>
              </w:tabs>
              <w:spacing w:after="0" w:line="240" w:lineRule="auto"/>
              <w:ind w:left="-92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6C4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70,992</w:t>
            </w:r>
          </w:p>
        </w:tc>
      </w:tr>
      <w:tr w:rsidR="00947BB5" w:rsidRPr="00C20284" w14:paraId="1ABD71E6" w14:textId="77777777" w:rsidTr="00947BB5">
        <w:trPr>
          <w:cantSplit/>
          <w:trHeight w:val="407"/>
        </w:trPr>
        <w:tc>
          <w:tcPr>
            <w:tcW w:w="4219" w:type="dxa"/>
            <w:shd w:val="clear" w:color="auto" w:fill="auto"/>
          </w:tcPr>
          <w:p w14:paraId="4B43478E" w14:textId="77777777" w:rsidR="00947BB5" w:rsidRPr="00367ADF" w:rsidRDefault="0094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ADF">
              <w:rPr>
                <w:rFonts w:asciiTheme="majorBidi" w:hAnsiTheme="majorBidi" w:cstheme="majorBidi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187" w:type="dxa"/>
            <w:shd w:val="clear" w:color="auto" w:fill="auto"/>
          </w:tcPr>
          <w:p w14:paraId="42F78B29" w14:textId="77777777" w:rsidR="00947BB5" w:rsidRPr="00367ADF" w:rsidRDefault="00947BB5">
            <w:pPr>
              <w:pStyle w:val="block"/>
              <w:tabs>
                <w:tab w:val="decimal" w:pos="641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73" w:type="dxa"/>
            <w:shd w:val="clear" w:color="auto" w:fill="auto"/>
          </w:tcPr>
          <w:p w14:paraId="2DA26C34" w14:textId="287EAA25" w:rsidR="00947BB5" w:rsidRPr="00367ADF" w:rsidRDefault="00947BB5">
            <w:pPr>
              <w:pStyle w:val="block"/>
              <w:tabs>
                <w:tab w:val="decimal" w:pos="812"/>
              </w:tabs>
              <w:spacing w:after="0" w:line="240" w:lineRule="auto"/>
              <w:ind w:left="-92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74D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F8747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7,96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  <w:tc>
          <w:tcPr>
            <w:tcW w:w="178" w:type="dxa"/>
            <w:shd w:val="clear" w:color="auto" w:fill="auto"/>
          </w:tcPr>
          <w:p w14:paraId="4B1DC53B" w14:textId="77777777" w:rsidR="00947BB5" w:rsidRPr="00367ADF" w:rsidRDefault="00947BB5" w:rsidP="00367ADF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50244711" w14:textId="5958EB5B" w:rsidR="00947BB5" w:rsidRPr="00367ADF" w:rsidRDefault="00947BB5">
            <w:pPr>
              <w:pStyle w:val="block"/>
              <w:tabs>
                <w:tab w:val="decimal" w:pos="911"/>
              </w:tabs>
              <w:spacing w:after="0"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8747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1AC740D4" w14:textId="77777777" w:rsidR="00947BB5" w:rsidRPr="00367ADF" w:rsidRDefault="00947BB5" w:rsidP="00367ADF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690EBCD6" w14:textId="4349DA66" w:rsidR="00947BB5" w:rsidRPr="00367ADF" w:rsidRDefault="00947BB5" w:rsidP="00367ADF">
            <w:pPr>
              <w:pStyle w:val="block"/>
              <w:tabs>
                <w:tab w:val="decimal" w:pos="793"/>
              </w:tabs>
              <w:spacing w:after="0"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8747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756F43F1" w14:textId="77777777" w:rsidR="00947BB5" w:rsidRPr="00367ADF" w:rsidRDefault="00947BB5" w:rsidP="00367ADF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488E6B76" w14:textId="130622AF" w:rsidR="00947BB5" w:rsidRPr="00367ADF" w:rsidRDefault="00947BB5" w:rsidP="00367ADF">
            <w:pPr>
              <w:pStyle w:val="block"/>
              <w:tabs>
                <w:tab w:val="decimal" w:pos="797"/>
              </w:tabs>
              <w:spacing w:after="0" w:line="240" w:lineRule="auto"/>
              <w:ind w:left="-92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74D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F8747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7,96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</w:tr>
      <w:tr w:rsidR="00947BB5" w:rsidRPr="00C20284" w14:paraId="05644B5E" w14:textId="77777777" w:rsidTr="00947BB5">
        <w:trPr>
          <w:cantSplit/>
          <w:trHeight w:val="407"/>
        </w:trPr>
        <w:tc>
          <w:tcPr>
            <w:tcW w:w="4219" w:type="dxa"/>
            <w:shd w:val="clear" w:color="auto" w:fill="auto"/>
          </w:tcPr>
          <w:p w14:paraId="70C74AD6" w14:textId="43CBCDBC" w:rsidR="00947BB5" w:rsidRPr="00367ADF" w:rsidRDefault="00947BB5" w:rsidP="0094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ADF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87" w:type="dxa"/>
            <w:shd w:val="clear" w:color="auto" w:fill="auto"/>
          </w:tcPr>
          <w:p w14:paraId="0B9F45CA" w14:textId="77777777" w:rsidR="00947BB5" w:rsidRPr="00367ADF" w:rsidRDefault="00947BB5">
            <w:pPr>
              <w:pStyle w:val="block"/>
              <w:tabs>
                <w:tab w:val="decimal" w:pos="641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73" w:type="dxa"/>
            <w:shd w:val="clear" w:color="auto" w:fill="auto"/>
          </w:tcPr>
          <w:p w14:paraId="78451685" w14:textId="64353BD1" w:rsidR="00947BB5" w:rsidRPr="00367ADF" w:rsidRDefault="00947BB5">
            <w:pPr>
              <w:pStyle w:val="block"/>
              <w:tabs>
                <w:tab w:val="decimal" w:pos="812"/>
              </w:tabs>
              <w:spacing w:after="0" w:line="240" w:lineRule="auto"/>
              <w:ind w:left="-92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74D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F8747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  <w:r w:rsidRPr="00F8747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56</w:t>
            </w:r>
          </w:p>
        </w:tc>
        <w:tc>
          <w:tcPr>
            <w:tcW w:w="178" w:type="dxa"/>
            <w:shd w:val="clear" w:color="auto" w:fill="auto"/>
          </w:tcPr>
          <w:p w14:paraId="0D7DD8BE" w14:textId="77777777" w:rsidR="00947BB5" w:rsidRPr="00367ADF" w:rsidRDefault="00947BB5" w:rsidP="00367ADF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2FF09E35" w14:textId="034C5AD1" w:rsidR="00947BB5" w:rsidRPr="00367ADF" w:rsidRDefault="00947BB5">
            <w:pPr>
              <w:pStyle w:val="block"/>
              <w:tabs>
                <w:tab w:val="decimal" w:pos="911"/>
              </w:tabs>
              <w:spacing w:after="0"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8747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3CF21F09" w14:textId="77777777" w:rsidR="00947BB5" w:rsidRPr="00367ADF" w:rsidRDefault="00947BB5" w:rsidP="00367ADF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2F9D768F" w14:textId="2344BCA6" w:rsidR="00947BB5" w:rsidRPr="00367ADF" w:rsidRDefault="00947BB5" w:rsidP="00367ADF">
            <w:pPr>
              <w:pStyle w:val="block"/>
              <w:tabs>
                <w:tab w:val="decimal" w:pos="793"/>
              </w:tabs>
              <w:spacing w:after="0"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8747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46DA2111" w14:textId="77777777" w:rsidR="00947BB5" w:rsidRPr="00367ADF" w:rsidRDefault="00947BB5" w:rsidP="00367ADF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39337034" w14:textId="118EDD59" w:rsidR="00947BB5" w:rsidRPr="00367ADF" w:rsidRDefault="00947BB5" w:rsidP="00367ADF">
            <w:pPr>
              <w:pStyle w:val="block"/>
              <w:tabs>
                <w:tab w:val="decimal" w:pos="797"/>
              </w:tabs>
              <w:spacing w:after="0" w:line="240" w:lineRule="auto"/>
              <w:ind w:left="-92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74D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F8747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  <w:r w:rsidRPr="00F8747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56</w:t>
            </w:r>
          </w:p>
        </w:tc>
      </w:tr>
      <w:tr w:rsidR="00947BB5" w:rsidRPr="00C20284" w14:paraId="645C2280" w14:textId="77777777" w:rsidTr="00947BB5">
        <w:trPr>
          <w:cantSplit/>
          <w:trHeight w:val="393"/>
        </w:trPr>
        <w:tc>
          <w:tcPr>
            <w:tcW w:w="4219" w:type="dxa"/>
            <w:shd w:val="clear" w:color="auto" w:fill="auto"/>
          </w:tcPr>
          <w:p w14:paraId="73AC0BC5" w14:textId="77777777" w:rsidR="00947BB5" w:rsidRPr="00367ADF" w:rsidRDefault="0094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ADF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7" w:type="dxa"/>
            <w:shd w:val="clear" w:color="auto" w:fill="auto"/>
          </w:tcPr>
          <w:p w14:paraId="5132D1E8" w14:textId="77777777" w:rsidR="00947BB5" w:rsidRPr="00367ADF" w:rsidRDefault="00947BB5">
            <w:pPr>
              <w:pStyle w:val="block"/>
              <w:tabs>
                <w:tab w:val="decimal" w:pos="641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73" w:type="dxa"/>
            <w:shd w:val="clear" w:color="auto" w:fill="auto"/>
          </w:tcPr>
          <w:p w14:paraId="25AB8F3E" w14:textId="4BEB470B" w:rsidR="00947BB5" w:rsidRPr="00367ADF" w:rsidRDefault="00947BB5">
            <w:pPr>
              <w:pStyle w:val="block"/>
              <w:tabs>
                <w:tab w:val="decimal" w:pos="812"/>
              </w:tabs>
              <w:spacing w:after="0" w:line="240" w:lineRule="auto"/>
              <w:ind w:left="0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6C4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27,465</w:t>
            </w:r>
          </w:p>
        </w:tc>
        <w:tc>
          <w:tcPr>
            <w:tcW w:w="178" w:type="dxa"/>
            <w:shd w:val="clear" w:color="auto" w:fill="auto"/>
          </w:tcPr>
          <w:p w14:paraId="41A30ED2" w14:textId="77777777" w:rsidR="00947BB5" w:rsidRPr="00D66C4E" w:rsidRDefault="00947BB5" w:rsidP="00367ADF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277C6B34" w14:textId="2483E3F1" w:rsidR="00947BB5" w:rsidRPr="00D66C4E" w:rsidRDefault="00947BB5">
            <w:pPr>
              <w:pStyle w:val="block"/>
              <w:tabs>
                <w:tab w:val="decimal" w:pos="911"/>
              </w:tabs>
              <w:spacing w:after="0"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6C4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94,942</w:t>
            </w:r>
          </w:p>
        </w:tc>
        <w:tc>
          <w:tcPr>
            <w:tcW w:w="178" w:type="dxa"/>
            <w:shd w:val="clear" w:color="auto" w:fill="auto"/>
          </w:tcPr>
          <w:p w14:paraId="6B29665B" w14:textId="77777777" w:rsidR="00947BB5" w:rsidRPr="00D66C4E" w:rsidRDefault="00947BB5" w:rsidP="00367ADF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2E48A14D" w14:textId="7E4E5893" w:rsidR="00947BB5" w:rsidRPr="00D66C4E" w:rsidRDefault="00947BB5" w:rsidP="00367ADF">
            <w:pPr>
              <w:pStyle w:val="block"/>
              <w:tabs>
                <w:tab w:val="decimal" w:pos="793"/>
              </w:tabs>
              <w:spacing w:after="0"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6C4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6,79</w:t>
            </w:r>
            <w:r w:rsidRPr="00474D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78" w:type="dxa"/>
            <w:shd w:val="clear" w:color="auto" w:fill="auto"/>
          </w:tcPr>
          <w:p w14:paraId="3360E4B6" w14:textId="77777777" w:rsidR="00947BB5" w:rsidRPr="00D66C4E" w:rsidRDefault="00947BB5" w:rsidP="00367ADF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2732D683" w14:textId="37C80DBF" w:rsidR="00947BB5" w:rsidRPr="00D66C4E" w:rsidRDefault="00947BB5" w:rsidP="00367ADF">
            <w:pPr>
              <w:pStyle w:val="block"/>
              <w:tabs>
                <w:tab w:val="decimal" w:pos="797"/>
              </w:tabs>
              <w:spacing w:after="0" w:line="240" w:lineRule="auto"/>
              <w:ind w:left="-92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74D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D66C4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29,</w:t>
            </w:r>
            <w:r w:rsidRPr="00474D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D66C4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98</w:t>
            </w:r>
          </w:p>
        </w:tc>
      </w:tr>
      <w:tr w:rsidR="00947BB5" w:rsidRPr="00C20284" w14:paraId="5DC08E88" w14:textId="77777777" w:rsidTr="00947BB5">
        <w:trPr>
          <w:cantSplit/>
          <w:trHeight w:val="407"/>
        </w:trPr>
        <w:tc>
          <w:tcPr>
            <w:tcW w:w="4219" w:type="dxa"/>
            <w:shd w:val="clear" w:color="auto" w:fill="auto"/>
          </w:tcPr>
          <w:p w14:paraId="3DA46A35" w14:textId="77777777" w:rsidR="00947BB5" w:rsidRPr="00367ADF" w:rsidRDefault="0094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67ADF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87" w:type="dxa"/>
            <w:shd w:val="clear" w:color="auto" w:fill="auto"/>
          </w:tcPr>
          <w:p w14:paraId="654A6CB3" w14:textId="77777777" w:rsidR="00947BB5" w:rsidRPr="00367ADF" w:rsidRDefault="00947BB5">
            <w:pPr>
              <w:pStyle w:val="block"/>
              <w:tabs>
                <w:tab w:val="decimal" w:pos="641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73" w:type="dxa"/>
            <w:shd w:val="clear" w:color="auto" w:fill="auto"/>
          </w:tcPr>
          <w:p w14:paraId="73390496" w14:textId="69D8ACC0" w:rsidR="00947BB5" w:rsidRPr="00367ADF" w:rsidRDefault="00947BB5">
            <w:pPr>
              <w:pStyle w:val="block"/>
              <w:tabs>
                <w:tab w:val="decimal" w:pos="812"/>
              </w:tabs>
              <w:spacing w:after="0" w:line="240" w:lineRule="auto"/>
              <w:ind w:left="-92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74D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,600</w:t>
            </w:r>
          </w:p>
        </w:tc>
        <w:tc>
          <w:tcPr>
            <w:tcW w:w="178" w:type="dxa"/>
            <w:shd w:val="clear" w:color="auto" w:fill="auto"/>
          </w:tcPr>
          <w:p w14:paraId="6D71EE78" w14:textId="77777777" w:rsidR="00947BB5" w:rsidRPr="00D66C4E" w:rsidRDefault="00947BB5" w:rsidP="00367ADF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46D654B9" w14:textId="05B8C794" w:rsidR="00947BB5" w:rsidRPr="00367ADF" w:rsidRDefault="00947BB5">
            <w:pPr>
              <w:pStyle w:val="block"/>
              <w:tabs>
                <w:tab w:val="decimal" w:pos="911"/>
              </w:tabs>
              <w:spacing w:after="0"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90A8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  <w:r w:rsidRPr="00474D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A90A8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,259</w:t>
            </w:r>
          </w:p>
        </w:tc>
        <w:tc>
          <w:tcPr>
            <w:tcW w:w="178" w:type="dxa"/>
            <w:shd w:val="clear" w:color="auto" w:fill="auto"/>
          </w:tcPr>
          <w:p w14:paraId="277D2309" w14:textId="77777777" w:rsidR="00947BB5" w:rsidRPr="00367ADF" w:rsidRDefault="00947BB5" w:rsidP="00367ADF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06B5E458" w14:textId="05B55082" w:rsidR="00947BB5" w:rsidRPr="00367ADF" w:rsidRDefault="00947BB5" w:rsidP="00367ADF">
            <w:pPr>
              <w:pStyle w:val="block"/>
              <w:tabs>
                <w:tab w:val="decimal" w:pos="793"/>
              </w:tabs>
              <w:spacing w:after="0" w:line="240" w:lineRule="auto"/>
              <w:ind w:left="0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74D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A90A8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08,2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  <w:r w:rsidRPr="00A90A8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</w:p>
        </w:tc>
        <w:tc>
          <w:tcPr>
            <w:tcW w:w="178" w:type="dxa"/>
            <w:shd w:val="clear" w:color="auto" w:fill="auto"/>
          </w:tcPr>
          <w:p w14:paraId="0B05AFCE" w14:textId="77777777" w:rsidR="00947BB5" w:rsidRPr="00367ADF" w:rsidRDefault="00947BB5" w:rsidP="00367ADF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74362F46" w14:textId="37E130D7" w:rsidR="00947BB5" w:rsidRPr="00367ADF" w:rsidRDefault="00947BB5" w:rsidP="00367ADF">
            <w:pPr>
              <w:pStyle w:val="block"/>
              <w:tabs>
                <w:tab w:val="decimal" w:pos="797"/>
              </w:tabs>
              <w:spacing w:after="0" w:line="240" w:lineRule="auto"/>
              <w:ind w:left="-92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90A8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Pr="00474D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Pr="00A90A8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474D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A90A8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07</w:t>
            </w:r>
          </w:p>
        </w:tc>
      </w:tr>
      <w:tr w:rsidR="00947BB5" w:rsidRPr="00C20284" w14:paraId="699D14E3" w14:textId="77777777" w:rsidTr="00947BB5">
        <w:trPr>
          <w:cantSplit/>
          <w:trHeight w:val="407"/>
        </w:trPr>
        <w:tc>
          <w:tcPr>
            <w:tcW w:w="4219" w:type="dxa"/>
            <w:shd w:val="clear" w:color="auto" w:fill="auto"/>
          </w:tcPr>
          <w:p w14:paraId="3F28EC38" w14:textId="7DB3EF92" w:rsidR="00947BB5" w:rsidRPr="00367ADF" w:rsidRDefault="0094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ADF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87" w:type="dxa"/>
            <w:shd w:val="clear" w:color="auto" w:fill="auto"/>
          </w:tcPr>
          <w:p w14:paraId="7B6242F9" w14:textId="77777777" w:rsidR="00947BB5" w:rsidRPr="00367ADF" w:rsidRDefault="00947BB5">
            <w:pPr>
              <w:pStyle w:val="block"/>
              <w:tabs>
                <w:tab w:val="decimal" w:pos="641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73" w:type="dxa"/>
            <w:shd w:val="clear" w:color="auto" w:fill="auto"/>
          </w:tcPr>
          <w:p w14:paraId="03B052D5" w14:textId="3CB9813E" w:rsidR="00947BB5" w:rsidRPr="00D66C4E" w:rsidRDefault="00947BB5">
            <w:pPr>
              <w:pStyle w:val="block"/>
              <w:tabs>
                <w:tab w:val="decimal" w:pos="812"/>
              </w:tabs>
              <w:spacing w:after="0" w:line="240" w:lineRule="auto"/>
              <w:ind w:left="-92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6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4,439</w:t>
            </w:r>
          </w:p>
        </w:tc>
        <w:tc>
          <w:tcPr>
            <w:tcW w:w="178" w:type="dxa"/>
            <w:shd w:val="clear" w:color="auto" w:fill="auto"/>
          </w:tcPr>
          <w:p w14:paraId="1E6658F9" w14:textId="77777777" w:rsidR="00947BB5" w:rsidRPr="00D66C4E" w:rsidRDefault="00947BB5" w:rsidP="00367ADF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577006A5" w14:textId="4955F33B" w:rsidR="00947BB5" w:rsidRPr="00D66C4E" w:rsidRDefault="00947BB5">
            <w:pPr>
              <w:pStyle w:val="block"/>
              <w:tabs>
                <w:tab w:val="decimal" w:pos="911"/>
              </w:tabs>
              <w:spacing w:after="0"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74D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D66C4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2,652</w:t>
            </w:r>
          </w:p>
        </w:tc>
        <w:tc>
          <w:tcPr>
            <w:tcW w:w="178" w:type="dxa"/>
            <w:shd w:val="clear" w:color="auto" w:fill="auto"/>
          </w:tcPr>
          <w:p w14:paraId="7FBBDF00" w14:textId="77777777" w:rsidR="00947BB5" w:rsidRPr="00D66C4E" w:rsidRDefault="00947BB5" w:rsidP="00367ADF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6566F4E4" w14:textId="4A48874B" w:rsidR="00947BB5" w:rsidRPr="00D66C4E" w:rsidRDefault="00947BB5" w:rsidP="00367ADF">
            <w:pPr>
              <w:pStyle w:val="block"/>
              <w:tabs>
                <w:tab w:val="decimal" w:pos="793"/>
              </w:tabs>
              <w:spacing w:after="0"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74D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D66C4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6,809</w:t>
            </w:r>
          </w:p>
        </w:tc>
        <w:tc>
          <w:tcPr>
            <w:tcW w:w="178" w:type="dxa"/>
            <w:shd w:val="clear" w:color="auto" w:fill="auto"/>
          </w:tcPr>
          <w:p w14:paraId="39CDAC44" w14:textId="77777777" w:rsidR="00947BB5" w:rsidRPr="00D66C4E" w:rsidRDefault="00947BB5" w:rsidP="00367ADF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22567396" w14:textId="12845304" w:rsidR="00947BB5" w:rsidRPr="00D66C4E" w:rsidRDefault="00947BB5" w:rsidP="00367ADF">
            <w:pPr>
              <w:pStyle w:val="block"/>
              <w:tabs>
                <w:tab w:val="decimal" w:pos="797"/>
              </w:tabs>
              <w:spacing w:after="0" w:line="240" w:lineRule="auto"/>
              <w:ind w:left="-92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6C4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33,900</w:t>
            </w:r>
          </w:p>
        </w:tc>
      </w:tr>
      <w:tr w:rsidR="00947BB5" w:rsidRPr="00C20284" w14:paraId="472CF45A" w14:textId="77777777" w:rsidTr="00947BB5">
        <w:trPr>
          <w:cantSplit/>
          <w:trHeight w:val="407"/>
        </w:trPr>
        <w:tc>
          <w:tcPr>
            <w:tcW w:w="4219" w:type="dxa"/>
            <w:shd w:val="clear" w:color="auto" w:fill="auto"/>
          </w:tcPr>
          <w:p w14:paraId="4A3728AC" w14:textId="77777777" w:rsidR="00947BB5" w:rsidRPr="00367ADF" w:rsidRDefault="0094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7A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7" w:type="dxa"/>
            <w:shd w:val="clear" w:color="auto" w:fill="auto"/>
          </w:tcPr>
          <w:p w14:paraId="0B053AD3" w14:textId="77777777" w:rsidR="00947BB5" w:rsidRPr="00367ADF" w:rsidRDefault="00947BB5">
            <w:pPr>
              <w:pStyle w:val="block"/>
              <w:tabs>
                <w:tab w:val="decimal" w:pos="569"/>
              </w:tabs>
              <w:spacing w:after="0" w:line="240" w:lineRule="auto"/>
              <w:ind w:left="-61" w:right="-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AE785B" w14:textId="6FD6964C" w:rsidR="00947BB5" w:rsidRPr="00367ADF" w:rsidRDefault="00947BB5">
            <w:pPr>
              <w:pStyle w:val="block"/>
              <w:tabs>
                <w:tab w:val="decimal" w:pos="812"/>
              </w:tabs>
              <w:spacing w:after="0" w:line="240" w:lineRule="auto"/>
              <w:ind w:left="-92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74D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825BC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33,9</w:t>
            </w:r>
            <w:r w:rsidRPr="00474D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825BC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178" w:type="dxa"/>
            <w:shd w:val="clear" w:color="auto" w:fill="auto"/>
          </w:tcPr>
          <w:p w14:paraId="5A4C34BE" w14:textId="77777777" w:rsidR="00947BB5" w:rsidRPr="00C07C2D" w:rsidRDefault="00947BB5" w:rsidP="00367ADF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903644" w14:textId="5B8789D8" w:rsidR="00947BB5" w:rsidRPr="00367ADF" w:rsidRDefault="00947BB5">
            <w:pPr>
              <w:pStyle w:val="block"/>
              <w:tabs>
                <w:tab w:val="decimal" w:pos="911"/>
              </w:tabs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74D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A90A8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98,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853</w:t>
            </w:r>
          </w:p>
        </w:tc>
        <w:tc>
          <w:tcPr>
            <w:tcW w:w="178" w:type="dxa"/>
            <w:shd w:val="clear" w:color="auto" w:fill="auto"/>
          </w:tcPr>
          <w:p w14:paraId="0F7E8EFF" w14:textId="77777777" w:rsidR="00947BB5" w:rsidRPr="00367ADF" w:rsidRDefault="00947BB5" w:rsidP="00367ADF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407A46" w14:textId="425BDAF5" w:rsidR="00947BB5" w:rsidRPr="00367ADF" w:rsidRDefault="00947BB5" w:rsidP="00367ADF">
            <w:pPr>
              <w:pStyle w:val="block"/>
              <w:tabs>
                <w:tab w:val="decimal" w:pos="793"/>
              </w:tabs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74D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A90A8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  <w:r w:rsidRPr="00474D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A90A8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48</w:t>
            </w:r>
          </w:p>
        </w:tc>
        <w:tc>
          <w:tcPr>
            <w:tcW w:w="178" w:type="dxa"/>
            <w:shd w:val="clear" w:color="auto" w:fill="auto"/>
          </w:tcPr>
          <w:p w14:paraId="159F744C" w14:textId="77777777" w:rsidR="00947BB5" w:rsidRPr="00367ADF" w:rsidRDefault="00947BB5" w:rsidP="00367ADF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3D492D" w14:textId="3D7F084C" w:rsidR="00947BB5" w:rsidRPr="00367ADF" w:rsidRDefault="00947BB5" w:rsidP="00367ADF">
            <w:pPr>
              <w:pStyle w:val="block"/>
              <w:tabs>
                <w:tab w:val="decimal" w:pos="797"/>
              </w:tabs>
              <w:spacing w:after="0" w:line="240" w:lineRule="auto"/>
              <w:ind w:left="-92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  <w:r w:rsidRPr="00A90A8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  <w:r w:rsidRPr="00A90A8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</w:t>
            </w:r>
            <w:r w:rsidRPr="00474D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</w:t>
            </w:r>
          </w:p>
        </w:tc>
      </w:tr>
      <w:tr w:rsidR="00947BB5" w:rsidRPr="00C20284" w14:paraId="5314EA60" w14:textId="77777777" w:rsidTr="00947BB5">
        <w:trPr>
          <w:cantSplit/>
          <w:trHeight w:hRule="exact" w:val="230"/>
        </w:trPr>
        <w:tc>
          <w:tcPr>
            <w:tcW w:w="4219" w:type="dxa"/>
            <w:shd w:val="clear" w:color="auto" w:fill="auto"/>
          </w:tcPr>
          <w:p w14:paraId="22A6F298" w14:textId="77777777" w:rsidR="00947BB5" w:rsidRPr="00367ADF" w:rsidRDefault="00947BB5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</w:tcPr>
          <w:p w14:paraId="41F58F08" w14:textId="77777777" w:rsidR="00947BB5" w:rsidRPr="00367ADF" w:rsidRDefault="00947BB5" w:rsidP="00367ADF">
            <w:pPr>
              <w:pStyle w:val="block"/>
              <w:spacing w:after="0"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73" w:type="dxa"/>
            <w:shd w:val="clear" w:color="auto" w:fill="auto"/>
          </w:tcPr>
          <w:p w14:paraId="047CF2DD" w14:textId="77777777" w:rsidR="00947BB5" w:rsidRPr="00367ADF" w:rsidRDefault="00947BB5" w:rsidP="00C92E76">
            <w:pPr>
              <w:pStyle w:val="block"/>
              <w:tabs>
                <w:tab w:val="decimal" w:pos="812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487DAA4D" w14:textId="77777777" w:rsidR="00947BB5" w:rsidRPr="00367ADF" w:rsidRDefault="00947BB5" w:rsidP="00367ADF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17FB37A6" w14:textId="77777777" w:rsidR="00947BB5" w:rsidRPr="00367ADF" w:rsidRDefault="00947BB5" w:rsidP="00C92E76">
            <w:pPr>
              <w:pStyle w:val="block"/>
              <w:tabs>
                <w:tab w:val="decimal" w:pos="911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1B928F75" w14:textId="77777777" w:rsidR="00947BB5" w:rsidRPr="00367ADF" w:rsidRDefault="00947BB5" w:rsidP="00367ADF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60963F2A" w14:textId="77777777" w:rsidR="00947BB5" w:rsidRPr="00367ADF" w:rsidRDefault="00947BB5" w:rsidP="00367ADF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7F0208EB" w14:textId="77777777" w:rsidR="00947BB5" w:rsidRPr="00367ADF" w:rsidRDefault="00947BB5" w:rsidP="00367ADF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0C1D1756" w14:textId="77777777" w:rsidR="00947BB5" w:rsidRPr="00367ADF" w:rsidRDefault="00947BB5" w:rsidP="00367ADF">
            <w:pPr>
              <w:pStyle w:val="block"/>
              <w:tabs>
                <w:tab w:val="decimal" w:pos="797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947BB5" w:rsidRPr="00C20284" w14:paraId="4DB3089C" w14:textId="77777777" w:rsidTr="00947BB5">
        <w:trPr>
          <w:cantSplit/>
          <w:trHeight w:val="380"/>
        </w:trPr>
        <w:tc>
          <w:tcPr>
            <w:tcW w:w="4219" w:type="dxa"/>
            <w:shd w:val="clear" w:color="auto" w:fill="auto"/>
          </w:tcPr>
          <w:p w14:paraId="59DDBB32" w14:textId="5F0296B5" w:rsidR="00947BB5" w:rsidRPr="00367ADF" w:rsidRDefault="00947BB5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1"/>
              <w:rPr>
                <w:rFonts w:asciiTheme="majorBidi" w:hAnsiTheme="majorBidi" w:cstheme="majorBidi"/>
                <w:sz w:val="30"/>
                <w:szCs w:val="30"/>
              </w:rPr>
            </w:pPr>
            <w:r w:rsidRPr="00762BD7">
              <w:rPr>
                <w:rFonts w:asciiTheme="majorBidi" w:hAnsiTheme="majorBidi"/>
                <w:sz w:val="30"/>
                <w:szCs w:val="30"/>
                <w:cs/>
              </w:rPr>
              <w:t>หนี้สินทางการเงิน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87" w:type="dxa"/>
            <w:shd w:val="clear" w:color="auto" w:fill="auto"/>
          </w:tcPr>
          <w:p w14:paraId="4222AF6F" w14:textId="77777777" w:rsidR="00947BB5" w:rsidRPr="00367ADF" w:rsidRDefault="00947BB5" w:rsidP="00367ADF">
            <w:pPr>
              <w:pStyle w:val="block"/>
              <w:spacing w:after="0"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73" w:type="dxa"/>
            <w:shd w:val="clear" w:color="auto" w:fill="auto"/>
          </w:tcPr>
          <w:p w14:paraId="47B11409" w14:textId="04E1D1FF" w:rsidR="00947BB5" w:rsidRPr="00367ADF" w:rsidRDefault="00947BB5" w:rsidP="00C92E76">
            <w:pPr>
              <w:pStyle w:val="block"/>
              <w:tabs>
                <w:tab w:val="decimal" w:pos="812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169</w:t>
            </w:r>
          </w:p>
        </w:tc>
        <w:tc>
          <w:tcPr>
            <w:tcW w:w="178" w:type="dxa"/>
            <w:shd w:val="clear" w:color="auto" w:fill="auto"/>
          </w:tcPr>
          <w:p w14:paraId="6F5A6785" w14:textId="77777777" w:rsidR="00947BB5" w:rsidRPr="00367ADF" w:rsidRDefault="00947BB5" w:rsidP="00367ADF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7A4259BE" w14:textId="1AB49E28" w:rsidR="00947BB5" w:rsidRPr="00367ADF" w:rsidRDefault="00947BB5" w:rsidP="00C92E76">
            <w:pPr>
              <w:pStyle w:val="block"/>
              <w:tabs>
                <w:tab w:val="decimal" w:pos="911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230</w:t>
            </w:r>
          </w:p>
        </w:tc>
        <w:tc>
          <w:tcPr>
            <w:tcW w:w="178" w:type="dxa"/>
            <w:shd w:val="clear" w:color="auto" w:fill="auto"/>
          </w:tcPr>
          <w:p w14:paraId="5E79B4C0" w14:textId="77777777" w:rsidR="00947BB5" w:rsidRPr="00367ADF" w:rsidRDefault="00947BB5" w:rsidP="00367ADF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7E1804C9" w14:textId="6E2787FC" w:rsidR="00947BB5" w:rsidRPr="00367ADF" w:rsidRDefault="00947BB5" w:rsidP="00367ADF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7A7C8774" w14:textId="77777777" w:rsidR="00947BB5" w:rsidRPr="00367ADF" w:rsidRDefault="00947BB5" w:rsidP="00367ADF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166577D6" w14:textId="4BDB2EAA" w:rsidR="00947BB5" w:rsidRPr="00367ADF" w:rsidRDefault="00947BB5" w:rsidP="00367ADF">
            <w:pPr>
              <w:pStyle w:val="block"/>
              <w:tabs>
                <w:tab w:val="decimal" w:pos="797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399</w:t>
            </w:r>
          </w:p>
        </w:tc>
      </w:tr>
      <w:tr w:rsidR="00947BB5" w:rsidRPr="00C20284" w14:paraId="47B8CB82" w14:textId="77777777" w:rsidTr="00947BB5">
        <w:trPr>
          <w:cantSplit/>
          <w:trHeight w:val="380"/>
        </w:trPr>
        <w:tc>
          <w:tcPr>
            <w:tcW w:w="4219" w:type="dxa"/>
            <w:shd w:val="clear" w:color="auto" w:fill="auto"/>
          </w:tcPr>
          <w:p w14:paraId="20380593" w14:textId="7311EE7C" w:rsidR="00947BB5" w:rsidRPr="00367ADF" w:rsidRDefault="00947BB5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</w:tcPr>
          <w:p w14:paraId="00AD8D12" w14:textId="77777777" w:rsidR="00947BB5" w:rsidRPr="00367ADF" w:rsidRDefault="00947BB5" w:rsidP="00367ADF">
            <w:pPr>
              <w:pStyle w:val="block"/>
              <w:spacing w:after="0"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099979" w14:textId="556670E1" w:rsidR="00947BB5" w:rsidRPr="00367ADF" w:rsidRDefault="00947BB5" w:rsidP="00C92E76">
            <w:pPr>
              <w:pStyle w:val="block"/>
              <w:tabs>
                <w:tab w:val="decimal" w:pos="812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74D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69</w:t>
            </w:r>
          </w:p>
        </w:tc>
        <w:tc>
          <w:tcPr>
            <w:tcW w:w="178" w:type="dxa"/>
            <w:shd w:val="clear" w:color="auto" w:fill="auto"/>
          </w:tcPr>
          <w:p w14:paraId="145177B3" w14:textId="77777777" w:rsidR="00947BB5" w:rsidRPr="00367ADF" w:rsidRDefault="00947BB5" w:rsidP="00367ADF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69CA9C" w14:textId="1C4DC266" w:rsidR="00947BB5" w:rsidRPr="00367ADF" w:rsidRDefault="00947BB5" w:rsidP="00C92E76">
            <w:pPr>
              <w:pStyle w:val="block"/>
              <w:tabs>
                <w:tab w:val="decimal" w:pos="911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230</w:t>
            </w:r>
          </w:p>
        </w:tc>
        <w:tc>
          <w:tcPr>
            <w:tcW w:w="178" w:type="dxa"/>
            <w:shd w:val="clear" w:color="auto" w:fill="auto"/>
          </w:tcPr>
          <w:p w14:paraId="398E83D3" w14:textId="77777777" w:rsidR="00947BB5" w:rsidRPr="00367ADF" w:rsidRDefault="00947BB5" w:rsidP="00367ADF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63F9E0" w14:textId="7D98D2F1" w:rsidR="00947BB5" w:rsidRPr="00367ADF" w:rsidRDefault="00947BB5" w:rsidP="00367ADF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3575DBCB" w14:textId="77777777" w:rsidR="00947BB5" w:rsidRPr="00367ADF" w:rsidRDefault="00947BB5" w:rsidP="00367ADF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7DD749" w14:textId="25E55C0C" w:rsidR="00947BB5" w:rsidRPr="00367ADF" w:rsidRDefault="00947BB5" w:rsidP="00367ADF">
            <w:pPr>
              <w:pStyle w:val="block"/>
              <w:tabs>
                <w:tab w:val="decimal" w:pos="797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399</w:t>
            </w:r>
          </w:p>
        </w:tc>
      </w:tr>
      <w:tr w:rsidR="00947BB5" w:rsidRPr="00C20284" w14:paraId="35834E12" w14:textId="77777777" w:rsidTr="00947BB5">
        <w:trPr>
          <w:cantSplit/>
          <w:trHeight w:hRule="exact" w:val="257"/>
        </w:trPr>
        <w:tc>
          <w:tcPr>
            <w:tcW w:w="4219" w:type="dxa"/>
            <w:shd w:val="clear" w:color="auto" w:fill="auto"/>
          </w:tcPr>
          <w:p w14:paraId="791DD6E3" w14:textId="77777777" w:rsidR="00947BB5" w:rsidRPr="00367ADF" w:rsidRDefault="00947BB5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</w:tcPr>
          <w:p w14:paraId="3D4F821D" w14:textId="77777777" w:rsidR="00947BB5" w:rsidRPr="00367ADF" w:rsidRDefault="00947BB5" w:rsidP="00367ADF">
            <w:pPr>
              <w:pStyle w:val="block"/>
              <w:spacing w:after="0"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73" w:type="dxa"/>
            <w:tcBorders>
              <w:top w:val="double" w:sz="4" w:space="0" w:color="auto"/>
            </w:tcBorders>
            <w:shd w:val="clear" w:color="auto" w:fill="auto"/>
          </w:tcPr>
          <w:p w14:paraId="2E3F5ED0" w14:textId="77777777" w:rsidR="00947BB5" w:rsidRPr="00367ADF" w:rsidRDefault="00947BB5" w:rsidP="00C92E76">
            <w:pPr>
              <w:pStyle w:val="block"/>
              <w:tabs>
                <w:tab w:val="decimal" w:pos="812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502527F4" w14:textId="77777777" w:rsidR="00947BB5" w:rsidRPr="00367ADF" w:rsidRDefault="00947BB5" w:rsidP="00367ADF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  <w:shd w:val="clear" w:color="auto" w:fill="auto"/>
          </w:tcPr>
          <w:p w14:paraId="3C7AA60A" w14:textId="77777777" w:rsidR="00947BB5" w:rsidRPr="00367ADF" w:rsidRDefault="00947BB5" w:rsidP="00C92E76">
            <w:pPr>
              <w:pStyle w:val="block"/>
              <w:tabs>
                <w:tab w:val="decimal" w:pos="911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4840A4C6" w14:textId="77777777" w:rsidR="00947BB5" w:rsidRPr="00367ADF" w:rsidRDefault="00947BB5" w:rsidP="00367ADF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  <w:shd w:val="clear" w:color="auto" w:fill="auto"/>
          </w:tcPr>
          <w:p w14:paraId="72FE2348" w14:textId="77777777" w:rsidR="00947BB5" w:rsidRPr="00367ADF" w:rsidRDefault="00947BB5" w:rsidP="00367ADF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1A9C7BD1" w14:textId="77777777" w:rsidR="00947BB5" w:rsidRPr="00367ADF" w:rsidRDefault="00947BB5" w:rsidP="00367ADF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double" w:sz="4" w:space="0" w:color="auto"/>
            </w:tcBorders>
            <w:shd w:val="clear" w:color="auto" w:fill="auto"/>
          </w:tcPr>
          <w:p w14:paraId="0046C1BE" w14:textId="77777777" w:rsidR="00947BB5" w:rsidRPr="00367ADF" w:rsidRDefault="00947BB5" w:rsidP="00367ADF">
            <w:pPr>
              <w:pStyle w:val="block"/>
              <w:tabs>
                <w:tab w:val="decimal" w:pos="797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947BB5" w:rsidRPr="00C20284" w14:paraId="1C162139" w14:textId="77777777" w:rsidTr="00947BB5">
        <w:trPr>
          <w:cantSplit/>
          <w:trHeight w:hRule="exact" w:val="358"/>
        </w:trPr>
        <w:tc>
          <w:tcPr>
            <w:tcW w:w="4219" w:type="dxa"/>
            <w:shd w:val="clear" w:color="auto" w:fill="auto"/>
          </w:tcPr>
          <w:p w14:paraId="64703E30" w14:textId="5BEFB29E" w:rsidR="00947BB5" w:rsidRPr="00367ADF" w:rsidRDefault="00947BB5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711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87" w:type="dxa"/>
            <w:shd w:val="clear" w:color="auto" w:fill="auto"/>
          </w:tcPr>
          <w:p w14:paraId="69DF0052" w14:textId="77777777" w:rsidR="00947BB5" w:rsidRPr="00367ADF" w:rsidRDefault="00947BB5">
            <w:pPr>
              <w:pStyle w:val="block"/>
              <w:spacing w:after="0"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73" w:type="dxa"/>
            <w:shd w:val="clear" w:color="auto" w:fill="auto"/>
          </w:tcPr>
          <w:p w14:paraId="2B1C3BC2" w14:textId="77777777" w:rsidR="00947BB5" w:rsidRPr="00367ADF" w:rsidRDefault="00947BB5" w:rsidP="00C92E76">
            <w:pPr>
              <w:pStyle w:val="block"/>
              <w:tabs>
                <w:tab w:val="decimal" w:pos="812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752D3F84" w14:textId="77777777" w:rsidR="00947BB5" w:rsidRPr="00367ADF" w:rsidRDefault="00947BB5" w:rsidP="00367ADF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63EA9413" w14:textId="77777777" w:rsidR="00947BB5" w:rsidRPr="00367ADF" w:rsidRDefault="00947BB5" w:rsidP="00C92E76">
            <w:pPr>
              <w:pStyle w:val="block"/>
              <w:tabs>
                <w:tab w:val="decimal" w:pos="911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393F971C" w14:textId="77777777" w:rsidR="00947BB5" w:rsidRPr="00367ADF" w:rsidRDefault="00947BB5" w:rsidP="00367ADF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5794F0D3" w14:textId="77777777" w:rsidR="00947BB5" w:rsidRPr="00367ADF" w:rsidRDefault="00947BB5" w:rsidP="00367ADF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07E7BED3" w14:textId="77777777" w:rsidR="00947BB5" w:rsidRPr="00367ADF" w:rsidRDefault="00947BB5" w:rsidP="00367ADF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609054E8" w14:textId="77777777" w:rsidR="00947BB5" w:rsidRPr="00367ADF" w:rsidRDefault="00947BB5" w:rsidP="00367ADF">
            <w:pPr>
              <w:pStyle w:val="block"/>
              <w:tabs>
                <w:tab w:val="decimal" w:pos="797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947BB5" w:rsidRPr="00C20284" w14:paraId="577053D2" w14:textId="77777777" w:rsidTr="00947BB5">
        <w:trPr>
          <w:cantSplit/>
          <w:trHeight w:hRule="exact" w:val="358"/>
        </w:trPr>
        <w:tc>
          <w:tcPr>
            <w:tcW w:w="4219" w:type="dxa"/>
            <w:shd w:val="clear" w:color="auto" w:fill="auto"/>
          </w:tcPr>
          <w:p w14:paraId="3D13C818" w14:textId="0F6EEE02" w:rsidR="00947BB5" w:rsidRPr="00367ADF" w:rsidRDefault="00947BB5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11" w:hanging="1"/>
              <w:rPr>
                <w:rFonts w:asciiTheme="majorBidi" w:hAnsiTheme="majorBidi" w:cstheme="majorBidi"/>
                <w:sz w:val="30"/>
                <w:szCs w:val="30"/>
              </w:rPr>
            </w:pPr>
            <w:r w:rsidRPr="00367ADF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เงินเบิกเกินบัญชีและเงินกู้ยืมระยะสั้นจาก</w:t>
            </w:r>
          </w:p>
        </w:tc>
        <w:tc>
          <w:tcPr>
            <w:tcW w:w="187" w:type="dxa"/>
            <w:shd w:val="clear" w:color="auto" w:fill="auto"/>
          </w:tcPr>
          <w:p w14:paraId="255D9279" w14:textId="77777777" w:rsidR="00947BB5" w:rsidRPr="00367ADF" w:rsidRDefault="00947BB5">
            <w:pPr>
              <w:pStyle w:val="block"/>
              <w:tabs>
                <w:tab w:val="decimal" w:pos="641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73" w:type="dxa"/>
            <w:shd w:val="clear" w:color="auto" w:fill="auto"/>
          </w:tcPr>
          <w:p w14:paraId="11C8E9ED" w14:textId="2823ED39" w:rsidR="00947BB5" w:rsidRPr="00367ADF" w:rsidRDefault="00947BB5">
            <w:pPr>
              <w:pStyle w:val="block"/>
              <w:tabs>
                <w:tab w:val="decimal" w:pos="812"/>
              </w:tabs>
              <w:spacing w:after="0" w:line="240" w:lineRule="auto"/>
              <w:ind w:left="-92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63C2E4E3" w14:textId="77777777" w:rsidR="00947BB5" w:rsidRPr="00367ADF" w:rsidRDefault="00947BB5" w:rsidP="00367ADF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46D3D6B8" w14:textId="0550760F" w:rsidR="00947BB5" w:rsidRPr="00367ADF" w:rsidRDefault="00947BB5">
            <w:pPr>
              <w:pStyle w:val="block"/>
              <w:tabs>
                <w:tab w:val="decimal" w:pos="911"/>
              </w:tabs>
              <w:spacing w:after="0"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47E12D28" w14:textId="77777777" w:rsidR="00947BB5" w:rsidRPr="00367ADF" w:rsidRDefault="00947BB5" w:rsidP="00367ADF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248E28FB" w14:textId="7ACDC276" w:rsidR="00947BB5" w:rsidRPr="00367ADF" w:rsidRDefault="00947BB5" w:rsidP="00367ADF">
            <w:pPr>
              <w:pStyle w:val="block"/>
              <w:tabs>
                <w:tab w:val="decimal" w:pos="793"/>
              </w:tabs>
              <w:spacing w:after="0"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7CC6E9AA" w14:textId="77777777" w:rsidR="00947BB5" w:rsidRPr="00367ADF" w:rsidRDefault="00947BB5" w:rsidP="00367ADF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75FF1FB5" w14:textId="128C35FA" w:rsidR="00947BB5" w:rsidRPr="00367ADF" w:rsidRDefault="00947BB5" w:rsidP="00C92E76">
            <w:pPr>
              <w:pStyle w:val="block"/>
              <w:tabs>
                <w:tab w:val="decimal" w:pos="797"/>
              </w:tabs>
              <w:spacing w:after="0" w:line="240" w:lineRule="auto"/>
              <w:ind w:left="-92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947BB5" w:rsidRPr="00C20284" w14:paraId="409AAEAE" w14:textId="77777777" w:rsidTr="00947BB5">
        <w:trPr>
          <w:cantSplit/>
          <w:trHeight w:val="393"/>
        </w:trPr>
        <w:tc>
          <w:tcPr>
            <w:tcW w:w="4219" w:type="dxa"/>
            <w:shd w:val="clear" w:color="auto" w:fill="auto"/>
          </w:tcPr>
          <w:p w14:paraId="0B4C7CE1" w14:textId="01A76F8C" w:rsidR="00947BB5" w:rsidRPr="00367ADF" w:rsidRDefault="00947BB5" w:rsidP="007B5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ADF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87" w:type="dxa"/>
            <w:shd w:val="clear" w:color="auto" w:fill="auto"/>
          </w:tcPr>
          <w:p w14:paraId="38ACB351" w14:textId="77777777" w:rsidR="00947BB5" w:rsidRPr="00367ADF" w:rsidRDefault="00947BB5">
            <w:pPr>
              <w:pStyle w:val="block"/>
              <w:tabs>
                <w:tab w:val="decimal" w:pos="641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73" w:type="dxa"/>
            <w:shd w:val="clear" w:color="auto" w:fill="auto"/>
          </w:tcPr>
          <w:p w14:paraId="54680B62" w14:textId="729878ED" w:rsidR="00947BB5" w:rsidRPr="00367ADF" w:rsidRDefault="00947BB5">
            <w:pPr>
              <w:pStyle w:val="block"/>
              <w:tabs>
                <w:tab w:val="decimal" w:pos="812"/>
              </w:tabs>
              <w:spacing w:after="0" w:line="240" w:lineRule="auto"/>
              <w:ind w:left="-92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711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</w:t>
            </w:r>
            <w:r w:rsidRPr="00367AD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711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9711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78" w:type="dxa"/>
            <w:shd w:val="clear" w:color="auto" w:fill="auto"/>
          </w:tcPr>
          <w:p w14:paraId="36898A17" w14:textId="77777777" w:rsidR="00947BB5" w:rsidRPr="00367ADF" w:rsidRDefault="00947BB5" w:rsidP="00367ADF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558365E0" w14:textId="54D54AC9" w:rsidR="00947BB5" w:rsidRPr="00367ADF" w:rsidRDefault="00947BB5">
            <w:pPr>
              <w:pStyle w:val="block"/>
              <w:tabs>
                <w:tab w:val="decimal" w:pos="911"/>
              </w:tabs>
              <w:spacing w:after="0"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67AD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CE83431" w14:textId="77777777" w:rsidR="00947BB5" w:rsidRPr="00367ADF" w:rsidRDefault="00947BB5" w:rsidP="00367ADF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63271244" w14:textId="15A2D325" w:rsidR="00947BB5" w:rsidRPr="00367ADF" w:rsidRDefault="00947BB5" w:rsidP="00367ADF">
            <w:pPr>
              <w:pStyle w:val="block"/>
              <w:tabs>
                <w:tab w:val="decimal" w:pos="793"/>
              </w:tabs>
              <w:spacing w:after="0"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67AD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6CF4AC11" w14:textId="77777777" w:rsidR="00947BB5" w:rsidRPr="00367ADF" w:rsidRDefault="00947BB5" w:rsidP="00367ADF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017A0190" w14:textId="4125CD27" w:rsidR="00947BB5" w:rsidRPr="00367ADF" w:rsidRDefault="00947BB5" w:rsidP="00C92E76">
            <w:pPr>
              <w:pStyle w:val="block"/>
              <w:tabs>
                <w:tab w:val="decimal" w:pos="797"/>
              </w:tabs>
              <w:spacing w:after="0" w:line="240" w:lineRule="auto"/>
              <w:ind w:left="-92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711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</w:t>
            </w:r>
            <w:r w:rsidRPr="00367AD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711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9711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947BB5" w:rsidRPr="00C20284" w14:paraId="51E2D216" w14:textId="77777777" w:rsidTr="00947BB5">
        <w:trPr>
          <w:cantSplit/>
          <w:trHeight w:hRule="exact" w:val="358"/>
        </w:trPr>
        <w:tc>
          <w:tcPr>
            <w:tcW w:w="4219" w:type="dxa"/>
            <w:shd w:val="clear" w:color="auto" w:fill="auto"/>
          </w:tcPr>
          <w:p w14:paraId="092C19FD" w14:textId="311109D2" w:rsidR="00947BB5" w:rsidRPr="00367ADF" w:rsidRDefault="0094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hanging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ADF">
              <w:rPr>
                <w:rFonts w:asciiTheme="majorBidi" w:hAnsiTheme="majorBidi" w:cstheme="majorBidi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187" w:type="dxa"/>
            <w:shd w:val="clear" w:color="auto" w:fill="auto"/>
          </w:tcPr>
          <w:p w14:paraId="697F6A86" w14:textId="77777777" w:rsidR="00947BB5" w:rsidRPr="00367ADF" w:rsidRDefault="00947BB5">
            <w:pPr>
              <w:pStyle w:val="block"/>
              <w:tabs>
                <w:tab w:val="decimal" w:pos="641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73" w:type="dxa"/>
            <w:shd w:val="clear" w:color="auto" w:fill="auto"/>
          </w:tcPr>
          <w:p w14:paraId="582673AA" w14:textId="3776327B" w:rsidR="00947BB5" w:rsidRPr="00367ADF" w:rsidRDefault="00947BB5">
            <w:pPr>
              <w:pStyle w:val="block"/>
              <w:tabs>
                <w:tab w:val="decimal" w:pos="812"/>
              </w:tabs>
              <w:spacing w:after="0" w:line="240" w:lineRule="auto"/>
              <w:ind w:left="-92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711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</w:t>
            </w:r>
            <w:r w:rsidRPr="00367AD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711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78" w:type="dxa"/>
            <w:shd w:val="clear" w:color="auto" w:fill="auto"/>
          </w:tcPr>
          <w:p w14:paraId="56302A8E" w14:textId="77777777" w:rsidR="00947BB5" w:rsidRPr="00367ADF" w:rsidRDefault="00947BB5" w:rsidP="00367ADF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10DD75B6" w14:textId="444F53AF" w:rsidR="00947BB5" w:rsidRPr="00367ADF" w:rsidRDefault="00947BB5">
            <w:pPr>
              <w:pStyle w:val="block"/>
              <w:tabs>
                <w:tab w:val="decimal" w:pos="911"/>
              </w:tabs>
              <w:spacing w:after="0"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67AD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1AF97EB7" w14:textId="77777777" w:rsidR="00947BB5" w:rsidRPr="00367ADF" w:rsidRDefault="00947BB5" w:rsidP="00367ADF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707F03C6" w14:textId="324A39E4" w:rsidR="00947BB5" w:rsidRPr="00367ADF" w:rsidRDefault="00947BB5" w:rsidP="00367ADF">
            <w:pPr>
              <w:pStyle w:val="block"/>
              <w:tabs>
                <w:tab w:val="decimal" w:pos="793"/>
              </w:tabs>
              <w:spacing w:after="0"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67AD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3C0C634" w14:textId="77777777" w:rsidR="00947BB5" w:rsidRPr="00367ADF" w:rsidRDefault="00947BB5" w:rsidP="00367ADF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25809BB9" w14:textId="34029197" w:rsidR="00947BB5" w:rsidRPr="00367ADF" w:rsidRDefault="00947BB5" w:rsidP="00C92E76">
            <w:pPr>
              <w:pStyle w:val="block"/>
              <w:tabs>
                <w:tab w:val="decimal" w:pos="797"/>
              </w:tabs>
              <w:spacing w:after="0" w:line="240" w:lineRule="auto"/>
              <w:ind w:left="-92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711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</w:t>
            </w:r>
            <w:r w:rsidRPr="00367AD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711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947BB5" w:rsidRPr="00C20284" w14:paraId="756CD4DB" w14:textId="77777777" w:rsidTr="00947BB5">
        <w:trPr>
          <w:cantSplit/>
          <w:trHeight w:hRule="exact" w:val="358"/>
        </w:trPr>
        <w:tc>
          <w:tcPr>
            <w:tcW w:w="4219" w:type="dxa"/>
            <w:shd w:val="clear" w:color="auto" w:fill="auto"/>
          </w:tcPr>
          <w:p w14:paraId="577DDC59" w14:textId="732CADFB" w:rsidR="00947BB5" w:rsidRPr="00367ADF" w:rsidDel="00051F4C" w:rsidRDefault="00947BB5" w:rsidP="0094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ADF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87" w:type="dxa"/>
            <w:shd w:val="clear" w:color="auto" w:fill="auto"/>
          </w:tcPr>
          <w:p w14:paraId="1B52EEDC" w14:textId="77777777" w:rsidR="00947BB5" w:rsidRPr="00367ADF" w:rsidRDefault="00947BB5" w:rsidP="00947BB5">
            <w:pPr>
              <w:pStyle w:val="block"/>
              <w:tabs>
                <w:tab w:val="decimal" w:pos="641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73" w:type="dxa"/>
            <w:shd w:val="clear" w:color="auto" w:fill="auto"/>
          </w:tcPr>
          <w:p w14:paraId="57A23E9E" w14:textId="6C25C8EC" w:rsidR="00947BB5" w:rsidRPr="00367ADF" w:rsidDel="00051F4C" w:rsidRDefault="00947BB5" w:rsidP="00947BB5">
            <w:pPr>
              <w:pStyle w:val="block"/>
              <w:tabs>
                <w:tab w:val="decimal" w:pos="812"/>
              </w:tabs>
              <w:spacing w:after="0" w:line="240" w:lineRule="auto"/>
              <w:ind w:left="-92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9711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</w:p>
        </w:tc>
        <w:tc>
          <w:tcPr>
            <w:tcW w:w="178" w:type="dxa"/>
            <w:shd w:val="clear" w:color="auto" w:fill="auto"/>
          </w:tcPr>
          <w:p w14:paraId="0649254B" w14:textId="77777777" w:rsidR="00947BB5" w:rsidRPr="00367ADF" w:rsidRDefault="00947BB5" w:rsidP="00947BB5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3F286552" w14:textId="34DE34DA" w:rsidR="00947BB5" w:rsidRPr="00367ADF" w:rsidDel="00051F4C" w:rsidRDefault="00947BB5" w:rsidP="00947BB5">
            <w:pPr>
              <w:pStyle w:val="block"/>
              <w:tabs>
                <w:tab w:val="decimal" w:pos="911"/>
              </w:tabs>
              <w:spacing w:after="0"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67AD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0BC3C1AD" w14:textId="77777777" w:rsidR="00947BB5" w:rsidRPr="00367ADF" w:rsidRDefault="00947BB5" w:rsidP="00947BB5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6FE9B6E1" w14:textId="4B9E55DA" w:rsidR="00947BB5" w:rsidRPr="00367ADF" w:rsidDel="00051F4C" w:rsidRDefault="00947BB5" w:rsidP="00947BB5">
            <w:pPr>
              <w:pStyle w:val="block"/>
              <w:tabs>
                <w:tab w:val="decimal" w:pos="793"/>
              </w:tabs>
              <w:spacing w:after="0"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67AD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7419B5F1" w14:textId="77777777" w:rsidR="00947BB5" w:rsidRPr="00367ADF" w:rsidRDefault="00947BB5" w:rsidP="00947BB5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1965E773" w14:textId="2CC09DF1" w:rsidR="00947BB5" w:rsidRPr="00367ADF" w:rsidDel="00051F4C" w:rsidRDefault="00947BB5" w:rsidP="00947BB5">
            <w:pPr>
              <w:pStyle w:val="block"/>
              <w:tabs>
                <w:tab w:val="decimal" w:pos="797"/>
              </w:tabs>
              <w:spacing w:after="0" w:line="240" w:lineRule="auto"/>
              <w:ind w:left="-92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9711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</w:p>
        </w:tc>
      </w:tr>
      <w:tr w:rsidR="00947BB5" w:rsidRPr="00C20284" w14:paraId="2DE9BA82" w14:textId="77777777" w:rsidTr="00947BB5">
        <w:trPr>
          <w:cantSplit/>
          <w:trHeight w:hRule="exact" w:val="358"/>
        </w:trPr>
        <w:tc>
          <w:tcPr>
            <w:tcW w:w="4219" w:type="dxa"/>
            <w:shd w:val="clear" w:color="auto" w:fill="auto"/>
          </w:tcPr>
          <w:p w14:paraId="05A27395" w14:textId="1306CB46" w:rsidR="00947BB5" w:rsidRPr="00367ADF" w:rsidRDefault="00947BB5" w:rsidP="0094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ADF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7" w:type="dxa"/>
            <w:shd w:val="clear" w:color="auto" w:fill="auto"/>
          </w:tcPr>
          <w:p w14:paraId="519A4AA5" w14:textId="77777777" w:rsidR="00947BB5" w:rsidRPr="00367ADF" w:rsidRDefault="00947BB5" w:rsidP="00947BB5">
            <w:pPr>
              <w:pStyle w:val="block"/>
              <w:tabs>
                <w:tab w:val="decimal" w:pos="641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73" w:type="dxa"/>
            <w:shd w:val="clear" w:color="auto" w:fill="auto"/>
          </w:tcPr>
          <w:p w14:paraId="272E7CE7" w14:textId="61BA4F73" w:rsidR="00947BB5" w:rsidRPr="00367ADF" w:rsidRDefault="00947BB5" w:rsidP="00947BB5">
            <w:pPr>
              <w:pStyle w:val="block"/>
              <w:tabs>
                <w:tab w:val="decimal" w:pos="812"/>
              </w:tabs>
              <w:spacing w:after="0" w:line="240" w:lineRule="auto"/>
              <w:ind w:left="-92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711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 w:rsidRPr="00367AD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711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692</w:t>
            </w:r>
          </w:p>
        </w:tc>
        <w:tc>
          <w:tcPr>
            <w:tcW w:w="178" w:type="dxa"/>
            <w:shd w:val="clear" w:color="auto" w:fill="auto"/>
          </w:tcPr>
          <w:p w14:paraId="3D7A5F0B" w14:textId="77777777" w:rsidR="00947BB5" w:rsidRPr="00367ADF" w:rsidRDefault="00947BB5" w:rsidP="00947BB5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1A9CFA85" w14:textId="022A381C" w:rsidR="00947BB5" w:rsidRPr="00367ADF" w:rsidRDefault="00947BB5" w:rsidP="00947BB5">
            <w:pPr>
              <w:pStyle w:val="block"/>
              <w:tabs>
                <w:tab w:val="decimal" w:pos="911"/>
              </w:tabs>
              <w:spacing w:after="0"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711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</w:t>
            </w:r>
            <w:r w:rsidRPr="00367AD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</w:t>
            </w:r>
            <w:r w:rsidRPr="009711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78" w:type="dxa"/>
            <w:shd w:val="clear" w:color="auto" w:fill="auto"/>
          </w:tcPr>
          <w:p w14:paraId="13438BC6" w14:textId="77777777" w:rsidR="00947BB5" w:rsidRPr="00367ADF" w:rsidRDefault="00947BB5" w:rsidP="00947BB5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2155DB09" w14:textId="35CD231D" w:rsidR="00947BB5" w:rsidRPr="00367ADF" w:rsidRDefault="00947BB5" w:rsidP="00947BB5">
            <w:pPr>
              <w:pStyle w:val="block"/>
              <w:tabs>
                <w:tab w:val="decimal" w:pos="793"/>
              </w:tabs>
              <w:spacing w:after="0"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711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367AD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711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730</w:t>
            </w:r>
          </w:p>
        </w:tc>
        <w:tc>
          <w:tcPr>
            <w:tcW w:w="178" w:type="dxa"/>
            <w:shd w:val="clear" w:color="auto" w:fill="auto"/>
          </w:tcPr>
          <w:p w14:paraId="75C0B345" w14:textId="77777777" w:rsidR="00947BB5" w:rsidRPr="00367ADF" w:rsidRDefault="00947BB5" w:rsidP="00947BB5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7CAA5772" w14:textId="491E7708" w:rsidR="00947BB5" w:rsidRPr="00367ADF" w:rsidRDefault="00947BB5" w:rsidP="00947BB5">
            <w:pPr>
              <w:pStyle w:val="block"/>
              <w:tabs>
                <w:tab w:val="decimal" w:pos="797"/>
              </w:tabs>
              <w:spacing w:after="0" w:line="240" w:lineRule="auto"/>
              <w:ind w:left="-92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711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</w:t>
            </w:r>
            <w:r w:rsidRPr="00367AD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711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870</w:t>
            </w:r>
          </w:p>
        </w:tc>
      </w:tr>
      <w:tr w:rsidR="00947BB5" w:rsidRPr="00C20284" w14:paraId="5EAD569C" w14:textId="77777777" w:rsidTr="00947BB5">
        <w:trPr>
          <w:cantSplit/>
          <w:trHeight w:hRule="exact" w:val="358"/>
        </w:trPr>
        <w:tc>
          <w:tcPr>
            <w:tcW w:w="4219" w:type="dxa"/>
            <w:shd w:val="clear" w:color="auto" w:fill="auto"/>
          </w:tcPr>
          <w:p w14:paraId="7AA4DE12" w14:textId="6212DFE4" w:rsidR="00947BB5" w:rsidRPr="00367ADF" w:rsidRDefault="00947BB5" w:rsidP="0094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67ADF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87" w:type="dxa"/>
            <w:shd w:val="clear" w:color="auto" w:fill="auto"/>
          </w:tcPr>
          <w:p w14:paraId="6992E37D" w14:textId="77777777" w:rsidR="00947BB5" w:rsidRPr="00367ADF" w:rsidRDefault="00947BB5" w:rsidP="00947BB5">
            <w:pPr>
              <w:pStyle w:val="block"/>
              <w:tabs>
                <w:tab w:val="decimal" w:pos="641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73" w:type="dxa"/>
            <w:shd w:val="clear" w:color="auto" w:fill="auto"/>
          </w:tcPr>
          <w:p w14:paraId="432E2E57" w14:textId="6AB730DC" w:rsidR="00947BB5" w:rsidRPr="00367ADF" w:rsidRDefault="00947BB5" w:rsidP="00947BB5">
            <w:pPr>
              <w:pStyle w:val="block"/>
              <w:tabs>
                <w:tab w:val="decimal" w:pos="812"/>
              </w:tabs>
              <w:spacing w:after="0" w:line="240" w:lineRule="auto"/>
              <w:ind w:left="-92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711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  <w:r w:rsidRPr="00367AD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711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335</w:t>
            </w:r>
          </w:p>
        </w:tc>
        <w:tc>
          <w:tcPr>
            <w:tcW w:w="178" w:type="dxa"/>
            <w:shd w:val="clear" w:color="auto" w:fill="auto"/>
          </w:tcPr>
          <w:p w14:paraId="5DB4AA14" w14:textId="77777777" w:rsidR="00947BB5" w:rsidRPr="00367ADF" w:rsidRDefault="00947BB5" w:rsidP="00947BB5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76ED9F5F" w14:textId="1273CB93" w:rsidR="00947BB5" w:rsidRPr="00367ADF" w:rsidRDefault="00947BB5" w:rsidP="00947BB5">
            <w:pPr>
              <w:pStyle w:val="block"/>
              <w:tabs>
                <w:tab w:val="decimal" w:pos="911"/>
              </w:tabs>
              <w:spacing w:after="0"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711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</w:t>
            </w:r>
            <w:r w:rsidRPr="00367AD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9711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</w:t>
            </w:r>
          </w:p>
        </w:tc>
        <w:tc>
          <w:tcPr>
            <w:tcW w:w="178" w:type="dxa"/>
            <w:shd w:val="clear" w:color="auto" w:fill="auto"/>
          </w:tcPr>
          <w:p w14:paraId="1508051D" w14:textId="77777777" w:rsidR="00947BB5" w:rsidRPr="00367ADF" w:rsidRDefault="00947BB5" w:rsidP="00947BB5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6FB8D7EA" w14:textId="0DB2D898" w:rsidR="00947BB5" w:rsidRPr="00367ADF" w:rsidRDefault="00947BB5" w:rsidP="00947BB5">
            <w:pPr>
              <w:pStyle w:val="block"/>
              <w:tabs>
                <w:tab w:val="decimal" w:pos="793"/>
              </w:tabs>
              <w:spacing w:after="0" w:line="240" w:lineRule="auto"/>
              <w:ind w:left="0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711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</w:t>
            </w:r>
            <w:r w:rsidRPr="00367AD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711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562</w:t>
            </w:r>
          </w:p>
        </w:tc>
        <w:tc>
          <w:tcPr>
            <w:tcW w:w="178" w:type="dxa"/>
            <w:shd w:val="clear" w:color="auto" w:fill="auto"/>
          </w:tcPr>
          <w:p w14:paraId="2140168F" w14:textId="77777777" w:rsidR="00947BB5" w:rsidRPr="00367ADF" w:rsidRDefault="00947BB5" w:rsidP="00947BB5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32AE2AD1" w14:textId="3A33194C" w:rsidR="00947BB5" w:rsidRPr="00367ADF" w:rsidRDefault="00947BB5" w:rsidP="00947BB5">
            <w:pPr>
              <w:pStyle w:val="block"/>
              <w:tabs>
                <w:tab w:val="decimal" w:pos="797"/>
              </w:tabs>
              <w:spacing w:after="0" w:line="240" w:lineRule="auto"/>
              <w:ind w:left="-92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711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188</w:t>
            </w:r>
            <w:r w:rsidRPr="00367AD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711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353</w:t>
            </w:r>
          </w:p>
        </w:tc>
      </w:tr>
      <w:tr w:rsidR="00947BB5" w:rsidRPr="00C20284" w14:paraId="0CF8E5D9" w14:textId="77777777" w:rsidTr="00947BB5">
        <w:trPr>
          <w:cantSplit/>
          <w:trHeight w:hRule="exact" w:val="358"/>
        </w:trPr>
        <w:tc>
          <w:tcPr>
            <w:tcW w:w="4219" w:type="dxa"/>
            <w:shd w:val="clear" w:color="auto" w:fill="auto"/>
          </w:tcPr>
          <w:p w14:paraId="3AE091D6" w14:textId="56E4D52E" w:rsidR="00947BB5" w:rsidRPr="00367ADF" w:rsidRDefault="00947BB5" w:rsidP="0094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ADF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87" w:type="dxa"/>
            <w:shd w:val="clear" w:color="auto" w:fill="auto"/>
          </w:tcPr>
          <w:p w14:paraId="5AC0B1C6" w14:textId="77777777" w:rsidR="00947BB5" w:rsidRPr="00367ADF" w:rsidRDefault="00947BB5" w:rsidP="00947BB5">
            <w:pPr>
              <w:pStyle w:val="block"/>
              <w:tabs>
                <w:tab w:val="decimal" w:pos="641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73" w:type="dxa"/>
            <w:shd w:val="clear" w:color="auto" w:fill="auto"/>
          </w:tcPr>
          <w:p w14:paraId="2D70D2B2" w14:textId="432EF496" w:rsidR="00947BB5" w:rsidRPr="00367ADF" w:rsidRDefault="00947BB5" w:rsidP="00947BB5">
            <w:pPr>
              <w:pStyle w:val="block"/>
              <w:tabs>
                <w:tab w:val="decimal" w:pos="812"/>
              </w:tabs>
              <w:spacing w:after="0" w:line="240" w:lineRule="auto"/>
              <w:ind w:left="-92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367A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711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173</w:t>
            </w:r>
          </w:p>
        </w:tc>
        <w:tc>
          <w:tcPr>
            <w:tcW w:w="178" w:type="dxa"/>
            <w:shd w:val="clear" w:color="auto" w:fill="auto"/>
          </w:tcPr>
          <w:p w14:paraId="5C4FC15E" w14:textId="77777777" w:rsidR="00947BB5" w:rsidRPr="00367ADF" w:rsidRDefault="00947BB5" w:rsidP="00947BB5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7ABA10A8" w14:textId="20374450" w:rsidR="00947BB5" w:rsidRPr="00367ADF" w:rsidRDefault="00947BB5" w:rsidP="00947BB5">
            <w:pPr>
              <w:pStyle w:val="block"/>
              <w:tabs>
                <w:tab w:val="decimal" w:pos="911"/>
              </w:tabs>
              <w:spacing w:after="0"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711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Pr="00367AD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711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871</w:t>
            </w:r>
          </w:p>
        </w:tc>
        <w:tc>
          <w:tcPr>
            <w:tcW w:w="178" w:type="dxa"/>
            <w:shd w:val="clear" w:color="auto" w:fill="auto"/>
          </w:tcPr>
          <w:p w14:paraId="4F1DF13F" w14:textId="77777777" w:rsidR="00947BB5" w:rsidRPr="00367ADF" w:rsidRDefault="00947BB5" w:rsidP="00947BB5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4ABCCD3C" w14:textId="72560DDA" w:rsidR="00947BB5" w:rsidRPr="00367ADF" w:rsidRDefault="00947BB5" w:rsidP="00947BB5">
            <w:pPr>
              <w:pStyle w:val="block"/>
              <w:tabs>
                <w:tab w:val="decimal" w:pos="793"/>
              </w:tabs>
              <w:spacing w:after="0"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711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Pr="00367AD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711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821</w:t>
            </w:r>
          </w:p>
        </w:tc>
        <w:tc>
          <w:tcPr>
            <w:tcW w:w="178" w:type="dxa"/>
            <w:shd w:val="clear" w:color="auto" w:fill="auto"/>
          </w:tcPr>
          <w:p w14:paraId="481A5E59" w14:textId="77777777" w:rsidR="00947BB5" w:rsidRPr="00367ADF" w:rsidRDefault="00947BB5" w:rsidP="00947BB5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36A25739" w14:textId="428382A0" w:rsidR="00947BB5" w:rsidRPr="00367ADF" w:rsidRDefault="00947BB5" w:rsidP="00947BB5">
            <w:pPr>
              <w:pStyle w:val="block"/>
              <w:tabs>
                <w:tab w:val="decimal" w:pos="797"/>
              </w:tabs>
              <w:spacing w:after="0" w:line="240" w:lineRule="auto"/>
              <w:ind w:left="-92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711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367AD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711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865</w:t>
            </w:r>
          </w:p>
        </w:tc>
      </w:tr>
      <w:tr w:rsidR="00947BB5" w:rsidRPr="00C20284" w14:paraId="26A1370E" w14:textId="77777777" w:rsidTr="00947BB5">
        <w:trPr>
          <w:cantSplit/>
          <w:trHeight w:hRule="exact" w:val="358"/>
        </w:trPr>
        <w:tc>
          <w:tcPr>
            <w:tcW w:w="4219" w:type="dxa"/>
            <w:shd w:val="clear" w:color="auto" w:fill="auto"/>
          </w:tcPr>
          <w:p w14:paraId="43967BE4" w14:textId="1292BFD6" w:rsidR="00947BB5" w:rsidRPr="00367ADF" w:rsidRDefault="00947BB5" w:rsidP="0094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7A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7" w:type="dxa"/>
            <w:shd w:val="clear" w:color="auto" w:fill="auto"/>
          </w:tcPr>
          <w:p w14:paraId="63D423C9" w14:textId="77777777" w:rsidR="00947BB5" w:rsidRPr="00367ADF" w:rsidRDefault="00947BB5" w:rsidP="00947BB5">
            <w:pPr>
              <w:pStyle w:val="block"/>
              <w:tabs>
                <w:tab w:val="decimal" w:pos="569"/>
              </w:tabs>
              <w:spacing w:after="0" w:line="240" w:lineRule="auto"/>
              <w:ind w:left="-61" w:right="-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6DB481" w14:textId="7730E741" w:rsidR="00947BB5" w:rsidRPr="00367ADF" w:rsidRDefault="00947BB5" w:rsidP="00947BB5">
            <w:pPr>
              <w:pStyle w:val="block"/>
              <w:tabs>
                <w:tab w:val="decimal" w:pos="812"/>
              </w:tabs>
              <w:spacing w:after="0" w:line="240" w:lineRule="auto"/>
              <w:ind w:left="-92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711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</w:t>
            </w:r>
            <w:r w:rsidRPr="00367AD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9711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223</w:t>
            </w:r>
          </w:p>
        </w:tc>
        <w:tc>
          <w:tcPr>
            <w:tcW w:w="178" w:type="dxa"/>
            <w:shd w:val="clear" w:color="auto" w:fill="auto"/>
          </w:tcPr>
          <w:p w14:paraId="77B29493" w14:textId="77777777" w:rsidR="00947BB5" w:rsidRPr="00367ADF" w:rsidRDefault="00947BB5" w:rsidP="00947BB5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FAB1D5" w14:textId="690842C9" w:rsidR="00947BB5" w:rsidRPr="00367ADF" w:rsidRDefault="00947BB5" w:rsidP="00947BB5">
            <w:pPr>
              <w:pStyle w:val="block"/>
              <w:tabs>
                <w:tab w:val="decimal" w:pos="911"/>
              </w:tabs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711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169</w:t>
            </w:r>
            <w:r w:rsidRPr="00367AD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9711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775</w:t>
            </w:r>
          </w:p>
        </w:tc>
        <w:tc>
          <w:tcPr>
            <w:tcW w:w="178" w:type="dxa"/>
            <w:shd w:val="clear" w:color="auto" w:fill="auto"/>
          </w:tcPr>
          <w:p w14:paraId="6484F78B" w14:textId="77777777" w:rsidR="00947BB5" w:rsidRPr="00367ADF" w:rsidRDefault="00947BB5" w:rsidP="00947BB5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196E0E" w14:textId="2D7FAF8E" w:rsidR="00947BB5" w:rsidRPr="00367ADF" w:rsidRDefault="00947BB5" w:rsidP="00947BB5">
            <w:pPr>
              <w:pStyle w:val="block"/>
              <w:tabs>
                <w:tab w:val="decimal" w:pos="793"/>
              </w:tabs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711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102</w:t>
            </w:r>
            <w:r w:rsidRPr="00367AD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9711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113</w:t>
            </w:r>
          </w:p>
        </w:tc>
        <w:tc>
          <w:tcPr>
            <w:tcW w:w="178" w:type="dxa"/>
            <w:shd w:val="clear" w:color="auto" w:fill="auto"/>
          </w:tcPr>
          <w:p w14:paraId="569FF1C4" w14:textId="77777777" w:rsidR="00947BB5" w:rsidRPr="00367ADF" w:rsidRDefault="00947BB5" w:rsidP="00947BB5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0ACE82" w14:textId="29A1EFE4" w:rsidR="00947BB5" w:rsidRPr="00367ADF" w:rsidRDefault="00947BB5" w:rsidP="00947BB5">
            <w:pPr>
              <w:pStyle w:val="block"/>
              <w:tabs>
                <w:tab w:val="decimal" w:pos="797"/>
              </w:tabs>
              <w:spacing w:after="0" w:line="240" w:lineRule="auto"/>
              <w:ind w:left="-79" w:right="-7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Pr="009711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</w:t>
            </w:r>
            <w:r w:rsidRPr="00367AD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9711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111</w:t>
            </w:r>
          </w:p>
        </w:tc>
      </w:tr>
      <w:tr w:rsidR="00947BB5" w:rsidRPr="00C20284" w14:paraId="7DCB021C" w14:textId="77777777" w:rsidTr="00947BB5">
        <w:trPr>
          <w:cantSplit/>
          <w:trHeight w:hRule="exact" w:val="202"/>
        </w:trPr>
        <w:tc>
          <w:tcPr>
            <w:tcW w:w="4219" w:type="dxa"/>
            <w:shd w:val="clear" w:color="auto" w:fill="auto"/>
          </w:tcPr>
          <w:p w14:paraId="4CD5E8BE" w14:textId="77777777" w:rsidR="00947BB5" w:rsidRPr="00367ADF" w:rsidRDefault="00947BB5" w:rsidP="0094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7" w:type="dxa"/>
            <w:shd w:val="clear" w:color="auto" w:fill="auto"/>
          </w:tcPr>
          <w:p w14:paraId="766AD177" w14:textId="77777777" w:rsidR="00947BB5" w:rsidRPr="00367ADF" w:rsidRDefault="00947BB5" w:rsidP="00947BB5">
            <w:pPr>
              <w:pStyle w:val="block"/>
              <w:tabs>
                <w:tab w:val="decimal" w:pos="569"/>
              </w:tabs>
              <w:spacing w:after="0" w:line="240" w:lineRule="auto"/>
              <w:ind w:left="-61" w:right="-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73" w:type="dxa"/>
            <w:tcBorders>
              <w:top w:val="double" w:sz="4" w:space="0" w:color="auto"/>
            </w:tcBorders>
            <w:shd w:val="clear" w:color="auto" w:fill="auto"/>
          </w:tcPr>
          <w:p w14:paraId="7AF2C4D4" w14:textId="77777777" w:rsidR="00947BB5" w:rsidRPr="009711B9" w:rsidRDefault="00947BB5" w:rsidP="00947BB5">
            <w:pPr>
              <w:pStyle w:val="block"/>
              <w:tabs>
                <w:tab w:val="decimal" w:pos="812"/>
              </w:tabs>
              <w:spacing w:after="0" w:line="240" w:lineRule="auto"/>
              <w:ind w:left="-92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4E75E9EF" w14:textId="77777777" w:rsidR="00947BB5" w:rsidRPr="00367ADF" w:rsidRDefault="00947BB5" w:rsidP="00947BB5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  <w:shd w:val="clear" w:color="auto" w:fill="auto"/>
          </w:tcPr>
          <w:p w14:paraId="1C9C457A" w14:textId="77777777" w:rsidR="00947BB5" w:rsidRPr="009711B9" w:rsidRDefault="00947BB5" w:rsidP="00947BB5">
            <w:pPr>
              <w:pStyle w:val="block"/>
              <w:tabs>
                <w:tab w:val="decimal" w:pos="911"/>
              </w:tabs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32221005" w14:textId="77777777" w:rsidR="00947BB5" w:rsidRPr="00367ADF" w:rsidRDefault="00947BB5" w:rsidP="00947BB5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  <w:shd w:val="clear" w:color="auto" w:fill="auto"/>
          </w:tcPr>
          <w:p w14:paraId="5FCD5A38" w14:textId="77777777" w:rsidR="00947BB5" w:rsidRPr="009711B9" w:rsidRDefault="00947BB5" w:rsidP="00947BB5">
            <w:pPr>
              <w:pStyle w:val="block"/>
              <w:tabs>
                <w:tab w:val="decimal" w:pos="793"/>
              </w:tabs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640AFE58" w14:textId="77777777" w:rsidR="00947BB5" w:rsidRPr="00367ADF" w:rsidRDefault="00947BB5" w:rsidP="00947BB5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double" w:sz="4" w:space="0" w:color="auto"/>
            </w:tcBorders>
            <w:shd w:val="clear" w:color="auto" w:fill="auto"/>
          </w:tcPr>
          <w:p w14:paraId="14CC544E" w14:textId="77777777" w:rsidR="00947BB5" w:rsidRPr="009711B9" w:rsidRDefault="00947BB5" w:rsidP="00947BB5">
            <w:pPr>
              <w:pStyle w:val="block"/>
              <w:tabs>
                <w:tab w:val="decimal" w:pos="797"/>
              </w:tabs>
              <w:spacing w:after="0" w:line="240" w:lineRule="auto"/>
              <w:ind w:left="-79" w:right="-7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947BB5" w:rsidRPr="00C20284" w14:paraId="684C76FC" w14:textId="77777777" w:rsidTr="00947BB5">
        <w:trPr>
          <w:cantSplit/>
          <w:trHeight w:hRule="exact" w:val="358"/>
        </w:trPr>
        <w:tc>
          <w:tcPr>
            <w:tcW w:w="4219" w:type="dxa"/>
            <w:shd w:val="clear" w:color="auto" w:fill="auto"/>
          </w:tcPr>
          <w:p w14:paraId="02AB74F7" w14:textId="7BD036B4" w:rsidR="00947BB5" w:rsidRPr="00367ADF" w:rsidRDefault="00947BB5" w:rsidP="0094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2BD7">
              <w:rPr>
                <w:rFonts w:asciiTheme="majorBidi" w:hAnsiTheme="majorBidi"/>
                <w:sz w:val="30"/>
                <w:szCs w:val="30"/>
                <w:cs/>
              </w:rPr>
              <w:t>หนี้สินทางการเงิน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87" w:type="dxa"/>
            <w:shd w:val="clear" w:color="auto" w:fill="auto"/>
          </w:tcPr>
          <w:p w14:paraId="13F84FCE" w14:textId="77777777" w:rsidR="00947BB5" w:rsidRPr="00367ADF" w:rsidRDefault="00947BB5" w:rsidP="00947BB5">
            <w:pPr>
              <w:pStyle w:val="block"/>
              <w:tabs>
                <w:tab w:val="decimal" w:pos="569"/>
              </w:tabs>
              <w:spacing w:after="0" w:line="240" w:lineRule="auto"/>
              <w:ind w:left="-61" w:right="-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  <w:shd w:val="clear" w:color="auto" w:fill="auto"/>
          </w:tcPr>
          <w:p w14:paraId="381A54BD" w14:textId="54B0F198" w:rsidR="00947BB5" w:rsidRPr="003A59DC" w:rsidRDefault="00947BB5" w:rsidP="00947BB5">
            <w:pPr>
              <w:pStyle w:val="block"/>
              <w:tabs>
                <w:tab w:val="decimal" w:pos="812"/>
              </w:tabs>
              <w:spacing w:after="0" w:line="240" w:lineRule="auto"/>
              <w:ind w:left="-92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670</w:t>
            </w:r>
          </w:p>
        </w:tc>
        <w:tc>
          <w:tcPr>
            <w:tcW w:w="178" w:type="dxa"/>
            <w:shd w:val="clear" w:color="auto" w:fill="auto"/>
          </w:tcPr>
          <w:p w14:paraId="6531A91E" w14:textId="77777777" w:rsidR="00947BB5" w:rsidRPr="003A59DC" w:rsidRDefault="00947BB5" w:rsidP="00947BB5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3D31CCF3" w14:textId="16EEF9F5" w:rsidR="00947BB5" w:rsidRPr="003A59DC" w:rsidRDefault="00947BB5" w:rsidP="00947BB5">
            <w:pPr>
              <w:pStyle w:val="block"/>
              <w:tabs>
                <w:tab w:val="decimal" w:pos="911"/>
              </w:tabs>
              <w:spacing w:after="0"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1,520</w:t>
            </w:r>
          </w:p>
        </w:tc>
        <w:tc>
          <w:tcPr>
            <w:tcW w:w="178" w:type="dxa"/>
            <w:shd w:val="clear" w:color="auto" w:fill="auto"/>
          </w:tcPr>
          <w:p w14:paraId="3A905314" w14:textId="77777777" w:rsidR="00947BB5" w:rsidRPr="003A59DC" w:rsidRDefault="00947BB5" w:rsidP="00947BB5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14:paraId="4DD00713" w14:textId="0CC0F699" w:rsidR="00947BB5" w:rsidRPr="003A59DC" w:rsidRDefault="00947BB5" w:rsidP="00947BB5">
            <w:pPr>
              <w:pStyle w:val="block"/>
              <w:tabs>
                <w:tab w:val="decimal" w:pos="793"/>
              </w:tabs>
              <w:spacing w:after="0"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40AC3174" w14:textId="77777777" w:rsidR="00947BB5" w:rsidRPr="003A59DC" w:rsidRDefault="00947BB5" w:rsidP="00947BB5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shd w:val="clear" w:color="auto" w:fill="auto"/>
          </w:tcPr>
          <w:p w14:paraId="28F208E8" w14:textId="6CA032D7" w:rsidR="00947BB5" w:rsidRPr="003A59DC" w:rsidRDefault="00947BB5" w:rsidP="00947BB5">
            <w:pPr>
              <w:pStyle w:val="block"/>
              <w:tabs>
                <w:tab w:val="decimal" w:pos="797"/>
              </w:tabs>
              <w:spacing w:after="0" w:line="240" w:lineRule="auto"/>
              <w:ind w:left="-79" w:right="-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2,190</w:t>
            </w:r>
          </w:p>
        </w:tc>
      </w:tr>
      <w:tr w:rsidR="00947BB5" w:rsidRPr="00C20284" w14:paraId="46A02C89" w14:textId="77777777" w:rsidTr="00947BB5">
        <w:trPr>
          <w:cantSplit/>
          <w:trHeight w:hRule="exact" w:val="358"/>
        </w:trPr>
        <w:tc>
          <w:tcPr>
            <w:tcW w:w="4219" w:type="dxa"/>
            <w:shd w:val="clear" w:color="auto" w:fill="auto"/>
          </w:tcPr>
          <w:p w14:paraId="378A5720" w14:textId="77777777" w:rsidR="00947BB5" w:rsidRPr="00367ADF" w:rsidRDefault="00947BB5" w:rsidP="0094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7" w:type="dxa"/>
            <w:shd w:val="clear" w:color="auto" w:fill="auto"/>
          </w:tcPr>
          <w:p w14:paraId="36AAFDB9" w14:textId="77777777" w:rsidR="00947BB5" w:rsidRPr="00367ADF" w:rsidRDefault="00947BB5" w:rsidP="00947BB5">
            <w:pPr>
              <w:pStyle w:val="block"/>
              <w:tabs>
                <w:tab w:val="decimal" w:pos="569"/>
              </w:tabs>
              <w:spacing w:after="0" w:line="240" w:lineRule="auto"/>
              <w:ind w:left="-61" w:right="-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D4638B" w14:textId="681551B6" w:rsidR="00947BB5" w:rsidRPr="009711B9" w:rsidRDefault="00947BB5" w:rsidP="00947BB5">
            <w:pPr>
              <w:pStyle w:val="block"/>
              <w:tabs>
                <w:tab w:val="decimal" w:pos="812"/>
              </w:tabs>
              <w:spacing w:after="0" w:line="240" w:lineRule="auto"/>
              <w:ind w:left="-92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670</w:t>
            </w:r>
          </w:p>
        </w:tc>
        <w:tc>
          <w:tcPr>
            <w:tcW w:w="178" w:type="dxa"/>
            <w:shd w:val="clear" w:color="auto" w:fill="auto"/>
          </w:tcPr>
          <w:p w14:paraId="66FBB452" w14:textId="77777777" w:rsidR="00947BB5" w:rsidRPr="00367ADF" w:rsidRDefault="00947BB5" w:rsidP="00947BB5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418C0C" w14:textId="565EC539" w:rsidR="00947BB5" w:rsidRPr="009711B9" w:rsidRDefault="00947BB5" w:rsidP="00947BB5">
            <w:pPr>
              <w:pStyle w:val="block"/>
              <w:tabs>
                <w:tab w:val="decimal" w:pos="911"/>
              </w:tabs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1,520</w:t>
            </w:r>
          </w:p>
        </w:tc>
        <w:tc>
          <w:tcPr>
            <w:tcW w:w="178" w:type="dxa"/>
            <w:shd w:val="clear" w:color="auto" w:fill="auto"/>
          </w:tcPr>
          <w:p w14:paraId="2AA69588" w14:textId="77777777" w:rsidR="00947BB5" w:rsidRPr="00367ADF" w:rsidRDefault="00947BB5" w:rsidP="00947BB5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C34ED5" w14:textId="61C10BB8" w:rsidR="00947BB5" w:rsidRPr="009711B9" w:rsidRDefault="00947BB5" w:rsidP="00947BB5">
            <w:pPr>
              <w:pStyle w:val="block"/>
              <w:tabs>
                <w:tab w:val="decimal" w:pos="793"/>
              </w:tabs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06B425B6" w14:textId="77777777" w:rsidR="00947BB5" w:rsidRPr="00367ADF" w:rsidRDefault="00947BB5" w:rsidP="00947BB5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1772E9" w14:textId="08C06D55" w:rsidR="00947BB5" w:rsidRPr="009711B9" w:rsidRDefault="00947BB5" w:rsidP="00947BB5">
            <w:pPr>
              <w:pStyle w:val="block"/>
              <w:tabs>
                <w:tab w:val="decimal" w:pos="797"/>
              </w:tabs>
              <w:spacing w:after="0" w:line="240" w:lineRule="auto"/>
              <w:ind w:left="-79" w:right="-7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2,190</w:t>
            </w:r>
          </w:p>
        </w:tc>
      </w:tr>
    </w:tbl>
    <w:p w14:paraId="0E0727FB" w14:textId="77777777" w:rsidR="00B37697" w:rsidRPr="00C20284" w:rsidRDefault="00B37697">
      <w:pPr>
        <w:spacing w:line="240" w:lineRule="auto"/>
        <w:rPr>
          <w:sz w:val="2"/>
          <w:szCs w:val="2"/>
        </w:rPr>
      </w:pPr>
    </w:p>
    <w:p w14:paraId="439582B4" w14:textId="77777777" w:rsidR="00B37697" w:rsidRPr="00C20284" w:rsidRDefault="00B37697">
      <w:pPr>
        <w:spacing w:line="240" w:lineRule="auto"/>
        <w:rPr>
          <w:sz w:val="2"/>
          <w:szCs w:val="2"/>
        </w:rPr>
      </w:pPr>
    </w:p>
    <w:p w14:paraId="59C407E9" w14:textId="77777777" w:rsidR="00B37697" w:rsidRPr="00C20284" w:rsidRDefault="00B37697">
      <w:pPr>
        <w:spacing w:line="240" w:lineRule="auto"/>
        <w:rPr>
          <w:sz w:val="2"/>
          <w:szCs w:val="2"/>
        </w:rPr>
      </w:pPr>
    </w:p>
    <w:p w14:paraId="50704B49" w14:textId="77777777" w:rsidR="00B37697" w:rsidRPr="00C20284" w:rsidRDefault="00B37697">
      <w:pPr>
        <w:spacing w:line="240" w:lineRule="auto"/>
        <w:rPr>
          <w:sz w:val="2"/>
          <w:szCs w:val="2"/>
        </w:rPr>
      </w:pPr>
    </w:p>
    <w:p w14:paraId="7F0520F5" w14:textId="77777777" w:rsidR="00B37697" w:rsidRPr="00C20284" w:rsidRDefault="00B37697">
      <w:pPr>
        <w:spacing w:line="240" w:lineRule="auto"/>
        <w:rPr>
          <w:sz w:val="2"/>
          <w:szCs w:val="2"/>
        </w:rPr>
      </w:pPr>
    </w:p>
    <w:p w14:paraId="02CE575C" w14:textId="77777777" w:rsidR="00B37697" w:rsidRPr="00C20284" w:rsidRDefault="00B37697">
      <w:pPr>
        <w:spacing w:line="240" w:lineRule="auto"/>
        <w:rPr>
          <w:sz w:val="2"/>
          <w:szCs w:val="2"/>
        </w:rPr>
      </w:pPr>
    </w:p>
    <w:p w14:paraId="40FA1DBE" w14:textId="77777777" w:rsidR="00B37697" w:rsidRPr="00C20284" w:rsidRDefault="00B37697">
      <w:pPr>
        <w:spacing w:line="240" w:lineRule="auto"/>
        <w:rPr>
          <w:sz w:val="2"/>
          <w:szCs w:val="2"/>
        </w:rPr>
      </w:pPr>
    </w:p>
    <w:p w14:paraId="5653DA24" w14:textId="77777777" w:rsidR="00B37697" w:rsidRPr="00C20284" w:rsidRDefault="00B37697">
      <w:pPr>
        <w:spacing w:line="240" w:lineRule="auto"/>
        <w:rPr>
          <w:sz w:val="2"/>
          <w:szCs w:val="2"/>
        </w:rPr>
      </w:pPr>
    </w:p>
    <w:p w14:paraId="69E478EF" w14:textId="77777777" w:rsidR="00B37697" w:rsidRPr="00C20284" w:rsidRDefault="00B37697">
      <w:pPr>
        <w:spacing w:line="240" w:lineRule="auto"/>
        <w:rPr>
          <w:sz w:val="2"/>
          <w:szCs w:val="2"/>
        </w:rPr>
      </w:pPr>
    </w:p>
    <w:tbl>
      <w:tblPr>
        <w:tblW w:w="9184" w:type="dxa"/>
        <w:tblInd w:w="9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4"/>
        <w:gridCol w:w="181"/>
        <w:gridCol w:w="929"/>
        <w:gridCol w:w="27"/>
        <w:gridCol w:w="151"/>
        <w:gridCol w:w="27"/>
        <w:gridCol w:w="1203"/>
        <w:gridCol w:w="27"/>
        <w:gridCol w:w="153"/>
        <w:gridCol w:w="27"/>
        <w:gridCol w:w="1055"/>
        <w:gridCol w:w="27"/>
        <w:gridCol w:w="180"/>
        <w:gridCol w:w="963"/>
      </w:tblGrid>
      <w:tr w:rsidR="00947BB5" w:rsidRPr="00C20284" w14:paraId="563D098D" w14:textId="77777777" w:rsidTr="00947BB5">
        <w:trPr>
          <w:cantSplit/>
          <w:trHeight w:val="412"/>
          <w:tblHeader/>
        </w:trPr>
        <w:tc>
          <w:tcPr>
            <w:tcW w:w="4234" w:type="dxa"/>
            <w:shd w:val="clear" w:color="auto" w:fill="auto"/>
            <w:vAlign w:val="bottom"/>
          </w:tcPr>
          <w:p w14:paraId="7D004B34" w14:textId="77777777" w:rsidR="00947BB5" w:rsidRPr="00C20284" w:rsidRDefault="00947BB5">
            <w:pPr>
              <w:pStyle w:val="block"/>
              <w:tabs>
                <w:tab w:val="left" w:pos="191"/>
              </w:tabs>
              <w:spacing w:after="0" w:line="240" w:lineRule="auto"/>
              <w:ind w:lef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81" w:type="dxa"/>
            <w:shd w:val="clear" w:color="auto" w:fill="auto"/>
          </w:tcPr>
          <w:p w14:paraId="56718DE3" w14:textId="77777777" w:rsidR="00947BB5" w:rsidRPr="00C20284" w:rsidRDefault="00947BB5">
            <w:pPr>
              <w:pStyle w:val="block"/>
              <w:tabs>
                <w:tab w:val="decimal" w:pos="371"/>
              </w:tabs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69" w:type="dxa"/>
            <w:gridSpan w:val="12"/>
            <w:shd w:val="clear" w:color="auto" w:fill="auto"/>
          </w:tcPr>
          <w:p w14:paraId="5D5D1009" w14:textId="77777777" w:rsidR="00947BB5" w:rsidRPr="00C20284" w:rsidRDefault="00947BB5">
            <w:pPr>
              <w:pStyle w:val="block"/>
              <w:spacing w:after="0" w:line="240" w:lineRule="auto"/>
              <w:ind w:left="-101" w:right="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(หน่วย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 xml:space="preserve">: 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ล้านบาท)</w:t>
            </w:r>
          </w:p>
        </w:tc>
      </w:tr>
      <w:tr w:rsidR="00947BB5" w:rsidRPr="00C20284" w14:paraId="7BC95545" w14:textId="77777777" w:rsidTr="00947BB5">
        <w:trPr>
          <w:cantSplit/>
          <w:trHeight w:val="412"/>
          <w:tblHeader/>
        </w:trPr>
        <w:tc>
          <w:tcPr>
            <w:tcW w:w="4234" w:type="dxa"/>
            <w:shd w:val="clear" w:color="auto" w:fill="auto"/>
            <w:vAlign w:val="bottom"/>
          </w:tcPr>
          <w:p w14:paraId="7EA44FB8" w14:textId="77777777" w:rsidR="00947BB5" w:rsidRPr="00C20284" w:rsidRDefault="00947BB5">
            <w:pPr>
              <w:pStyle w:val="block"/>
              <w:tabs>
                <w:tab w:val="left" w:pos="191"/>
              </w:tabs>
              <w:spacing w:after="0" w:line="240" w:lineRule="auto"/>
              <w:ind w:lef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2B831CA9" w14:textId="77777777" w:rsidR="00947BB5" w:rsidRPr="00C20284" w:rsidRDefault="00947BB5">
            <w:pPr>
              <w:pStyle w:val="block"/>
              <w:tabs>
                <w:tab w:val="decimal" w:pos="371"/>
              </w:tabs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69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14:paraId="5FEF5629" w14:textId="77777777" w:rsidR="00947BB5" w:rsidRPr="00C20284" w:rsidRDefault="00947BB5">
            <w:pPr>
              <w:pStyle w:val="block"/>
              <w:tabs>
                <w:tab w:val="decimal" w:pos="-97"/>
              </w:tabs>
              <w:spacing w:after="0" w:line="240" w:lineRule="auto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47BB5" w:rsidRPr="00C20284" w14:paraId="63CF0B22" w14:textId="77777777" w:rsidTr="00947BB5">
        <w:trPr>
          <w:cantSplit/>
          <w:trHeight w:val="412"/>
          <w:tblHeader/>
        </w:trPr>
        <w:tc>
          <w:tcPr>
            <w:tcW w:w="4234" w:type="dxa"/>
            <w:shd w:val="clear" w:color="auto" w:fill="auto"/>
            <w:vAlign w:val="bottom"/>
          </w:tcPr>
          <w:p w14:paraId="75D92FA6" w14:textId="77777777" w:rsidR="00947BB5" w:rsidRPr="00C20284" w:rsidRDefault="00947BB5">
            <w:pPr>
              <w:pStyle w:val="block"/>
              <w:tabs>
                <w:tab w:val="left" w:pos="191"/>
              </w:tabs>
              <w:spacing w:after="0" w:line="240" w:lineRule="auto"/>
              <w:ind w:lef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06C61AB4" w14:textId="77777777" w:rsidR="00947BB5" w:rsidRPr="00C20284" w:rsidRDefault="00947BB5">
            <w:pPr>
              <w:pStyle w:val="block"/>
              <w:tabs>
                <w:tab w:val="decimal" w:pos="371"/>
              </w:tabs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gridSpan w:val="2"/>
            <w:shd w:val="clear" w:color="auto" w:fill="auto"/>
          </w:tcPr>
          <w:p w14:paraId="78FB157F" w14:textId="77777777" w:rsidR="00947BB5" w:rsidRPr="00C20284" w:rsidRDefault="00947BB5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gridSpan w:val="2"/>
            <w:shd w:val="clear" w:color="auto" w:fill="auto"/>
          </w:tcPr>
          <w:p w14:paraId="5374AC7C" w14:textId="77777777" w:rsidR="00947BB5" w:rsidRPr="00C20284" w:rsidRDefault="00947BB5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  <w:gridSpan w:val="2"/>
            <w:shd w:val="clear" w:color="auto" w:fill="auto"/>
            <w:vAlign w:val="bottom"/>
          </w:tcPr>
          <w:p w14:paraId="3E09FAEC" w14:textId="595E5ADB" w:rsidR="00947BB5" w:rsidRPr="00C20284" w:rsidRDefault="00947BB5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ภายหลัง</w:t>
            </w: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FEBFC77" w14:textId="77777777" w:rsidR="00947BB5" w:rsidRPr="00C20284" w:rsidRDefault="00947BB5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3B4114B5" w14:textId="77777777" w:rsidR="00947BB5" w:rsidRPr="00C20284" w:rsidRDefault="00947BB5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AC4356D" w14:textId="77777777" w:rsidR="00947BB5" w:rsidRPr="00C20284" w:rsidRDefault="00947BB5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14:paraId="64426FFC" w14:textId="77777777" w:rsidR="00947BB5" w:rsidRPr="00C20284" w:rsidRDefault="00947BB5">
            <w:pPr>
              <w:pStyle w:val="block"/>
              <w:spacing w:after="0" w:line="240" w:lineRule="auto"/>
              <w:ind w:left="-106" w:right="-8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947BB5" w:rsidRPr="00C20284" w14:paraId="7452B133" w14:textId="77777777" w:rsidTr="00947BB5">
        <w:trPr>
          <w:cantSplit/>
          <w:trHeight w:val="412"/>
          <w:tblHeader/>
        </w:trPr>
        <w:tc>
          <w:tcPr>
            <w:tcW w:w="4234" w:type="dxa"/>
            <w:shd w:val="clear" w:color="auto" w:fill="auto"/>
            <w:vAlign w:val="bottom"/>
          </w:tcPr>
          <w:p w14:paraId="18EB0978" w14:textId="77777777" w:rsidR="00947BB5" w:rsidRPr="00C20284" w:rsidRDefault="00947BB5">
            <w:pPr>
              <w:pStyle w:val="block"/>
              <w:tabs>
                <w:tab w:val="left" w:pos="191"/>
              </w:tabs>
              <w:spacing w:after="0" w:line="240" w:lineRule="auto"/>
              <w:ind w:lef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540A1DEC" w14:textId="77777777" w:rsidR="00947BB5" w:rsidRPr="00C20284" w:rsidRDefault="00947BB5">
            <w:pPr>
              <w:pStyle w:val="block"/>
              <w:tabs>
                <w:tab w:val="decimal" w:pos="371"/>
              </w:tabs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2ABB41" w14:textId="3B1D696B" w:rsidR="00947BB5" w:rsidRPr="00C20284" w:rsidRDefault="00947BB5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ภายใน 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C20284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78" w:type="dxa"/>
            <w:gridSpan w:val="2"/>
            <w:shd w:val="clear" w:color="auto" w:fill="auto"/>
          </w:tcPr>
          <w:p w14:paraId="395E8242" w14:textId="77777777" w:rsidR="00947BB5" w:rsidRPr="00C20284" w:rsidRDefault="00947BB5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B7E90D" w14:textId="44375AB3" w:rsidR="00947BB5" w:rsidRPr="00C20284" w:rsidRDefault="00947BB5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แต่ไม่เกิน 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C20284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C2028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F749814" w14:textId="77777777" w:rsidR="00947BB5" w:rsidRPr="00C20284" w:rsidRDefault="00947BB5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FAF096" w14:textId="6E3565C2" w:rsidR="00947BB5" w:rsidRPr="00C20284" w:rsidRDefault="00947BB5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ภายหลัง 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C20284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C2028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73EC829B" w14:textId="77777777" w:rsidR="00947BB5" w:rsidRPr="00C20284" w:rsidRDefault="00947BB5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</w:tcPr>
          <w:p w14:paraId="535B6586" w14:textId="77777777" w:rsidR="00947BB5" w:rsidRPr="00C20284" w:rsidRDefault="00947BB5">
            <w:pPr>
              <w:pStyle w:val="block"/>
              <w:spacing w:after="0" w:line="240" w:lineRule="auto"/>
              <w:ind w:left="-106" w:right="-70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947BB5" w:rsidRPr="00C20284" w14:paraId="3AA9E00F" w14:textId="77777777" w:rsidTr="00947BB5">
        <w:trPr>
          <w:cantSplit/>
          <w:trHeight w:hRule="exact" w:val="121"/>
        </w:trPr>
        <w:tc>
          <w:tcPr>
            <w:tcW w:w="4234" w:type="dxa"/>
            <w:shd w:val="clear" w:color="auto" w:fill="auto"/>
          </w:tcPr>
          <w:p w14:paraId="2364E478" w14:textId="77777777" w:rsidR="00947BB5" w:rsidRPr="00C20284" w:rsidRDefault="0094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6968F0CA" w14:textId="77777777" w:rsidR="00947BB5" w:rsidRPr="00C20284" w:rsidRDefault="00947BB5">
            <w:pPr>
              <w:pStyle w:val="block"/>
              <w:spacing w:after="0"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56" w:type="dxa"/>
            <w:gridSpan w:val="2"/>
            <w:shd w:val="clear" w:color="auto" w:fill="auto"/>
          </w:tcPr>
          <w:p w14:paraId="79EA6C4A" w14:textId="77777777" w:rsidR="00947BB5" w:rsidRPr="00C20284" w:rsidRDefault="00947BB5">
            <w:pPr>
              <w:pStyle w:val="block"/>
              <w:tabs>
                <w:tab w:val="decimal" w:pos="740"/>
              </w:tabs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gridSpan w:val="2"/>
            <w:shd w:val="clear" w:color="auto" w:fill="auto"/>
          </w:tcPr>
          <w:p w14:paraId="31495D34" w14:textId="77777777" w:rsidR="00947BB5" w:rsidRPr="00C20284" w:rsidRDefault="00947BB5">
            <w:pPr>
              <w:pStyle w:val="block"/>
              <w:tabs>
                <w:tab w:val="decimal" w:pos="740"/>
              </w:tabs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  <w:gridSpan w:val="2"/>
            <w:shd w:val="clear" w:color="auto" w:fill="auto"/>
          </w:tcPr>
          <w:p w14:paraId="6689535A" w14:textId="77777777" w:rsidR="00947BB5" w:rsidRPr="00C20284" w:rsidRDefault="00947BB5">
            <w:pPr>
              <w:pStyle w:val="block"/>
              <w:tabs>
                <w:tab w:val="decimal" w:pos="740"/>
              </w:tabs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3D4F9E21" w14:textId="77777777" w:rsidR="00947BB5" w:rsidRPr="00C20284" w:rsidRDefault="00947BB5">
            <w:pPr>
              <w:pStyle w:val="block"/>
              <w:tabs>
                <w:tab w:val="decimal" w:pos="740"/>
              </w:tabs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32722A30" w14:textId="77777777" w:rsidR="00947BB5" w:rsidRPr="00C20284" w:rsidRDefault="00947BB5">
            <w:pPr>
              <w:pStyle w:val="block"/>
              <w:tabs>
                <w:tab w:val="decimal" w:pos="740"/>
              </w:tabs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0C930E1" w14:textId="77777777" w:rsidR="00947BB5" w:rsidRPr="00C20284" w:rsidRDefault="00947BB5">
            <w:pPr>
              <w:pStyle w:val="block"/>
              <w:tabs>
                <w:tab w:val="decimal" w:pos="740"/>
              </w:tabs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14:paraId="2164FF7B" w14:textId="77777777" w:rsidR="00947BB5" w:rsidRPr="00C20284" w:rsidRDefault="00947BB5">
            <w:pPr>
              <w:pStyle w:val="block"/>
              <w:tabs>
                <w:tab w:val="decimal" w:pos="740"/>
              </w:tabs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947BB5" w:rsidRPr="00C20284" w14:paraId="7B1969F4" w14:textId="77777777" w:rsidTr="00947BB5">
        <w:trPr>
          <w:cantSplit/>
          <w:trHeight w:hRule="exact" w:val="363"/>
        </w:trPr>
        <w:tc>
          <w:tcPr>
            <w:tcW w:w="4234" w:type="dxa"/>
            <w:shd w:val="clear" w:color="auto" w:fill="auto"/>
          </w:tcPr>
          <w:p w14:paraId="22057924" w14:textId="03033CF6" w:rsidR="00947BB5" w:rsidRPr="00C20284" w:rsidRDefault="0094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hanging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711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81" w:type="dxa"/>
            <w:shd w:val="clear" w:color="auto" w:fill="auto"/>
          </w:tcPr>
          <w:p w14:paraId="2A559632" w14:textId="77777777" w:rsidR="00947BB5" w:rsidRPr="00C20284" w:rsidRDefault="00947BB5">
            <w:pPr>
              <w:pStyle w:val="block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9" w:type="dxa"/>
            <w:shd w:val="clear" w:color="auto" w:fill="auto"/>
          </w:tcPr>
          <w:p w14:paraId="306FC9A4" w14:textId="77777777" w:rsidR="00947BB5" w:rsidRPr="00C20284" w:rsidRDefault="00947BB5" w:rsidP="00367ADF">
            <w:pPr>
              <w:pStyle w:val="block"/>
              <w:tabs>
                <w:tab w:val="decimal" w:pos="731"/>
              </w:tabs>
              <w:spacing w:after="0" w:line="240" w:lineRule="auto"/>
              <w:ind w:left="-80" w:right="-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gridSpan w:val="2"/>
            <w:shd w:val="clear" w:color="auto" w:fill="auto"/>
          </w:tcPr>
          <w:p w14:paraId="4B976B60" w14:textId="77777777" w:rsidR="00947BB5" w:rsidRPr="00C20284" w:rsidRDefault="00947BB5">
            <w:pPr>
              <w:pStyle w:val="block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  <w:gridSpan w:val="2"/>
            <w:shd w:val="clear" w:color="auto" w:fill="auto"/>
          </w:tcPr>
          <w:p w14:paraId="0AFF10B4" w14:textId="77777777" w:rsidR="00947BB5" w:rsidRPr="00C20284" w:rsidRDefault="00947BB5" w:rsidP="00367ADF">
            <w:pPr>
              <w:pStyle w:val="block"/>
              <w:tabs>
                <w:tab w:val="decimal" w:pos="900"/>
              </w:tabs>
              <w:spacing w:after="0" w:line="240" w:lineRule="auto"/>
              <w:ind w:lef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76308029" w14:textId="77777777" w:rsidR="00947BB5" w:rsidRPr="00C20284" w:rsidRDefault="00947BB5">
            <w:pPr>
              <w:pStyle w:val="block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3DB19CA1" w14:textId="77777777" w:rsidR="00947BB5" w:rsidRPr="00C20284" w:rsidRDefault="00947BB5" w:rsidP="00367ADF">
            <w:pPr>
              <w:pStyle w:val="block"/>
              <w:tabs>
                <w:tab w:val="decimal" w:pos="780"/>
              </w:tabs>
              <w:spacing w:after="0"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" w:type="dxa"/>
            <w:gridSpan w:val="2"/>
            <w:shd w:val="clear" w:color="auto" w:fill="auto"/>
          </w:tcPr>
          <w:p w14:paraId="61D2B084" w14:textId="77777777" w:rsidR="00947BB5" w:rsidRPr="00C20284" w:rsidRDefault="00947BB5">
            <w:pPr>
              <w:pStyle w:val="block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14:paraId="6ACAA499" w14:textId="77777777" w:rsidR="00947BB5" w:rsidRPr="00C20284" w:rsidRDefault="00947BB5" w:rsidP="00367ADF">
            <w:pPr>
              <w:pStyle w:val="block"/>
              <w:tabs>
                <w:tab w:val="decimal" w:pos="700"/>
              </w:tabs>
              <w:spacing w:after="0" w:line="240" w:lineRule="auto"/>
              <w:ind w:left="-20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7BB5" w:rsidRPr="00C20284" w14:paraId="54996D03" w14:textId="77777777" w:rsidTr="00947BB5">
        <w:trPr>
          <w:cantSplit/>
          <w:trHeight w:hRule="exact" w:val="363"/>
        </w:trPr>
        <w:tc>
          <w:tcPr>
            <w:tcW w:w="4234" w:type="dxa"/>
            <w:shd w:val="clear" w:color="auto" w:fill="auto"/>
          </w:tcPr>
          <w:p w14:paraId="766AE770" w14:textId="77777777" w:rsidR="00947BB5" w:rsidRPr="00C20284" w:rsidRDefault="0094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181" w:type="dxa"/>
            <w:shd w:val="clear" w:color="auto" w:fill="auto"/>
          </w:tcPr>
          <w:p w14:paraId="1C84CDAF" w14:textId="77777777" w:rsidR="00947BB5" w:rsidRPr="00C20284" w:rsidRDefault="00947BB5">
            <w:pPr>
              <w:pStyle w:val="block"/>
              <w:tabs>
                <w:tab w:val="decimal" w:pos="641"/>
              </w:tabs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29" w:type="dxa"/>
            <w:shd w:val="clear" w:color="auto" w:fill="auto"/>
          </w:tcPr>
          <w:p w14:paraId="2DD3703E" w14:textId="77AB8B3F" w:rsidR="00947BB5" w:rsidRPr="00C20284" w:rsidRDefault="00947BB5" w:rsidP="00367ADF">
            <w:pPr>
              <w:pStyle w:val="block"/>
              <w:tabs>
                <w:tab w:val="decimal" w:pos="724"/>
              </w:tabs>
              <w:spacing w:after="0" w:line="240" w:lineRule="auto"/>
              <w:ind w:left="-80" w:right="-14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8,488</w:t>
            </w:r>
          </w:p>
        </w:tc>
        <w:tc>
          <w:tcPr>
            <w:tcW w:w="178" w:type="dxa"/>
            <w:gridSpan w:val="2"/>
            <w:shd w:val="clear" w:color="auto" w:fill="auto"/>
          </w:tcPr>
          <w:p w14:paraId="2385C0CF" w14:textId="77777777" w:rsidR="00947BB5" w:rsidRPr="00C20284" w:rsidRDefault="00947BB5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  <w:gridSpan w:val="2"/>
            <w:shd w:val="clear" w:color="auto" w:fill="auto"/>
          </w:tcPr>
          <w:p w14:paraId="5D428736" w14:textId="5E9ADC37" w:rsidR="00947BB5" w:rsidRPr="00C20284" w:rsidRDefault="00947BB5" w:rsidP="00367ADF">
            <w:pPr>
              <w:pStyle w:val="block"/>
              <w:tabs>
                <w:tab w:val="decimal" w:pos="911"/>
              </w:tabs>
              <w:spacing w:after="0" w:line="240" w:lineRule="auto"/>
              <w:ind w:left="-11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C49FD6E" w14:textId="77777777" w:rsidR="00947BB5" w:rsidRPr="00C20284" w:rsidRDefault="00947BB5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1D8C447F" w14:textId="438BFB46" w:rsidR="00947BB5" w:rsidRPr="00C20284" w:rsidRDefault="00947BB5" w:rsidP="00367ADF">
            <w:pPr>
              <w:pStyle w:val="block"/>
              <w:tabs>
                <w:tab w:val="decimal" w:pos="780"/>
              </w:tabs>
              <w:spacing w:after="0" w:line="240" w:lineRule="auto"/>
              <w:ind w:left="-8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07" w:type="dxa"/>
            <w:gridSpan w:val="2"/>
            <w:shd w:val="clear" w:color="auto" w:fill="auto"/>
          </w:tcPr>
          <w:p w14:paraId="292C8651" w14:textId="77777777" w:rsidR="00947BB5" w:rsidRPr="00C20284" w:rsidRDefault="00947BB5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14:paraId="2C29A486" w14:textId="3F37FFAD" w:rsidR="00947BB5" w:rsidRPr="00C20284" w:rsidRDefault="00947BB5" w:rsidP="00367ADF">
            <w:pPr>
              <w:pStyle w:val="block"/>
              <w:tabs>
                <w:tab w:val="decimal" w:pos="687"/>
              </w:tabs>
              <w:spacing w:after="0" w:line="240" w:lineRule="auto"/>
              <w:ind w:left="-2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8,488</w:t>
            </w:r>
          </w:p>
        </w:tc>
      </w:tr>
      <w:tr w:rsidR="00947BB5" w:rsidRPr="00C20284" w14:paraId="5228001A" w14:textId="77777777" w:rsidTr="00947BB5">
        <w:trPr>
          <w:cantSplit/>
          <w:trHeight w:hRule="exact" w:val="363"/>
        </w:trPr>
        <w:tc>
          <w:tcPr>
            <w:tcW w:w="4234" w:type="dxa"/>
            <w:shd w:val="clear" w:color="auto" w:fill="auto"/>
          </w:tcPr>
          <w:p w14:paraId="45A87926" w14:textId="77777777" w:rsidR="00947BB5" w:rsidRPr="00C20284" w:rsidRDefault="0094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1" w:type="dxa"/>
            <w:shd w:val="clear" w:color="auto" w:fill="auto"/>
          </w:tcPr>
          <w:p w14:paraId="0C22BFFA" w14:textId="77777777" w:rsidR="00947BB5" w:rsidRPr="00C20284" w:rsidRDefault="00947BB5">
            <w:pPr>
              <w:pStyle w:val="block"/>
              <w:tabs>
                <w:tab w:val="decimal" w:pos="821"/>
              </w:tabs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9" w:type="dxa"/>
            <w:shd w:val="clear" w:color="auto" w:fill="auto"/>
          </w:tcPr>
          <w:p w14:paraId="2C2B9996" w14:textId="5476ECF4" w:rsidR="00947BB5" w:rsidRPr="00C20284" w:rsidRDefault="00947BB5" w:rsidP="00367ADF">
            <w:pPr>
              <w:pStyle w:val="block"/>
              <w:tabs>
                <w:tab w:val="decimal" w:pos="724"/>
              </w:tabs>
              <w:spacing w:after="0" w:line="240" w:lineRule="auto"/>
              <w:ind w:left="-80" w:right="-14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683</w:t>
            </w:r>
          </w:p>
        </w:tc>
        <w:tc>
          <w:tcPr>
            <w:tcW w:w="178" w:type="dxa"/>
            <w:gridSpan w:val="2"/>
            <w:shd w:val="clear" w:color="auto" w:fill="auto"/>
          </w:tcPr>
          <w:p w14:paraId="1FAFD913" w14:textId="77777777" w:rsidR="00947BB5" w:rsidRPr="00C20284" w:rsidRDefault="00947BB5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  <w:gridSpan w:val="2"/>
            <w:shd w:val="clear" w:color="auto" w:fill="auto"/>
          </w:tcPr>
          <w:p w14:paraId="38276F9E" w14:textId="79B9E632" w:rsidR="00947BB5" w:rsidRPr="00C20284" w:rsidRDefault="00947BB5" w:rsidP="00367ADF">
            <w:pPr>
              <w:pStyle w:val="block"/>
              <w:tabs>
                <w:tab w:val="decimal" w:pos="911"/>
              </w:tabs>
              <w:spacing w:after="0" w:line="240" w:lineRule="auto"/>
              <w:ind w:left="-11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2,46</w:t>
            </w:r>
            <w:r w:rsidR="00595658">
              <w:rPr>
                <w:rFonts w:ascii="Angsana New" w:hAnsi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BF1BF56" w14:textId="77777777" w:rsidR="00947BB5" w:rsidRPr="00C20284" w:rsidRDefault="00947BB5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64463642" w14:textId="0E17C93C" w:rsidR="00947BB5" w:rsidRPr="00C20284" w:rsidRDefault="00947BB5" w:rsidP="00367ADF">
            <w:pPr>
              <w:pStyle w:val="block"/>
              <w:tabs>
                <w:tab w:val="decimal" w:pos="780"/>
              </w:tabs>
              <w:spacing w:after="0" w:line="240" w:lineRule="auto"/>
              <w:ind w:left="-80" w:right="-8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07" w:type="dxa"/>
            <w:gridSpan w:val="2"/>
            <w:shd w:val="clear" w:color="auto" w:fill="auto"/>
          </w:tcPr>
          <w:p w14:paraId="749C7104" w14:textId="77777777" w:rsidR="00947BB5" w:rsidRPr="00C20284" w:rsidRDefault="00947BB5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14:paraId="30A8AE00" w14:textId="5D90DB75" w:rsidR="00947BB5" w:rsidRPr="00C20284" w:rsidRDefault="00947BB5" w:rsidP="00367ADF">
            <w:pPr>
              <w:pStyle w:val="block"/>
              <w:tabs>
                <w:tab w:val="decimal" w:pos="687"/>
              </w:tabs>
              <w:spacing w:after="0" w:line="240" w:lineRule="auto"/>
              <w:ind w:left="-20" w:right="-8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3,</w:t>
            </w:r>
            <w:r w:rsidRPr="00474DD1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  <w:r w:rsidR="00595658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</w:tr>
      <w:tr w:rsidR="00947BB5" w:rsidRPr="00C20284" w14:paraId="7E1D4D74" w14:textId="77777777" w:rsidTr="00947BB5">
        <w:trPr>
          <w:cantSplit/>
          <w:trHeight w:hRule="exact" w:val="363"/>
        </w:trPr>
        <w:tc>
          <w:tcPr>
            <w:tcW w:w="4234" w:type="dxa"/>
            <w:shd w:val="clear" w:color="auto" w:fill="auto"/>
          </w:tcPr>
          <w:p w14:paraId="6398D7EF" w14:textId="77777777" w:rsidR="00947BB5" w:rsidRPr="00C20284" w:rsidRDefault="0094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81" w:type="dxa"/>
            <w:shd w:val="clear" w:color="auto" w:fill="auto"/>
          </w:tcPr>
          <w:p w14:paraId="2AF0B838" w14:textId="77777777" w:rsidR="00947BB5" w:rsidRPr="00C20284" w:rsidRDefault="00947BB5">
            <w:pPr>
              <w:pStyle w:val="block"/>
              <w:tabs>
                <w:tab w:val="decimal" w:pos="821"/>
              </w:tabs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9" w:type="dxa"/>
            <w:shd w:val="clear" w:color="auto" w:fill="auto"/>
          </w:tcPr>
          <w:p w14:paraId="6FD812E2" w14:textId="19750BC5" w:rsidR="00947BB5" w:rsidRPr="00C20284" w:rsidRDefault="00947BB5" w:rsidP="00367ADF">
            <w:pPr>
              <w:pStyle w:val="block"/>
              <w:tabs>
                <w:tab w:val="decimal" w:pos="724"/>
              </w:tabs>
              <w:spacing w:after="0" w:line="240" w:lineRule="auto"/>
              <w:ind w:left="-80" w:right="-14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11,600</w:t>
            </w:r>
          </w:p>
        </w:tc>
        <w:tc>
          <w:tcPr>
            <w:tcW w:w="178" w:type="dxa"/>
            <w:gridSpan w:val="2"/>
            <w:shd w:val="clear" w:color="auto" w:fill="auto"/>
          </w:tcPr>
          <w:p w14:paraId="4F596070" w14:textId="77777777" w:rsidR="00947BB5" w:rsidRPr="00C20284" w:rsidRDefault="00947BB5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  <w:gridSpan w:val="2"/>
            <w:shd w:val="clear" w:color="auto" w:fill="auto"/>
          </w:tcPr>
          <w:p w14:paraId="32D577BD" w14:textId="51CAC38D" w:rsidR="00947BB5" w:rsidRPr="00C20284" w:rsidRDefault="00947BB5" w:rsidP="00367ADF">
            <w:pPr>
              <w:pStyle w:val="block"/>
              <w:tabs>
                <w:tab w:val="decimal" w:pos="911"/>
              </w:tabs>
              <w:spacing w:after="0" w:line="240" w:lineRule="auto"/>
              <w:ind w:left="-11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48,297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25F5957" w14:textId="77777777" w:rsidR="00947BB5" w:rsidRPr="00C20284" w:rsidRDefault="00947BB5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5EF3239D" w14:textId="2ABE26F8" w:rsidR="00947BB5" w:rsidRPr="00C20284" w:rsidRDefault="00947BB5" w:rsidP="00367ADF">
            <w:pPr>
              <w:pStyle w:val="block"/>
              <w:tabs>
                <w:tab w:val="decimal" w:pos="780"/>
              </w:tabs>
              <w:spacing w:after="0" w:line="240" w:lineRule="auto"/>
              <w:ind w:left="-8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62,843</w:t>
            </w:r>
          </w:p>
        </w:tc>
        <w:tc>
          <w:tcPr>
            <w:tcW w:w="207" w:type="dxa"/>
            <w:gridSpan w:val="2"/>
            <w:shd w:val="clear" w:color="auto" w:fill="auto"/>
          </w:tcPr>
          <w:p w14:paraId="30AA230A" w14:textId="77777777" w:rsidR="00947BB5" w:rsidRPr="00C20284" w:rsidRDefault="00947BB5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14:paraId="0A0F0AC8" w14:textId="4EB77F03" w:rsidR="00947BB5" w:rsidRPr="00C20284" w:rsidRDefault="00947BB5" w:rsidP="00367ADF">
            <w:pPr>
              <w:pStyle w:val="block"/>
              <w:tabs>
                <w:tab w:val="decimal" w:pos="687"/>
              </w:tabs>
              <w:spacing w:after="0" w:line="240" w:lineRule="auto"/>
              <w:ind w:left="-2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4DD1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22,740</w:t>
            </w:r>
          </w:p>
        </w:tc>
      </w:tr>
      <w:tr w:rsidR="00947BB5" w:rsidRPr="00C20284" w14:paraId="44029E8F" w14:textId="77777777" w:rsidTr="00947BB5">
        <w:trPr>
          <w:cantSplit/>
          <w:trHeight w:hRule="exact" w:val="363"/>
        </w:trPr>
        <w:tc>
          <w:tcPr>
            <w:tcW w:w="4234" w:type="dxa"/>
            <w:shd w:val="clear" w:color="auto" w:fill="auto"/>
          </w:tcPr>
          <w:p w14:paraId="3061E1CE" w14:textId="00874503" w:rsidR="00947BB5" w:rsidRPr="00C20284" w:rsidRDefault="0094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81" w:type="dxa"/>
            <w:shd w:val="clear" w:color="auto" w:fill="auto"/>
          </w:tcPr>
          <w:p w14:paraId="11C8D3A4" w14:textId="77777777" w:rsidR="00947BB5" w:rsidRPr="00C20284" w:rsidRDefault="00947BB5">
            <w:pPr>
              <w:pStyle w:val="block"/>
              <w:tabs>
                <w:tab w:val="decimal" w:pos="821"/>
              </w:tabs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9" w:type="dxa"/>
            <w:shd w:val="clear" w:color="auto" w:fill="auto"/>
          </w:tcPr>
          <w:p w14:paraId="606BF8C4" w14:textId="0B36DC31" w:rsidR="00947BB5" w:rsidRPr="00C20284" w:rsidRDefault="00947BB5" w:rsidP="00367ADF">
            <w:pPr>
              <w:pStyle w:val="block"/>
              <w:tabs>
                <w:tab w:val="decimal" w:pos="724"/>
              </w:tabs>
              <w:spacing w:after="0" w:line="240" w:lineRule="auto"/>
              <w:ind w:left="-80" w:right="-14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146</w:t>
            </w:r>
          </w:p>
        </w:tc>
        <w:tc>
          <w:tcPr>
            <w:tcW w:w="178" w:type="dxa"/>
            <w:gridSpan w:val="2"/>
            <w:shd w:val="clear" w:color="auto" w:fill="auto"/>
          </w:tcPr>
          <w:p w14:paraId="29336E44" w14:textId="77777777" w:rsidR="00947BB5" w:rsidRPr="00C20284" w:rsidRDefault="00947BB5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  <w:gridSpan w:val="2"/>
            <w:shd w:val="clear" w:color="auto" w:fill="auto"/>
          </w:tcPr>
          <w:p w14:paraId="3519F23B" w14:textId="4BF0B79D" w:rsidR="00947BB5" w:rsidRPr="00C20284" w:rsidRDefault="00947BB5" w:rsidP="00367ADF">
            <w:pPr>
              <w:pStyle w:val="block"/>
              <w:tabs>
                <w:tab w:val="decimal" w:pos="911"/>
              </w:tabs>
              <w:spacing w:after="0" w:line="240" w:lineRule="auto"/>
              <w:ind w:left="-11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225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F6E9EDF" w14:textId="77777777" w:rsidR="00947BB5" w:rsidRPr="00C20284" w:rsidRDefault="00947BB5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11D197E6" w14:textId="7D094573" w:rsidR="00947BB5" w:rsidRPr="00C20284" w:rsidRDefault="00947BB5" w:rsidP="00367ADF">
            <w:pPr>
              <w:pStyle w:val="block"/>
              <w:tabs>
                <w:tab w:val="decimal" w:pos="780"/>
              </w:tabs>
              <w:spacing w:after="0" w:line="240" w:lineRule="auto"/>
              <w:ind w:left="-8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07" w:type="dxa"/>
            <w:gridSpan w:val="2"/>
            <w:shd w:val="clear" w:color="auto" w:fill="auto"/>
          </w:tcPr>
          <w:p w14:paraId="30BCFF96" w14:textId="77777777" w:rsidR="00947BB5" w:rsidRPr="00C20284" w:rsidRDefault="00947BB5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14:paraId="5DA5FDB3" w14:textId="390856C8" w:rsidR="00947BB5" w:rsidRPr="00C20284" w:rsidRDefault="00947BB5" w:rsidP="00367ADF">
            <w:pPr>
              <w:pStyle w:val="block"/>
              <w:tabs>
                <w:tab w:val="decimal" w:pos="687"/>
              </w:tabs>
              <w:spacing w:after="0" w:line="240" w:lineRule="auto"/>
              <w:ind w:left="-2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37</w:t>
            </w:r>
            <w:r w:rsidRPr="00474DD1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947BB5" w:rsidRPr="00C20284" w14:paraId="515734E2" w14:textId="77777777" w:rsidTr="00947BB5">
        <w:trPr>
          <w:cantSplit/>
          <w:trHeight w:hRule="exact" w:val="363"/>
        </w:trPr>
        <w:tc>
          <w:tcPr>
            <w:tcW w:w="4234" w:type="dxa"/>
            <w:shd w:val="clear" w:color="auto" w:fill="auto"/>
          </w:tcPr>
          <w:p w14:paraId="45316130" w14:textId="77777777" w:rsidR="00947BB5" w:rsidRPr="00C20284" w:rsidRDefault="0094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hanging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1" w:type="dxa"/>
            <w:shd w:val="clear" w:color="auto" w:fill="auto"/>
          </w:tcPr>
          <w:p w14:paraId="12246050" w14:textId="77777777" w:rsidR="00947BB5" w:rsidRPr="00C20284" w:rsidRDefault="00947BB5">
            <w:pPr>
              <w:pStyle w:val="block"/>
              <w:tabs>
                <w:tab w:val="decimal" w:pos="821"/>
              </w:tabs>
              <w:spacing w:after="0" w:line="240" w:lineRule="auto"/>
              <w:ind w:left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8F9E07" w14:textId="142806D5" w:rsidR="00947BB5" w:rsidRPr="00367ADF" w:rsidRDefault="00947BB5" w:rsidP="00367ADF">
            <w:pPr>
              <w:pStyle w:val="block"/>
              <w:tabs>
                <w:tab w:val="decimal" w:pos="724"/>
              </w:tabs>
              <w:spacing w:after="0" w:line="240" w:lineRule="auto"/>
              <w:ind w:left="-80" w:right="-14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20,917</w:t>
            </w:r>
          </w:p>
        </w:tc>
        <w:tc>
          <w:tcPr>
            <w:tcW w:w="178" w:type="dxa"/>
            <w:gridSpan w:val="2"/>
            <w:shd w:val="clear" w:color="auto" w:fill="auto"/>
          </w:tcPr>
          <w:p w14:paraId="58AE3886" w14:textId="77777777" w:rsidR="00947BB5" w:rsidRPr="00C20284" w:rsidRDefault="00947BB5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BB5F8C" w14:textId="724DD1AD" w:rsidR="00947BB5" w:rsidRPr="00C20284" w:rsidRDefault="00947BB5" w:rsidP="00367ADF">
            <w:pPr>
              <w:pStyle w:val="block"/>
              <w:tabs>
                <w:tab w:val="decimal" w:pos="911"/>
              </w:tabs>
              <w:spacing w:after="0" w:line="240" w:lineRule="auto"/>
              <w:ind w:left="-11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50,9</w:t>
            </w:r>
            <w:r w:rsidR="0059565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89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54D42CB" w14:textId="77777777" w:rsidR="00947BB5" w:rsidRPr="00C20284" w:rsidRDefault="00947BB5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0843C8" w14:textId="6F38790C" w:rsidR="00947BB5" w:rsidRPr="00C20284" w:rsidRDefault="00947BB5" w:rsidP="00367ADF">
            <w:pPr>
              <w:pStyle w:val="block"/>
              <w:tabs>
                <w:tab w:val="decimal" w:pos="780"/>
              </w:tabs>
              <w:spacing w:after="0" w:line="240" w:lineRule="auto"/>
              <w:ind w:left="-80" w:right="-8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62,843</w:t>
            </w:r>
          </w:p>
        </w:tc>
        <w:tc>
          <w:tcPr>
            <w:tcW w:w="207" w:type="dxa"/>
            <w:gridSpan w:val="2"/>
            <w:shd w:val="clear" w:color="auto" w:fill="auto"/>
          </w:tcPr>
          <w:p w14:paraId="381D27EC" w14:textId="77777777" w:rsidR="00947BB5" w:rsidRPr="00C20284" w:rsidRDefault="00947BB5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916186" w14:textId="1F1C772B" w:rsidR="00947BB5" w:rsidRPr="00C20284" w:rsidRDefault="00947BB5" w:rsidP="00367ADF">
            <w:pPr>
              <w:pStyle w:val="block"/>
              <w:tabs>
                <w:tab w:val="decimal" w:pos="687"/>
              </w:tabs>
              <w:spacing w:after="0" w:line="240" w:lineRule="auto"/>
              <w:ind w:left="-20" w:right="-8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474DD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34,7</w:t>
            </w:r>
            <w:r w:rsidR="0059565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49</w:t>
            </w:r>
          </w:p>
        </w:tc>
      </w:tr>
      <w:tr w:rsidR="00947BB5" w:rsidRPr="00C20284" w14:paraId="742FF877" w14:textId="77777777" w:rsidTr="00947BB5">
        <w:trPr>
          <w:cantSplit/>
          <w:trHeight w:hRule="exact" w:val="350"/>
        </w:trPr>
        <w:tc>
          <w:tcPr>
            <w:tcW w:w="4234" w:type="dxa"/>
            <w:shd w:val="clear" w:color="auto" w:fill="auto"/>
          </w:tcPr>
          <w:p w14:paraId="066EC505" w14:textId="77777777" w:rsidR="00947BB5" w:rsidRPr="00367ADF" w:rsidRDefault="0094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hanging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3C5CCF98" w14:textId="77777777" w:rsidR="00947BB5" w:rsidRPr="00367ADF" w:rsidRDefault="00947BB5">
            <w:pPr>
              <w:pStyle w:val="block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9" w:type="dxa"/>
            <w:shd w:val="clear" w:color="auto" w:fill="auto"/>
          </w:tcPr>
          <w:p w14:paraId="4F94C17A" w14:textId="77777777" w:rsidR="00947BB5" w:rsidRPr="00367ADF" w:rsidRDefault="00947BB5" w:rsidP="00367ADF">
            <w:pPr>
              <w:pStyle w:val="block"/>
              <w:tabs>
                <w:tab w:val="decimal" w:pos="721"/>
              </w:tabs>
              <w:spacing w:after="0" w:line="240" w:lineRule="auto"/>
              <w:ind w:left="-80" w:right="-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gridSpan w:val="2"/>
            <w:shd w:val="clear" w:color="auto" w:fill="auto"/>
          </w:tcPr>
          <w:p w14:paraId="18CF3532" w14:textId="77777777" w:rsidR="00947BB5" w:rsidRPr="00367ADF" w:rsidRDefault="00947BB5">
            <w:pPr>
              <w:pStyle w:val="block"/>
              <w:tabs>
                <w:tab w:val="decimal" w:pos="8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  <w:gridSpan w:val="2"/>
            <w:shd w:val="clear" w:color="auto" w:fill="auto"/>
          </w:tcPr>
          <w:p w14:paraId="60388AC4" w14:textId="77777777" w:rsidR="00947BB5" w:rsidRPr="00367ADF" w:rsidRDefault="00947BB5" w:rsidP="00367ADF">
            <w:pPr>
              <w:pStyle w:val="block"/>
              <w:tabs>
                <w:tab w:val="decimal" w:pos="900"/>
              </w:tabs>
              <w:spacing w:after="0" w:line="240" w:lineRule="auto"/>
              <w:ind w:lef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7430659B" w14:textId="77777777" w:rsidR="00947BB5" w:rsidRPr="00367ADF" w:rsidRDefault="00947BB5">
            <w:pPr>
              <w:pStyle w:val="block"/>
              <w:tabs>
                <w:tab w:val="decimal" w:pos="8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7FB6D46E" w14:textId="77777777" w:rsidR="00947BB5" w:rsidRPr="00367ADF" w:rsidRDefault="00947BB5" w:rsidP="00367ADF">
            <w:pPr>
              <w:pStyle w:val="block"/>
              <w:tabs>
                <w:tab w:val="decimal" w:pos="780"/>
              </w:tabs>
              <w:spacing w:after="0"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" w:type="dxa"/>
            <w:gridSpan w:val="2"/>
            <w:shd w:val="clear" w:color="auto" w:fill="auto"/>
          </w:tcPr>
          <w:p w14:paraId="24007A2C" w14:textId="77777777" w:rsidR="00947BB5" w:rsidRPr="00367ADF" w:rsidRDefault="00947BB5">
            <w:pPr>
              <w:pStyle w:val="block"/>
              <w:tabs>
                <w:tab w:val="decimal" w:pos="8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14:paraId="415BA75A" w14:textId="77777777" w:rsidR="00947BB5" w:rsidRPr="00367ADF" w:rsidRDefault="00947BB5" w:rsidP="00367ADF">
            <w:pPr>
              <w:pStyle w:val="block"/>
              <w:tabs>
                <w:tab w:val="decimal" w:pos="700"/>
              </w:tabs>
              <w:spacing w:after="0" w:line="240" w:lineRule="auto"/>
              <w:ind w:left="-20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7BB5" w:rsidRPr="00C20284" w14:paraId="3402C6B3" w14:textId="77777777" w:rsidTr="00947BB5">
        <w:trPr>
          <w:cantSplit/>
          <w:trHeight w:hRule="exact" w:val="350"/>
        </w:trPr>
        <w:tc>
          <w:tcPr>
            <w:tcW w:w="4234" w:type="dxa"/>
            <w:shd w:val="clear" w:color="auto" w:fill="auto"/>
          </w:tcPr>
          <w:p w14:paraId="096D074B" w14:textId="025FA0E9" w:rsidR="00947BB5" w:rsidRPr="00367ADF" w:rsidRDefault="0094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hanging="11"/>
              <w:rPr>
                <w:rFonts w:ascii="Angsana New" w:hAnsi="Angsana New"/>
                <w:sz w:val="30"/>
                <w:szCs w:val="30"/>
              </w:rPr>
            </w:pPr>
            <w:r w:rsidRPr="00762BD7">
              <w:rPr>
                <w:rFonts w:ascii="Angsana New" w:hAnsi="Angsana New"/>
                <w:sz w:val="30"/>
                <w:szCs w:val="30"/>
                <w:cs/>
              </w:rPr>
              <w:t>หนี้สินทางการเงิน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81" w:type="dxa"/>
            <w:shd w:val="clear" w:color="auto" w:fill="auto"/>
          </w:tcPr>
          <w:p w14:paraId="1C910D48" w14:textId="77777777" w:rsidR="00947BB5" w:rsidRPr="00367ADF" w:rsidRDefault="00947BB5">
            <w:pPr>
              <w:pStyle w:val="block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9" w:type="dxa"/>
            <w:shd w:val="clear" w:color="auto" w:fill="auto"/>
          </w:tcPr>
          <w:p w14:paraId="03B73A88" w14:textId="48EAEDE6" w:rsidR="00947BB5" w:rsidRPr="00367ADF" w:rsidRDefault="00947BB5" w:rsidP="00367ADF">
            <w:pPr>
              <w:pStyle w:val="block"/>
              <w:tabs>
                <w:tab w:val="decimal" w:pos="721"/>
              </w:tabs>
              <w:spacing w:after="0" w:line="240" w:lineRule="auto"/>
              <w:ind w:left="-80" w:right="-14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</w:p>
        </w:tc>
        <w:tc>
          <w:tcPr>
            <w:tcW w:w="178" w:type="dxa"/>
            <w:gridSpan w:val="2"/>
            <w:shd w:val="clear" w:color="auto" w:fill="auto"/>
          </w:tcPr>
          <w:p w14:paraId="274D2FCD" w14:textId="77777777" w:rsidR="00947BB5" w:rsidRPr="00367ADF" w:rsidRDefault="00947BB5">
            <w:pPr>
              <w:pStyle w:val="block"/>
              <w:tabs>
                <w:tab w:val="decimal" w:pos="8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  <w:gridSpan w:val="2"/>
            <w:shd w:val="clear" w:color="auto" w:fill="auto"/>
          </w:tcPr>
          <w:p w14:paraId="572F8E62" w14:textId="384994A6" w:rsidR="00947BB5" w:rsidRPr="00367ADF" w:rsidRDefault="00947BB5" w:rsidP="00367ADF">
            <w:pPr>
              <w:pStyle w:val="block"/>
              <w:tabs>
                <w:tab w:val="decimal" w:pos="900"/>
              </w:tabs>
              <w:spacing w:after="0" w:line="240" w:lineRule="auto"/>
              <w:ind w:lef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676274F" w14:textId="77777777" w:rsidR="00947BB5" w:rsidRPr="00367ADF" w:rsidRDefault="00947BB5">
            <w:pPr>
              <w:pStyle w:val="block"/>
              <w:tabs>
                <w:tab w:val="decimal" w:pos="8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0DCED626" w14:textId="7E38E7F8" w:rsidR="00947BB5" w:rsidRPr="00367ADF" w:rsidRDefault="00947BB5" w:rsidP="00367ADF">
            <w:pPr>
              <w:pStyle w:val="block"/>
              <w:tabs>
                <w:tab w:val="decimal" w:pos="780"/>
              </w:tabs>
              <w:spacing w:after="0"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07" w:type="dxa"/>
            <w:gridSpan w:val="2"/>
            <w:shd w:val="clear" w:color="auto" w:fill="auto"/>
          </w:tcPr>
          <w:p w14:paraId="52FA181E" w14:textId="77777777" w:rsidR="00947BB5" w:rsidRPr="00367ADF" w:rsidRDefault="00947BB5">
            <w:pPr>
              <w:pStyle w:val="block"/>
              <w:tabs>
                <w:tab w:val="decimal" w:pos="8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14:paraId="5F7C0619" w14:textId="112DB381" w:rsidR="00947BB5" w:rsidRPr="00367ADF" w:rsidRDefault="00947BB5" w:rsidP="00367ADF">
            <w:pPr>
              <w:pStyle w:val="block"/>
              <w:tabs>
                <w:tab w:val="decimal" w:pos="700"/>
              </w:tabs>
              <w:spacing w:after="0" w:line="240" w:lineRule="auto"/>
              <w:ind w:left="-20" w:right="-80" w:hanging="37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</w:tr>
      <w:tr w:rsidR="00947BB5" w:rsidRPr="00C20284" w14:paraId="19AC06B6" w14:textId="77777777" w:rsidTr="00947BB5">
        <w:trPr>
          <w:cantSplit/>
          <w:trHeight w:hRule="exact" w:val="350"/>
        </w:trPr>
        <w:tc>
          <w:tcPr>
            <w:tcW w:w="4234" w:type="dxa"/>
            <w:shd w:val="clear" w:color="auto" w:fill="auto"/>
          </w:tcPr>
          <w:p w14:paraId="7C5C4148" w14:textId="1272613B" w:rsidR="00947BB5" w:rsidRPr="00367ADF" w:rsidRDefault="00947BB5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 w:right="-80" w:hanging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3C09F071" w14:textId="77777777" w:rsidR="00947BB5" w:rsidRPr="00367ADF" w:rsidRDefault="00947BB5">
            <w:pPr>
              <w:pStyle w:val="block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59FDAF" w14:textId="087CD6D0" w:rsidR="00947BB5" w:rsidRPr="00367ADF" w:rsidRDefault="00947BB5" w:rsidP="00367ADF">
            <w:pPr>
              <w:pStyle w:val="block"/>
              <w:tabs>
                <w:tab w:val="decimal" w:pos="721"/>
              </w:tabs>
              <w:spacing w:after="0" w:line="240" w:lineRule="auto"/>
              <w:ind w:left="-80" w:right="-1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64</w:t>
            </w:r>
          </w:p>
        </w:tc>
        <w:tc>
          <w:tcPr>
            <w:tcW w:w="178" w:type="dxa"/>
            <w:gridSpan w:val="2"/>
            <w:shd w:val="clear" w:color="auto" w:fill="auto"/>
          </w:tcPr>
          <w:p w14:paraId="6B660C39" w14:textId="77777777" w:rsidR="00947BB5" w:rsidRPr="00367ADF" w:rsidRDefault="00947BB5">
            <w:pPr>
              <w:pStyle w:val="block"/>
              <w:tabs>
                <w:tab w:val="decimal" w:pos="8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EFC4E4" w14:textId="79D868C9" w:rsidR="00947BB5" w:rsidRPr="00367ADF" w:rsidRDefault="00947BB5" w:rsidP="00367ADF">
            <w:pPr>
              <w:pStyle w:val="block"/>
              <w:tabs>
                <w:tab w:val="decimal" w:pos="900"/>
              </w:tabs>
              <w:spacing w:after="0" w:line="240" w:lineRule="auto"/>
              <w:ind w:lef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D61451B" w14:textId="77777777" w:rsidR="00947BB5" w:rsidRPr="00367ADF" w:rsidRDefault="00947BB5">
            <w:pPr>
              <w:pStyle w:val="block"/>
              <w:tabs>
                <w:tab w:val="decimal" w:pos="8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A4F453" w14:textId="68280629" w:rsidR="00947BB5" w:rsidRPr="00367ADF" w:rsidRDefault="00947BB5" w:rsidP="00367ADF">
            <w:pPr>
              <w:pStyle w:val="block"/>
              <w:tabs>
                <w:tab w:val="decimal" w:pos="780"/>
              </w:tabs>
              <w:spacing w:after="0" w:line="240" w:lineRule="auto"/>
              <w:ind w:left="-80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07" w:type="dxa"/>
            <w:gridSpan w:val="2"/>
            <w:shd w:val="clear" w:color="auto" w:fill="auto"/>
          </w:tcPr>
          <w:p w14:paraId="6E3DF3FC" w14:textId="77777777" w:rsidR="00947BB5" w:rsidRPr="00367ADF" w:rsidRDefault="00947BB5">
            <w:pPr>
              <w:pStyle w:val="block"/>
              <w:tabs>
                <w:tab w:val="decimal" w:pos="8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C5F099" w14:textId="0181A56A" w:rsidR="00947BB5" w:rsidRPr="00367ADF" w:rsidRDefault="00947BB5" w:rsidP="00367ADF">
            <w:pPr>
              <w:pStyle w:val="block"/>
              <w:tabs>
                <w:tab w:val="decimal" w:pos="700"/>
              </w:tabs>
              <w:spacing w:after="0" w:line="240" w:lineRule="auto"/>
              <w:ind w:left="-20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64</w:t>
            </w:r>
          </w:p>
        </w:tc>
      </w:tr>
      <w:tr w:rsidR="00947BB5" w:rsidRPr="00C20284" w14:paraId="07B202B4" w14:textId="77777777" w:rsidTr="00947BB5">
        <w:trPr>
          <w:cantSplit/>
          <w:trHeight w:hRule="exact" w:val="350"/>
        </w:trPr>
        <w:tc>
          <w:tcPr>
            <w:tcW w:w="4234" w:type="dxa"/>
            <w:shd w:val="clear" w:color="auto" w:fill="auto"/>
          </w:tcPr>
          <w:p w14:paraId="14AE6844" w14:textId="77777777" w:rsidR="00947BB5" w:rsidRPr="00367ADF" w:rsidRDefault="0094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hanging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72A61ED8" w14:textId="77777777" w:rsidR="00947BB5" w:rsidRPr="00367ADF" w:rsidRDefault="00947BB5">
            <w:pPr>
              <w:pStyle w:val="block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9" w:type="dxa"/>
            <w:tcBorders>
              <w:top w:val="double" w:sz="4" w:space="0" w:color="auto"/>
            </w:tcBorders>
            <w:shd w:val="clear" w:color="auto" w:fill="auto"/>
          </w:tcPr>
          <w:p w14:paraId="69FA34E6" w14:textId="77777777" w:rsidR="00947BB5" w:rsidRPr="00367ADF" w:rsidRDefault="00947BB5" w:rsidP="00367ADF">
            <w:pPr>
              <w:pStyle w:val="block"/>
              <w:tabs>
                <w:tab w:val="decimal" w:pos="721"/>
              </w:tabs>
              <w:spacing w:after="0" w:line="240" w:lineRule="auto"/>
              <w:ind w:left="-80" w:right="-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gridSpan w:val="2"/>
            <w:shd w:val="clear" w:color="auto" w:fill="auto"/>
          </w:tcPr>
          <w:p w14:paraId="3ECC4E6C" w14:textId="77777777" w:rsidR="00947BB5" w:rsidRPr="00367ADF" w:rsidRDefault="00947BB5">
            <w:pPr>
              <w:pStyle w:val="block"/>
              <w:tabs>
                <w:tab w:val="decimal" w:pos="8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EE94A2B" w14:textId="77777777" w:rsidR="00947BB5" w:rsidRPr="00367ADF" w:rsidRDefault="00947BB5" w:rsidP="00367ADF">
            <w:pPr>
              <w:pStyle w:val="block"/>
              <w:tabs>
                <w:tab w:val="decimal" w:pos="900"/>
              </w:tabs>
              <w:spacing w:after="0" w:line="240" w:lineRule="auto"/>
              <w:ind w:lef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6CF31A9" w14:textId="77777777" w:rsidR="00947BB5" w:rsidRPr="00367ADF" w:rsidRDefault="00947BB5">
            <w:pPr>
              <w:pStyle w:val="block"/>
              <w:tabs>
                <w:tab w:val="decimal" w:pos="8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5B0D24C" w14:textId="77777777" w:rsidR="00947BB5" w:rsidRPr="00367ADF" w:rsidRDefault="00947BB5" w:rsidP="00367ADF">
            <w:pPr>
              <w:pStyle w:val="block"/>
              <w:tabs>
                <w:tab w:val="decimal" w:pos="780"/>
              </w:tabs>
              <w:spacing w:after="0"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" w:type="dxa"/>
            <w:gridSpan w:val="2"/>
            <w:shd w:val="clear" w:color="auto" w:fill="auto"/>
          </w:tcPr>
          <w:p w14:paraId="0B808667" w14:textId="77777777" w:rsidR="00947BB5" w:rsidRPr="00367ADF" w:rsidRDefault="00947BB5">
            <w:pPr>
              <w:pStyle w:val="block"/>
              <w:tabs>
                <w:tab w:val="decimal" w:pos="8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double" w:sz="4" w:space="0" w:color="auto"/>
            </w:tcBorders>
            <w:shd w:val="clear" w:color="auto" w:fill="auto"/>
          </w:tcPr>
          <w:p w14:paraId="5CB0DA42" w14:textId="77777777" w:rsidR="00947BB5" w:rsidRPr="00367ADF" w:rsidRDefault="00947BB5" w:rsidP="00367ADF">
            <w:pPr>
              <w:pStyle w:val="block"/>
              <w:tabs>
                <w:tab w:val="decimal" w:pos="700"/>
              </w:tabs>
              <w:spacing w:after="0" w:line="240" w:lineRule="auto"/>
              <w:ind w:left="-20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7BB5" w:rsidRPr="00C20284" w14:paraId="4290C356" w14:textId="77777777" w:rsidTr="00947BB5">
        <w:trPr>
          <w:cantSplit/>
          <w:trHeight w:hRule="exact" w:val="363"/>
        </w:trPr>
        <w:tc>
          <w:tcPr>
            <w:tcW w:w="4234" w:type="dxa"/>
            <w:shd w:val="clear" w:color="auto" w:fill="auto"/>
          </w:tcPr>
          <w:p w14:paraId="354FC8F7" w14:textId="5EC8E098" w:rsidR="00947BB5" w:rsidRPr="00C20284" w:rsidRDefault="0094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hanging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711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81" w:type="dxa"/>
            <w:shd w:val="clear" w:color="auto" w:fill="auto"/>
          </w:tcPr>
          <w:p w14:paraId="5A7A24D1" w14:textId="77777777" w:rsidR="00947BB5" w:rsidRPr="00C20284" w:rsidRDefault="00947BB5">
            <w:pPr>
              <w:pStyle w:val="block"/>
              <w:tabs>
                <w:tab w:val="decimal" w:pos="73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9" w:type="dxa"/>
            <w:shd w:val="clear" w:color="auto" w:fill="auto"/>
          </w:tcPr>
          <w:p w14:paraId="1AE35280" w14:textId="77777777" w:rsidR="00947BB5" w:rsidRPr="00C20284" w:rsidRDefault="00947BB5" w:rsidP="00367ADF">
            <w:pPr>
              <w:pStyle w:val="block"/>
              <w:tabs>
                <w:tab w:val="decimal" w:pos="731"/>
              </w:tabs>
              <w:spacing w:after="0" w:line="240" w:lineRule="auto"/>
              <w:ind w:left="-80" w:right="-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gridSpan w:val="2"/>
            <w:shd w:val="clear" w:color="auto" w:fill="auto"/>
          </w:tcPr>
          <w:p w14:paraId="1DE0B38C" w14:textId="77777777" w:rsidR="00947BB5" w:rsidRPr="00C20284" w:rsidRDefault="00947BB5">
            <w:pPr>
              <w:pStyle w:val="block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  <w:gridSpan w:val="2"/>
            <w:shd w:val="clear" w:color="auto" w:fill="auto"/>
          </w:tcPr>
          <w:p w14:paraId="5054BA6E" w14:textId="77777777" w:rsidR="00947BB5" w:rsidRPr="00C20284" w:rsidRDefault="00947BB5" w:rsidP="00367ADF">
            <w:pPr>
              <w:pStyle w:val="block"/>
              <w:tabs>
                <w:tab w:val="decimal" w:pos="900"/>
              </w:tabs>
              <w:spacing w:after="0" w:line="240" w:lineRule="auto"/>
              <w:ind w:lef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5D80ED1E" w14:textId="77777777" w:rsidR="00947BB5" w:rsidRPr="00C20284" w:rsidRDefault="00947BB5">
            <w:pPr>
              <w:pStyle w:val="block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36158BF7" w14:textId="77777777" w:rsidR="00947BB5" w:rsidRPr="00C20284" w:rsidRDefault="00947BB5" w:rsidP="00367ADF">
            <w:pPr>
              <w:pStyle w:val="block"/>
              <w:tabs>
                <w:tab w:val="decimal" w:pos="780"/>
              </w:tabs>
              <w:spacing w:after="0"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" w:type="dxa"/>
            <w:gridSpan w:val="2"/>
            <w:shd w:val="clear" w:color="auto" w:fill="auto"/>
          </w:tcPr>
          <w:p w14:paraId="73A74411" w14:textId="77777777" w:rsidR="00947BB5" w:rsidRPr="00C20284" w:rsidRDefault="00947BB5">
            <w:pPr>
              <w:pStyle w:val="block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14:paraId="72EB28FF" w14:textId="77777777" w:rsidR="00947BB5" w:rsidRPr="00C20284" w:rsidRDefault="00947BB5" w:rsidP="00367ADF">
            <w:pPr>
              <w:pStyle w:val="block"/>
              <w:tabs>
                <w:tab w:val="decimal" w:pos="700"/>
              </w:tabs>
              <w:spacing w:after="0" w:line="240" w:lineRule="auto"/>
              <w:ind w:left="-20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7BB5" w:rsidRPr="00C20284" w14:paraId="17425578" w14:textId="77777777" w:rsidTr="00947BB5">
        <w:trPr>
          <w:cantSplit/>
          <w:trHeight w:hRule="exact" w:val="363"/>
        </w:trPr>
        <w:tc>
          <w:tcPr>
            <w:tcW w:w="4234" w:type="dxa"/>
            <w:shd w:val="clear" w:color="auto" w:fill="auto"/>
          </w:tcPr>
          <w:p w14:paraId="46A28818" w14:textId="205B9611" w:rsidR="00947BB5" w:rsidRPr="00C20284" w:rsidRDefault="00947BB5" w:rsidP="00054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hanging="11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81" w:type="dxa"/>
            <w:shd w:val="clear" w:color="auto" w:fill="auto"/>
          </w:tcPr>
          <w:p w14:paraId="4B7723DB" w14:textId="77777777" w:rsidR="00947BB5" w:rsidRPr="00C20284" w:rsidRDefault="00947BB5" w:rsidP="00054E4F">
            <w:pPr>
              <w:pStyle w:val="block"/>
              <w:tabs>
                <w:tab w:val="decimal" w:pos="821"/>
              </w:tabs>
              <w:spacing w:after="0" w:line="240" w:lineRule="auto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29" w:type="dxa"/>
            <w:shd w:val="clear" w:color="auto" w:fill="auto"/>
          </w:tcPr>
          <w:p w14:paraId="34A76792" w14:textId="6D666645" w:rsidR="00947BB5" w:rsidRPr="00C20284" w:rsidRDefault="00947BB5" w:rsidP="00367ADF">
            <w:pPr>
              <w:pStyle w:val="block"/>
              <w:tabs>
                <w:tab w:val="decimal" w:pos="721"/>
              </w:tabs>
              <w:spacing w:after="0" w:line="240" w:lineRule="auto"/>
              <w:ind w:left="-80" w:right="-14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C2028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78" w:type="dxa"/>
            <w:gridSpan w:val="2"/>
            <w:shd w:val="clear" w:color="auto" w:fill="auto"/>
          </w:tcPr>
          <w:p w14:paraId="153D0BCE" w14:textId="77777777" w:rsidR="00947BB5" w:rsidRPr="00C20284" w:rsidRDefault="00947BB5" w:rsidP="00054E4F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  <w:gridSpan w:val="2"/>
            <w:shd w:val="clear" w:color="auto" w:fill="auto"/>
          </w:tcPr>
          <w:p w14:paraId="61FAA76A" w14:textId="7D2B6FAA" w:rsidR="00947BB5" w:rsidRPr="00C20284" w:rsidRDefault="00947BB5" w:rsidP="00367ADF">
            <w:pPr>
              <w:pStyle w:val="block"/>
              <w:tabs>
                <w:tab w:val="decimal" w:pos="911"/>
              </w:tabs>
              <w:spacing w:after="0" w:line="240" w:lineRule="auto"/>
              <w:ind w:left="-11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7F57595" w14:textId="77777777" w:rsidR="00947BB5" w:rsidRPr="00C20284" w:rsidRDefault="00947BB5" w:rsidP="00054E4F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4EACBA6E" w14:textId="0667B536" w:rsidR="00947BB5" w:rsidRPr="00C20284" w:rsidRDefault="00947BB5" w:rsidP="00367ADF">
            <w:pPr>
              <w:pStyle w:val="block"/>
              <w:tabs>
                <w:tab w:val="decimal" w:pos="780"/>
              </w:tabs>
              <w:spacing w:after="0" w:line="240" w:lineRule="auto"/>
              <w:ind w:left="-80" w:right="-8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07" w:type="dxa"/>
            <w:gridSpan w:val="2"/>
            <w:shd w:val="clear" w:color="auto" w:fill="auto"/>
          </w:tcPr>
          <w:p w14:paraId="5378FDFA" w14:textId="77777777" w:rsidR="00947BB5" w:rsidRPr="00C20284" w:rsidRDefault="00947BB5" w:rsidP="00054E4F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14:paraId="63B44EDD" w14:textId="4F6C0350" w:rsidR="00947BB5" w:rsidRPr="00C20284" w:rsidRDefault="00947BB5" w:rsidP="00367ADF">
            <w:pPr>
              <w:pStyle w:val="block"/>
              <w:tabs>
                <w:tab w:val="decimal" w:pos="700"/>
              </w:tabs>
              <w:spacing w:after="0" w:line="240" w:lineRule="auto"/>
              <w:ind w:left="-20" w:right="-80" w:hanging="37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00</w:t>
            </w:r>
          </w:p>
        </w:tc>
      </w:tr>
      <w:tr w:rsidR="00947BB5" w:rsidRPr="00C20284" w14:paraId="420C1F11" w14:textId="77777777" w:rsidTr="00947BB5">
        <w:trPr>
          <w:cantSplit/>
          <w:trHeight w:hRule="exact" w:val="363"/>
        </w:trPr>
        <w:tc>
          <w:tcPr>
            <w:tcW w:w="4234" w:type="dxa"/>
            <w:shd w:val="clear" w:color="auto" w:fill="auto"/>
          </w:tcPr>
          <w:p w14:paraId="66D5A69F" w14:textId="31CE3225" w:rsidR="00947BB5" w:rsidRPr="00C20284" w:rsidRDefault="00947BB5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181" w:type="dxa"/>
            <w:shd w:val="clear" w:color="auto" w:fill="auto"/>
          </w:tcPr>
          <w:p w14:paraId="3F187619" w14:textId="77777777" w:rsidR="00947BB5" w:rsidRPr="00C20284" w:rsidRDefault="00947BB5" w:rsidP="00054E4F">
            <w:pPr>
              <w:pStyle w:val="block"/>
              <w:tabs>
                <w:tab w:val="decimal" w:pos="821"/>
              </w:tabs>
              <w:spacing w:after="0" w:line="240" w:lineRule="auto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29" w:type="dxa"/>
            <w:shd w:val="clear" w:color="auto" w:fill="auto"/>
          </w:tcPr>
          <w:p w14:paraId="287768FC" w14:textId="08465B79" w:rsidR="00947BB5" w:rsidRPr="00C20284" w:rsidRDefault="00947BB5" w:rsidP="00367ADF">
            <w:pPr>
              <w:pStyle w:val="block"/>
              <w:tabs>
                <w:tab w:val="decimal" w:pos="721"/>
              </w:tabs>
              <w:spacing w:after="0" w:line="240" w:lineRule="auto"/>
              <w:ind w:left="-80" w:right="-14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18</w:t>
            </w:r>
            <w:r w:rsidRPr="00C2028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158</w:t>
            </w:r>
          </w:p>
        </w:tc>
        <w:tc>
          <w:tcPr>
            <w:tcW w:w="178" w:type="dxa"/>
            <w:gridSpan w:val="2"/>
            <w:shd w:val="clear" w:color="auto" w:fill="auto"/>
          </w:tcPr>
          <w:p w14:paraId="08036577" w14:textId="77777777" w:rsidR="00947BB5" w:rsidRPr="00C20284" w:rsidRDefault="00947BB5" w:rsidP="00054E4F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  <w:gridSpan w:val="2"/>
            <w:shd w:val="clear" w:color="auto" w:fill="auto"/>
          </w:tcPr>
          <w:p w14:paraId="05583883" w14:textId="636F719B" w:rsidR="00947BB5" w:rsidRPr="00C20284" w:rsidRDefault="00947BB5" w:rsidP="00367ADF">
            <w:pPr>
              <w:pStyle w:val="block"/>
              <w:tabs>
                <w:tab w:val="decimal" w:pos="911"/>
              </w:tabs>
              <w:spacing w:after="0" w:line="240" w:lineRule="auto"/>
              <w:ind w:left="-11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47CA87F" w14:textId="77777777" w:rsidR="00947BB5" w:rsidRPr="00C20284" w:rsidRDefault="00947BB5" w:rsidP="00054E4F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5D58DEBC" w14:textId="45662378" w:rsidR="00947BB5" w:rsidRPr="00C20284" w:rsidRDefault="00947BB5" w:rsidP="00367ADF">
            <w:pPr>
              <w:pStyle w:val="block"/>
              <w:tabs>
                <w:tab w:val="decimal" w:pos="780"/>
              </w:tabs>
              <w:spacing w:after="0" w:line="240" w:lineRule="auto"/>
              <w:ind w:left="-80" w:right="-8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07" w:type="dxa"/>
            <w:gridSpan w:val="2"/>
            <w:shd w:val="clear" w:color="auto" w:fill="auto"/>
          </w:tcPr>
          <w:p w14:paraId="3565C0E4" w14:textId="77777777" w:rsidR="00947BB5" w:rsidRPr="00C20284" w:rsidRDefault="00947BB5" w:rsidP="00054E4F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14:paraId="1BA5C891" w14:textId="10B6A9D4" w:rsidR="00947BB5" w:rsidRPr="00C20284" w:rsidRDefault="00947BB5" w:rsidP="00367ADF">
            <w:pPr>
              <w:pStyle w:val="block"/>
              <w:tabs>
                <w:tab w:val="decimal" w:pos="700"/>
              </w:tabs>
              <w:spacing w:after="0" w:line="240" w:lineRule="auto"/>
              <w:ind w:left="-20" w:right="-80" w:hanging="37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18</w:t>
            </w: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158</w:t>
            </w:r>
          </w:p>
        </w:tc>
      </w:tr>
      <w:tr w:rsidR="00947BB5" w:rsidRPr="00C20284" w14:paraId="1AA0232C" w14:textId="77777777" w:rsidTr="00947BB5">
        <w:trPr>
          <w:cantSplit/>
          <w:trHeight w:hRule="exact" w:val="363"/>
        </w:trPr>
        <w:tc>
          <w:tcPr>
            <w:tcW w:w="4234" w:type="dxa"/>
            <w:shd w:val="clear" w:color="auto" w:fill="auto"/>
          </w:tcPr>
          <w:p w14:paraId="6610B873" w14:textId="7B8F5FBE" w:rsidR="00947BB5" w:rsidRPr="00C20284" w:rsidRDefault="00947BB5" w:rsidP="00054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</w:t>
            </w:r>
            <w:r w:rsidR="00C51C44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81" w:type="dxa"/>
            <w:shd w:val="clear" w:color="auto" w:fill="auto"/>
          </w:tcPr>
          <w:p w14:paraId="30566A7E" w14:textId="77777777" w:rsidR="00947BB5" w:rsidRPr="00C20284" w:rsidRDefault="00947BB5" w:rsidP="00054E4F">
            <w:pPr>
              <w:pStyle w:val="block"/>
              <w:tabs>
                <w:tab w:val="decimal" w:pos="821"/>
              </w:tabs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9" w:type="dxa"/>
            <w:shd w:val="clear" w:color="auto" w:fill="auto"/>
          </w:tcPr>
          <w:p w14:paraId="7E403272" w14:textId="1CE5802B" w:rsidR="00947BB5" w:rsidRPr="00C20284" w:rsidRDefault="00947BB5" w:rsidP="00367ADF">
            <w:pPr>
              <w:pStyle w:val="block"/>
              <w:tabs>
                <w:tab w:val="decimal" w:pos="721"/>
              </w:tabs>
              <w:spacing w:after="0" w:line="240" w:lineRule="auto"/>
              <w:ind w:left="-80" w:right="-14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  <w:r w:rsidRPr="00C2028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251</w:t>
            </w:r>
          </w:p>
        </w:tc>
        <w:tc>
          <w:tcPr>
            <w:tcW w:w="178" w:type="dxa"/>
            <w:gridSpan w:val="2"/>
            <w:shd w:val="clear" w:color="auto" w:fill="auto"/>
          </w:tcPr>
          <w:p w14:paraId="7FDC34F9" w14:textId="77777777" w:rsidR="00947BB5" w:rsidRPr="00C20284" w:rsidRDefault="00947BB5" w:rsidP="00054E4F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  <w:gridSpan w:val="2"/>
            <w:shd w:val="clear" w:color="auto" w:fill="auto"/>
          </w:tcPr>
          <w:p w14:paraId="3DE93483" w14:textId="06F3E776" w:rsidR="00947BB5" w:rsidRPr="00C20284" w:rsidRDefault="00947BB5" w:rsidP="00367ADF">
            <w:pPr>
              <w:pStyle w:val="block"/>
              <w:tabs>
                <w:tab w:val="decimal" w:pos="911"/>
              </w:tabs>
              <w:spacing w:after="0" w:line="240" w:lineRule="auto"/>
              <w:ind w:left="-11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6904967" w14:textId="77777777" w:rsidR="00947BB5" w:rsidRPr="00C20284" w:rsidRDefault="00947BB5" w:rsidP="00054E4F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585CB6A7" w14:textId="5603416E" w:rsidR="00947BB5" w:rsidRPr="00C20284" w:rsidRDefault="00947BB5" w:rsidP="00367ADF">
            <w:pPr>
              <w:pStyle w:val="block"/>
              <w:tabs>
                <w:tab w:val="decimal" w:pos="780"/>
              </w:tabs>
              <w:spacing w:after="0" w:line="240" w:lineRule="auto"/>
              <w:ind w:left="-80" w:right="-8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07" w:type="dxa"/>
            <w:gridSpan w:val="2"/>
            <w:shd w:val="clear" w:color="auto" w:fill="auto"/>
          </w:tcPr>
          <w:p w14:paraId="77D81462" w14:textId="77777777" w:rsidR="00947BB5" w:rsidRPr="00C20284" w:rsidRDefault="00947BB5" w:rsidP="00054E4F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14:paraId="3792ED23" w14:textId="6C7030FF" w:rsidR="00947BB5" w:rsidRPr="00C20284" w:rsidRDefault="00947BB5" w:rsidP="00367ADF">
            <w:pPr>
              <w:pStyle w:val="block"/>
              <w:tabs>
                <w:tab w:val="decimal" w:pos="700"/>
              </w:tabs>
              <w:spacing w:after="0" w:line="240" w:lineRule="auto"/>
              <w:ind w:left="-20" w:right="-80" w:hanging="37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251</w:t>
            </w:r>
          </w:p>
        </w:tc>
      </w:tr>
      <w:tr w:rsidR="00947BB5" w:rsidRPr="00C20284" w14:paraId="1BCB69B4" w14:textId="77777777" w:rsidTr="00947BB5">
        <w:trPr>
          <w:cantSplit/>
          <w:trHeight w:hRule="exact" w:val="363"/>
        </w:trPr>
        <w:tc>
          <w:tcPr>
            <w:tcW w:w="4234" w:type="dxa"/>
            <w:shd w:val="clear" w:color="auto" w:fill="auto"/>
          </w:tcPr>
          <w:p w14:paraId="0C71FF18" w14:textId="584A12C0" w:rsidR="00947BB5" w:rsidRPr="00C20284" w:rsidRDefault="00947BB5" w:rsidP="00054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1" w:type="dxa"/>
            <w:shd w:val="clear" w:color="auto" w:fill="auto"/>
          </w:tcPr>
          <w:p w14:paraId="08D2FC72" w14:textId="77777777" w:rsidR="00947BB5" w:rsidRPr="00C20284" w:rsidRDefault="00947BB5" w:rsidP="00054E4F">
            <w:pPr>
              <w:pStyle w:val="block"/>
              <w:tabs>
                <w:tab w:val="decimal" w:pos="821"/>
              </w:tabs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9" w:type="dxa"/>
            <w:shd w:val="clear" w:color="auto" w:fill="auto"/>
          </w:tcPr>
          <w:p w14:paraId="212B5EC8" w14:textId="5FF3B062" w:rsidR="00947BB5" w:rsidRPr="00C20284" w:rsidRDefault="00947BB5" w:rsidP="00367ADF">
            <w:pPr>
              <w:pStyle w:val="block"/>
              <w:tabs>
                <w:tab w:val="decimal" w:pos="721"/>
              </w:tabs>
              <w:spacing w:after="0" w:line="240" w:lineRule="auto"/>
              <w:ind w:left="-80" w:right="-14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gridSpan w:val="2"/>
            <w:shd w:val="clear" w:color="auto" w:fill="auto"/>
          </w:tcPr>
          <w:p w14:paraId="17DFEF6F" w14:textId="77777777" w:rsidR="00947BB5" w:rsidRPr="00C20284" w:rsidRDefault="00947BB5" w:rsidP="00054E4F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  <w:gridSpan w:val="2"/>
            <w:shd w:val="clear" w:color="auto" w:fill="auto"/>
          </w:tcPr>
          <w:p w14:paraId="04F12176" w14:textId="475F4249" w:rsidR="00947BB5" w:rsidRPr="00C20284" w:rsidRDefault="00947BB5" w:rsidP="00367ADF">
            <w:pPr>
              <w:pStyle w:val="block"/>
              <w:tabs>
                <w:tab w:val="decimal" w:pos="911"/>
              </w:tabs>
              <w:spacing w:after="0" w:line="240" w:lineRule="auto"/>
              <w:ind w:lef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858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19D5ED2" w14:textId="77777777" w:rsidR="00947BB5" w:rsidRPr="00C20284" w:rsidRDefault="00947BB5" w:rsidP="00054E4F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7D4B658B" w14:textId="1DB627D0" w:rsidR="00947BB5" w:rsidRPr="00C20284" w:rsidRDefault="00947BB5" w:rsidP="00367ADF">
            <w:pPr>
              <w:pStyle w:val="block"/>
              <w:tabs>
                <w:tab w:val="decimal" w:pos="780"/>
              </w:tabs>
              <w:spacing w:after="0" w:line="240" w:lineRule="auto"/>
              <w:ind w:left="-8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07" w:type="dxa"/>
            <w:gridSpan w:val="2"/>
            <w:shd w:val="clear" w:color="auto" w:fill="auto"/>
          </w:tcPr>
          <w:p w14:paraId="50837BBB" w14:textId="77777777" w:rsidR="00947BB5" w:rsidRPr="00C20284" w:rsidRDefault="00947BB5" w:rsidP="00054E4F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14:paraId="5F2EA70C" w14:textId="2461AC97" w:rsidR="00947BB5" w:rsidRPr="00C20284" w:rsidRDefault="00947BB5" w:rsidP="00367ADF">
            <w:pPr>
              <w:pStyle w:val="block"/>
              <w:tabs>
                <w:tab w:val="decimal" w:pos="700"/>
              </w:tabs>
              <w:spacing w:after="0" w:line="240" w:lineRule="auto"/>
              <w:ind w:left="-20" w:right="-80" w:hanging="377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858</w:t>
            </w:r>
          </w:p>
        </w:tc>
      </w:tr>
      <w:tr w:rsidR="00947BB5" w:rsidRPr="00C20284" w14:paraId="3E6D7378" w14:textId="77777777" w:rsidTr="00947BB5">
        <w:trPr>
          <w:cantSplit/>
          <w:trHeight w:hRule="exact" w:val="363"/>
        </w:trPr>
        <w:tc>
          <w:tcPr>
            <w:tcW w:w="4234" w:type="dxa"/>
            <w:shd w:val="clear" w:color="auto" w:fill="auto"/>
          </w:tcPr>
          <w:p w14:paraId="1EB5649A" w14:textId="6D552149" w:rsidR="00947BB5" w:rsidRPr="00C20284" w:rsidRDefault="00947BB5" w:rsidP="00054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81" w:type="dxa"/>
            <w:shd w:val="clear" w:color="auto" w:fill="auto"/>
          </w:tcPr>
          <w:p w14:paraId="6CE55BC3" w14:textId="77777777" w:rsidR="00947BB5" w:rsidRPr="00C20284" w:rsidRDefault="00947BB5" w:rsidP="00054E4F">
            <w:pPr>
              <w:pStyle w:val="block"/>
              <w:tabs>
                <w:tab w:val="decimal" w:pos="821"/>
              </w:tabs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9" w:type="dxa"/>
            <w:shd w:val="clear" w:color="auto" w:fill="auto"/>
          </w:tcPr>
          <w:p w14:paraId="35FE28A6" w14:textId="0BDCA337" w:rsidR="00947BB5" w:rsidRPr="00C20284" w:rsidRDefault="00947BB5" w:rsidP="00367ADF">
            <w:pPr>
              <w:pStyle w:val="block"/>
              <w:tabs>
                <w:tab w:val="decimal" w:pos="721"/>
              </w:tabs>
              <w:spacing w:after="0" w:line="240" w:lineRule="auto"/>
              <w:ind w:left="-80" w:right="-14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C2028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178" w:type="dxa"/>
            <w:gridSpan w:val="2"/>
            <w:shd w:val="clear" w:color="auto" w:fill="auto"/>
          </w:tcPr>
          <w:p w14:paraId="726A35DA" w14:textId="77777777" w:rsidR="00947BB5" w:rsidRPr="00C20284" w:rsidRDefault="00947BB5" w:rsidP="00054E4F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  <w:gridSpan w:val="2"/>
            <w:shd w:val="clear" w:color="auto" w:fill="auto"/>
          </w:tcPr>
          <w:p w14:paraId="6FA0EC52" w14:textId="2A801DCA" w:rsidR="00947BB5" w:rsidRPr="00C20284" w:rsidRDefault="00947BB5" w:rsidP="00367ADF">
            <w:pPr>
              <w:pStyle w:val="block"/>
              <w:tabs>
                <w:tab w:val="decimal" w:pos="911"/>
              </w:tabs>
              <w:spacing w:after="0" w:line="240" w:lineRule="auto"/>
              <w:ind w:left="-11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44</w:t>
            </w: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333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B96F702" w14:textId="77777777" w:rsidR="00947BB5" w:rsidRPr="00C20284" w:rsidRDefault="00947BB5" w:rsidP="00054E4F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398ECCE3" w14:textId="5E6C29AD" w:rsidR="00947BB5" w:rsidRPr="00C20284" w:rsidRDefault="00947BB5" w:rsidP="00367ADF">
            <w:pPr>
              <w:pStyle w:val="block"/>
              <w:tabs>
                <w:tab w:val="decimal" w:pos="780"/>
              </w:tabs>
              <w:spacing w:after="0" w:line="240" w:lineRule="auto"/>
              <w:ind w:left="-8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07</w:t>
            </w:r>
          </w:p>
        </w:tc>
        <w:tc>
          <w:tcPr>
            <w:tcW w:w="207" w:type="dxa"/>
            <w:gridSpan w:val="2"/>
            <w:shd w:val="clear" w:color="auto" w:fill="auto"/>
          </w:tcPr>
          <w:p w14:paraId="3656ED0B" w14:textId="77777777" w:rsidR="00947BB5" w:rsidRPr="00C20284" w:rsidRDefault="00947BB5" w:rsidP="00054E4F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14:paraId="3FD08AE6" w14:textId="586DEC7D" w:rsidR="00947BB5" w:rsidRPr="00C20284" w:rsidRDefault="00947BB5" w:rsidP="00367ADF">
            <w:pPr>
              <w:pStyle w:val="block"/>
              <w:tabs>
                <w:tab w:val="decimal" w:pos="700"/>
              </w:tabs>
              <w:spacing w:after="0" w:line="240" w:lineRule="auto"/>
              <w:ind w:left="-20" w:right="-80" w:hanging="377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101</w:t>
            </w: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</w:tr>
      <w:tr w:rsidR="00947BB5" w:rsidRPr="00C20284" w14:paraId="317F1A97" w14:textId="77777777" w:rsidTr="00947BB5">
        <w:trPr>
          <w:cantSplit/>
          <w:trHeight w:hRule="exact" w:val="363"/>
        </w:trPr>
        <w:tc>
          <w:tcPr>
            <w:tcW w:w="4234" w:type="dxa"/>
            <w:shd w:val="clear" w:color="auto" w:fill="auto"/>
          </w:tcPr>
          <w:p w14:paraId="5FC19D6F" w14:textId="75BC29C2" w:rsidR="00947BB5" w:rsidRPr="00C20284" w:rsidRDefault="00947BB5" w:rsidP="00054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81" w:type="dxa"/>
            <w:shd w:val="clear" w:color="auto" w:fill="auto"/>
          </w:tcPr>
          <w:p w14:paraId="1C825B5E" w14:textId="77777777" w:rsidR="00947BB5" w:rsidRPr="00C20284" w:rsidRDefault="00947BB5" w:rsidP="00054E4F">
            <w:pPr>
              <w:pStyle w:val="block"/>
              <w:tabs>
                <w:tab w:val="decimal" w:pos="821"/>
              </w:tabs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shd w:val="clear" w:color="auto" w:fill="auto"/>
          </w:tcPr>
          <w:p w14:paraId="4FF7D819" w14:textId="7622A3A6" w:rsidR="00947BB5" w:rsidRPr="00C20284" w:rsidRDefault="00947BB5" w:rsidP="00367ADF">
            <w:pPr>
              <w:pStyle w:val="block"/>
              <w:tabs>
                <w:tab w:val="decimal" w:pos="721"/>
              </w:tabs>
              <w:spacing w:after="0" w:line="240" w:lineRule="auto"/>
              <w:ind w:left="-80" w:right="-14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217</w:t>
            </w:r>
          </w:p>
        </w:tc>
        <w:tc>
          <w:tcPr>
            <w:tcW w:w="178" w:type="dxa"/>
            <w:gridSpan w:val="2"/>
            <w:shd w:val="clear" w:color="auto" w:fill="auto"/>
          </w:tcPr>
          <w:p w14:paraId="722A24B3" w14:textId="77777777" w:rsidR="00947BB5" w:rsidRPr="00C20284" w:rsidRDefault="00947BB5" w:rsidP="00054E4F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CEDD43" w14:textId="5E6C3139" w:rsidR="00947BB5" w:rsidRPr="00C20284" w:rsidRDefault="00947BB5" w:rsidP="00367ADF">
            <w:pPr>
              <w:pStyle w:val="block"/>
              <w:tabs>
                <w:tab w:val="decimal" w:pos="911"/>
              </w:tabs>
              <w:spacing w:after="0" w:line="240" w:lineRule="auto"/>
              <w:ind w:lef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186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C0B4574" w14:textId="77777777" w:rsidR="00947BB5" w:rsidRPr="00C20284" w:rsidRDefault="00947BB5" w:rsidP="00054E4F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74657B" w14:textId="2A845E49" w:rsidR="00947BB5" w:rsidRPr="00C20284" w:rsidRDefault="00947BB5" w:rsidP="00367ADF">
            <w:pPr>
              <w:pStyle w:val="block"/>
              <w:tabs>
                <w:tab w:val="decimal" w:pos="780"/>
              </w:tabs>
              <w:spacing w:after="0" w:line="240" w:lineRule="auto"/>
              <w:ind w:left="-8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07" w:type="dxa"/>
            <w:gridSpan w:val="2"/>
            <w:shd w:val="clear" w:color="auto" w:fill="auto"/>
          </w:tcPr>
          <w:p w14:paraId="276600B8" w14:textId="77777777" w:rsidR="00947BB5" w:rsidRPr="00C20284" w:rsidRDefault="00947BB5" w:rsidP="00054E4F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</w:tcPr>
          <w:p w14:paraId="0F364EF1" w14:textId="60B4C00B" w:rsidR="00947BB5" w:rsidRPr="00C20284" w:rsidRDefault="00947BB5" w:rsidP="00367ADF">
            <w:pPr>
              <w:pStyle w:val="block"/>
              <w:tabs>
                <w:tab w:val="decimal" w:pos="700"/>
              </w:tabs>
              <w:spacing w:after="0" w:line="240" w:lineRule="auto"/>
              <w:ind w:left="-20" w:right="-80" w:hanging="37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03</w:t>
            </w:r>
          </w:p>
        </w:tc>
      </w:tr>
      <w:tr w:rsidR="00947BB5" w:rsidRPr="00C20284" w14:paraId="0E346387" w14:textId="77777777" w:rsidTr="00947BB5">
        <w:trPr>
          <w:cantSplit/>
          <w:trHeight w:hRule="exact" w:val="363"/>
        </w:trPr>
        <w:tc>
          <w:tcPr>
            <w:tcW w:w="4234" w:type="dxa"/>
            <w:shd w:val="clear" w:color="auto" w:fill="auto"/>
          </w:tcPr>
          <w:p w14:paraId="6064F5CB" w14:textId="72AF260A" w:rsidR="00947BB5" w:rsidRPr="00C20284" w:rsidRDefault="00947BB5" w:rsidP="00054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1" w:type="dxa"/>
            <w:shd w:val="clear" w:color="auto" w:fill="auto"/>
          </w:tcPr>
          <w:p w14:paraId="6C88F445" w14:textId="77777777" w:rsidR="00947BB5" w:rsidRPr="00C20284" w:rsidRDefault="00947BB5" w:rsidP="00054E4F">
            <w:pPr>
              <w:pStyle w:val="block"/>
              <w:tabs>
                <w:tab w:val="decimal" w:pos="821"/>
              </w:tabs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0FE89C" w14:textId="0518624C" w:rsidR="00947BB5" w:rsidRPr="00C20284" w:rsidRDefault="00947BB5" w:rsidP="00367ADF">
            <w:pPr>
              <w:pStyle w:val="block"/>
              <w:tabs>
                <w:tab w:val="decimal" w:pos="721"/>
              </w:tabs>
              <w:spacing w:after="0" w:line="240" w:lineRule="auto"/>
              <w:ind w:left="-80" w:right="-14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526</w:t>
            </w:r>
          </w:p>
        </w:tc>
        <w:tc>
          <w:tcPr>
            <w:tcW w:w="178" w:type="dxa"/>
            <w:gridSpan w:val="2"/>
            <w:shd w:val="clear" w:color="auto" w:fill="auto"/>
          </w:tcPr>
          <w:p w14:paraId="465B9817" w14:textId="77777777" w:rsidR="00947BB5" w:rsidRPr="00C20284" w:rsidRDefault="00947BB5" w:rsidP="00054E4F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E68804" w14:textId="2078618D" w:rsidR="00947BB5" w:rsidRPr="00C20284" w:rsidRDefault="00947BB5" w:rsidP="00367ADF">
            <w:pPr>
              <w:pStyle w:val="block"/>
              <w:tabs>
                <w:tab w:val="decimal" w:pos="911"/>
              </w:tabs>
              <w:spacing w:after="0" w:line="240" w:lineRule="auto"/>
              <w:ind w:left="-11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377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0FCDD3E" w14:textId="77777777" w:rsidR="00947BB5" w:rsidRPr="00C20284" w:rsidRDefault="00947BB5" w:rsidP="00054E4F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C05A8F" w14:textId="372678B5" w:rsidR="00947BB5" w:rsidRPr="00C20284" w:rsidRDefault="00947BB5" w:rsidP="00367ADF">
            <w:pPr>
              <w:pStyle w:val="block"/>
              <w:tabs>
                <w:tab w:val="decimal" w:pos="780"/>
              </w:tabs>
              <w:spacing w:after="0" w:line="240" w:lineRule="auto"/>
              <w:ind w:left="-8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07</w:t>
            </w:r>
          </w:p>
        </w:tc>
        <w:tc>
          <w:tcPr>
            <w:tcW w:w="207" w:type="dxa"/>
            <w:gridSpan w:val="2"/>
            <w:shd w:val="clear" w:color="auto" w:fill="auto"/>
          </w:tcPr>
          <w:p w14:paraId="315EDAEB" w14:textId="77777777" w:rsidR="00947BB5" w:rsidRPr="00C20284" w:rsidRDefault="00947BB5" w:rsidP="00054E4F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014157" w14:textId="2120E046" w:rsidR="00947BB5" w:rsidRPr="00367ADF" w:rsidRDefault="00947BB5" w:rsidP="00367ADF">
            <w:pPr>
              <w:pStyle w:val="block"/>
              <w:tabs>
                <w:tab w:val="decimal" w:pos="700"/>
              </w:tabs>
              <w:spacing w:after="0" w:line="240" w:lineRule="auto"/>
              <w:ind w:left="-20" w:right="-8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C2028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310</w:t>
            </w:r>
          </w:p>
        </w:tc>
      </w:tr>
      <w:tr w:rsidR="00947BB5" w:rsidRPr="00C20284" w14:paraId="1039173D" w14:textId="77777777" w:rsidTr="00947BB5">
        <w:trPr>
          <w:cantSplit/>
          <w:trHeight w:hRule="exact" w:val="363"/>
        </w:trPr>
        <w:tc>
          <w:tcPr>
            <w:tcW w:w="4234" w:type="dxa"/>
            <w:shd w:val="clear" w:color="auto" w:fill="auto"/>
          </w:tcPr>
          <w:p w14:paraId="2E46A8A8" w14:textId="77777777" w:rsidR="00947BB5" w:rsidRPr="00C20284" w:rsidRDefault="00947BB5" w:rsidP="00054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1" w:type="dxa"/>
            <w:shd w:val="clear" w:color="auto" w:fill="auto"/>
          </w:tcPr>
          <w:p w14:paraId="7098BE65" w14:textId="77777777" w:rsidR="00947BB5" w:rsidRPr="00C20284" w:rsidRDefault="00947BB5" w:rsidP="00054E4F">
            <w:pPr>
              <w:pStyle w:val="block"/>
              <w:tabs>
                <w:tab w:val="decimal" w:pos="821"/>
              </w:tabs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9" w:type="dxa"/>
            <w:tcBorders>
              <w:top w:val="double" w:sz="4" w:space="0" w:color="auto"/>
            </w:tcBorders>
            <w:shd w:val="clear" w:color="auto" w:fill="auto"/>
          </w:tcPr>
          <w:p w14:paraId="2ECD0DEC" w14:textId="77777777" w:rsidR="00947BB5" w:rsidRPr="009711B9" w:rsidRDefault="00947BB5" w:rsidP="00367ADF">
            <w:pPr>
              <w:pStyle w:val="block"/>
              <w:tabs>
                <w:tab w:val="decimal" w:pos="721"/>
              </w:tabs>
              <w:spacing w:after="0" w:line="240" w:lineRule="auto"/>
              <w:ind w:left="-80" w:right="-14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gridSpan w:val="2"/>
            <w:shd w:val="clear" w:color="auto" w:fill="auto"/>
          </w:tcPr>
          <w:p w14:paraId="0B9BD980" w14:textId="77777777" w:rsidR="00947BB5" w:rsidRPr="00C20284" w:rsidRDefault="00947BB5" w:rsidP="00054E4F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74F3B0E7" w14:textId="77777777" w:rsidR="00947BB5" w:rsidRPr="009711B9" w:rsidRDefault="00947BB5" w:rsidP="00367ADF">
            <w:pPr>
              <w:pStyle w:val="block"/>
              <w:tabs>
                <w:tab w:val="decimal" w:pos="911"/>
              </w:tabs>
              <w:spacing w:after="0" w:line="240" w:lineRule="auto"/>
              <w:ind w:lef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43D690F8" w14:textId="77777777" w:rsidR="00947BB5" w:rsidRPr="00C20284" w:rsidRDefault="00947BB5" w:rsidP="00054E4F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9844819" w14:textId="77777777" w:rsidR="00947BB5" w:rsidRPr="009711B9" w:rsidRDefault="00947BB5" w:rsidP="00367ADF">
            <w:pPr>
              <w:pStyle w:val="block"/>
              <w:tabs>
                <w:tab w:val="decimal" w:pos="780"/>
              </w:tabs>
              <w:spacing w:after="0" w:line="240" w:lineRule="auto"/>
              <w:ind w:left="-80" w:right="-8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07" w:type="dxa"/>
            <w:gridSpan w:val="2"/>
            <w:shd w:val="clear" w:color="auto" w:fill="auto"/>
          </w:tcPr>
          <w:p w14:paraId="02CE9DEF" w14:textId="77777777" w:rsidR="00947BB5" w:rsidRPr="00C20284" w:rsidRDefault="00947BB5" w:rsidP="00054E4F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double" w:sz="4" w:space="0" w:color="auto"/>
            </w:tcBorders>
            <w:shd w:val="clear" w:color="auto" w:fill="auto"/>
          </w:tcPr>
          <w:p w14:paraId="4B8D8BCD" w14:textId="77777777" w:rsidR="00947BB5" w:rsidRPr="009711B9" w:rsidRDefault="00947BB5" w:rsidP="00367ADF">
            <w:pPr>
              <w:pStyle w:val="block"/>
              <w:tabs>
                <w:tab w:val="decimal" w:pos="700"/>
              </w:tabs>
              <w:spacing w:after="0" w:line="240" w:lineRule="auto"/>
              <w:ind w:left="-20" w:right="-8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947BB5" w:rsidRPr="00C20284" w14:paraId="6C20C7EC" w14:textId="77777777" w:rsidTr="00947BB5">
        <w:trPr>
          <w:cantSplit/>
          <w:trHeight w:hRule="exact" w:val="363"/>
        </w:trPr>
        <w:tc>
          <w:tcPr>
            <w:tcW w:w="4234" w:type="dxa"/>
            <w:shd w:val="clear" w:color="auto" w:fill="auto"/>
          </w:tcPr>
          <w:p w14:paraId="46B8B9CA" w14:textId="7C1A158F" w:rsidR="00947BB5" w:rsidRPr="00C20284" w:rsidRDefault="00947BB5" w:rsidP="0081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BD7">
              <w:rPr>
                <w:rFonts w:ascii="Angsana New" w:hAnsi="Angsana New"/>
                <w:sz w:val="30"/>
                <w:szCs w:val="30"/>
                <w:cs/>
              </w:rPr>
              <w:t>หนี้สินทางการเงิน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81" w:type="dxa"/>
            <w:shd w:val="clear" w:color="auto" w:fill="auto"/>
          </w:tcPr>
          <w:p w14:paraId="4FE395C6" w14:textId="77777777" w:rsidR="00947BB5" w:rsidRPr="00C20284" w:rsidRDefault="00947BB5" w:rsidP="00813929">
            <w:pPr>
              <w:pStyle w:val="block"/>
              <w:tabs>
                <w:tab w:val="decimal" w:pos="821"/>
              </w:tabs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shd w:val="clear" w:color="auto" w:fill="auto"/>
          </w:tcPr>
          <w:p w14:paraId="68F5ADA9" w14:textId="0D372E7E" w:rsidR="00947BB5" w:rsidRPr="003A59DC" w:rsidRDefault="00947BB5" w:rsidP="00813929">
            <w:pPr>
              <w:pStyle w:val="block"/>
              <w:tabs>
                <w:tab w:val="decimal" w:pos="721"/>
              </w:tabs>
              <w:spacing w:after="0" w:line="240" w:lineRule="auto"/>
              <w:ind w:left="-80" w:right="-14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59DC"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78" w:type="dxa"/>
            <w:gridSpan w:val="2"/>
            <w:shd w:val="clear" w:color="auto" w:fill="auto"/>
          </w:tcPr>
          <w:p w14:paraId="34141957" w14:textId="77777777" w:rsidR="00947BB5" w:rsidRPr="00C20284" w:rsidRDefault="00947BB5" w:rsidP="00813929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1CFC7F" w14:textId="1B40D2F4" w:rsidR="00947BB5" w:rsidRPr="003A59DC" w:rsidRDefault="00947BB5" w:rsidP="00813929">
            <w:pPr>
              <w:pStyle w:val="block"/>
              <w:tabs>
                <w:tab w:val="decimal" w:pos="911"/>
              </w:tabs>
              <w:spacing w:after="0" w:line="240" w:lineRule="auto"/>
              <w:ind w:lef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59DC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3A59DC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D0F381B" w14:textId="77777777" w:rsidR="00947BB5" w:rsidRPr="00C20284" w:rsidRDefault="00947BB5" w:rsidP="00813929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E81E7B" w14:textId="78DBB0A7" w:rsidR="00947BB5" w:rsidRPr="003A59DC" w:rsidRDefault="00947BB5" w:rsidP="00813929">
            <w:pPr>
              <w:pStyle w:val="block"/>
              <w:tabs>
                <w:tab w:val="decimal" w:pos="780"/>
              </w:tabs>
              <w:spacing w:after="0" w:line="240" w:lineRule="auto"/>
              <w:ind w:left="-80" w:right="-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59D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07" w:type="dxa"/>
            <w:gridSpan w:val="2"/>
            <w:shd w:val="clear" w:color="auto" w:fill="auto"/>
          </w:tcPr>
          <w:p w14:paraId="52E627C7" w14:textId="77777777" w:rsidR="00947BB5" w:rsidRPr="00C20284" w:rsidRDefault="00947BB5" w:rsidP="00813929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</w:tcPr>
          <w:p w14:paraId="6290E7FD" w14:textId="67393B34" w:rsidR="00947BB5" w:rsidRPr="003A59DC" w:rsidRDefault="00947BB5" w:rsidP="00813929">
            <w:pPr>
              <w:pStyle w:val="block"/>
              <w:tabs>
                <w:tab w:val="decimal" w:pos="700"/>
              </w:tabs>
              <w:spacing w:after="0" w:line="240" w:lineRule="auto"/>
              <w:ind w:left="-20" w:right="-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59DC">
              <w:rPr>
                <w:rFonts w:ascii="Angsana New" w:hAnsi="Angsana New"/>
                <w:sz w:val="30"/>
                <w:szCs w:val="30"/>
                <w:lang w:val="en-US" w:bidi="th-TH"/>
              </w:rPr>
              <w:t>309</w:t>
            </w:r>
          </w:p>
        </w:tc>
      </w:tr>
      <w:tr w:rsidR="00947BB5" w:rsidRPr="00C20284" w14:paraId="080AFA90" w14:textId="77777777" w:rsidTr="00947BB5">
        <w:trPr>
          <w:cantSplit/>
          <w:trHeight w:hRule="exact" w:val="363"/>
        </w:trPr>
        <w:tc>
          <w:tcPr>
            <w:tcW w:w="4234" w:type="dxa"/>
            <w:shd w:val="clear" w:color="auto" w:fill="auto"/>
          </w:tcPr>
          <w:p w14:paraId="753101E8" w14:textId="77777777" w:rsidR="00947BB5" w:rsidRPr="00C20284" w:rsidRDefault="00947BB5" w:rsidP="0081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1" w:type="dxa"/>
            <w:shd w:val="clear" w:color="auto" w:fill="auto"/>
          </w:tcPr>
          <w:p w14:paraId="00C8BAD1" w14:textId="77777777" w:rsidR="00947BB5" w:rsidRPr="00C20284" w:rsidRDefault="00947BB5" w:rsidP="00813929">
            <w:pPr>
              <w:pStyle w:val="block"/>
              <w:tabs>
                <w:tab w:val="decimal" w:pos="821"/>
              </w:tabs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B3A2A4" w14:textId="140532CA" w:rsidR="00947BB5" w:rsidRPr="009711B9" w:rsidRDefault="00947BB5" w:rsidP="00813929">
            <w:pPr>
              <w:pStyle w:val="block"/>
              <w:tabs>
                <w:tab w:val="decimal" w:pos="721"/>
              </w:tabs>
              <w:spacing w:after="0" w:line="240" w:lineRule="auto"/>
              <w:ind w:left="-80" w:right="-14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78" w:type="dxa"/>
            <w:gridSpan w:val="2"/>
            <w:shd w:val="clear" w:color="auto" w:fill="auto"/>
          </w:tcPr>
          <w:p w14:paraId="197348B2" w14:textId="77777777" w:rsidR="00947BB5" w:rsidRPr="00C20284" w:rsidRDefault="00947BB5" w:rsidP="00813929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B88ED8" w14:textId="6DF55C1D" w:rsidR="00947BB5" w:rsidRPr="009711B9" w:rsidRDefault="00947BB5" w:rsidP="00813929">
            <w:pPr>
              <w:pStyle w:val="block"/>
              <w:tabs>
                <w:tab w:val="decimal" w:pos="911"/>
              </w:tabs>
              <w:spacing w:after="0" w:line="240" w:lineRule="auto"/>
              <w:ind w:lef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249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14CE32D" w14:textId="77777777" w:rsidR="00947BB5" w:rsidRPr="00C20284" w:rsidRDefault="00947BB5" w:rsidP="00813929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B40A65" w14:textId="1F14FB12" w:rsidR="00947BB5" w:rsidRPr="009711B9" w:rsidRDefault="00947BB5" w:rsidP="00813929">
            <w:pPr>
              <w:pStyle w:val="block"/>
              <w:tabs>
                <w:tab w:val="decimal" w:pos="780"/>
              </w:tabs>
              <w:spacing w:after="0" w:line="240" w:lineRule="auto"/>
              <w:ind w:left="-80" w:right="-8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07" w:type="dxa"/>
            <w:gridSpan w:val="2"/>
            <w:shd w:val="clear" w:color="auto" w:fill="auto"/>
          </w:tcPr>
          <w:p w14:paraId="1EFF7E63" w14:textId="77777777" w:rsidR="00947BB5" w:rsidRPr="00C20284" w:rsidRDefault="00947BB5" w:rsidP="00813929">
            <w:pPr>
              <w:pStyle w:val="block"/>
              <w:spacing w:after="0" w:line="240" w:lineRule="auto"/>
              <w:ind w:left="-7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A0708F" w14:textId="26B09C04" w:rsidR="00947BB5" w:rsidRPr="009711B9" w:rsidRDefault="00947BB5" w:rsidP="00813929">
            <w:pPr>
              <w:pStyle w:val="block"/>
              <w:tabs>
                <w:tab w:val="decimal" w:pos="700"/>
              </w:tabs>
              <w:spacing w:after="0" w:line="240" w:lineRule="auto"/>
              <w:ind w:left="-20" w:right="-8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309</w:t>
            </w:r>
          </w:p>
        </w:tc>
      </w:tr>
    </w:tbl>
    <w:p w14:paraId="7931C126" w14:textId="40559B11" w:rsidR="00E367CD" w:rsidRDefault="00E367CD" w:rsidP="008F49C2">
      <w:pPr>
        <w:tabs>
          <w:tab w:val="clear" w:pos="454"/>
          <w:tab w:val="clear" w:pos="680"/>
          <w:tab w:val="clear" w:pos="907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F2AC4E7" w14:textId="77777777" w:rsidR="00E367CD" w:rsidRDefault="00E367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6EF76BD" w14:textId="0A7F40E4" w:rsidR="00C52ECC" w:rsidRPr="008579CE" w:rsidRDefault="008F49C2" w:rsidP="008579CE">
      <w:pPr>
        <w:tabs>
          <w:tab w:val="clear" w:pos="454"/>
          <w:tab w:val="clear" w:pos="680"/>
          <w:tab w:val="clear" w:pos="907"/>
        </w:tabs>
        <w:spacing w:line="240" w:lineRule="auto"/>
        <w:ind w:left="900"/>
        <w:jc w:val="thaiDistribute"/>
        <w:rPr>
          <w:rFonts w:asciiTheme="majorBidi" w:hAnsiTheme="majorBidi"/>
          <w:sz w:val="30"/>
          <w:szCs w:val="30"/>
        </w:rPr>
      </w:pPr>
      <w:r w:rsidRPr="008579CE">
        <w:rPr>
          <w:rFonts w:asciiTheme="majorBidi" w:hAnsiTheme="majorBidi" w:hint="cs"/>
          <w:sz w:val="30"/>
          <w:szCs w:val="30"/>
          <w:cs/>
        </w:rPr>
        <w:lastRenderedPageBreak/>
        <w:t>อัตราดอกเบี้ยที่แท้จริงของหนี้สินทางการเงินที่มีภาระดอกเบี้ย</w:t>
      </w:r>
      <w:r w:rsidR="00FE461F" w:rsidRPr="008579CE">
        <w:rPr>
          <w:rFonts w:asciiTheme="majorBidi" w:hAnsiTheme="majorBidi" w:hint="cs"/>
          <w:sz w:val="30"/>
          <w:szCs w:val="30"/>
          <w:cs/>
        </w:rPr>
        <w:t>ไม่รวมเงินกู้ยืมจากกิจการที่เกี่ยวข้องกัน</w:t>
      </w:r>
      <w:r w:rsidR="008579CE" w:rsidRPr="008579CE">
        <w:rPr>
          <w:rFonts w:asciiTheme="majorBidi" w:hAnsiTheme="majorBidi" w:hint="cs"/>
          <w:sz w:val="30"/>
          <w:szCs w:val="30"/>
          <w:cs/>
        </w:rPr>
        <w:t>และ</w:t>
      </w:r>
      <w:r w:rsidR="0081351A">
        <w:rPr>
          <w:rFonts w:asciiTheme="majorBidi" w:hAnsiTheme="majorBidi"/>
          <w:sz w:val="30"/>
          <w:szCs w:val="30"/>
        </w:rPr>
        <w:br/>
      </w:r>
      <w:r w:rsidR="008579CE" w:rsidRPr="008579CE">
        <w:rPr>
          <w:rFonts w:asciiTheme="majorBidi" w:hAnsiTheme="majorBidi" w:hint="cs"/>
          <w:sz w:val="30"/>
          <w:szCs w:val="30"/>
          <w:cs/>
        </w:rPr>
        <w:t>หุ้นกู้</w:t>
      </w:r>
      <w:r w:rsidR="00C52ECC" w:rsidRPr="008579CE">
        <w:rPr>
          <w:rFonts w:asciiTheme="majorBidi" w:hAnsiTheme="majorBidi" w:hint="cs"/>
          <w:sz w:val="30"/>
          <w:szCs w:val="30"/>
          <w:cs/>
        </w:rPr>
        <w:t>มีดังนี้</w:t>
      </w:r>
    </w:p>
    <w:p w14:paraId="01701E3E" w14:textId="77777777" w:rsidR="00C52ECC" w:rsidRPr="00C52ECC" w:rsidRDefault="00C52ECC" w:rsidP="00C52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135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187" w:type="dxa"/>
        <w:tblInd w:w="88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3"/>
        <w:gridCol w:w="187"/>
        <w:gridCol w:w="1051"/>
        <w:gridCol w:w="187"/>
        <w:gridCol w:w="1052"/>
        <w:gridCol w:w="187"/>
        <w:gridCol w:w="1051"/>
        <w:gridCol w:w="187"/>
        <w:gridCol w:w="1052"/>
      </w:tblGrid>
      <w:tr w:rsidR="00247214" w:rsidRPr="007C4EAE" w14:paraId="33E425E0" w14:textId="77777777" w:rsidTr="0067425D">
        <w:trPr>
          <w:cantSplit/>
          <w:trHeight w:hRule="exact" w:val="374"/>
          <w:tblHeader/>
        </w:trPr>
        <w:tc>
          <w:tcPr>
            <w:tcW w:w="4233" w:type="dxa"/>
            <w:shd w:val="clear" w:color="auto" w:fill="auto"/>
          </w:tcPr>
          <w:p w14:paraId="7CD6774D" w14:textId="77777777" w:rsidR="00247214" w:rsidRPr="007C4EAE" w:rsidRDefault="00247214" w:rsidP="00247214">
            <w:pPr>
              <w:pStyle w:val="block"/>
              <w:tabs>
                <w:tab w:val="left" w:pos="191"/>
              </w:tabs>
              <w:spacing w:after="0" w:line="240" w:lineRule="auto"/>
              <w:ind w:lef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87" w:type="dxa"/>
          </w:tcPr>
          <w:p w14:paraId="4AABCC85" w14:textId="77777777" w:rsidR="00247214" w:rsidRPr="007C4EAE" w:rsidRDefault="00247214" w:rsidP="00247214">
            <w:pPr>
              <w:pStyle w:val="block"/>
              <w:tabs>
                <w:tab w:val="left" w:pos="191"/>
              </w:tabs>
              <w:spacing w:after="0" w:line="240" w:lineRule="auto"/>
              <w:ind w:lef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767" w:type="dxa"/>
            <w:gridSpan w:val="7"/>
            <w:shd w:val="clear" w:color="auto" w:fill="auto"/>
          </w:tcPr>
          <w:p w14:paraId="4F275B3D" w14:textId="709F5D09" w:rsidR="00247214" w:rsidRPr="008D3CB3" w:rsidRDefault="00247214" w:rsidP="00247214">
            <w:pPr>
              <w:pStyle w:val="block"/>
              <w:tabs>
                <w:tab w:val="left" w:pos="191"/>
              </w:tabs>
              <w:spacing w:after="0" w:line="240" w:lineRule="auto"/>
              <w:ind w:left="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(หน่วย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 xml:space="preserve">: 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ร้อยละ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CB2A6E" w:rsidRPr="007C4EAE" w14:paraId="28073B4C" w14:textId="77777777" w:rsidTr="00247214">
        <w:trPr>
          <w:cantSplit/>
          <w:trHeight w:hRule="exact" w:val="374"/>
          <w:tblHeader/>
        </w:trPr>
        <w:tc>
          <w:tcPr>
            <w:tcW w:w="4233" w:type="dxa"/>
            <w:shd w:val="clear" w:color="auto" w:fill="auto"/>
          </w:tcPr>
          <w:p w14:paraId="6DB8B414" w14:textId="77777777" w:rsidR="00CB2A6E" w:rsidRPr="007C4EAE" w:rsidRDefault="00CB2A6E" w:rsidP="007C4EAE">
            <w:pPr>
              <w:pStyle w:val="block"/>
              <w:tabs>
                <w:tab w:val="left" w:pos="191"/>
              </w:tabs>
              <w:spacing w:after="0" w:line="240" w:lineRule="auto"/>
              <w:ind w:lef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87" w:type="dxa"/>
          </w:tcPr>
          <w:p w14:paraId="67D36BB0" w14:textId="77777777" w:rsidR="00CB2A6E" w:rsidRPr="007C4EAE" w:rsidRDefault="00CB2A6E" w:rsidP="007C4EAE">
            <w:pPr>
              <w:pStyle w:val="block"/>
              <w:tabs>
                <w:tab w:val="left" w:pos="191"/>
              </w:tabs>
              <w:spacing w:after="0" w:line="240" w:lineRule="auto"/>
              <w:ind w:lef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29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1E1651D" w14:textId="71BFD821" w:rsidR="00CB2A6E" w:rsidRPr="008D3CB3" w:rsidRDefault="00CB2A6E" w:rsidP="007C4EAE">
            <w:pPr>
              <w:pStyle w:val="block"/>
              <w:tabs>
                <w:tab w:val="left" w:pos="191"/>
              </w:tabs>
              <w:spacing w:after="0" w:line="240" w:lineRule="auto"/>
              <w:ind w:left="1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D3CB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  <w:r w:rsidRPr="008D3CB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1EF1017F" w14:textId="77777777" w:rsidR="00CB2A6E" w:rsidRPr="008D3CB3" w:rsidRDefault="00CB2A6E" w:rsidP="007C4EAE">
            <w:pPr>
              <w:pStyle w:val="block"/>
              <w:tabs>
                <w:tab w:val="left" w:pos="191"/>
              </w:tabs>
              <w:spacing w:after="0" w:line="240" w:lineRule="auto"/>
              <w:ind w:left="1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29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ED3378F" w14:textId="77777777" w:rsidR="00CB2A6E" w:rsidRPr="008D3CB3" w:rsidRDefault="00CB2A6E" w:rsidP="007C4EAE">
            <w:pPr>
              <w:pStyle w:val="block"/>
              <w:tabs>
                <w:tab w:val="left" w:pos="191"/>
              </w:tabs>
              <w:spacing w:after="0" w:line="240" w:lineRule="auto"/>
              <w:ind w:left="1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D3CB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CB2A6E" w:rsidRPr="008D3CB3" w14:paraId="69E4A912" w14:textId="77777777" w:rsidTr="008D3CB3">
        <w:trPr>
          <w:cantSplit/>
          <w:trHeight w:hRule="exact" w:val="374"/>
          <w:tblHeader/>
        </w:trPr>
        <w:tc>
          <w:tcPr>
            <w:tcW w:w="4233" w:type="dxa"/>
            <w:shd w:val="clear" w:color="auto" w:fill="auto"/>
          </w:tcPr>
          <w:p w14:paraId="530BC269" w14:textId="6146B550" w:rsidR="00CB2A6E" w:rsidRPr="008D3CB3" w:rsidRDefault="00CB2A6E" w:rsidP="007C4EAE">
            <w:pPr>
              <w:pStyle w:val="block"/>
              <w:tabs>
                <w:tab w:val="left" w:pos="191"/>
              </w:tabs>
              <w:spacing w:after="0" w:line="240" w:lineRule="auto"/>
              <w:ind w:left="11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7" w:type="dxa"/>
          </w:tcPr>
          <w:p w14:paraId="7224DB48" w14:textId="77777777" w:rsidR="00CB2A6E" w:rsidRPr="008D3CB3" w:rsidRDefault="00CB2A6E" w:rsidP="007C4EAE">
            <w:pPr>
              <w:pStyle w:val="block"/>
              <w:tabs>
                <w:tab w:val="left" w:pos="191"/>
              </w:tabs>
              <w:spacing w:after="0" w:line="240" w:lineRule="auto"/>
              <w:ind w:left="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2E0546" w14:textId="37F44915" w:rsidR="00CB2A6E" w:rsidRPr="008D3CB3" w:rsidRDefault="00CB2A6E" w:rsidP="007C4EAE">
            <w:pPr>
              <w:pStyle w:val="block"/>
              <w:tabs>
                <w:tab w:val="left" w:pos="191"/>
              </w:tabs>
              <w:spacing w:after="0" w:line="240" w:lineRule="auto"/>
              <w:ind w:left="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D3CB3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7" w:type="dxa"/>
            <w:tcBorders>
              <w:top w:val="single" w:sz="4" w:space="0" w:color="auto"/>
            </w:tcBorders>
            <w:shd w:val="clear" w:color="auto" w:fill="auto"/>
          </w:tcPr>
          <w:p w14:paraId="518CFAB6" w14:textId="77777777" w:rsidR="00CB2A6E" w:rsidRPr="008D3CB3" w:rsidRDefault="00CB2A6E" w:rsidP="007C4EAE">
            <w:pPr>
              <w:pStyle w:val="block"/>
              <w:tabs>
                <w:tab w:val="left" w:pos="191"/>
              </w:tabs>
              <w:spacing w:after="0" w:line="240" w:lineRule="auto"/>
              <w:ind w:left="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7AFF5F" w14:textId="77777777" w:rsidR="00CB2A6E" w:rsidRPr="008D3CB3" w:rsidRDefault="00CB2A6E" w:rsidP="007C4EAE">
            <w:pPr>
              <w:pStyle w:val="block"/>
              <w:tabs>
                <w:tab w:val="left" w:pos="191"/>
              </w:tabs>
              <w:spacing w:after="0" w:line="240" w:lineRule="auto"/>
              <w:ind w:left="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D3CB3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7" w:type="dxa"/>
            <w:shd w:val="clear" w:color="auto" w:fill="auto"/>
          </w:tcPr>
          <w:p w14:paraId="11A39E88" w14:textId="77777777" w:rsidR="00CB2A6E" w:rsidRPr="008D3CB3" w:rsidRDefault="00CB2A6E" w:rsidP="007C4EAE">
            <w:pPr>
              <w:pStyle w:val="block"/>
              <w:tabs>
                <w:tab w:val="left" w:pos="191"/>
              </w:tabs>
              <w:spacing w:after="0" w:line="240" w:lineRule="auto"/>
              <w:ind w:left="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4D0571AA" w14:textId="77777777" w:rsidR="00CB2A6E" w:rsidRPr="008D3CB3" w:rsidRDefault="00CB2A6E" w:rsidP="007C4EAE">
            <w:pPr>
              <w:pStyle w:val="block"/>
              <w:tabs>
                <w:tab w:val="left" w:pos="191"/>
              </w:tabs>
              <w:spacing w:after="0" w:line="240" w:lineRule="auto"/>
              <w:ind w:left="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D3CB3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7" w:type="dxa"/>
            <w:shd w:val="clear" w:color="auto" w:fill="auto"/>
          </w:tcPr>
          <w:p w14:paraId="64E671AE" w14:textId="77777777" w:rsidR="00CB2A6E" w:rsidRPr="008D3CB3" w:rsidRDefault="00CB2A6E" w:rsidP="007C4EAE">
            <w:pPr>
              <w:pStyle w:val="block"/>
              <w:tabs>
                <w:tab w:val="left" w:pos="191"/>
              </w:tabs>
              <w:spacing w:after="0" w:line="240" w:lineRule="auto"/>
              <w:ind w:left="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auto"/>
          </w:tcPr>
          <w:p w14:paraId="77A401C4" w14:textId="77777777" w:rsidR="00CB2A6E" w:rsidRPr="008D3CB3" w:rsidRDefault="00CB2A6E" w:rsidP="007C4EAE">
            <w:pPr>
              <w:pStyle w:val="block"/>
              <w:tabs>
                <w:tab w:val="left" w:pos="191"/>
              </w:tabs>
              <w:spacing w:after="0" w:line="240" w:lineRule="auto"/>
              <w:ind w:left="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D3CB3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D25C71" w:rsidRPr="00C20284" w14:paraId="1B43B660" w14:textId="77777777" w:rsidTr="008D3CB3">
        <w:trPr>
          <w:cantSplit/>
        </w:trPr>
        <w:tc>
          <w:tcPr>
            <w:tcW w:w="4233" w:type="dxa"/>
            <w:shd w:val="clear" w:color="auto" w:fill="auto"/>
          </w:tcPr>
          <w:p w14:paraId="346B8D7D" w14:textId="77777777" w:rsidR="00D25C71" w:rsidRPr="00C20284" w:rsidRDefault="00D25C71" w:rsidP="00DC0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7" w:type="dxa"/>
          </w:tcPr>
          <w:p w14:paraId="1D1FC410" w14:textId="77777777" w:rsidR="00D25C71" w:rsidRPr="00C20284" w:rsidRDefault="00D25C71" w:rsidP="00DC07BD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66B15082" w14:textId="77777777" w:rsidR="00D25C71" w:rsidRPr="00C20284" w:rsidRDefault="00D25C71" w:rsidP="00DC07BD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3B6A7BFF" w14:textId="77777777" w:rsidR="00D25C71" w:rsidRPr="00C20284" w:rsidRDefault="00D25C71" w:rsidP="00DC07BD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7F23A745" w14:textId="77777777" w:rsidR="00D25C71" w:rsidRPr="00C20284" w:rsidRDefault="00D25C71" w:rsidP="00DC07BD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15D506C4" w14:textId="77777777" w:rsidR="00D25C71" w:rsidRPr="00C20284" w:rsidRDefault="00D25C71" w:rsidP="00DC07BD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28715B0E" w14:textId="77777777" w:rsidR="00D25C71" w:rsidRPr="00C20284" w:rsidRDefault="00D25C71" w:rsidP="00DC07BD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1FBEF75D" w14:textId="77777777" w:rsidR="00D25C71" w:rsidRPr="00C20284" w:rsidRDefault="00D25C71" w:rsidP="00DC07BD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7C246500" w14:textId="77777777" w:rsidR="00D25C71" w:rsidRPr="00C20284" w:rsidRDefault="00D25C71" w:rsidP="00DC07BD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3CB3" w:rsidRPr="00E367CD" w14:paraId="74CD8AF8" w14:textId="77777777" w:rsidTr="00E367CD">
        <w:trPr>
          <w:cantSplit/>
          <w:trHeight w:hRule="exact" w:val="360"/>
        </w:trPr>
        <w:tc>
          <w:tcPr>
            <w:tcW w:w="4233" w:type="dxa"/>
            <w:shd w:val="clear" w:color="auto" w:fill="auto"/>
          </w:tcPr>
          <w:p w14:paraId="4D7ACC0A" w14:textId="6022E856" w:rsidR="008D3CB3" w:rsidRPr="008D3CB3" w:rsidRDefault="00E367CD" w:rsidP="00E3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hanging="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</w:t>
            </w:r>
            <w:r w:rsidR="00525AC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25ACA">
              <w:rPr>
                <w:rFonts w:ascii="Angsana New" w:hAnsi="Angsana New" w:hint="cs"/>
                <w:sz w:val="30"/>
                <w:szCs w:val="30"/>
                <w:cs/>
              </w:rPr>
              <w:t>ตั๋วแลกเงิน และเ</w:t>
            </w:r>
            <w:r w:rsidR="0002489D">
              <w:rPr>
                <w:rFonts w:ascii="Angsana New" w:hAnsi="Angsana New" w:hint="cs"/>
                <w:sz w:val="30"/>
                <w:szCs w:val="30"/>
                <w:cs/>
              </w:rPr>
              <w:t>งินกู้ยืมจาก</w:t>
            </w:r>
          </w:p>
        </w:tc>
        <w:tc>
          <w:tcPr>
            <w:tcW w:w="187" w:type="dxa"/>
          </w:tcPr>
          <w:p w14:paraId="7AF2855A" w14:textId="77777777" w:rsidR="008D3CB3" w:rsidRPr="00C20284" w:rsidRDefault="008D3CB3" w:rsidP="00E3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hanging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44F2D936" w14:textId="65B5AD9A" w:rsidR="008D3CB3" w:rsidRPr="00036FDA" w:rsidRDefault="008D3CB3" w:rsidP="007E27E1">
            <w:pPr>
              <w:pStyle w:val="block"/>
              <w:tabs>
                <w:tab w:val="decimal" w:pos="673"/>
              </w:tabs>
              <w:spacing w:after="0" w:line="240" w:lineRule="auto"/>
              <w:ind w:left="-80" w:right="5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3383CED9" w14:textId="77777777" w:rsidR="008D3CB3" w:rsidRPr="00C20284" w:rsidRDefault="008D3CB3" w:rsidP="00E3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hanging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62A339B1" w14:textId="77777777" w:rsidR="008D3CB3" w:rsidRPr="00036FDA" w:rsidRDefault="008D3CB3" w:rsidP="007E27E1">
            <w:pPr>
              <w:pStyle w:val="block"/>
              <w:tabs>
                <w:tab w:val="decimal" w:pos="673"/>
              </w:tabs>
              <w:spacing w:after="0" w:line="240" w:lineRule="auto"/>
              <w:ind w:left="-80" w:right="5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2AE9137E" w14:textId="77777777" w:rsidR="008D3CB3" w:rsidRPr="00036FDA" w:rsidRDefault="008D3CB3" w:rsidP="007E27E1">
            <w:pPr>
              <w:pStyle w:val="block"/>
              <w:tabs>
                <w:tab w:val="decimal" w:pos="673"/>
              </w:tabs>
              <w:spacing w:after="0" w:line="240" w:lineRule="auto"/>
              <w:ind w:left="-80" w:right="5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4A9D9A98" w14:textId="77777777" w:rsidR="008D3CB3" w:rsidRPr="00036FDA" w:rsidRDefault="008D3CB3" w:rsidP="007E27E1">
            <w:pPr>
              <w:pStyle w:val="block"/>
              <w:tabs>
                <w:tab w:val="decimal" w:pos="673"/>
              </w:tabs>
              <w:spacing w:after="0" w:line="240" w:lineRule="auto"/>
              <w:ind w:left="-80" w:right="5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1B40A08C" w14:textId="77777777" w:rsidR="008D3CB3" w:rsidRPr="00036FDA" w:rsidRDefault="008D3CB3" w:rsidP="007E27E1">
            <w:pPr>
              <w:pStyle w:val="block"/>
              <w:tabs>
                <w:tab w:val="decimal" w:pos="673"/>
              </w:tabs>
              <w:spacing w:after="0" w:line="240" w:lineRule="auto"/>
              <w:ind w:left="-80" w:right="5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195BE0D8" w14:textId="77777777" w:rsidR="008D3CB3" w:rsidRPr="00036FDA" w:rsidRDefault="008D3CB3" w:rsidP="007E27E1">
            <w:pPr>
              <w:pStyle w:val="block"/>
              <w:tabs>
                <w:tab w:val="decimal" w:pos="673"/>
              </w:tabs>
              <w:spacing w:after="0" w:line="240" w:lineRule="auto"/>
              <w:ind w:left="-80" w:right="5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02489D" w:rsidRPr="00E367CD" w14:paraId="3DDD57BD" w14:textId="77777777" w:rsidTr="00E367CD">
        <w:trPr>
          <w:cantSplit/>
          <w:trHeight w:hRule="exact" w:val="360"/>
        </w:trPr>
        <w:tc>
          <w:tcPr>
            <w:tcW w:w="4233" w:type="dxa"/>
            <w:shd w:val="clear" w:color="auto" w:fill="auto"/>
          </w:tcPr>
          <w:p w14:paraId="5B2B0CE9" w14:textId="0FCB222C" w:rsidR="0002489D" w:rsidRPr="0002489D" w:rsidRDefault="0002489D" w:rsidP="00024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1" w:firstLine="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489D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87" w:type="dxa"/>
          </w:tcPr>
          <w:p w14:paraId="1D9B335E" w14:textId="77777777" w:rsidR="0002489D" w:rsidRPr="00C20284" w:rsidRDefault="0002489D" w:rsidP="00024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hanging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660E6620" w14:textId="513247B7" w:rsidR="0002489D" w:rsidRPr="00324982" w:rsidRDefault="001F199A" w:rsidP="007E27E1">
            <w:pPr>
              <w:pStyle w:val="block"/>
              <w:tabs>
                <w:tab w:val="decimal" w:pos="673"/>
              </w:tabs>
              <w:spacing w:after="0" w:line="240" w:lineRule="auto"/>
              <w:ind w:left="-80" w:right="5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24982">
              <w:rPr>
                <w:rFonts w:ascii="Angsana New" w:hAnsi="Angsana New"/>
                <w:sz w:val="30"/>
                <w:szCs w:val="30"/>
                <w:lang w:val="en-US" w:bidi="th-TH"/>
              </w:rPr>
              <w:t>3.</w:t>
            </w:r>
            <w:r w:rsidR="00461771" w:rsidRPr="00324982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5170D6AE" w14:textId="77777777" w:rsidR="0002489D" w:rsidRPr="00324982" w:rsidRDefault="0002489D" w:rsidP="007E2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11" w:right="59" w:hanging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70E8B11E" w14:textId="0E615BF6" w:rsidR="0002489D" w:rsidRPr="00324982" w:rsidRDefault="00461771" w:rsidP="007E27E1">
            <w:pPr>
              <w:pStyle w:val="block"/>
              <w:tabs>
                <w:tab w:val="decimal" w:pos="673"/>
              </w:tabs>
              <w:spacing w:after="0" w:line="240" w:lineRule="auto"/>
              <w:ind w:left="-80" w:right="5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24982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BC5B51" w:rsidRPr="00324982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324982">
              <w:rPr>
                <w:rFonts w:ascii="Angsana New" w:hAnsi="Angsana New"/>
                <w:sz w:val="30"/>
                <w:szCs w:val="30"/>
                <w:lang w:val="en-US" w:bidi="th-TH"/>
              </w:rPr>
              <w:t>89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29DFB8EC" w14:textId="77777777" w:rsidR="0002489D" w:rsidRPr="00324982" w:rsidRDefault="0002489D" w:rsidP="007E27E1">
            <w:pPr>
              <w:pStyle w:val="block"/>
              <w:tabs>
                <w:tab w:val="decimal" w:pos="673"/>
              </w:tabs>
              <w:spacing w:after="0" w:line="240" w:lineRule="auto"/>
              <w:ind w:left="-80" w:right="5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06C5F44E" w14:textId="63DE6506" w:rsidR="0002489D" w:rsidRPr="00324982" w:rsidRDefault="00461771" w:rsidP="007E27E1">
            <w:pPr>
              <w:pStyle w:val="block"/>
              <w:tabs>
                <w:tab w:val="decimal" w:pos="673"/>
              </w:tabs>
              <w:spacing w:after="0" w:line="240" w:lineRule="auto"/>
              <w:ind w:left="-80" w:right="5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24982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1F199A" w:rsidRPr="00324982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324982">
              <w:rPr>
                <w:rFonts w:ascii="Angsana New" w:hAnsi="Angsana New"/>
                <w:sz w:val="30"/>
                <w:szCs w:val="30"/>
                <w:lang w:val="en-US" w:bidi="th-TH"/>
              </w:rPr>
              <w:t>62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7339FB25" w14:textId="77777777" w:rsidR="0002489D" w:rsidRPr="00324982" w:rsidRDefault="0002489D" w:rsidP="007E27E1">
            <w:pPr>
              <w:pStyle w:val="block"/>
              <w:tabs>
                <w:tab w:val="decimal" w:pos="673"/>
              </w:tabs>
              <w:spacing w:after="0" w:line="240" w:lineRule="auto"/>
              <w:ind w:left="-80" w:right="5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1264BE18" w14:textId="48BB6BEB" w:rsidR="0002489D" w:rsidRPr="00324982" w:rsidRDefault="00461771" w:rsidP="007E27E1">
            <w:pPr>
              <w:pStyle w:val="block"/>
              <w:tabs>
                <w:tab w:val="decimal" w:pos="673"/>
              </w:tabs>
              <w:spacing w:after="0" w:line="240" w:lineRule="auto"/>
              <w:ind w:left="-80" w:right="5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24982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1F199A" w:rsidRPr="00324982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324982">
              <w:rPr>
                <w:rFonts w:ascii="Angsana New" w:hAnsi="Angsana New"/>
                <w:sz w:val="30"/>
                <w:szCs w:val="30"/>
                <w:lang w:val="en-US" w:bidi="th-TH"/>
              </w:rPr>
              <w:t>89</w:t>
            </w:r>
          </w:p>
        </w:tc>
      </w:tr>
      <w:tr w:rsidR="002C241A" w:rsidRPr="00E367CD" w14:paraId="30097452" w14:textId="77777777" w:rsidTr="00E367CD">
        <w:trPr>
          <w:cantSplit/>
          <w:trHeight w:hRule="exact" w:val="360"/>
        </w:trPr>
        <w:tc>
          <w:tcPr>
            <w:tcW w:w="4233" w:type="dxa"/>
            <w:shd w:val="clear" w:color="auto" w:fill="auto"/>
          </w:tcPr>
          <w:p w14:paraId="4A6C48ED" w14:textId="4AD968B0" w:rsidR="002C241A" w:rsidRDefault="00BF5E22" w:rsidP="002C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87" w:type="dxa"/>
          </w:tcPr>
          <w:p w14:paraId="37368770" w14:textId="77777777" w:rsidR="002C241A" w:rsidRPr="00C20284" w:rsidRDefault="002C241A" w:rsidP="00024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hanging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41F69746" w14:textId="005F99F4" w:rsidR="002C241A" w:rsidRPr="00036FDA" w:rsidRDefault="00BC5B51" w:rsidP="007E27E1">
            <w:pPr>
              <w:pStyle w:val="block"/>
              <w:tabs>
                <w:tab w:val="decimal" w:pos="673"/>
              </w:tabs>
              <w:spacing w:after="0" w:line="240" w:lineRule="auto"/>
              <w:ind w:left="-80" w:right="5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6.57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2C162C20" w14:textId="77777777" w:rsidR="002C241A" w:rsidRPr="00C20284" w:rsidRDefault="002C241A" w:rsidP="007E2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11" w:right="59" w:hanging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69A79D57" w14:textId="5107D199" w:rsidR="002C241A" w:rsidRPr="00036FDA" w:rsidRDefault="00BC5B51" w:rsidP="007E27E1">
            <w:pPr>
              <w:pStyle w:val="block"/>
              <w:tabs>
                <w:tab w:val="decimal" w:pos="673"/>
              </w:tabs>
              <w:spacing w:after="0" w:line="240" w:lineRule="auto"/>
              <w:ind w:left="-80" w:right="5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6.39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5E4C0B04" w14:textId="77777777" w:rsidR="002C241A" w:rsidRPr="00036FDA" w:rsidRDefault="002C241A" w:rsidP="007E27E1">
            <w:pPr>
              <w:pStyle w:val="block"/>
              <w:tabs>
                <w:tab w:val="decimal" w:pos="673"/>
              </w:tabs>
              <w:spacing w:after="0" w:line="240" w:lineRule="auto"/>
              <w:ind w:left="-80" w:right="5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264F6E53" w14:textId="1C218D5F" w:rsidR="002C241A" w:rsidRPr="00036FDA" w:rsidRDefault="001F199A" w:rsidP="007E27E1">
            <w:pPr>
              <w:pStyle w:val="block"/>
              <w:tabs>
                <w:tab w:val="decimal" w:pos="673"/>
              </w:tabs>
              <w:spacing w:after="0" w:line="240" w:lineRule="auto"/>
              <w:ind w:left="-80" w:right="5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3.03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50481FC6" w14:textId="77777777" w:rsidR="002C241A" w:rsidRPr="00036FDA" w:rsidRDefault="002C241A" w:rsidP="007E27E1">
            <w:pPr>
              <w:pStyle w:val="block"/>
              <w:tabs>
                <w:tab w:val="decimal" w:pos="673"/>
              </w:tabs>
              <w:spacing w:after="0" w:line="240" w:lineRule="auto"/>
              <w:ind w:left="-80" w:right="5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79F7BC8D" w14:textId="046A269E" w:rsidR="002C241A" w:rsidRPr="00036FDA" w:rsidRDefault="001F199A" w:rsidP="007E27E1">
            <w:pPr>
              <w:pStyle w:val="block"/>
              <w:tabs>
                <w:tab w:val="decimal" w:pos="673"/>
              </w:tabs>
              <w:spacing w:after="0" w:line="240" w:lineRule="auto"/>
              <w:ind w:left="-80" w:right="5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3.03</w:t>
            </w:r>
          </w:p>
        </w:tc>
      </w:tr>
    </w:tbl>
    <w:p w14:paraId="474AC59B" w14:textId="77777777" w:rsidR="008F49C2" w:rsidRPr="00C20284" w:rsidRDefault="008F49C2" w:rsidP="008F49C2">
      <w:pPr>
        <w:tabs>
          <w:tab w:val="clear" w:pos="454"/>
          <w:tab w:val="clear" w:pos="680"/>
          <w:tab w:val="clear" w:pos="907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B79A7A3" w14:textId="3CFFD41D" w:rsidR="004C0503" w:rsidRPr="00C20284" w:rsidRDefault="004C0503" w:rsidP="00367ADF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 w:hanging="45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20284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C2028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</w:t>
      </w:r>
      <w:r w:rsidRPr="00C20284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9711B9" w:rsidRPr="009711B9">
        <w:rPr>
          <w:rFonts w:asciiTheme="majorBidi" w:hAnsiTheme="majorBidi"/>
          <w:b/>
          <w:bCs/>
          <w:i/>
          <w:iCs/>
          <w:sz w:val="30"/>
          <w:szCs w:val="30"/>
        </w:rPr>
        <w:t>3</w:t>
      </w:r>
      <w:r w:rsidRPr="00C20284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</w:t>
      </w:r>
      <w:r w:rsidRPr="00C2028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4520F700" w14:textId="77777777" w:rsidR="004C0503" w:rsidRPr="00C20284" w:rsidRDefault="004C0503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2E6B12" w14:textId="01137F3C" w:rsidR="007D4CC4" w:rsidRDefault="007D4CC4">
      <w:pPr>
        <w:tabs>
          <w:tab w:val="clear" w:pos="454"/>
          <w:tab w:val="clear" w:pos="680"/>
          <w:tab w:val="clear" w:pos="907"/>
        </w:tabs>
        <w:spacing w:line="240" w:lineRule="auto"/>
        <w:ind w:left="900"/>
        <w:jc w:val="thaiDistribute"/>
        <w:rPr>
          <w:rFonts w:asciiTheme="majorBidi" w:hAnsiTheme="majorBidi"/>
          <w:sz w:val="30"/>
          <w:szCs w:val="30"/>
        </w:rPr>
      </w:pPr>
      <w:r w:rsidRPr="007D4CC4">
        <w:rPr>
          <w:rFonts w:asciiTheme="majorBidi" w:hAnsiTheme="majorBidi"/>
          <w:sz w:val="30"/>
          <w:szCs w:val="30"/>
          <w:cs/>
        </w:rPr>
        <w:t xml:space="preserve">ความเสี่ยงด้านตลาดเป็นความเสี่ยงจากธุรกิจปกติซึ่งมาจากการเปลี่ยนแปลงของอัตราแลกเปลี่ยน อัตราดอกเบี้ยในตลาด และจากภาระผูกพันตามสัญญาที่ไม่สามารถปฏิบัติได้ของคู่สัญญา กลุ่มบริษัทไม่ได้ถือหรือออกอนุพันธ์เพื่อการเก็งกำไรหรือเพื่อการค้า </w:t>
      </w:r>
    </w:p>
    <w:p w14:paraId="4191547B" w14:textId="77777777" w:rsidR="00B1752C" w:rsidRDefault="00B1752C">
      <w:pPr>
        <w:tabs>
          <w:tab w:val="clear" w:pos="454"/>
          <w:tab w:val="clear" w:pos="680"/>
          <w:tab w:val="clear" w:pos="907"/>
        </w:tabs>
        <w:spacing w:line="240" w:lineRule="auto"/>
        <w:ind w:left="900"/>
        <w:jc w:val="thaiDistribute"/>
        <w:rPr>
          <w:rFonts w:asciiTheme="majorBidi" w:hAnsiTheme="majorBidi"/>
          <w:sz w:val="30"/>
          <w:szCs w:val="30"/>
        </w:rPr>
      </w:pPr>
    </w:p>
    <w:p w14:paraId="0A5F3466" w14:textId="6F4185DF" w:rsidR="009325BD" w:rsidRPr="00C20284" w:rsidRDefault="009325BD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C20284">
        <w:rPr>
          <w:rFonts w:asciiTheme="majorBidi" w:hAnsiTheme="majorBidi" w:cstheme="majorBidi"/>
          <w:sz w:val="30"/>
          <w:szCs w:val="30"/>
        </w:rPr>
        <w:t>(</w:t>
      </w:r>
      <w:r w:rsidRPr="00C20284">
        <w:rPr>
          <w:rFonts w:asciiTheme="majorBidi" w:hAnsiTheme="majorBidi" w:cstheme="majorBidi"/>
          <w:sz w:val="30"/>
          <w:szCs w:val="30"/>
          <w:cs/>
        </w:rPr>
        <w:t>ค</w:t>
      </w:r>
      <w:r w:rsidRPr="00C20284">
        <w:rPr>
          <w:rFonts w:asciiTheme="majorBidi" w:hAnsiTheme="majorBidi" w:cstheme="majorBidi"/>
          <w:sz w:val="30"/>
          <w:szCs w:val="30"/>
        </w:rPr>
        <w:t>.</w:t>
      </w:r>
      <w:r w:rsidR="009711B9" w:rsidRPr="009711B9">
        <w:rPr>
          <w:rFonts w:asciiTheme="majorBidi" w:hAnsiTheme="majorBidi"/>
          <w:sz w:val="30"/>
          <w:szCs w:val="30"/>
        </w:rPr>
        <w:t>3</w:t>
      </w:r>
      <w:r w:rsidRPr="00C20284">
        <w:rPr>
          <w:rFonts w:asciiTheme="majorBidi" w:hAnsiTheme="majorBidi" w:cstheme="majorBidi"/>
          <w:sz w:val="30"/>
          <w:szCs w:val="30"/>
        </w:rPr>
        <w:t>.</w:t>
      </w:r>
      <w:r w:rsidR="009711B9" w:rsidRPr="009711B9">
        <w:rPr>
          <w:rFonts w:asciiTheme="majorBidi" w:hAnsiTheme="majorBidi"/>
          <w:sz w:val="30"/>
          <w:szCs w:val="30"/>
        </w:rPr>
        <w:t>1</w:t>
      </w:r>
      <w:r w:rsidRPr="00C20284">
        <w:rPr>
          <w:rFonts w:asciiTheme="majorBidi" w:hAnsiTheme="majorBidi" w:cstheme="majorBidi"/>
          <w:sz w:val="30"/>
          <w:szCs w:val="30"/>
        </w:rPr>
        <w:t xml:space="preserve">)  </w:t>
      </w:r>
      <w:r w:rsidRPr="00C20284">
        <w:rPr>
          <w:rFonts w:asciiTheme="majorBidi" w:hAnsiTheme="majorBidi" w:cstheme="majorBidi"/>
          <w:sz w:val="30"/>
          <w:szCs w:val="30"/>
          <w:cs/>
        </w:rPr>
        <w:t>ความเสี่ยงด้านอัตราแลกเปลี่ยน</w:t>
      </w:r>
    </w:p>
    <w:p w14:paraId="585DFAFC" w14:textId="77777777" w:rsidR="00147A9E" w:rsidRPr="00367ADF" w:rsidRDefault="00147A9E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117"/>
        <w:jc w:val="thaiDistribute"/>
        <w:rPr>
          <w:rFonts w:asciiTheme="majorBidi" w:hAnsiTheme="majorBidi" w:cstheme="majorBidi"/>
          <w:sz w:val="30"/>
          <w:szCs w:val="30"/>
        </w:rPr>
      </w:pPr>
    </w:p>
    <w:p w14:paraId="0ADDF207" w14:textId="2C4FAF87" w:rsidR="00B1752C" w:rsidRDefault="006C3402" w:rsidP="002B1F72">
      <w:pPr>
        <w:tabs>
          <w:tab w:val="clear" w:pos="454"/>
          <w:tab w:val="clear" w:pos="680"/>
          <w:tab w:val="clear" w:pos="907"/>
          <w:tab w:val="clear" w:pos="1644"/>
        </w:tabs>
        <w:spacing w:line="240" w:lineRule="auto"/>
        <w:ind w:left="1530"/>
        <w:jc w:val="thaiDistribute"/>
        <w:rPr>
          <w:rFonts w:asciiTheme="majorBidi" w:hAnsiTheme="majorBidi"/>
          <w:sz w:val="30"/>
          <w:szCs w:val="30"/>
          <w:cs/>
        </w:rPr>
      </w:pPr>
      <w:r w:rsidRPr="00C20284">
        <w:rPr>
          <w:rFonts w:asciiTheme="majorBidi" w:hAnsiTheme="majorBidi"/>
          <w:sz w:val="30"/>
          <w:szCs w:val="30"/>
          <w:cs/>
        </w:rPr>
        <w:t xml:space="preserve">กลุ่มบริษัทมีความเสี่ยงจากอัตราแลกเปลี่ยนเงินตราต่างประเทศ ซึ่งเกิดจากการซื้อสินค้าและการขายสินค้าที่เป็นเงินตราต่างประเทศ กลุ่มบริษัทได้ทำสัญญาซื้อขายเงินตราต่างประเทศล่วงหน้าเพื่อป้องกันความเสี่ยงของสินทรัพย์และหนี้สินทางการเงินที่เป็นเงินตราต่างประเทศ รวมถึงรายการที่เกี่ยวข้องกับการซื้อและขายสินค้าที่เป็นเงินตราต่างประเทศในอนาคต สัญญาซื้อขายเงินตราต่างประเทศล่วงหน้าดังกล่าวมีอายุไม่เกิน </w:t>
      </w:r>
      <w:r w:rsidR="009711B9" w:rsidRPr="009711B9">
        <w:rPr>
          <w:rFonts w:asciiTheme="majorBidi" w:hAnsiTheme="majorBidi"/>
          <w:sz w:val="30"/>
          <w:szCs w:val="30"/>
        </w:rPr>
        <w:t>1</w:t>
      </w:r>
      <w:r w:rsidRPr="00C20284">
        <w:rPr>
          <w:rFonts w:asciiTheme="majorBidi" w:hAnsiTheme="majorBidi"/>
          <w:sz w:val="30"/>
          <w:szCs w:val="30"/>
          <w:cs/>
        </w:rPr>
        <w:t xml:space="preserve"> ปี</w:t>
      </w:r>
    </w:p>
    <w:p w14:paraId="080DA410" w14:textId="77777777" w:rsidR="00B1752C" w:rsidRDefault="00B17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6E4DB2E5" w14:textId="505CFF6C" w:rsidR="00E150D1" w:rsidRPr="00C20284" w:rsidRDefault="00E150D1" w:rsidP="00367ADF">
      <w:pPr>
        <w:tabs>
          <w:tab w:val="clear" w:pos="454"/>
          <w:tab w:val="clear" w:pos="680"/>
          <w:tab w:val="clear" w:pos="907"/>
          <w:tab w:val="clear" w:pos="1644"/>
          <w:tab w:val="decimal" w:pos="153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20284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 </w:t>
      </w:r>
      <w:r w:rsidR="009711B9" w:rsidRPr="009711B9">
        <w:rPr>
          <w:rFonts w:asciiTheme="majorBidi" w:hAnsiTheme="majorBidi"/>
          <w:sz w:val="30"/>
          <w:szCs w:val="30"/>
        </w:rPr>
        <w:t>31</w:t>
      </w:r>
      <w:r w:rsidRPr="00C20284">
        <w:rPr>
          <w:rFonts w:asciiTheme="majorBidi" w:hAnsiTheme="majorBidi" w:cstheme="majorBidi"/>
          <w:sz w:val="30"/>
          <w:szCs w:val="30"/>
        </w:rPr>
        <w:t xml:space="preserve"> </w:t>
      </w:r>
      <w:r w:rsidRPr="00C20284">
        <w:rPr>
          <w:rFonts w:asciiTheme="majorBidi" w:hAnsiTheme="majorBidi" w:cstheme="majorBidi"/>
          <w:sz w:val="30"/>
          <w:szCs w:val="30"/>
          <w:cs/>
        </w:rPr>
        <w:t>ธันวาคม กลุ่มบริษัทมีความเสี่ยงจากอัตราแลกเปลี่ยนเงินตราต่างประเทศจากการมีสินทรัพย์และหนี้สินที่เป็นเงินตราต่างประเทศดังนี้</w:t>
      </w:r>
    </w:p>
    <w:tbl>
      <w:tblPr>
        <w:tblW w:w="8642" w:type="dxa"/>
        <w:tblInd w:w="14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0"/>
        <w:gridCol w:w="1800"/>
        <w:gridCol w:w="1006"/>
        <w:gridCol w:w="185"/>
        <w:gridCol w:w="969"/>
        <w:gridCol w:w="270"/>
        <w:gridCol w:w="967"/>
        <w:gridCol w:w="270"/>
        <w:gridCol w:w="925"/>
      </w:tblGrid>
      <w:tr w:rsidR="00147A9E" w:rsidRPr="00C20284" w14:paraId="4C71E9C8" w14:textId="77777777" w:rsidTr="00F21D3A">
        <w:trPr>
          <w:cantSplit/>
          <w:trHeight w:hRule="exact" w:val="374"/>
          <w:tblHeader/>
        </w:trPr>
        <w:tc>
          <w:tcPr>
            <w:tcW w:w="2250" w:type="dxa"/>
            <w:shd w:val="clear" w:color="auto" w:fill="auto"/>
          </w:tcPr>
          <w:p w14:paraId="3A09ED01" w14:textId="77777777" w:rsidR="00147A9E" w:rsidRPr="00C20284" w:rsidRDefault="00147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49" w:firstLine="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29D60F3D" w14:textId="77777777" w:rsidR="00147A9E" w:rsidRPr="00C20284" w:rsidRDefault="00147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141362C4" w14:textId="77777777" w:rsidR="00147A9E" w:rsidRPr="00C20284" w:rsidRDefault="00147A9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46C0B73E" w14:textId="77777777" w:rsidR="00147A9E" w:rsidRPr="00C20284" w:rsidRDefault="00147A9E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6A42AEA5" w14:textId="77777777" w:rsidR="00147A9E" w:rsidRPr="00C20284" w:rsidRDefault="00147A9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B32EA14" w14:textId="77777777" w:rsidR="00147A9E" w:rsidRPr="00C20284" w:rsidRDefault="00147A9E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2" w:type="dxa"/>
            <w:gridSpan w:val="3"/>
            <w:shd w:val="clear" w:color="auto" w:fill="auto"/>
          </w:tcPr>
          <w:p w14:paraId="0B4AB798" w14:textId="0960FD72" w:rsidR="00147A9E" w:rsidRPr="00C20284" w:rsidRDefault="00147A9E">
            <w:pPr>
              <w:pStyle w:val="block"/>
              <w:spacing w:after="0" w:line="240" w:lineRule="auto"/>
              <w:ind w:left="-101" w:right="10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(หน่วย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 xml:space="preserve">: 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ล้าน</w:t>
            </w:r>
            <w:r w:rsidR="00BA304A" w:rsidRPr="00C20284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บาท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147A9E" w:rsidRPr="00C20284" w14:paraId="462B4E12" w14:textId="77777777" w:rsidTr="00F21D3A">
        <w:trPr>
          <w:cantSplit/>
          <w:trHeight w:hRule="exact" w:val="374"/>
          <w:tblHeader/>
        </w:trPr>
        <w:tc>
          <w:tcPr>
            <w:tcW w:w="2250" w:type="dxa"/>
            <w:shd w:val="clear" w:color="auto" w:fill="auto"/>
          </w:tcPr>
          <w:p w14:paraId="492273E6" w14:textId="77777777" w:rsidR="00147A9E" w:rsidRPr="00C20284" w:rsidRDefault="00147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4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9C51B04" w14:textId="77777777" w:rsidR="00147A9E" w:rsidRPr="00C20284" w:rsidRDefault="00147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AA47D7" w14:textId="77777777" w:rsidR="00147A9E" w:rsidRPr="00C20284" w:rsidRDefault="00147A9E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C20284">
              <w:rPr>
                <w:rFonts w:ascii="Angsana New" w:hAnsi="Angsana New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92BF5A" w14:textId="77777777" w:rsidR="00147A9E" w:rsidRPr="00C20284" w:rsidRDefault="00147A9E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CC394AC" w14:textId="77777777" w:rsidR="00147A9E" w:rsidRPr="00C20284" w:rsidRDefault="00147A9E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47A9E" w:rsidRPr="00C20284" w14:paraId="0D122518" w14:textId="77777777" w:rsidTr="00F21D3A">
        <w:trPr>
          <w:cantSplit/>
          <w:trHeight w:hRule="exact" w:val="374"/>
          <w:tblHeader/>
        </w:trPr>
        <w:tc>
          <w:tcPr>
            <w:tcW w:w="2250" w:type="dxa"/>
            <w:shd w:val="clear" w:color="auto" w:fill="auto"/>
          </w:tcPr>
          <w:p w14:paraId="065EDC3D" w14:textId="77777777" w:rsidR="00147A9E" w:rsidRPr="00C20284" w:rsidRDefault="00147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4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0033BF85" w14:textId="77777777" w:rsidR="00147A9E" w:rsidRPr="00C20284" w:rsidRDefault="00147A9E">
            <w:pPr>
              <w:pStyle w:val="acctfourfigures"/>
              <w:tabs>
                <w:tab w:val="clear" w:pos="765"/>
              </w:tabs>
              <w:spacing w:line="240" w:lineRule="auto"/>
              <w:ind w:right="-14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สกุลเงินต่างประเทศ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46FD00" w14:textId="27099006" w:rsidR="00147A9E" w:rsidRPr="00C20284" w:rsidRDefault="009711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3C6613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5" w:type="dxa"/>
            <w:tcBorders>
              <w:top w:val="single" w:sz="4" w:space="0" w:color="auto"/>
            </w:tcBorders>
            <w:shd w:val="clear" w:color="auto" w:fill="auto"/>
          </w:tcPr>
          <w:p w14:paraId="2A64BEDF" w14:textId="77777777" w:rsidR="00147A9E" w:rsidRPr="00C20284" w:rsidRDefault="00147A9E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FB3904" w14:textId="1E8F6ACD" w:rsidR="00147A9E" w:rsidRPr="00C20284" w:rsidRDefault="009711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41C73DA6" w14:textId="77777777" w:rsidR="00147A9E" w:rsidRPr="00C20284" w:rsidRDefault="00147A9E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</w:tcPr>
          <w:p w14:paraId="1394D210" w14:textId="65DCE519" w:rsidR="00147A9E" w:rsidRPr="00C20284" w:rsidRDefault="009711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3C6613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F4B7199" w14:textId="77777777" w:rsidR="00147A9E" w:rsidRPr="00C20284" w:rsidRDefault="00147A9E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  <w:shd w:val="clear" w:color="auto" w:fill="auto"/>
          </w:tcPr>
          <w:p w14:paraId="1C51E6DB" w14:textId="52ACA45E" w:rsidR="00147A9E" w:rsidRPr="00C20284" w:rsidRDefault="009711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</w:tr>
      <w:tr w:rsidR="00147A9E" w:rsidRPr="00C20284" w14:paraId="04CD6F03" w14:textId="77777777" w:rsidTr="00F21D3A">
        <w:trPr>
          <w:cantSplit/>
        </w:trPr>
        <w:tc>
          <w:tcPr>
            <w:tcW w:w="2250" w:type="dxa"/>
            <w:shd w:val="clear" w:color="auto" w:fill="auto"/>
          </w:tcPr>
          <w:p w14:paraId="0C25D2C7" w14:textId="77777777" w:rsidR="00147A9E" w:rsidRPr="00C20284" w:rsidRDefault="00147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34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2213D398" w14:textId="77777777" w:rsidR="00147A9E" w:rsidRPr="00C20284" w:rsidRDefault="00147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6DA923A4" w14:textId="77777777" w:rsidR="00147A9E" w:rsidRPr="00C20284" w:rsidRDefault="00147A9E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0CC937FA" w14:textId="77777777" w:rsidR="00147A9E" w:rsidRPr="00C20284" w:rsidRDefault="00147A9E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1E752CCB" w14:textId="77777777" w:rsidR="00147A9E" w:rsidRPr="00C20284" w:rsidRDefault="00147A9E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044195A" w14:textId="77777777" w:rsidR="00147A9E" w:rsidRPr="00C20284" w:rsidRDefault="00147A9E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1F8D4E9D" w14:textId="77777777" w:rsidR="00147A9E" w:rsidRPr="00C20284" w:rsidRDefault="00147A9E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B0DAA5D" w14:textId="77777777" w:rsidR="00147A9E" w:rsidRPr="00C20284" w:rsidRDefault="00147A9E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264D76A5" w14:textId="77777777" w:rsidR="00147A9E" w:rsidRPr="00C20284" w:rsidRDefault="00147A9E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7A9E" w:rsidRPr="00C20284" w14:paraId="343BF0A4" w14:textId="77777777" w:rsidTr="00F21D3A">
        <w:trPr>
          <w:cantSplit/>
          <w:trHeight w:val="360"/>
        </w:trPr>
        <w:tc>
          <w:tcPr>
            <w:tcW w:w="2250" w:type="dxa"/>
            <w:shd w:val="clear" w:color="auto" w:fill="auto"/>
          </w:tcPr>
          <w:p w14:paraId="58287C1D" w14:textId="77777777" w:rsidR="00147A9E" w:rsidRPr="00C20284" w:rsidRDefault="00147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66" w:right="-349" w:firstLine="6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800" w:type="dxa"/>
            <w:shd w:val="clear" w:color="auto" w:fill="auto"/>
          </w:tcPr>
          <w:p w14:paraId="242E3CF4" w14:textId="77777777" w:rsidR="00147A9E" w:rsidRPr="00C20284" w:rsidRDefault="00147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1CE51D02" w14:textId="77777777" w:rsidR="00147A9E" w:rsidRPr="00C20284" w:rsidRDefault="00147A9E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1C968A54" w14:textId="77777777" w:rsidR="00147A9E" w:rsidRPr="00C20284" w:rsidRDefault="00147A9E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56457F9F" w14:textId="77777777" w:rsidR="00147A9E" w:rsidRPr="00C20284" w:rsidRDefault="00147A9E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3DDF10" w14:textId="77777777" w:rsidR="00147A9E" w:rsidRPr="00C20284" w:rsidRDefault="00147A9E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37A33CA8" w14:textId="77777777" w:rsidR="00147A9E" w:rsidRPr="00C20284" w:rsidRDefault="00147A9E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C5ADCB0" w14:textId="77777777" w:rsidR="00147A9E" w:rsidRPr="00C20284" w:rsidRDefault="00147A9E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14D115BF" w14:textId="77777777" w:rsidR="00147A9E" w:rsidRPr="00C20284" w:rsidRDefault="00147A9E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46AD" w:rsidRPr="00C20284" w14:paraId="093903E1" w14:textId="77777777" w:rsidTr="00F21D3A">
        <w:trPr>
          <w:cantSplit/>
          <w:trHeight w:val="360"/>
        </w:trPr>
        <w:tc>
          <w:tcPr>
            <w:tcW w:w="2250" w:type="dxa"/>
            <w:shd w:val="clear" w:color="auto" w:fill="auto"/>
          </w:tcPr>
          <w:p w14:paraId="7A8B9C84" w14:textId="77777777" w:rsidR="00AC46AD" w:rsidRPr="00C20284" w:rsidRDefault="00AC46AD" w:rsidP="00AC4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66" w:right="-349" w:firstLine="66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800" w:type="dxa"/>
            <w:shd w:val="clear" w:color="auto" w:fill="auto"/>
          </w:tcPr>
          <w:p w14:paraId="59006518" w14:textId="77777777" w:rsidR="00AC46AD" w:rsidRPr="00C20284" w:rsidRDefault="00AC46AD" w:rsidP="00AC4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วอน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7F332E58" w14:textId="13A879FB" w:rsidR="00AC46AD" w:rsidRPr="00C20284" w:rsidRDefault="00367D98" w:rsidP="00AC46AD">
            <w:pPr>
              <w:pStyle w:val="acctfourfigures"/>
              <w:tabs>
                <w:tab w:val="clear" w:pos="765"/>
                <w:tab w:val="decimal" w:pos="722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6985E3FF" w14:textId="77777777" w:rsidR="00AC46AD" w:rsidRPr="00C20284" w:rsidRDefault="00AC46AD" w:rsidP="00AC46AD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50889B8E" w14:textId="6F87D8BD" w:rsidR="00AC46AD" w:rsidRPr="00C20284" w:rsidRDefault="009711B9" w:rsidP="00AC46AD">
            <w:pPr>
              <w:pStyle w:val="acctfourfigures"/>
              <w:tabs>
                <w:tab w:val="clear" w:pos="765"/>
                <w:tab w:val="decimal" w:pos="722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137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C48256" w14:textId="77777777" w:rsidR="00AC46AD" w:rsidRPr="00C20284" w:rsidRDefault="00AC46AD" w:rsidP="00AC46AD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44C8D85C" w14:textId="15694989" w:rsidR="00AC46AD" w:rsidRPr="00C20284" w:rsidRDefault="00B757E1" w:rsidP="00AC46AD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212752" w14:textId="77777777" w:rsidR="00AC46AD" w:rsidRPr="00C20284" w:rsidRDefault="00AC46AD" w:rsidP="00AC46AD">
            <w:pPr>
              <w:pStyle w:val="acctfourfigures"/>
              <w:tabs>
                <w:tab w:val="clear" w:pos="765"/>
                <w:tab w:val="decimal" w:pos="749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5AEE7630" w14:textId="426DCCBB" w:rsidR="00AC46AD" w:rsidRPr="00C20284" w:rsidRDefault="00AC46AD" w:rsidP="00AC46AD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AC46AD" w:rsidRPr="00C20284" w14:paraId="11C893DD" w14:textId="77777777" w:rsidTr="00F21D3A">
        <w:trPr>
          <w:cantSplit/>
          <w:trHeight w:val="360"/>
        </w:trPr>
        <w:tc>
          <w:tcPr>
            <w:tcW w:w="2250" w:type="dxa"/>
            <w:shd w:val="clear" w:color="auto" w:fill="auto"/>
          </w:tcPr>
          <w:p w14:paraId="0F1E902B" w14:textId="77777777" w:rsidR="00AC46AD" w:rsidRPr="00C20284" w:rsidRDefault="00AC46AD" w:rsidP="00AC4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66" w:right="-349" w:firstLine="6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228D85E2" w14:textId="77777777" w:rsidR="00AC46AD" w:rsidRPr="00C20284" w:rsidRDefault="00AC46AD" w:rsidP="00AC4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เรนมินบิ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2A55F4C9" w14:textId="0E9FE748" w:rsidR="00AC46AD" w:rsidRPr="00C20284" w:rsidRDefault="00367D98" w:rsidP="00AC46AD">
            <w:pPr>
              <w:pStyle w:val="acctfourfigures"/>
              <w:tabs>
                <w:tab w:val="clear" w:pos="765"/>
                <w:tab w:val="decimal" w:pos="722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1,340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3E9C9A03" w14:textId="77777777" w:rsidR="00AC46AD" w:rsidRPr="00C20284" w:rsidRDefault="00AC46AD" w:rsidP="00AC46AD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18CD3A83" w14:textId="23CEAB12" w:rsidR="00AC46AD" w:rsidRPr="00C20284" w:rsidRDefault="009711B9" w:rsidP="00AC46AD">
            <w:pPr>
              <w:pStyle w:val="acctfourfigures"/>
              <w:tabs>
                <w:tab w:val="clear" w:pos="765"/>
                <w:tab w:val="decimal" w:pos="722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579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4A69C4" w14:textId="77777777" w:rsidR="00AC46AD" w:rsidRPr="00C20284" w:rsidRDefault="00AC46AD" w:rsidP="00AC46AD">
            <w:pPr>
              <w:pStyle w:val="acctfourfigures"/>
              <w:tabs>
                <w:tab w:val="clear" w:pos="765"/>
                <w:tab w:val="decimal" w:pos="794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05C84432" w14:textId="7282936E" w:rsidR="00AC46AD" w:rsidRPr="00C20284" w:rsidRDefault="00F95CD6" w:rsidP="00AC46AD">
            <w:pPr>
              <w:pStyle w:val="acctfourfigures"/>
              <w:tabs>
                <w:tab w:val="clear" w:pos="765"/>
                <w:tab w:val="decimal" w:pos="645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474DD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,3</w:t>
            </w:r>
            <w:r w:rsidR="003C6613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ECEA48" w14:textId="77777777" w:rsidR="00AC46AD" w:rsidRPr="00C20284" w:rsidRDefault="00AC46AD" w:rsidP="00AC46AD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11E4CE3C" w14:textId="023DDA3F" w:rsidR="00AC46AD" w:rsidRPr="00C20284" w:rsidRDefault="009711B9" w:rsidP="00AC46AD">
            <w:pPr>
              <w:pStyle w:val="acctfourfigures"/>
              <w:tabs>
                <w:tab w:val="clear" w:pos="765"/>
                <w:tab w:val="decimal" w:pos="645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/>
              </w:rPr>
              <w:t>579</w:t>
            </w:r>
          </w:p>
        </w:tc>
      </w:tr>
      <w:tr w:rsidR="00AC46AD" w:rsidRPr="00C20284" w14:paraId="5AAA9E43" w14:textId="77777777" w:rsidTr="00F21D3A">
        <w:trPr>
          <w:cantSplit/>
          <w:trHeight w:val="360"/>
        </w:trPr>
        <w:tc>
          <w:tcPr>
            <w:tcW w:w="2250" w:type="dxa"/>
            <w:shd w:val="clear" w:color="auto" w:fill="auto"/>
          </w:tcPr>
          <w:p w14:paraId="56DD4460" w14:textId="77777777" w:rsidR="00AC46AD" w:rsidRPr="00C20284" w:rsidRDefault="00AC46AD" w:rsidP="00AC4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66" w:right="-349" w:firstLine="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0194EE78" w14:textId="77777777" w:rsidR="00AC46AD" w:rsidRPr="00C20284" w:rsidRDefault="00AC46AD" w:rsidP="00AC4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เหรียญสหรัฐ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498D3208" w14:textId="31669830" w:rsidR="00AC46AD" w:rsidRPr="00C20284" w:rsidRDefault="00367D98" w:rsidP="00AC46AD">
            <w:pPr>
              <w:pStyle w:val="acctfourfigures"/>
              <w:tabs>
                <w:tab w:val="clear" w:pos="765"/>
                <w:tab w:val="decimal" w:pos="722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1,384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48C53ED7" w14:textId="77777777" w:rsidR="00AC46AD" w:rsidRPr="00C20284" w:rsidRDefault="00AC46AD" w:rsidP="00AC46AD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52088C8E" w14:textId="4D1A09CE" w:rsidR="00AC46AD" w:rsidRPr="00C20284" w:rsidRDefault="009711B9" w:rsidP="00AC46AD">
            <w:pPr>
              <w:pStyle w:val="acctfourfigures"/>
              <w:tabs>
                <w:tab w:val="clear" w:pos="765"/>
                <w:tab w:val="decimal" w:pos="722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839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05043F" w14:textId="77777777" w:rsidR="00AC46AD" w:rsidRPr="00C20284" w:rsidRDefault="00AC46AD" w:rsidP="00AC46AD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3480A480" w14:textId="7D865352" w:rsidR="00AC46AD" w:rsidRPr="00C20284" w:rsidRDefault="00F95CD6" w:rsidP="00AC46AD">
            <w:pPr>
              <w:pStyle w:val="acctfourfigures"/>
              <w:tabs>
                <w:tab w:val="clear" w:pos="765"/>
                <w:tab w:val="decimal" w:pos="645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4DD1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3C6613">
              <w:rPr>
                <w:rFonts w:ascii="Angsana New" w:hAnsi="Angsana New"/>
                <w:sz w:val="30"/>
                <w:szCs w:val="30"/>
                <w:lang w:bidi="th-TH"/>
              </w:rPr>
              <w:t>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33A482" w14:textId="77777777" w:rsidR="00AC46AD" w:rsidRPr="00C20284" w:rsidRDefault="00AC46AD" w:rsidP="00AC46AD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463AD92E" w14:textId="0A04C161" w:rsidR="00AC46AD" w:rsidRPr="00C20284" w:rsidRDefault="009711B9" w:rsidP="00AC46AD">
            <w:pPr>
              <w:pStyle w:val="acctfourfigures"/>
              <w:tabs>
                <w:tab w:val="clear" w:pos="765"/>
                <w:tab w:val="decimal" w:pos="645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228</w:t>
            </w:r>
          </w:p>
        </w:tc>
      </w:tr>
      <w:tr w:rsidR="00AC46AD" w:rsidRPr="00C20284" w14:paraId="774324BF" w14:textId="77777777" w:rsidTr="00F21D3A">
        <w:trPr>
          <w:cantSplit/>
          <w:trHeight w:val="360"/>
        </w:trPr>
        <w:tc>
          <w:tcPr>
            <w:tcW w:w="2250" w:type="dxa"/>
            <w:shd w:val="clear" w:color="auto" w:fill="auto"/>
          </w:tcPr>
          <w:p w14:paraId="7E3ABD50" w14:textId="77777777" w:rsidR="00AC46AD" w:rsidRPr="00C20284" w:rsidRDefault="00AC46AD" w:rsidP="00AC4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66" w:right="-349" w:firstLine="6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2E7D91BC" w14:textId="77777777" w:rsidR="00AC46AD" w:rsidRPr="00C20284" w:rsidRDefault="00AC46AD" w:rsidP="00AC4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ยูโร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224CB3E3" w14:textId="09F136DB" w:rsidR="00AC46AD" w:rsidRPr="00C20284" w:rsidRDefault="00367D98" w:rsidP="00AC46AD">
            <w:pPr>
              <w:pStyle w:val="acctfourfigures"/>
              <w:tabs>
                <w:tab w:val="clear" w:pos="765"/>
                <w:tab w:val="decimal" w:pos="722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368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739DD617" w14:textId="77777777" w:rsidR="00AC46AD" w:rsidRPr="00C20284" w:rsidRDefault="00AC46AD" w:rsidP="00AC46AD">
            <w:pPr>
              <w:pStyle w:val="acctfourfigures"/>
              <w:tabs>
                <w:tab w:val="clear" w:pos="765"/>
                <w:tab w:val="decimal" w:pos="794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092B2D44" w14:textId="38B83DDB" w:rsidR="00AC46AD" w:rsidRPr="00C20284" w:rsidRDefault="009711B9" w:rsidP="00AC46AD">
            <w:pPr>
              <w:pStyle w:val="acctfourfigures"/>
              <w:tabs>
                <w:tab w:val="clear" w:pos="765"/>
                <w:tab w:val="decimal" w:pos="722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3C6613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743563" w14:textId="77777777" w:rsidR="00AC46AD" w:rsidRPr="00C20284" w:rsidRDefault="00AC46AD" w:rsidP="00AC46AD">
            <w:pPr>
              <w:pStyle w:val="acctfourfigures"/>
              <w:tabs>
                <w:tab w:val="clear" w:pos="765"/>
                <w:tab w:val="decimal" w:pos="794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7D30ECD4" w14:textId="0AA40D80" w:rsidR="00AC46AD" w:rsidRPr="00C20284" w:rsidRDefault="00AE4F3D" w:rsidP="00AC46AD">
            <w:pPr>
              <w:pStyle w:val="acctfourfigures"/>
              <w:tabs>
                <w:tab w:val="clear" w:pos="765"/>
                <w:tab w:val="decimal" w:pos="645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FA875C" w14:textId="77777777" w:rsidR="00AC46AD" w:rsidRPr="00C20284" w:rsidRDefault="00AC46AD" w:rsidP="00AC46AD">
            <w:pPr>
              <w:pStyle w:val="acctfourfigures"/>
              <w:tabs>
                <w:tab w:val="clear" w:pos="765"/>
                <w:tab w:val="decimal" w:pos="794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1E27C87D" w14:textId="31FD7B78" w:rsidR="00AC46AD" w:rsidRPr="00C20284" w:rsidRDefault="00AC46AD" w:rsidP="00AC46AD">
            <w:pPr>
              <w:pStyle w:val="acctfourfigures"/>
              <w:tabs>
                <w:tab w:val="clear" w:pos="765"/>
                <w:tab w:val="decimal" w:pos="645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C46AD" w:rsidRPr="00C20284" w14:paraId="1E8855AB" w14:textId="77777777" w:rsidTr="00F21D3A">
        <w:trPr>
          <w:cantSplit/>
          <w:trHeight w:val="360"/>
        </w:trPr>
        <w:tc>
          <w:tcPr>
            <w:tcW w:w="2250" w:type="dxa"/>
            <w:shd w:val="clear" w:color="auto" w:fill="auto"/>
          </w:tcPr>
          <w:p w14:paraId="5F7504D9" w14:textId="77777777" w:rsidR="00AC46AD" w:rsidRPr="00C20284" w:rsidRDefault="00AC46AD" w:rsidP="00AC4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66" w:right="-349" w:firstLine="6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2747EA9D" w14:textId="77777777" w:rsidR="00AC46AD" w:rsidRPr="00C20284" w:rsidRDefault="00AC46AD" w:rsidP="00AC4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ปอนด์สเตอร์ลิง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0D0048E1" w14:textId="05D2286F" w:rsidR="00AC46AD" w:rsidRPr="00C20284" w:rsidRDefault="00367D98" w:rsidP="00AC46AD">
            <w:pPr>
              <w:pStyle w:val="acctfourfigures"/>
              <w:tabs>
                <w:tab w:val="clear" w:pos="765"/>
                <w:tab w:val="decimal" w:pos="722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5EF889EC" w14:textId="77777777" w:rsidR="00AC46AD" w:rsidRPr="00C20284" w:rsidRDefault="00AC46AD" w:rsidP="00AC46AD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7FD006AF" w14:textId="59893EB4" w:rsidR="00AC46AD" w:rsidRPr="00C20284" w:rsidRDefault="00AC46AD" w:rsidP="00AC46AD">
            <w:pPr>
              <w:pStyle w:val="acctfourfigures"/>
              <w:tabs>
                <w:tab w:val="clear" w:pos="765"/>
                <w:tab w:val="decimal" w:pos="722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9D739D" w14:textId="77777777" w:rsidR="00AC46AD" w:rsidRPr="00C20284" w:rsidRDefault="00AC46AD" w:rsidP="00AC46AD">
            <w:pPr>
              <w:pStyle w:val="acctfourfigures"/>
              <w:tabs>
                <w:tab w:val="clear" w:pos="765"/>
                <w:tab w:val="decimal" w:pos="794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35693A9B" w14:textId="010C557C" w:rsidR="00AC46AD" w:rsidRPr="00C20284" w:rsidRDefault="001303D4" w:rsidP="00AC46AD">
            <w:pPr>
              <w:pStyle w:val="acctfourfigures"/>
              <w:tabs>
                <w:tab w:val="clear" w:pos="765"/>
                <w:tab w:val="decimal" w:pos="645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FA2DB8" w14:textId="77777777" w:rsidR="00AC46AD" w:rsidRPr="00C20284" w:rsidRDefault="00AC46AD" w:rsidP="00AC46AD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38B8A46A" w14:textId="31ED665B" w:rsidR="00AC46AD" w:rsidRPr="00C20284" w:rsidRDefault="003C6613" w:rsidP="00AC46AD">
            <w:pPr>
              <w:pStyle w:val="acctfourfigures"/>
              <w:tabs>
                <w:tab w:val="clear" w:pos="765"/>
                <w:tab w:val="decimal" w:pos="645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9711B9"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AC46AD" w:rsidRPr="00C20284" w14:paraId="79E669C6" w14:textId="77777777" w:rsidTr="00F21D3A">
        <w:trPr>
          <w:cantSplit/>
          <w:trHeight w:hRule="exact" w:val="128"/>
        </w:trPr>
        <w:tc>
          <w:tcPr>
            <w:tcW w:w="2250" w:type="dxa"/>
            <w:shd w:val="clear" w:color="auto" w:fill="auto"/>
          </w:tcPr>
          <w:p w14:paraId="6F4B4ED2" w14:textId="77777777" w:rsidR="00AC46AD" w:rsidRPr="00C20284" w:rsidRDefault="00AC46AD" w:rsidP="00AC4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66" w:right="-349" w:firstLine="6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371BB5FE" w14:textId="77777777" w:rsidR="00AC46AD" w:rsidRPr="00C20284" w:rsidRDefault="00AC46AD" w:rsidP="00AC4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66" w:firstLine="6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3D2193BC" w14:textId="77777777" w:rsidR="00AC46AD" w:rsidRPr="00C20284" w:rsidRDefault="00AC46AD" w:rsidP="00AC46AD">
            <w:pPr>
              <w:pStyle w:val="acctfourfigures"/>
              <w:tabs>
                <w:tab w:val="clear" w:pos="765"/>
                <w:tab w:val="decimal" w:pos="734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4C2D718E" w14:textId="77777777" w:rsidR="00AC46AD" w:rsidRPr="00C20284" w:rsidRDefault="00AC46AD" w:rsidP="00AC46AD">
            <w:pPr>
              <w:pStyle w:val="acctfourfigures"/>
              <w:tabs>
                <w:tab w:val="clear" w:pos="765"/>
                <w:tab w:val="decimal" w:pos="794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066A41C3" w14:textId="77777777" w:rsidR="00AC46AD" w:rsidRPr="00C20284" w:rsidRDefault="00AC46AD" w:rsidP="00AC46AD">
            <w:pPr>
              <w:pStyle w:val="acctfourfigures"/>
              <w:tabs>
                <w:tab w:val="clear" w:pos="765"/>
                <w:tab w:val="decimal" w:pos="733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5697BE8" w14:textId="77777777" w:rsidR="00AC46AD" w:rsidRPr="00C20284" w:rsidRDefault="00AC46AD" w:rsidP="00AC46AD">
            <w:pPr>
              <w:pStyle w:val="acctfourfigures"/>
              <w:tabs>
                <w:tab w:val="clear" w:pos="765"/>
                <w:tab w:val="decimal" w:pos="794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2AC33140" w14:textId="77777777" w:rsidR="00AC46AD" w:rsidRPr="00C20284" w:rsidRDefault="00AC46AD" w:rsidP="00AC46AD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D45200C" w14:textId="77777777" w:rsidR="00AC46AD" w:rsidRPr="00C20284" w:rsidRDefault="00AC46AD" w:rsidP="00AC46AD">
            <w:pPr>
              <w:pStyle w:val="acctfourfigures"/>
              <w:tabs>
                <w:tab w:val="clear" w:pos="765"/>
                <w:tab w:val="decimal" w:pos="749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7FEB1DE2" w14:textId="77777777" w:rsidR="00AC46AD" w:rsidRPr="00C20284" w:rsidRDefault="00AC46AD" w:rsidP="00AC46AD">
            <w:pPr>
              <w:pStyle w:val="acctfourfigures"/>
              <w:tabs>
                <w:tab w:val="clear" w:pos="765"/>
                <w:tab w:val="decimal" w:pos="718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AC46AD" w:rsidRPr="00C20284" w14:paraId="01921B4D" w14:textId="77777777" w:rsidTr="00F21D3A">
        <w:trPr>
          <w:cantSplit/>
          <w:trHeight w:val="288"/>
        </w:trPr>
        <w:tc>
          <w:tcPr>
            <w:tcW w:w="2250" w:type="dxa"/>
            <w:shd w:val="clear" w:color="auto" w:fill="auto"/>
          </w:tcPr>
          <w:p w14:paraId="1774C8BE" w14:textId="6912A33D" w:rsidR="00AC46AD" w:rsidRPr="00C20284" w:rsidRDefault="00AC46AD" w:rsidP="00AC4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07" w:right="-349" w:hanging="86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</w:t>
            </w:r>
          </w:p>
        </w:tc>
        <w:tc>
          <w:tcPr>
            <w:tcW w:w="1800" w:type="dxa"/>
            <w:shd w:val="clear" w:color="auto" w:fill="auto"/>
          </w:tcPr>
          <w:p w14:paraId="7645E594" w14:textId="0B0D5602" w:rsidR="00AC46AD" w:rsidRPr="00C20284" w:rsidRDefault="00AC46AD" w:rsidP="00AC4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66" w:firstLine="66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วอน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728566AF" w14:textId="58888160" w:rsidR="00AC46AD" w:rsidRPr="00C20284" w:rsidRDefault="00367D98" w:rsidP="00AC46AD">
            <w:pPr>
              <w:pStyle w:val="acctfourfigures"/>
              <w:tabs>
                <w:tab w:val="clear" w:pos="765"/>
                <w:tab w:val="decimal" w:pos="734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02C13499" w14:textId="77777777" w:rsidR="00AC46AD" w:rsidRPr="00C20284" w:rsidRDefault="00AC46AD" w:rsidP="00AC46AD">
            <w:pPr>
              <w:pStyle w:val="acctfourfigures"/>
              <w:tabs>
                <w:tab w:val="clear" w:pos="765"/>
                <w:tab w:val="decimal" w:pos="794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490B9026" w14:textId="2F7E1287" w:rsidR="00AC46AD" w:rsidRPr="00C20284" w:rsidRDefault="009711B9" w:rsidP="00AC46AD">
            <w:pPr>
              <w:pStyle w:val="acctfourfigures"/>
              <w:tabs>
                <w:tab w:val="clear" w:pos="765"/>
                <w:tab w:val="decimal" w:pos="734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137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A5CEFB" w14:textId="77777777" w:rsidR="00AC46AD" w:rsidRPr="00C20284" w:rsidRDefault="00AC46AD" w:rsidP="00AC46AD">
            <w:pPr>
              <w:pStyle w:val="acctfourfigures"/>
              <w:tabs>
                <w:tab w:val="clear" w:pos="765"/>
                <w:tab w:val="decimal" w:pos="794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0302677A" w14:textId="56128FCA" w:rsidR="00AC46AD" w:rsidRPr="00C20284" w:rsidRDefault="00C065DF" w:rsidP="00AC46AD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486334" w14:textId="77777777" w:rsidR="00AC46AD" w:rsidRPr="00C20284" w:rsidRDefault="00AC46AD" w:rsidP="00AC46AD">
            <w:pPr>
              <w:pStyle w:val="acctfourfigures"/>
              <w:tabs>
                <w:tab w:val="clear" w:pos="765"/>
                <w:tab w:val="decimal" w:pos="749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0A1277FF" w14:textId="0A60051F" w:rsidR="00AC46AD" w:rsidRPr="00C20284" w:rsidRDefault="00AC46AD" w:rsidP="00AC46AD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AC46AD" w:rsidRPr="00C20284" w14:paraId="0AD49CCD" w14:textId="77777777" w:rsidTr="00F21D3A">
        <w:trPr>
          <w:cantSplit/>
          <w:trHeight w:val="288"/>
        </w:trPr>
        <w:tc>
          <w:tcPr>
            <w:tcW w:w="2250" w:type="dxa"/>
            <w:shd w:val="clear" w:color="auto" w:fill="auto"/>
          </w:tcPr>
          <w:p w14:paraId="5CF5E231" w14:textId="5B1188C8" w:rsidR="00AC46AD" w:rsidRPr="00C20284" w:rsidRDefault="00AC46AD" w:rsidP="00AC4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95" w:right="-349" w:hanging="9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ต่างประเทศล่วงหน้า</w:t>
            </w:r>
          </w:p>
        </w:tc>
        <w:tc>
          <w:tcPr>
            <w:tcW w:w="1800" w:type="dxa"/>
            <w:shd w:val="clear" w:color="auto" w:fill="auto"/>
          </w:tcPr>
          <w:p w14:paraId="5FF36AF5" w14:textId="77777777" w:rsidR="00AC46AD" w:rsidRPr="00C20284" w:rsidRDefault="00AC46AD" w:rsidP="00AC4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66" w:firstLine="66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เรนมินบิ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185B2E32" w14:textId="04040688" w:rsidR="00AC46AD" w:rsidRPr="00C20284" w:rsidRDefault="00367D98" w:rsidP="00AC46AD">
            <w:pPr>
              <w:pStyle w:val="acctfourfigures"/>
              <w:tabs>
                <w:tab w:val="clear" w:pos="765"/>
                <w:tab w:val="decimal" w:pos="722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1,340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7D07EAEF" w14:textId="77777777" w:rsidR="00AC46AD" w:rsidRPr="00C20284" w:rsidRDefault="00AC46AD" w:rsidP="00AC46AD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33CCCA90" w14:textId="7179FB7D" w:rsidR="00AC46AD" w:rsidRPr="00C20284" w:rsidRDefault="009711B9" w:rsidP="00AC46AD">
            <w:pPr>
              <w:pStyle w:val="acctfourfigures"/>
              <w:tabs>
                <w:tab w:val="clear" w:pos="765"/>
                <w:tab w:val="decimal" w:pos="722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579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83B3FA" w14:textId="77777777" w:rsidR="00AC46AD" w:rsidRPr="00C20284" w:rsidRDefault="00AC46AD" w:rsidP="00AC46AD">
            <w:pPr>
              <w:pStyle w:val="acctfourfigures"/>
              <w:tabs>
                <w:tab w:val="clear" w:pos="765"/>
                <w:tab w:val="decimal" w:pos="794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219C6A78" w14:textId="2D872D7E" w:rsidR="00AC46AD" w:rsidRPr="00C20284" w:rsidRDefault="00710AC0" w:rsidP="00AC46AD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4DD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,3</w:t>
            </w:r>
            <w:r w:rsidR="003C6613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AD3F9C" w14:textId="77777777" w:rsidR="00AC46AD" w:rsidRPr="00C20284" w:rsidRDefault="00AC46AD" w:rsidP="00AC46AD">
            <w:pPr>
              <w:pStyle w:val="acctfourfigures"/>
              <w:tabs>
                <w:tab w:val="clear" w:pos="765"/>
                <w:tab w:val="decimal" w:pos="794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796DF81E" w14:textId="17825AC9" w:rsidR="00AC46AD" w:rsidRPr="00C20284" w:rsidRDefault="009711B9" w:rsidP="00AC46AD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579</w:t>
            </w:r>
          </w:p>
        </w:tc>
      </w:tr>
      <w:tr w:rsidR="00AC46AD" w:rsidRPr="00C20284" w14:paraId="2F84F7A8" w14:textId="77777777" w:rsidTr="00F21D3A">
        <w:trPr>
          <w:cantSplit/>
          <w:trHeight w:val="288"/>
        </w:trPr>
        <w:tc>
          <w:tcPr>
            <w:tcW w:w="2250" w:type="dxa"/>
            <w:shd w:val="clear" w:color="auto" w:fill="auto"/>
          </w:tcPr>
          <w:p w14:paraId="1990085E" w14:textId="77777777" w:rsidR="00AC46AD" w:rsidRPr="00C20284" w:rsidRDefault="00AC46AD" w:rsidP="00AC4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66" w:right="-349" w:firstLine="6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59DB1D9" w14:textId="77777777" w:rsidR="00AC46AD" w:rsidRPr="00C20284" w:rsidRDefault="00AC46AD" w:rsidP="00AC4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66" w:firstLine="66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เหรียญสหรัฐ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4DBCB869" w14:textId="5DD5DD7E" w:rsidR="00AC46AD" w:rsidRPr="00C20284" w:rsidRDefault="00367D98" w:rsidP="00AC46AD">
            <w:pPr>
              <w:pStyle w:val="acctfourfigures"/>
              <w:tabs>
                <w:tab w:val="clear" w:pos="765"/>
                <w:tab w:val="decimal" w:pos="734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472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5BFB612B" w14:textId="77777777" w:rsidR="00AC46AD" w:rsidRPr="00C20284" w:rsidRDefault="00AC46AD" w:rsidP="00AC46AD">
            <w:pPr>
              <w:pStyle w:val="acctfourfigures"/>
              <w:tabs>
                <w:tab w:val="clear" w:pos="765"/>
                <w:tab w:val="decimal" w:pos="794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55CBA455" w14:textId="5D55FCDA" w:rsidR="00AC46AD" w:rsidRPr="00C20284" w:rsidRDefault="009711B9" w:rsidP="00AC46AD">
            <w:pPr>
              <w:pStyle w:val="acctfourfigures"/>
              <w:tabs>
                <w:tab w:val="clear" w:pos="765"/>
                <w:tab w:val="decimal" w:pos="734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678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6C386F" w14:textId="77777777" w:rsidR="00AC46AD" w:rsidRPr="00C20284" w:rsidRDefault="00AC46AD" w:rsidP="00AC46AD">
            <w:pPr>
              <w:pStyle w:val="acctfourfigures"/>
              <w:tabs>
                <w:tab w:val="clear" w:pos="765"/>
                <w:tab w:val="decimal" w:pos="794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52BDAED9" w14:textId="031BE781" w:rsidR="00AC46AD" w:rsidRPr="00C20284" w:rsidRDefault="00710AC0" w:rsidP="00AC46AD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4DD1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3C6613">
              <w:rPr>
                <w:rFonts w:ascii="Angsana New" w:hAnsi="Angsana New"/>
                <w:sz w:val="30"/>
                <w:szCs w:val="30"/>
                <w:lang w:bidi="th-TH"/>
              </w:rPr>
              <w:t>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E9A156" w14:textId="77777777" w:rsidR="00AC46AD" w:rsidRPr="00C20284" w:rsidRDefault="00AC46AD" w:rsidP="00AC46AD">
            <w:pPr>
              <w:pStyle w:val="acctfourfigures"/>
              <w:tabs>
                <w:tab w:val="clear" w:pos="765"/>
                <w:tab w:val="decimal" w:pos="794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0ADF31C5" w14:textId="042954D7" w:rsidR="00AC46AD" w:rsidRPr="00C20284" w:rsidRDefault="009711B9" w:rsidP="00AC46AD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228</w:t>
            </w:r>
          </w:p>
        </w:tc>
      </w:tr>
      <w:tr w:rsidR="00AC46AD" w:rsidRPr="00C20284" w14:paraId="29B77AD7" w14:textId="77777777" w:rsidTr="00F21D3A">
        <w:trPr>
          <w:cantSplit/>
          <w:trHeight w:val="288"/>
        </w:trPr>
        <w:tc>
          <w:tcPr>
            <w:tcW w:w="2250" w:type="dxa"/>
            <w:shd w:val="clear" w:color="auto" w:fill="auto"/>
          </w:tcPr>
          <w:p w14:paraId="7C984C5F" w14:textId="77777777" w:rsidR="00AC46AD" w:rsidRPr="00C20284" w:rsidRDefault="00AC46AD" w:rsidP="00AC4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66" w:right="-349" w:firstLine="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79B6C8D3" w14:textId="77777777" w:rsidR="00AC46AD" w:rsidRPr="00C20284" w:rsidRDefault="00AC46AD" w:rsidP="00AC4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66" w:firstLine="66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ยูโร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744351A4" w14:textId="709F1E16" w:rsidR="00AC46AD" w:rsidRPr="00C20284" w:rsidRDefault="00367D98" w:rsidP="00AC46AD">
            <w:pPr>
              <w:pStyle w:val="acctfourfigures"/>
              <w:tabs>
                <w:tab w:val="clear" w:pos="765"/>
                <w:tab w:val="decimal" w:pos="722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559FFEAE" w14:textId="77777777" w:rsidR="00AC46AD" w:rsidRPr="00C20284" w:rsidRDefault="00AC46AD" w:rsidP="00AC46AD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75FA4E05" w14:textId="05DF4AEE" w:rsidR="00AC46AD" w:rsidRPr="00C20284" w:rsidRDefault="00AC46AD" w:rsidP="00AC46AD">
            <w:pPr>
              <w:pStyle w:val="acctfourfigures"/>
              <w:tabs>
                <w:tab w:val="clear" w:pos="765"/>
                <w:tab w:val="decimal" w:pos="722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901CD7" w14:textId="77777777" w:rsidR="00AC46AD" w:rsidRPr="00C20284" w:rsidRDefault="00AC46AD" w:rsidP="00AC46AD">
            <w:pPr>
              <w:pStyle w:val="acctfourfigures"/>
              <w:tabs>
                <w:tab w:val="clear" w:pos="765"/>
                <w:tab w:val="decimal" w:pos="794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19AF23DF" w14:textId="51671DAB" w:rsidR="00AC46AD" w:rsidRPr="00C20284" w:rsidRDefault="00FC7303" w:rsidP="00AC46AD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FFEB97" w14:textId="77777777" w:rsidR="00AC46AD" w:rsidRPr="00C20284" w:rsidRDefault="00AC46AD" w:rsidP="00AC46AD">
            <w:pPr>
              <w:pStyle w:val="acctfourfigures"/>
              <w:tabs>
                <w:tab w:val="clear" w:pos="765"/>
                <w:tab w:val="decimal" w:pos="794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6AFDE7EE" w14:textId="488E97BF" w:rsidR="00AC46AD" w:rsidRPr="00C20284" w:rsidRDefault="00AC46AD" w:rsidP="00AC46AD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C46AD" w:rsidRPr="00C20284" w14:paraId="71031F94" w14:textId="77777777" w:rsidTr="00F21D3A">
        <w:trPr>
          <w:cantSplit/>
          <w:trHeight w:val="288"/>
        </w:trPr>
        <w:tc>
          <w:tcPr>
            <w:tcW w:w="2250" w:type="dxa"/>
            <w:shd w:val="clear" w:color="auto" w:fill="auto"/>
          </w:tcPr>
          <w:p w14:paraId="7EF05ACD" w14:textId="77777777" w:rsidR="00AC46AD" w:rsidRPr="00C20284" w:rsidRDefault="00AC46AD" w:rsidP="00AC4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66" w:right="-349" w:firstLine="6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5D85C5D" w14:textId="77777777" w:rsidR="00AC46AD" w:rsidRPr="00C20284" w:rsidRDefault="00AC46AD" w:rsidP="00AC4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66" w:firstLine="66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ปอนด์สเตอร์ลิง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385C3939" w14:textId="235220BD" w:rsidR="00AC46AD" w:rsidRPr="00C20284" w:rsidRDefault="00367D98" w:rsidP="00AC46AD">
            <w:pPr>
              <w:pStyle w:val="acctfourfigures"/>
              <w:tabs>
                <w:tab w:val="clear" w:pos="765"/>
                <w:tab w:val="decimal" w:pos="722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450C0697" w14:textId="77777777" w:rsidR="00AC46AD" w:rsidRPr="00C20284" w:rsidRDefault="00AC46AD" w:rsidP="00AC46AD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7965A23F" w14:textId="0566FF73" w:rsidR="00AC46AD" w:rsidRPr="00C20284" w:rsidRDefault="00AC46AD" w:rsidP="00AC46AD">
            <w:pPr>
              <w:pStyle w:val="acctfourfigures"/>
              <w:tabs>
                <w:tab w:val="clear" w:pos="765"/>
                <w:tab w:val="decimal" w:pos="722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0E5175" w14:textId="77777777" w:rsidR="00AC46AD" w:rsidRPr="00C20284" w:rsidRDefault="00AC46AD" w:rsidP="00AC46AD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7F57D808" w14:textId="4AD6F706" w:rsidR="00AC46AD" w:rsidRPr="00C20284" w:rsidRDefault="004D4AD6" w:rsidP="00AC46AD">
            <w:pPr>
              <w:pStyle w:val="acctfourfigures"/>
              <w:tabs>
                <w:tab w:val="clear" w:pos="765"/>
                <w:tab w:val="decimal" w:pos="661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07A5A3" w14:textId="77777777" w:rsidR="00AC46AD" w:rsidRPr="00C20284" w:rsidRDefault="00AC46AD" w:rsidP="00AC46AD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086A4C70" w14:textId="5D3F140B" w:rsidR="00AC46AD" w:rsidRPr="00C20284" w:rsidRDefault="003C6613" w:rsidP="00AC46AD">
            <w:pPr>
              <w:pStyle w:val="acctfourfigures"/>
              <w:tabs>
                <w:tab w:val="clear" w:pos="765"/>
                <w:tab w:val="decimal" w:pos="661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9711B9"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AC46AD" w:rsidRPr="00C20284" w14:paraId="5D97F73B" w14:textId="77777777" w:rsidTr="00F21D3A">
        <w:trPr>
          <w:cantSplit/>
          <w:trHeight w:hRule="exact" w:val="144"/>
        </w:trPr>
        <w:tc>
          <w:tcPr>
            <w:tcW w:w="2250" w:type="dxa"/>
            <w:shd w:val="clear" w:color="auto" w:fill="auto"/>
          </w:tcPr>
          <w:p w14:paraId="2C656226" w14:textId="77777777" w:rsidR="00AC46AD" w:rsidRPr="00C20284" w:rsidRDefault="00AC46AD" w:rsidP="00AC4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349" w:firstLine="6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87315FC" w14:textId="77777777" w:rsidR="00AC46AD" w:rsidRPr="00C20284" w:rsidRDefault="00AC46AD" w:rsidP="00AC4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firstLine="6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021F37A5" w14:textId="77777777" w:rsidR="00AC46AD" w:rsidRPr="00C20284" w:rsidRDefault="00AC46AD" w:rsidP="00AC46AD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02A67948" w14:textId="77777777" w:rsidR="00AC46AD" w:rsidRPr="00C20284" w:rsidRDefault="00AC46AD" w:rsidP="00AC46AD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47876572" w14:textId="77777777" w:rsidR="00AC46AD" w:rsidRPr="00C20284" w:rsidRDefault="00AC46AD" w:rsidP="00AC46AD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04BB049" w14:textId="77777777" w:rsidR="00AC46AD" w:rsidRPr="00C20284" w:rsidRDefault="00AC46AD" w:rsidP="00AC46AD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62B6A59A" w14:textId="77777777" w:rsidR="00AC46AD" w:rsidRPr="00C20284" w:rsidRDefault="00AC46AD" w:rsidP="00AC46AD">
            <w:pPr>
              <w:pStyle w:val="acctfourfigures"/>
              <w:tabs>
                <w:tab w:val="clear" w:pos="765"/>
                <w:tab w:val="decimal" w:pos="661"/>
              </w:tabs>
              <w:spacing w:line="36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3FBF0EC" w14:textId="77777777" w:rsidR="00AC46AD" w:rsidRPr="00C20284" w:rsidRDefault="00AC46AD" w:rsidP="00AC46AD">
            <w:pPr>
              <w:pStyle w:val="acctfourfigures"/>
              <w:tabs>
                <w:tab w:val="clear" w:pos="765"/>
                <w:tab w:val="decimal" w:pos="571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43563765" w14:textId="77777777" w:rsidR="00AC46AD" w:rsidRPr="00C20284" w:rsidRDefault="00AC46AD" w:rsidP="00AC46AD">
            <w:pPr>
              <w:pStyle w:val="acctfourfigures"/>
              <w:tabs>
                <w:tab w:val="clear" w:pos="765"/>
                <w:tab w:val="decimal" w:pos="661"/>
              </w:tabs>
              <w:spacing w:line="36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AC46AD" w:rsidRPr="00AC46AD" w14:paraId="5E589DF2" w14:textId="77777777" w:rsidTr="00F21D3A">
        <w:trPr>
          <w:cantSplit/>
          <w:trHeight w:hRule="exact" w:val="360"/>
        </w:trPr>
        <w:tc>
          <w:tcPr>
            <w:tcW w:w="2250" w:type="dxa"/>
            <w:shd w:val="clear" w:color="auto" w:fill="auto"/>
          </w:tcPr>
          <w:p w14:paraId="51CEE946" w14:textId="77777777" w:rsidR="00AC46AD" w:rsidRPr="00367ADF" w:rsidRDefault="00AC46AD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349" w:firstLine="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7A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800" w:type="dxa"/>
            <w:shd w:val="clear" w:color="auto" w:fill="auto"/>
          </w:tcPr>
          <w:p w14:paraId="09D7FD06" w14:textId="77777777" w:rsidR="00AC46AD" w:rsidRPr="00367ADF" w:rsidRDefault="00AC46AD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firstLine="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3E127372" w14:textId="77777777" w:rsidR="00AC46AD" w:rsidRPr="00367ADF" w:rsidRDefault="00AC46AD" w:rsidP="00367ADF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64E3B2F4" w14:textId="77777777" w:rsidR="00AC46AD" w:rsidRPr="00367ADF" w:rsidRDefault="00AC46AD" w:rsidP="00367ADF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0E5532FB" w14:textId="77777777" w:rsidR="00AC46AD" w:rsidRPr="00367ADF" w:rsidRDefault="00AC46AD" w:rsidP="00367ADF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916FB8" w14:textId="77777777" w:rsidR="00AC46AD" w:rsidRPr="00367ADF" w:rsidRDefault="00AC46AD" w:rsidP="00367ADF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6777C9F2" w14:textId="77777777" w:rsidR="00AC46AD" w:rsidRPr="00367ADF" w:rsidRDefault="00AC46AD" w:rsidP="00367ADF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98B3C86" w14:textId="77777777" w:rsidR="00AC46AD" w:rsidRPr="00367ADF" w:rsidRDefault="00AC46AD" w:rsidP="00367ADF">
            <w:pPr>
              <w:pStyle w:val="acctfourfigures"/>
              <w:tabs>
                <w:tab w:val="clear" w:pos="765"/>
                <w:tab w:val="decimal" w:pos="571"/>
                <w:tab w:val="decimal" w:pos="79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6D9DEB4B" w14:textId="77777777" w:rsidR="00AC46AD" w:rsidRPr="00367ADF" w:rsidRDefault="00AC46AD" w:rsidP="00367ADF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AC46AD" w:rsidRPr="00AC46AD" w14:paraId="222DAAC4" w14:textId="77777777" w:rsidTr="00F21D3A">
        <w:trPr>
          <w:cantSplit/>
          <w:trHeight w:hRule="exact" w:val="360"/>
        </w:trPr>
        <w:tc>
          <w:tcPr>
            <w:tcW w:w="2250" w:type="dxa"/>
            <w:shd w:val="clear" w:color="auto" w:fill="auto"/>
          </w:tcPr>
          <w:p w14:paraId="08B036F1" w14:textId="77777777" w:rsidR="00AC46AD" w:rsidRPr="00367ADF" w:rsidRDefault="00AC46AD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349" w:firstLine="66"/>
              <w:rPr>
                <w:rFonts w:asciiTheme="majorBidi" w:hAnsiTheme="majorBidi" w:cstheme="majorBidi"/>
                <w:sz w:val="30"/>
                <w:szCs w:val="30"/>
              </w:rPr>
            </w:pPr>
            <w:r w:rsidRPr="00367ADF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800" w:type="dxa"/>
            <w:shd w:val="clear" w:color="auto" w:fill="auto"/>
          </w:tcPr>
          <w:p w14:paraId="6B386FD9" w14:textId="77777777" w:rsidR="00AC46AD" w:rsidRPr="00367ADF" w:rsidRDefault="00AC46AD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firstLine="66"/>
              <w:rPr>
                <w:rFonts w:asciiTheme="majorBidi" w:hAnsiTheme="majorBidi" w:cstheme="majorBidi"/>
                <w:sz w:val="30"/>
                <w:szCs w:val="30"/>
              </w:rPr>
            </w:pPr>
            <w:r w:rsidRPr="00367ADF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เหรียญสหรัฐ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6F27CFCA" w14:textId="5E8630F4" w:rsidR="00AC46AD" w:rsidRPr="00367ADF" w:rsidRDefault="00367D98" w:rsidP="00367ADF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29,501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655B713D" w14:textId="77777777" w:rsidR="00AC46AD" w:rsidRPr="00367ADF" w:rsidRDefault="00AC46AD" w:rsidP="00367ADF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001430EB" w14:textId="6FB5582F" w:rsidR="00AC46AD" w:rsidRPr="00367ADF" w:rsidRDefault="007F2E6E" w:rsidP="00367ADF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34,515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A54F3C" w14:textId="77777777" w:rsidR="00AC46AD" w:rsidRPr="00367ADF" w:rsidRDefault="00AC46AD" w:rsidP="00367ADF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5DDD7C8D" w14:textId="42FA6F60" w:rsidR="00AC46AD" w:rsidRPr="00367ADF" w:rsidRDefault="00ED19C0" w:rsidP="00367ADF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</w:t>
            </w:r>
            <w:r w:rsidRPr="00474D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0006D7" w14:textId="77777777" w:rsidR="00AC46AD" w:rsidRPr="00367ADF" w:rsidRDefault="00AC46AD" w:rsidP="00367ADF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3D1322DF" w14:textId="4F7B0207" w:rsidR="00AC46AD" w:rsidRPr="00367ADF" w:rsidRDefault="009711B9" w:rsidP="00367ADF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711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AC46AD" w:rsidRPr="00367AD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3C66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9711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3C66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AC46AD" w:rsidRPr="00AC46AD" w14:paraId="2F76A83A" w14:textId="77777777" w:rsidTr="00F21D3A">
        <w:trPr>
          <w:cantSplit/>
          <w:trHeight w:hRule="exact" w:val="360"/>
        </w:trPr>
        <w:tc>
          <w:tcPr>
            <w:tcW w:w="2250" w:type="dxa"/>
            <w:shd w:val="clear" w:color="auto" w:fill="auto"/>
          </w:tcPr>
          <w:p w14:paraId="4CFCEE4E" w14:textId="77777777" w:rsidR="00AC46AD" w:rsidRPr="00367ADF" w:rsidRDefault="00AC46AD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349" w:firstLine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E4EFCA8" w14:textId="77777777" w:rsidR="00AC46AD" w:rsidRPr="00367ADF" w:rsidRDefault="00AC46AD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firstLine="66"/>
              <w:rPr>
                <w:rFonts w:asciiTheme="majorBidi" w:hAnsiTheme="majorBidi" w:cstheme="majorBidi"/>
                <w:sz w:val="30"/>
                <w:szCs w:val="30"/>
              </w:rPr>
            </w:pPr>
            <w:r w:rsidRPr="00367ADF">
              <w:rPr>
                <w:rFonts w:asciiTheme="majorBidi" w:hAnsiTheme="majorBidi" w:cstheme="majorBidi"/>
                <w:sz w:val="30"/>
                <w:szCs w:val="30"/>
                <w:cs/>
              </w:rPr>
              <w:t>ยูโร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573F7619" w14:textId="386137EA" w:rsidR="00AC46AD" w:rsidRPr="00367ADF" w:rsidRDefault="00367D98" w:rsidP="00367ADF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164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38A27858" w14:textId="77777777" w:rsidR="00AC46AD" w:rsidRPr="00367ADF" w:rsidRDefault="00AC46AD" w:rsidP="00367ADF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4BEFAAF3" w14:textId="511BEA34" w:rsidR="00AC46AD" w:rsidRPr="00367ADF" w:rsidRDefault="009711B9" w:rsidP="00367ADF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711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7E0418" w14:textId="77777777" w:rsidR="00AC46AD" w:rsidRPr="00367ADF" w:rsidRDefault="00AC46AD" w:rsidP="00367ADF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316FE210" w14:textId="238D082F" w:rsidR="00AC46AD" w:rsidRPr="00367ADF" w:rsidRDefault="009D2B95" w:rsidP="00367ADF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405562" w14:textId="77777777" w:rsidR="00AC46AD" w:rsidRPr="00367ADF" w:rsidRDefault="00AC46AD" w:rsidP="00367ADF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3B1854B6" w14:textId="36A8E84C" w:rsidR="00AC46AD" w:rsidRPr="00367ADF" w:rsidRDefault="00AC46AD" w:rsidP="00367ADF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67AD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AC46AD" w:rsidRPr="00AC46AD" w14:paraId="2C310557" w14:textId="77777777" w:rsidTr="00F21D3A">
        <w:trPr>
          <w:cantSplit/>
          <w:trHeight w:hRule="exact" w:val="144"/>
        </w:trPr>
        <w:tc>
          <w:tcPr>
            <w:tcW w:w="2250" w:type="dxa"/>
            <w:shd w:val="clear" w:color="auto" w:fill="auto"/>
          </w:tcPr>
          <w:p w14:paraId="3BF58B71" w14:textId="77777777" w:rsidR="00AC46AD" w:rsidRPr="00367ADF" w:rsidRDefault="00AC46AD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349" w:firstLine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55F341D2" w14:textId="77777777" w:rsidR="00AC46AD" w:rsidRPr="00367ADF" w:rsidRDefault="00AC46AD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firstLine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7030F1F9" w14:textId="77777777" w:rsidR="00AC46AD" w:rsidRPr="00367ADF" w:rsidRDefault="00AC46AD" w:rsidP="00367ADF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20BFD1BF" w14:textId="77777777" w:rsidR="00AC46AD" w:rsidRPr="00367ADF" w:rsidRDefault="00AC46AD" w:rsidP="00367ADF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79DE62A0" w14:textId="77777777" w:rsidR="00AC46AD" w:rsidRPr="00367ADF" w:rsidRDefault="00AC46AD" w:rsidP="00367ADF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37A96F3" w14:textId="77777777" w:rsidR="00AC46AD" w:rsidRPr="00367ADF" w:rsidRDefault="00AC46AD" w:rsidP="00367ADF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70FDC7CF" w14:textId="77777777" w:rsidR="00AC46AD" w:rsidRPr="00367ADF" w:rsidRDefault="00AC46AD" w:rsidP="00367ADF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2E740BE" w14:textId="77777777" w:rsidR="00AC46AD" w:rsidRPr="00367ADF" w:rsidRDefault="00AC46AD" w:rsidP="00367ADF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0CAB8C46" w14:textId="77777777" w:rsidR="00AC46AD" w:rsidRPr="00367ADF" w:rsidRDefault="00AC46AD" w:rsidP="00367ADF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AC46AD" w:rsidRPr="00AC46AD" w14:paraId="167FB060" w14:textId="77777777" w:rsidTr="00F21D3A">
        <w:trPr>
          <w:cantSplit/>
          <w:trHeight w:val="360"/>
        </w:trPr>
        <w:tc>
          <w:tcPr>
            <w:tcW w:w="2250" w:type="dxa"/>
            <w:shd w:val="clear" w:color="auto" w:fill="auto"/>
          </w:tcPr>
          <w:p w14:paraId="6FA69F03" w14:textId="43EE131F" w:rsidR="00AC46AD" w:rsidRPr="00367ADF" w:rsidRDefault="00AC46AD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3" w:right="-349" w:hanging="193"/>
              <w:rPr>
                <w:rFonts w:asciiTheme="majorBidi" w:hAnsiTheme="majorBidi" w:cstheme="majorBidi"/>
                <w:sz w:val="30"/>
                <w:szCs w:val="30"/>
              </w:rPr>
            </w:pPr>
            <w:r w:rsidRPr="00367ADF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</w:t>
            </w:r>
          </w:p>
        </w:tc>
        <w:tc>
          <w:tcPr>
            <w:tcW w:w="1800" w:type="dxa"/>
            <w:shd w:val="clear" w:color="auto" w:fill="auto"/>
          </w:tcPr>
          <w:p w14:paraId="662F3012" w14:textId="1F607816" w:rsidR="00AC46AD" w:rsidRPr="00367ADF" w:rsidRDefault="00AC46AD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firstLine="66"/>
              <w:rPr>
                <w:rFonts w:asciiTheme="majorBidi" w:hAnsiTheme="majorBidi" w:cstheme="majorBidi"/>
                <w:sz w:val="30"/>
                <w:szCs w:val="30"/>
              </w:rPr>
            </w:pPr>
            <w:r w:rsidRPr="00367ADF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เหรียญสหรัฐ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3B5417A7" w14:textId="459CF1D5" w:rsidR="00AC46AD" w:rsidRPr="00367ADF" w:rsidRDefault="00367D98" w:rsidP="00367ADF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21,876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241C37D6" w14:textId="77777777" w:rsidR="00AC46AD" w:rsidRPr="00367ADF" w:rsidRDefault="00AC46AD" w:rsidP="00367ADF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6996E23C" w14:textId="64BE0DCF" w:rsidR="00AC46AD" w:rsidRPr="00367ADF" w:rsidRDefault="009711B9" w:rsidP="00367ADF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711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AC46AD" w:rsidRPr="00367A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711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71FB4D" w14:textId="77777777" w:rsidR="00AC46AD" w:rsidRPr="00367ADF" w:rsidRDefault="00AC46AD" w:rsidP="00367ADF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1BC29B35" w14:textId="1A1C7705" w:rsidR="00AC46AD" w:rsidRPr="00367ADF" w:rsidRDefault="004D5FD8" w:rsidP="00367ADF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</w:t>
            </w:r>
            <w:r w:rsidRPr="00474D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C8F8C1" w14:textId="77777777" w:rsidR="00AC46AD" w:rsidRPr="00367ADF" w:rsidRDefault="00AC46AD" w:rsidP="00367ADF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1FFBB5F1" w14:textId="56B05D54" w:rsidR="00AC46AD" w:rsidRPr="00367ADF" w:rsidRDefault="009711B9" w:rsidP="00367ADF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711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AC46AD" w:rsidRPr="00367AD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3C66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9711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3C66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AC46AD" w:rsidRPr="00AC46AD" w14:paraId="6E950457" w14:textId="77777777" w:rsidTr="00F21D3A">
        <w:trPr>
          <w:cantSplit/>
          <w:trHeight w:hRule="exact" w:val="362"/>
        </w:trPr>
        <w:tc>
          <w:tcPr>
            <w:tcW w:w="2250" w:type="dxa"/>
            <w:shd w:val="clear" w:color="auto" w:fill="auto"/>
          </w:tcPr>
          <w:p w14:paraId="3B9E13D7" w14:textId="3EECF9B7" w:rsidR="00AC46AD" w:rsidRPr="00367ADF" w:rsidRDefault="00AC46AD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9" w:right="-349" w:hanging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7ADF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ต่างประเทศล่วงหน้า</w:t>
            </w:r>
          </w:p>
        </w:tc>
        <w:tc>
          <w:tcPr>
            <w:tcW w:w="1800" w:type="dxa"/>
            <w:shd w:val="clear" w:color="auto" w:fill="auto"/>
          </w:tcPr>
          <w:p w14:paraId="3A6BE517" w14:textId="77777777" w:rsidR="00AC46AD" w:rsidRPr="00367ADF" w:rsidRDefault="00AC46AD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67ADF">
              <w:rPr>
                <w:rFonts w:asciiTheme="majorBidi" w:hAnsiTheme="majorBidi" w:cstheme="majorBidi"/>
                <w:sz w:val="30"/>
                <w:szCs w:val="30"/>
                <w:cs/>
              </w:rPr>
              <w:t>ยูโร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58406FDB" w14:textId="7785DFF1" w:rsidR="00AC46AD" w:rsidRPr="00367ADF" w:rsidRDefault="00367D98" w:rsidP="00367ADF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72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3B100FDB" w14:textId="77777777" w:rsidR="00AC46AD" w:rsidRPr="00367ADF" w:rsidRDefault="00AC46AD" w:rsidP="00367ADF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723D2297" w14:textId="64D1CA6F" w:rsidR="00AC46AD" w:rsidRPr="00367ADF" w:rsidRDefault="009711B9" w:rsidP="00367ADF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711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64F97C" w14:textId="77777777" w:rsidR="00AC46AD" w:rsidRPr="00367ADF" w:rsidRDefault="00AC46AD" w:rsidP="00367ADF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72C3E2FC" w14:textId="6FCE7911" w:rsidR="00AC46AD" w:rsidRPr="00367ADF" w:rsidRDefault="000038B3" w:rsidP="00367ADF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E7CEB0" w14:textId="77777777" w:rsidR="00AC46AD" w:rsidRPr="00367ADF" w:rsidRDefault="00AC46AD" w:rsidP="00367ADF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5AF11A91" w14:textId="13631B9B" w:rsidR="00AC46AD" w:rsidRPr="00367ADF" w:rsidRDefault="00AC46AD" w:rsidP="00367ADF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67AD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AC46AD" w:rsidRPr="00AC46AD" w14:paraId="7E5493E8" w14:textId="77777777" w:rsidTr="00F21D3A">
        <w:trPr>
          <w:cantSplit/>
          <w:trHeight w:hRule="exact" w:val="425"/>
        </w:trPr>
        <w:tc>
          <w:tcPr>
            <w:tcW w:w="2250" w:type="dxa"/>
            <w:shd w:val="clear" w:color="auto" w:fill="auto"/>
          </w:tcPr>
          <w:p w14:paraId="211A8371" w14:textId="0F962793" w:rsidR="00AC46AD" w:rsidRPr="00367ADF" w:rsidRDefault="00AC46AD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9" w:right="-349" w:hanging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ADF">
              <w:rPr>
                <w:rFonts w:asciiTheme="majorBidi" w:hAnsiTheme="majorBidi" w:cstheme="majorBidi"/>
                <w:sz w:val="30"/>
                <w:szCs w:val="30"/>
                <w:cs/>
              </w:rPr>
              <w:t>และสัญญาแลกเปลี่ยน</w:t>
            </w:r>
          </w:p>
        </w:tc>
        <w:tc>
          <w:tcPr>
            <w:tcW w:w="1800" w:type="dxa"/>
            <w:shd w:val="clear" w:color="auto" w:fill="auto"/>
          </w:tcPr>
          <w:p w14:paraId="113146CB" w14:textId="77777777" w:rsidR="00AC46AD" w:rsidRPr="00367ADF" w:rsidRDefault="00AC46AD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2A758AD3" w14:textId="77777777" w:rsidR="00AC46AD" w:rsidRPr="00367ADF" w:rsidRDefault="00AC46AD" w:rsidP="00367ADF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7A5B9984" w14:textId="77777777" w:rsidR="00AC46AD" w:rsidRPr="00367ADF" w:rsidRDefault="00AC46AD" w:rsidP="00367ADF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271D4721" w14:textId="77777777" w:rsidR="00AC46AD" w:rsidRPr="00367ADF" w:rsidDel="009722DA" w:rsidRDefault="00AC46AD" w:rsidP="00367ADF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3E7F4D" w14:textId="77777777" w:rsidR="00AC46AD" w:rsidRPr="00367ADF" w:rsidRDefault="00AC46AD" w:rsidP="00367ADF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5DA67D4B" w14:textId="77777777" w:rsidR="00AC46AD" w:rsidRPr="00367ADF" w:rsidRDefault="00AC46AD" w:rsidP="00367ADF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7219BA8" w14:textId="77777777" w:rsidR="00AC46AD" w:rsidRPr="00367ADF" w:rsidRDefault="00AC46AD" w:rsidP="00367ADF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3F5D6E13" w14:textId="77777777" w:rsidR="00AC46AD" w:rsidRPr="00367ADF" w:rsidRDefault="00AC46AD" w:rsidP="00367ADF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AC46AD" w:rsidRPr="00AC46AD" w14:paraId="3252C5BC" w14:textId="77777777" w:rsidTr="00F21D3A">
        <w:trPr>
          <w:cantSplit/>
          <w:trHeight w:hRule="exact" w:val="425"/>
        </w:trPr>
        <w:tc>
          <w:tcPr>
            <w:tcW w:w="2250" w:type="dxa"/>
            <w:shd w:val="clear" w:color="auto" w:fill="auto"/>
          </w:tcPr>
          <w:p w14:paraId="5DE7EC6E" w14:textId="2C787BA4" w:rsidR="00AC46AD" w:rsidRPr="00367ADF" w:rsidRDefault="00AC46AD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9" w:right="-349" w:hanging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ADF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800" w:type="dxa"/>
            <w:shd w:val="clear" w:color="auto" w:fill="auto"/>
          </w:tcPr>
          <w:p w14:paraId="25662D27" w14:textId="77777777" w:rsidR="00AC46AD" w:rsidRPr="00367ADF" w:rsidRDefault="00AC46AD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5BDEFEF1" w14:textId="77777777" w:rsidR="00AC46AD" w:rsidRPr="00367ADF" w:rsidRDefault="00AC46AD" w:rsidP="00367ADF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14E75239" w14:textId="77777777" w:rsidR="00AC46AD" w:rsidRPr="00367ADF" w:rsidRDefault="00AC46AD" w:rsidP="00367ADF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094A130D" w14:textId="77777777" w:rsidR="00AC46AD" w:rsidRPr="00367ADF" w:rsidDel="009722DA" w:rsidRDefault="00AC46AD" w:rsidP="00367ADF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9C991FE" w14:textId="77777777" w:rsidR="00AC46AD" w:rsidRPr="00367ADF" w:rsidRDefault="00AC46AD" w:rsidP="00367ADF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44F2A6EC" w14:textId="77777777" w:rsidR="00AC46AD" w:rsidRPr="00367ADF" w:rsidRDefault="00AC46AD" w:rsidP="00367ADF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BFA8A12" w14:textId="77777777" w:rsidR="00AC46AD" w:rsidRPr="00367ADF" w:rsidRDefault="00AC46AD" w:rsidP="00367ADF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458FA251" w14:textId="77777777" w:rsidR="00AC46AD" w:rsidRPr="00367ADF" w:rsidRDefault="00AC46AD" w:rsidP="00367ADF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AC46AD" w:rsidRPr="00AC46AD" w14:paraId="1F6C128A" w14:textId="77777777" w:rsidTr="00F21D3A">
        <w:trPr>
          <w:cantSplit/>
          <w:trHeight w:val="144"/>
        </w:trPr>
        <w:tc>
          <w:tcPr>
            <w:tcW w:w="2250" w:type="dxa"/>
            <w:shd w:val="clear" w:color="auto" w:fill="auto"/>
          </w:tcPr>
          <w:p w14:paraId="65D46B60" w14:textId="77777777" w:rsidR="00AC46AD" w:rsidRPr="00367ADF" w:rsidRDefault="00AC46AD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9" w:right="-349" w:firstLine="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7ADF">
              <w:rPr>
                <w:rFonts w:asciiTheme="majorBidi" w:hAnsiTheme="majorBidi" w:cstheme="majorBidi"/>
                <w:sz w:val="30"/>
                <w:szCs w:val="30"/>
                <w:cs/>
              </w:rPr>
              <w:t>และอัตราดอกเบี้ย</w:t>
            </w:r>
          </w:p>
        </w:tc>
        <w:tc>
          <w:tcPr>
            <w:tcW w:w="1800" w:type="dxa"/>
            <w:shd w:val="clear" w:color="auto" w:fill="auto"/>
          </w:tcPr>
          <w:p w14:paraId="21281FC3" w14:textId="77777777" w:rsidR="00AC46AD" w:rsidRPr="00367ADF" w:rsidRDefault="00AC46AD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1B57462C" w14:textId="77777777" w:rsidR="00AC46AD" w:rsidRPr="00367ADF" w:rsidRDefault="00AC46AD" w:rsidP="00367ADF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7E2BC0A6" w14:textId="77777777" w:rsidR="00AC46AD" w:rsidRPr="00367ADF" w:rsidRDefault="00AC46AD" w:rsidP="00367ADF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6F8AA91F" w14:textId="77777777" w:rsidR="00AC46AD" w:rsidRPr="00367ADF" w:rsidRDefault="00AC46AD" w:rsidP="00367ADF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586FE2D" w14:textId="77777777" w:rsidR="00AC46AD" w:rsidRPr="00367ADF" w:rsidRDefault="00AC46AD" w:rsidP="00367ADF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16D1DE31" w14:textId="77777777" w:rsidR="00AC46AD" w:rsidRPr="00367ADF" w:rsidRDefault="00AC46AD" w:rsidP="00367ADF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C45A91D" w14:textId="77777777" w:rsidR="00AC46AD" w:rsidRPr="00367ADF" w:rsidRDefault="00AC46AD" w:rsidP="00367ADF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6775708F" w14:textId="77777777" w:rsidR="00AC46AD" w:rsidRPr="00367ADF" w:rsidRDefault="00AC46AD" w:rsidP="00367ADF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AC46AD" w:rsidRPr="00C20284" w14:paraId="72342ACC" w14:textId="77777777" w:rsidTr="00F21D3A">
        <w:trPr>
          <w:cantSplit/>
          <w:trHeight w:hRule="exact" w:val="144"/>
        </w:trPr>
        <w:tc>
          <w:tcPr>
            <w:tcW w:w="2250" w:type="dxa"/>
            <w:shd w:val="clear" w:color="auto" w:fill="auto"/>
          </w:tcPr>
          <w:p w14:paraId="5124113B" w14:textId="77777777" w:rsidR="00AC46AD" w:rsidRPr="00C20284" w:rsidRDefault="00AC46AD" w:rsidP="00AC4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9" w:right="-349" w:firstLine="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FB5DCC5" w14:textId="77777777" w:rsidR="00AC46AD" w:rsidRPr="00C20284" w:rsidRDefault="00AC46AD" w:rsidP="00AC4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2EE377B0" w14:textId="77777777" w:rsidR="00AC46AD" w:rsidRPr="00C20284" w:rsidRDefault="00AC46AD" w:rsidP="00AC46AD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67737A2B" w14:textId="77777777" w:rsidR="00AC46AD" w:rsidRPr="00C20284" w:rsidRDefault="00AC46AD" w:rsidP="00AC46AD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5422BEA7" w14:textId="77777777" w:rsidR="00AC46AD" w:rsidRPr="00C20284" w:rsidRDefault="00AC46AD" w:rsidP="00AC46AD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3F8F03F" w14:textId="77777777" w:rsidR="00AC46AD" w:rsidRPr="00C20284" w:rsidRDefault="00AC46AD" w:rsidP="00AC46AD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10258A17" w14:textId="77777777" w:rsidR="00AC46AD" w:rsidRPr="00C20284" w:rsidRDefault="00AC46AD" w:rsidP="00AC46AD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B2F48BC" w14:textId="77777777" w:rsidR="00AC46AD" w:rsidRPr="00C20284" w:rsidRDefault="00AC46AD" w:rsidP="00AC46AD">
            <w:pPr>
              <w:pStyle w:val="acctfourfigures"/>
              <w:tabs>
                <w:tab w:val="clear" w:pos="765"/>
                <w:tab w:val="decimal" w:pos="749"/>
              </w:tabs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30060680" w14:textId="77777777" w:rsidR="00AC46AD" w:rsidRPr="00C20284" w:rsidRDefault="00AC46AD" w:rsidP="00AC46AD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AC46AD" w:rsidRPr="00C20284" w14:paraId="6CABC9E1" w14:textId="77777777" w:rsidTr="00F21D3A">
        <w:trPr>
          <w:cantSplit/>
          <w:trHeight w:hRule="exact" w:val="360"/>
        </w:trPr>
        <w:tc>
          <w:tcPr>
            <w:tcW w:w="2250" w:type="dxa"/>
            <w:shd w:val="clear" w:color="auto" w:fill="auto"/>
          </w:tcPr>
          <w:p w14:paraId="101003E3" w14:textId="77777777" w:rsidR="00AC46AD" w:rsidRPr="00C20284" w:rsidRDefault="00AC46AD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800" w:type="dxa"/>
            <w:shd w:val="clear" w:color="auto" w:fill="auto"/>
          </w:tcPr>
          <w:p w14:paraId="5171E771" w14:textId="77777777" w:rsidR="00AC46AD" w:rsidRPr="00C20284" w:rsidRDefault="00AC46AD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19C8BAF0" w14:textId="77777777" w:rsidR="00AC46AD" w:rsidRPr="00C20284" w:rsidRDefault="00AC46AD" w:rsidP="00367ADF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44B83758" w14:textId="77777777" w:rsidR="00AC46AD" w:rsidRPr="00C20284" w:rsidRDefault="00AC46AD" w:rsidP="00367ADF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6A30009C" w14:textId="2D165F19" w:rsidR="00AC46AD" w:rsidRPr="00C20284" w:rsidRDefault="00AC46AD" w:rsidP="00367ADF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E94521D" w14:textId="77777777" w:rsidR="00AC46AD" w:rsidRPr="00C20284" w:rsidRDefault="00AC46AD" w:rsidP="00367ADF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2B1EFC87" w14:textId="77777777" w:rsidR="00AC46AD" w:rsidRPr="00C20284" w:rsidRDefault="00AC46AD" w:rsidP="00367ADF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ECA8049" w14:textId="77777777" w:rsidR="00AC46AD" w:rsidRPr="00C20284" w:rsidRDefault="00AC46AD" w:rsidP="00367ADF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19A86808" w14:textId="717EB109" w:rsidR="00AC46AD" w:rsidRPr="00C20284" w:rsidRDefault="00AC46AD" w:rsidP="00367ADF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AC46AD" w:rsidRPr="00C20284" w14:paraId="48BE5615" w14:textId="77777777" w:rsidTr="00F21D3A">
        <w:trPr>
          <w:cantSplit/>
          <w:trHeight w:hRule="exact" w:val="360"/>
        </w:trPr>
        <w:tc>
          <w:tcPr>
            <w:tcW w:w="2250" w:type="dxa"/>
            <w:shd w:val="clear" w:color="auto" w:fill="auto"/>
          </w:tcPr>
          <w:p w14:paraId="156CA7D0" w14:textId="77777777" w:rsidR="00AC46AD" w:rsidRPr="00C20284" w:rsidRDefault="00AC46AD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9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800" w:type="dxa"/>
            <w:shd w:val="clear" w:color="auto" w:fill="auto"/>
          </w:tcPr>
          <w:p w14:paraId="046E9FC5" w14:textId="12AD50E0" w:rsidR="00AC46AD" w:rsidRPr="00C20284" w:rsidRDefault="00AC46AD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เหรียญสหรัฐ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22F40DCD" w14:textId="6828C0AF" w:rsidR="00AC46AD" w:rsidRPr="00C20284" w:rsidRDefault="00D857F7" w:rsidP="00367ADF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2,937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07C24505" w14:textId="77777777" w:rsidR="00AC46AD" w:rsidRPr="00C20284" w:rsidRDefault="00AC46AD" w:rsidP="00367ADF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42DE9899" w14:textId="1A313A90" w:rsidR="00AC46AD" w:rsidRPr="00C20284" w:rsidRDefault="009711B9" w:rsidP="00367ADF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825258" w:rsidRPr="00C20284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730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90FFDE" w14:textId="77777777" w:rsidR="00AC46AD" w:rsidRPr="00C20284" w:rsidRDefault="00AC46AD" w:rsidP="00367ADF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05B4E322" w14:textId="2BDC3DB0" w:rsidR="00AC46AD" w:rsidRPr="00C20284" w:rsidRDefault="00A62488" w:rsidP="00367ADF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7A5005" w14:textId="77777777" w:rsidR="00AC46AD" w:rsidRPr="00C20284" w:rsidRDefault="00AC46AD" w:rsidP="00367ADF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7A5C79EC" w14:textId="169F2B15" w:rsidR="00AC46AD" w:rsidRPr="00C20284" w:rsidRDefault="009711B9" w:rsidP="00367ADF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AC46AD" w:rsidRPr="00C20284" w14:paraId="3C358615" w14:textId="77777777" w:rsidTr="00BA23A1">
        <w:trPr>
          <w:cantSplit/>
          <w:trHeight w:val="360"/>
        </w:trPr>
        <w:tc>
          <w:tcPr>
            <w:tcW w:w="2250" w:type="dxa"/>
            <w:shd w:val="clear" w:color="auto" w:fill="auto"/>
          </w:tcPr>
          <w:p w14:paraId="48F94D81" w14:textId="77777777" w:rsidR="00AC46AD" w:rsidRPr="00C20284" w:rsidRDefault="00AC46AD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F1F1A98" w14:textId="6BB30574" w:rsidR="00AC46AD" w:rsidRPr="00C20284" w:rsidRDefault="00AC46AD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ยูโร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074BECB3" w14:textId="08409FCA" w:rsidR="00AC46AD" w:rsidRPr="00C20284" w:rsidRDefault="00D857F7" w:rsidP="00367ADF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602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06C43A57" w14:textId="77777777" w:rsidR="00AC46AD" w:rsidRPr="00C20284" w:rsidRDefault="00AC46AD" w:rsidP="00367ADF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30FECEA2" w14:textId="4F0333DF" w:rsidR="00AC46AD" w:rsidRPr="00C20284" w:rsidRDefault="009711B9" w:rsidP="00367ADF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997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49EB14" w14:textId="77777777" w:rsidR="00AC46AD" w:rsidRPr="00C20284" w:rsidRDefault="00AC46AD" w:rsidP="00367ADF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40CC2A05" w14:textId="2EF35A72" w:rsidR="00AC46AD" w:rsidRPr="00C20284" w:rsidRDefault="001E4816" w:rsidP="00367ADF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74CDCA" w14:textId="77777777" w:rsidR="00AC46AD" w:rsidRPr="00C20284" w:rsidRDefault="00AC46AD" w:rsidP="00367ADF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6307C5A0" w14:textId="4970BE07" w:rsidR="00AC46AD" w:rsidRPr="00C20284" w:rsidRDefault="00AC46AD" w:rsidP="00367ADF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AC46AD" w:rsidRPr="00C20284" w14:paraId="41633A06" w14:textId="77777777" w:rsidTr="00F21D3A">
        <w:trPr>
          <w:cantSplit/>
          <w:trHeight w:hRule="exact" w:val="360"/>
        </w:trPr>
        <w:tc>
          <w:tcPr>
            <w:tcW w:w="2250" w:type="dxa"/>
            <w:shd w:val="clear" w:color="auto" w:fill="auto"/>
          </w:tcPr>
          <w:p w14:paraId="6C65B03D" w14:textId="77777777" w:rsidR="00AC46AD" w:rsidRPr="00C20284" w:rsidRDefault="00AC46AD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427017C" w14:textId="606892B8" w:rsidR="00AC46AD" w:rsidRPr="00C20284" w:rsidRDefault="00AC46AD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9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เรนมินบิ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3770A61F" w14:textId="323EC2D4" w:rsidR="00AC46AD" w:rsidRPr="00C20284" w:rsidRDefault="00D857F7" w:rsidP="00367ADF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77A1D650" w14:textId="77777777" w:rsidR="00AC46AD" w:rsidRPr="00C20284" w:rsidRDefault="00AC46AD" w:rsidP="00367ADF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16A7C037" w14:textId="53A1EC13" w:rsidR="00AC46AD" w:rsidRPr="00C20284" w:rsidRDefault="009711B9" w:rsidP="00367ADF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85A8EA" w14:textId="77777777" w:rsidR="00AC46AD" w:rsidRPr="00C20284" w:rsidRDefault="00AC46AD" w:rsidP="00367ADF">
            <w:pPr>
              <w:pStyle w:val="acctfourfigures"/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6EADF5EB" w14:textId="48E192CB" w:rsidR="00AC46AD" w:rsidRPr="00C20284" w:rsidRDefault="001E4816" w:rsidP="00367ADF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C01B34" w14:textId="77777777" w:rsidR="00AC46AD" w:rsidRPr="00C20284" w:rsidRDefault="00AC46AD" w:rsidP="00367ADF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3EE063D8" w14:textId="05370051" w:rsidR="00AC46AD" w:rsidRPr="00C20284" w:rsidRDefault="00825258" w:rsidP="00367ADF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AC46AD" w:rsidRPr="00C20284" w14:paraId="2E21CCA0" w14:textId="77777777" w:rsidTr="00F21D3A">
        <w:trPr>
          <w:cantSplit/>
          <w:trHeight w:hRule="exact" w:val="144"/>
        </w:trPr>
        <w:tc>
          <w:tcPr>
            <w:tcW w:w="2250" w:type="dxa"/>
            <w:shd w:val="clear" w:color="auto" w:fill="auto"/>
          </w:tcPr>
          <w:p w14:paraId="32EBC502" w14:textId="77777777" w:rsidR="00AC46AD" w:rsidRPr="00C20284" w:rsidRDefault="00AC46AD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9F1A97B" w14:textId="77777777" w:rsidR="00AC46AD" w:rsidRPr="00C20284" w:rsidRDefault="00AC46AD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66FF9FA9" w14:textId="77777777" w:rsidR="00AC46AD" w:rsidRPr="00C20284" w:rsidRDefault="00AC46AD" w:rsidP="00367ADF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779CF746" w14:textId="77777777" w:rsidR="00AC46AD" w:rsidRPr="00C20284" w:rsidRDefault="00AC46AD" w:rsidP="00367ADF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5BC73350" w14:textId="12AD1BA9" w:rsidR="00AC46AD" w:rsidRPr="00C20284" w:rsidRDefault="00AC46AD" w:rsidP="00367ADF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40859B6" w14:textId="77777777" w:rsidR="00AC46AD" w:rsidRPr="00C20284" w:rsidRDefault="00AC46AD" w:rsidP="00367ADF">
            <w:pPr>
              <w:pStyle w:val="acctfourfigures"/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4F663FD5" w14:textId="77777777" w:rsidR="00AC46AD" w:rsidRPr="00C20284" w:rsidRDefault="00AC46AD" w:rsidP="00367ADF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0ABA85F" w14:textId="77777777" w:rsidR="00AC46AD" w:rsidRPr="00C20284" w:rsidRDefault="00AC46AD" w:rsidP="00367ADF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7466FDC1" w14:textId="49A838A4" w:rsidR="00AC46AD" w:rsidRPr="00C20284" w:rsidRDefault="00AC46AD" w:rsidP="00367ADF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AC46AD" w:rsidRPr="00C20284" w14:paraId="55AF23D2" w14:textId="77777777" w:rsidTr="00F21D3A">
        <w:trPr>
          <w:cantSplit/>
          <w:trHeight w:val="360"/>
        </w:trPr>
        <w:tc>
          <w:tcPr>
            <w:tcW w:w="2250" w:type="dxa"/>
            <w:shd w:val="clear" w:color="auto" w:fill="auto"/>
          </w:tcPr>
          <w:p w14:paraId="61B3E52C" w14:textId="16231956" w:rsidR="00AC46AD" w:rsidRPr="00C20284" w:rsidRDefault="00AC46AD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9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</w:t>
            </w:r>
          </w:p>
        </w:tc>
        <w:tc>
          <w:tcPr>
            <w:tcW w:w="1800" w:type="dxa"/>
            <w:shd w:val="clear" w:color="auto" w:fill="auto"/>
          </w:tcPr>
          <w:p w14:paraId="4D6BBB06" w14:textId="5B8FA9C5" w:rsidR="00AC46AD" w:rsidRPr="00C20284" w:rsidRDefault="00AC46AD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เหรียญสหรัฐ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38F2C08D" w14:textId="2D37E9C1" w:rsidR="00AC46AD" w:rsidRPr="00C20284" w:rsidRDefault="00D857F7" w:rsidP="00367ADF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271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53D1C63A" w14:textId="77777777" w:rsidR="00AC46AD" w:rsidRPr="00C20284" w:rsidRDefault="00AC46AD" w:rsidP="00367ADF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31AE7337" w14:textId="7A16F9AD" w:rsidR="00AC46AD" w:rsidRPr="00C20284" w:rsidRDefault="003C6613" w:rsidP="00367ADF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86DE26" w14:textId="77777777" w:rsidR="00AC46AD" w:rsidRPr="00C20284" w:rsidRDefault="00AC46AD" w:rsidP="00367ADF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2D051120" w14:textId="00AA2DDC" w:rsidR="00AC46AD" w:rsidRPr="00C20284" w:rsidRDefault="00081428" w:rsidP="00367ADF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4DD1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6ED0BE" w14:textId="77777777" w:rsidR="00AC46AD" w:rsidRPr="00C20284" w:rsidRDefault="00AC46AD" w:rsidP="00367ADF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544AD3E0" w14:textId="279364F5" w:rsidR="00AC46AD" w:rsidRPr="00C20284" w:rsidRDefault="009711B9" w:rsidP="00367ADF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AC46AD" w:rsidRPr="00C20284" w14:paraId="4D86ACD7" w14:textId="77777777" w:rsidTr="00F21D3A">
        <w:trPr>
          <w:cantSplit/>
          <w:trHeight w:val="360"/>
        </w:trPr>
        <w:tc>
          <w:tcPr>
            <w:tcW w:w="2250" w:type="dxa"/>
            <w:shd w:val="clear" w:color="auto" w:fill="auto"/>
          </w:tcPr>
          <w:p w14:paraId="3AFE1B43" w14:textId="64808819" w:rsidR="00AC46AD" w:rsidRPr="00C20284" w:rsidRDefault="00AC46AD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5" w:right="-349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ต่างประเทศล่วงหน้า</w:t>
            </w:r>
          </w:p>
        </w:tc>
        <w:tc>
          <w:tcPr>
            <w:tcW w:w="1800" w:type="dxa"/>
            <w:shd w:val="clear" w:color="auto" w:fill="auto"/>
          </w:tcPr>
          <w:p w14:paraId="4168A95D" w14:textId="382642C8" w:rsidR="00AC46AD" w:rsidRPr="00C20284" w:rsidRDefault="00AC46AD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ยูโร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67362E53" w14:textId="4C13BDFA" w:rsidR="00AC46AD" w:rsidRPr="00C20284" w:rsidRDefault="00D857F7" w:rsidP="00367ADF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91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249C0251" w14:textId="77777777" w:rsidR="00AC46AD" w:rsidRPr="00C20284" w:rsidRDefault="00AC46AD" w:rsidP="00367ADF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1011A0F0" w14:textId="26E66FE4" w:rsidR="00AC46AD" w:rsidRPr="00C20284" w:rsidRDefault="009711B9" w:rsidP="00367ADF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57E3EB" w14:textId="77777777" w:rsidR="00AC46AD" w:rsidRPr="00C20284" w:rsidRDefault="00AC46AD" w:rsidP="00367ADF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39CF61D9" w14:textId="1BAE03CD" w:rsidR="00AC46AD" w:rsidRPr="00C20284" w:rsidRDefault="00081428" w:rsidP="00367ADF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E99381" w14:textId="77777777" w:rsidR="00AC46AD" w:rsidRPr="00C20284" w:rsidRDefault="00AC46AD" w:rsidP="00367ADF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12CC9541" w14:textId="56C086BC" w:rsidR="00AC46AD" w:rsidRPr="00C20284" w:rsidRDefault="00AC46AD" w:rsidP="00367ADF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AC46AD" w:rsidRPr="00C20284" w14:paraId="2D0A945B" w14:textId="77777777" w:rsidTr="00F21D3A">
        <w:trPr>
          <w:cantSplit/>
          <w:trHeight w:val="360"/>
        </w:trPr>
        <w:tc>
          <w:tcPr>
            <w:tcW w:w="2250" w:type="dxa"/>
            <w:shd w:val="clear" w:color="auto" w:fill="auto"/>
          </w:tcPr>
          <w:p w14:paraId="42A17FDC" w14:textId="77777777" w:rsidR="00AC46AD" w:rsidRPr="00C20284" w:rsidRDefault="00AC46AD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8B2E6E6" w14:textId="2FCFA929" w:rsidR="00AC46AD" w:rsidRPr="00C20284" w:rsidRDefault="00AC46AD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9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เรนมินบิ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1250E671" w14:textId="2C6BEF19" w:rsidR="00AC46AD" w:rsidRPr="00C20284" w:rsidRDefault="00D857F7" w:rsidP="00367ADF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44A52B35" w14:textId="77777777" w:rsidR="00AC46AD" w:rsidRPr="00C20284" w:rsidRDefault="00AC46AD" w:rsidP="00367ADF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0F7765E6" w14:textId="110B59A4" w:rsidR="00AC46AD" w:rsidRPr="00C20284" w:rsidRDefault="009711B9" w:rsidP="00367ADF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8CF3A1" w14:textId="77777777" w:rsidR="00AC46AD" w:rsidRPr="00C20284" w:rsidRDefault="00AC46AD" w:rsidP="00367ADF">
            <w:pPr>
              <w:pStyle w:val="acctfourfigures"/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246B67D8" w14:textId="7DD48FC2" w:rsidR="00AC46AD" w:rsidRPr="00C20284" w:rsidRDefault="00081428" w:rsidP="00367ADF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7B82CA" w14:textId="77777777" w:rsidR="00AC46AD" w:rsidRPr="00C20284" w:rsidRDefault="00AC46AD" w:rsidP="00367ADF">
            <w:pPr>
              <w:pStyle w:val="acctfourfigures"/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6855577F" w14:textId="32FDBF74" w:rsidR="00AC46AD" w:rsidRPr="00C20284" w:rsidRDefault="00825258" w:rsidP="00367ADF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F21D3A" w:rsidRPr="00C20284" w14:paraId="35AD62FF" w14:textId="31CE88C5" w:rsidTr="00F21D3A">
        <w:trPr>
          <w:cantSplit/>
          <w:trHeight w:hRule="exact" w:val="144"/>
        </w:trPr>
        <w:tc>
          <w:tcPr>
            <w:tcW w:w="2250" w:type="dxa"/>
            <w:shd w:val="clear" w:color="auto" w:fill="auto"/>
          </w:tcPr>
          <w:p w14:paraId="217C386D" w14:textId="77777777" w:rsidR="00F21D3A" w:rsidRPr="00C20284" w:rsidRDefault="00F21D3A" w:rsidP="00AC4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358D6EB6" w14:textId="77777777" w:rsidR="00F21D3A" w:rsidRPr="00C20284" w:rsidRDefault="00F21D3A" w:rsidP="00AC4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4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0DDD100A" w14:textId="77777777" w:rsidR="00F21D3A" w:rsidRPr="00C20284" w:rsidRDefault="00F21D3A" w:rsidP="00AC46AD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74BD13E4" w14:textId="77777777" w:rsidR="00F21D3A" w:rsidRPr="00C20284" w:rsidRDefault="00F21D3A" w:rsidP="00AC46AD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14B0FDE1" w14:textId="77777777" w:rsidR="00F21D3A" w:rsidRPr="00C20284" w:rsidRDefault="00F21D3A" w:rsidP="00AC46AD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085184" w14:textId="77777777" w:rsidR="00F21D3A" w:rsidRPr="00C20284" w:rsidRDefault="00F21D3A" w:rsidP="00AC46AD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2" w:type="dxa"/>
            <w:gridSpan w:val="3"/>
            <w:shd w:val="clear" w:color="auto" w:fill="auto"/>
            <w:vAlign w:val="bottom"/>
          </w:tcPr>
          <w:p w14:paraId="0B2C1850" w14:textId="77777777" w:rsidR="00F21D3A" w:rsidRPr="00C20284" w:rsidRDefault="00F21D3A" w:rsidP="00AC46AD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AC46AD" w:rsidRPr="00C20284" w14:paraId="6188E747" w14:textId="77777777" w:rsidTr="00F21D3A">
        <w:trPr>
          <w:cantSplit/>
          <w:trHeight w:hRule="exact" w:val="360"/>
        </w:trPr>
        <w:tc>
          <w:tcPr>
            <w:tcW w:w="2250" w:type="dxa"/>
            <w:shd w:val="clear" w:color="auto" w:fill="auto"/>
          </w:tcPr>
          <w:p w14:paraId="57BB9160" w14:textId="77777777" w:rsidR="00AC46AD" w:rsidRPr="00C20284" w:rsidRDefault="00AC4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ประมาณการยอดขายสินค้า</w:t>
            </w:r>
          </w:p>
        </w:tc>
        <w:tc>
          <w:tcPr>
            <w:tcW w:w="1800" w:type="dxa"/>
            <w:shd w:val="clear" w:color="auto" w:fill="auto"/>
          </w:tcPr>
          <w:p w14:paraId="51C4E751" w14:textId="77777777" w:rsidR="00AC46AD" w:rsidRPr="00C20284" w:rsidRDefault="00AC4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09EAE74B" w14:textId="77777777" w:rsidR="00AC46AD" w:rsidRPr="00C20284" w:rsidRDefault="00AC46AD" w:rsidP="00367AD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13B7EC0F" w14:textId="77777777" w:rsidR="00AC46AD" w:rsidRPr="00C20284" w:rsidRDefault="00AC46AD" w:rsidP="00367AD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11E7BDB0" w14:textId="4095346A" w:rsidR="00AC46AD" w:rsidRPr="00C20284" w:rsidRDefault="00AC46AD" w:rsidP="00367AD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264D24C" w14:textId="77777777" w:rsidR="00AC46AD" w:rsidRPr="00C20284" w:rsidRDefault="00AC46AD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70E45A6A" w14:textId="77777777" w:rsidR="00AC46AD" w:rsidRPr="00C20284" w:rsidRDefault="00AC46AD" w:rsidP="00367ADF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36D862E" w14:textId="77777777" w:rsidR="00AC46AD" w:rsidRPr="00C20284" w:rsidRDefault="00AC46AD" w:rsidP="00367ADF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1BC14BE2" w14:textId="4C073D75" w:rsidR="00AC46AD" w:rsidRPr="00C20284" w:rsidRDefault="00AC46AD" w:rsidP="00367ADF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AC46AD" w:rsidRPr="00C20284" w14:paraId="4EF2BB7C" w14:textId="77777777" w:rsidTr="00F21D3A">
        <w:trPr>
          <w:cantSplit/>
          <w:trHeight w:hRule="exact" w:val="360"/>
        </w:trPr>
        <w:tc>
          <w:tcPr>
            <w:tcW w:w="2250" w:type="dxa"/>
            <w:shd w:val="clear" w:color="auto" w:fill="auto"/>
          </w:tcPr>
          <w:p w14:paraId="552FD630" w14:textId="1DC2DDDA" w:rsidR="00AC46AD" w:rsidRPr="00C20284" w:rsidRDefault="00AC4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</w:t>
            </w:r>
          </w:p>
        </w:tc>
        <w:tc>
          <w:tcPr>
            <w:tcW w:w="1800" w:type="dxa"/>
            <w:shd w:val="clear" w:color="auto" w:fill="auto"/>
          </w:tcPr>
          <w:p w14:paraId="2738D6D7" w14:textId="77777777" w:rsidR="00AC46AD" w:rsidRPr="00C20284" w:rsidRDefault="00AC4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 xml:space="preserve">วอน 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4A96C30E" w14:textId="433C04FB" w:rsidR="00AC46AD" w:rsidRPr="00C20284" w:rsidRDefault="00D857F7" w:rsidP="00367AD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70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14C5DED5" w14:textId="77777777" w:rsidR="00AC46AD" w:rsidRPr="00C20284" w:rsidRDefault="00AC46AD" w:rsidP="00367AD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060256B1" w14:textId="6BD9E507" w:rsidR="00AC46AD" w:rsidRPr="00C20284" w:rsidRDefault="009711B9" w:rsidP="00367AD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211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C47874" w14:textId="77777777" w:rsidR="00AC46AD" w:rsidRPr="00C20284" w:rsidRDefault="00AC46AD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664DBDCD" w14:textId="457DACC5" w:rsidR="00AC46AD" w:rsidRPr="00C20284" w:rsidRDefault="00263029" w:rsidP="00367ADF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773C23" w14:textId="77777777" w:rsidR="00AC46AD" w:rsidRPr="00C20284" w:rsidRDefault="00AC46AD" w:rsidP="00367ADF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2C4ADC50" w14:textId="0D7F6FEE" w:rsidR="00AC46AD" w:rsidRPr="00C20284" w:rsidRDefault="001E689B" w:rsidP="00367ADF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AC46AD" w:rsidRPr="00C20284" w14:paraId="5E8314F9" w14:textId="77777777" w:rsidTr="00F21D3A">
        <w:trPr>
          <w:cantSplit/>
          <w:trHeight w:hRule="exact" w:val="360"/>
        </w:trPr>
        <w:tc>
          <w:tcPr>
            <w:tcW w:w="2250" w:type="dxa"/>
            <w:shd w:val="clear" w:color="auto" w:fill="auto"/>
          </w:tcPr>
          <w:p w14:paraId="510F5664" w14:textId="42388C4B" w:rsidR="00AC46AD" w:rsidRPr="00C20284" w:rsidRDefault="00AC4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ต่างประเทศล่วงหน้า</w:t>
            </w:r>
          </w:p>
        </w:tc>
        <w:tc>
          <w:tcPr>
            <w:tcW w:w="1800" w:type="dxa"/>
            <w:shd w:val="clear" w:color="auto" w:fill="auto"/>
          </w:tcPr>
          <w:p w14:paraId="54722C11" w14:textId="77777777" w:rsidR="00AC46AD" w:rsidRPr="00C20284" w:rsidRDefault="00AC4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เหรียญสหรัฐ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3B117E0A" w14:textId="3B4164E5" w:rsidR="00AC46AD" w:rsidRPr="00C20284" w:rsidRDefault="00D857F7" w:rsidP="00367AD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8,005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291D14C2" w14:textId="77777777" w:rsidR="00AC46AD" w:rsidRPr="00C20284" w:rsidRDefault="00AC46AD" w:rsidP="00367AD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5BB2291F" w14:textId="290566B7" w:rsidR="00AC46AD" w:rsidRPr="00C20284" w:rsidRDefault="003C6613" w:rsidP="00367AD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1E689B" w:rsidRPr="00C20284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9711B9"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9711B9"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E07183" w14:textId="77777777" w:rsidR="00AC46AD" w:rsidRPr="00C20284" w:rsidRDefault="00AC46AD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296F93F8" w14:textId="5C9F4F5C" w:rsidR="00AC46AD" w:rsidRPr="00C20284" w:rsidRDefault="00AB2665" w:rsidP="00367ADF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8C61B8" w14:textId="77777777" w:rsidR="00AC46AD" w:rsidRPr="00C20284" w:rsidRDefault="00AC46AD" w:rsidP="00367ADF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7C8D9466" w14:textId="2CE6728C" w:rsidR="00AC46AD" w:rsidRPr="00C20284" w:rsidRDefault="009711B9" w:rsidP="00367ADF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237</w:t>
            </w:r>
          </w:p>
        </w:tc>
      </w:tr>
      <w:tr w:rsidR="00AC46AD" w:rsidRPr="00C20284" w14:paraId="23BB1E1B" w14:textId="77777777" w:rsidTr="00F21D3A">
        <w:trPr>
          <w:cantSplit/>
          <w:trHeight w:hRule="exact" w:val="360"/>
        </w:trPr>
        <w:tc>
          <w:tcPr>
            <w:tcW w:w="2250" w:type="dxa"/>
            <w:shd w:val="clear" w:color="auto" w:fill="auto"/>
          </w:tcPr>
          <w:p w14:paraId="644FFDDB" w14:textId="77777777" w:rsidR="00AC46AD" w:rsidRPr="00C20284" w:rsidRDefault="00AC4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BCAB0CB" w14:textId="77777777" w:rsidR="00AC46AD" w:rsidRPr="00C20284" w:rsidRDefault="00AC4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ปอนด์สเตอร์ลิง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59ED4DB6" w14:textId="56359888" w:rsidR="00AC46AD" w:rsidRPr="00C20284" w:rsidRDefault="00D857F7" w:rsidP="00367AD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392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7FCB2398" w14:textId="77777777" w:rsidR="00AC46AD" w:rsidRPr="00C20284" w:rsidRDefault="00AC46AD" w:rsidP="00367AD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2F216E50" w14:textId="724EBE22" w:rsidR="00AC46AD" w:rsidRPr="00C20284" w:rsidRDefault="009711B9" w:rsidP="00367AD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121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91C2B6" w14:textId="77777777" w:rsidR="00AC46AD" w:rsidRPr="00C20284" w:rsidRDefault="00AC46AD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62E79D2D" w14:textId="695A62FB" w:rsidR="00AC46AD" w:rsidRPr="00C20284" w:rsidRDefault="006058EE" w:rsidP="00367ADF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85B81D" w14:textId="77777777" w:rsidR="00AC46AD" w:rsidRPr="00C20284" w:rsidRDefault="00AC46AD" w:rsidP="00367ADF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26F5188A" w14:textId="05BEDCD9" w:rsidR="00AC46AD" w:rsidRPr="00C20284" w:rsidRDefault="009711B9" w:rsidP="00367ADF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</w:p>
        </w:tc>
      </w:tr>
      <w:tr w:rsidR="00AC46AD" w:rsidRPr="00C20284" w14:paraId="6BA9E4F1" w14:textId="77777777" w:rsidTr="00F21D3A">
        <w:trPr>
          <w:cantSplit/>
          <w:trHeight w:hRule="exact" w:val="360"/>
        </w:trPr>
        <w:tc>
          <w:tcPr>
            <w:tcW w:w="2250" w:type="dxa"/>
            <w:shd w:val="clear" w:color="auto" w:fill="auto"/>
          </w:tcPr>
          <w:p w14:paraId="3FB10E90" w14:textId="77777777" w:rsidR="00AC46AD" w:rsidRPr="00C20284" w:rsidRDefault="00AC46AD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4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06887D7D" w14:textId="0C858F75" w:rsidR="00AC46AD" w:rsidRPr="00C20284" w:rsidRDefault="00771A9A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49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ยูโร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3D42C95A" w14:textId="34DA6F2E" w:rsidR="00AC46AD" w:rsidRPr="00C20284" w:rsidRDefault="00D857F7" w:rsidP="00367AD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902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46334A3A" w14:textId="77777777" w:rsidR="00AC46AD" w:rsidRPr="00C20284" w:rsidRDefault="00AC46AD" w:rsidP="00367AD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38B36651" w14:textId="590C9C17" w:rsidR="00AC46AD" w:rsidRPr="00C20284" w:rsidRDefault="009711B9" w:rsidP="00367AD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386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6903B2" w14:textId="77777777" w:rsidR="00AC46AD" w:rsidRPr="00C20284" w:rsidRDefault="00AC46AD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38BFAE70" w14:textId="6B60D9C3" w:rsidR="00AC46AD" w:rsidRPr="00C20284" w:rsidRDefault="00592EC8" w:rsidP="00367ADF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93D24F" w14:textId="77777777" w:rsidR="00AC46AD" w:rsidRPr="00C20284" w:rsidRDefault="00AC46AD" w:rsidP="00367ADF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3DF7EF73" w14:textId="28C6A258" w:rsidR="00AC46AD" w:rsidRPr="00C20284" w:rsidRDefault="001E689B" w:rsidP="00367ADF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AC46AD" w:rsidRPr="00C20284" w14:paraId="2DD0A0F4" w14:textId="77777777" w:rsidTr="00F21D3A">
        <w:trPr>
          <w:cantSplit/>
          <w:trHeight w:hRule="exact" w:val="360"/>
        </w:trPr>
        <w:tc>
          <w:tcPr>
            <w:tcW w:w="2250" w:type="dxa"/>
            <w:shd w:val="clear" w:color="auto" w:fill="auto"/>
          </w:tcPr>
          <w:p w14:paraId="6FC0ED68" w14:textId="77777777" w:rsidR="00AC46AD" w:rsidRPr="00C20284" w:rsidRDefault="00AC4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760925C" w14:textId="77777777" w:rsidR="00AC46AD" w:rsidRPr="00C20284" w:rsidRDefault="00AC4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2"/>
              <w:rPr>
                <w:rFonts w:ascii="Angsana New" w:hAnsi="Angsana New"/>
                <w:sz w:val="16"/>
                <w:szCs w:val="16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เรนมินบิ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2EDBBCB3" w14:textId="2F0866AA" w:rsidR="00AC46AD" w:rsidRPr="00C20284" w:rsidRDefault="00D857F7" w:rsidP="00367AD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134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3EE2DA5F" w14:textId="77777777" w:rsidR="00AC46AD" w:rsidRPr="00C20284" w:rsidRDefault="00AC46AD" w:rsidP="00367AD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1FE042F5" w14:textId="3FE5BAE9" w:rsidR="00AC46AD" w:rsidRPr="00C20284" w:rsidRDefault="009711B9" w:rsidP="00367AD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206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757FAD" w14:textId="77777777" w:rsidR="00AC46AD" w:rsidRPr="00C20284" w:rsidRDefault="00AC46A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2BB00569" w14:textId="3A8708CB" w:rsidR="00AC46AD" w:rsidRPr="00C20284" w:rsidRDefault="000043A2" w:rsidP="00367ADF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4DD1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CC66D6" w14:textId="77777777" w:rsidR="00AC46AD" w:rsidRPr="00C20284" w:rsidRDefault="00AC46AD" w:rsidP="00367AD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2E91E37B" w14:textId="1F3F9957" w:rsidR="00AC46AD" w:rsidRPr="00C20284" w:rsidRDefault="009711B9" w:rsidP="00367ADF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206</w:t>
            </w:r>
          </w:p>
        </w:tc>
      </w:tr>
      <w:tr w:rsidR="00AC46AD" w:rsidRPr="00C20284" w14:paraId="2113A415" w14:textId="77777777" w:rsidTr="00F21D3A">
        <w:trPr>
          <w:cantSplit/>
          <w:trHeight w:hRule="exact" w:val="144"/>
        </w:trPr>
        <w:tc>
          <w:tcPr>
            <w:tcW w:w="2250" w:type="dxa"/>
            <w:shd w:val="clear" w:color="auto" w:fill="auto"/>
          </w:tcPr>
          <w:p w14:paraId="1831A389" w14:textId="77777777" w:rsidR="00AC46AD" w:rsidRPr="00C20284" w:rsidRDefault="00AC4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35B7757" w14:textId="77777777" w:rsidR="00AC46AD" w:rsidRPr="00C20284" w:rsidRDefault="00AC4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26FE23C4" w14:textId="77777777" w:rsidR="00AC46AD" w:rsidRPr="00C20284" w:rsidRDefault="00AC46AD" w:rsidP="00367AD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7EAEE3E6" w14:textId="77777777" w:rsidR="00AC46AD" w:rsidRPr="00C20284" w:rsidRDefault="00AC46AD" w:rsidP="00367AD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1669FC9F" w14:textId="77777777" w:rsidR="00AC46AD" w:rsidRPr="00C20284" w:rsidRDefault="00AC46AD" w:rsidP="00367AD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B0D2238" w14:textId="77777777" w:rsidR="00AC46AD" w:rsidRPr="00C20284" w:rsidRDefault="00AC46A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41E6C2F8" w14:textId="77777777" w:rsidR="00AC46AD" w:rsidRPr="00C20284" w:rsidRDefault="00AC46AD" w:rsidP="00367ADF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CD26B0D" w14:textId="77777777" w:rsidR="00AC46AD" w:rsidRPr="00C20284" w:rsidRDefault="00AC46AD" w:rsidP="00367AD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3F61AC16" w14:textId="77777777" w:rsidR="00AC46AD" w:rsidRPr="00C20284" w:rsidRDefault="00AC46AD" w:rsidP="00367ADF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AC46AD" w:rsidRPr="00C20284" w14:paraId="051C5855" w14:textId="77777777" w:rsidTr="00F21D3A">
        <w:trPr>
          <w:cantSplit/>
          <w:trHeight w:val="360"/>
        </w:trPr>
        <w:tc>
          <w:tcPr>
            <w:tcW w:w="2250" w:type="dxa"/>
            <w:shd w:val="clear" w:color="auto" w:fill="auto"/>
          </w:tcPr>
          <w:p w14:paraId="098A762D" w14:textId="77777777" w:rsidR="00AC46AD" w:rsidRPr="00C20284" w:rsidRDefault="00AC4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ประมาณการยอดซื้อสินค้า </w:t>
            </w:r>
          </w:p>
        </w:tc>
        <w:tc>
          <w:tcPr>
            <w:tcW w:w="1800" w:type="dxa"/>
            <w:shd w:val="clear" w:color="auto" w:fill="auto"/>
          </w:tcPr>
          <w:p w14:paraId="1FE446D6" w14:textId="77777777" w:rsidR="00AC46AD" w:rsidRPr="00C20284" w:rsidRDefault="00AC4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137E32D9" w14:textId="77777777" w:rsidR="00AC46AD" w:rsidRPr="00C20284" w:rsidRDefault="00AC46AD" w:rsidP="00367AD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6B715DA9" w14:textId="77777777" w:rsidR="00AC46AD" w:rsidRPr="00C20284" w:rsidRDefault="00AC46AD" w:rsidP="00367AD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77230A63" w14:textId="00FACB93" w:rsidR="00AC46AD" w:rsidRPr="00C20284" w:rsidRDefault="00AC46AD" w:rsidP="00367AD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6526AAF" w14:textId="77777777" w:rsidR="00AC46AD" w:rsidRPr="00C20284" w:rsidRDefault="00AC46A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72D372A5" w14:textId="77777777" w:rsidR="00AC46AD" w:rsidRPr="00C20284" w:rsidRDefault="00AC46AD" w:rsidP="00367ADF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4E21130" w14:textId="77777777" w:rsidR="00AC46AD" w:rsidRPr="00C20284" w:rsidRDefault="00AC46AD" w:rsidP="00367AD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5FBA31FB" w14:textId="73723F7E" w:rsidR="00AC46AD" w:rsidRPr="00C20284" w:rsidRDefault="00AC46AD" w:rsidP="00367ADF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1E1253" w:rsidRPr="00C20284" w14:paraId="40E05E5A" w14:textId="77777777" w:rsidTr="00F21D3A">
        <w:trPr>
          <w:cantSplit/>
          <w:trHeight w:hRule="exact" w:val="360"/>
        </w:trPr>
        <w:tc>
          <w:tcPr>
            <w:tcW w:w="2250" w:type="dxa"/>
            <w:shd w:val="clear" w:color="auto" w:fill="auto"/>
          </w:tcPr>
          <w:p w14:paraId="54F6C7B9" w14:textId="51A9DA87" w:rsidR="001E1253" w:rsidRPr="00C20284" w:rsidRDefault="001E1253" w:rsidP="001E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</w:t>
            </w:r>
          </w:p>
        </w:tc>
        <w:tc>
          <w:tcPr>
            <w:tcW w:w="1800" w:type="dxa"/>
            <w:shd w:val="clear" w:color="auto" w:fill="auto"/>
          </w:tcPr>
          <w:p w14:paraId="1A58F367" w14:textId="77777777" w:rsidR="001E1253" w:rsidRPr="00C20284" w:rsidRDefault="001E1253" w:rsidP="001E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เหรียญสหรัฐ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617E7F2C" w14:textId="2D944B51" w:rsidR="001E1253" w:rsidRPr="00C20284" w:rsidRDefault="001E1253" w:rsidP="001E1253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6,017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4CE1A322" w14:textId="77777777" w:rsidR="001E1253" w:rsidRPr="00C20284" w:rsidRDefault="001E1253" w:rsidP="001E1253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073C3BA0" w14:textId="1576B60D" w:rsidR="001E1253" w:rsidRPr="00C20284" w:rsidRDefault="001E1253" w:rsidP="001E1253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C20284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  <w:lang w:val="en-US" w:bidi="th-TH"/>
              </w:rPr>
              <w:t>011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C82EA9" w14:textId="77777777" w:rsidR="001E1253" w:rsidRPr="00C20284" w:rsidRDefault="001E1253" w:rsidP="001E1253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16B2D274" w14:textId="7F208F56" w:rsidR="001E1253" w:rsidRPr="00C20284" w:rsidRDefault="001E1253" w:rsidP="001E1253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4DD1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406370" w14:textId="77777777" w:rsidR="001E1253" w:rsidRPr="00C20284" w:rsidRDefault="001E1253" w:rsidP="001E1253">
            <w:pPr>
              <w:pStyle w:val="acctfourfigures"/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72339B79" w14:textId="1168EFC9" w:rsidR="001E1253" w:rsidRPr="00C20284" w:rsidRDefault="001E1253" w:rsidP="001E1253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1E1253" w:rsidRPr="00C20284" w14:paraId="1EFBEB9D" w14:textId="77777777" w:rsidTr="00F21D3A">
        <w:trPr>
          <w:cantSplit/>
          <w:trHeight w:hRule="exact" w:val="362"/>
        </w:trPr>
        <w:tc>
          <w:tcPr>
            <w:tcW w:w="2250" w:type="dxa"/>
            <w:shd w:val="clear" w:color="auto" w:fill="auto"/>
          </w:tcPr>
          <w:p w14:paraId="15F48711" w14:textId="00B33DA8" w:rsidR="001E1253" w:rsidRPr="00C20284" w:rsidRDefault="001E1253" w:rsidP="001E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ต่างประเทศล่วงหน้า</w:t>
            </w:r>
          </w:p>
        </w:tc>
        <w:tc>
          <w:tcPr>
            <w:tcW w:w="1800" w:type="dxa"/>
            <w:shd w:val="clear" w:color="auto" w:fill="auto"/>
          </w:tcPr>
          <w:p w14:paraId="60EE4328" w14:textId="77777777" w:rsidR="001E1253" w:rsidRPr="00C20284" w:rsidRDefault="001E1253" w:rsidP="001E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2F934746" w14:textId="77777777" w:rsidR="001E1253" w:rsidRPr="00C20284" w:rsidRDefault="001E1253" w:rsidP="001E1253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402217EE" w14:textId="77777777" w:rsidR="001E1253" w:rsidRPr="00C20284" w:rsidRDefault="001E1253" w:rsidP="001E1253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76FCD495" w14:textId="77777777" w:rsidR="001E1253" w:rsidRPr="00C20284" w:rsidRDefault="001E1253" w:rsidP="001E1253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C745123" w14:textId="77777777" w:rsidR="001E1253" w:rsidRPr="00C20284" w:rsidRDefault="001E1253" w:rsidP="001E1253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7559930A" w14:textId="77777777" w:rsidR="001E1253" w:rsidRPr="00C20284" w:rsidRDefault="001E1253" w:rsidP="001E1253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86AD2FC" w14:textId="77777777" w:rsidR="001E1253" w:rsidRPr="00C20284" w:rsidRDefault="001E1253" w:rsidP="001E1253">
            <w:pPr>
              <w:pStyle w:val="acctfourfigures"/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052CB3D7" w14:textId="77777777" w:rsidR="001E1253" w:rsidRPr="00C20284" w:rsidRDefault="001E1253" w:rsidP="001E1253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</w:tbl>
    <w:p w14:paraId="0DDCCECC" w14:textId="77777777" w:rsidR="00147A9E" w:rsidRPr="00367ADF" w:rsidRDefault="00147A9E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117"/>
        <w:jc w:val="thaiDistribute"/>
        <w:rPr>
          <w:rFonts w:asciiTheme="majorBidi" w:hAnsiTheme="majorBidi" w:cstheme="majorBidi"/>
          <w:sz w:val="30"/>
          <w:szCs w:val="30"/>
        </w:rPr>
      </w:pPr>
    </w:p>
    <w:p w14:paraId="32A215EA" w14:textId="72597110" w:rsidR="004C0503" w:rsidRPr="00367ADF" w:rsidRDefault="004C0503" w:rsidP="002940B0">
      <w:pPr>
        <w:tabs>
          <w:tab w:val="clear" w:pos="454"/>
          <w:tab w:val="clear" w:pos="680"/>
          <w:tab w:val="clear" w:pos="907"/>
          <w:tab w:val="clear" w:pos="1644"/>
          <w:tab w:val="clear" w:pos="1871"/>
        </w:tabs>
        <w:spacing w:line="240" w:lineRule="auto"/>
        <w:ind w:left="153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67ADF">
        <w:rPr>
          <w:rFonts w:asciiTheme="majorBidi" w:hAnsiTheme="majorBidi" w:cstheme="majorBidi"/>
          <w:i/>
          <w:iCs/>
          <w:sz w:val="30"/>
          <w:szCs w:val="30"/>
          <w:cs/>
        </w:rPr>
        <w:t>การวิเคราะห์ความอ่อนไหว</w:t>
      </w:r>
      <w:r w:rsidRPr="00367AD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0F2F74EC" w14:textId="77777777" w:rsidR="004C0503" w:rsidRPr="00C20284" w:rsidRDefault="004C0503" w:rsidP="002940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A53D14" w14:textId="2A6B93B0" w:rsidR="004C0503" w:rsidRPr="005127C7" w:rsidRDefault="004C0503" w:rsidP="002940B0">
      <w:pPr>
        <w:tabs>
          <w:tab w:val="clear" w:pos="454"/>
          <w:tab w:val="clear" w:pos="680"/>
          <w:tab w:val="clear" w:pos="907"/>
          <w:tab w:val="clear" w:pos="1644"/>
          <w:tab w:val="clear" w:pos="1871"/>
        </w:tabs>
        <w:spacing w:line="240" w:lineRule="auto"/>
        <w:ind w:left="1530"/>
        <w:jc w:val="thaiDistribute"/>
        <w:rPr>
          <w:rFonts w:asciiTheme="majorBidi" w:hAnsiTheme="majorBidi"/>
          <w:sz w:val="30"/>
          <w:szCs w:val="30"/>
        </w:rPr>
      </w:pPr>
      <w:r w:rsidRPr="005127C7">
        <w:rPr>
          <w:rFonts w:asciiTheme="majorBidi" w:hAnsiTheme="majorBidi"/>
          <w:sz w:val="30"/>
          <w:szCs w:val="30"/>
          <w:cs/>
        </w:rPr>
        <w:t>การแข็งค่า</w:t>
      </w:r>
      <w:r w:rsidR="0029193B" w:rsidRPr="005127C7">
        <w:rPr>
          <w:rFonts w:asciiTheme="majorBidi" w:hAnsiTheme="majorBidi"/>
          <w:sz w:val="30"/>
          <w:szCs w:val="30"/>
        </w:rPr>
        <w:t xml:space="preserve"> </w:t>
      </w:r>
      <w:r w:rsidRPr="005127C7">
        <w:rPr>
          <w:rFonts w:asciiTheme="majorBidi" w:hAnsiTheme="majorBidi"/>
          <w:sz w:val="30"/>
          <w:szCs w:val="30"/>
          <w:cs/>
        </w:rPr>
        <w:t>(การอ่อนค่า) ที่เป็นไปได้อย่างสมเหตุสมผลของ</w:t>
      </w:r>
      <w:r w:rsidR="00BB1631" w:rsidRPr="005127C7">
        <w:rPr>
          <w:rFonts w:asciiTheme="majorBidi" w:hAnsiTheme="majorBidi"/>
          <w:sz w:val="30"/>
          <w:szCs w:val="30"/>
          <w:cs/>
        </w:rPr>
        <w:t>เ</w:t>
      </w:r>
      <w:r w:rsidRPr="005127C7">
        <w:rPr>
          <w:rFonts w:asciiTheme="majorBidi" w:hAnsiTheme="majorBidi"/>
          <w:sz w:val="30"/>
          <w:szCs w:val="30"/>
          <w:cs/>
        </w:rPr>
        <w:t>งิน</w:t>
      </w:r>
      <w:r w:rsidR="001D681C" w:rsidRPr="005127C7">
        <w:rPr>
          <w:rFonts w:asciiTheme="majorBidi" w:hAnsiTheme="majorBidi" w:hint="cs"/>
          <w:sz w:val="30"/>
          <w:szCs w:val="30"/>
          <w:cs/>
        </w:rPr>
        <w:t>บาทที่มีต่อ</w:t>
      </w:r>
      <w:r w:rsidR="00BB1631" w:rsidRPr="005127C7">
        <w:rPr>
          <w:rFonts w:asciiTheme="majorBidi" w:hAnsiTheme="majorBidi"/>
          <w:sz w:val="30"/>
          <w:szCs w:val="30"/>
          <w:cs/>
        </w:rPr>
        <w:t>เ</w:t>
      </w:r>
      <w:r w:rsidRPr="005127C7">
        <w:rPr>
          <w:rFonts w:asciiTheme="majorBidi" w:hAnsiTheme="majorBidi"/>
          <w:sz w:val="30"/>
          <w:szCs w:val="30"/>
          <w:cs/>
        </w:rPr>
        <w:t>งินเหรียญสหรัฐ</w:t>
      </w:r>
      <w:r w:rsidR="00E23366">
        <w:rPr>
          <w:rFonts w:asciiTheme="majorBidi" w:hAnsiTheme="majorBidi"/>
          <w:sz w:val="30"/>
          <w:szCs w:val="30"/>
          <w:cs/>
        </w:rPr>
        <w:br/>
      </w:r>
      <w:r w:rsidRPr="005127C7">
        <w:rPr>
          <w:rFonts w:asciiTheme="majorBidi" w:hAnsiTheme="majorBidi"/>
          <w:sz w:val="30"/>
          <w:szCs w:val="30"/>
          <w:cs/>
        </w:rPr>
        <w:t>วันที่</w:t>
      </w:r>
      <w:r w:rsidR="00BB2D7E" w:rsidRPr="005127C7">
        <w:rPr>
          <w:rFonts w:asciiTheme="majorBidi" w:hAnsiTheme="majorBidi" w:hint="cs"/>
          <w:sz w:val="30"/>
          <w:szCs w:val="30"/>
          <w:cs/>
        </w:rPr>
        <w:t xml:space="preserve">รายงาน </w:t>
      </w:r>
      <w:r w:rsidRPr="005127C7">
        <w:rPr>
          <w:rFonts w:asciiTheme="majorBidi" w:hAnsiTheme="majorBidi"/>
          <w:sz w:val="30"/>
          <w:szCs w:val="30"/>
          <w:cs/>
        </w:rPr>
        <w:t xml:space="preserve">ส่งผลกระทบต่อการวัดมูลค่าของเครื่องมือทางการเงินในสกุลเงินตราต่างประเทศ </w:t>
      </w:r>
      <w:r w:rsidR="00502EC6" w:rsidRPr="005127C7">
        <w:rPr>
          <w:rFonts w:asciiTheme="majorBidi" w:hAnsiTheme="majorBidi"/>
          <w:sz w:val="30"/>
          <w:szCs w:val="30"/>
          <w:cs/>
        </w:rPr>
        <w:t>โ</w:t>
      </w:r>
      <w:r w:rsidR="007C475F" w:rsidRPr="005127C7">
        <w:rPr>
          <w:rFonts w:asciiTheme="majorBidi" w:hAnsiTheme="majorBidi"/>
          <w:sz w:val="30"/>
          <w:szCs w:val="30"/>
          <w:cs/>
        </w:rPr>
        <w:t>ดย</w:t>
      </w:r>
      <w:r w:rsidRPr="005127C7">
        <w:rPr>
          <w:rFonts w:asciiTheme="majorBidi" w:hAnsiTheme="majorBidi"/>
          <w:sz w:val="30"/>
          <w:szCs w:val="30"/>
          <w:cs/>
        </w:rPr>
        <w:t xml:space="preserve">ตั้งอยู่บนข้อสมมติที่ว่าตัวแปรอื่นโดยเฉพาะอัตราดอกเบี้ยเป็นอัตราคงที่ และไม่คำนึงถึงผลกระทบที่มีต่อยอดขายและยอดซื้อที่คาดการณ์ไว้ </w:t>
      </w:r>
    </w:p>
    <w:p w14:paraId="5E767E8A" w14:textId="77777777" w:rsidR="009325BD" w:rsidRPr="00C20284" w:rsidRDefault="009325BD" w:rsidP="005259CB">
      <w:pPr>
        <w:tabs>
          <w:tab w:val="clear" w:pos="454"/>
          <w:tab w:val="clear" w:pos="680"/>
          <w:tab w:val="clear" w:pos="907"/>
        </w:tabs>
        <w:spacing w:line="240" w:lineRule="auto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6E6E6"/>
        </w:rPr>
      </w:pPr>
    </w:p>
    <w:tbl>
      <w:tblPr>
        <w:tblW w:w="8281" w:type="dxa"/>
        <w:tblInd w:w="153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1973"/>
        <w:gridCol w:w="1170"/>
        <w:gridCol w:w="187"/>
        <w:gridCol w:w="1080"/>
        <w:gridCol w:w="180"/>
        <w:gridCol w:w="1080"/>
        <w:gridCol w:w="180"/>
        <w:gridCol w:w="1163"/>
        <w:gridCol w:w="180"/>
        <w:gridCol w:w="1088"/>
      </w:tblGrid>
      <w:tr w:rsidR="00960CCD" w:rsidRPr="00C20284" w14:paraId="04C0F3A1" w14:textId="77777777" w:rsidTr="00AD0216">
        <w:trPr>
          <w:tblHeader/>
        </w:trPr>
        <w:tc>
          <w:tcPr>
            <w:tcW w:w="1973" w:type="dxa"/>
          </w:tcPr>
          <w:p w14:paraId="6C6A3630" w14:textId="77777777" w:rsidR="00960CCD" w:rsidRPr="00C20284" w:rsidRDefault="00960CCD">
            <w:pPr>
              <w:spacing w:line="240" w:lineRule="auto"/>
              <w:ind w:left="15" w:right="-171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ADBD0F" w14:textId="77777777" w:rsidR="00960CCD" w:rsidRPr="00C20284" w:rsidRDefault="00960CC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7" w:type="dxa"/>
          </w:tcPr>
          <w:p w14:paraId="0688AAF5" w14:textId="77777777" w:rsidR="00960CCD" w:rsidRPr="00C20284" w:rsidRDefault="00960CCD">
            <w:pPr>
              <w:pStyle w:val="acctmergecolhdg"/>
              <w:spacing w:line="240" w:lineRule="auto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951" w:type="dxa"/>
            <w:gridSpan w:val="7"/>
          </w:tcPr>
          <w:p w14:paraId="413AB866" w14:textId="50CA937B" w:rsidR="00960CCD" w:rsidRPr="00C20284" w:rsidRDefault="00960CCD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(หน่วย</w:t>
            </w:r>
            <w:r w:rsidRPr="00367ADF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val="en-US" w:bidi="th-TH"/>
              </w:rPr>
              <w:t>: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ล้านบาท)</w:t>
            </w:r>
          </w:p>
        </w:tc>
      </w:tr>
      <w:tr w:rsidR="00960CCD" w:rsidRPr="00C20284" w14:paraId="523CC395" w14:textId="77777777" w:rsidTr="00AD0216">
        <w:trPr>
          <w:tblHeader/>
        </w:trPr>
        <w:tc>
          <w:tcPr>
            <w:tcW w:w="1973" w:type="dxa"/>
          </w:tcPr>
          <w:p w14:paraId="5E8A42B6" w14:textId="77777777" w:rsidR="00960CCD" w:rsidRPr="00C20284" w:rsidRDefault="00960CCD">
            <w:pPr>
              <w:spacing w:line="240" w:lineRule="auto"/>
              <w:ind w:left="15" w:right="-171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2E1F33" w14:textId="77777777" w:rsidR="00960CCD" w:rsidRPr="00C20284" w:rsidRDefault="00960CC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7" w:type="dxa"/>
          </w:tcPr>
          <w:p w14:paraId="23F73397" w14:textId="77777777" w:rsidR="00960CCD" w:rsidRPr="00C20284" w:rsidRDefault="00960CC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951" w:type="dxa"/>
            <w:gridSpan w:val="7"/>
            <w:tcBorders>
              <w:bottom w:val="single" w:sz="4" w:space="0" w:color="auto"/>
            </w:tcBorders>
            <w:hideMark/>
          </w:tcPr>
          <w:p w14:paraId="796FD49F" w14:textId="6A3C3CD9" w:rsidR="00960CCD" w:rsidRPr="00C20284" w:rsidRDefault="00960CC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960CCD" w:rsidRPr="00C20284" w14:paraId="61B95344" w14:textId="77777777" w:rsidTr="00AD0216">
        <w:trPr>
          <w:trHeight w:val="218"/>
          <w:tblHeader/>
        </w:trPr>
        <w:tc>
          <w:tcPr>
            <w:tcW w:w="1973" w:type="dxa"/>
          </w:tcPr>
          <w:p w14:paraId="002813A8" w14:textId="31EE0247" w:rsidR="00960CCD" w:rsidRPr="00C20284" w:rsidRDefault="00960CCD">
            <w:pPr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1C86D66C" w14:textId="77777777" w:rsidR="00960CCD" w:rsidRPr="00C20284" w:rsidRDefault="00960CC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187" w:type="dxa"/>
          </w:tcPr>
          <w:p w14:paraId="4F8D7608" w14:textId="77777777" w:rsidR="00960CCD" w:rsidRPr="00C20284" w:rsidRDefault="00960CC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BDC9E29" w14:textId="6794B916" w:rsidR="00960CCD" w:rsidRPr="00C20284" w:rsidRDefault="00960CC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กำไรหรือขาดทุน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9AC8A92" w14:textId="77777777" w:rsidR="00960CCD" w:rsidRPr="00C20284" w:rsidRDefault="00960CC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1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B4CF0A9" w14:textId="0F30D59B" w:rsidR="00960CCD" w:rsidRPr="00C20284" w:rsidRDefault="00960CCD">
            <w:pPr>
              <w:pStyle w:val="acctmergecolhdg"/>
              <w:spacing w:line="240" w:lineRule="auto"/>
              <w:ind w:left="-83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ส่วนของ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ผู้ถือหุ้น</w:t>
            </w:r>
            <w:r w:rsidRPr="00C202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สุทธิจากภาษี</w:t>
            </w:r>
          </w:p>
        </w:tc>
      </w:tr>
      <w:tr w:rsidR="00960CCD" w:rsidRPr="00C20284" w14:paraId="4DCBF507" w14:textId="77777777" w:rsidTr="00AD0216">
        <w:trPr>
          <w:tblHeader/>
        </w:trPr>
        <w:tc>
          <w:tcPr>
            <w:tcW w:w="1973" w:type="dxa"/>
          </w:tcPr>
          <w:p w14:paraId="1DBC49AC" w14:textId="77777777" w:rsidR="00960CCD" w:rsidRPr="00C20284" w:rsidRDefault="00960CC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hideMark/>
          </w:tcPr>
          <w:p w14:paraId="5B630986" w14:textId="77777777" w:rsidR="00960CCD" w:rsidRPr="00C20284" w:rsidRDefault="00960CCD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187" w:type="dxa"/>
          </w:tcPr>
          <w:p w14:paraId="09FCC654" w14:textId="77777777" w:rsidR="00960CCD" w:rsidRPr="00C20284" w:rsidRDefault="00960CC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17142CF" w14:textId="181C1FCD" w:rsidR="00960CCD" w:rsidRPr="00C20284" w:rsidRDefault="00960CC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11CAC9A" w14:textId="77777777" w:rsidR="00960CCD" w:rsidRPr="00C20284" w:rsidRDefault="00960CC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41692FE" w14:textId="7C05FB77" w:rsidR="00960CCD" w:rsidRPr="00C20284" w:rsidRDefault="00960CC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1121A2E" w14:textId="77777777" w:rsidR="00960CCD" w:rsidRPr="00C20284" w:rsidRDefault="00960CC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</w:tcPr>
          <w:p w14:paraId="4E830C95" w14:textId="344FFF68" w:rsidR="00960CCD" w:rsidRPr="00C20284" w:rsidRDefault="00960CC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486A0F9" w14:textId="77777777" w:rsidR="00960CCD" w:rsidRPr="00C20284" w:rsidRDefault="00960CC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</w:tcPr>
          <w:p w14:paraId="0BDA3911" w14:textId="335DE612" w:rsidR="00960CCD" w:rsidRPr="00C20284" w:rsidRDefault="00960CC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0CCD" w:rsidRPr="00C20284" w14:paraId="7B8EBC89" w14:textId="77777777" w:rsidTr="00AD0216">
        <w:trPr>
          <w:tblHeader/>
        </w:trPr>
        <w:tc>
          <w:tcPr>
            <w:tcW w:w="1973" w:type="dxa"/>
          </w:tcPr>
          <w:p w14:paraId="75D4CE97" w14:textId="77777777" w:rsidR="00960CCD" w:rsidRPr="00C20284" w:rsidRDefault="00960CCD" w:rsidP="009A2A1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006684D" w14:textId="181805B6" w:rsidR="00960CCD" w:rsidRPr="00C20284" w:rsidRDefault="00960CCD" w:rsidP="009A2A1D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187" w:type="dxa"/>
          </w:tcPr>
          <w:p w14:paraId="25E96337" w14:textId="77777777" w:rsidR="00960CCD" w:rsidRPr="00C20284" w:rsidRDefault="00960CCD" w:rsidP="009A2A1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0DC05C0" w14:textId="0C153D9D" w:rsidR="00960CCD" w:rsidRPr="00C20284" w:rsidRDefault="00960CCD" w:rsidP="009A2A1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63D55DEE" w14:textId="77777777" w:rsidR="00960CCD" w:rsidRPr="00C20284" w:rsidRDefault="00960CCD" w:rsidP="009A2A1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B817063" w14:textId="5B294F1D" w:rsidR="00960CCD" w:rsidRPr="00C20284" w:rsidRDefault="00960CCD" w:rsidP="009A2A1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  <w:tc>
          <w:tcPr>
            <w:tcW w:w="180" w:type="dxa"/>
          </w:tcPr>
          <w:p w14:paraId="7FC15011" w14:textId="77777777" w:rsidR="00960CCD" w:rsidRPr="00C20284" w:rsidRDefault="00960CCD" w:rsidP="009A2A1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36298EAB" w14:textId="5ACD030B" w:rsidR="00960CCD" w:rsidRPr="00C20284" w:rsidRDefault="00960CCD" w:rsidP="009A2A1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7352FE93" w14:textId="77777777" w:rsidR="00960CCD" w:rsidRPr="00C20284" w:rsidRDefault="00960CCD" w:rsidP="009A2A1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51FD400B" w14:textId="05FAB256" w:rsidR="00960CCD" w:rsidRPr="00C20284" w:rsidRDefault="00960CCD" w:rsidP="009A2A1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960CCD" w:rsidRPr="00C20284" w14:paraId="509C1FA7" w14:textId="77777777" w:rsidTr="00AD0216">
        <w:tc>
          <w:tcPr>
            <w:tcW w:w="1973" w:type="dxa"/>
          </w:tcPr>
          <w:p w14:paraId="780FC012" w14:textId="135B558F" w:rsidR="00960CCD" w:rsidRPr="00C20284" w:rsidRDefault="00960CCD" w:rsidP="009A2A1D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11B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711B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F485958" w14:textId="77777777" w:rsidR="00960CCD" w:rsidRPr="00C20284" w:rsidRDefault="00960CCD" w:rsidP="009A2A1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</w:tcPr>
          <w:p w14:paraId="5A44E42B" w14:textId="77777777" w:rsidR="00960CCD" w:rsidRPr="00C20284" w:rsidRDefault="00960CCD" w:rsidP="009A2A1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5984089" w14:textId="0542445A" w:rsidR="00960CCD" w:rsidRPr="00C20284" w:rsidRDefault="00960CCD" w:rsidP="009A2A1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CF0B11F" w14:textId="77777777" w:rsidR="00960CCD" w:rsidRPr="00C20284" w:rsidRDefault="00960CCD" w:rsidP="009A2A1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8C7B492" w14:textId="77777777" w:rsidR="00960CCD" w:rsidRPr="00C20284" w:rsidRDefault="00960CCD" w:rsidP="009A2A1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0673BBB" w14:textId="77777777" w:rsidR="00960CCD" w:rsidRPr="00C20284" w:rsidRDefault="00960CCD" w:rsidP="009A2A1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shd w:val="clear" w:color="auto" w:fill="auto"/>
          </w:tcPr>
          <w:p w14:paraId="136B1D9F" w14:textId="77777777" w:rsidR="00960CCD" w:rsidRPr="00C20284" w:rsidRDefault="00960CCD" w:rsidP="009A2A1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F5C2872" w14:textId="77777777" w:rsidR="00960CCD" w:rsidRPr="00C20284" w:rsidRDefault="00960CCD" w:rsidP="009A2A1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5D884A6D" w14:textId="77777777" w:rsidR="00960CCD" w:rsidRPr="00C20284" w:rsidRDefault="00960CCD" w:rsidP="009A2A1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0CCD" w:rsidRPr="00C20284" w14:paraId="79A62B75" w14:textId="77777777" w:rsidTr="00AD0216">
        <w:tc>
          <w:tcPr>
            <w:tcW w:w="1973" w:type="dxa"/>
            <w:hideMark/>
          </w:tcPr>
          <w:p w14:paraId="455C4603" w14:textId="25380801" w:rsidR="00960CCD" w:rsidRPr="00C20284" w:rsidRDefault="00960CCD" w:rsidP="009A2A1D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</w:t>
            </w: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เหรียญสหรัฐ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7FF6C737" w14:textId="24368B42" w:rsidR="00960CCD" w:rsidRPr="00C20284" w:rsidRDefault="00960CCD" w:rsidP="009A2A1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7" w:type="dxa"/>
          </w:tcPr>
          <w:p w14:paraId="45E04A9F" w14:textId="77777777" w:rsidR="00960CCD" w:rsidRDefault="00960CCD" w:rsidP="009A2A1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94578ED" w14:textId="0C0C1077" w:rsidR="00960CCD" w:rsidRPr="00C20284" w:rsidRDefault="00960CCD" w:rsidP="009A2A1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180" w:type="dxa"/>
            <w:shd w:val="clear" w:color="auto" w:fill="auto"/>
          </w:tcPr>
          <w:p w14:paraId="393CDDF6" w14:textId="77777777" w:rsidR="00960CCD" w:rsidRPr="00C20284" w:rsidRDefault="00960CCD" w:rsidP="009A2A1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F1BF33E" w14:textId="55FD3610" w:rsidR="00960CCD" w:rsidRPr="00C20284" w:rsidRDefault="00960CCD" w:rsidP="009A2A1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(70)</w:t>
            </w:r>
          </w:p>
        </w:tc>
        <w:tc>
          <w:tcPr>
            <w:tcW w:w="180" w:type="dxa"/>
            <w:shd w:val="clear" w:color="auto" w:fill="auto"/>
          </w:tcPr>
          <w:p w14:paraId="1E4F794D" w14:textId="77777777" w:rsidR="00960CCD" w:rsidRPr="00C20284" w:rsidRDefault="00960CCD" w:rsidP="009A2A1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69ED487A" w14:textId="4AF5BCF3" w:rsidR="00960CCD" w:rsidRPr="00C20284" w:rsidRDefault="00960CCD" w:rsidP="009A2A1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(98)</w:t>
            </w:r>
          </w:p>
        </w:tc>
        <w:tc>
          <w:tcPr>
            <w:tcW w:w="180" w:type="dxa"/>
            <w:shd w:val="clear" w:color="auto" w:fill="auto"/>
          </w:tcPr>
          <w:p w14:paraId="4F02516D" w14:textId="77777777" w:rsidR="00960CCD" w:rsidRPr="00C20284" w:rsidRDefault="00960CCD" w:rsidP="009A2A1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26FAAC06" w14:textId="592185AB" w:rsidR="00960CCD" w:rsidRPr="00C20284" w:rsidRDefault="00960CCD" w:rsidP="009A2A1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</w:tr>
      <w:tr w:rsidR="00960CCD" w:rsidRPr="00C20284" w14:paraId="3913EB47" w14:textId="77777777" w:rsidTr="00AD0216">
        <w:tc>
          <w:tcPr>
            <w:tcW w:w="1973" w:type="dxa"/>
          </w:tcPr>
          <w:p w14:paraId="3EE51211" w14:textId="77777777" w:rsidR="00960CCD" w:rsidRPr="00C20284" w:rsidRDefault="00960CCD" w:rsidP="009A2A1D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4F2F0B0" w14:textId="77777777" w:rsidR="00960CCD" w:rsidRPr="00C20284" w:rsidRDefault="00960CCD" w:rsidP="009A2A1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</w:tcPr>
          <w:p w14:paraId="7B2F6418" w14:textId="77777777" w:rsidR="00960CCD" w:rsidRPr="00C20284" w:rsidRDefault="00960CCD" w:rsidP="009A2A1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0879F6" w14:textId="26007904" w:rsidR="00960CCD" w:rsidRPr="00C20284" w:rsidRDefault="00960CCD" w:rsidP="009A2A1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B3BAD1C" w14:textId="77777777" w:rsidR="00960CCD" w:rsidRPr="00C20284" w:rsidRDefault="00960CCD" w:rsidP="009A2A1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6CBD61" w14:textId="77777777" w:rsidR="00960CCD" w:rsidRPr="00C20284" w:rsidRDefault="00960CCD" w:rsidP="009A2A1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5A9DA2C" w14:textId="77777777" w:rsidR="00960CCD" w:rsidRPr="00C20284" w:rsidRDefault="00960CCD" w:rsidP="009A2A1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4023C312" w14:textId="77777777" w:rsidR="00960CCD" w:rsidRPr="00C20284" w:rsidRDefault="00960CCD" w:rsidP="009A2A1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6FF5165" w14:textId="77777777" w:rsidR="00960CCD" w:rsidRPr="00C20284" w:rsidRDefault="00960CCD" w:rsidP="009A2A1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7BE270F2" w14:textId="77777777" w:rsidR="00960CCD" w:rsidRPr="00C20284" w:rsidRDefault="00960CCD" w:rsidP="009A2A1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0CCD" w:rsidRPr="00C20284" w14:paraId="3594C75D" w14:textId="77777777" w:rsidTr="00AD0216">
        <w:tc>
          <w:tcPr>
            <w:tcW w:w="1973" w:type="dxa"/>
          </w:tcPr>
          <w:p w14:paraId="2C916AA3" w14:textId="6FAD97B7" w:rsidR="00960CCD" w:rsidRPr="00C20284" w:rsidRDefault="00960CCD" w:rsidP="009A2A1D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711B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170" w:type="dxa"/>
          </w:tcPr>
          <w:p w14:paraId="61B4A709" w14:textId="77777777" w:rsidR="00960CCD" w:rsidRPr="00C20284" w:rsidRDefault="00960CCD" w:rsidP="009A2A1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</w:tcPr>
          <w:p w14:paraId="653C580B" w14:textId="77777777" w:rsidR="00960CCD" w:rsidRPr="00C20284" w:rsidRDefault="00960CCD" w:rsidP="009A2A1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78EA78" w14:textId="08BA1175" w:rsidR="00960CCD" w:rsidRPr="00C20284" w:rsidRDefault="00960CCD" w:rsidP="009A2A1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BC7F481" w14:textId="77777777" w:rsidR="00960CCD" w:rsidRPr="00C20284" w:rsidRDefault="00960CCD" w:rsidP="009A2A1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FBDCD2" w14:textId="77777777" w:rsidR="00960CCD" w:rsidRPr="00C20284" w:rsidRDefault="00960CCD" w:rsidP="009A2A1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953239A" w14:textId="77777777" w:rsidR="00960CCD" w:rsidRPr="00C20284" w:rsidRDefault="00960CCD" w:rsidP="009A2A1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6589B771" w14:textId="77777777" w:rsidR="00960CCD" w:rsidRPr="00C20284" w:rsidRDefault="00960CCD" w:rsidP="009A2A1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F4F4FF3" w14:textId="77777777" w:rsidR="00960CCD" w:rsidRPr="00C20284" w:rsidRDefault="00960CCD" w:rsidP="009A2A1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50BB1EAE" w14:textId="77777777" w:rsidR="00960CCD" w:rsidRPr="00C20284" w:rsidRDefault="00960CCD" w:rsidP="009A2A1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0CCD" w:rsidRPr="00C20284" w14:paraId="6A2DF08E" w14:textId="77777777" w:rsidTr="00AD0216">
        <w:tc>
          <w:tcPr>
            <w:tcW w:w="1973" w:type="dxa"/>
          </w:tcPr>
          <w:p w14:paraId="5270F536" w14:textId="01660C6E" w:rsidR="00960CCD" w:rsidRPr="00C20284" w:rsidRDefault="00960CCD" w:rsidP="009A2A1D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</w:t>
            </w: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เหรียญสหรัฐ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527BEDBC" w14:textId="3424A5CB" w:rsidR="00960CCD" w:rsidRPr="00C20284" w:rsidRDefault="00960CCD" w:rsidP="009A2A1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7" w:type="dxa"/>
          </w:tcPr>
          <w:p w14:paraId="5FC4DF39" w14:textId="77777777" w:rsidR="00960CCD" w:rsidRDefault="00960CCD" w:rsidP="009A2A1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5C2C52" w14:textId="63E192AD" w:rsidR="00960CCD" w:rsidRPr="00C20284" w:rsidRDefault="00960CCD" w:rsidP="009A2A1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294</w:t>
            </w:r>
          </w:p>
        </w:tc>
        <w:tc>
          <w:tcPr>
            <w:tcW w:w="180" w:type="dxa"/>
          </w:tcPr>
          <w:p w14:paraId="261D3CA1" w14:textId="77777777" w:rsidR="00960CCD" w:rsidRPr="00C20284" w:rsidRDefault="00960CCD" w:rsidP="009A2A1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ABA343" w14:textId="6DFBF4FC" w:rsidR="00960CCD" w:rsidRPr="00C20284" w:rsidRDefault="00960CCD" w:rsidP="009A2A1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(294)</w:t>
            </w:r>
          </w:p>
        </w:tc>
        <w:tc>
          <w:tcPr>
            <w:tcW w:w="180" w:type="dxa"/>
          </w:tcPr>
          <w:p w14:paraId="35A312B7" w14:textId="77777777" w:rsidR="00960CCD" w:rsidRPr="00C20284" w:rsidRDefault="00960CCD" w:rsidP="009A2A1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4C11B3FF" w14:textId="2A2BED8F" w:rsidR="00960CCD" w:rsidRPr="00C20284" w:rsidRDefault="00960CCD" w:rsidP="009A2A1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(39)</w:t>
            </w:r>
          </w:p>
        </w:tc>
        <w:tc>
          <w:tcPr>
            <w:tcW w:w="180" w:type="dxa"/>
            <w:shd w:val="clear" w:color="auto" w:fill="auto"/>
          </w:tcPr>
          <w:p w14:paraId="5E331C58" w14:textId="77777777" w:rsidR="00960CCD" w:rsidRPr="00C20284" w:rsidRDefault="00960CCD" w:rsidP="009A2A1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69D34C95" w14:textId="699F2290" w:rsidR="00960CCD" w:rsidRPr="00C20284" w:rsidRDefault="00960CCD" w:rsidP="009A2A1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</w:tr>
    </w:tbl>
    <w:p w14:paraId="3A2525EE" w14:textId="77777777" w:rsidR="00AD0216" w:rsidRPr="001C446B" w:rsidRDefault="00AD0216">
      <w:pPr>
        <w:rPr>
          <w:sz w:val="6"/>
          <w:szCs w:val="6"/>
        </w:rPr>
      </w:pPr>
    </w:p>
    <w:tbl>
      <w:tblPr>
        <w:tblW w:w="8281" w:type="dxa"/>
        <w:tblInd w:w="153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1973"/>
        <w:gridCol w:w="1170"/>
        <w:gridCol w:w="187"/>
        <w:gridCol w:w="1080"/>
        <w:gridCol w:w="180"/>
        <w:gridCol w:w="1080"/>
        <w:gridCol w:w="180"/>
        <w:gridCol w:w="1163"/>
        <w:gridCol w:w="180"/>
        <w:gridCol w:w="1088"/>
      </w:tblGrid>
      <w:tr w:rsidR="00960CCD" w:rsidRPr="00C20284" w14:paraId="220FC087" w14:textId="77777777" w:rsidTr="00420249">
        <w:trPr>
          <w:tblHeader/>
        </w:trPr>
        <w:tc>
          <w:tcPr>
            <w:tcW w:w="1973" w:type="dxa"/>
          </w:tcPr>
          <w:p w14:paraId="640E7560" w14:textId="77777777" w:rsidR="00960CCD" w:rsidRPr="00C20284" w:rsidRDefault="00960CC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B9DD43" w14:textId="77777777" w:rsidR="00960CCD" w:rsidRPr="00C20284" w:rsidRDefault="00960CC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7" w:type="dxa"/>
          </w:tcPr>
          <w:p w14:paraId="11836B43" w14:textId="77777777" w:rsidR="00960CCD" w:rsidRPr="00C20284" w:rsidRDefault="00960CCD">
            <w:pPr>
              <w:pStyle w:val="acctmergecolhdg"/>
              <w:spacing w:line="240" w:lineRule="auto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951" w:type="dxa"/>
            <w:gridSpan w:val="7"/>
          </w:tcPr>
          <w:p w14:paraId="0A6A10B6" w14:textId="2B3B0033" w:rsidR="00960CCD" w:rsidRPr="00C20284" w:rsidRDefault="00960CCD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(หน่วย</w:t>
            </w:r>
            <w:r w:rsidRPr="00367ADF"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  <w:lang w:val="en-US" w:bidi="th-TH"/>
              </w:rPr>
              <w:t>: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ล้านบาท)</w:t>
            </w:r>
          </w:p>
        </w:tc>
      </w:tr>
      <w:tr w:rsidR="00960CCD" w:rsidRPr="00C20284" w14:paraId="0A3A31E3" w14:textId="77777777" w:rsidTr="00420249">
        <w:trPr>
          <w:tblHeader/>
        </w:trPr>
        <w:tc>
          <w:tcPr>
            <w:tcW w:w="1973" w:type="dxa"/>
          </w:tcPr>
          <w:p w14:paraId="6911BD97" w14:textId="77777777" w:rsidR="00960CCD" w:rsidRPr="00C20284" w:rsidRDefault="00960CC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A345C9" w14:textId="77777777" w:rsidR="00960CCD" w:rsidRPr="00C20284" w:rsidRDefault="00960CC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7" w:type="dxa"/>
          </w:tcPr>
          <w:p w14:paraId="0515842B" w14:textId="77777777" w:rsidR="00960CCD" w:rsidRPr="00C20284" w:rsidRDefault="00960CC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951" w:type="dxa"/>
            <w:gridSpan w:val="7"/>
            <w:tcBorders>
              <w:bottom w:val="single" w:sz="4" w:space="0" w:color="auto"/>
            </w:tcBorders>
            <w:hideMark/>
          </w:tcPr>
          <w:p w14:paraId="5AB91A7E" w14:textId="2EEE3FE2" w:rsidR="00960CCD" w:rsidRPr="00C20284" w:rsidRDefault="00960CC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960CCD" w:rsidRPr="00C20284" w14:paraId="1B9FDFAE" w14:textId="77777777" w:rsidTr="00420249">
        <w:trPr>
          <w:trHeight w:val="218"/>
          <w:tblHeader/>
        </w:trPr>
        <w:tc>
          <w:tcPr>
            <w:tcW w:w="1973" w:type="dxa"/>
          </w:tcPr>
          <w:p w14:paraId="75988A55" w14:textId="7D886C51" w:rsidR="00960CCD" w:rsidRPr="00C20284" w:rsidRDefault="00960CCD">
            <w:pPr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bidi="ar-SA"/>
              </w:rPr>
            </w:pP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77FFD9E8" w14:textId="77777777" w:rsidR="00960CCD" w:rsidRPr="00C20284" w:rsidRDefault="00960CC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187" w:type="dxa"/>
          </w:tcPr>
          <w:p w14:paraId="07EF0448" w14:textId="77777777" w:rsidR="00960CCD" w:rsidRPr="00C20284" w:rsidRDefault="00960CC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D57A360" w14:textId="66A94CAA" w:rsidR="00960CCD" w:rsidRPr="00C20284" w:rsidRDefault="00960CC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กำไรหรือขาดทุน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6236ABA" w14:textId="77777777" w:rsidR="00960CCD" w:rsidRPr="00C20284" w:rsidRDefault="00960CC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1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7C214AB" w14:textId="527459F2" w:rsidR="00960CCD" w:rsidRPr="00C20284" w:rsidRDefault="00960CCD">
            <w:pPr>
              <w:pStyle w:val="acctmergecolhdg"/>
              <w:spacing w:line="240" w:lineRule="auto"/>
              <w:ind w:left="-83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ส่วนของ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ผู้ถือหุ้น</w:t>
            </w:r>
            <w:r w:rsidRPr="00C202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สุทธิจากภาษี</w:t>
            </w:r>
          </w:p>
        </w:tc>
      </w:tr>
      <w:tr w:rsidR="00960CCD" w:rsidRPr="00C20284" w14:paraId="5ECB2B7F" w14:textId="77777777" w:rsidTr="00420249">
        <w:trPr>
          <w:tblHeader/>
        </w:trPr>
        <w:tc>
          <w:tcPr>
            <w:tcW w:w="1973" w:type="dxa"/>
          </w:tcPr>
          <w:p w14:paraId="5F54DDD7" w14:textId="77777777" w:rsidR="00960CCD" w:rsidRPr="00C20284" w:rsidRDefault="00960CC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hideMark/>
          </w:tcPr>
          <w:p w14:paraId="55CF73D2" w14:textId="77777777" w:rsidR="00960CCD" w:rsidRPr="00C20284" w:rsidRDefault="00960CCD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187" w:type="dxa"/>
          </w:tcPr>
          <w:p w14:paraId="79D78B51" w14:textId="77777777" w:rsidR="00960CCD" w:rsidRPr="00C20284" w:rsidRDefault="00960CC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29B1CA7" w14:textId="74A97D1B" w:rsidR="00960CCD" w:rsidRPr="00C20284" w:rsidRDefault="00960CC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3A6F294" w14:textId="77777777" w:rsidR="00960CCD" w:rsidRPr="00C20284" w:rsidRDefault="00960CC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6B515A6" w14:textId="1997EE9B" w:rsidR="00960CCD" w:rsidRPr="00C20284" w:rsidRDefault="00960CC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C0C3AC6" w14:textId="77777777" w:rsidR="00960CCD" w:rsidRPr="00C20284" w:rsidRDefault="00960CC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</w:tcPr>
          <w:p w14:paraId="3C37A3FC" w14:textId="0AA5E6E7" w:rsidR="00960CCD" w:rsidRPr="00C20284" w:rsidRDefault="00960CC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D9ABD29" w14:textId="77777777" w:rsidR="00960CCD" w:rsidRPr="00C20284" w:rsidRDefault="00960CC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</w:tcPr>
          <w:p w14:paraId="745793BA" w14:textId="200C159D" w:rsidR="00960CCD" w:rsidRPr="00C20284" w:rsidRDefault="00960CC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0CCD" w:rsidRPr="00C20284" w14:paraId="093349B8" w14:textId="77777777" w:rsidTr="00420249">
        <w:trPr>
          <w:tblHeader/>
        </w:trPr>
        <w:tc>
          <w:tcPr>
            <w:tcW w:w="1973" w:type="dxa"/>
          </w:tcPr>
          <w:p w14:paraId="2A4D5EEE" w14:textId="77777777" w:rsidR="00960CCD" w:rsidRPr="00C20284" w:rsidRDefault="00960CCD" w:rsidP="00960CC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53F95C4" w14:textId="4BB80549" w:rsidR="00960CCD" w:rsidRPr="00C20284" w:rsidRDefault="00960CCD" w:rsidP="00960CCD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187" w:type="dxa"/>
          </w:tcPr>
          <w:p w14:paraId="23618115" w14:textId="77777777" w:rsidR="00960CCD" w:rsidRPr="00C20284" w:rsidRDefault="00960CCD" w:rsidP="00960CC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EA1C649" w14:textId="361D0848" w:rsidR="00960CCD" w:rsidRPr="00C20284" w:rsidRDefault="00960CCD" w:rsidP="00960CC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4F40DF8C" w14:textId="77777777" w:rsidR="00960CCD" w:rsidRPr="00C20284" w:rsidRDefault="00960CCD" w:rsidP="00960CC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6CCCF9C" w14:textId="12D37ED0" w:rsidR="00960CCD" w:rsidRPr="00C20284" w:rsidRDefault="00960CCD" w:rsidP="00960CC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  <w:tc>
          <w:tcPr>
            <w:tcW w:w="180" w:type="dxa"/>
          </w:tcPr>
          <w:p w14:paraId="7A454DAA" w14:textId="77777777" w:rsidR="00960CCD" w:rsidRPr="00C20284" w:rsidRDefault="00960CCD" w:rsidP="00960CC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4FC16339" w14:textId="56B49E12" w:rsidR="00960CCD" w:rsidRPr="00C20284" w:rsidRDefault="00960CCD" w:rsidP="00960CC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49087446" w14:textId="77777777" w:rsidR="00960CCD" w:rsidRPr="00C20284" w:rsidRDefault="00960CCD" w:rsidP="00960CC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646170DA" w14:textId="6A20EE54" w:rsidR="00960CCD" w:rsidRPr="00C20284" w:rsidRDefault="00960CCD" w:rsidP="00960CC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960CCD" w:rsidRPr="00C20284" w14:paraId="4701308B" w14:textId="77777777" w:rsidTr="00420249">
        <w:tc>
          <w:tcPr>
            <w:tcW w:w="1973" w:type="dxa"/>
          </w:tcPr>
          <w:p w14:paraId="5B02B9AA" w14:textId="055385BC" w:rsidR="00960CCD" w:rsidRPr="00C20284" w:rsidRDefault="00960CCD" w:rsidP="00960CCD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11B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711B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299A7C5" w14:textId="77777777" w:rsidR="00960CCD" w:rsidRPr="00C20284" w:rsidRDefault="00960CCD" w:rsidP="00960CC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</w:tcPr>
          <w:p w14:paraId="22C63C97" w14:textId="77777777" w:rsidR="00960CCD" w:rsidRPr="00367ADF" w:rsidRDefault="00960CCD" w:rsidP="00960CC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BC5F175" w14:textId="6E1E7D9F" w:rsidR="00960CCD" w:rsidRPr="00367ADF" w:rsidRDefault="00960CCD" w:rsidP="00960CC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3CCD484" w14:textId="77777777" w:rsidR="00960CCD" w:rsidRPr="00C20284" w:rsidRDefault="00960CCD" w:rsidP="00960CC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401C2F0" w14:textId="77777777" w:rsidR="00960CCD" w:rsidRPr="00C20284" w:rsidRDefault="00960CCD" w:rsidP="00960CC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2A05C1D" w14:textId="77777777" w:rsidR="00960CCD" w:rsidRPr="00C20284" w:rsidRDefault="00960CCD" w:rsidP="00960CC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</w:tcPr>
          <w:p w14:paraId="2CFA7FBB" w14:textId="77777777" w:rsidR="00960CCD" w:rsidRPr="00C20284" w:rsidRDefault="00960CCD" w:rsidP="00960CC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102EF71" w14:textId="77777777" w:rsidR="00960CCD" w:rsidRPr="00C20284" w:rsidRDefault="00960CCD" w:rsidP="00960CC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08A898F9" w14:textId="77777777" w:rsidR="00960CCD" w:rsidRPr="00C20284" w:rsidRDefault="00960CCD" w:rsidP="00960CC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0CCD" w:rsidRPr="00C20284" w14:paraId="3E739B02" w14:textId="77777777" w:rsidTr="00420249">
        <w:tc>
          <w:tcPr>
            <w:tcW w:w="1973" w:type="dxa"/>
            <w:hideMark/>
          </w:tcPr>
          <w:p w14:paraId="5D5397BC" w14:textId="665B3344" w:rsidR="00960CCD" w:rsidRPr="00C20284" w:rsidRDefault="00960CCD" w:rsidP="00960CCD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</w:t>
            </w: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เหรียญสหรัฐ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6AF0DC43" w14:textId="1297C0D1" w:rsidR="00960CCD" w:rsidRPr="00C20284" w:rsidRDefault="00960CCD" w:rsidP="00960CC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7" w:type="dxa"/>
          </w:tcPr>
          <w:p w14:paraId="6E87E0E8" w14:textId="77777777" w:rsidR="00960CCD" w:rsidRDefault="00960CCD" w:rsidP="00960CC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53EF5CB" w14:textId="0351A732" w:rsidR="00960CCD" w:rsidRPr="00367ADF" w:rsidRDefault="00960CCD" w:rsidP="00960CC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B684589" w14:textId="77777777" w:rsidR="00960CCD" w:rsidRPr="00C20284" w:rsidRDefault="00960CCD" w:rsidP="00960CC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A407BF9" w14:textId="66EE58DF" w:rsidR="00960CCD" w:rsidRPr="00C20284" w:rsidRDefault="00960CCD" w:rsidP="00960CC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6E0EC2E" w14:textId="77777777" w:rsidR="00960CCD" w:rsidRPr="00C20284" w:rsidRDefault="00960CCD" w:rsidP="00960CC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4DD169C4" w14:textId="2ECD501E" w:rsidR="00960CCD" w:rsidRPr="00C20284" w:rsidRDefault="00960CCD" w:rsidP="00960CC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(24)</w:t>
            </w:r>
          </w:p>
        </w:tc>
        <w:tc>
          <w:tcPr>
            <w:tcW w:w="180" w:type="dxa"/>
            <w:shd w:val="clear" w:color="auto" w:fill="auto"/>
          </w:tcPr>
          <w:p w14:paraId="75D361DC" w14:textId="77777777" w:rsidR="00960CCD" w:rsidRPr="00C20284" w:rsidRDefault="00960CCD" w:rsidP="00960CC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495E3712" w14:textId="0517DFDD" w:rsidR="00960CCD" w:rsidRPr="00C20284" w:rsidRDefault="00960CCD" w:rsidP="00960CC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</w:tr>
      <w:tr w:rsidR="00960CCD" w:rsidRPr="00C20284" w14:paraId="5B16B785" w14:textId="77777777" w:rsidTr="00420249">
        <w:tc>
          <w:tcPr>
            <w:tcW w:w="1973" w:type="dxa"/>
          </w:tcPr>
          <w:p w14:paraId="3DE04DC9" w14:textId="77777777" w:rsidR="00960CCD" w:rsidRPr="00C20284" w:rsidRDefault="00960CCD" w:rsidP="00960CCD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114DB01" w14:textId="77777777" w:rsidR="00960CCD" w:rsidRPr="00C20284" w:rsidRDefault="00960CCD" w:rsidP="00960CC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</w:tcPr>
          <w:p w14:paraId="05C93CEE" w14:textId="77777777" w:rsidR="00960CCD" w:rsidRPr="00C20284" w:rsidRDefault="00960CCD" w:rsidP="00960CC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229E09" w14:textId="6DD0FEBB" w:rsidR="00960CCD" w:rsidRPr="00C20284" w:rsidRDefault="00960CCD" w:rsidP="00960CC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315B5F4" w14:textId="77777777" w:rsidR="00960CCD" w:rsidRPr="00C20284" w:rsidRDefault="00960CCD" w:rsidP="00960CC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F2470D" w14:textId="77777777" w:rsidR="00960CCD" w:rsidRPr="00C20284" w:rsidRDefault="00960CCD" w:rsidP="00960CC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39CAFC4" w14:textId="77777777" w:rsidR="00960CCD" w:rsidRPr="00C20284" w:rsidRDefault="00960CCD" w:rsidP="00960CC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1D0FB737" w14:textId="77777777" w:rsidR="00960CCD" w:rsidRPr="00C20284" w:rsidRDefault="00960CCD" w:rsidP="00960CC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EF4779E" w14:textId="77777777" w:rsidR="00960CCD" w:rsidRPr="00C20284" w:rsidRDefault="00960CCD" w:rsidP="00960CC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039DE2E9" w14:textId="77777777" w:rsidR="00960CCD" w:rsidRPr="00C20284" w:rsidRDefault="00960CCD" w:rsidP="00960CC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0CCD" w:rsidRPr="00C20284" w14:paraId="53EDB768" w14:textId="77777777" w:rsidTr="00420249">
        <w:tc>
          <w:tcPr>
            <w:tcW w:w="1973" w:type="dxa"/>
          </w:tcPr>
          <w:p w14:paraId="118B4FF9" w14:textId="77777777" w:rsidR="00960CCD" w:rsidRPr="00C20284" w:rsidRDefault="00960CCD" w:rsidP="00960CCD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711B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170" w:type="dxa"/>
          </w:tcPr>
          <w:p w14:paraId="2887B117" w14:textId="77777777" w:rsidR="00960CCD" w:rsidRPr="00C20284" w:rsidRDefault="00960CCD" w:rsidP="00960CC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</w:tcPr>
          <w:p w14:paraId="73A2C45D" w14:textId="77777777" w:rsidR="00960CCD" w:rsidRPr="00C20284" w:rsidRDefault="00960CCD" w:rsidP="00960CC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A18A95" w14:textId="7DEC771E" w:rsidR="00960CCD" w:rsidRPr="00C20284" w:rsidRDefault="00960CCD" w:rsidP="00960CC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84E5E0D" w14:textId="77777777" w:rsidR="00960CCD" w:rsidRPr="00C20284" w:rsidRDefault="00960CCD" w:rsidP="00960CC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7B1688" w14:textId="77777777" w:rsidR="00960CCD" w:rsidRPr="00C20284" w:rsidRDefault="00960CCD" w:rsidP="00960CC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A1C11E9" w14:textId="77777777" w:rsidR="00960CCD" w:rsidRPr="00C20284" w:rsidRDefault="00960CCD" w:rsidP="00960CC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71E7DB74" w14:textId="77777777" w:rsidR="00960CCD" w:rsidRPr="00C20284" w:rsidRDefault="00960CCD" w:rsidP="00960CC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6DAD9BD" w14:textId="77777777" w:rsidR="00960CCD" w:rsidRPr="00C20284" w:rsidRDefault="00960CCD" w:rsidP="00960CC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74E01760" w14:textId="77777777" w:rsidR="00960CCD" w:rsidRPr="00C20284" w:rsidRDefault="00960CCD" w:rsidP="00960CC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0CCD" w:rsidRPr="00C20284" w14:paraId="31974E56" w14:textId="77777777" w:rsidTr="00420249">
        <w:tc>
          <w:tcPr>
            <w:tcW w:w="1973" w:type="dxa"/>
          </w:tcPr>
          <w:p w14:paraId="61A20298" w14:textId="36BD5249" w:rsidR="00960CCD" w:rsidRPr="00C20284" w:rsidRDefault="00960CCD" w:rsidP="00960CCD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</w:t>
            </w: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เหรียญสหรัฐ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1F4A7E0D" w14:textId="18FDDD49" w:rsidR="00960CCD" w:rsidRPr="00C20284" w:rsidRDefault="00960CCD" w:rsidP="00960CC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7" w:type="dxa"/>
          </w:tcPr>
          <w:p w14:paraId="3BA85F5E" w14:textId="77777777" w:rsidR="00960CCD" w:rsidRDefault="00960CCD" w:rsidP="00960CC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D283BB" w14:textId="1906F9C3" w:rsidR="00960CCD" w:rsidRPr="00C20284" w:rsidRDefault="00960CCD" w:rsidP="00960CC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(23)</w:t>
            </w:r>
          </w:p>
        </w:tc>
        <w:tc>
          <w:tcPr>
            <w:tcW w:w="180" w:type="dxa"/>
          </w:tcPr>
          <w:p w14:paraId="32144998" w14:textId="77777777" w:rsidR="00960CCD" w:rsidRPr="00C20284" w:rsidRDefault="00960CCD" w:rsidP="00960CC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580996" w14:textId="7459EF9C" w:rsidR="00960CCD" w:rsidRPr="00C20284" w:rsidRDefault="00960CCD" w:rsidP="00960CC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80" w:type="dxa"/>
          </w:tcPr>
          <w:p w14:paraId="7F749043" w14:textId="77777777" w:rsidR="00960CCD" w:rsidRPr="00C20284" w:rsidRDefault="00960CCD" w:rsidP="00960CC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35CF5333" w14:textId="269EA440" w:rsidR="00960CCD" w:rsidRPr="00C20284" w:rsidRDefault="00960CCD" w:rsidP="00960CC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180" w:type="dxa"/>
            <w:shd w:val="clear" w:color="auto" w:fill="auto"/>
          </w:tcPr>
          <w:p w14:paraId="6DB7A4EA" w14:textId="77777777" w:rsidR="00960CCD" w:rsidRPr="00C20284" w:rsidRDefault="00960CCD" w:rsidP="00960CC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393E9999" w14:textId="2F0FEFDE" w:rsidR="00960CCD" w:rsidRPr="00C20284" w:rsidRDefault="00960CCD" w:rsidP="00960CC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</w:tbl>
    <w:p w14:paraId="38BD1DCF" w14:textId="4A2D5D53" w:rsidR="004C0503" w:rsidRPr="00BA7D96" w:rsidRDefault="004C0503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7"/>
        <w:jc w:val="thaiDistribute"/>
        <w:rPr>
          <w:rFonts w:asciiTheme="majorBidi" w:hAnsiTheme="majorBidi" w:cstheme="majorBidi"/>
          <w:sz w:val="24"/>
          <w:szCs w:val="24"/>
        </w:rPr>
      </w:pPr>
    </w:p>
    <w:p w14:paraId="1B38FCB5" w14:textId="2D6E4FF3" w:rsidR="004C0503" w:rsidRPr="00C20284" w:rsidRDefault="004C0503" w:rsidP="00367A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  <w:tab w:val="left" w:pos="1620"/>
        </w:tabs>
        <w:spacing w:line="240" w:lineRule="auto"/>
        <w:ind w:left="1080" w:right="-117" w:hanging="99"/>
        <w:jc w:val="thaiDistribute"/>
        <w:rPr>
          <w:rFonts w:asciiTheme="majorBidi" w:hAnsiTheme="majorBidi" w:cstheme="majorBidi"/>
          <w:sz w:val="30"/>
          <w:szCs w:val="30"/>
        </w:rPr>
      </w:pPr>
      <w:r w:rsidRPr="00C20284">
        <w:rPr>
          <w:rFonts w:asciiTheme="majorBidi" w:hAnsiTheme="majorBidi" w:cstheme="majorBidi"/>
          <w:sz w:val="30"/>
          <w:szCs w:val="30"/>
        </w:rPr>
        <w:t>(</w:t>
      </w:r>
      <w:r w:rsidRPr="00C20284">
        <w:rPr>
          <w:rFonts w:asciiTheme="majorBidi" w:hAnsiTheme="majorBidi" w:cstheme="majorBidi"/>
          <w:sz w:val="30"/>
          <w:szCs w:val="30"/>
          <w:cs/>
        </w:rPr>
        <w:t>ค</w:t>
      </w:r>
      <w:r w:rsidRPr="00C20284">
        <w:rPr>
          <w:rFonts w:asciiTheme="majorBidi" w:hAnsiTheme="majorBidi" w:cstheme="majorBidi"/>
          <w:sz w:val="30"/>
          <w:szCs w:val="30"/>
        </w:rPr>
        <w:t>.</w:t>
      </w:r>
      <w:r w:rsidR="009711B9" w:rsidRPr="009711B9">
        <w:rPr>
          <w:rFonts w:asciiTheme="majorBidi" w:hAnsiTheme="majorBidi"/>
          <w:sz w:val="30"/>
          <w:szCs w:val="30"/>
        </w:rPr>
        <w:t>3</w:t>
      </w:r>
      <w:r w:rsidRPr="00C20284">
        <w:rPr>
          <w:rFonts w:asciiTheme="majorBidi" w:hAnsiTheme="majorBidi" w:cstheme="majorBidi"/>
          <w:sz w:val="30"/>
          <w:szCs w:val="30"/>
        </w:rPr>
        <w:t>.</w:t>
      </w:r>
      <w:r w:rsidR="009711B9" w:rsidRPr="009711B9">
        <w:rPr>
          <w:rFonts w:asciiTheme="majorBidi" w:hAnsiTheme="majorBidi"/>
          <w:sz w:val="30"/>
          <w:szCs w:val="30"/>
        </w:rPr>
        <w:t>2</w:t>
      </w:r>
      <w:r w:rsidRPr="00C20284">
        <w:rPr>
          <w:rFonts w:asciiTheme="majorBidi" w:hAnsiTheme="majorBidi" w:cstheme="majorBidi"/>
          <w:sz w:val="30"/>
          <w:szCs w:val="30"/>
        </w:rPr>
        <w:t xml:space="preserve">) </w:t>
      </w:r>
      <w:r w:rsidR="009325BD" w:rsidRPr="00C20284">
        <w:rPr>
          <w:rFonts w:asciiTheme="majorBidi" w:hAnsiTheme="majorBidi" w:cstheme="majorBidi"/>
          <w:sz w:val="30"/>
          <w:szCs w:val="30"/>
        </w:rPr>
        <w:t xml:space="preserve"> </w:t>
      </w:r>
      <w:r w:rsidRPr="00C20284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</w:t>
      </w:r>
      <w:r w:rsidRPr="00C20284">
        <w:rPr>
          <w:rFonts w:asciiTheme="majorBidi" w:hAnsiTheme="majorBidi" w:cstheme="majorBidi"/>
          <w:sz w:val="30"/>
          <w:szCs w:val="30"/>
        </w:rPr>
        <w:t xml:space="preserve"> </w:t>
      </w:r>
    </w:p>
    <w:p w14:paraId="74436D3D" w14:textId="77777777" w:rsidR="004C0503" w:rsidRPr="00BA7D96" w:rsidRDefault="004C0503">
      <w:pPr>
        <w:pStyle w:val="block"/>
        <w:spacing w:after="0" w:line="240" w:lineRule="auto"/>
        <w:ind w:left="1260" w:right="-7" w:hanging="90"/>
        <w:jc w:val="both"/>
        <w:rPr>
          <w:rFonts w:asciiTheme="majorBidi" w:hAnsiTheme="majorBidi" w:cstheme="majorBidi"/>
          <w:sz w:val="24"/>
          <w:szCs w:val="24"/>
        </w:rPr>
      </w:pPr>
    </w:p>
    <w:p w14:paraId="1027A8A3" w14:textId="05F7B134" w:rsidR="00ED5648" w:rsidRPr="00C20284" w:rsidRDefault="0088662A" w:rsidP="002B1F72">
      <w:pPr>
        <w:tabs>
          <w:tab w:val="clear" w:pos="454"/>
          <w:tab w:val="clear" w:pos="907"/>
          <w:tab w:val="left" w:pos="630"/>
        </w:tabs>
        <w:spacing w:line="240" w:lineRule="auto"/>
        <w:ind w:left="162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D9D9D9" w:themeFill="background1" w:themeFillShade="D9"/>
        </w:rPr>
      </w:pPr>
      <w:r w:rsidRPr="00C20284">
        <w:rPr>
          <w:rFonts w:asciiTheme="majorBidi" w:hAnsiTheme="majorBidi"/>
          <w:sz w:val="30"/>
          <w:szCs w:val="30"/>
          <w:cs/>
        </w:rPr>
        <w:t>ความเสี่ยงด้านอัตราดอกเบี้ยหมายถึง ความเสี่ยงที่เกิดจากการเปลี่ยนแปลงในอนาคตของอัตราดอกเบี้ยในตลาด ซึ่งมีผลกระทบต่อการดำเนินงานและกระแสเงินสดของกลุ่มบริษัท กลุ่มบริษัทบริหารความเสี่ยงของอัตราดอกเบี้ยของสินทรัพย์และหนี้สินทางการเงินโดยพิจารณาเงินให้กู้ยืมหรือเงินกู้ยืมทั้งอัตราดอกเบี้ยคงที่และอัตราลอยตัวตามความเหมาะสมของสภาพตลาด อย่างไรก็ตาม หนี้สินที่มีภาระดอกเบี้ยโดยส่วนใหญ่ของกลุ่มบริษัทมีอัตราดอกเบี้ยคงที่ กลุ่มบริษัทพิจารณาเข้าทำสัญญาแลกเปลี่ยนอัตราดอกเบี้ยเพื่อช่วยในการบริหารความเสี่ยงที่เกิดจากความผันผวนของอัตราดอกเบี้ยสำหรับหนี้สินดังกล่าวบางรายการตามความเหมาะสม</w:t>
      </w:r>
    </w:p>
    <w:p w14:paraId="4C11D3AA" w14:textId="77777777" w:rsidR="00F51217" w:rsidRDefault="00F51217" w:rsidP="002B1F72">
      <w:pPr>
        <w:tabs>
          <w:tab w:val="clear" w:pos="454"/>
          <w:tab w:val="clear" w:pos="907"/>
          <w:tab w:val="left" w:pos="630"/>
        </w:tabs>
        <w:spacing w:line="240" w:lineRule="auto"/>
        <w:ind w:left="162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4FFC81A" w14:textId="6EF68C0E" w:rsidR="00ED5648" w:rsidRPr="00367ADF" w:rsidRDefault="00ED5648" w:rsidP="00FB5741">
      <w:pPr>
        <w:tabs>
          <w:tab w:val="clear" w:pos="454"/>
          <w:tab w:val="clear" w:pos="907"/>
          <w:tab w:val="clear" w:pos="1644"/>
          <w:tab w:val="left" w:pos="630"/>
          <w:tab w:val="left" w:pos="1620"/>
        </w:tabs>
        <w:spacing w:line="240" w:lineRule="auto"/>
        <w:ind w:left="162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6E6E6"/>
        </w:rPr>
      </w:pPr>
      <w:r w:rsidRPr="00367ADF">
        <w:rPr>
          <w:rFonts w:asciiTheme="majorBidi" w:hAnsiTheme="majorBidi" w:cstheme="majorBidi"/>
          <w:i/>
          <w:iCs/>
          <w:sz w:val="30"/>
          <w:szCs w:val="30"/>
          <w:cs/>
        </w:rPr>
        <w:t>สัญญาแลกเปลี่ยน</w:t>
      </w:r>
      <w:r w:rsidR="000C226B" w:rsidRPr="00367ADF">
        <w:rPr>
          <w:rFonts w:asciiTheme="majorBidi" w:hAnsiTheme="majorBidi" w:cstheme="majorBidi"/>
          <w:i/>
          <w:iCs/>
          <w:sz w:val="30"/>
          <w:szCs w:val="30"/>
          <w:cs/>
        </w:rPr>
        <w:t>เงินตราต่างประเทศ</w:t>
      </w:r>
      <w:r w:rsidR="004523BC">
        <w:rPr>
          <w:rFonts w:asciiTheme="majorBidi" w:hAnsiTheme="majorBidi" w:cstheme="majorBidi" w:hint="cs"/>
          <w:i/>
          <w:iCs/>
          <w:sz w:val="30"/>
          <w:szCs w:val="30"/>
          <w:cs/>
        </w:rPr>
        <w:t>และ</w:t>
      </w:r>
      <w:r w:rsidR="00C6044E">
        <w:rPr>
          <w:rFonts w:asciiTheme="majorBidi" w:hAnsiTheme="majorBidi" w:cstheme="majorBidi" w:hint="cs"/>
          <w:i/>
          <w:iCs/>
          <w:sz w:val="30"/>
          <w:szCs w:val="30"/>
          <w:cs/>
        </w:rPr>
        <w:t>อัตราดอกเบี้ย</w:t>
      </w:r>
    </w:p>
    <w:p w14:paraId="03AC650A" w14:textId="77777777" w:rsidR="00ED5648" w:rsidRPr="00367ADF" w:rsidRDefault="00ED5648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ACF113" w14:textId="3DD4750E" w:rsidR="00ED5648" w:rsidRPr="006C66A4" w:rsidRDefault="00ED5648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right="-27"/>
        <w:jc w:val="thaiDistribute"/>
        <w:rPr>
          <w:rFonts w:ascii="Angsana New" w:hAnsi="Angsana New"/>
          <w:sz w:val="30"/>
          <w:szCs w:val="30"/>
        </w:rPr>
      </w:pPr>
      <w:r w:rsidRPr="006C66A4">
        <w:rPr>
          <w:rFonts w:ascii="Angsana New" w:hAnsi="Angsana New"/>
          <w:sz w:val="30"/>
          <w:szCs w:val="30"/>
          <w:cs/>
        </w:rPr>
        <w:t xml:space="preserve">ณ วันที่ </w:t>
      </w:r>
      <w:r w:rsidR="00FB5741">
        <w:rPr>
          <w:rFonts w:ascii="Angsana New" w:hAnsi="Angsana New"/>
          <w:sz w:val="30"/>
          <w:szCs w:val="30"/>
        </w:rPr>
        <w:t>31</w:t>
      </w:r>
      <w:r w:rsidRPr="006C66A4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F2B0A">
        <w:rPr>
          <w:rFonts w:ascii="Angsana New" w:hAnsi="Angsana New"/>
          <w:sz w:val="30"/>
          <w:szCs w:val="30"/>
        </w:rPr>
        <w:t>2564</w:t>
      </w:r>
      <w:r w:rsidRPr="006C66A4">
        <w:rPr>
          <w:rFonts w:ascii="Angsana New" w:hAnsi="Angsana New"/>
          <w:sz w:val="30"/>
          <w:szCs w:val="30"/>
          <w:cs/>
        </w:rPr>
        <w:t xml:space="preserve"> กลุ่มบริษัท</w:t>
      </w:r>
      <w:r w:rsidR="000824C7" w:rsidRPr="006C66A4">
        <w:rPr>
          <w:rFonts w:ascii="Angsana New" w:hAnsi="Angsana New" w:hint="cs"/>
          <w:sz w:val="30"/>
          <w:szCs w:val="30"/>
          <w:cs/>
        </w:rPr>
        <w:t>และ</w:t>
      </w:r>
      <w:r w:rsidR="006E6C38" w:rsidRPr="006C66A4">
        <w:rPr>
          <w:rFonts w:ascii="Angsana New" w:hAnsi="Angsana New" w:hint="cs"/>
          <w:sz w:val="30"/>
          <w:szCs w:val="30"/>
          <w:cs/>
        </w:rPr>
        <w:t>บริษัท</w:t>
      </w:r>
      <w:r w:rsidRPr="006C66A4">
        <w:rPr>
          <w:rFonts w:ascii="Angsana New" w:hAnsi="Angsana New"/>
          <w:sz w:val="30"/>
          <w:szCs w:val="30"/>
          <w:cs/>
        </w:rPr>
        <w:t>มีสัญญาแลกเปลี่ยนเงินตราต่างประเทศ</w:t>
      </w:r>
      <w:r w:rsidR="006C66A4" w:rsidRPr="006C66A4">
        <w:rPr>
          <w:rFonts w:ascii="Angsana New" w:hAnsi="Angsana New" w:hint="cs"/>
          <w:sz w:val="30"/>
          <w:szCs w:val="30"/>
          <w:cs/>
        </w:rPr>
        <w:t>และอัตราดอกเบี้ย</w:t>
      </w:r>
      <w:r w:rsidRPr="006C66A4">
        <w:rPr>
          <w:rFonts w:ascii="Angsana New" w:hAnsi="Angsana New"/>
          <w:sz w:val="30"/>
          <w:szCs w:val="30"/>
          <w:cs/>
        </w:rPr>
        <w:t>กับสถาบันการเงินเพื่อช่วยในการบริหารความเสี่ยงที่เกิดจากความผันผวนของอัตราแลกเปลี่ยนเงินตราต่างประเทศ</w:t>
      </w:r>
      <w:r w:rsidR="002E381A">
        <w:rPr>
          <w:rFonts w:ascii="Angsana New" w:hAnsi="Angsana New" w:hint="cs"/>
          <w:spacing w:val="-6"/>
          <w:sz w:val="30"/>
          <w:szCs w:val="30"/>
          <w:cs/>
        </w:rPr>
        <w:t>และอัตราดอกเบี้ย</w:t>
      </w:r>
      <w:r w:rsidRPr="006C66A4">
        <w:rPr>
          <w:rFonts w:ascii="Angsana New" w:hAnsi="Angsana New"/>
          <w:sz w:val="30"/>
          <w:szCs w:val="30"/>
        </w:rPr>
        <w:t> </w:t>
      </w:r>
      <w:r w:rsidRPr="006C66A4">
        <w:rPr>
          <w:rFonts w:ascii="Angsana New" w:hAnsi="Angsana New"/>
          <w:sz w:val="30"/>
          <w:szCs w:val="30"/>
          <w:cs/>
        </w:rPr>
        <w:t>ดังนี้</w:t>
      </w:r>
    </w:p>
    <w:p w14:paraId="10A92179" w14:textId="77777777" w:rsidR="00ED5648" w:rsidRPr="00367ADF" w:rsidRDefault="00ED5648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 w:hanging="630"/>
        <w:jc w:val="thaiDistribute"/>
        <w:rPr>
          <w:rFonts w:ascii="Angsana New" w:hAnsi="Angsana New"/>
          <w:sz w:val="28"/>
          <w:szCs w:val="28"/>
        </w:rPr>
      </w:pPr>
    </w:p>
    <w:p w14:paraId="4375E1F1" w14:textId="24AD99AE" w:rsidR="00ED5648" w:rsidRPr="00367ADF" w:rsidRDefault="00ED5648" w:rsidP="001B3149">
      <w:pPr>
        <w:pStyle w:val="ListParagraph"/>
        <w:numPr>
          <w:ilvl w:val="0"/>
          <w:numId w:val="13"/>
        </w:numPr>
        <w:tabs>
          <w:tab w:val="left" w:pos="1260"/>
        </w:tabs>
        <w:ind w:left="1620" w:right="-27" w:firstLine="0"/>
        <w:jc w:val="thaiDistribute"/>
        <w:rPr>
          <w:rFonts w:ascii="Angsana New" w:hAnsi="Angsana New"/>
          <w:spacing w:val="-4"/>
          <w:sz w:val="30"/>
          <w:szCs w:val="30"/>
        </w:rPr>
      </w:pPr>
      <w:r w:rsidRPr="00367ADF">
        <w:rPr>
          <w:rFonts w:ascii="Angsana New" w:hAnsi="Angsana New"/>
          <w:spacing w:val="-6"/>
          <w:sz w:val="30"/>
          <w:szCs w:val="30"/>
          <w:cs/>
        </w:rPr>
        <w:t>บริษัทมีสัญญาแลกเปลี่ยนเงินตราต่างประเทศ</w:t>
      </w:r>
      <w:r w:rsidR="006C66A4">
        <w:rPr>
          <w:rFonts w:ascii="Angsana New" w:hAnsi="Angsana New" w:hint="cs"/>
          <w:spacing w:val="-6"/>
          <w:sz w:val="30"/>
          <w:szCs w:val="30"/>
          <w:cs/>
        </w:rPr>
        <w:t>และอัตราดอกเบี้ย</w:t>
      </w:r>
      <w:r w:rsidRPr="00367ADF">
        <w:rPr>
          <w:rFonts w:ascii="Angsana New" w:hAnsi="Angsana New"/>
          <w:spacing w:val="-6"/>
          <w:sz w:val="30"/>
          <w:szCs w:val="30"/>
          <w:cs/>
        </w:rPr>
        <w:t>กับสถาบันการเงินบางแห่ง สำหรับเงินกู้ยืมระยะยาวคงเหลือ</w:t>
      </w:r>
      <w:r w:rsidRPr="00367ADF">
        <w:rPr>
          <w:rFonts w:ascii="Angsana New" w:hAnsi="Angsana New"/>
          <w:sz w:val="30"/>
          <w:szCs w:val="30"/>
          <w:cs/>
        </w:rPr>
        <w:t>จำนวนเงินรวม</w:t>
      </w:r>
      <w:r w:rsidRPr="00367ADF">
        <w:rPr>
          <w:rFonts w:ascii="Angsana New" w:hAnsi="Angsana New"/>
          <w:sz w:val="30"/>
          <w:szCs w:val="30"/>
        </w:rPr>
        <w:t xml:space="preserve"> </w:t>
      </w:r>
      <w:r w:rsidR="00097272" w:rsidRPr="00097272">
        <w:rPr>
          <w:rFonts w:ascii="Angsana New" w:hAnsi="Angsana New"/>
          <w:sz w:val="30"/>
          <w:szCs w:val="30"/>
        </w:rPr>
        <w:t>95</w:t>
      </w:r>
      <w:r w:rsidR="000259F5" w:rsidRPr="00097272">
        <w:rPr>
          <w:rFonts w:ascii="Angsana New" w:hAnsi="Angsana New"/>
          <w:sz w:val="30"/>
          <w:szCs w:val="30"/>
        </w:rPr>
        <w:t xml:space="preserve"> </w:t>
      </w:r>
      <w:r w:rsidRPr="00097272">
        <w:rPr>
          <w:rFonts w:ascii="Angsana New" w:hAnsi="Angsana New"/>
          <w:sz w:val="30"/>
          <w:szCs w:val="30"/>
          <w:cs/>
        </w:rPr>
        <w:t>ล้านเหรียญสหรัฐ</w:t>
      </w:r>
      <w:r w:rsidR="00E0311D">
        <w:rPr>
          <w:rFonts w:ascii="Angsana New" w:hAnsi="Angsana New"/>
          <w:sz w:val="30"/>
          <w:szCs w:val="30"/>
        </w:rPr>
        <w:t xml:space="preserve"> </w:t>
      </w:r>
      <w:r w:rsidR="00E0311D" w:rsidRPr="00B50B86">
        <w:rPr>
          <w:rFonts w:ascii="Angsana New" w:hAnsi="Angsana New"/>
          <w:i/>
          <w:iCs/>
          <w:sz w:val="30"/>
          <w:szCs w:val="30"/>
        </w:rPr>
        <w:t xml:space="preserve">(2563: 95 </w:t>
      </w:r>
      <w:r w:rsidR="00E0311D" w:rsidRPr="00B50B86">
        <w:rPr>
          <w:rFonts w:ascii="Angsana New" w:hAnsi="Angsana New"/>
          <w:i/>
          <w:iCs/>
          <w:sz w:val="30"/>
          <w:szCs w:val="30"/>
          <w:cs/>
        </w:rPr>
        <w:t>ล้านเหรียญสหรัฐ</w:t>
      </w:r>
      <w:r w:rsidR="00E0311D" w:rsidRPr="00B50B86">
        <w:rPr>
          <w:rFonts w:ascii="Angsana New" w:hAnsi="Angsana New"/>
          <w:i/>
          <w:iCs/>
          <w:sz w:val="30"/>
          <w:szCs w:val="30"/>
        </w:rPr>
        <w:t>)</w:t>
      </w:r>
      <w:r w:rsidR="000259F5">
        <w:rPr>
          <w:rFonts w:ascii="Angsana New" w:hAnsi="Angsana New"/>
          <w:i/>
          <w:iCs/>
          <w:sz w:val="30"/>
          <w:szCs w:val="30"/>
        </w:rPr>
        <w:t xml:space="preserve"> </w:t>
      </w:r>
      <w:r w:rsidRPr="00367ADF">
        <w:rPr>
          <w:rFonts w:ascii="Angsana New" w:hAnsi="Angsana New"/>
          <w:sz w:val="30"/>
          <w:szCs w:val="30"/>
          <w:cs/>
        </w:rPr>
        <w:t>โดยบริษัทมีภาระผูกพันที่ต้องจ่ายอัตราดอกเบี้ยคงที่เป็นสกุลเงินบาท</w:t>
      </w:r>
      <w:r w:rsidRPr="00367ADF">
        <w:rPr>
          <w:rFonts w:ascii="Angsana New" w:hAnsi="Angsana New"/>
          <w:sz w:val="30"/>
          <w:szCs w:val="30"/>
        </w:rPr>
        <w:t xml:space="preserve"> </w:t>
      </w:r>
      <w:r w:rsidRPr="00367ADF">
        <w:rPr>
          <w:rFonts w:ascii="Angsana New" w:hAnsi="Angsana New"/>
          <w:sz w:val="30"/>
          <w:szCs w:val="30"/>
          <w:cs/>
        </w:rPr>
        <w:t>และคู่สัญญามีภาระผูกพันที่ต้องจ่ายอัตราดอกเบี้ยอ้างอิง</w:t>
      </w:r>
      <w:r w:rsidRPr="00367AD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367ADF">
        <w:rPr>
          <w:rFonts w:ascii="Angsana New" w:hAnsi="Angsana New"/>
          <w:spacing w:val="-6"/>
          <w:sz w:val="30"/>
          <w:szCs w:val="30"/>
        </w:rPr>
        <w:t>LIBOR</w:t>
      </w:r>
      <w:r w:rsidRPr="00367ADF">
        <w:rPr>
          <w:rFonts w:ascii="Angsana New" w:hAnsi="Angsana New"/>
          <w:sz w:val="30"/>
          <w:szCs w:val="30"/>
        </w:rPr>
        <w:t xml:space="preserve"> </w:t>
      </w:r>
      <w:r w:rsidRPr="00367ADF">
        <w:rPr>
          <w:rFonts w:ascii="Angsana New" w:hAnsi="Angsana New"/>
          <w:sz w:val="30"/>
          <w:szCs w:val="30"/>
          <w:cs/>
        </w:rPr>
        <w:t>บวกอัตราที่กำหนด</w:t>
      </w:r>
      <w:r w:rsidRPr="00367ADF">
        <w:rPr>
          <w:rFonts w:ascii="Angsana New" w:hAnsi="Angsana New"/>
          <w:spacing w:val="-4"/>
          <w:sz w:val="30"/>
          <w:szCs w:val="30"/>
          <w:cs/>
        </w:rPr>
        <w:t>เป็นสกุลเงิน</w:t>
      </w:r>
      <w:r w:rsidRPr="00367ADF">
        <w:rPr>
          <w:rFonts w:ascii="Angsana New" w:hAnsi="Angsana New"/>
          <w:sz w:val="30"/>
          <w:szCs w:val="30"/>
          <w:cs/>
        </w:rPr>
        <w:t>เหรียญสหรัฐ</w:t>
      </w:r>
    </w:p>
    <w:p w14:paraId="0412E9BF" w14:textId="02B49A51" w:rsidR="00ED5648" w:rsidRPr="00367ADF" w:rsidRDefault="00ED5648" w:rsidP="001B3149">
      <w:pPr>
        <w:pStyle w:val="ListParagraph"/>
        <w:numPr>
          <w:ilvl w:val="0"/>
          <w:numId w:val="13"/>
        </w:numPr>
        <w:tabs>
          <w:tab w:val="left" w:pos="1260"/>
        </w:tabs>
        <w:ind w:left="1620" w:right="-27" w:firstLine="0"/>
        <w:jc w:val="thaiDistribute"/>
        <w:rPr>
          <w:rFonts w:ascii="Angsana New" w:hAnsi="Angsana New"/>
          <w:sz w:val="30"/>
          <w:szCs w:val="30"/>
        </w:rPr>
      </w:pPr>
      <w:r w:rsidRPr="00367ADF">
        <w:rPr>
          <w:rFonts w:ascii="Angsana New" w:hAnsi="Angsana New"/>
          <w:spacing w:val="-6"/>
          <w:sz w:val="30"/>
          <w:szCs w:val="30"/>
          <w:cs/>
        </w:rPr>
        <w:lastRenderedPageBreak/>
        <w:t>บริษัทย่อยแห่งหนึ่งมีสัญญาแลกเปลี่ยนเงินตราต่างประเทศ</w:t>
      </w:r>
      <w:r w:rsidR="002E381A">
        <w:rPr>
          <w:rFonts w:ascii="Angsana New" w:hAnsi="Angsana New" w:hint="cs"/>
          <w:spacing w:val="-6"/>
          <w:sz w:val="30"/>
          <w:szCs w:val="30"/>
          <w:cs/>
        </w:rPr>
        <w:t>และอัตราดอกเบี้ย</w:t>
      </w:r>
      <w:r w:rsidRPr="00367ADF">
        <w:rPr>
          <w:rFonts w:ascii="Angsana New" w:hAnsi="Angsana New"/>
          <w:spacing w:val="-6"/>
          <w:sz w:val="30"/>
          <w:szCs w:val="30"/>
          <w:cs/>
        </w:rPr>
        <w:t>กับสถาบันการเงินแห่งหนึ่ง สำหรับเงินกู้ยืมระยะยาวคงเหลือ</w:t>
      </w:r>
      <w:r w:rsidRPr="00367ADF">
        <w:rPr>
          <w:rFonts w:ascii="Angsana New" w:hAnsi="Angsana New"/>
          <w:sz w:val="30"/>
          <w:szCs w:val="30"/>
          <w:cs/>
        </w:rPr>
        <w:t>จำนวนเงินรวม</w:t>
      </w:r>
      <w:r w:rsidRPr="00367ADF">
        <w:rPr>
          <w:rFonts w:ascii="Angsana New" w:hAnsi="Angsana New"/>
          <w:sz w:val="30"/>
          <w:szCs w:val="30"/>
        </w:rPr>
        <w:t xml:space="preserve"> </w:t>
      </w:r>
      <w:r w:rsidR="00091779" w:rsidRPr="00091779">
        <w:rPr>
          <w:rFonts w:ascii="Angsana New" w:hAnsi="Angsana New"/>
          <w:sz w:val="30"/>
          <w:szCs w:val="30"/>
        </w:rPr>
        <w:t>60</w:t>
      </w:r>
      <w:r w:rsidRPr="00091779">
        <w:rPr>
          <w:rFonts w:ascii="Angsana New" w:hAnsi="Angsana New"/>
          <w:sz w:val="30"/>
          <w:szCs w:val="30"/>
        </w:rPr>
        <w:t xml:space="preserve"> </w:t>
      </w:r>
      <w:r w:rsidRPr="00091779">
        <w:rPr>
          <w:rFonts w:ascii="Angsana New" w:hAnsi="Angsana New"/>
          <w:sz w:val="30"/>
          <w:szCs w:val="30"/>
          <w:cs/>
        </w:rPr>
        <w:t>ล้านเหรียญสหรัฐ</w:t>
      </w:r>
      <w:r w:rsidRPr="00367ADF">
        <w:rPr>
          <w:rFonts w:ascii="Angsana New" w:hAnsi="Angsana New"/>
          <w:sz w:val="30"/>
          <w:szCs w:val="30"/>
          <w:cs/>
        </w:rPr>
        <w:t xml:space="preserve"> </w:t>
      </w:r>
      <w:r w:rsidR="000259F5" w:rsidRPr="00FC4D2D">
        <w:rPr>
          <w:rFonts w:ascii="Angsana New" w:hAnsi="Angsana New"/>
          <w:i/>
          <w:iCs/>
          <w:sz w:val="30"/>
          <w:szCs w:val="30"/>
        </w:rPr>
        <w:t xml:space="preserve">(2563: </w:t>
      </w:r>
      <w:r w:rsidR="000259F5">
        <w:rPr>
          <w:rFonts w:ascii="Angsana New" w:hAnsi="Angsana New"/>
          <w:i/>
          <w:iCs/>
          <w:sz w:val="30"/>
          <w:szCs w:val="30"/>
        </w:rPr>
        <w:t>80</w:t>
      </w:r>
      <w:r w:rsidR="000259F5" w:rsidRPr="00FC4D2D">
        <w:rPr>
          <w:rFonts w:ascii="Angsana New" w:hAnsi="Angsana New"/>
          <w:i/>
          <w:iCs/>
          <w:sz w:val="30"/>
          <w:szCs w:val="30"/>
        </w:rPr>
        <w:t xml:space="preserve"> </w:t>
      </w:r>
      <w:r w:rsidR="000259F5" w:rsidRPr="00FC4D2D">
        <w:rPr>
          <w:rFonts w:ascii="Angsana New" w:hAnsi="Angsana New"/>
          <w:i/>
          <w:iCs/>
          <w:sz w:val="30"/>
          <w:szCs w:val="30"/>
          <w:cs/>
        </w:rPr>
        <w:t>ล้านเหรียญสหรัฐ</w:t>
      </w:r>
      <w:r w:rsidR="000259F5" w:rsidRPr="00FC4D2D">
        <w:rPr>
          <w:rFonts w:ascii="Angsana New" w:hAnsi="Angsana New"/>
          <w:i/>
          <w:iCs/>
          <w:sz w:val="30"/>
          <w:szCs w:val="30"/>
        </w:rPr>
        <w:t>)</w:t>
      </w:r>
      <w:r w:rsidR="000259F5" w:rsidRPr="00367ADF">
        <w:rPr>
          <w:rFonts w:ascii="Angsana New" w:hAnsi="Angsana New"/>
          <w:sz w:val="30"/>
          <w:szCs w:val="30"/>
          <w:cs/>
        </w:rPr>
        <w:t xml:space="preserve"> </w:t>
      </w:r>
      <w:r w:rsidRPr="00367ADF">
        <w:rPr>
          <w:rFonts w:ascii="Angsana New" w:hAnsi="Angsana New"/>
          <w:sz w:val="30"/>
          <w:szCs w:val="30"/>
          <w:cs/>
        </w:rPr>
        <w:t>โดยบริษัทย่อยมีภาระผูกพันที่ต้องจ่ายอัตราดอกเบี้ยคงที่เป็นสกุลเงินบาท</w:t>
      </w:r>
      <w:r w:rsidRPr="00367ADF">
        <w:rPr>
          <w:rFonts w:ascii="Angsana New" w:hAnsi="Angsana New"/>
          <w:sz w:val="30"/>
          <w:szCs w:val="30"/>
        </w:rPr>
        <w:t xml:space="preserve"> </w:t>
      </w:r>
      <w:r w:rsidRPr="00367ADF">
        <w:rPr>
          <w:rFonts w:ascii="Angsana New" w:hAnsi="Angsana New"/>
          <w:sz w:val="30"/>
          <w:szCs w:val="30"/>
          <w:cs/>
        </w:rPr>
        <w:t>และคู่สัญญามีภาระผูกพันที่ต้องจ่ายอัตราดอกเบี้ยอ้างอิง</w:t>
      </w:r>
      <w:r w:rsidRPr="00367AD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367ADF">
        <w:rPr>
          <w:rFonts w:ascii="Angsana New" w:hAnsi="Angsana New"/>
          <w:spacing w:val="-6"/>
          <w:sz w:val="30"/>
          <w:szCs w:val="30"/>
        </w:rPr>
        <w:t>LIBOR</w:t>
      </w:r>
      <w:r w:rsidRPr="00367ADF">
        <w:rPr>
          <w:rFonts w:ascii="Angsana New" w:hAnsi="Angsana New"/>
          <w:sz w:val="30"/>
          <w:szCs w:val="30"/>
        </w:rPr>
        <w:t xml:space="preserve"> </w:t>
      </w:r>
      <w:r w:rsidRPr="00367ADF">
        <w:rPr>
          <w:rFonts w:ascii="Angsana New" w:hAnsi="Angsana New"/>
          <w:sz w:val="30"/>
          <w:szCs w:val="30"/>
          <w:cs/>
        </w:rPr>
        <w:t>บวกอัตราที่กำหนด</w:t>
      </w:r>
      <w:r w:rsidRPr="00367ADF">
        <w:rPr>
          <w:rFonts w:ascii="Angsana New" w:hAnsi="Angsana New"/>
          <w:spacing w:val="-4"/>
          <w:sz w:val="30"/>
          <w:szCs w:val="30"/>
          <w:cs/>
        </w:rPr>
        <w:t>เป็นสกุลเงิน</w:t>
      </w:r>
      <w:r w:rsidRPr="00367ADF">
        <w:rPr>
          <w:rFonts w:ascii="Angsana New" w:hAnsi="Angsana New"/>
          <w:sz w:val="30"/>
          <w:szCs w:val="30"/>
          <w:cs/>
        </w:rPr>
        <w:t>เหรียญสหรัฐ</w:t>
      </w:r>
    </w:p>
    <w:p w14:paraId="649DE9B3" w14:textId="2658795E" w:rsidR="009F1EEB" w:rsidRDefault="009F1EEB" w:rsidP="002B1F72">
      <w:pPr>
        <w:tabs>
          <w:tab w:val="left" w:pos="1260"/>
        </w:tabs>
        <w:ind w:left="540" w:right="-27" w:firstLine="450"/>
        <w:jc w:val="thaiDistribute"/>
        <w:rPr>
          <w:rFonts w:ascii="Angsana New" w:hAnsi="Angsana New"/>
          <w:sz w:val="24"/>
          <w:szCs w:val="24"/>
        </w:rPr>
      </w:pPr>
    </w:p>
    <w:p w14:paraId="264D2337" w14:textId="6CA48243" w:rsidR="001B5CF9" w:rsidRPr="002023DD" w:rsidRDefault="00ED5648" w:rsidP="002023DD">
      <w:pPr>
        <w:pStyle w:val="ListParagraph"/>
        <w:numPr>
          <w:ilvl w:val="0"/>
          <w:numId w:val="13"/>
        </w:numPr>
        <w:tabs>
          <w:tab w:val="left" w:pos="1260"/>
        </w:tabs>
        <w:ind w:left="1620" w:right="-27" w:firstLine="0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2023DD">
        <w:rPr>
          <w:rFonts w:ascii="Angsana New" w:hAnsi="Angsana New"/>
          <w:spacing w:val="-6"/>
          <w:sz w:val="30"/>
          <w:szCs w:val="30"/>
          <w:cs/>
        </w:rPr>
        <w:t>บริษัทย่อยแห่งหนึ่ง</w:t>
      </w:r>
      <w:r w:rsidRPr="00367ADF">
        <w:rPr>
          <w:rFonts w:ascii="Angsana New" w:hAnsi="Angsana New"/>
          <w:spacing w:val="-6"/>
          <w:sz w:val="30"/>
          <w:szCs w:val="30"/>
          <w:cs/>
        </w:rPr>
        <w:t>มี</w:t>
      </w:r>
      <w:r w:rsidRPr="002023DD">
        <w:rPr>
          <w:rFonts w:ascii="Angsana New" w:hAnsi="Angsana New"/>
          <w:spacing w:val="-6"/>
          <w:sz w:val="30"/>
          <w:szCs w:val="30"/>
          <w:cs/>
        </w:rPr>
        <w:t>สัญญาแลกเปลี่ยนเงินตราต่างประเทศ</w:t>
      </w:r>
      <w:r w:rsidR="002E381A">
        <w:rPr>
          <w:rFonts w:ascii="Angsana New" w:hAnsi="Angsana New" w:hint="cs"/>
          <w:spacing w:val="-6"/>
          <w:sz w:val="30"/>
          <w:szCs w:val="30"/>
          <w:cs/>
        </w:rPr>
        <w:t>และอัตราดอกเบี้ย</w:t>
      </w:r>
      <w:r w:rsidRPr="002023DD">
        <w:rPr>
          <w:rFonts w:ascii="Angsana New" w:hAnsi="Angsana New"/>
          <w:spacing w:val="-6"/>
          <w:sz w:val="30"/>
          <w:szCs w:val="30"/>
          <w:cs/>
        </w:rPr>
        <w:t>กับสถาบันการเงินแห่งหนึ่ง สำหรับเงินกู้ยืมระยะยาว</w:t>
      </w:r>
      <w:r w:rsidRPr="00367ADF">
        <w:rPr>
          <w:rFonts w:ascii="Angsana New" w:hAnsi="Angsana New"/>
          <w:spacing w:val="-6"/>
          <w:sz w:val="30"/>
          <w:szCs w:val="30"/>
          <w:cs/>
        </w:rPr>
        <w:t>คงเหลือ</w:t>
      </w:r>
      <w:r w:rsidRPr="002023DD">
        <w:rPr>
          <w:rFonts w:ascii="Angsana New" w:hAnsi="Angsana New"/>
          <w:spacing w:val="-6"/>
          <w:sz w:val="30"/>
          <w:szCs w:val="30"/>
          <w:cs/>
        </w:rPr>
        <w:t xml:space="preserve">จำนวนเงินรวม </w:t>
      </w:r>
      <w:r w:rsidR="00D11496">
        <w:rPr>
          <w:rFonts w:ascii="Angsana New" w:hAnsi="Angsana New"/>
          <w:spacing w:val="-6"/>
          <w:sz w:val="30"/>
          <w:szCs w:val="30"/>
        </w:rPr>
        <w:t>67</w:t>
      </w:r>
      <w:r w:rsidR="00F81E5E" w:rsidRPr="002023DD">
        <w:rPr>
          <w:rFonts w:ascii="Angsana New" w:hAnsi="Angsana New"/>
          <w:spacing w:val="-6"/>
          <w:sz w:val="30"/>
          <w:szCs w:val="30"/>
        </w:rPr>
        <w:t xml:space="preserve"> </w:t>
      </w:r>
      <w:r w:rsidRPr="002023DD">
        <w:rPr>
          <w:rFonts w:ascii="Angsana New" w:hAnsi="Angsana New"/>
          <w:spacing w:val="-6"/>
          <w:sz w:val="30"/>
          <w:szCs w:val="30"/>
          <w:cs/>
        </w:rPr>
        <w:t>ล้านเหรียญสหรัฐ</w:t>
      </w:r>
      <w:r w:rsidR="00EE0ADC" w:rsidRPr="002023DD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EE0ADC" w:rsidRPr="00713132">
        <w:rPr>
          <w:rFonts w:ascii="Angsana New" w:hAnsi="Angsana New"/>
          <w:i/>
          <w:iCs/>
          <w:spacing w:val="-6"/>
          <w:sz w:val="30"/>
          <w:szCs w:val="30"/>
          <w:cs/>
        </w:rPr>
        <w:t>(</w:t>
      </w:r>
      <w:r w:rsidR="00EE0ADC" w:rsidRPr="00713132">
        <w:rPr>
          <w:rFonts w:ascii="Angsana New" w:hAnsi="Angsana New"/>
          <w:i/>
          <w:iCs/>
          <w:spacing w:val="-6"/>
          <w:sz w:val="30"/>
          <w:szCs w:val="30"/>
        </w:rPr>
        <w:t xml:space="preserve">2563: 17 </w:t>
      </w:r>
      <w:r w:rsidR="00EE0ADC" w:rsidRPr="00713132">
        <w:rPr>
          <w:rFonts w:ascii="Angsana New" w:hAnsi="Angsana New"/>
          <w:i/>
          <w:iCs/>
          <w:spacing w:val="-6"/>
          <w:sz w:val="30"/>
          <w:szCs w:val="30"/>
          <w:cs/>
        </w:rPr>
        <w:t>ล้านเหรียญสหรัฐ</w:t>
      </w:r>
      <w:r w:rsidR="00EE0ADC" w:rsidRPr="00713132">
        <w:rPr>
          <w:rFonts w:ascii="Angsana New" w:hAnsi="Angsana New"/>
          <w:i/>
          <w:iCs/>
          <w:spacing w:val="-6"/>
          <w:sz w:val="30"/>
          <w:szCs w:val="30"/>
        </w:rPr>
        <w:t>)</w:t>
      </w:r>
      <w:r w:rsidRPr="002023DD">
        <w:rPr>
          <w:rFonts w:ascii="Angsana New" w:hAnsi="Angsana New"/>
          <w:spacing w:val="-6"/>
          <w:sz w:val="30"/>
          <w:szCs w:val="30"/>
          <w:cs/>
        </w:rPr>
        <w:t xml:space="preserve"> โดยบริษัทย่อยมีภาระผูกพันที่ต้องจ่ายอัตราดอกเบี้ยคงที่เป็นสกุลเงิน</w:t>
      </w:r>
      <w:r w:rsidR="00D128E2" w:rsidRPr="002023DD">
        <w:rPr>
          <w:rFonts w:ascii="Angsana New" w:hAnsi="Angsana New" w:hint="cs"/>
          <w:spacing w:val="-6"/>
          <w:sz w:val="30"/>
          <w:szCs w:val="30"/>
          <w:cs/>
        </w:rPr>
        <w:t>เวียดนามดอง</w:t>
      </w:r>
      <w:r w:rsidRPr="002023DD">
        <w:rPr>
          <w:rFonts w:ascii="Angsana New" w:hAnsi="Angsana New"/>
          <w:spacing w:val="-6"/>
          <w:sz w:val="30"/>
          <w:szCs w:val="30"/>
          <w:cs/>
        </w:rPr>
        <w:t xml:space="preserve"> และคู่สัญญามีภาระผูกพันที่ต้องจ่ายอัตราดอกเบี้ยอ้างอิง </w:t>
      </w:r>
      <w:r w:rsidRPr="002023DD">
        <w:rPr>
          <w:rFonts w:ascii="Angsana New" w:hAnsi="Angsana New"/>
          <w:spacing w:val="-6"/>
          <w:sz w:val="30"/>
          <w:szCs w:val="30"/>
        </w:rPr>
        <w:t xml:space="preserve">LIBOR </w:t>
      </w:r>
      <w:r w:rsidRPr="002023DD">
        <w:rPr>
          <w:rFonts w:ascii="Angsana New" w:hAnsi="Angsana New"/>
          <w:spacing w:val="-6"/>
          <w:sz w:val="30"/>
          <w:szCs w:val="30"/>
          <w:cs/>
        </w:rPr>
        <w:t>บวกอัตราที่กำหนดเป็นสกุลเงินเหรียญสหรัฐ</w:t>
      </w:r>
    </w:p>
    <w:p w14:paraId="46768E19" w14:textId="77777777" w:rsidR="00FD5C39" w:rsidRPr="002023DD" w:rsidRDefault="00FD5C39" w:rsidP="00FD5C39">
      <w:pPr>
        <w:pStyle w:val="ListParagraph"/>
        <w:tabs>
          <w:tab w:val="left" w:pos="1260"/>
        </w:tabs>
        <w:ind w:left="1620" w:right="-2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6C528516" w14:textId="3E430E7C" w:rsidR="007B3692" w:rsidRPr="00367ADF" w:rsidRDefault="007B3692" w:rsidP="007B3692">
      <w:pPr>
        <w:tabs>
          <w:tab w:val="clear" w:pos="454"/>
          <w:tab w:val="clear" w:pos="907"/>
          <w:tab w:val="left" w:pos="630"/>
        </w:tabs>
        <w:spacing w:line="240" w:lineRule="auto"/>
        <w:ind w:left="162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6E6E6"/>
        </w:rPr>
      </w:pPr>
      <w:r w:rsidRPr="00367ADF">
        <w:rPr>
          <w:rFonts w:asciiTheme="majorBidi" w:hAnsiTheme="majorBidi" w:cstheme="majorBidi"/>
          <w:i/>
          <w:iCs/>
          <w:sz w:val="30"/>
          <w:szCs w:val="30"/>
          <w:cs/>
        </w:rPr>
        <w:t>สัญญาแลกเปลี่ยนอัตราดอกเบี้ย</w:t>
      </w:r>
    </w:p>
    <w:p w14:paraId="6D65ECEE" w14:textId="77777777" w:rsidR="007B3692" w:rsidRPr="00A952BA" w:rsidRDefault="007B3692" w:rsidP="00A952BA">
      <w:pPr>
        <w:pStyle w:val="ListParagraph"/>
        <w:tabs>
          <w:tab w:val="left" w:pos="1260"/>
        </w:tabs>
        <w:ind w:left="162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5AD3460F" w14:textId="0739C1EC" w:rsidR="00A952BA" w:rsidRPr="00D87027" w:rsidRDefault="00A952BA" w:rsidP="00A952BA">
      <w:pPr>
        <w:ind w:left="1620" w:right="-27"/>
        <w:jc w:val="thaiDistribute"/>
        <w:rPr>
          <w:rFonts w:ascii="Angsana New" w:hAnsi="Angsana New"/>
          <w:sz w:val="30"/>
          <w:szCs w:val="30"/>
        </w:rPr>
      </w:pPr>
      <w:r w:rsidRPr="00D87027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D87027">
        <w:rPr>
          <w:rFonts w:ascii="Angsana New" w:hAnsi="Angsana New"/>
          <w:sz w:val="30"/>
          <w:szCs w:val="30"/>
        </w:rPr>
        <w:t xml:space="preserve">31 </w:t>
      </w:r>
      <w:r w:rsidRPr="00D87027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D87027">
        <w:rPr>
          <w:rFonts w:ascii="Angsana New" w:hAnsi="Angsana New"/>
          <w:sz w:val="30"/>
          <w:szCs w:val="30"/>
        </w:rPr>
        <w:t xml:space="preserve">2564 </w:t>
      </w:r>
      <w:r w:rsidRPr="00D87027">
        <w:rPr>
          <w:rFonts w:ascii="Angsana New" w:hAnsi="Angsana New"/>
          <w:sz w:val="30"/>
          <w:szCs w:val="30"/>
          <w:cs/>
        </w:rPr>
        <w:t>กลุ่มบริษัทมีสัญญาแลกเปลี่ยน</w:t>
      </w:r>
      <w:r w:rsidR="00D67752">
        <w:rPr>
          <w:rFonts w:ascii="Angsana New" w:hAnsi="Angsana New" w:hint="cs"/>
          <w:sz w:val="30"/>
          <w:szCs w:val="30"/>
          <w:cs/>
        </w:rPr>
        <w:t>อัตราดอกเบี้ย</w:t>
      </w:r>
      <w:r w:rsidRPr="00D87027">
        <w:rPr>
          <w:rFonts w:ascii="Angsana New" w:hAnsi="Angsana New"/>
          <w:sz w:val="30"/>
          <w:szCs w:val="30"/>
          <w:cs/>
        </w:rPr>
        <w:t>กับสถาบันการเงินเพื่อช่วยในการบริหารความเสี่ยงที่เกิดจากความผันผวนของอัตราดอกเบี้ย</w:t>
      </w:r>
      <w:r w:rsidRPr="00D87027">
        <w:rPr>
          <w:rFonts w:ascii="Angsana New" w:hAnsi="Angsana New"/>
          <w:sz w:val="30"/>
          <w:szCs w:val="30"/>
        </w:rPr>
        <w:t> </w:t>
      </w:r>
      <w:r w:rsidRPr="00D87027">
        <w:rPr>
          <w:rFonts w:ascii="Angsana New" w:hAnsi="Angsana New"/>
          <w:sz w:val="30"/>
          <w:szCs w:val="30"/>
          <w:cs/>
        </w:rPr>
        <w:t>ดังนี้</w:t>
      </w:r>
    </w:p>
    <w:p w14:paraId="411BDA3D" w14:textId="0C489B4A" w:rsidR="001B5CF9" w:rsidRPr="001B5CF9" w:rsidRDefault="001B5CF9" w:rsidP="001B5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9D22E6B" w14:textId="4DD12C7C" w:rsidR="00F2691F" w:rsidRDefault="00F2691F" w:rsidP="00A952BA">
      <w:pPr>
        <w:pStyle w:val="ListParagraph"/>
        <w:tabs>
          <w:tab w:val="left" w:pos="1260"/>
        </w:tabs>
        <w:ind w:left="1620" w:right="-27"/>
        <w:jc w:val="thaiDistribute"/>
        <w:rPr>
          <w:rFonts w:ascii="Angsana New" w:hAnsi="Angsana New"/>
          <w:sz w:val="30"/>
          <w:szCs w:val="30"/>
        </w:rPr>
      </w:pPr>
      <w:r w:rsidRPr="00091779">
        <w:rPr>
          <w:rFonts w:ascii="Angsana New" w:hAnsi="Angsana New"/>
          <w:sz w:val="30"/>
          <w:szCs w:val="30"/>
          <w:cs/>
        </w:rPr>
        <w:t>บริษัทย่อยแห่งหนึ่ง</w:t>
      </w:r>
      <w:r w:rsidRPr="00091779">
        <w:rPr>
          <w:rFonts w:ascii="Angsana New" w:hAnsi="Angsana New"/>
          <w:spacing w:val="-6"/>
          <w:sz w:val="30"/>
          <w:szCs w:val="30"/>
          <w:cs/>
        </w:rPr>
        <w:t>มี</w:t>
      </w:r>
      <w:r w:rsidRPr="00091779">
        <w:rPr>
          <w:rFonts w:ascii="Angsana New" w:hAnsi="Angsana New"/>
          <w:sz w:val="30"/>
          <w:szCs w:val="30"/>
          <w:cs/>
        </w:rPr>
        <w:t>สัญญาแลกเปลี่ยนอัตราดอกเบี้ยกับสถาบันการเงินแห่งหนึ่ง สำหรับเงินกู้ยืมระยะยาว</w:t>
      </w:r>
      <w:r w:rsidRPr="00091779">
        <w:rPr>
          <w:rFonts w:ascii="Angsana New" w:hAnsi="Angsana New"/>
          <w:spacing w:val="-6"/>
          <w:sz w:val="30"/>
          <w:szCs w:val="30"/>
          <w:cs/>
        </w:rPr>
        <w:t>คงเหลือ</w:t>
      </w:r>
      <w:r w:rsidRPr="00091779">
        <w:rPr>
          <w:rFonts w:ascii="Angsana New" w:hAnsi="Angsana New"/>
          <w:sz w:val="30"/>
          <w:szCs w:val="30"/>
          <w:cs/>
        </w:rPr>
        <w:t>จำนวนเงินรวม</w:t>
      </w:r>
      <w:r w:rsidRPr="00091779">
        <w:rPr>
          <w:rFonts w:ascii="Angsana New" w:hAnsi="Angsana New"/>
          <w:sz w:val="30"/>
          <w:szCs w:val="30"/>
        </w:rPr>
        <w:t xml:space="preserve"> </w:t>
      </w:r>
      <w:r w:rsidR="004E788B">
        <w:rPr>
          <w:rFonts w:ascii="Angsana New" w:hAnsi="Angsana New"/>
          <w:sz w:val="30"/>
          <w:szCs w:val="30"/>
        </w:rPr>
        <w:t>1,372</w:t>
      </w:r>
      <w:r w:rsidRPr="00091779">
        <w:rPr>
          <w:rFonts w:ascii="Angsana New" w:hAnsi="Angsana New"/>
          <w:sz w:val="30"/>
          <w:szCs w:val="30"/>
        </w:rPr>
        <w:t xml:space="preserve"> </w:t>
      </w:r>
      <w:r w:rsidRPr="00091779">
        <w:rPr>
          <w:rFonts w:ascii="Angsana New" w:hAnsi="Angsana New"/>
          <w:sz w:val="30"/>
          <w:szCs w:val="30"/>
          <w:cs/>
        </w:rPr>
        <w:t>ล้านเหรียญสหรัฐ</w:t>
      </w:r>
      <w:r>
        <w:rPr>
          <w:rFonts w:ascii="Angsana New" w:hAnsi="Angsana New"/>
          <w:sz w:val="30"/>
          <w:szCs w:val="30"/>
        </w:rPr>
        <w:t xml:space="preserve"> </w:t>
      </w:r>
      <w:r w:rsidRPr="00FC4D2D">
        <w:rPr>
          <w:rFonts w:ascii="Angsana New" w:hAnsi="Angsana New"/>
          <w:i/>
          <w:iCs/>
          <w:sz w:val="30"/>
          <w:szCs w:val="30"/>
        </w:rPr>
        <w:t xml:space="preserve">(2563: </w:t>
      </w:r>
      <w:r>
        <w:rPr>
          <w:rFonts w:ascii="Angsana New" w:hAnsi="Angsana New"/>
          <w:i/>
          <w:iCs/>
          <w:sz w:val="30"/>
          <w:szCs w:val="30"/>
        </w:rPr>
        <w:t>1</w:t>
      </w:r>
      <w:r w:rsidR="005A0513">
        <w:rPr>
          <w:rFonts w:ascii="Angsana New" w:hAnsi="Angsana New"/>
          <w:i/>
          <w:iCs/>
          <w:sz w:val="30"/>
          <w:szCs w:val="30"/>
        </w:rPr>
        <w:t>,213</w:t>
      </w:r>
      <w:r w:rsidRPr="00FC4D2D">
        <w:rPr>
          <w:rFonts w:ascii="Angsana New" w:hAnsi="Angsana New"/>
          <w:i/>
          <w:iCs/>
          <w:sz w:val="30"/>
          <w:szCs w:val="30"/>
        </w:rPr>
        <w:t xml:space="preserve"> </w:t>
      </w:r>
      <w:r w:rsidRPr="00FC4D2D">
        <w:rPr>
          <w:rFonts w:ascii="Angsana New" w:hAnsi="Angsana New"/>
          <w:i/>
          <w:iCs/>
          <w:sz w:val="30"/>
          <w:szCs w:val="30"/>
          <w:cs/>
        </w:rPr>
        <w:t>ล้านเหรียญสหรัฐ</w:t>
      </w:r>
      <w:r w:rsidRPr="00FC4D2D">
        <w:rPr>
          <w:rFonts w:ascii="Angsana New" w:hAnsi="Angsana New"/>
          <w:i/>
          <w:iCs/>
          <w:sz w:val="30"/>
          <w:szCs w:val="30"/>
        </w:rPr>
        <w:t>)</w:t>
      </w:r>
      <w:r w:rsidRPr="00367ADF">
        <w:rPr>
          <w:rFonts w:ascii="Angsana New" w:hAnsi="Angsana New"/>
          <w:sz w:val="30"/>
          <w:szCs w:val="30"/>
          <w:cs/>
        </w:rPr>
        <w:t xml:space="preserve"> โดยบริษัทย่อยมีภาระผูกพันที่ต้องจ่ายอัตราดอกเบี้ยคงที่เป็นสกุลเงิน</w:t>
      </w:r>
      <w:r w:rsidR="005A0513" w:rsidRPr="005A0513">
        <w:rPr>
          <w:rFonts w:ascii="Angsana New" w:hAnsi="Angsana New"/>
          <w:sz w:val="30"/>
          <w:szCs w:val="30"/>
          <w:cs/>
        </w:rPr>
        <w:t>เหรียญสหรัฐ</w:t>
      </w:r>
      <w:r w:rsidRPr="00367ADF">
        <w:rPr>
          <w:rFonts w:ascii="Angsana New" w:hAnsi="Angsana New"/>
          <w:sz w:val="30"/>
          <w:szCs w:val="30"/>
          <w:cs/>
        </w:rPr>
        <w:t xml:space="preserve"> และคู่สัญญามีภาระผูกพันที่ต้องจ่ายอัตราดอกเบี้ยอ้างอิง </w:t>
      </w:r>
      <w:r w:rsidRPr="00367ADF">
        <w:rPr>
          <w:rFonts w:ascii="Angsana New" w:hAnsi="Angsana New"/>
          <w:sz w:val="30"/>
          <w:szCs w:val="30"/>
        </w:rPr>
        <w:t xml:space="preserve">LIBOR </w:t>
      </w:r>
      <w:r w:rsidRPr="00367ADF">
        <w:rPr>
          <w:rFonts w:ascii="Angsana New" w:hAnsi="Angsana New"/>
          <w:sz w:val="30"/>
          <w:szCs w:val="30"/>
          <w:cs/>
        </w:rPr>
        <w:t>บวกอัตราที่กำหนดเป็นสกุลเงินเหรียญสหรัฐ</w:t>
      </w:r>
    </w:p>
    <w:p w14:paraId="57F7BFC4" w14:textId="77777777" w:rsidR="008757DC" w:rsidRPr="00367ADF" w:rsidRDefault="008757DC" w:rsidP="00A952BA">
      <w:pPr>
        <w:pStyle w:val="ListParagraph"/>
        <w:tabs>
          <w:tab w:val="left" w:pos="1260"/>
        </w:tabs>
        <w:ind w:left="162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6CB0E28E" w14:textId="4747B07B" w:rsidR="00920DF7" w:rsidRPr="0049593E" w:rsidRDefault="00920DF7" w:rsidP="00920DF7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vertAlign w:val="superscript"/>
          <w:lang w:val="en-US" w:bidi="th-TH"/>
        </w:rPr>
      </w:pPr>
      <w:r w:rsidRPr="00D75587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(ค.</w:t>
      </w:r>
      <w:r w:rsidR="003C6613">
        <w:rPr>
          <w:rFonts w:asciiTheme="majorBidi" w:hAnsiTheme="majorBidi"/>
          <w:b/>
          <w:bCs/>
          <w:i/>
          <w:iCs/>
          <w:sz w:val="30"/>
          <w:szCs w:val="30"/>
          <w:lang w:val="en-US" w:bidi="th-TH"/>
        </w:rPr>
        <w:t>4</w:t>
      </w:r>
      <w:r w:rsidRPr="00D75587"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  <w:t xml:space="preserve">)   </w:t>
      </w:r>
      <w:r w:rsidRPr="0049593E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การป้องกันความเสี่ยงในกระแสเงินสด</w:t>
      </w:r>
    </w:p>
    <w:p w14:paraId="58F04EFB" w14:textId="77777777" w:rsidR="00920DF7" w:rsidRPr="00F51217" w:rsidRDefault="00920DF7" w:rsidP="00920DF7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1612D485" w14:textId="77777777" w:rsidR="00920DF7" w:rsidRPr="00367ADF" w:rsidRDefault="00920DF7" w:rsidP="00920DF7">
      <w:pPr>
        <w:pStyle w:val="block"/>
        <w:spacing w:after="0" w:line="240" w:lineRule="atLeast"/>
        <w:ind w:left="108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367ADF">
        <w:rPr>
          <w:rFonts w:ascii="Angsana New" w:hAnsi="Angsana New"/>
          <w:sz w:val="30"/>
          <w:szCs w:val="30"/>
          <w:cs/>
          <w:lang w:val="en-US" w:bidi="th-TH"/>
        </w:rPr>
        <w:t xml:space="preserve">กลุ่มบริษัทมีการนำการบัญชีป้องกันความเสี่ยงมาถือปฏิบัติสำหรับสัญญาอนุพันธ์บางสัญญา ซึ่งเข้าเงื่อนไขการเป็นเครื่องมือป้องกันความเสี่ยงกระแสเงินสดและกำหนดอัตราส่วนการป้องกันความเสี่ยงโดยพิจารณาจากความสัมพันธ์ของรายการอ้างอิงหรือตัวแปรความเสี่ยงระหว่างรายการที่มีการป้องกันความเสี่ยงกับเครื่องมือป้องกันความเสี่ยง </w:t>
      </w:r>
    </w:p>
    <w:p w14:paraId="6B6FA3EB" w14:textId="5684A7A8" w:rsidR="008757DC" w:rsidRDefault="008757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02794113" w14:textId="5B582A79" w:rsidR="00920DF7" w:rsidRPr="0049593E" w:rsidRDefault="00920DF7" w:rsidP="00F51217">
      <w:pPr>
        <w:pStyle w:val="block"/>
        <w:spacing w:after="0" w:line="240" w:lineRule="atLeast"/>
        <w:ind w:left="108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49593E">
        <w:rPr>
          <w:rFonts w:asciiTheme="majorBidi" w:hAnsiTheme="majorBidi" w:cstheme="majorBidi"/>
          <w:sz w:val="30"/>
          <w:szCs w:val="30"/>
          <w:cs/>
          <w:lang w:val="en-US" w:bidi="th-TH"/>
        </w:rPr>
        <w:lastRenderedPageBreak/>
        <w:t>กลุ่มบริษัทพิจารณาความมีประสิทธิผลของการป้องกันความเสี่ยง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พิจารณาถึงความคงอยู่ในความสัมพันธ์เชิงเศรษฐกิจของรายการที่มีการป้องกันความเสี่ยงและเครื่องมือป้องกันความเสี่ยง ความไม่มีประสิทธิผลส่วนใหญ่อาจเกิดจากผลกระทบจากความเสี่ยงด้านเครดิตของคู่สัญญาและของกลุ่มบริษัทที่มีต่อมูลค่ายุติธรรมของสัญญาแลกเปลี่ยนเงินตราต่างประเทศและ/หรือสัญญาแลกเปลี่ยนอัตราดอกเบี้ยซึ่งไม่สะท้อนในการเปลี่ยนแปลงมูลค่ายุติธรรมของกระแสเงินสดที่มีการป้องกันความเสี่ยงซึ่งเกิดจากการเปลี่ยนแปลงในอัตราแลกเปลี่ยนและ/หรืออัตราดอกเบี้ย ตลอดจนความแตกต่างของช่วงระยะเวลาของธุรกรรมที่ป้องกันความเสี่ยงและ/หรือความแตกต่างของวันที่กำหนดราคาใหม่ระหว่างสัญญาแลกเปลี่ยนและกู้ยืม</w:t>
      </w:r>
    </w:p>
    <w:p w14:paraId="3321B6C4" w14:textId="7FC1CD78" w:rsidR="000E53FE" w:rsidRPr="00F51217" w:rsidRDefault="000E53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00C21B5F" w14:textId="18DB60EA" w:rsidR="00920DF7" w:rsidRPr="0049593E" w:rsidRDefault="00920DF7" w:rsidP="00920DF7">
      <w:pPr>
        <w:pStyle w:val="block"/>
        <w:spacing w:after="0" w:line="240" w:lineRule="atLeast"/>
        <w:ind w:left="108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49593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ณ วันที่ </w:t>
      </w:r>
      <w:r w:rsidR="009711B9" w:rsidRPr="009711B9">
        <w:rPr>
          <w:rFonts w:asciiTheme="majorBidi" w:hAnsiTheme="majorBidi"/>
          <w:sz w:val="30"/>
          <w:szCs w:val="30"/>
          <w:lang w:val="en-US" w:bidi="th-TH"/>
        </w:rPr>
        <w:t>31</w:t>
      </w:r>
      <w:r w:rsidRPr="0049593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49593E">
        <w:rPr>
          <w:rFonts w:asciiTheme="majorBidi" w:hAnsiTheme="majorBidi" w:cstheme="majorBidi"/>
          <w:sz w:val="30"/>
          <w:szCs w:val="30"/>
          <w:cs/>
          <w:lang w:val="en-US" w:bidi="th-TH"/>
        </w:rPr>
        <w:t>ธันวาคม กลุ่มบริษัทและบริษัทมีสำรองการป้องกันความเสี่ยงในกระแสเงินสดที่แสดงอยู่ในองค์ประกอบอื่นของส่วนของผู้ถือหุ้น ดังต่อไปนี้</w:t>
      </w:r>
    </w:p>
    <w:p w14:paraId="31A0B819" w14:textId="48A8A780" w:rsidR="00920DF7" w:rsidRPr="00F51217" w:rsidRDefault="00920DF7" w:rsidP="00920DF7">
      <w:pPr>
        <w:pStyle w:val="block"/>
        <w:spacing w:after="0" w:line="240" w:lineRule="atLeast"/>
        <w:ind w:left="108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tbl>
      <w:tblPr>
        <w:tblW w:w="8626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2353"/>
        <w:gridCol w:w="257"/>
        <w:gridCol w:w="1266"/>
        <w:gridCol w:w="271"/>
        <w:gridCol w:w="1358"/>
        <w:gridCol w:w="243"/>
        <w:gridCol w:w="1272"/>
        <w:gridCol w:w="271"/>
        <w:gridCol w:w="1335"/>
      </w:tblGrid>
      <w:tr w:rsidR="00920DF7" w:rsidRPr="0049593E" w14:paraId="7C8A716A" w14:textId="77777777" w:rsidTr="00BA1C96">
        <w:trPr>
          <w:trHeight w:val="321"/>
        </w:trPr>
        <w:tc>
          <w:tcPr>
            <w:tcW w:w="2353" w:type="dxa"/>
          </w:tcPr>
          <w:p w14:paraId="7DC36479" w14:textId="77777777" w:rsidR="00920DF7" w:rsidRPr="0049593E" w:rsidRDefault="00920DF7" w:rsidP="00EE7D9C">
            <w:pPr>
              <w:tabs>
                <w:tab w:val="left" w:pos="342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9593E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</w:p>
        </w:tc>
        <w:tc>
          <w:tcPr>
            <w:tcW w:w="257" w:type="dxa"/>
          </w:tcPr>
          <w:p w14:paraId="4BF27B5E" w14:textId="77777777" w:rsidR="00920DF7" w:rsidRPr="0049593E" w:rsidRDefault="00920DF7" w:rsidP="00EE7D9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</w:tcPr>
          <w:p w14:paraId="30739BB1" w14:textId="77777777" w:rsidR="00920DF7" w:rsidRPr="0049593E" w:rsidRDefault="00920DF7" w:rsidP="00EE7D9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5E28A745" w14:textId="77777777" w:rsidR="00920DF7" w:rsidRPr="0049593E" w:rsidRDefault="00920DF7" w:rsidP="00EE7D9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8" w:type="dxa"/>
          </w:tcPr>
          <w:p w14:paraId="58A5F754" w14:textId="77777777" w:rsidR="00920DF7" w:rsidRPr="0049593E" w:rsidRDefault="00920DF7" w:rsidP="00EE7D9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720E359E" w14:textId="77777777" w:rsidR="00920DF7" w:rsidRPr="0049593E" w:rsidRDefault="00920DF7" w:rsidP="00EE7D9C">
            <w:pPr>
              <w:tabs>
                <w:tab w:val="clear" w:pos="3515"/>
                <w:tab w:val="left" w:pos="540"/>
                <w:tab w:val="left" w:pos="3043"/>
              </w:tabs>
              <w:spacing w:line="320" w:lineRule="exact"/>
              <w:ind w:right="-1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78" w:type="dxa"/>
            <w:gridSpan w:val="3"/>
          </w:tcPr>
          <w:p w14:paraId="262BE204" w14:textId="77777777" w:rsidR="00920DF7" w:rsidRPr="0049593E" w:rsidRDefault="00920DF7" w:rsidP="00EE7D9C">
            <w:pPr>
              <w:tabs>
                <w:tab w:val="clear" w:pos="3515"/>
                <w:tab w:val="left" w:pos="540"/>
                <w:tab w:val="left" w:pos="3043"/>
              </w:tabs>
              <w:spacing w:line="320" w:lineRule="exact"/>
              <w:ind w:right="-1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959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49593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:</w:t>
            </w:r>
            <w:r w:rsidRPr="004959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920DF7" w:rsidRPr="0049593E" w14:paraId="473939DA" w14:textId="77777777" w:rsidTr="00BA1C96">
        <w:trPr>
          <w:trHeight w:val="333"/>
        </w:trPr>
        <w:tc>
          <w:tcPr>
            <w:tcW w:w="2353" w:type="dxa"/>
          </w:tcPr>
          <w:p w14:paraId="662DF806" w14:textId="77777777" w:rsidR="00920DF7" w:rsidRPr="0049593E" w:rsidRDefault="00920DF7" w:rsidP="00BA1C96">
            <w:pPr>
              <w:tabs>
                <w:tab w:val="left" w:pos="342"/>
              </w:tabs>
              <w:spacing w:line="320" w:lineRule="exact"/>
              <w:ind w:lef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" w:type="dxa"/>
          </w:tcPr>
          <w:p w14:paraId="0C90FC96" w14:textId="77777777" w:rsidR="00920DF7" w:rsidRPr="0049593E" w:rsidRDefault="00920DF7" w:rsidP="00EE7D9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95" w:type="dxa"/>
            <w:gridSpan w:val="3"/>
            <w:tcBorders>
              <w:bottom w:val="single" w:sz="4" w:space="0" w:color="auto"/>
            </w:tcBorders>
          </w:tcPr>
          <w:p w14:paraId="3136CA61" w14:textId="77777777" w:rsidR="00920DF7" w:rsidRPr="0049593E" w:rsidRDefault="00920DF7" w:rsidP="00EE7D9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59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1DFEB472" w14:textId="77777777" w:rsidR="00920DF7" w:rsidRPr="0049593E" w:rsidRDefault="00920DF7" w:rsidP="00EE7D9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78" w:type="dxa"/>
            <w:gridSpan w:val="3"/>
            <w:tcBorders>
              <w:bottom w:val="single" w:sz="4" w:space="0" w:color="auto"/>
            </w:tcBorders>
          </w:tcPr>
          <w:p w14:paraId="4F5D3EA6" w14:textId="77777777" w:rsidR="00920DF7" w:rsidRPr="0049593E" w:rsidRDefault="00920DF7" w:rsidP="00EE7D9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59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0DF7" w:rsidRPr="0049593E" w14:paraId="291DACC7" w14:textId="77777777" w:rsidTr="00FC6C7D">
        <w:trPr>
          <w:trHeight w:val="321"/>
        </w:trPr>
        <w:tc>
          <w:tcPr>
            <w:tcW w:w="2353" w:type="dxa"/>
          </w:tcPr>
          <w:p w14:paraId="796D27F9" w14:textId="77777777" w:rsidR="00920DF7" w:rsidRPr="0049593E" w:rsidRDefault="00920DF7" w:rsidP="00EE7D9C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7" w:type="dxa"/>
          </w:tcPr>
          <w:p w14:paraId="6BA37C1B" w14:textId="77777777" w:rsidR="00920DF7" w:rsidRPr="0049593E" w:rsidRDefault="00920DF7" w:rsidP="00EE7D9C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79DD135D" w14:textId="77777777" w:rsidR="00920DF7" w:rsidRPr="0049593E" w:rsidRDefault="00920DF7" w:rsidP="00EE7D9C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313CC4DB" w14:textId="77777777" w:rsidR="00920DF7" w:rsidRPr="0049593E" w:rsidRDefault="00920DF7" w:rsidP="00EE7D9C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14:paraId="0358D8F5" w14:textId="77777777" w:rsidR="00920DF7" w:rsidRPr="0049593E" w:rsidRDefault="00920DF7" w:rsidP="00BA1C96">
            <w:pPr>
              <w:spacing w:line="320" w:lineRule="exact"/>
              <w:ind w:left="-108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593E">
              <w:rPr>
                <w:rFonts w:asciiTheme="majorBidi" w:hAnsiTheme="majorBidi" w:cstheme="majorBidi"/>
                <w:sz w:val="30"/>
                <w:szCs w:val="30"/>
                <w:cs/>
              </w:rPr>
              <w:t>สำรอง</w:t>
            </w:r>
          </w:p>
        </w:tc>
        <w:tc>
          <w:tcPr>
            <w:tcW w:w="243" w:type="dxa"/>
          </w:tcPr>
          <w:p w14:paraId="0287E8DA" w14:textId="77777777" w:rsidR="00920DF7" w:rsidRPr="0049593E" w:rsidRDefault="00920DF7" w:rsidP="00EE7D9C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14:paraId="32FCAF5D" w14:textId="77777777" w:rsidR="00920DF7" w:rsidRPr="0049593E" w:rsidRDefault="00920DF7" w:rsidP="00EE7D9C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vMerge w:val="restart"/>
          </w:tcPr>
          <w:p w14:paraId="22E05729" w14:textId="77777777" w:rsidR="00920DF7" w:rsidRPr="0049593E" w:rsidRDefault="00920DF7" w:rsidP="00EE7D9C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</w:tcPr>
          <w:p w14:paraId="137C783E" w14:textId="77777777" w:rsidR="00920DF7" w:rsidRPr="0049593E" w:rsidRDefault="00920DF7" w:rsidP="00EE7D9C">
            <w:pPr>
              <w:spacing w:line="320" w:lineRule="exact"/>
              <w:ind w:left="-108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593E">
              <w:rPr>
                <w:rFonts w:asciiTheme="majorBidi" w:hAnsiTheme="majorBidi" w:cstheme="majorBidi"/>
                <w:sz w:val="30"/>
                <w:szCs w:val="30"/>
                <w:cs/>
              </w:rPr>
              <w:t>สำรอง</w:t>
            </w:r>
          </w:p>
        </w:tc>
      </w:tr>
      <w:tr w:rsidR="00920DF7" w:rsidRPr="0049593E" w14:paraId="37312FA1" w14:textId="77777777" w:rsidTr="00FC6C7D">
        <w:trPr>
          <w:trHeight w:val="321"/>
        </w:trPr>
        <w:tc>
          <w:tcPr>
            <w:tcW w:w="2353" w:type="dxa"/>
          </w:tcPr>
          <w:p w14:paraId="727A285B" w14:textId="77777777" w:rsidR="00920DF7" w:rsidRPr="0049593E" w:rsidRDefault="00920DF7" w:rsidP="00EE7D9C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7" w:type="dxa"/>
          </w:tcPr>
          <w:p w14:paraId="536B11A2" w14:textId="77777777" w:rsidR="00920DF7" w:rsidRPr="0049593E" w:rsidRDefault="00920DF7" w:rsidP="00EE7D9C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6" w:type="dxa"/>
          </w:tcPr>
          <w:p w14:paraId="4D906751" w14:textId="77777777" w:rsidR="00920DF7" w:rsidRPr="0049593E" w:rsidRDefault="00920DF7" w:rsidP="00EE7D9C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37D864BE" w14:textId="77777777" w:rsidR="00920DF7" w:rsidRPr="0049593E" w:rsidRDefault="00920DF7" w:rsidP="00EE7D9C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8" w:type="dxa"/>
          </w:tcPr>
          <w:p w14:paraId="039DB075" w14:textId="77777777" w:rsidR="00920DF7" w:rsidRPr="0049593E" w:rsidRDefault="00920DF7" w:rsidP="00BA1C96">
            <w:pPr>
              <w:spacing w:line="320" w:lineRule="exact"/>
              <w:ind w:left="-108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593E">
              <w:rPr>
                <w:rFonts w:asciiTheme="majorBidi" w:hAnsiTheme="majorBidi" w:cstheme="majorBidi"/>
                <w:sz w:val="30"/>
                <w:szCs w:val="30"/>
                <w:cs/>
              </w:rPr>
              <w:t>การป้องกัน</w:t>
            </w:r>
          </w:p>
        </w:tc>
        <w:tc>
          <w:tcPr>
            <w:tcW w:w="243" w:type="dxa"/>
          </w:tcPr>
          <w:p w14:paraId="53872D67" w14:textId="77777777" w:rsidR="00920DF7" w:rsidRPr="0049593E" w:rsidRDefault="00920DF7" w:rsidP="00EE7D9C">
            <w:pPr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03E5AB67" w14:textId="77777777" w:rsidR="00920DF7" w:rsidRPr="0049593E" w:rsidRDefault="00920DF7" w:rsidP="00EE7D9C">
            <w:pPr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" w:type="dxa"/>
            <w:vMerge/>
          </w:tcPr>
          <w:p w14:paraId="1CED3FE0" w14:textId="77777777" w:rsidR="00920DF7" w:rsidRPr="0049593E" w:rsidRDefault="00920DF7" w:rsidP="00EE7D9C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5" w:type="dxa"/>
          </w:tcPr>
          <w:p w14:paraId="54B8235B" w14:textId="77777777" w:rsidR="00920DF7" w:rsidRPr="0049593E" w:rsidRDefault="00920DF7" w:rsidP="00EE7D9C">
            <w:pPr>
              <w:spacing w:line="320" w:lineRule="exact"/>
              <w:ind w:left="-108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593E">
              <w:rPr>
                <w:rFonts w:asciiTheme="majorBidi" w:hAnsiTheme="majorBidi" w:cstheme="majorBidi"/>
                <w:sz w:val="30"/>
                <w:szCs w:val="30"/>
                <w:cs/>
              </w:rPr>
              <w:t>การป้องกัน</w:t>
            </w:r>
          </w:p>
        </w:tc>
      </w:tr>
      <w:tr w:rsidR="00920DF7" w:rsidRPr="0049593E" w14:paraId="259B60E5" w14:textId="77777777" w:rsidTr="00FC6C7D">
        <w:trPr>
          <w:trHeight w:val="333"/>
        </w:trPr>
        <w:tc>
          <w:tcPr>
            <w:tcW w:w="2353" w:type="dxa"/>
          </w:tcPr>
          <w:p w14:paraId="74FCF798" w14:textId="77777777" w:rsidR="00920DF7" w:rsidRPr="0049593E" w:rsidRDefault="00920DF7" w:rsidP="00EE7D9C">
            <w:pPr>
              <w:spacing w:line="32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7" w:type="dxa"/>
          </w:tcPr>
          <w:p w14:paraId="27B386B2" w14:textId="77777777" w:rsidR="00920DF7" w:rsidRPr="0049593E" w:rsidRDefault="00920DF7" w:rsidP="00EE7D9C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6" w:type="dxa"/>
          </w:tcPr>
          <w:p w14:paraId="2D431389" w14:textId="77777777" w:rsidR="00920DF7" w:rsidRPr="0049593E" w:rsidRDefault="00920DF7" w:rsidP="00BA1C96">
            <w:pPr>
              <w:spacing w:line="320" w:lineRule="exact"/>
              <w:ind w:left="-108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593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มูลค่ารวม</w:t>
            </w:r>
          </w:p>
        </w:tc>
        <w:tc>
          <w:tcPr>
            <w:tcW w:w="271" w:type="dxa"/>
          </w:tcPr>
          <w:p w14:paraId="01514371" w14:textId="77777777" w:rsidR="00920DF7" w:rsidRPr="0049593E" w:rsidRDefault="00920DF7" w:rsidP="00EE7D9C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8" w:type="dxa"/>
          </w:tcPr>
          <w:p w14:paraId="25950345" w14:textId="77777777" w:rsidR="00920DF7" w:rsidRPr="0049593E" w:rsidRDefault="00920DF7" w:rsidP="00BA1C96">
            <w:pPr>
              <w:spacing w:line="320" w:lineRule="exact"/>
              <w:ind w:left="-108" w:right="-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593E">
              <w:rPr>
                <w:rFonts w:asciiTheme="majorBidi" w:hAnsiTheme="majorBidi" w:cstheme="majorBidi"/>
                <w:sz w:val="30"/>
                <w:szCs w:val="30"/>
                <w:cs/>
              </w:rPr>
              <w:t>ความเสี่ยงใน</w:t>
            </w:r>
          </w:p>
        </w:tc>
        <w:tc>
          <w:tcPr>
            <w:tcW w:w="243" w:type="dxa"/>
          </w:tcPr>
          <w:p w14:paraId="60AB30E7" w14:textId="77777777" w:rsidR="00920DF7" w:rsidRPr="0049593E" w:rsidRDefault="00920DF7" w:rsidP="00EE7D9C">
            <w:pPr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227FF429" w14:textId="77777777" w:rsidR="00920DF7" w:rsidRPr="0049593E" w:rsidRDefault="00920DF7" w:rsidP="00EE7D9C">
            <w:pPr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593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มูลค่ารวม</w:t>
            </w:r>
          </w:p>
        </w:tc>
        <w:tc>
          <w:tcPr>
            <w:tcW w:w="271" w:type="dxa"/>
            <w:vMerge/>
          </w:tcPr>
          <w:p w14:paraId="21C689C9" w14:textId="77777777" w:rsidR="00920DF7" w:rsidRPr="0049593E" w:rsidRDefault="00920DF7" w:rsidP="00EE7D9C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5" w:type="dxa"/>
          </w:tcPr>
          <w:p w14:paraId="58A0A308" w14:textId="77777777" w:rsidR="00920DF7" w:rsidRPr="0049593E" w:rsidRDefault="00920DF7" w:rsidP="00EE7D9C">
            <w:pPr>
              <w:spacing w:line="320" w:lineRule="exact"/>
              <w:ind w:left="-108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593E">
              <w:rPr>
                <w:rFonts w:asciiTheme="majorBidi" w:hAnsiTheme="majorBidi" w:cstheme="majorBidi"/>
                <w:sz w:val="30"/>
                <w:szCs w:val="30"/>
                <w:cs/>
              </w:rPr>
              <w:t>ความเสี่ยงใน</w:t>
            </w:r>
          </w:p>
        </w:tc>
      </w:tr>
      <w:tr w:rsidR="00920DF7" w:rsidRPr="0049593E" w14:paraId="6C550A74" w14:textId="77777777" w:rsidTr="00FC6C7D">
        <w:trPr>
          <w:trHeight w:val="333"/>
        </w:trPr>
        <w:tc>
          <w:tcPr>
            <w:tcW w:w="2353" w:type="dxa"/>
            <w:tcBorders>
              <w:bottom w:val="single" w:sz="4" w:space="0" w:color="auto"/>
            </w:tcBorders>
          </w:tcPr>
          <w:p w14:paraId="54E0F5C0" w14:textId="77777777" w:rsidR="00920DF7" w:rsidRPr="0049593E" w:rsidRDefault="00920DF7" w:rsidP="00EE7D9C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593E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</w:t>
            </w:r>
          </w:p>
        </w:tc>
        <w:tc>
          <w:tcPr>
            <w:tcW w:w="257" w:type="dxa"/>
          </w:tcPr>
          <w:p w14:paraId="5540A84E" w14:textId="77777777" w:rsidR="00920DF7" w:rsidRPr="0049593E" w:rsidRDefault="00920DF7" w:rsidP="00EE7D9C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2C85A535" w14:textId="77777777" w:rsidR="00920DF7" w:rsidRPr="0049593E" w:rsidRDefault="00920DF7" w:rsidP="00BA1C96">
            <w:pPr>
              <w:spacing w:line="320" w:lineRule="exact"/>
              <w:ind w:left="-108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593E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1" w:type="dxa"/>
          </w:tcPr>
          <w:p w14:paraId="1E1FB92C" w14:textId="77777777" w:rsidR="00920DF7" w:rsidRPr="0049593E" w:rsidRDefault="00920DF7" w:rsidP="00EE7D9C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14:paraId="420F9B6F" w14:textId="77777777" w:rsidR="00920DF7" w:rsidRPr="0049593E" w:rsidRDefault="00920DF7" w:rsidP="00BA1C96">
            <w:pPr>
              <w:spacing w:line="320" w:lineRule="exact"/>
              <w:ind w:left="-108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593E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</w:t>
            </w:r>
          </w:p>
        </w:tc>
        <w:tc>
          <w:tcPr>
            <w:tcW w:w="243" w:type="dxa"/>
          </w:tcPr>
          <w:p w14:paraId="6BCAD1FB" w14:textId="77777777" w:rsidR="00920DF7" w:rsidRPr="0049593E" w:rsidRDefault="00920DF7" w:rsidP="00EE7D9C">
            <w:pPr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5EE67029" w14:textId="77777777" w:rsidR="00920DF7" w:rsidRPr="0049593E" w:rsidRDefault="00920DF7" w:rsidP="00EE7D9C">
            <w:pPr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593E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1" w:type="dxa"/>
            <w:vMerge/>
          </w:tcPr>
          <w:p w14:paraId="4969B6FA" w14:textId="77777777" w:rsidR="00920DF7" w:rsidRPr="0049593E" w:rsidRDefault="00920DF7" w:rsidP="00EE7D9C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779D65BD" w14:textId="77777777" w:rsidR="00920DF7" w:rsidRPr="0049593E" w:rsidRDefault="00920DF7" w:rsidP="00EE7D9C">
            <w:pPr>
              <w:spacing w:line="320" w:lineRule="exact"/>
              <w:ind w:left="-108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593E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</w:t>
            </w:r>
          </w:p>
        </w:tc>
      </w:tr>
      <w:tr w:rsidR="00920DF7" w:rsidRPr="0049593E" w14:paraId="42AA3534" w14:textId="77777777" w:rsidTr="00BD0627">
        <w:trPr>
          <w:trHeight w:hRule="exact" w:val="144"/>
        </w:trPr>
        <w:tc>
          <w:tcPr>
            <w:tcW w:w="2353" w:type="dxa"/>
            <w:tcBorders>
              <w:top w:val="single" w:sz="4" w:space="0" w:color="auto"/>
            </w:tcBorders>
          </w:tcPr>
          <w:p w14:paraId="157EFBA7" w14:textId="77777777" w:rsidR="00920DF7" w:rsidRPr="0049593E" w:rsidRDefault="00920DF7" w:rsidP="00EE7D9C">
            <w:pPr>
              <w:spacing w:line="3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7" w:type="dxa"/>
          </w:tcPr>
          <w:p w14:paraId="438904B8" w14:textId="77777777" w:rsidR="00920DF7" w:rsidRPr="0049593E" w:rsidRDefault="00920DF7" w:rsidP="00EE7D9C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7A86D285" w14:textId="77777777" w:rsidR="00920DF7" w:rsidRPr="0049593E" w:rsidRDefault="00920DF7" w:rsidP="00EE7D9C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214723B1" w14:textId="77777777" w:rsidR="00920DF7" w:rsidRPr="0049593E" w:rsidRDefault="00920DF7" w:rsidP="00EE7D9C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14:paraId="4130FC04" w14:textId="77777777" w:rsidR="00920DF7" w:rsidRPr="0049593E" w:rsidRDefault="00920DF7" w:rsidP="00EE7D9C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0F410092" w14:textId="77777777" w:rsidR="00920DF7" w:rsidRPr="0049593E" w:rsidRDefault="00920DF7" w:rsidP="00EE7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4BBF8FB8" w14:textId="77777777" w:rsidR="00920DF7" w:rsidRPr="0049593E" w:rsidRDefault="00920DF7" w:rsidP="00EE7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" w:type="dxa"/>
            <w:vMerge/>
          </w:tcPr>
          <w:p w14:paraId="0EF965E8" w14:textId="77777777" w:rsidR="00920DF7" w:rsidRPr="0049593E" w:rsidRDefault="00920DF7" w:rsidP="00EE7D9C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5" w:type="dxa"/>
          </w:tcPr>
          <w:p w14:paraId="10C72384" w14:textId="77777777" w:rsidR="00920DF7" w:rsidRPr="0049593E" w:rsidRDefault="00920DF7" w:rsidP="00EE7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A1E75" w:rsidRPr="0049593E" w14:paraId="7F2D7CC6" w14:textId="77777777" w:rsidTr="00127173">
        <w:trPr>
          <w:trHeight w:val="321"/>
        </w:trPr>
        <w:tc>
          <w:tcPr>
            <w:tcW w:w="2353" w:type="dxa"/>
          </w:tcPr>
          <w:p w14:paraId="6AB11014" w14:textId="5A1ED7E3" w:rsidR="004A1E75" w:rsidRPr="0049593E" w:rsidRDefault="004A1E75" w:rsidP="00EE7D9C">
            <w:pPr>
              <w:spacing w:line="3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11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57" w:type="dxa"/>
          </w:tcPr>
          <w:p w14:paraId="25C2CC8C" w14:textId="77777777" w:rsidR="004A1E75" w:rsidRPr="0049593E" w:rsidRDefault="004A1E75" w:rsidP="00EE7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3D2DE54F" w14:textId="77777777" w:rsidR="004A1E75" w:rsidRPr="0049593E" w:rsidRDefault="004A1E75" w:rsidP="00EE7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24C2E85C" w14:textId="77777777" w:rsidR="004A1E75" w:rsidRPr="0049593E" w:rsidRDefault="004A1E75" w:rsidP="00EE7D9C">
            <w:pPr>
              <w:tabs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8" w:type="dxa"/>
          </w:tcPr>
          <w:p w14:paraId="6458D109" w14:textId="77777777" w:rsidR="004A1E75" w:rsidRPr="0049593E" w:rsidRDefault="004A1E75" w:rsidP="00EE7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66" w:firstLine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3E582847" w14:textId="77777777" w:rsidR="004A1E75" w:rsidRPr="0049593E" w:rsidRDefault="004A1E75" w:rsidP="00EE7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</w:tcPr>
          <w:p w14:paraId="570DF5BF" w14:textId="77777777" w:rsidR="004A1E75" w:rsidRPr="0049593E" w:rsidRDefault="004A1E75" w:rsidP="00EE7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vMerge/>
          </w:tcPr>
          <w:p w14:paraId="4D9984F1" w14:textId="77777777" w:rsidR="004A1E75" w:rsidRPr="0049593E" w:rsidRDefault="004A1E75" w:rsidP="00EE7D9C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5" w:type="dxa"/>
          </w:tcPr>
          <w:p w14:paraId="158DE240" w14:textId="77777777" w:rsidR="004A1E75" w:rsidRPr="0049593E" w:rsidRDefault="004A1E75" w:rsidP="00EE7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0DF7" w:rsidRPr="0049593E" w14:paraId="000C412F" w14:textId="77777777" w:rsidTr="00BC00B7">
        <w:trPr>
          <w:trHeight w:val="321"/>
        </w:trPr>
        <w:tc>
          <w:tcPr>
            <w:tcW w:w="2353" w:type="dxa"/>
          </w:tcPr>
          <w:p w14:paraId="16C7D2DA" w14:textId="77777777" w:rsidR="00920DF7" w:rsidRPr="0049593E" w:rsidRDefault="00920DF7" w:rsidP="00EE7D9C">
            <w:pPr>
              <w:spacing w:line="3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593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57" w:type="dxa"/>
          </w:tcPr>
          <w:p w14:paraId="0AF0A933" w14:textId="77777777" w:rsidR="00920DF7" w:rsidRPr="0049593E" w:rsidRDefault="00920DF7" w:rsidP="00EE7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shd w:val="clear" w:color="auto" w:fill="auto"/>
          </w:tcPr>
          <w:p w14:paraId="4D97BF40" w14:textId="4A5267E8" w:rsidR="00920DF7" w:rsidRPr="0049593E" w:rsidRDefault="00A90A90" w:rsidP="00EE7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13,356</w:t>
            </w:r>
          </w:p>
        </w:tc>
        <w:tc>
          <w:tcPr>
            <w:tcW w:w="271" w:type="dxa"/>
            <w:shd w:val="clear" w:color="auto" w:fill="auto"/>
          </w:tcPr>
          <w:p w14:paraId="5190DD28" w14:textId="77777777" w:rsidR="00920DF7" w:rsidRPr="0049593E" w:rsidRDefault="00920DF7" w:rsidP="00EE7D9C">
            <w:pPr>
              <w:tabs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8" w:type="dxa"/>
            <w:shd w:val="clear" w:color="auto" w:fill="auto"/>
          </w:tcPr>
          <w:p w14:paraId="3D811861" w14:textId="26D8462D" w:rsidR="00920DF7" w:rsidRPr="0049593E" w:rsidRDefault="00BC00B7" w:rsidP="00786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84" w:firstLine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(16)</w:t>
            </w:r>
          </w:p>
        </w:tc>
        <w:tc>
          <w:tcPr>
            <w:tcW w:w="243" w:type="dxa"/>
            <w:shd w:val="clear" w:color="auto" w:fill="auto"/>
          </w:tcPr>
          <w:p w14:paraId="1C911AB5" w14:textId="77777777" w:rsidR="00920DF7" w:rsidRPr="0049593E" w:rsidRDefault="00920DF7" w:rsidP="00EE7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auto"/>
          </w:tcPr>
          <w:p w14:paraId="05BA4097" w14:textId="68331E58" w:rsidR="00920DF7" w:rsidRPr="0049593E" w:rsidRDefault="00656A67" w:rsidP="00A55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1,533</w:t>
            </w:r>
          </w:p>
        </w:tc>
        <w:tc>
          <w:tcPr>
            <w:tcW w:w="271" w:type="dxa"/>
            <w:vMerge/>
            <w:shd w:val="clear" w:color="auto" w:fill="FFFF00"/>
          </w:tcPr>
          <w:p w14:paraId="554C821F" w14:textId="77777777" w:rsidR="00920DF7" w:rsidRPr="0049593E" w:rsidRDefault="00920DF7" w:rsidP="00EE7D9C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5" w:type="dxa"/>
            <w:shd w:val="clear" w:color="auto" w:fill="auto"/>
          </w:tcPr>
          <w:p w14:paraId="7328D1F9" w14:textId="2CDC8051" w:rsidR="00920DF7" w:rsidRPr="0049593E" w:rsidRDefault="00A55A04" w:rsidP="00A55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66" w:firstLine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55A04"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</w:tr>
      <w:tr w:rsidR="00920DF7" w:rsidRPr="0049593E" w14:paraId="5405FA66" w14:textId="77777777" w:rsidTr="00BC00B7">
        <w:trPr>
          <w:trHeight w:val="321"/>
        </w:trPr>
        <w:tc>
          <w:tcPr>
            <w:tcW w:w="2353" w:type="dxa"/>
          </w:tcPr>
          <w:p w14:paraId="712D6823" w14:textId="77777777" w:rsidR="00920DF7" w:rsidRPr="0049593E" w:rsidRDefault="00920DF7" w:rsidP="00EE7D9C">
            <w:pPr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9593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257" w:type="dxa"/>
          </w:tcPr>
          <w:p w14:paraId="7600EC2B" w14:textId="77777777" w:rsidR="00920DF7" w:rsidRPr="0049593E" w:rsidRDefault="00920DF7" w:rsidP="00EE7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shd w:val="clear" w:color="auto" w:fill="auto"/>
          </w:tcPr>
          <w:p w14:paraId="1C711300" w14:textId="5D4D6256" w:rsidR="00920DF7" w:rsidRPr="0049593E" w:rsidRDefault="00BC00B7" w:rsidP="00EE7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32,693</w:t>
            </w:r>
          </w:p>
        </w:tc>
        <w:tc>
          <w:tcPr>
            <w:tcW w:w="271" w:type="dxa"/>
            <w:shd w:val="clear" w:color="auto" w:fill="auto"/>
          </w:tcPr>
          <w:p w14:paraId="38F2B7B3" w14:textId="77777777" w:rsidR="00920DF7" w:rsidRPr="0049593E" w:rsidRDefault="00920DF7" w:rsidP="00EE7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</w:tcPr>
          <w:p w14:paraId="527E198E" w14:textId="197C8245" w:rsidR="00920DF7" w:rsidRPr="0049593E" w:rsidRDefault="00BC00B7" w:rsidP="00786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86" w:firstLine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(211)</w:t>
            </w:r>
          </w:p>
        </w:tc>
        <w:tc>
          <w:tcPr>
            <w:tcW w:w="243" w:type="dxa"/>
            <w:shd w:val="clear" w:color="auto" w:fill="auto"/>
          </w:tcPr>
          <w:p w14:paraId="4AA73A05" w14:textId="77777777" w:rsidR="00920DF7" w:rsidRPr="0049593E" w:rsidRDefault="00920DF7" w:rsidP="00EE7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auto"/>
          </w:tcPr>
          <w:p w14:paraId="0C69BF11" w14:textId="37285C73" w:rsidR="00920DF7" w:rsidRPr="0049593E" w:rsidRDefault="00656A67" w:rsidP="00EE7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3,205</w:t>
            </w:r>
          </w:p>
        </w:tc>
        <w:tc>
          <w:tcPr>
            <w:tcW w:w="271" w:type="dxa"/>
            <w:vMerge/>
            <w:shd w:val="clear" w:color="auto" w:fill="FFFF00"/>
          </w:tcPr>
          <w:p w14:paraId="4FD39C35" w14:textId="77777777" w:rsidR="00920DF7" w:rsidRPr="0049593E" w:rsidRDefault="00920DF7" w:rsidP="00EE7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</w:tcPr>
          <w:p w14:paraId="041C7D77" w14:textId="74125ADE" w:rsidR="00920DF7" w:rsidRPr="0049593E" w:rsidRDefault="00A55A04" w:rsidP="00A55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66" w:firstLine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55A04">
              <w:rPr>
                <w:rFonts w:asciiTheme="majorBidi" w:hAnsiTheme="majorBidi" w:cstheme="majorBidi"/>
                <w:sz w:val="30"/>
                <w:szCs w:val="30"/>
              </w:rPr>
              <w:t>(51)</w:t>
            </w:r>
          </w:p>
        </w:tc>
      </w:tr>
      <w:tr w:rsidR="00920DF7" w:rsidRPr="0049593E" w14:paraId="214171A9" w14:textId="77777777" w:rsidTr="00BC00B7">
        <w:trPr>
          <w:trHeight w:val="321"/>
        </w:trPr>
        <w:tc>
          <w:tcPr>
            <w:tcW w:w="2353" w:type="dxa"/>
          </w:tcPr>
          <w:p w14:paraId="0463EF6E" w14:textId="77777777" w:rsidR="00920DF7" w:rsidRPr="0049593E" w:rsidRDefault="00920DF7" w:rsidP="00EE7D9C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59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57" w:type="dxa"/>
          </w:tcPr>
          <w:p w14:paraId="08E4F04F" w14:textId="77777777" w:rsidR="00920DF7" w:rsidRPr="0049593E" w:rsidRDefault="00920DF7" w:rsidP="00EE7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shd w:val="clear" w:color="auto" w:fill="auto"/>
          </w:tcPr>
          <w:p w14:paraId="51E3B3A8" w14:textId="77777777" w:rsidR="00920DF7" w:rsidRPr="0049593E" w:rsidRDefault="00920DF7" w:rsidP="00EE7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27700D46" w14:textId="77777777" w:rsidR="00920DF7" w:rsidRPr="0049593E" w:rsidRDefault="00920DF7" w:rsidP="00EE7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B9F6B9" w14:textId="6E202EDD" w:rsidR="00920DF7" w:rsidRPr="00A55A04" w:rsidRDefault="00656A67" w:rsidP="00A55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86" w:firstLine="16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5A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(227)</w:t>
            </w:r>
          </w:p>
        </w:tc>
        <w:tc>
          <w:tcPr>
            <w:tcW w:w="243" w:type="dxa"/>
          </w:tcPr>
          <w:p w14:paraId="493AC4D7" w14:textId="77777777" w:rsidR="00920DF7" w:rsidRPr="0049593E" w:rsidRDefault="00920DF7" w:rsidP="00EE7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2" w:type="dxa"/>
          </w:tcPr>
          <w:p w14:paraId="6E9E3755" w14:textId="77777777" w:rsidR="00920DF7" w:rsidRPr="0049593E" w:rsidRDefault="00920DF7" w:rsidP="00EE7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vMerge/>
          </w:tcPr>
          <w:p w14:paraId="46BD9FCE" w14:textId="77777777" w:rsidR="00920DF7" w:rsidRPr="0049593E" w:rsidRDefault="00920DF7" w:rsidP="00EE7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A87946" w14:textId="6032C156" w:rsidR="00920DF7" w:rsidRPr="0049593E" w:rsidRDefault="00A55A04" w:rsidP="00A55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66" w:firstLine="16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5A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(54)</w:t>
            </w:r>
          </w:p>
        </w:tc>
      </w:tr>
      <w:tr w:rsidR="004049E2" w:rsidRPr="00FC6C7D" w14:paraId="0017427A" w14:textId="77777777" w:rsidTr="00782388">
        <w:trPr>
          <w:trHeight w:val="321"/>
        </w:trPr>
        <w:tc>
          <w:tcPr>
            <w:tcW w:w="2353" w:type="dxa"/>
          </w:tcPr>
          <w:p w14:paraId="6F4EC1E8" w14:textId="77777777" w:rsidR="004049E2" w:rsidRPr="00FC6C7D" w:rsidRDefault="004049E2" w:rsidP="00FC6C7D">
            <w:pPr>
              <w:spacing w:line="32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7" w:type="dxa"/>
          </w:tcPr>
          <w:p w14:paraId="3B71CEE7" w14:textId="77777777" w:rsidR="004049E2" w:rsidRPr="00FC6C7D" w:rsidRDefault="004049E2" w:rsidP="00FC6C7D">
            <w:pPr>
              <w:spacing w:line="32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6" w:type="dxa"/>
          </w:tcPr>
          <w:p w14:paraId="181B43DF" w14:textId="77777777" w:rsidR="004049E2" w:rsidRPr="00FC6C7D" w:rsidRDefault="004049E2" w:rsidP="00FC6C7D">
            <w:pPr>
              <w:spacing w:line="32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69076E38" w14:textId="77777777" w:rsidR="004049E2" w:rsidRPr="00FC6C7D" w:rsidRDefault="004049E2" w:rsidP="00FC6C7D">
            <w:pPr>
              <w:spacing w:line="32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8" w:type="dxa"/>
            <w:tcBorders>
              <w:top w:val="double" w:sz="4" w:space="0" w:color="auto"/>
            </w:tcBorders>
          </w:tcPr>
          <w:p w14:paraId="5D1C3AA0" w14:textId="77777777" w:rsidR="004049E2" w:rsidRPr="00FC6C7D" w:rsidRDefault="004049E2" w:rsidP="00FC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66" w:firstLine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1F01F5A0" w14:textId="77777777" w:rsidR="004049E2" w:rsidRPr="00FC6C7D" w:rsidRDefault="004049E2" w:rsidP="00FC6C7D">
            <w:pPr>
              <w:spacing w:line="32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72" w:type="dxa"/>
          </w:tcPr>
          <w:p w14:paraId="2938CB60" w14:textId="77777777" w:rsidR="004049E2" w:rsidRPr="00FC6C7D" w:rsidRDefault="004049E2" w:rsidP="00FC6C7D">
            <w:pPr>
              <w:spacing w:line="32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  <w:vMerge/>
          </w:tcPr>
          <w:p w14:paraId="02DEE9F6" w14:textId="77777777" w:rsidR="004049E2" w:rsidRPr="00FC6C7D" w:rsidRDefault="004049E2" w:rsidP="00FC6C7D">
            <w:pPr>
              <w:spacing w:line="32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35" w:type="dxa"/>
            <w:tcBorders>
              <w:top w:val="double" w:sz="4" w:space="0" w:color="auto"/>
            </w:tcBorders>
          </w:tcPr>
          <w:p w14:paraId="3CC22BCE" w14:textId="77777777" w:rsidR="004049E2" w:rsidRPr="00FC6C7D" w:rsidRDefault="004049E2" w:rsidP="00FC6C7D">
            <w:pPr>
              <w:spacing w:line="32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FC6C7D" w:rsidRPr="00FC6C7D" w14:paraId="4975A93E" w14:textId="77777777" w:rsidTr="004049E2">
        <w:trPr>
          <w:trHeight w:val="321"/>
        </w:trPr>
        <w:tc>
          <w:tcPr>
            <w:tcW w:w="2353" w:type="dxa"/>
          </w:tcPr>
          <w:p w14:paraId="3FEC2882" w14:textId="0B948086" w:rsidR="00FC6C7D" w:rsidRPr="00FC6C7D" w:rsidRDefault="00FC6C7D" w:rsidP="00FC6C7D">
            <w:pPr>
              <w:spacing w:line="32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C6C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DD3A6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257" w:type="dxa"/>
          </w:tcPr>
          <w:p w14:paraId="61DADF9D" w14:textId="77777777" w:rsidR="00FC6C7D" w:rsidRPr="00FC6C7D" w:rsidRDefault="00FC6C7D" w:rsidP="00FC6C7D">
            <w:pPr>
              <w:spacing w:line="32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6" w:type="dxa"/>
          </w:tcPr>
          <w:p w14:paraId="24C16274" w14:textId="77777777" w:rsidR="00FC6C7D" w:rsidRPr="00FC6C7D" w:rsidRDefault="00FC6C7D" w:rsidP="00FC6C7D">
            <w:pPr>
              <w:spacing w:line="32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29EABC81" w14:textId="77777777" w:rsidR="00FC6C7D" w:rsidRPr="00FC6C7D" w:rsidRDefault="00FC6C7D" w:rsidP="00FC6C7D">
            <w:pPr>
              <w:spacing w:line="32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8" w:type="dxa"/>
          </w:tcPr>
          <w:p w14:paraId="2D4E7BD4" w14:textId="77777777" w:rsidR="00FC6C7D" w:rsidRPr="00FC6C7D" w:rsidRDefault="00FC6C7D" w:rsidP="00FC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66" w:firstLine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36F13B20" w14:textId="77777777" w:rsidR="00FC6C7D" w:rsidRPr="00FC6C7D" w:rsidRDefault="00FC6C7D" w:rsidP="00FC6C7D">
            <w:pPr>
              <w:spacing w:line="32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72" w:type="dxa"/>
          </w:tcPr>
          <w:p w14:paraId="5F75FC8F" w14:textId="77777777" w:rsidR="00FC6C7D" w:rsidRPr="00FC6C7D" w:rsidRDefault="00FC6C7D" w:rsidP="00FC6C7D">
            <w:pPr>
              <w:spacing w:line="32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  <w:vMerge/>
          </w:tcPr>
          <w:p w14:paraId="4C66F428" w14:textId="77777777" w:rsidR="00FC6C7D" w:rsidRPr="00FC6C7D" w:rsidRDefault="00FC6C7D" w:rsidP="00FC6C7D">
            <w:pPr>
              <w:spacing w:line="32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35" w:type="dxa"/>
          </w:tcPr>
          <w:p w14:paraId="24B18630" w14:textId="77777777" w:rsidR="00FC6C7D" w:rsidRPr="00FC6C7D" w:rsidRDefault="00FC6C7D" w:rsidP="00FC6C7D">
            <w:pPr>
              <w:spacing w:line="32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FC6C7D" w:rsidRPr="0049593E" w14:paraId="1795FA4C" w14:textId="77777777" w:rsidTr="004049E2">
        <w:trPr>
          <w:trHeight w:val="321"/>
        </w:trPr>
        <w:tc>
          <w:tcPr>
            <w:tcW w:w="2353" w:type="dxa"/>
          </w:tcPr>
          <w:p w14:paraId="41EA8624" w14:textId="77777777" w:rsidR="00FC6C7D" w:rsidRPr="00DD3A6C" w:rsidRDefault="00FC6C7D" w:rsidP="00FC6C7D">
            <w:pPr>
              <w:spacing w:line="3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3A6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57" w:type="dxa"/>
          </w:tcPr>
          <w:p w14:paraId="5D28EC04" w14:textId="77777777" w:rsidR="00FC6C7D" w:rsidRPr="00FC6C7D" w:rsidRDefault="00FC6C7D" w:rsidP="00FC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</w:tcPr>
          <w:p w14:paraId="05F34699" w14:textId="749CF609" w:rsidR="00FC6C7D" w:rsidRPr="0039378B" w:rsidRDefault="0039378B" w:rsidP="00FC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C35E8B">
              <w:rPr>
                <w:rFonts w:asciiTheme="majorBidi" w:hAnsiTheme="majorBidi" w:cstheme="majorBidi"/>
                <w:sz w:val="30"/>
                <w:szCs w:val="30"/>
              </w:rPr>
              <w:t>623</w:t>
            </w:r>
          </w:p>
        </w:tc>
        <w:tc>
          <w:tcPr>
            <w:tcW w:w="271" w:type="dxa"/>
          </w:tcPr>
          <w:p w14:paraId="60E819B2" w14:textId="77777777" w:rsidR="00FC6C7D" w:rsidRPr="0039378B" w:rsidRDefault="00FC6C7D" w:rsidP="00FC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8" w:type="dxa"/>
          </w:tcPr>
          <w:p w14:paraId="432EB1C2" w14:textId="02BD169E" w:rsidR="00FC6C7D" w:rsidRPr="00FC6C7D" w:rsidRDefault="00C35E8B" w:rsidP="00880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40" w:firstLine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243" w:type="dxa"/>
          </w:tcPr>
          <w:p w14:paraId="71662F1F" w14:textId="77777777" w:rsidR="00FC6C7D" w:rsidRPr="0039378B" w:rsidRDefault="00FC6C7D" w:rsidP="00FC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</w:tcPr>
          <w:p w14:paraId="782ABBAF" w14:textId="76A1D6B9" w:rsidR="00FC6C7D" w:rsidRPr="0039378B" w:rsidRDefault="006E3471" w:rsidP="00FC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934</w:t>
            </w:r>
          </w:p>
        </w:tc>
        <w:tc>
          <w:tcPr>
            <w:tcW w:w="271" w:type="dxa"/>
            <w:vMerge/>
          </w:tcPr>
          <w:p w14:paraId="1A6F197E" w14:textId="77777777" w:rsidR="00FC6C7D" w:rsidRPr="0049593E" w:rsidRDefault="00FC6C7D" w:rsidP="00FC6C7D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5" w:type="dxa"/>
          </w:tcPr>
          <w:p w14:paraId="3331C66C" w14:textId="78F92FF1" w:rsidR="00FC6C7D" w:rsidRPr="0049593E" w:rsidRDefault="000D2B5B" w:rsidP="000D2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66" w:firstLine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FC6C7D" w:rsidRPr="0049593E" w14:paraId="2EDB07C9" w14:textId="77777777" w:rsidTr="004049E2">
        <w:trPr>
          <w:trHeight w:val="321"/>
        </w:trPr>
        <w:tc>
          <w:tcPr>
            <w:tcW w:w="2353" w:type="dxa"/>
          </w:tcPr>
          <w:p w14:paraId="6FB00003" w14:textId="77777777" w:rsidR="00FC6C7D" w:rsidRPr="00DD3A6C" w:rsidRDefault="00FC6C7D" w:rsidP="00FC6C7D">
            <w:pPr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D3A6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257" w:type="dxa"/>
          </w:tcPr>
          <w:p w14:paraId="4DFD5B17" w14:textId="77777777" w:rsidR="00FC6C7D" w:rsidRPr="00FC6C7D" w:rsidRDefault="00FC6C7D" w:rsidP="00FC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</w:tcPr>
          <w:p w14:paraId="0B9C5FB2" w14:textId="32070BF5" w:rsidR="00FC6C7D" w:rsidRPr="0039378B" w:rsidRDefault="00C35E8B" w:rsidP="00FC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44,457</w:t>
            </w:r>
          </w:p>
        </w:tc>
        <w:tc>
          <w:tcPr>
            <w:tcW w:w="271" w:type="dxa"/>
          </w:tcPr>
          <w:p w14:paraId="090FD714" w14:textId="77777777" w:rsidR="00FC6C7D" w:rsidRPr="0039378B" w:rsidRDefault="00FC6C7D" w:rsidP="00FC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14:paraId="3FBAE292" w14:textId="44F29504" w:rsidR="00FC6C7D" w:rsidRPr="00FC6C7D" w:rsidRDefault="00C35E8B" w:rsidP="00880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86" w:firstLine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(1,470)</w:t>
            </w:r>
          </w:p>
        </w:tc>
        <w:tc>
          <w:tcPr>
            <w:tcW w:w="243" w:type="dxa"/>
          </w:tcPr>
          <w:p w14:paraId="7F92DFBD" w14:textId="77777777" w:rsidR="00FC6C7D" w:rsidRPr="0039378B" w:rsidRDefault="00FC6C7D" w:rsidP="00FC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</w:tcPr>
          <w:p w14:paraId="409E5AA8" w14:textId="6914A0FA" w:rsidR="00FC6C7D" w:rsidRPr="0039378B" w:rsidRDefault="006E3471" w:rsidP="00FC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3,464</w:t>
            </w:r>
          </w:p>
        </w:tc>
        <w:tc>
          <w:tcPr>
            <w:tcW w:w="271" w:type="dxa"/>
            <w:vMerge/>
          </w:tcPr>
          <w:p w14:paraId="1608C8C2" w14:textId="77777777" w:rsidR="00FC6C7D" w:rsidRPr="0049593E" w:rsidRDefault="00FC6C7D" w:rsidP="00FC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6A0A7944" w14:textId="7DFC13BC" w:rsidR="00FC6C7D" w:rsidRPr="0049593E" w:rsidRDefault="000D2B5B" w:rsidP="00880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17" w:firstLine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(96)</w:t>
            </w:r>
          </w:p>
        </w:tc>
      </w:tr>
      <w:tr w:rsidR="00FC6C7D" w:rsidRPr="0049593E" w14:paraId="649F4A86" w14:textId="77777777" w:rsidTr="004049E2">
        <w:trPr>
          <w:trHeight w:val="321"/>
        </w:trPr>
        <w:tc>
          <w:tcPr>
            <w:tcW w:w="2353" w:type="dxa"/>
          </w:tcPr>
          <w:p w14:paraId="23C67AF2" w14:textId="77777777" w:rsidR="00FC6C7D" w:rsidRPr="0049593E" w:rsidRDefault="00FC6C7D" w:rsidP="00FC6C7D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59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57" w:type="dxa"/>
          </w:tcPr>
          <w:p w14:paraId="10674FFD" w14:textId="77777777" w:rsidR="00FC6C7D" w:rsidRPr="0049593E" w:rsidRDefault="00FC6C7D" w:rsidP="00FC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</w:tcPr>
          <w:p w14:paraId="6674479E" w14:textId="77777777" w:rsidR="00FC6C7D" w:rsidRPr="0049593E" w:rsidRDefault="00FC6C7D" w:rsidP="00FC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15EC66C5" w14:textId="77777777" w:rsidR="00FC6C7D" w:rsidRPr="0049593E" w:rsidRDefault="00FC6C7D" w:rsidP="00FC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</w:tcPr>
          <w:p w14:paraId="292F5C66" w14:textId="49DECCBF" w:rsidR="00FC6C7D" w:rsidRPr="000D2B5B" w:rsidRDefault="00C35E8B" w:rsidP="00880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86" w:firstLine="16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2B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(1,436)</w:t>
            </w:r>
          </w:p>
        </w:tc>
        <w:tc>
          <w:tcPr>
            <w:tcW w:w="243" w:type="dxa"/>
          </w:tcPr>
          <w:p w14:paraId="18F87DD0" w14:textId="77777777" w:rsidR="00FC6C7D" w:rsidRPr="0049593E" w:rsidRDefault="00FC6C7D" w:rsidP="00FC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2" w:type="dxa"/>
          </w:tcPr>
          <w:p w14:paraId="0FFF565A" w14:textId="77777777" w:rsidR="00FC6C7D" w:rsidRPr="0049593E" w:rsidRDefault="00FC6C7D" w:rsidP="00FC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vMerge/>
          </w:tcPr>
          <w:p w14:paraId="51A0809A" w14:textId="77777777" w:rsidR="00FC6C7D" w:rsidRPr="0049593E" w:rsidRDefault="00FC6C7D" w:rsidP="00FC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double" w:sz="4" w:space="0" w:color="auto"/>
            </w:tcBorders>
          </w:tcPr>
          <w:p w14:paraId="15727FD8" w14:textId="0653AAA5" w:rsidR="00FC6C7D" w:rsidRPr="000D2B5B" w:rsidRDefault="000D2B5B" w:rsidP="00880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17" w:firstLine="16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2B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(92)</w:t>
            </w:r>
          </w:p>
        </w:tc>
      </w:tr>
    </w:tbl>
    <w:p w14:paraId="755B32AF" w14:textId="77777777" w:rsidR="00DC07BD" w:rsidRDefault="00DC07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cstheme="majorBidi"/>
          <w:b/>
          <w:bCs/>
          <w:szCs w:val="30"/>
        </w:rPr>
        <w:br w:type="page"/>
      </w:r>
    </w:p>
    <w:p w14:paraId="05D35DF5" w14:textId="5FD8DB8E" w:rsidR="006C1947" w:rsidRPr="00C20284" w:rsidRDefault="006C1947" w:rsidP="00367ADF">
      <w:pPr>
        <w:pStyle w:val="Heading1"/>
        <w:shd w:val="clear" w:color="auto" w:fill="auto"/>
        <w:tabs>
          <w:tab w:val="clear" w:pos="283"/>
          <w:tab w:val="left" w:pos="540"/>
        </w:tabs>
        <w:ind w:left="540" w:hanging="540"/>
        <w:rPr>
          <w:rFonts w:cstheme="majorBidi"/>
          <w:b w:val="0"/>
          <w:bCs w:val="0"/>
          <w:szCs w:val="30"/>
        </w:rPr>
      </w:pPr>
      <w:r w:rsidRPr="00C20284">
        <w:rPr>
          <w:rFonts w:cstheme="majorBidi"/>
          <w:szCs w:val="30"/>
          <w:cs/>
        </w:rPr>
        <w:lastRenderedPageBreak/>
        <w:t>การบริหารจัดการทุน</w:t>
      </w:r>
    </w:p>
    <w:p w14:paraId="5211BFE9" w14:textId="0B7814E5" w:rsidR="006C1947" w:rsidRPr="00C20284" w:rsidRDefault="006C1947" w:rsidP="002B1F72">
      <w:pPr>
        <w:pStyle w:val="block"/>
        <w:spacing w:after="0" w:line="240" w:lineRule="atLeast"/>
        <w:ind w:right="-7" w:hanging="567"/>
        <w:jc w:val="thaiDistribute"/>
        <w:rPr>
          <w:rFonts w:asciiTheme="majorBidi" w:hAnsiTheme="majorBidi" w:cstheme="majorBidi"/>
          <w:b/>
          <w:bCs/>
          <w:szCs w:val="30"/>
        </w:rPr>
      </w:pPr>
    </w:p>
    <w:p w14:paraId="3E49DD95" w14:textId="7DDF8778" w:rsidR="00B50B86" w:rsidRPr="00D0789D" w:rsidRDefault="006C1947" w:rsidP="00D07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117" w:hanging="7"/>
        <w:jc w:val="thaiDistribute"/>
        <w:rPr>
          <w:rFonts w:cstheme="majorBidi"/>
          <w:szCs w:val="30"/>
          <w:cs/>
        </w:rPr>
      </w:pPr>
      <w:r w:rsidRPr="00C20284">
        <w:rPr>
          <w:rFonts w:asciiTheme="majorBidi" w:hAnsiTheme="majorBidi" w:cstheme="majorBidi"/>
          <w:sz w:val="30"/>
          <w:szCs w:val="30"/>
          <w:cs/>
        </w:rPr>
        <w:t>วัตถุประสงค์ในการบริหารจัดการส่วนทุนของกลุ่มบริษัทคือ เพื่อดำรงไว้ซึ่งความสามารถในการดำเนินงานอย่าง</w:t>
      </w:r>
      <w:r w:rsidRPr="00C20284">
        <w:rPr>
          <w:rFonts w:asciiTheme="majorBidi" w:hAnsiTheme="majorBidi" w:cstheme="majorBidi"/>
          <w:sz w:val="30"/>
          <w:szCs w:val="30"/>
        </w:rPr>
        <w:t xml:space="preserve">  </w:t>
      </w:r>
      <w:r w:rsidRPr="00C20284">
        <w:rPr>
          <w:rFonts w:asciiTheme="majorBidi" w:hAnsiTheme="majorBidi" w:cstheme="majorBidi"/>
          <w:sz w:val="30"/>
          <w:szCs w:val="30"/>
          <w:cs/>
        </w:rPr>
        <w:t>ต่อเนื่อง</w:t>
      </w:r>
      <w:r w:rsidRPr="00C20284">
        <w:rPr>
          <w:rFonts w:asciiTheme="majorBidi" w:hAnsiTheme="majorBidi" w:cstheme="majorBidi"/>
          <w:sz w:val="30"/>
          <w:szCs w:val="30"/>
        </w:rPr>
        <w:t xml:space="preserve"> </w:t>
      </w:r>
      <w:r w:rsidRPr="00C20284">
        <w:rPr>
          <w:rFonts w:asciiTheme="majorBidi" w:hAnsiTheme="majorBidi" w:cstheme="majorBidi"/>
          <w:sz w:val="30"/>
          <w:szCs w:val="30"/>
          <w:cs/>
        </w:rPr>
        <w:t>เพื่อสร้างผลตอบแทนต่อผู้ถือหุ้นของกลุ่มบริษัทและเป็นประโยชน์ต่อผู้มีส่วนได้เสียอื่น</w:t>
      </w:r>
      <w:r w:rsidRPr="00C20284">
        <w:rPr>
          <w:rFonts w:asciiTheme="majorBidi" w:hAnsiTheme="majorBidi" w:cstheme="majorBidi"/>
          <w:sz w:val="30"/>
          <w:szCs w:val="30"/>
        </w:rPr>
        <w:t xml:space="preserve">  </w:t>
      </w:r>
      <w:r w:rsidRPr="00C20284">
        <w:rPr>
          <w:rFonts w:asciiTheme="majorBidi" w:hAnsiTheme="majorBidi" w:cstheme="majorBidi"/>
          <w:sz w:val="30"/>
          <w:szCs w:val="30"/>
          <w:cs/>
        </w:rPr>
        <w:t>ผู้บริหารได้มีการ</w:t>
      </w:r>
      <w:r w:rsidRPr="00C20284">
        <w:rPr>
          <w:rFonts w:asciiTheme="majorBidi" w:hAnsiTheme="majorBidi" w:cstheme="majorBidi"/>
          <w:spacing w:val="-2"/>
          <w:sz w:val="30"/>
          <w:szCs w:val="30"/>
          <w:cs/>
        </w:rPr>
        <w:t>กำหนดกลยุทธ์ต่างๆ เพื่อสนับสนุนการดำเนินธุรกิจของกลุ่มบริษัทให้มีประสิทธิภาพมากขึ้น และมีผลประกอบการ</w:t>
      </w:r>
      <w:r w:rsidRPr="00C20284">
        <w:rPr>
          <w:rFonts w:asciiTheme="majorBidi" w:hAnsiTheme="majorBidi" w:cstheme="majorBidi"/>
          <w:sz w:val="30"/>
          <w:szCs w:val="30"/>
        </w:rPr>
        <w:t xml:space="preserve"> </w:t>
      </w:r>
      <w:r w:rsidRPr="00C20284">
        <w:rPr>
          <w:rFonts w:asciiTheme="majorBidi" w:hAnsiTheme="majorBidi" w:cstheme="majorBidi"/>
          <w:sz w:val="30"/>
          <w:szCs w:val="30"/>
          <w:cs/>
        </w:rPr>
        <w:t>และฐานะการเงินที่ดีและแข็งแกร่งยิ่งขึ้น รวมทั้งการกำหนดนโยบายการจ่ายเงินปันผลและการบริหารเงินทุนเพื่อ</w:t>
      </w:r>
      <w:r w:rsidRPr="00C20284">
        <w:rPr>
          <w:rFonts w:asciiTheme="majorBidi" w:hAnsiTheme="majorBidi" w:cstheme="majorBidi"/>
          <w:sz w:val="30"/>
          <w:szCs w:val="30"/>
        </w:rPr>
        <w:t xml:space="preserve">  </w:t>
      </w:r>
      <w:r w:rsidRPr="00C20284">
        <w:rPr>
          <w:rFonts w:asciiTheme="majorBidi" w:hAnsiTheme="majorBidi" w:cstheme="majorBidi"/>
          <w:sz w:val="30"/>
          <w:szCs w:val="30"/>
          <w:cs/>
        </w:rPr>
        <w:t>การดำรงไว้ซึ่งโครงสร้างของทุนและต้นทุนทางการเงินของทุนที่เหมาะสม</w:t>
      </w:r>
    </w:p>
    <w:p w14:paraId="0A56A9FE" w14:textId="63F9F39B" w:rsidR="006F3B2A" w:rsidRDefault="006F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3AFF14DA" w14:textId="77C2E1A0" w:rsidR="00BC322F" w:rsidRPr="00C20284" w:rsidRDefault="00813B31" w:rsidP="00367ADF">
      <w:pPr>
        <w:pStyle w:val="Heading1"/>
        <w:shd w:val="clear" w:color="auto" w:fill="auto"/>
        <w:tabs>
          <w:tab w:val="clear" w:pos="283"/>
          <w:tab w:val="num" w:pos="540"/>
        </w:tabs>
        <w:ind w:left="540" w:hanging="540"/>
        <w:rPr>
          <w:rFonts w:cstheme="majorBidi"/>
          <w:b w:val="0"/>
          <w:bCs w:val="0"/>
          <w:szCs w:val="30"/>
        </w:rPr>
      </w:pPr>
      <w:r w:rsidRPr="00C20284">
        <w:rPr>
          <w:rFonts w:cstheme="majorBidi"/>
          <w:szCs w:val="30"/>
          <w:cs/>
        </w:rPr>
        <w:t>ภาระผูกพันกับบุ</w:t>
      </w:r>
      <w:r w:rsidR="00A83A43" w:rsidRPr="00C20284">
        <w:rPr>
          <w:rFonts w:cstheme="majorBidi"/>
          <w:szCs w:val="30"/>
          <w:cs/>
        </w:rPr>
        <w:t>คคลหรือกิจการที่ไม่เกี่ยวข้องกัน</w:t>
      </w:r>
    </w:p>
    <w:p w14:paraId="66CFBF5E" w14:textId="77777777" w:rsidR="0059267B" w:rsidRPr="00C20284" w:rsidRDefault="0059267B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4AED60A0" w14:textId="04BA61C7" w:rsidR="001259DD" w:rsidRPr="00C20284" w:rsidRDefault="00BC322F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C20284">
        <w:rPr>
          <w:rFonts w:ascii="Angsana New" w:hAnsi="Angsana New"/>
          <w:sz w:val="30"/>
          <w:szCs w:val="30"/>
        </w:rPr>
        <w:tab/>
      </w:r>
      <w:r w:rsidRPr="00C20284">
        <w:rPr>
          <w:rFonts w:ascii="Angsana New" w:hAnsi="Angsana New"/>
          <w:sz w:val="30"/>
          <w:szCs w:val="30"/>
          <w:cs/>
        </w:rPr>
        <w:t>กลุ่มบริษัทมีภาระผูกพันกับบุคคลหรือกิจการที่ไม่เกี่ยวข้องกัน</w:t>
      </w:r>
      <w:r w:rsidR="003937F8" w:rsidRPr="00C20284">
        <w:rPr>
          <w:rFonts w:ascii="Angsana New" w:hAnsi="Angsana New"/>
          <w:sz w:val="30"/>
          <w:szCs w:val="30"/>
        </w:rPr>
        <w:t xml:space="preserve"> </w:t>
      </w:r>
      <w:r w:rsidR="003937F8" w:rsidRPr="00C20284">
        <w:rPr>
          <w:rFonts w:ascii="Angsana New" w:hAnsi="Angsana New"/>
          <w:sz w:val="30"/>
          <w:szCs w:val="30"/>
          <w:cs/>
        </w:rPr>
        <w:t xml:space="preserve">ณ วันที่ </w:t>
      </w:r>
      <w:r w:rsidR="009711B9" w:rsidRPr="009711B9">
        <w:rPr>
          <w:rFonts w:ascii="Angsana New" w:hAnsi="Angsana New"/>
          <w:sz w:val="30"/>
          <w:szCs w:val="30"/>
        </w:rPr>
        <w:t>31</w:t>
      </w:r>
      <w:r w:rsidR="003937F8" w:rsidRPr="00C20284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C20284">
        <w:rPr>
          <w:rFonts w:ascii="Angsana New" w:hAnsi="Angsana New"/>
          <w:sz w:val="30"/>
          <w:szCs w:val="30"/>
          <w:cs/>
        </w:rPr>
        <w:t>ดังนี้</w:t>
      </w:r>
    </w:p>
    <w:p w14:paraId="0FA0AE0C" w14:textId="77777777" w:rsidR="0059267B" w:rsidRPr="00367ADF" w:rsidRDefault="0059267B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2241C69F" w14:textId="7F0B5FBB" w:rsidR="003645D7" w:rsidRPr="00C20284" w:rsidRDefault="009711B9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9711B9">
        <w:rPr>
          <w:rFonts w:ascii="Angsana New" w:hAnsi="Angsana New"/>
          <w:b/>
          <w:bCs/>
          <w:sz w:val="30"/>
          <w:szCs w:val="30"/>
        </w:rPr>
        <w:t>3</w:t>
      </w:r>
      <w:r w:rsidR="003F6D52">
        <w:rPr>
          <w:rFonts w:ascii="Angsana New" w:hAnsi="Angsana New"/>
          <w:b/>
          <w:bCs/>
          <w:sz w:val="30"/>
          <w:szCs w:val="30"/>
        </w:rPr>
        <w:t>2</w:t>
      </w:r>
      <w:r w:rsidR="005C3DAA" w:rsidRPr="00C20284">
        <w:rPr>
          <w:rFonts w:ascii="Angsana New" w:hAnsi="Angsana New"/>
          <w:b/>
          <w:bCs/>
          <w:sz w:val="30"/>
          <w:szCs w:val="30"/>
        </w:rPr>
        <w:t>.</w:t>
      </w:r>
      <w:r w:rsidRPr="009711B9">
        <w:rPr>
          <w:rFonts w:ascii="Angsana New" w:hAnsi="Angsana New"/>
          <w:b/>
          <w:bCs/>
          <w:sz w:val="30"/>
          <w:szCs w:val="30"/>
        </w:rPr>
        <w:t>1</w:t>
      </w:r>
      <w:r w:rsidR="00D81E6C" w:rsidRPr="00C20284">
        <w:rPr>
          <w:rFonts w:ascii="Angsana New" w:hAnsi="Angsana New"/>
          <w:b/>
          <w:bCs/>
          <w:sz w:val="30"/>
          <w:szCs w:val="30"/>
          <w:cs/>
        </w:rPr>
        <w:tab/>
      </w:r>
      <w:r w:rsidR="003645D7" w:rsidRPr="00C20284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  <w:r w:rsidR="005C3DAA" w:rsidRPr="00C20284">
        <w:rPr>
          <w:rFonts w:ascii="Angsana New" w:hAnsi="Angsana New"/>
          <w:b/>
          <w:bCs/>
          <w:sz w:val="30"/>
          <w:szCs w:val="30"/>
          <w:cs/>
        </w:rPr>
        <w:t>ตามสัญญาที่เป็น</w:t>
      </w:r>
      <w:r w:rsidR="003645D7" w:rsidRPr="00C20284">
        <w:rPr>
          <w:rFonts w:ascii="Angsana New" w:hAnsi="Angsana New"/>
          <w:b/>
          <w:bCs/>
          <w:sz w:val="30"/>
          <w:szCs w:val="30"/>
          <w:cs/>
        </w:rPr>
        <w:t>รายจ่ายฝ่ายทุน</w:t>
      </w:r>
    </w:p>
    <w:p w14:paraId="506D8772" w14:textId="77777777" w:rsidR="0059267B" w:rsidRPr="00367ADF" w:rsidRDefault="0059267B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b/>
          <w:bCs/>
          <w:sz w:val="22"/>
          <w:szCs w:val="22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0"/>
        <w:gridCol w:w="990"/>
        <w:gridCol w:w="270"/>
        <w:gridCol w:w="990"/>
      </w:tblGrid>
      <w:tr w:rsidR="00FB4874" w:rsidRPr="00C20284" w14:paraId="1A51CCBF" w14:textId="77777777" w:rsidTr="00F9301D">
        <w:trPr>
          <w:trHeight w:hRule="exact" w:val="360"/>
        </w:trPr>
        <w:tc>
          <w:tcPr>
            <w:tcW w:w="4230" w:type="dxa"/>
          </w:tcPr>
          <w:p w14:paraId="14F1F769" w14:textId="77777777" w:rsidR="00FB4874" w:rsidRPr="00C20284" w:rsidRDefault="00FB4874">
            <w:pPr>
              <w:tabs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1AD2634" w14:textId="77777777" w:rsidR="00FB4874" w:rsidRPr="00C20284" w:rsidRDefault="00FB487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A9F4F11" w14:textId="77777777" w:rsidR="00FB4874" w:rsidRPr="00C20284" w:rsidRDefault="00FB487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1CA8FF2B" w14:textId="77777777" w:rsidR="00FB4874" w:rsidRPr="00C20284" w:rsidRDefault="00FB4874" w:rsidP="00416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3645D7" w:rsidRPr="00C20284" w14:paraId="2CC6C45A" w14:textId="77777777" w:rsidTr="00F9301D">
        <w:trPr>
          <w:trHeight w:hRule="exact" w:val="360"/>
        </w:trPr>
        <w:tc>
          <w:tcPr>
            <w:tcW w:w="4230" w:type="dxa"/>
          </w:tcPr>
          <w:p w14:paraId="4F2870BC" w14:textId="77777777" w:rsidR="003645D7" w:rsidRPr="00C20284" w:rsidRDefault="003645D7">
            <w:pPr>
              <w:tabs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5D79C2B9" w14:textId="77777777" w:rsidR="003645D7" w:rsidRPr="00C20284" w:rsidRDefault="003645D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33018A9" w14:textId="77777777" w:rsidR="003645D7" w:rsidRPr="00C20284" w:rsidRDefault="003645D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072EE2FD" w14:textId="77777777" w:rsidR="003645D7" w:rsidRPr="00C20284" w:rsidRDefault="003645D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0E2F" w:rsidRPr="00C20284" w14:paraId="35D156DD" w14:textId="77777777" w:rsidTr="00F9301D">
        <w:trPr>
          <w:trHeight w:hRule="exact" w:val="360"/>
        </w:trPr>
        <w:tc>
          <w:tcPr>
            <w:tcW w:w="4230" w:type="dxa"/>
          </w:tcPr>
          <w:p w14:paraId="60676C43" w14:textId="77777777" w:rsidR="00350E2F" w:rsidRPr="00C20284" w:rsidRDefault="00350E2F">
            <w:pPr>
              <w:tabs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AB12FB0" w14:textId="5DBCB418" w:rsidR="00350E2F" w:rsidRPr="00C20284" w:rsidRDefault="009711B9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256</w:t>
            </w:r>
            <w:r w:rsidR="003C661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A7F5B9C" w14:textId="77777777" w:rsidR="00350E2F" w:rsidRPr="00C20284" w:rsidRDefault="00350E2F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2EA6670" w14:textId="1A8A55CB" w:rsidR="00350E2F" w:rsidRPr="00C20284" w:rsidRDefault="009711B9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568866A" w14:textId="77777777" w:rsidR="00350E2F" w:rsidRPr="00C20284" w:rsidRDefault="00350E2F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5F98566" w14:textId="4227A2D8" w:rsidR="00350E2F" w:rsidRPr="00C20284" w:rsidRDefault="009711B9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256</w:t>
            </w:r>
            <w:r w:rsidR="003C661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07F7266" w14:textId="77777777" w:rsidR="00350E2F" w:rsidRPr="00C20284" w:rsidRDefault="00350E2F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4546C74" w14:textId="449F1A93" w:rsidR="00350E2F" w:rsidRPr="00C20284" w:rsidRDefault="009711B9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350E2F" w:rsidRPr="00C20284" w14:paraId="7C1A0FBF" w14:textId="77777777" w:rsidTr="00641325">
        <w:trPr>
          <w:trHeight w:hRule="exact" w:val="144"/>
        </w:trPr>
        <w:tc>
          <w:tcPr>
            <w:tcW w:w="4230" w:type="dxa"/>
          </w:tcPr>
          <w:p w14:paraId="3AFE2305" w14:textId="77777777" w:rsidR="00350E2F" w:rsidRPr="00C20284" w:rsidRDefault="0035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2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2923C46" w14:textId="77777777" w:rsidR="00350E2F" w:rsidRPr="00C20284" w:rsidRDefault="0035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F1F31E0" w14:textId="77777777" w:rsidR="00350E2F" w:rsidRPr="00C20284" w:rsidRDefault="0035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C96684" w14:textId="77777777" w:rsidR="00350E2F" w:rsidRPr="00C20284" w:rsidRDefault="0035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B6ED7CE" w14:textId="77777777" w:rsidR="00350E2F" w:rsidRPr="00C20284" w:rsidRDefault="0035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659CB6E" w14:textId="77777777" w:rsidR="00350E2F" w:rsidRPr="00C20284" w:rsidRDefault="0035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DDE33BE" w14:textId="77777777" w:rsidR="00350E2F" w:rsidRPr="00C20284" w:rsidRDefault="0035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073F8BD" w14:textId="77777777" w:rsidR="00350E2F" w:rsidRPr="00C20284" w:rsidRDefault="0035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350E2F" w:rsidRPr="00C20284" w14:paraId="2A5FE889" w14:textId="77777777" w:rsidTr="00F9301D">
        <w:trPr>
          <w:trHeight w:hRule="exact" w:val="403"/>
        </w:trPr>
        <w:tc>
          <w:tcPr>
            <w:tcW w:w="4230" w:type="dxa"/>
          </w:tcPr>
          <w:p w14:paraId="0EDB0F39" w14:textId="77777777" w:rsidR="00350E2F" w:rsidRPr="00C20284" w:rsidRDefault="0035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15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080" w:type="dxa"/>
          </w:tcPr>
          <w:p w14:paraId="04E3ADE4" w14:textId="77777777" w:rsidR="00350E2F" w:rsidRPr="00C20284" w:rsidRDefault="0035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92AF70" w14:textId="77777777" w:rsidR="00350E2F" w:rsidRPr="00C20284" w:rsidRDefault="0035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612A96" w14:textId="77777777" w:rsidR="00350E2F" w:rsidRPr="00C20284" w:rsidRDefault="0035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ABA098" w14:textId="77777777" w:rsidR="00350E2F" w:rsidRPr="00C20284" w:rsidRDefault="0035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C3CDAD5" w14:textId="77777777" w:rsidR="00350E2F" w:rsidRPr="00C20284" w:rsidRDefault="0035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A401B6" w14:textId="77777777" w:rsidR="00350E2F" w:rsidRPr="00C20284" w:rsidRDefault="0035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FE25EE8" w14:textId="77777777" w:rsidR="00350E2F" w:rsidRPr="00C20284" w:rsidRDefault="0035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62F3" w:rsidRPr="00C20284" w14:paraId="528B94A9" w14:textId="77777777" w:rsidTr="00F9301D">
        <w:trPr>
          <w:trHeight w:hRule="exact" w:val="403"/>
        </w:trPr>
        <w:tc>
          <w:tcPr>
            <w:tcW w:w="4230" w:type="dxa"/>
          </w:tcPr>
          <w:p w14:paraId="3C68AC28" w14:textId="77777777" w:rsidR="001262F3" w:rsidRPr="00C20284" w:rsidRDefault="001262F3" w:rsidP="001262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15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อาคารและสิ่งปลูกสร้าง</w:t>
            </w:r>
          </w:p>
        </w:tc>
        <w:tc>
          <w:tcPr>
            <w:tcW w:w="1080" w:type="dxa"/>
          </w:tcPr>
          <w:p w14:paraId="16A152F3" w14:textId="7F292B95" w:rsidR="001262F3" w:rsidRPr="00C20284" w:rsidRDefault="00F14689" w:rsidP="00126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</w:t>
            </w:r>
            <w:r w:rsidR="003C6613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5F7F4A4" w14:textId="77777777" w:rsidR="001262F3" w:rsidRPr="00C20284" w:rsidRDefault="001262F3" w:rsidP="00126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71128A" w14:textId="6578E6F8" w:rsidR="001262F3" w:rsidRPr="00C20284" w:rsidRDefault="009711B9" w:rsidP="00126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3</w:t>
            </w:r>
            <w:r w:rsidR="001262F3" w:rsidRPr="00C20284">
              <w:rPr>
                <w:rFonts w:ascii="Angsana New" w:hAnsi="Angsana New"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sz w:val="30"/>
                <w:szCs w:val="30"/>
              </w:rPr>
              <w:t>112</w:t>
            </w:r>
          </w:p>
        </w:tc>
        <w:tc>
          <w:tcPr>
            <w:tcW w:w="270" w:type="dxa"/>
          </w:tcPr>
          <w:p w14:paraId="10E1259B" w14:textId="77777777" w:rsidR="001262F3" w:rsidRPr="00C20284" w:rsidRDefault="001262F3" w:rsidP="00126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86C6D3F" w14:textId="3EDC0C47" w:rsidR="001262F3" w:rsidRPr="00C20284" w:rsidRDefault="00074358" w:rsidP="00126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A7DDBB" w14:textId="77777777" w:rsidR="001262F3" w:rsidRPr="00C20284" w:rsidRDefault="001262F3" w:rsidP="00126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CF23296" w14:textId="724BE8AF" w:rsidR="001262F3" w:rsidRPr="00C20284" w:rsidRDefault="001262F3" w:rsidP="00126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262F3" w:rsidRPr="00C20284" w14:paraId="15C6EBBF" w14:textId="77777777" w:rsidTr="00F9301D">
        <w:trPr>
          <w:trHeight w:hRule="exact" w:val="403"/>
        </w:trPr>
        <w:tc>
          <w:tcPr>
            <w:tcW w:w="4230" w:type="dxa"/>
          </w:tcPr>
          <w:p w14:paraId="4FD2EE03" w14:textId="77777777" w:rsidR="001262F3" w:rsidRPr="00C20284" w:rsidRDefault="001262F3" w:rsidP="001262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15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เครื่องจักร อุปกรณ์และอื่นๆ</w:t>
            </w:r>
          </w:p>
        </w:tc>
        <w:tc>
          <w:tcPr>
            <w:tcW w:w="1080" w:type="dxa"/>
          </w:tcPr>
          <w:p w14:paraId="6A01C207" w14:textId="755BCBA4" w:rsidR="001262F3" w:rsidRPr="00C20284" w:rsidRDefault="00F14689" w:rsidP="00126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5,293</w:t>
            </w:r>
          </w:p>
        </w:tc>
        <w:tc>
          <w:tcPr>
            <w:tcW w:w="270" w:type="dxa"/>
          </w:tcPr>
          <w:p w14:paraId="607D77AF" w14:textId="77777777" w:rsidR="001262F3" w:rsidRPr="00C20284" w:rsidRDefault="001262F3" w:rsidP="00126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65590E" w14:textId="43588529" w:rsidR="001262F3" w:rsidRPr="00C20284" w:rsidRDefault="009711B9" w:rsidP="00126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</w:t>
            </w:r>
            <w:r w:rsidR="001262F3" w:rsidRPr="00C20284">
              <w:rPr>
                <w:rFonts w:ascii="Angsana New" w:hAnsi="Angsana New"/>
                <w:sz w:val="30"/>
                <w:szCs w:val="30"/>
              </w:rPr>
              <w:t>,</w:t>
            </w:r>
            <w:r w:rsidR="003C6613">
              <w:rPr>
                <w:rFonts w:ascii="Angsana New" w:hAnsi="Angsana New"/>
                <w:sz w:val="30"/>
                <w:szCs w:val="30"/>
              </w:rPr>
              <w:t>4</w:t>
            </w:r>
            <w:r w:rsidRPr="009711B9"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270" w:type="dxa"/>
          </w:tcPr>
          <w:p w14:paraId="731637D0" w14:textId="77777777" w:rsidR="001262F3" w:rsidRPr="00C20284" w:rsidRDefault="001262F3" w:rsidP="00126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681C93" w14:textId="331EF21B" w:rsidR="001262F3" w:rsidRPr="00C20284" w:rsidRDefault="00074358" w:rsidP="00126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170</w:t>
            </w:r>
          </w:p>
        </w:tc>
        <w:tc>
          <w:tcPr>
            <w:tcW w:w="270" w:type="dxa"/>
          </w:tcPr>
          <w:p w14:paraId="531D108A" w14:textId="77777777" w:rsidR="001262F3" w:rsidRPr="00C20284" w:rsidRDefault="001262F3" w:rsidP="00126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D104F82" w14:textId="0E6E8441" w:rsidR="001262F3" w:rsidRPr="00C20284" w:rsidRDefault="009711B9" w:rsidP="00126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711B9">
              <w:rPr>
                <w:rFonts w:ascii="Angsana New" w:hAnsi="Angsana New"/>
                <w:sz w:val="30"/>
                <w:szCs w:val="30"/>
              </w:rPr>
              <w:t>275</w:t>
            </w:r>
          </w:p>
        </w:tc>
      </w:tr>
      <w:tr w:rsidR="001262F3" w:rsidRPr="00C20284" w14:paraId="39068846" w14:textId="77777777" w:rsidTr="00F9301D">
        <w:trPr>
          <w:trHeight w:hRule="exact" w:val="403"/>
        </w:trPr>
        <w:tc>
          <w:tcPr>
            <w:tcW w:w="4230" w:type="dxa"/>
          </w:tcPr>
          <w:p w14:paraId="0B4EB6BD" w14:textId="77777777" w:rsidR="001262F3" w:rsidRPr="00C20284" w:rsidRDefault="001262F3" w:rsidP="001262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15"/>
              <w:rPr>
                <w:rFonts w:ascii="Angsana New" w:hAnsi="Angsana New"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5C5148D" w14:textId="24627914" w:rsidR="001262F3" w:rsidRPr="00C20284" w:rsidRDefault="00F14689" w:rsidP="00126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8,83</w:t>
            </w:r>
            <w:r w:rsidR="003C661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4B23F49" w14:textId="77777777" w:rsidR="001262F3" w:rsidRPr="00C20284" w:rsidRDefault="001262F3" w:rsidP="00126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532BA18" w14:textId="68D00393" w:rsidR="001262F3" w:rsidRPr="00C20284" w:rsidRDefault="009711B9" w:rsidP="00126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1262F3" w:rsidRPr="00C202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597</w:t>
            </w:r>
          </w:p>
        </w:tc>
        <w:tc>
          <w:tcPr>
            <w:tcW w:w="270" w:type="dxa"/>
          </w:tcPr>
          <w:p w14:paraId="161A1E1C" w14:textId="77777777" w:rsidR="001262F3" w:rsidRPr="00C20284" w:rsidRDefault="001262F3" w:rsidP="00126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301E786" w14:textId="1278D650" w:rsidR="001262F3" w:rsidRPr="00C20284" w:rsidRDefault="00074358" w:rsidP="00126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170</w:t>
            </w:r>
          </w:p>
        </w:tc>
        <w:tc>
          <w:tcPr>
            <w:tcW w:w="270" w:type="dxa"/>
          </w:tcPr>
          <w:p w14:paraId="7B1BC0DD" w14:textId="77777777" w:rsidR="001262F3" w:rsidRPr="00C20284" w:rsidRDefault="001262F3" w:rsidP="00126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2C2DF89" w14:textId="77E6ADD7" w:rsidR="001262F3" w:rsidRPr="00C20284" w:rsidRDefault="009711B9" w:rsidP="00126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11B9">
              <w:rPr>
                <w:rFonts w:ascii="Angsana New" w:hAnsi="Angsana New"/>
                <w:b/>
                <w:bCs/>
                <w:sz w:val="30"/>
                <w:szCs w:val="30"/>
              </w:rPr>
              <w:t>275</w:t>
            </w:r>
          </w:p>
        </w:tc>
      </w:tr>
    </w:tbl>
    <w:p w14:paraId="5669AD08" w14:textId="7167560D" w:rsidR="0007430E" w:rsidRDefault="0007430E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</w:p>
    <w:p w14:paraId="6E142AE1" w14:textId="5DE81653" w:rsidR="00BC322F" w:rsidRPr="00C20284" w:rsidRDefault="009711B9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9711B9">
        <w:rPr>
          <w:rFonts w:ascii="Angsana New" w:hAnsi="Angsana New"/>
          <w:b/>
          <w:bCs/>
          <w:sz w:val="30"/>
          <w:szCs w:val="30"/>
        </w:rPr>
        <w:t>3</w:t>
      </w:r>
      <w:r w:rsidR="003F6D52">
        <w:rPr>
          <w:rFonts w:ascii="Angsana New" w:hAnsi="Angsana New"/>
          <w:b/>
          <w:bCs/>
          <w:sz w:val="30"/>
          <w:szCs w:val="30"/>
        </w:rPr>
        <w:t>2</w:t>
      </w:r>
      <w:r w:rsidR="00F1014A" w:rsidRPr="00C20284">
        <w:rPr>
          <w:rFonts w:ascii="Angsana New" w:hAnsi="Angsana New"/>
          <w:b/>
          <w:bCs/>
          <w:sz w:val="30"/>
          <w:szCs w:val="30"/>
        </w:rPr>
        <w:t>.</w:t>
      </w:r>
      <w:r w:rsidRPr="009711B9">
        <w:rPr>
          <w:rFonts w:ascii="Angsana New" w:hAnsi="Angsana New"/>
          <w:b/>
          <w:bCs/>
          <w:sz w:val="30"/>
          <w:szCs w:val="30"/>
        </w:rPr>
        <w:t>2</w:t>
      </w:r>
      <w:r w:rsidR="005E64F3" w:rsidRPr="00C20284">
        <w:rPr>
          <w:rFonts w:ascii="Angsana New" w:hAnsi="Angsana New"/>
          <w:b/>
          <w:bCs/>
          <w:sz w:val="30"/>
          <w:szCs w:val="30"/>
        </w:rPr>
        <w:tab/>
      </w:r>
      <w:r w:rsidR="00BC322F" w:rsidRPr="00C20284">
        <w:rPr>
          <w:rFonts w:ascii="Angsana New" w:hAnsi="Angsana New"/>
          <w:b/>
          <w:bCs/>
          <w:sz w:val="30"/>
          <w:szCs w:val="30"/>
          <w:cs/>
        </w:rPr>
        <w:t>ภาระผูกพันอื่นๆ</w:t>
      </w:r>
    </w:p>
    <w:p w14:paraId="16BDF23A" w14:textId="77777777" w:rsidR="0059267B" w:rsidRPr="00C20284" w:rsidRDefault="0059267B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63"/>
        <w:jc w:val="thaiDistribute"/>
        <w:rPr>
          <w:rFonts w:ascii="Angsana New" w:hAnsi="Angsana New"/>
          <w:sz w:val="30"/>
          <w:szCs w:val="30"/>
        </w:rPr>
      </w:pPr>
    </w:p>
    <w:p w14:paraId="7D23E197" w14:textId="2C5A2F66" w:rsidR="00A732C9" w:rsidRPr="00C20284" w:rsidRDefault="00A05A84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63"/>
        <w:jc w:val="thaiDistribute"/>
        <w:rPr>
          <w:rFonts w:ascii="Angsana New" w:hAnsi="Angsana New"/>
          <w:sz w:val="30"/>
          <w:szCs w:val="30"/>
        </w:rPr>
      </w:pPr>
      <w:r w:rsidRPr="00C20284">
        <w:rPr>
          <w:rFonts w:ascii="Angsana New" w:hAnsi="Angsana New"/>
          <w:sz w:val="30"/>
          <w:szCs w:val="30"/>
          <w:cs/>
        </w:rPr>
        <w:t>บริษัทมีสัญญาว่าด้วยความร่วมมือทางวิชาการกับมหาวิทยาลัยแม่โจ้ (</w:t>
      </w:r>
      <w:r w:rsidRPr="00C20284">
        <w:rPr>
          <w:rFonts w:ascii="Angsana New" w:hAnsi="Angsana New"/>
          <w:sz w:val="30"/>
          <w:szCs w:val="30"/>
        </w:rPr>
        <w:t>“</w:t>
      </w:r>
      <w:r w:rsidRPr="00C20284">
        <w:rPr>
          <w:rFonts w:ascii="Angsana New" w:hAnsi="Angsana New"/>
          <w:sz w:val="30"/>
          <w:szCs w:val="30"/>
          <w:cs/>
        </w:rPr>
        <w:t>มหาวิทยาลัย</w:t>
      </w:r>
      <w:r w:rsidRPr="00C20284">
        <w:rPr>
          <w:rFonts w:ascii="Angsana New" w:hAnsi="Angsana New"/>
          <w:sz w:val="30"/>
          <w:szCs w:val="30"/>
        </w:rPr>
        <w:t>”</w:t>
      </w:r>
      <w:r w:rsidRPr="00C20284">
        <w:rPr>
          <w:rFonts w:ascii="Angsana New" w:hAnsi="Angsana New"/>
          <w:sz w:val="30"/>
          <w:szCs w:val="30"/>
          <w:cs/>
        </w:rPr>
        <w:t>) โดยทางมหาวิทยาลัยอนุญาตให้บริษัทใช้ที่ดินและสิ่งปลูกสร้างในการสร้างบ่อเลี้ยงกุ้ง</w:t>
      </w:r>
      <w:r w:rsidR="0028009E" w:rsidRPr="00C20284">
        <w:rPr>
          <w:rFonts w:ascii="Angsana New" w:hAnsi="Angsana New"/>
          <w:sz w:val="30"/>
          <w:szCs w:val="30"/>
          <w:cs/>
        </w:rPr>
        <w:t xml:space="preserve">  </w:t>
      </w:r>
      <w:r w:rsidRPr="00C20284">
        <w:rPr>
          <w:rFonts w:ascii="Angsana New" w:hAnsi="Angsana New"/>
          <w:sz w:val="30"/>
          <w:szCs w:val="30"/>
          <w:cs/>
        </w:rPr>
        <w:t>แ</w:t>
      </w:r>
      <w:r w:rsidR="0006244A" w:rsidRPr="00C20284">
        <w:rPr>
          <w:rFonts w:ascii="Angsana New" w:hAnsi="Angsana New"/>
          <w:sz w:val="30"/>
          <w:szCs w:val="30"/>
          <w:cs/>
        </w:rPr>
        <w:t>ละใช้เป็นศูนย์วิจัยและฝึกอบรมแก่</w:t>
      </w:r>
      <w:r w:rsidR="00ED1364" w:rsidRPr="00C20284">
        <w:rPr>
          <w:rFonts w:ascii="Angsana New" w:hAnsi="Angsana New"/>
          <w:sz w:val="30"/>
          <w:szCs w:val="30"/>
        </w:rPr>
        <w:br/>
      </w:r>
      <w:r w:rsidRPr="00C20284">
        <w:rPr>
          <w:rFonts w:ascii="Angsana New" w:hAnsi="Angsana New"/>
          <w:sz w:val="30"/>
          <w:szCs w:val="30"/>
          <w:cs/>
        </w:rPr>
        <w:t>อาจารย์และนักวิชาการ ซึ่ง</w:t>
      </w:r>
      <w:r w:rsidR="00AC3E57" w:rsidRPr="00C20284">
        <w:rPr>
          <w:rFonts w:ascii="Angsana New" w:hAnsi="Angsana New"/>
          <w:sz w:val="30"/>
          <w:szCs w:val="30"/>
          <w:cs/>
        </w:rPr>
        <w:t>จะสิ้นสุด</w:t>
      </w:r>
      <w:r w:rsidR="00AD1F25" w:rsidRPr="00C20284">
        <w:rPr>
          <w:rFonts w:ascii="Angsana New" w:hAnsi="Angsana New"/>
          <w:sz w:val="30"/>
          <w:szCs w:val="30"/>
          <w:cs/>
        </w:rPr>
        <w:t xml:space="preserve">วันที่ </w:t>
      </w:r>
      <w:r w:rsidR="009711B9" w:rsidRPr="009711B9">
        <w:rPr>
          <w:rFonts w:ascii="Angsana New" w:hAnsi="Angsana New"/>
          <w:sz w:val="30"/>
          <w:szCs w:val="30"/>
        </w:rPr>
        <w:t>31</w:t>
      </w:r>
      <w:r w:rsidR="00AD1F25" w:rsidRPr="00C20284">
        <w:rPr>
          <w:rFonts w:ascii="Angsana New" w:hAnsi="Angsana New"/>
          <w:sz w:val="30"/>
          <w:szCs w:val="30"/>
          <w:cs/>
        </w:rPr>
        <w:t xml:space="preserve"> ธันวาคม </w:t>
      </w:r>
      <w:r w:rsidR="009711B9" w:rsidRPr="009711B9">
        <w:rPr>
          <w:rFonts w:ascii="Angsana New" w:hAnsi="Angsana New"/>
          <w:sz w:val="30"/>
          <w:szCs w:val="30"/>
        </w:rPr>
        <w:t>2565</w:t>
      </w:r>
      <w:r w:rsidRPr="00C20284">
        <w:rPr>
          <w:rFonts w:ascii="Angsana New" w:hAnsi="Angsana New"/>
          <w:sz w:val="30"/>
          <w:szCs w:val="30"/>
          <w:cs/>
        </w:rPr>
        <w:t xml:space="preserve"> </w:t>
      </w:r>
      <w:r w:rsidR="00B14904" w:rsidRPr="00C20284">
        <w:rPr>
          <w:rFonts w:ascii="Angsana New" w:hAnsi="Angsana New"/>
          <w:spacing w:val="-4"/>
          <w:sz w:val="30"/>
          <w:szCs w:val="30"/>
          <w:cs/>
        </w:rPr>
        <w:t>ภายใต้เงื่อนไขของ</w:t>
      </w:r>
      <w:r w:rsidRPr="00C20284">
        <w:rPr>
          <w:rFonts w:ascii="Angsana New" w:hAnsi="Angsana New"/>
          <w:spacing w:val="-4"/>
          <w:sz w:val="30"/>
          <w:szCs w:val="30"/>
          <w:cs/>
        </w:rPr>
        <w:t>สัญญาดังกล่าว บริษัทมีภาระผูกพันที่จะต้อง</w:t>
      </w:r>
      <w:r w:rsidR="00355124" w:rsidRPr="00C20284">
        <w:rPr>
          <w:rFonts w:ascii="Angsana New" w:hAnsi="Angsana New"/>
          <w:sz w:val="30"/>
          <w:szCs w:val="30"/>
          <w:cs/>
        </w:rPr>
        <w:t>จ่ายค่าตอบแทนให้กับมหาวิทยาลัยเป็นจำนวนเงิน</w:t>
      </w:r>
      <w:r w:rsidR="00355124" w:rsidRPr="00C20284">
        <w:rPr>
          <w:rFonts w:ascii="Angsana New" w:hAnsi="Angsana New"/>
          <w:sz w:val="30"/>
          <w:szCs w:val="30"/>
        </w:rPr>
        <w:t xml:space="preserve"> </w:t>
      </w:r>
      <w:r w:rsidR="009711B9" w:rsidRPr="009711B9">
        <w:rPr>
          <w:rFonts w:ascii="Angsana New" w:hAnsi="Angsana New"/>
          <w:spacing w:val="-4"/>
          <w:sz w:val="30"/>
          <w:szCs w:val="30"/>
        </w:rPr>
        <w:t>2</w:t>
      </w:r>
      <w:r w:rsidR="00355124" w:rsidRPr="00C20284">
        <w:rPr>
          <w:rFonts w:ascii="Angsana New" w:hAnsi="Angsana New"/>
          <w:spacing w:val="-4"/>
          <w:sz w:val="30"/>
          <w:szCs w:val="30"/>
          <w:cs/>
        </w:rPr>
        <w:t>.</w:t>
      </w:r>
      <w:r w:rsidR="009711B9" w:rsidRPr="009711B9">
        <w:rPr>
          <w:rFonts w:ascii="Angsana New" w:hAnsi="Angsana New"/>
          <w:spacing w:val="-4"/>
          <w:sz w:val="30"/>
          <w:szCs w:val="30"/>
        </w:rPr>
        <w:t>2</w:t>
      </w:r>
      <w:r w:rsidR="00355124" w:rsidRPr="00C20284">
        <w:rPr>
          <w:rFonts w:ascii="Angsana New" w:hAnsi="Angsana New"/>
          <w:spacing w:val="-4"/>
          <w:sz w:val="30"/>
          <w:szCs w:val="30"/>
        </w:rPr>
        <w:t xml:space="preserve"> </w:t>
      </w:r>
      <w:r w:rsidR="00355124" w:rsidRPr="00C20284">
        <w:rPr>
          <w:rFonts w:ascii="Angsana New" w:hAnsi="Angsana New"/>
          <w:spacing w:val="-4"/>
          <w:sz w:val="30"/>
          <w:szCs w:val="30"/>
          <w:cs/>
        </w:rPr>
        <w:t>ล้านบาทต่อปี</w:t>
      </w:r>
      <w:r w:rsidR="00355124" w:rsidRPr="00C20284">
        <w:rPr>
          <w:rFonts w:ascii="Angsana New" w:hAnsi="Angsana New"/>
          <w:spacing w:val="-4"/>
          <w:sz w:val="30"/>
          <w:szCs w:val="30"/>
        </w:rPr>
        <w:t xml:space="preserve"> </w:t>
      </w:r>
      <w:r w:rsidR="00355124" w:rsidRPr="00C20284">
        <w:rPr>
          <w:rFonts w:ascii="Angsana New" w:hAnsi="Angsana New"/>
          <w:spacing w:val="-4"/>
          <w:sz w:val="30"/>
          <w:szCs w:val="30"/>
          <w:cs/>
        </w:rPr>
        <w:t>และจะต้อง</w:t>
      </w:r>
      <w:r w:rsidRPr="00C20284">
        <w:rPr>
          <w:rFonts w:ascii="Angsana New" w:hAnsi="Angsana New"/>
          <w:spacing w:val="-4"/>
          <w:sz w:val="30"/>
          <w:szCs w:val="30"/>
          <w:cs/>
        </w:rPr>
        <w:t>โอนกรรมสิทธิ์ในสินทรัพย์</w:t>
      </w:r>
      <w:r w:rsidRPr="00C20284">
        <w:rPr>
          <w:rFonts w:ascii="Angsana New" w:hAnsi="Angsana New"/>
          <w:sz w:val="30"/>
          <w:szCs w:val="30"/>
          <w:cs/>
        </w:rPr>
        <w:t>ทั้งหมดของโครงการให้กับมหาวิทยาลัยเมื่ออายุ</w:t>
      </w:r>
      <w:r w:rsidR="002A1543" w:rsidRPr="00C20284">
        <w:rPr>
          <w:rFonts w:ascii="Angsana New" w:hAnsi="Angsana New"/>
          <w:sz w:val="30"/>
          <w:szCs w:val="30"/>
          <w:cs/>
        </w:rPr>
        <w:t>ของ</w:t>
      </w:r>
      <w:r w:rsidRPr="00C20284">
        <w:rPr>
          <w:rFonts w:ascii="Angsana New" w:hAnsi="Angsana New"/>
          <w:sz w:val="30"/>
          <w:szCs w:val="30"/>
          <w:cs/>
        </w:rPr>
        <w:t>สัญญาสิ้นสุดลง ทั้งนี้ราคาตามบัญชีของ</w:t>
      </w:r>
      <w:r w:rsidRPr="00C20284">
        <w:rPr>
          <w:rFonts w:ascii="Angsana New" w:hAnsi="Angsana New"/>
          <w:spacing w:val="-2"/>
          <w:sz w:val="30"/>
          <w:szCs w:val="30"/>
          <w:cs/>
        </w:rPr>
        <w:t>สินทรัพย</w:t>
      </w:r>
      <w:r w:rsidR="008F3E98" w:rsidRPr="00C20284">
        <w:rPr>
          <w:rFonts w:ascii="Angsana New" w:hAnsi="Angsana New"/>
          <w:spacing w:val="-2"/>
          <w:sz w:val="30"/>
          <w:szCs w:val="30"/>
          <w:cs/>
        </w:rPr>
        <w:t>์ของบริษัทภายใต้สัญญา</w:t>
      </w:r>
      <w:r w:rsidRPr="00C20284">
        <w:rPr>
          <w:rFonts w:ascii="Angsana New" w:hAnsi="Angsana New"/>
          <w:spacing w:val="-2"/>
          <w:sz w:val="30"/>
          <w:szCs w:val="30"/>
          <w:cs/>
        </w:rPr>
        <w:t xml:space="preserve">ดังกล่าว ณ วันที่ </w:t>
      </w:r>
      <w:r w:rsidR="009711B9" w:rsidRPr="009711B9">
        <w:rPr>
          <w:rFonts w:ascii="Angsana New" w:hAnsi="Angsana New"/>
          <w:spacing w:val="-2"/>
          <w:sz w:val="30"/>
          <w:szCs w:val="30"/>
        </w:rPr>
        <w:t>31</w:t>
      </w:r>
      <w:r w:rsidRPr="00C20284">
        <w:rPr>
          <w:rFonts w:ascii="Angsana New" w:hAnsi="Angsana New"/>
          <w:spacing w:val="-2"/>
          <w:sz w:val="30"/>
          <w:szCs w:val="30"/>
          <w:cs/>
        </w:rPr>
        <w:t xml:space="preserve"> ธันวาคม </w:t>
      </w:r>
      <w:r w:rsidR="009711B9" w:rsidRPr="009711B9">
        <w:rPr>
          <w:rFonts w:ascii="Angsana New" w:hAnsi="Angsana New"/>
          <w:spacing w:val="-2"/>
          <w:sz w:val="30"/>
          <w:szCs w:val="30"/>
        </w:rPr>
        <w:t>256</w:t>
      </w:r>
      <w:r w:rsidR="003C6613">
        <w:rPr>
          <w:rFonts w:ascii="Angsana New" w:hAnsi="Angsana New"/>
          <w:spacing w:val="-2"/>
          <w:sz w:val="30"/>
          <w:szCs w:val="30"/>
        </w:rPr>
        <w:t>4</w:t>
      </w:r>
      <w:r w:rsidR="00786572" w:rsidRPr="00C20284">
        <w:rPr>
          <w:rFonts w:ascii="Angsana New" w:hAnsi="Angsana New"/>
          <w:spacing w:val="-2"/>
          <w:sz w:val="30"/>
          <w:szCs w:val="30"/>
        </w:rPr>
        <w:t xml:space="preserve"> </w:t>
      </w:r>
      <w:r w:rsidRPr="00C20284">
        <w:rPr>
          <w:rFonts w:ascii="Angsana New" w:hAnsi="Angsana New"/>
          <w:spacing w:val="-2"/>
          <w:sz w:val="30"/>
          <w:szCs w:val="30"/>
          <w:cs/>
        </w:rPr>
        <w:t>มีจำนวนเงินรวม</w:t>
      </w:r>
      <w:r w:rsidR="003873F7" w:rsidRPr="00C20284">
        <w:rPr>
          <w:rFonts w:ascii="Angsana New" w:hAnsi="Angsana New"/>
          <w:spacing w:val="-2"/>
          <w:sz w:val="30"/>
          <w:szCs w:val="30"/>
        </w:rPr>
        <w:t xml:space="preserve"> </w:t>
      </w:r>
      <w:r w:rsidR="000B4BCD" w:rsidRPr="0001607F">
        <w:rPr>
          <w:rFonts w:ascii="Angsana New" w:hAnsi="Angsana New"/>
          <w:spacing w:val="-2"/>
          <w:sz w:val="30"/>
          <w:szCs w:val="30"/>
        </w:rPr>
        <w:t>15</w:t>
      </w:r>
      <w:r w:rsidR="00521698" w:rsidRPr="00C20284">
        <w:rPr>
          <w:rFonts w:ascii="Angsana New" w:hAnsi="Angsana New"/>
          <w:spacing w:val="-2"/>
          <w:sz w:val="30"/>
          <w:szCs w:val="30"/>
        </w:rPr>
        <w:t xml:space="preserve"> </w:t>
      </w:r>
      <w:r w:rsidRPr="00C20284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Pr="00C20284">
        <w:rPr>
          <w:rFonts w:ascii="Angsana New" w:hAnsi="Angsana New"/>
          <w:sz w:val="30"/>
          <w:szCs w:val="30"/>
          <w:cs/>
        </w:rPr>
        <w:t xml:space="preserve"> </w:t>
      </w:r>
      <w:r w:rsidRPr="00C20284">
        <w:rPr>
          <w:rFonts w:ascii="Angsana New" w:eastAsia="Cordia New" w:hAnsi="Angsana New"/>
          <w:i/>
          <w:iCs/>
          <w:sz w:val="30"/>
          <w:szCs w:val="30"/>
          <w:cs/>
        </w:rPr>
        <w:t>(</w:t>
      </w:r>
      <w:r w:rsidR="009711B9" w:rsidRPr="009711B9">
        <w:rPr>
          <w:rFonts w:ascii="Angsana New" w:eastAsia="Cordia New" w:hAnsi="Angsana New"/>
          <w:i/>
          <w:iCs/>
          <w:sz w:val="30"/>
          <w:szCs w:val="30"/>
        </w:rPr>
        <w:t>2563</w:t>
      </w:r>
      <w:r w:rsidRPr="00C20284">
        <w:rPr>
          <w:rFonts w:ascii="Angsana New" w:eastAsia="Cordia New" w:hAnsi="Angsana New"/>
          <w:i/>
          <w:iCs/>
          <w:sz w:val="30"/>
          <w:szCs w:val="30"/>
        </w:rPr>
        <w:t>:</w:t>
      </w:r>
      <w:r w:rsidR="00D65091" w:rsidRPr="00C20284">
        <w:rPr>
          <w:rFonts w:ascii="Angsana New" w:eastAsia="Cordia New" w:hAnsi="Angsana New"/>
          <w:i/>
          <w:iCs/>
          <w:sz w:val="30"/>
          <w:szCs w:val="30"/>
        </w:rPr>
        <w:t xml:space="preserve"> </w:t>
      </w:r>
      <w:r w:rsidR="009711B9" w:rsidRPr="009711B9">
        <w:rPr>
          <w:rFonts w:ascii="Angsana New" w:eastAsia="Cordia New" w:hAnsi="Angsana New"/>
          <w:i/>
          <w:iCs/>
          <w:sz w:val="30"/>
          <w:szCs w:val="30"/>
        </w:rPr>
        <w:t>18</w:t>
      </w:r>
      <w:r w:rsidR="001262F3">
        <w:rPr>
          <w:rFonts w:ascii="Angsana New" w:eastAsia="Cordia New" w:hAnsi="Angsana New"/>
          <w:i/>
          <w:iCs/>
          <w:sz w:val="30"/>
          <w:szCs w:val="30"/>
        </w:rPr>
        <w:t xml:space="preserve"> </w:t>
      </w:r>
      <w:r w:rsidRPr="00C20284">
        <w:rPr>
          <w:rFonts w:ascii="Angsana New" w:eastAsia="Cordia New" w:hAnsi="Angsana New"/>
          <w:i/>
          <w:iCs/>
          <w:sz w:val="30"/>
          <w:szCs w:val="30"/>
          <w:cs/>
        </w:rPr>
        <w:t>ล้านบาท)</w:t>
      </w:r>
    </w:p>
    <w:p w14:paraId="146519B5" w14:textId="7833CEC7" w:rsidR="00C7748B" w:rsidRDefault="00C77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D16206C" w14:textId="33FFD24E" w:rsidR="00F1014A" w:rsidRPr="00C20284" w:rsidRDefault="009711B9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9711B9"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3F6D52">
        <w:rPr>
          <w:rFonts w:ascii="Angsana New" w:hAnsi="Angsana New"/>
          <w:b/>
          <w:bCs/>
          <w:sz w:val="30"/>
          <w:szCs w:val="30"/>
        </w:rPr>
        <w:t>2</w:t>
      </w:r>
      <w:r w:rsidR="00F1014A" w:rsidRPr="00C20284">
        <w:rPr>
          <w:rFonts w:ascii="Angsana New" w:hAnsi="Angsana New"/>
          <w:b/>
          <w:bCs/>
          <w:sz w:val="30"/>
          <w:szCs w:val="30"/>
        </w:rPr>
        <w:t>.</w:t>
      </w:r>
      <w:r w:rsidRPr="009711B9">
        <w:rPr>
          <w:rFonts w:ascii="Angsana New" w:hAnsi="Angsana New"/>
          <w:b/>
          <w:bCs/>
          <w:sz w:val="30"/>
          <w:szCs w:val="30"/>
        </w:rPr>
        <w:t>3</w:t>
      </w:r>
      <w:r w:rsidR="00F1014A" w:rsidRPr="00C20284">
        <w:rPr>
          <w:rFonts w:ascii="Angsana New" w:hAnsi="Angsana New"/>
          <w:b/>
          <w:bCs/>
          <w:sz w:val="30"/>
          <w:szCs w:val="30"/>
          <w:cs/>
        </w:rPr>
        <w:tab/>
        <w:t>เลตเตอร์ออฟเครดิต</w:t>
      </w:r>
    </w:p>
    <w:p w14:paraId="44E6AC72" w14:textId="77777777" w:rsidR="00F1014A" w:rsidRPr="00C20284" w:rsidRDefault="00F1014A" w:rsidP="002B1F72">
      <w:pPr>
        <w:pStyle w:val="BodyText2"/>
        <w:ind w:left="1080" w:right="63" w:hanging="538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69463C53" w14:textId="76A69538" w:rsidR="00ED1364" w:rsidRPr="00D0789D" w:rsidRDefault="00F1014A" w:rsidP="00DB51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9"/>
        <w:jc w:val="thaiDistribute"/>
        <w:rPr>
          <w:rFonts w:ascii="Angsana New" w:hAnsi="Angsana New"/>
          <w:sz w:val="30"/>
          <w:szCs w:val="30"/>
        </w:rPr>
      </w:pPr>
      <w:r w:rsidRPr="00C20284">
        <w:rPr>
          <w:rFonts w:ascii="Angsana New" w:hAnsi="Angsana New"/>
          <w:sz w:val="30"/>
          <w:szCs w:val="30"/>
          <w:cs/>
        </w:rPr>
        <w:t>บริษัทย่อยบางแห่งมีภาระผูกพัน</w:t>
      </w:r>
      <w:r w:rsidR="0085319D" w:rsidRPr="00C20284">
        <w:rPr>
          <w:rFonts w:ascii="Angsana New" w:hAnsi="Angsana New"/>
          <w:sz w:val="30"/>
          <w:szCs w:val="30"/>
          <w:cs/>
        </w:rPr>
        <w:t>ภายใต้</w:t>
      </w:r>
      <w:r w:rsidRPr="00C20284">
        <w:rPr>
          <w:rFonts w:ascii="Angsana New" w:hAnsi="Angsana New"/>
          <w:sz w:val="30"/>
          <w:szCs w:val="30"/>
          <w:cs/>
        </w:rPr>
        <w:t>เลตเตอร์ออฟเครดิตที่ออกแล้วเป็นจำนวนเงินรวม</w:t>
      </w:r>
      <w:r w:rsidR="00653314">
        <w:rPr>
          <w:rFonts w:ascii="Angsana New" w:hAnsi="Angsana New"/>
          <w:sz w:val="30"/>
          <w:szCs w:val="30"/>
        </w:rPr>
        <w:t xml:space="preserve"> 2,658 </w:t>
      </w:r>
      <w:r w:rsidRPr="00C20284">
        <w:rPr>
          <w:rFonts w:ascii="Angsana New" w:hAnsi="Angsana New"/>
          <w:sz w:val="30"/>
          <w:szCs w:val="30"/>
          <w:cs/>
        </w:rPr>
        <w:t xml:space="preserve">ล้านบาท </w:t>
      </w:r>
      <w:r w:rsidR="0034484A" w:rsidRPr="00C20284">
        <w:rPr>
          <w:rFonts w:ascii="Angsana New" w:eastAsia="Cordia New" w:hAnsi="Angsana New"/>
          <w:i/>
          <w:iCs/>
          <w:sz w:val="30"/>
          <w:szCs w:val="30"/>
          <w:cs/>
        </w:rPr>
        <w:t>(</w:t>
      </w:r>
      <w:r w:rsidR="009711B9" w:rsidRPr="009711B9">
        <w:rPr>
          <w:rFonts w:ascii="Angsana New" w:eastAsia="Cordia New" w:hAnsi="Angsana New"/>
          <w:i/>
          <w:iCs/>
          <w:sz w:val="30"/>
          <w:szCs w:val="30"/>
          <w:cs/>
        </w:rPr>
        <w:t>2563</w:t>
      </w:r>
      <w:r w:rsidR="0088679E" w:rsidRPr="00C20284">
        <w:rPr>
          <w:rFonts w:ascii="Angsana New" w:eastAsia="Cordia New" w:hAnsi="Angsana New"/>
          <w:i/>
          <w:iCs/>
          <w:sz w:val="30"/>
          <w:szCs w:val="30"/>
          <w:cs/>
        </w:rPr>
        <w:t xml:space="preserve">: </w:t>
      </w:r>
      <w:r w:rsidR="00653314">
        <w:rPr>
          <w:rFonts w:ascii="Angsana New" w:eastAsia="Cordia New" w:hAnsi="Angsana New"/>
          <w:i/>
          <w:iCs/>
          <w:sz w:val="30"/>
          <w:szCs w:val="30"/>
        </w:rPr>
        <w:t xml:space="preserve">2,051 </w:t>
      </w:r>
      <w:r w:rsidR="0088679E" w:rsidRPr="00C20284">
        <w:rPr>
          <w:rFonts w:ascii="Angsana New" w:eastAsia="Cordia New" w:hAnsi="Angsana New"/>
          <w:i/>
          <w:iCs/>
          <w:sz w:val="30"/>
          <w:szCs w:val="30"/>
          <w:cs/>
        </w:rPr>
        <w:t>ล้านบาท</w:t>
      </w:r>
      <w:r w:rsidRPr="00C20284">
        <w:rPr>
          <w:rFonts w:ascii="Angsana New" w:eastAsia="Cordia New" w:hAnsi="Angsana New"/>
          <w:i/>
          <w:iCs/>
          <w:sz w:val="30"/>
          <w:szCs w:val="30"/>
          <w:cs/>
        </w:rPr>
        <w:t>)</w:t>
      </w:r>
    </w:p>
    <w:p w14:paraId="7DDF1D55" w14:textId="23C6EB0D" w:rsidR="006F3B2A" w:rsidRDefault="006F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5D87A19" w14:textId="430DA77C" w:rsidR="003645D7" w:rsidRPr="00C20284" w:rsidRDefault="009711B9" w:rsidP="00B741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9711B9">
        <w:rPr>
          <w:rFonts w:ascii="Angsana New" w:hAnsi="Angsana New"/>
          <w:b/>
          <w:bCs/>
          <w:sz w:val="30"/>
          <w:szCs w:val="30"/>
        </w:rPr>
        <w:t>3</w:t>
      </w:r>
      <w:r w:rsidR="003F6D52">
        <w:rPr>
          <w:rFonts w:ascii="Angsana New" w:hAnsi="Angsana New"/>
          <w:b/>
          <w:bCs/>
          <w:sz w:val="30"/>
          <w:szCs w:val="30"/>
        </w:rPr>
        <w:t>2</w:t>
      </w:r>
      <w:r w:rsidR="00F1014A" w:rsidRPr="00C20284">
        <w:rPr>
          <w:rFonts w:ascii="Angsana New" w:hAnsi="Angsana New"/>
          <w:b/>
          <w:bCs/>
          <w:sz w:val="30"/>
          <w:szCs w:val="30"/>
        </w:rPr>
        <w:t>.</w:t>
      </w:r>
      <w:r w:rsidR="003C6613">
        <w:rPr>
          <w:rFonts w:ascii="Angsana New" w:hAnsi="Angsana New"/>
          <w:b/>
          <w:bCs/>
          <w:sz w:val="30"/>
          <w:szCs w:val="30"/>
        </w:rPr>
        <w:t>4</w:t>
      </w:r>
      <w:r w:rsidR="00F1014A" w:rsidRPr="00C20284">
        <w:rPr>
          <w:rFonts w:ascii="Angsana New" w:hAnsi="Angsana New"/>
          <w:b/>
          <w:bCs/>
          <w:sz w:val="30"/>
          <w:szCs w:val="30"/>
        </w:rPr>
        <w:tab/>
      </w:r>
      <w:r w:rsidR="006D0ACD" w:rsidRPr="00C20284">
        <w:rPr>
          <w:rFonts w:ascii="Angsana New" w:hAnsi="Angsana New"/>
          <w:b/>
          <w:bCs/>
          <w:sz w:val="30"/>
          <w:szCs w:val="30"/>
          <w:cs/>
        </w:rPr>
        <w:t>หนังสือค้ำประกัน</w:t>
      </w:r>
    </w:p>
    <w:p w14:paraId="4CD0D7D0" w14:textId="77777777" w:rsidR="00EC4737" w:rsidRPr="00C20284" w:rsidRDefault="00EC4737" w:rsidP="002B1F72">
      <w:pPr>
        <w:pStyle w:val="BodyText2"/>
        <w:ind w:left="1080" w:hanging="538"/>
        <w:jc w:val="thaiDistribute"/>
        <w:rPr>
          <w:rFonts w:ascii="Angsana New" w:hAnsi="Angsana New"/>
          <w:b/>
          <w:bCs/>
          <w:cs/>
        </w:rPr>
      </w:pPr>
    </w:p>
    <w:p w14:paraId="02F43263" w14:textId="548B9F9E" w:rsidR="004C45A6" w:rsidRPr="00C20284" w:rsidRDefault="007B6948" w:rsidP="002B1F72">
      <w:pPr>
        <w:pStyle w:val="a"/>
        <w:tabs>
          <w:tab w:val="clear" w:pos="1080"/>
        </w:tabs>
        <w:ind w:left="1440" w:hanging="360"/>
        <w:jc w:val="thaiDistribute"/>
        <w:rPr>
          <w:rFonts w:ascii="Angsana New" w:eastAsia="Cordia New" w:hAnsi="Angsana New" w:cs="Angsana New"/>
          <w:lang w:val="en-US"/>
        </w:rPr>
      </w:pPr>
      <w:r w:rsidRPr="00C20284">
        <w:rPr>
          <w:rFonts w:ascii="Angsana New" w:eastAsia="Cordia New" w:hAnsi="Angsana New" w:cs="Angsana New"/>
          <w:spacing w:val="-4"/>
          <w:lang w:val="en-US"/>
        </w:rPr>
        <w:t>(</w:t>
      </w:r>
      <w:r w:rsidRPr="00C20284">
        <w:rPr>
          <w:rFonts w:ascii="Angsana New" w:eastAsia="Cordia New" w:hAnsi="Angsana New" w:cs="Angsana New"/>
          <w:spacing w:val="-4"/>
          <w:cs/>
          <w:lang w:val="en-US"/>
        </w:rPr>
        <w:t>ก)</w:t>
      </w:r>
      <w:r w:rsidRPr="00C20284">
        <w:rPr>
          <w:rFonts w:ascii="Angsana New" w:eastAsia="Cordia New" w:hAnsi="Angsana New" w:cs="Angsana New"/>
          <w:spacing w:val="-4"/>
          <w:cs/>
          <w:lang w:val="en-US"/>
        </w:rPr>
        <w:tab/>
      </w:r>
      <w:r w:rsidR="00F1014A" w:rsidRPr="00C20284">
        <w:rPr>
          <w:rFonts w:ascii="Angsana New" w:eastAsia="Cordia New" w:hAnsi="Angsana New" w:cs="Angsana New"/>
          <w:spacing w:val="-4"/>
          <w:cs/>
          <w:lang w:val="en-US"/>
        </w:rPr>
        <w:t>บริษัทและบริษัทย่อยบางแห่งมีภาระผูกพันจากการที่สถาบันการเงินบางแห่งออกหนังสือค้ำประกันบริษัทและบริษัทย่อยดัง</w:t>
      </w:r>
      <w:r w:rsidR="00521698" w:rsidRPr="00C20284">
        <w:rPr>
          <w:rFonts w:ascii="Angsana New" w:eastAsia="Cordia New" w:hAnsi="Angsana New" w:cs="Angsana New"/>
          <w:spacing w:val="-4"/>
          <w:cs/>
          <w:lang w:val="en-US"/>
        </w:rPr>
        <w:t xml:space="preserve">กล่าวต่อหน่วยงานราชการและอื่นๆ </w:t>
      </w:r>
      <w:r w:rsidR="00F1014A" w:rsidRPr="00C20284">
        <w:rPr>
          <w:rFonts w:ascii="Angsana New" w:eastAsia="Cordia New" w:hAnsi="Angsana New" w:cs="Angsana New"/>
          <w:spacing w:val="-4"/>
          <w:cs/>
          <w:lang w:val="en-US"/>
        </w:rPr>
        <w:t>เป็นจำนวนเงิน</w:t>
      </w:r>
      <w:r w:rsidR="00F1014A" w:rsidRPr="00855744">
        <w:rPr>
          <w:rFonts w:ascii="Angsana New" w:eastAsia="Cordia New" w:hAnsi="Angsana New" w:cs="Angsana New"/>
          <w:spacing w:val="-4"/>
          <w:cs/>
          <w:lang w:val="en-US"/>
        </w:rPr>
        <w:t>รวม</w:t>
      </w:r>
      <w:r w:rsidR="00545B12" w:rsidRPr="00855744">
        <w:rPr>
          <w:rFonts w:ascii="Angsana New" w:eastAsia="Cordia New" w:hAnsi="Angsana New" w:cs="Angsana New"/>
          <w:spacing w:val="-4"/>
          <w:lang w:val="en-US"/>
        </w:rPr>
        <w:t xml:space="preserve"> </w:t>
      </w:r>
      <w:r w:rsidR="00CA5B05">
        <w:rPr>
          <w:rFonts w:ascii="Angsana New" w:eastAsia="Cordia New" w:hAnsi="Angsana New" w:cs="Angsana New"/>
          <w:spacing w:val="-4"/>
          <w:lang w:val="en-US"/>
        </w:rPr>
        <w:t>1</w:t>
      </w:r>
      <w:r w:rsidR="00D34A44">
        <w:rPr>
          <w:rFonts w:ascii="Angsana New" w:eastAsia="Cordia New" w:hAnsi="Angsana New" w:cs="Angsana New"/>
          <w:spacing w:val="-4"/>
          <w:lang w:val="en-US"/>
        </w:rPr>
        <w:t>1</w:t>
      </w:r>
      <w:r w:rsidR="001262F3" w:rsidRPr="00855744">
        <w:rPr>
          <w:rFonts w:ascii="Angsana New" w:eastAsia="Cordia New" w:hAnsi="Angsana New" w:cs="Angsana New"/>
          <w:spacing w:val="-4"/>
          <w:lang w:val="en-US"/>
        </w:rPr>
        <w:t xml:space="preserve"> </w:t>
      </w:r>
      <w:r w:rsidR="00F1014A" w:rsidRPr="00855744">
        <w:rPr>
          <w:rFonts w:ascii="Angsana New" w:eastAsia="Cordia New" w:hAnsi="Angsana New" w:cs="Angsana New"/>
          <w:spacing w:val="-4"/>
          <w:cs/>
          <w:lang w:val="en-US"/>
        </w:rPr>
        <w:t>ล้านบาท</w:t>
      </w:r>
      <w:r w:rsidR="00F1014A" w:rsidRPr="00367ADF">
        <w:rPr>
          <w:rFonts w:ascii="Angsana New" w:eastAsia="Cordia New" w:hAnsi="Angsana New" w:cs="Angsana New"/>
          <w:spacing w:val="-4"/>
          <w:cs/>
          <w:lang w:val="en-US"/>
        </w:rPr>
        <w:t xml:space="preserve"> และ</w:t>
      </w:r>
      <w:r w:rsidR="00BA7D83" w:rsidRPr="00367ADF">
        <w:rPr>
          <w:rFonts w:ascii="Angsana New" w:eastAsia="Cordia New" w:hAnsi="Angsana New" w:cs="Angsana New"/>
          <w:spacing w:val="-4"/>
          <w:lang w:val="en-US"/>
        </w:rPr>
        <w:t xml:space="preserve"> </w:t>
      </w:r>
      <w:r w:rsidR="000E6615">
        <w:rPr>
          <w:rFonts w:ascii="Angsana New" w:eastAsia="Cordia New" w:hAnsi="Angsana New" w:cs="Angsana New"/>
          <w:spacing w:val="-4"/>
          <w:lang w:val="en-US"/>
        </w:rPr>
        <w:t>1,518</w:t>
      </w:r>
      <w:r w:rsidR="002B2807" w:rsidRPr="00C20284">
        <w:rPr>
          <w:rFonts w:ascii="Angsana New" w:eastAsia="Cordia New" w:hAnsi="Angsana New" w:cs="Angsana New"/>
          <w:spacing w:val="-4"/>
          <w:lang w:val="en-US"/>
        </w:rPr>
        <w:t xml:space="preserve"> </w:t>
      </w:r>
      <w:r w:rsidR="002B2807" w:rsidRPr="00C20284">
        <w:rPr>
          <w:rFonts w:ascii="Angsana New" w:eastAsia="Cordia New" w:hAnsi="Angsana New" w:cs="Angsana New"/>
          <w:spacing w:val="-4"/>
          <w:lang w:val="en-US"/>
        </w:rPr>
        <w:br/>
      </w:r>
      <w:r w:rsidR="00F1014A" w:rsidRPr="00C20284">
        <w:rPr>
          <w:rFonts w:ascii="Angsana New" w:eastAsia="Cordia New" w:hAnsi="Angsana New" w:cs="Angsana New"/>
          <w:cs/>
          <w:lang w:val="en-US"/>
        </w:rPr>
        <w:t>ล้านบาท</w:t>
      </w:r>
      <w:r w:rsidR="002B2807" w:rsidRPr="00C20284">
        <w:rPr>
          <w:rFonts w:ascii="Angsana New" w:eastAsia="Cordia New" w:hAnsi="Angsana New" w:cs="Angsana New"/>
          <w:lang w:val="en-US"/>
        </w:rPr>
        <w:t xml:space="preserve"> </w:t>
      </w:r>
      <w:r w:rsidR="00F1014A" w:rsidRPr="00C20284">
        <w:rPr>
          <w:rFonts w:ascii="Angsana New" w:eastAsia="Cordia New" w:hAnsi="Angsana New" w:cs="Angsana New"/>
          <w:cs/>
          <w:lang w:val="en-US"/>
        </w:rPr>
        <w:t xml:space="preserve">ตามลำดับ </w:t>
      </w:r>
      <w:r w:rsidR="00F1014A" w:rsidRPr="00C20284">
        <w:rPr>
          <w:rFonts w:ascii="Angsana New" w:eastAsia="Cordia New" w:hAnsi="Angsana New" w:cs="Angsana New"/>
          <w:i/>
          <w:iCs/>
          <w:cs/>
          <w:lang w:val="en-US"/>
        </w:rPr>
        <w:t>(</w:t>
      </w:r>
      <w:r w:rsidR="009711B9" w:rsidRPr="009711B9">
        <w:rPr>
          <w:rFonts w:ascii="Angsana New" w:eastAsia="Cordia New" w:hAnsi="Angsana New" w:cs="Angsana New"/>
          <w:i/>
          <w:iCs/>
          <w:lang w:val="en-US"/>
        </w:rPr>
        <w:t>2563</w:t>
      </w:r>
      <w:r w:rsidR="00F1014A" w:rsidRPr="00C20284">
        <w:rPr>
          <w:rFonts w:ascii="Angsana New" w:eastAsia="Cordia New" w:hAnsi="Angsana New" w:cs="Angsana New"/>
          <w:i/>
          <w:iCs/>
          <w:lang w:val="en-US"/>
        </w:rPr>
        <w:t xml:space="preserve">: </w:t>
      </w:r>
      <w:r w:rsidR="009711B9" w:rsidRPr="009711B9">
        <w:rPr>
          <w:rFonts w:ascii="Angsana New" w:eastAsia="Cordia New" w:hAnsi="Angsana New" w:cs="Angsana New"/>
          <w:i/>
          <w:iCs/>
          <w:lang w:val="en-US"/>
        </w:rPr>
        <w:t>16</w:t>
      </w:r>
      <w:r w:rsidR="00786572" w:rsidRPr="00C20284">
        <w:rPr>
          <w:rFonts w:ascii="Angsana New" w:eastAsia="Cordia New" w:hAnsi="Angsana New" w:cs="Angsana New"/>
          <w:i/>
          <w:iCs/>
          <w:lang w:val="en-US"/>
        </w:rPr>
        <w:t xml:space="preserve"> </w:t>
      </w:r>
      <w:r w:rsidR="00F1014A" w:rsidRPr="00C20284">
        <w:rPr>
          <w:rFonts w:ascii="Angsana New" w:eastAsia="Cordia New" w:hAnsi="Angsana New" w:cs="Angsana New"/>
          <w:i/>
          <w:iCs/>
          <w:cs/>
          <w:lang w:val="en-US"/>
        </w:rPr>
        <w:t xml:space="preserve">ล้านบาท  และ </w:t>
      </w:r>
      <w:r w:rsidR="009711B9" w:rsidRPr="009711B9">
        <w:rPr>
          <w:rFonts w:ascii="Angsana New" w:eastAsia="Cordia New" w:hAnsi="Angsana New" w:cs="Angsana New"/>
          <w:i/>
          <w:iCs/>
          <w:lang w:val="en-US"/>
        </w:rPr>
        <w:t>2</w:t>
      </w:r>
      <w:r w:rsidR="001262F3">
        <w:rPr>
          <w:rFonts w:ascii="Angsana New" w:eastAsia="Cordia New" w:hAnsi="Angsana New" w:cs="Angsana New"/>
          <w:i/>
          <w:iCs/>
          <w:lang w:val="en-US"/>
        </w:rPr>
        <w:t>,</w:t>
      </w:r>
      <w:r w:rsidR="003C6613">
        <w:rPr>
          <w:rFonts w:ascii="Angsana New" w:eastAsia="Cordia New" w:hAnsi="Angsana New" w:cs="Angsana New"/>
          <w:i/>
          <w:iCs/>
          <w:lang w:val="en-US"/>
        </w:rPr>
        <w:t>4</w:t>
      </w:r>
      <w:r w:rsidR="009711B9" w:rsidRPr="009711B9">
        <w:rPr>
          <w:rFonts w:ascii="Angsana New" w:eastAsia="Cordia New" w:hAnsi="Angsana New" w:cs="Angsana New"/>
          <w:i/>
          <w:iCs/>
          <w:lang w:val="en-US"/>
        </w:rPr>
        <w:t>90</w:t>
      </w:r>
      <w:r w:rsidR="00786572" w:rsidRPr="00C20284">
        <w:rPr>
          <w:rFonts w:ascii="Angsana New" w:eastAsia="Cordia New" w:hAnsi="Angsana New" w:cs="Angsana New"/>
          <w:i/>
          <w:iCs/>
          <w:lang w:val="en-US"/>
        </w:rPr>
        <w:t xml:space="preserve"> </w:t>
      </w:r>
      <w:r w:rsidR="00F1014A" w:rsidRPr="00C20284">
        <w:rPr>
          <w:rFonts w:ascii="Angsana New" w:eastAsia="Cordia New" w:hAnsi="Angsana New" w:cs="Angsana New"/>
          <w:i/>
          <w:iCs/>
          <w:cs/>
          <w:lang w:val="en-US"/>
        </w:rPr>
        <w:t>ล้านบาท ตามลำดับ)</w:t>
      </w:r>
      <w:r w:rsidR="00F1014A" w:rsidRPr="00C20284">
        <w:rPr>
          <w:rFonts w:ascii="Angsana New" w:eastAsia="Cordia New" w:hAnsi="Angsana New" w:cs="Angsana New"/>
          <w:cs/>
          <w:lang w:val="en-US"/>
        </w:rPr>
        <w:t xml:space="preserve"> หนังสือค้ำประกันเหล่านี้ส่วนใหญ่เป็น</w:t>
      </w:r>
      <w:r w:rsidR="002B2807" w:rsidRPr="00C20284">
        <w:rPr>
          <w:rFonts w:ascii="Angsana New" w:eastAsia="Cordia New" w:hAnsi="Angsana New" w:cs="Angsana New"/>
          <w:cs/>
          <w:lang w:val="en-US"/>
        </w:rPr>
        <w:t>การ</w:t>
      </w:r>
      <w:r w:rsidR="00F1014A" w:rsidRPr="00C20284">
        <w:rPr>
          <w:rFonts w:ascii="Angsana New" w:eastAsia="Cordia New" w:hAnsi="Angsana New" w:cs="Angsana New"/>
          <w:cs/>
          <w:lang w:val="en-US"/>
        </w:rPr>
        <w:t>ค้ำประกันค่าภาษี ค่าอากรต่างๆ และการขายสินค้า</w:t>
      </w:r>
    </w:p>
    <w:p w14:paraId="6D3DC20D" w14:textId="77777777" w:rsidR="007B6948" w:rsidRPr="00C20284" w:rsidRDefault="007B6948" w:rsidP="002B1F72">
      <w:pPr>
        <w:pStyle w:val="a"/>
        <w:tabs>
          <w:tab w:val="clear" w:pos="1080"/>
        </w:tabs>
        <w:ind w:left="1440" w:hanging="360"/>
        <w:jc w:val="thaiDistribute"/>
        <w:rPr>
          <w:rFonts w:ascii="Angsana New" w:eastAsia="Cordia New" w:hAnsi="Angsana New" w:cs="Angsana New"/>
          <w:spacing w:val="-4"/>
          <w:sz w:val="24"/>
          <w:szCs w:val="24"/>
          <w:lang w:val="en-US"/>
        </w:rPr>
      </w:pPr>
    </w:p>
    <w:p w14:paraId="671C0B23" w14:textId="7FA49F84" w:rsidR="00FC5057" w:rsidRDefault="007A2779">
      <w:pPr>
        <w:pStyle w:val="a"/>
        <w:tabs>
          <w:tab w:val="clear" w:pos="1080"/>
          <w:tab w:val="left" w:pos="1620"/>
        </w:tabs>
        <w:ind w:left="1440" w:hanging="360"/>
        <w:jc w:val="thaiDistribute"/>
        <w:rPr>
          <w:rFonts w:ascii="Angsana New" w:eastAsia="Cordia New" w:hAnsi="Angsana New" w:cs="Angsana New"/>
          <w:i/>
          <w:iCs/>
          <w:spacing w:val="-4"/>
          <w:lang w:val="en-US"/>
        </w:rPr>
      </w:pPr>
      <w:r w:rsidRPr="007A2779">
        <w:rPr>
          <w:rFonts w:ascii="Angsana New" w:eastAsia="Cordia New" w:hAnsi="Angsana New" w:cs="Angsana New"/>
          <w:spacing w:val="-4"/>
          <w:cs/>
          <w:lang w:val="en-US"/>
        </w:rPr>
        <w:t>(ข</w:t>
      </w:r>
      <w:r>
        <w:rPr>
          <w:rFonts w:ascii="Angsana New" w:eastAsia="Cordia New" w:hAnsi="Angsana New" w:cs="Angsana New"/>
          <w:spacing w:val="-4"/>
          <w:cs/>
          <w:lang w:val="en-US"/>
        </w:rPr>
        <w:t>)</w:t>
      </w:r>
      <w:r>
        <w:rPr>
          <w:rFonts w:ascii="Angsana New" w:eastAsia="Cordia New" w:hAnsi="Angsana New" w:cs="Angsana New"/>
          <w:spacing w:val="-4"/>
          <w:cs/>
          <w:lang w:val="en-US"/>
        </w:rPr>
        <w:tab/>
      </w:r>
      <w:r w:rsidR="007B6948" w:rsidRPr="00C20284">
        <w:rPr>
          <w:rFonts w:ascii="Angsana New" w:eastAsia="Cordia New" w:hAnsi="Angsana New" w:cs="Angsana New"/>
          <w:spacing w:val="-4"/>
          <w:cs/>
          <w:lang w:val="en-US"/>
        </w:rPr>
        <w:t>บริษัทย่อยในต่างประเทศ</w:t>
      </w:r>
      <w:r w:rsidR="00B75489">
        <w:rPr>
          <w:rFonts w:ascii="Angsana New" w:eastAsia="Cordia New" w:hAnsi="Angsana New" w:cs="Angsana New" w:hint="cs"/>
          <w:spacing w:val="-4"/>
          <w:cs/>
          <w:lang w:val="en-US"/>
        </w:rPr>
        <w:t>บาง</w:t>
      </w:r>
      <w:r w:rsidR="007B6948" w:rsidRPr="00C20284">
        <w:rPr>
          <w:rFonts w:ascii="Angsana New" w:eastAsia="Cordia New" w:hAnsi="Angsana New" w:cs="Angsana New"/>
          <w:spacing w:val="-4"/>
          <w:cs/>
          <w:lang w:val="en-US"/>
        </w:rPr>
        <w:t>แห่งมีภาระผูกพันจากการออกหนังสือค้ำประกันให้กับสถาบันการเงิน</w:t>
      </w:r>
      <w:r w:rsidR="00D81E6C" w:rsidRPr="00C20284">
        <w:rPr>
          <w:rFonts w:ascii="Angsana New" w:eastAsia="Cordia New" w:hAnsi="Angsana New" w:cs="Angsana New"/>
          <w:spacing w:val="-4"/>
          <w:cs/>
          <w:lang w:val="en-US"/>
        </w:rPr>
        <w:br/>
      </w:r>
      <w:r w:rsidR="007B6948" w:rsidRPr="00C20284">
        <w:rPr>
          <w:rFonts w:ascii="Angsana New" w:eastAsia="Cordia New" w:hAnsi="Angsana New" w:cs="Angsana New"/>
          <w:spacing w:val="-4"/>
          <w:cs/>
          <w:lang w:val="en-US"/>
        </w:rPr>
        <w:t>ในต่างประเทศที่ให้สินเชื่อแก่ลูกค้าในกลุ่มธุรกิจอาหารสัตว์ของบริษัทย่อยเหล่านั้นจำนวน</w:t>
      </w:r>
      <w:r w:rsidR="00082872" w:rsidRPr="00C20284">
        <w:rPr>
          <w:rFonts w:ascii="Angsana New" w:eastAsia="Cordia New" w:hAnsi="Angsana New" w:cs="Angsana New"/>
          <w:spacing w:val="-4"/>
          <w:lang w:val="en-US"/>
        </w:rPr>
        <w:t xml:space="preserve"> </w:t>
      </w:r>
      <w:r w:rsidR="007758BF">
        <w:rPr>
          <w:rFonts w:ascii="Angsana New" w:eastAsia="Cordia New" w:hAnsi="Angsana New" w:cs="Angsana New"/>
          <w:spacing w:val="-4"/>
          <w:lang w:val="en-US"/>
        </w:rPr>
        <w:t>253</w:t>
      </w:r>
      <w:r w:rsidR="006906B9" w:rsidRPr="00C20284">
        <w:rPr>
          <w:rFonts w:ascii="Angsana New" w:eastAsia="Cordia New" w:hAnsi="Angsana New" w:cs="Angsana New"/>
          <w:spacing w:val="-4"/>
          <w:lang w:val="en-US"/>
        </w:rPr>
        <w:t xml:space="preserve"> </w:t>
      </w:r>
      <w:r w:rsidR="007B6948" w:rsidRPr="00C20284">
        <w:rPr>
          <w:rFonts w:ascii="Angsana New" w:eastAsia="Cordia New" w:hAnsi="Angsana New" w:cs="Angsana New"/>
          <w:spacing w:val="-4"/>
          <w:cs/>
          <w:lang w:val="en-US"/>
        </w:rPr>
        <w:t xml:space="preserve">ล้านบาท </w:t>
      </w:r>
      <w:r w:rsidR="007B6948" w:rsidRPr="00C20284">
        <w:rPr>
          <w:rFonts w:ascii="Angsana New" w:eastAsia="Cordia New" w:hAnsi="Angsana New" w:cs="Angsana New"/>
          <w:i/>
          <w:iCs/>
          <w:spacing w:val="-4"/>
          <w:cs/>
          <w:lang w:val="en-US"/>
        </w:rPr>
        <w:t>(</w:t>
      </w:r>
      <w:r w:rsidR="009711B9" w:rsidRPr="009711B9">
        <w:rPr>
          <w:rFonts w:ascii="Angsana New" w:eastAsia="Cordia New" w:hAnsi="Angsana New" w:cs="Angsana New"/>
          <w:i/>
          <w:iCs/>
          <w:spacing w:val="-4"/>
          <w:lang w:val="en-US"/>
        </w:rPr>
        <w:t>2563</w:t>
      </w:r>
      <w:r w:rsidR="007B6948" w:rsidRPr="00C20284">
        <w:rPr>
          <w:rFonts w:ascii="Angsana New" w:eastAsia="Cordia New" w:hAnsi="Angsana New" w:cs="Angsana New"/>
          <w:i/>
          <w:iCs/>
          <w:spacing w:val="-4"/>
          <w:lang w:val="en-US"/>
        </w:rPr>
        <w:t>:</w:t>
      </w:r>
      <w:r w:rsidR="007B6948" w:rsidRPr="00C20284">
        <w:rPr>
          <w:rFonts w:ascii="Angsana New" w:eastAsia="Cordia New" w:hAnsi="Angsana New" w:cs="Angsana New"/>
          <w:i/>
          <w:iCs/>
          <w:spacing w:val="-4"/>
          <w:cs/>
          <w:lang w:val="en-US"/>
        </w:rPr>
        <w:t xml:space="preserve"> </w:t>
      </w:r>
      <w:r w:rsidR="009711B9" w:rsidRPr="009711B9">
        <w:rPr>
          <w:rFonts w:ascii="Angsana New" w:eastAsia="Cordia New" w:hAnsi="Angsana New" w:cs="Angsana New"/>
          <w:i/>
          <w:iCs/>
          <w:spacing w:val="-4"/>
          <w:lang w:val="en-US"/>
        </w:rPr>
        <w:t>305</w:t>
      </w:r>
      <w:r w:rsidR="001262F3">
        <w:rPr>
          <w:rFonts w:ascii="Angsana New" w:eastAsia="Cordia New" w:hAnsi="Angsana New" w:cs="Angsana New"/>
          <w:i/>
          <w:iCs/>
          <w:spacing w:val="-4"/>
          <w:lang w:val="en-US"/>
        </w:rPr>
        <w:t xml:space="preserve"> </w:t>
      </w:r>
      <w:r w:rsidR="007B6948" w:rsidRPr="00C20284">
        <w:rPr>
          <w:rFonts w:ascii="Angsana New" w:eastAsia="Cordia New" w:hAnsi="Angsana New" w:cs="Angsana New"/>
          <w:i/>
          <w:iCs/>
          <w:spacing w:val="-4"/>
          <w:cs/>
          <w:lang w:val="en-US"/>
        </w:rPr>
        <w:t>ล้านบาท)</w:t>
      </w:r>
    </w:p>
    <w:p w14:paraId="7430E011" w14:textId="77777777" w:rsidR="00FB4085" w:rsidRPr="00057136" w:rsidRDefault="00FB4085" w:rsidP="000571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ordia New" w:hAnsi="Angsana New"/>
          <w:b/>
          <w:bCs/>
          <w:sz w:val="30"/>
          <w:szCs w:val="30"/>
        </w:rPr>
      </w:pPr>
    </w:p>
    <w:p w14:paraId="727A3E15" w14:textId="70DAA7B2" w:rsidR="00FE56C9" w:rsidRDefault="009711B9" w:rsidP="003403BE">
      <w:pPr>
        <w:pStyle w:val="a"/>
        <w:ind w:firstLine="540"/>
        <w:jc w:val="thaiDistribute"/>
        <w:rPr>
          <w:rFonts w:ascii="Angsana New" w:eastAsia="Cordia New" w:hAnsi="Angsana New" w:cs="Angsana New"/>
          <w:b/>
          <w:bCs/>
          <w:spacing w:val="-4"/>
          <w:lang w:val="en-US"/>
        </w:rPr>
      </w:pPr>
      <w:r w:rsidRPr="009711B9">
        <w:rPr>
          <w:rFonts w:ascii="Angsana New" w:eastAsia="Cordia New" w:hAnsi="Angsana New" w:cs="Angsana New"/>
          <w:b/>
          <w:bCs/>
          <w:spacing w:val="-4"/>
          <w:lang w:val="en-US"/>
        </w:rPr>
        <w:t>3</w:t>
      </w:r>
      <w:r w:rsidR="003F6D52">
        <w:rPr>
          <w:rFonts w:ascii="Angsana New" w:eastAsia="Cordia New" w:hAnsi="Angsana New" w:cs="Angsana New"/>
          <w:b/>
          <w:bCs/>
          <w:spacing w:val="-4"/>
          <w:lang w:val="en-US"/>
        </w:rPr>
        <w:t>2</w:t>
      </w:r>
      <w:r w:rsidR="00FE56C9">
        <w:rPr>
          <w:rFonts w:ascii="Angsana New" w:eastAsia="Cordia New" w:hAnsi="Angsana New" w:cs="Angsana New"/>
          <w:b/>
          <w:bCs/>
          <w:spacing w:val="-4"/>
          <w:lang w:val="en-US"/>
        </w:rPr>
        <w:t>.</w:t>
      </w:r>
      <w:r w:rsidRPr="009711B9">
        <w:rPr>
          <w:rFonts w:ascii="Angsana New" w:eastAsia="Cordia New" w:hAnsi="Angsana New" w:cs="Angsana New"/>
          <w:b/>
          <w:bCs/>
          <w:spacing w:val="-4"/>
          <w:lang w:val="en-US"/>
        </w:rPr>
        <w:t>5</w:t>
      </w:r>
      <w:r w:rsidR="00FE56C9">
        <w:rPr>
          <w:rFonts w:ascii="Angsana New" w:eastAsia="Cordia New" w:hAnsi="Angsana New" w:cs="Angsana New"/>
          <w:b/>
          <w:bCs/>
          <w:spacing w:val="-4"/>
          <w:lang w:val="en-US"/>
        </w:rPr>
        <w:tab/>
      </w:r>
      <w:r w:rsidR="00DC1E20" w:rsidRPr="00367ADF">
        <w:rPr>
          <w:rFonts w:ascii="Angsana New" w:eastAsia="Cordia New" w:hAnsi="Angsana New" w:cs="Angsana New"/>
          <w:b/>
          <w:bCs/>
          <w:spacing w:val="-4"/>
          <w:cs/>
          <w:lang w:val="en-US"/>
        </w:rPr>
        <w:t>ผู้ให้การสนับสนุน</w:t>
      </w:r>
    </w:p>
    <w:p w14:paraId="77D014BF" w14:textId="04B8D26F" w:rsidR="00FE56C9" w:rsidRDefault="00FE56C9" w:rsidP="00FE56C9">
      <w:pPr>
        <w:pStyle w:val="a"/>
        <w:tabs>
          <w:tab w:val="clear" w:pos="1080"/>
          <w:tab w:val="left" w:pos="1620"/>
        </w:tabs>
        <w:ind w:firstLine="540"/>
        <w:jc w:val="thaiDistribute"/>
        <w:rPr>
          <w:rFonts w:ascii="Angsana New" w:eastAsia="Cordia New" w:hAnsi="Angsana New" w:cs="Angsana New"/>
          <w:spacing w:val="-4"/>
          <w:lang w:val="en-US"/>
        </w:rPr>
      </w:pPr>
    </w:p>
    <w:p w14:paraId="416DA74B" w14:textId="5C762B3E" w:rsidR="00FE56C9" w:rsidRDefault="00FE56C9" w:rsidP="00102C47">
      <w:pPr>
        <w:pStyle w:val="a"/>
        <w:tabs>
          <w:tab w:val="clear" w:pos="1080"/>
          <w:tab w:val="left" w:pos="1620"/>
        </w:tabs>
        <w:ind w:left="1080" w:right="-27"/>
        <w:jc w:val="thaiDistribute"/>
        <w:rPr>
          <w:rFonts w:ascii="Angsana New" w:eastAsia="Cordia New" w:hAnsi="Angsana New" w:cs="Angsana New"/>
          <w:spacing w:val="-4"/>
          <w:lang w:val="en-US"/>
        </w:rPr>
      </w:pPr>
      <w:r w:rsidRPr="00367ADF">
        <w:rPr>
          <w:rFonts w:ascii="Angsana New" w:eastAsia="Cordia New" w:hAnsi="Angsana New" w:cs="Angsana New"/>
          <w:spacing w:val="-4"/>
          <w:cs/>
          <w:lang w:val="en-US"/>
        </w:rPr>
        <w:t>บริษัทเป็นผู้ให้การสนับสนุน (</w:t>
      </w:r>
      <w:r w:rsidRPr="00367ADF">
        <w:rPr>
          <w:rFonts w:ascii="Angsana New" w:eastAsia="Cordia New" w:hAnsi="Angsana New" w:cs="Angsana New"/>
          <w:spacing w:val="-4"/>
          <w:lang w:val="en-US"/>
        </w:rPr>
        <w:t xml:space="preserve">Sponsor Undertaking) </w:t>
      </w:r>
      <w:r w:rsidRPr="00367ADF">
        <w:rPr>
          <w:rFonts w:ascii="Angsana New" w:eastAsia="Cordia New" w:hAnsi="Angsana New" w:cs="Angsana New"/>
          <w:spacing w:val="-4"/>
          <w:cs/>
          <w:lang w:val="en-US"/>
        </w:rPr>
        <w:t>หุ้นกู้อนุพันธ์ที่ออกโดยบริษัทย่อย ตามที่เปิดเผยใน</w:t>
      </w:r>
      <w:r>
        <w:rPr>
          <w:rFonts w:ascii="Angsana New" w:eastAsia="Cordia New" w:hAnsi="Angsana New" w:cs="Angsana New"/>
          <w:spacing w:val="-4"/>
          <w:lang w:val="en-US"/>
        </w:rPr>
        <w:br/>
      </w:r>
      <w:r w:rsidRPr="00367ADF">
        <w:rPr>
          <w:rFonts w:ascii="Angsana New" w:eastAsia="Cordia New" w:hAnsi="Angsana New" w:cs="Angsana New"/>
          <w:spacing w:val="-4"/>
          <w:cs/>
          <w:lang w:val="en-US"/>
        </w:rPr>
        <w:t xml:space="preserve">หมายเหตุข้อ </w:t>
      </w:r>
      <w:r w:rsidR="00E91E4A">
        <w:rPr>
          <w:rFonts w:ascii="Angsana New" w:eastAsia="Cordia New" w:hAnsi="Angsana New" w:cs="Angsana New"/>
          <w:spacing w:val="-4"/>
          <w:lang w:val="en-US"/>
        </w:rPr>
        <w:t>18</w:t>
      </w:r>
      <w:r w:rsidR="00E9085B">
        <w:rPr>
          <w:rFonts w:ascii="Angsana New" w:eastAsia="Cordia New" w:hAnsi="Angsana New" w:cs="Angsana New"/>
          <w:spacing w:val="-4"/>
          <w:lang w:val="en-US"/>
        </w:rPr>
        <w:t xml:space="preserve"> </w:t>
      </w:r>
    </w:p>
    <w:p w14:paraId="3C65D831" w14:textId="77777777" w:rsidR="005B752E" w:rsidRDefault="005B752E" w:rsidP="00102C47">
      <w:pPr>
        <w:pStyle w:val="a"/>
        <w:tabs>
          <w:tab w:val="clear" w:pos="1080"/>
          <w:tab w:val="left" w:pos="1620"/>
        </w:tabs>
        <w:ind w:left="1080" w:right="-27"/>
        <w:jc w:val="thaiDistribute"/>
        <w:rPr>
          <w:rFonts w:ascii="Angsana New" w:eastAsia="Cordia New" w:hAnsi="Angsana New" w:cs="Angsana New"/>
          <w:spacing w:val="-4"/>
          <w:lang w:val="en-US"/>
        </w:rPr>
      </w:pPr>
    </w:p>
    <w:p w14:paraId="677616C8" w14:textId="00C37E1E" w:rsidR="00FC5057" w:rsidRPr="002F7E28" w:rsidRDefault="00FC5057" w:rsidP="00367ADF">
      <w:pPr>
        <w:pStyle w:val="Heading1"/>
        <w:tabs>
          <w:tab w:val="clear" w:pos="283"/>
        </w:tabs>
        <w:ind w:left="540" w:hanging="540"/>
        <w:rPr>
          <w:cs/>
          <w:lang w:val="en-GB"/>
        </w:rPr>
      </w:pPr>
      <w:r w:rsidRPr="002F7E28">
        <w:rPr>
          <w:rFonts w:cs="Angsana New" w:hint="cs"/>
          <w:szCs w:val="30"/>
          <w:cs/>
        </w:rPr>
        <w:t>เหตุการณ์ภายหลังรอบระยะเวลารายงาน</w:t>
      </w:r>
    </w:p>
    <w:p w14:paraId="37A3EB26" w14:textId="55A1267F" w:rsidR="00762673" w:rsidRDefault="00762673" w:rsidP="00762673">
      <w:pPr>
        <w:pStyle w:val="block"/>
        <w:spacing w:after="0" w:line="240" w:lineRule="auto"/>
        <w:ind w:left="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480EB9C6" w14:textId="7466BA3F" w:rsidR="009124D5" w:rsidRDefault="00371C36" w:rsidP="00912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36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3</w:t>
      </w:r>
      <w:r w:rsidR="00432880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>.1</w:t>
      </w:r>
      <w:r w:rsidR="00102C47" w:rsidRPr="00A55526">
        <w:rPr>
          <w:rFonts w:asciiTheme="majorBidi" w:hAnsiTheme="majorBidi" w:cstheme="majorBidi"/>
          <w:sz w:val="30"/>
          <w:szCs w:val="30"/>
        </w:rPr>
        <w:tab/>
      </w:r>
      <w:r w:rsidR="00102C47" w:rsidRPr="00A55526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102C47" w:rsidRPr="00A55526">
        <w:rPr>
          <w:rFonts w:asciiTheme="majorBidi" w:hAnsiTheme="majorBidi" w:cstheme="majorBidi"/>
          <w:sz w:val="30"/>
          <w:szCs w:val="30"/>
        </w:rPr>
        <w:t xml:space="preserve">15 </w:t>
      </w:r>
      <w:r w:rsidR="00102C47" w:rsidRPr="00A55526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102C47" w:rsidRPr="00A55526">
        <w:rPr>
          <w:rFonts w:asciiTheme="majorBidi" w:hAnsiTheme="majorBidi" w:cstheme="majorBidi"/>
          <w:sz w:val="30"/>
          <w:szCs w:val="30"/>
        </w:rPr>
        <w:t xml:space="preserve">2564 </w:t>
      </w:r>
      <w:r w:rsidR="00102C47" w:rsidRPr="00A55526">
        <w:rPr>
          <w:rFonts w:asciiTheme="majorBidi" w:hAnsiTheme="majorBidi" w:cstheme="majorBidi"/>
          <w:sz w:val="30"/>
          <w:szCs w:val="30"/>
          <w:cs/>
        </w:rPr>
        <w:t xml:space="preserve">ที่การประชุมผู้ถือหุ้นพิเศษของ </w:t>
      </w:r>
      <w:r w:rsidR="00102C47" w:rsidRPr="00A55526">
        <w:rPr>
          <w:rFonts w:asciiTheme="majorBidi" w:hAnsiTheme="majorBidi" w:cstheme="majorBidi"/>
          <w:sz w:val="30"/>
          <w:szCs w:val="30"/>
        </w:rPr>
        <w:t xml:space="preserve">C.P. Pokphand Co., Ltd. (“CPP”) </w:t>
      </w:r>
      <w:r w:rsidR="00102C47" w:rsidRPr="00A55526">
        <w:rPr>
          <w:rFonts w:asciiTheme="majorBidi" w:hAnsiTheme="majorBidi" w:cstheme="majorBidi"/>
          <w:sz w:val="30"/>
          <w:szCs w:val="30"/>
          <w:cs/>
        </w:rPr>
        <w:t xml:space="preserve">ซึ่งเป็นบริษัทย่อยที่บริษัทถือหุ้นทางตรงและทางอ้อมในสัดส่วนร้อยละ </w:t>
      </w:r>
      <w:r w:rsidR="00102C47" w:rsidRPr="00A55526">
        <w:rPr>
          <w:rFonts w:asciiTheme="majorBidi" w:hAnsiTheme="majorBidi" w:cstheme="majorBidi"/>
          <w:sz w:val="30"/>
          <w:szCs w:val="30"/>
        </w:rPr>
        <w:t xml:space="preserve">52.25 </w:t>
      </w:r>
      <w:r w:rsidR="00102C47" w:rsidRPr="00A55526">
        <w:rPr>
          <w:rFonts w:asciiTheme="majorBidi" w:hAnsiTheme="majorBidi" w:cstheme="majorBidi"/>
          <w:sz w:val="30"/>
          <w:szCs w:val="30"/>
          <w:cs/>
        </w:rPr>
        <w:t>มีมติอนุมัติ</w:t>
      </w:r>
      <w:r w:rsidR="00540D47">
        <w:rPr>
          <w:rFonts w:asciiTheme="majorBidi" w:hAnsiTheme="majorBidi" w:cstheme="majorBidi" w:hint="cs"/>
          <w:sz w:val="30"/>
          <w:szCs w:val="30"/>
          <w:cs/>
        </w:rPr>
        <w:t>ให้นำหุ้นสามัญ</w:t>
      </w:r>
      <w:r w:rsidR="00102C47" w:rsidRPr="00A55526">
        <w:rPr>
          <w:rFonts w:asciiTheme="majorBidi" w:hAnsiTheme="majorBidi" w:cstheme="majorBidi"/>
          <w:sz w:val="30"/>
          <w:szCs w:val="30"/>
          <w:cs/>
        </w:rPr>
        <w:t xml:space="preserve">ของ </w:t>
      </w:r>
      <w:r w:rsidR="00102C47" w:rsidRPr="00A55526">
        <w:rPr>
          <w:rFonts w:asciiTheme="majorBidi" w:hAnsiTheme="majorBidi" w:cstheme="majorBidi"/>
          <w:sz w:val="30"/>
          <w:szCs w:val="30"/>
        </w:rPr>
        <w:t xml:space="preserve">CPP </w:t>
      </w:r>
      <w:r w:rsidR="00102C47" w:rsidRPr="00A55526">
        <w:rPr>
          <w:rFonts w:asciiTheme="majorBidi" w:hAnsiTheme="majorBidi" w:cstheme="majorBidi"/>
          <w:sz w:val="30"/>
          <w:szCs w:val="30"/>
          <w:cs/>
        </w:rPr>
        <w:t xml:space="preserve">ออกจากการเป็นหลักทรัพย์จดทะเบียนในตลาดหลักทรัพย์ฮ่องกง </w:t>
      </w:r>
      <w:r w:rsidR="00102C47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102C47" w:rsidRPr="00A55526">
        <w:rPr>
          <w:rFonts w:asciiTheme="majorBidi" w:hAnsiTheme="majorBidi" w:cstheme="majorBidi"/>
          <w:sz w:val="30"/>
          <w:szCs w:val="30"/>
          <w:cs/>
        </w:rPr>
        <w:t xml:space="preserve">หุ้นสามัญของ </w:t>
      </w:r>
      <w:r w:rsidR="00102C47" w:rsidRPr="00A55526">
        <w:rPr>
          <w:rFonts w:asciiTheme="majorBidi" w:hAnsiTheme="majorBidi" w:cstheme="majorBidi"/>
          <w:sz w:val="30"/>
          <w:szCs w:val="30"/>
        </w:rPr>
        <w:t xml:space="preserve">CPP </w:t>
      </w:r>
      <w:r w:rsidR="00102C47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="00102C47" w:rsidRPr="00A55526">
        <w:rPr>
          <w:rFonts w:asciiTheme="majorBidi" w:hAnsiTheme="majorBidi" w:cstheme="majorBidi"/>
          <w:sz w:val="30"/>
          <w:szCs w:val="30"/>
          <w:cs/>
        </w:rPr>
        <w:t>ถูกเพิกถอนออกจากการเป็นหลักทรัพย์จดทะเบียนใน</w:t>
      </w:r>
      <w:r w:rsidR="006C5809">
        <w:rPr>
          <w:rFonts w:asciiTheme="majorBidi" w:hAnsiTheme="majorBidi" w:cstheme="majorBidi" w:hint="cs"/>
          <w:sz w:val="30"/>
          <w:szCs w:val="30"/>
          <w:cs/>
        </w:rPr>
        <w:t>ตลาดหลักทรัพย์ฮ่องกง</w:t>
      </w:r>
      <w:r w:rsidR="00AA6B23">
        <w:rPr>
          <w:rFonts w:asciiTheme="majorBidi" w:hAnsiTheme="majorBidi" w:cstheme="majorBidi" w:hint="cs"/>
          <w:sz w:val="30"/>
          <w:szCs w:val="30"/>
          <w:cs/>
        </w:rPr>
        <w:t>เมื่อวัน</w:t>
      </w:r>
      <w:r w:rsidR="00102C47" w:rsidRPr="00A55526">
        <w:rPr>
          <w:rFonts w:asciiTheme="majorBidi" w:hAnsiTheme="majorBidi" w:cstheme="majorBidi"/>
          <w:sz w:val="30"/>
          <w:szCs w:val="30"/>
          <w:cs/>
        </w:rPr>
        <w:t xml:space="preserve">ที่ </w:t>
      </w:r>
      <w:r w:rsidR="00102C47" w:rsidRPr="00A55526">
        <w:rPr>
          <w:rFonts w:asciiTheme="majorBidi" w:hAnsiTheme="majorBidi" w:cstheme="majorBidi"/>
          <w:sz w:val="30"/>
          <w:szCs w:val="30"/>
        </w:rPr>
        <w:t xml:space="preserve">18 </w:t>
      </w:r>
      <w:r w:rsidR="00102C47" w:rsidRPr="00A55526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102C47" w:rsidRPr="00A55526">
        <w:rPr>
          <w:rFonts w:asciiTheme="majorBidi" w:hAnsiTheme="majorBidi" w:cstheme="majorBidi"/>
          <w:sz w:val="30"/>
          <w:szCs w:val="30"/>
        </w:rPr>
        <w:t xml:space="preserve">2565 </w:t>
      </w:r>
    </w:p>
    <w:p w14:paraId="1A8F0BE1" w14:textId="61A5A926" w:rsidR="00C81013" w:rsidRDefault="00C810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3870889" w14:textId="7F622EFC" w:rsidR="00102C47" w:rsidRDefault="00102C47" w:rsidP="00B82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36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เมื่อวันที่ </w:t>
      </w:r>
      <w:r w:rsidR="00EC0B8B">
        <w:rPr>
          <w:rFonts w:asciiTheme="majorBidi" w:hAnsiTheme="majorBidi" w:cstheme="majorBidi"/>
          <w:sz w:val="30"/>
          <w:szCs w:val="30"/>
        </w:rPr>
        <w:t xml:space="preserve">25 </w:t>
      </w:r>
      <w:r w:rsidR="00EC0B8B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EC0B8B">
        <w:rPr>
          <w:rFonts w:asciiTheme="majorBidi" w:hAnsiTheme="majorBidi" w:cstheme="majorBidi"/>
          <w:sz w:val="30"/>
          <w:szCs w:val="30"/>
        </w:rPr>
        <w:t>2565</w:t>
      </w:r>
      <w:r>
        <w:rPr>
          <w:rFonts w:asciiTheme="majorBidi" w:hAnsiTheme="majorBidi" w:cstheme="majorBidi"/>
          <w:sz w:val="30"/>
          <w:szCs w:val="30"/>
        </w:rPr>
        <w:t xml:space="preserve"> CPF Investment Co., Ltd. (“CPFI”)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ซึ่งเป็นบริษัทย่อยที่บริษัทถือหุ้นทางตรงในสัดส่วนร้อยละ </w:t>
      </w:r>
      <w:r>
        <w:rPr>
          <w:rFonts w:asciiTheme="majorBidi" w:hAnsiTheme="majorBidi" w:cstheme="majorBidi"/>
          <w:sz w:val="30"/>
          <w:szCs w:val="30"/>
        </w:rPr>
        <w:t xml:space="preserve">100.00 </w:t>
      </w:r>
      <w:r w:rsidR="000A339C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="00B0066D" w:rsidRPr="009B5E96">
        <w:rPr>
          <w:rFonts w:asciiTheme="majorBidi" w:hAnsiTheme="majorBidi" w:cstheme="majorBidi"/>
          <w:sz w:val="30"/>
          <w:szCs w:val="30"/>
          <w:cs/>
        </w:rPr>
        <w:t>ชำระราคาหุ้นสามัญของ</w:t>
      </w:r>
      <w:r w:rsidR="00B0066D" w:rsidRPr="009B5E96">
        <w:rPr>
          <w:rFonts w:asciiTheme="majorBidi" w:hAnsiTheme="majorBidi" w:cstheme="majorBidi"/>
          <w:sz w:val="30"/>
          <w:szCs w:val="30"/>
        </w:rPr>
        <w:t xml:space="preserve"> </w:t>
      </w:r>
      <w:r w:rsidR="00CA3350">
        <w:rPr>
          <w:rFonts w:asciiTheme="majorBidi" w:hAnsiTheme="majorBidi" w:cstheme="majorBidi"/>
          <w:sz w:val="30"/>
          <w:szCs w:val="30"/>
        </w:rPr>
        <w:t xml:space="preserve">CPP </w:t>
      </w:r>
      <w:r w:rsidR="00CA3350">
        <w:rPr>
          <w:rFonts w:asciiTheme="majorBidi" w:hAnsiTheme="majorBidi" w:cstheme="majorBidi" w:hint="cs"/>
          <w:sz w:val="30"/>
          <w:szCs w:val="30"/>
          <w:cs/>
        </w:rPr>
        <w:t>ที่ถูกยกเลิก</w:t>
      </w:r>
      <w:r w:rsidR="00632D38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E725FD">
        <w:rPr>
          <w:rFonts w:asciiTheme="majorBidi" w:hAnsiTheme="majorBidi" w:cstheme="majorBidi"/>
          <w:sz w:val="30"/>
          <w:szCs w:val="30"/>
        </w:rPr>
        <w:t xml:space="preserve">6,079,356,827 </w:t>
      </w:r>
      <w:r w:rsidR="001F4376">
        <w:rPr>
          <w:rFonts w:asciiTheme="majorBidi" w:hAnsiTheme="majorBidi" w:cstheme="majorBidi" w:hint="cs"/>
          <w:sz w:val="30"/>
          <w:szCs w:val="30"/>
          <w:cs/>
        </w:rPr>
        <w:t>หุ้น</w:t>
      </w:r>
      <w:r w:rsidR="00F36BA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007BD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="00DC52FA">
        <w:rPr>
          <w:rFonts w:asciiTheme="majorBidi" w:hAnsiTheme="majorBidi" w:cstheme="majorBidi" w:hint="cs"/>
          <w:sz w:val="30"/>
          <w:szCs w:val="30"/>
          <w:cs/>
        </w:rPr>
        <w:t>สัดส่วน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ร้อยละ </w:t>
      </w:r>
      <w:r>
        <w:rPr>
          <w:rFonts w:asciiTheme="majorBidi" w:hAnsiTheme="majorBidi" w:cstheme="majorBidi"/>
          <w:sz w:val="30"/>
          <w:szCs w:val="30"/>
        </w:rPr>
        <w:t>2</w:t>
      </w:r>
      <w:r w:rsidR="000E391A">
        <w:rPr>
          <w:rFonts w:asciiTheme="majorBidi" w:hAnsiTheme="majorBidi" w:cstheme="majorBidi"/>
          <w:sz w:val="30"/>
          <w:szCs w:val="30"/>
        </w:rPr>
        <w:t>5.26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จำนวนเงิน </w:t>
      </w:r>
      <w:r w:rsidR="000E391A">
        <w:rPr>
          <w:rFonts w:asciiTheme="majorBidi" w:hAnsiTheme="majorBidi" w:cstheme="majorBidi"/>
          <w:sz w:val="30"/>
          <w:szCs w:val="30"/>
        </w:rPr>
        <w:t>6,991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="000E391A">
        <w:rPr>
          <w:rFonts w:asciiTheme="majorBidi" w:hAnsiTheme="majorBidi" w:cstheme="majorBidi" w:hint="cs"/>
          <w:sz w:val="30"/>
          <w:szCs w:val="30"/>
          <w:cs/>
        </w:rPr>
        <w:t>ดอลลาร์</w:t>
      </w:r>
      <w:r w:rsidR="009D45ED">
        <w:rPr>
          <w:rFonts w:asciiTheme="majorBidi" w:hAnsiTheme="majorBidi" w:cstheme="majorBidi" w:hint="cs"/>
          <w:sz w:val="30"/>
          <w:szCs w:val="30"/>
          <w:cs/>
        </w:rPr>
        <w:t>ฮ่องกง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หรือเทียบเท่าประมาณ </w:t>
      </w:r>
      <w:r w:rsidR="00EC0B8B">
        <w:rPr>
          <w:rFonts w:asciiTheme="majorBidi" w:hAnsiTheme="majorBidi" w:cstheme="majorBidi"/>
          <w:sz w:val="30"/>
          <w:szCs w:val="30"/>
        </w:rPr>
        <w:t>29,</w:t>
      </w:r>
      <w:r w:rsidR="000E391A">
        <w:rPr>
          <w:rFonts w:asciiTheme="majorBidi" w:hAnsiTheme="majorBidi" w:cstheme="majorBidi"/>
          <w:sz w:val="30"/>
          <w:szCs w:val="30"/>
        </w:rPr>
        <w:t>808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F23109">
        <w:rPr>
          <w:rFonts w:asciiTheme="majorBidi" w:hAnsiTheme="majorBidi" w:cstheme="majorBidi" w:hint="cs"/>
          <w:sz w:val="30"/>
          <w:szCs w:val="30"/>
          <w:cs/>
        </w:rPr>
        <w:t>โดยจ่ายจากกระแสเ</w:t>
      </w:r>
      <w:r w:rsidR="00EF0D82">
        <w:rPr>
          <w:rFonts w:asciiTheme="majorBidi" w:hAnsiTheme="majorBidi" w:cstheme="majorBidi" w:hint="cs"/>
          <w:sz w:val="30"/>
          <w:szCs w:val="30"/>
          <w:cs/>
        </w:rPr>
        <w:t xml:space="preserve">งินสดภายในและกู้ยืมจากสถาบันการเงิน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ทำให้กลุ่มบริษัทมีสัดส่วนความเป็นเจ้าของใน </w:t>
      </w:r>
      <w:r>
        <w:rPr>
          <w:rFonts w:asciiTheme="majorBidi" w:hAnsiTheme="majorBidi" w:cstheme="majorBidi"/>
          <w:sz w:val="30"/>
          <w:szCs w:val="30"/>
        </w:rPr>
        <w:t xml:space="preserve">CPP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เพิ่มขึ้นจากร้อยละ </w:t>
      </w:r>
      <w:r>
        <w:rPr>
          <w:rFonts w:asciiTheme="majorBidi" w:hAnsiTheme="majorBidi" w:cstheme="majorBidi"/>
          <w:sz w:val="30"/>
          <w:szCs w:val="30"/>
        </w:rPr>
        <w:t xml:space="preserve">52.25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เป็นร้อยละ </w:t>
      </w:r>
      <w:r>
        <w:rPr>
          <w:rFonts w:asciiTheme="majorBidi" w:hAnsiTheme="majorBidi" w:cstheme="majorBidi"/>
          <w:sz w:val="30"/>
          <w:szCs w:val="30"/>
        </w:rPr>
        <w:t>7</w:t>
      </w:r>
      <w:r w:rsidR="000E391A">
        <w:rPr>
          <w:rFonts w:asciiTheme="majorBidi" w:hAnsiTheme="majorBidi" w:cstheme="majorBidi"/>
          <w:sz w:val="30"/>
          <w:szCs w:val="30"/>
        </w:rPr>
        <w:t>6</w:t>
      </w:r>
      <w:r>
        <w:rPr>
          <w:rFonts w:asciiTheme="majorBidi" w:hAnsiTheme="majorBidi" w:cstheme="majorBidi"/>
          <w:sz w:val="30"/>
          <w:szCs w:val="30"/>
        </w:rPr>
        <w:t>.</w:t>
      </w:r>
      <w:r w:rsidR="000E391A">
        <w:rPr>
          <w:rFonts w:asciiTheme="majorBidi" w:hAnsiTheme="majorBidi" w:cstheme="majorBidi"/>
          <w:sz w:val="30"/>
          <w:szCs w:val="30"/>
        </w:rPr>
        <w:t>24</w:t>
      </w:r>
    </w:p>
    <w:p w14:paraId="4410ADA2" w14:textId="77777777" w:rsidR="00F36717" w:rsidRPr="00A55526" w:rsidRDefault="00F36717" w:rsidP="00B82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36"/>
        <w:jc w:val="thaiDistribute"/>
        <w:rPr>
          <w:rFonts w:asciiTheme="majorBidi" w:hAnsiTheme="majorBidi" w:cstheme="majorBidi"/>
          <w:sz w:val="30"/>
          <w:szCs w:val="30"/>
        </w:rPr>
      </w:pPr>
    </w:p>
    <w:p w14:paraId="53F28C25" w14:textId="489B5F3E" w:rsidR="008B5ECF" w:rsidRDefault="00371C36" w:rsidP="00F367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36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3</w:t>
      </w:r>
      <w:r w:rsidR="00432880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>.2</w:t>
      </w:r>
      <w:r w:rsidRPr="00A55526">
        <w:rPr>
          <w:rFonts w:asciiTheme="majorBidi" w:hAnsiTheme="majorBidi" w:cstheme="majorBidi"/>
          <w:sz w:val="30"/>
          <w:szCs w:val="30"/>
        </w:rPr>
        <w:tab/>
      </w:r>
      <w:r w:rsidR="008B5ECF" w:rsidRPr="00F36717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1A570E" w:rsidRPr="00F36717">
        <w:rPr>
          <w:rFonts w:asciiTheme="majorBidi" w:hAnsiTheme="majorBidi" w:cstheme="majorBidi"/>
          <w:sz w:val="30"/>
          <w:szCs w:val="30"/>
        </w:rPr>
        <w:t>9</w:t>
      </w:r>
      <w:r w:rsidR="008B5ECF" w:rsidRPr="00F367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C0DE5" w:rsidRPr="00F36717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="008B5ECF" w:rsidRPr="00F367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B5ECF" w:rsidRPr="00F36717">
        <w:rPr>
          <w:rFonts w:asciiTheme="majorBidi" w:hAnsiTheme="majorBidi" w:cstheme="majorBidi"/>
          <w:sz w:val="30"/>
          <w:szCs w:val="30"/>
        </w:rPr>
        <w:t>256</w:t>
      </w:r>
      <w:r w:rsidR="00EC0DE5" w:rsidRPr="00F36717">
        <w:rPr>
          <w:rFonts w:asciiTheme="majorBidi" w:hAnsiTheme="majorBidi" w:cstheme="majorBidi"/>
          <w:sz w:val="30"/>
          <w:szCs w:val="30"/>
        </w:rPr>
        <w:t>4</w:t>
      </w:r>
      <w:r w:rsidR="008B5ECF" w:rsidRPr="00F36717">
        <w:rPr>
          <w:rFonts w:asciiTheme="majorBidi" w:hAnsiTheme="majorBidi" w:cstheme="majorBidi"/>
          <w:sz w:val="30"/>
          <w:szCs w:val="30"/>
          <w:cs/>
        </w:rPr>
        <w:t xml:space="preserve"> บริษัทได้ยื่นแบบแสดงรายงานข้อมูลเสนอขายหุ้นกู้ด้อยสิทธิที่มีลักษณะคล้ายทุน ชำระคืนเงินต้นเพียงครั้งเดียวเมื่อเลิกบริษัท หรือเมื่อบริษัทใช้สิทธิไถ่ถอนหุ้นกู้ (“หุ้นกู้”) ต่อสำนักงานคณะกรรมการกำกับหลักทรัพย์และตลาดหลักทรัพย์  ภายใต้เงื่อนไขของหุ้นกู้ บริษัทมีสิทธิเลื่อนการชำระดอกเบี้ยพร้อมกับสะสมดอกเบี้ยจ่ายไปชำระในวันใดๆ ก็ได้ให้แก่ผู้ถือหุ้นกู้โดยไม่จำกัดระยะเวลาและจำนวนครั้งตามดุลยพินิจของบริษัทแต่เพียงผู้เดียว โดยเสนอขายให้แก่ผู้ลงทุนสถาบัน และ/หรือ ผู้ลงทุนทั่วไป ในราคาเสนอขายหน่วยละ </w:t>
      </w:r>
      <w:r w:rsidR="008B5ECF" w:rsidRPr="00F36717">
        <w:rPr>
          <w:rFonts w:asciiTheme="majorBidi" w:hAnsiTheme="majorBidi" w:cstheme="majorBidi"/>
          <w:sz w:val="30"/>
          <w:szCs w:val="30"/>
        </w:rPr>
        <w:t>1,000</w:t>
      </w:r>
      <w:r w:rsidR="008B5ECF" w:rsidRPr="00F36717">
        <w:rPr>
          <w:rFonts w:asciiTheme="majorBidi" w:hAnsiTheme="majorBidi" w:cstheme="majorBidi"/>
          <w:sz w:val="30"/>
          <w:szCs w:val="30"/>
          <w:cs/>
        </w:rPr>
        <w:t xml:space="preserve"> บาท จำนวน</w:t>
      </w:r>
      <w:r w:rsidR="00B56A66" w:rsidRPr="00F36717">
        <w:rPr>
          <w:rFonts w:asciiTheme="majorBidi" w:hAnsiTheme="majorBidi" w:cstheme="majorBidi" w:hint="cs"/>
          <w:sz w:val="30"/>
          <w:szCs w:val="30"/>
          <w:cs/>
        </w:rPr>
        <w:t>ไม่เกิน</w:t>
      </w:r>
      <w:r w:rsidR="008B5ECF" w:rsidRPr="00F367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B5ECF" w:rsidRPr="00F36717">
        <w:rPr>
          <w:rFonts w:asciiTheme="majorBidi" w:hAnsiTheme="majorBidi" w:cstheme="majorBidi"/>
          <w:sz w:val="30"/>
          <w:szCs w:val="30"/>
        </w:rPr>
        <w:t>15,000,000</w:t>
      </w:r>
      <w:r w:rsidR="008B5ECF" w:rsidRPr="00F36717">
        <w:rPr>
          <w:rFonts w:asciiTheme="majorBidi" w:hAnsiTheme="majorBidi" w:cstheme="majorBidi"/>
          <w:sz w:val="30"/>
          <w:szCs w:val="30"/>
          <w:cs/>
        </w:rPr>
        <w:t xml:space="preserve"> หน่วย คิดเป็นมูลค่า</w:t>
      </w:r>
      <w:r w:rsidR="00B56A66" w:rsidRPr="00F36717">
        <w:rPr>
          <w:rFonts w:asciiTheme="majorBidi" w:hAnsiTheme="majorBidi" w:cstheme="majorBidi" w:hint="cs"/>
          <w:sz w:val="30"/>
          <w:szCs w:val="30"/>
          <w:cs/>
        </w:rPr>
        <w:t>ไม่เกิน</w:t>
      </w:r>
      <w:r w:rsidR="008B5ECF" w:rsidRPr="00F367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B5ECF" w:rsidRPr="00F36717">
        <w:rPr>
          <w:rFonts w:asciiTheme="majorBidi" w:hAnsiTheme="majorBidi" w:cstheme="majorBidi"/>
          <w:sz w:val="30"/>
          <w:szCs w:val="30"/>
        </w:rPr>
        <w:t>15,000</w:t>
      </w:r>
      <w:r w:rsidR="008B5ECF" w:rsidRPr="00F36717">
        <w:rPr>
          <w:rFonts w:asciiTheme="majorBidi" w:hAnsiTheme="majorBidi" w:cstheme="majorBidi"/>
          <w:sz w:val="30"/>
          <w:szCs w:val="30"/>
          <w:cs/>
        </w:rPr>
        <w:t xml:space="preserve"> ล้านบาท และมีหุ้นกู้สำรองเพื่อเสนอขายเพิ่มเติมไม่เกิน </w:t>
      </w:r>
      <w:r w:rsidR="00664EED" w:rsidRPr="00F36717">
        <w:rPr>
          <w:rFonts w:asciiTheme="majorBidi" w:hAnsiTheme="majorBidi" w:cstheme="majorBidi"/>
          <w:sz w:val="30"/>
          <w:szCs w:val="30"/>
        </w:rPr>
        <w:t>3</w:t>
      </w:r>
      <w:r w:rsidR="008B5ECF" w:rsidRPr="00F36717">
        <w:rPr>
          <w:rFonts w:asciiTheme="majorBidi" w:hAnsiTheme="majorBidi" w:cstheme="majorBidi"/>
          <w:sz w:val="30"/>
          <w:szCs w:val="30"/>
        </w:rPr>
        <w:t>,000,000</w:t>
      </w:r>
      <w:r w:rsidR="008B5ECF" w:rsidRPr="00F36717">
        <w:rPr>
          <w:rFonts w:asciiTheme="majorBidi" w:hAnsiTheme="majorBidi" w:cstheme="majorBidi"/>
          <w:sz w:val="30"/>
          <w:szCs w:val="30"/>
          <w:cs/>
        </w:rPr>
        <w:t xml:space="preserve"> หน่วย คิดเป็นมูลค่าไม่เกิน </w:t>
      </w:r>
      <w:r w:rsidR="00664EED" w:rsidRPr="00F36717">
        <w:rPr>
          <w:rFonts w:asciiTheme="majorBidi" w:hAnsiTheme="majorBidi" w:cstheme="majorBidi"/>
          <w:sz w:val="30"/>
          <w:szCs w:val="30"/>
        </w:rPr>
        <w:t>3</w:t>
      </w:r>
      <w:r w:rsidR="008B5ECF" w:rsidRPr="00F36717">
        <w:rPr>
          <w:rFonts w:asciiTheme="majorBidi" w:hAnsiTheme="majorBidi" w:cstheme="majorBidi"/>
          <w:sz w:val="30"/>
          <w:szCs w:val="30"/>
        </w:rPr>
        <w:t>,000</w:t>
      </w:r>
      <w:r w:rsidR="008B5ECF" w:rsidRPr="00F36717">
        <w:rPr>
          <w:rFonts w:asciiTheme="majorBidi" w:hAnsiTheme="majorBidi" w:cstheme="majorBidi"/>
          <w:sz w:val="30"/>
          <w:szCs w:val="30"/>
          <w:cs/>
        </w:rPr>
        <w:t xml:space="preserve"> ล้านบาท รวมจำนวนหุ้นกู้ที่เสนอขายทั้งสิ้นไม่เกิน </w:t>
      </w:r>
      <w:r w:rsidR="00D22C9D" w:rsidRPr="00F36717">
        <w:rPr>
          <w:rFonts w:asciiTheme="majorBidi" w:hAnsiTheme="majorBidi" w:cstheme="majorBidi"/>
          <w:sz w:val="30"/>
          <w:szCs w:val="30"/>
        </w:rPr>
        <w:t>18</w:t>
      </w:r>
      <w:r w:rsidR="008B5ECF" w:rsidRPr="00F36717">
        <w:rPr>
          <w:rFonts w:asciiTheme="majorBidi" w:hAnsiTheme="majorBidi" w:cstheme="majorBidi"/>
          <w:sz w:val="30"/>
          <w:szCs w:val="30"/>
        </w:rPr>
        <w:t>,000,000</w:t>
      </w:r>
      <w:r w:rsidR="008B5ECF" w:rsidRPr="00F36717">
        <w:rPr>
          <w:rFonts w:asciiTheme="majorBidi" w:hAnsiTheme="majorBidi" w:cstheme="majorBidi"/>
          <w:sz w:val="30"/>
          <w:szCs w:val="30"/>
          <w:cs/>
        </w:rPr>
        <w:t xml:space="preserve"> หน่วย คิดเป็นมูลค่ารวมทั้งสิ้นไม่เกิน </w:t>
      </w:r>
      <w:r w:rsidR="00D22C9D" w:rsidRPr="00F36717">
        <w:rPr>
          <w:rFonts w:asciiTheme="majorBidi" w:hAnsiTheme="majorBidi" w:cstheme="majorBidi"/>
          <w:sz w:val="30"/>
          <w:szCs w:val="30"/>
        </w:rPr>
        <w:t>18</w:t>
      </w:r>
      <w:r w:rsidR="008B5ECF" w:rsidRPr="00F36717">
        <w:rPr>
          <w:rFonts w:asciiTheme="majorBidi" w:hAnsiTheme="majorBidi" w:cstheme="majorBidi"/>
          <w:sz w:val="30"/>
          <w:szCs w:val="30"/>
        </w:rPr>
        <w:t>,000</w:t>
      </w:r>
      <w:r w:rsidR="008B5ECF" w:rsidRPr="00F36717">
        <w:rPr>
          <w:rFonts w:asciiTheme="majorBidi" w:hAnsiTheme="majorBidi" w:cstheme="majorBidi"/>
          <w:sz w:val="30"/>
          <w:szCs w:val="30"/>
          <w:cs/>
        </w:rPr>
        <w:t xml:space="preserve"> ล้านบาท อัตราดอกเบี้ยของหุ้นกู้ดังกล่าวในปีที่ </w:t>
      </w:r>
      <w:r w:rsidR="008B5ECF" w:rsidRPr="00F36717">
        <w:rPr>
          <w:rFonts w:asciiTheme="majorBidi" w:hAnsiTheme="majorBidi" w:cstheme="majorBidi"/>
          <w:sz w:val="30"/>
          <w:szCs w:val="30"/>
        </w:rPr>
        <w:t>1</w:t>
      </w:r>
      <w:r w:rsidR="003D6C34" w:rsidRPr="00F36717">
        <w:rPr>
          <w:rFonts w:asciiTheme="majorBidi" w:hAnsiTheme="majorBidi" w:cstheme="majorBidi" w:hint="cs"/>
          <w:sz w:val="30"/>
          <w:szCs w:val="30"/>
        </w:rPr>
        <w:t xml:space="preserve"> </w:t>
      </w:r>
      <w:r w:rsidR="008B5ECF" w:rsidRPr="00F36717">
        <w:rPr>
          <w:rFonts w:asciiTheme="majorBidi" w:hAnsiTheme="majorBidi" w:cstheme="majorBidi"/>
          <w:sz w:val="30"/>
          <w:szCs w:val="30"/>
        </w:rPr>
        <w:t>-</w:t>
      </w:r>
      <w:r w:rsidR="003D6C34" w:rsidRPr="00F36717">
        <w:rPr>
          <w:rFonts w:asciiTheme="majorBidi" w:hAnsiTheme="majorBidi" w:cstheme="majorBidi" w:hint="cs"/>
          <w:sz w:val="30"/>
          <w:szCs w:val="30"/>
        </w:rPr>
        <w:t xml:space="preserve"> </w:t>
      </w:r>
      <w:r w:rsidR="008B5ECF" w:rsidRPr="00F36717">
        <w:rPr>
          <w:rFonts w:asciiTheme="majorBidi" w:hAnsiTheme="majorBidi" w:cstheme="majorBidi"/>
          <w:sz w:val="30"/>
          <w:szCs w:val="30"/>
        </w:rPr>
        <w:t>5</w:t>
      </w:r>
      <w:r w:rsidR="008B5ECF" w:rsidRPr="00F36717">
        <w:rPr>
          <w:rFonts w:asciiTheme="majorBidi" w:hAnsiTheme="majorBidi" w:cstheme="majorBidi"/>
          <w:sz w:val="30"/>
          <w:szCs w:val="30"/>
          <w:cs/>
        </w:rPr>
        <w:t xml:space="preserve"> เท่ากับร้อยละ </w:t>
      </w:r>
      <w:r w:rsidR="00D22C9D" w:rsidRPr="00F36717">
        <w:rPr>
          <w:rFonts w:asciiTheme="majorBidi" w:hAnsiTheme="majorBidi" w:cstheme="majorBidi"/>
          <w:sz w:val="30"/>
          <w:szCs w:val="30"/>
        </w:rPr>
        <w:t>4.</w:t>
      </w:r>
      <w:r w:rsidR="00DC103A" w:rsidRPr="00F36717">
        <w:rPr>
          <w:rFonts w:asciiTheme="majorBidi" w:hAnsiTheme="majorBidi" w:cstheme="majorBidi"/>
          <w:sz w:val="30"/>
          <w:szCs w:val="30"/>
        </w:rPr>
        <w:t>5</w:t>
      </w:r>
      <w:r w:rsidR="00470DE8" w:rsidRPr="00F36717">
        <w:rPr>
          <w:rFonts w:asciiTheme="majorBidi" w:hAnsiTheme="majorBidi" w:cstheme="majorBidi"/>
          <w:sz w:val="30"/>
          <w:szCs w:val="30"/>
        </w:rPr>
        <w:t>0</w:t>
      </w:r>
      <w:r w:rsidR="008B5ECF" w:rsidRPr="00F367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56A66" w:rsidRPr="00F36717">
        <w:rPr>
          <w:rFonts w:asciiTheme="majorBidi" w:hAnsiTheme="majorBidi" w:cstheme="majorBidi" w:hint="cs"/>
          <w:sz w:val="30"/>
          <w:szCs w:val="30"/>
          <w:cs/>
        </w:rPr>
        <w:t>ต่อปี</w:t>
      </w:r>
      <w:r w:rsidR="0047631E" w:rsidRPr="00F3671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B5ECF" w:rsidRPr="00F36717">
        <w:rPr>
          <w:rFonts w:asciiTheme="majorBidi" w:hAnsiTheme="majorBidi" w:cstheme="majorBidi"/>
          <w:sz w:val="30"/>
          <w:szCs w:val="30"/>
          <w:cs/>
        </w:rPr>
        <w:t xml:space="preserve">ภายหลังจากปีที่ </w:t>
      </w:r>
      <w:r w:rsidR="008B5ECF" w:rsidRPr="00F36717">
        <w:rPr>
          <w:rFonts w:asciiTheme="majorBidi" w:hAnsiTheme="majorBidi" w:cstheme="majorBidi"/>
          <w:sz w:val="30"/>
          <w:szCs w:val="30"/>
        </w:rPr>
        <w:t>5</w:t>
      </w:r>
      <w:r w:rsidR="008B5ECF" w:rsidRPr="00F36717">
        <w:rPr>
          <w:rFonts w:asciiTheme="majorBidi" w:hAnsiTheme="majorBidi" w:cstheme="majorBidi"/>
          <w:sz w:val="30"/>
          <w:szCs w:val="30"/>
          <w:cs/>
        </w:rPr>
        <w:t xml:space="preserve"> จะมีการปรับอัตราดอกเบี้ยทุกๆ </w:t>
      </w:r>
      <w:r w:rsidR="008B5ECF" w:rsidRPr="00F36717">
        <w:rPr>
          <w:rFonts w:asciiTheme="majorBidi" w:hAnsiTheme="majorBidi" w:cstheme="majorBidi"/>
          <w:sz w:val="30"/>
          <w:szCs w:val="30"/>
        </w:rPr>
        <w:t>5</w:t>
      </w:r>
      <w:r w:rsidR="008B5ECF" w:rsidRPr="00F36717">
        <w:rPr>
          <w:rFonts w:asciiTheme="majorBidi" w:hAnsiTheme="majorBidi" w:cstheme="majorBidi"/>
          <w:sz w:val="30"/>
          <w:szCs w:val="30"/>
          <w:cs/>
        </w:rPr>
        <w:t xml:space="preserve"> ปี โดยอ้างอิงจาก (</w:t>
      </w:r>
      <w:r w:rsidR="008B5ECF" w:rsidRPr="00F36717">
        <w:rPr>
          <w:rFonts w:asciiTheme="majorBidi" w:hAnsiTheme="majorBidi" w:cstheme="majorBidi"/>
          <w:sz w:val="30"/>
          <w:szCs w:val="30"/>
        </w:rPr>
        <w:t xml:space="preserve">1) </w:t>
      </w:r>
      <w:r w:rsidR="008B5ECF" w:rsidRPr="00F36717">
        <w:rPr>
          <w:rFonts w:asciiTheme="majorBidi" w:hAnsiTheme="majorBidi" w:cstheme="majorBidi"/>
          <w:sz w:val="30"/>
          <w:szCs w:val="30"/>
          <w:cs/>
        </w:rPr>
        <w:t xml:space="preserve">อัตราผลตอบแทนพันธบัตรรัฐบาลอายุ </w:t>
      </w:r>
      <w:r w:rsidR="008B5ECF" w:rsidRPr="00F36717">
        <w:rPr>
          <w:rFonts w:asciiTheme="majorBidi" w:hAnsiTheme="majorBidi" w:cstheme="majorBidi"/>
          <w:sz w:val="30"/>
          <w:szCs w:val="30"/>
        </w:rPr>
        <w:t>5</w:t>
      </w:r>
      <w:r w:rsidR="008B5ECF" w:rsidRPr="00F36717">
        <w:rPr>
          <w:rFonts w:asciiTheme="majorBidi" w:hAnsiTheme="majorBidi" w:cstheme="majorBidi"/>
          <w:sz w:val="30"/>
          <w:szCs w:val="30"/>
          <w:cs/>
        </w:rPr>
        <w:t xml:space="preserve"> ปี (</w:t>
      </w:r>
      <w:r w:rsidR="008B5ECF" w:rsidRPr="00F36717">
        <w:rPr>
          <w:rFonts w:asciiTheme="majorBidi" w:hAnsiTheme="majorBidi" w:cstheme="majorBidi"/>
          <w:sz w:val="30"/>
          <w:szCs w:val="30"/>
        </w:rPr>
        <w:t xml:space="preserve">2) Initial Credit Spread </w:t>
      </w:r>
      <w:r w:rsidR="008B5ECF" w:rsidRPr="00F36717">
        <w:rPr>
          <w:rFonts w:asciiTheme="majorBidi" w:hAnsiTheme="majorBidi" w:cstheme="majorBidi"/>
          <w:sz w:val="30"/>
          <w:szCs w:val="30"/>
          <w:cs/>
        </w:rPr>
        <w:t>และ (</w:t>
      </w:r>
      <w:r w:rsidR="008B5ECF" w:rsidRPr="00F36717">
        <w:rPr>
          <w:rFonts w:asciiTheme="majorBidi" w:hAnsiTheme="majorBidi" w:cstheme="majorBidi"/>
          <w:sz w:val="30"/>
          <w:szCs w:val="30"/>
        </w:rPr>
        <w:t xml:space="preserve">3) </w:t>
      </w:r>
      <w:r w:rsidR="008B5ECF" w:rsidRPr="00F36717">
        <w:rPr>
          <w:rFonts w:asciiTheme="majorBidi" w:hAnsiTheme="majorBidi" w:cstheme="majorBidi"/>
          <w:sz w:val="30"/>
          <w:szCs w:val="30"/>
          <w:cs/>
        </w:rPr>
        <w:t>อัตราร้อยละตามที่กำหนดไว้ในหนังสือชี้ชวน</w:t>
      </w:r>
    </w:p>
    <w:p w14:paraId="14F2F711" w14:textId="77777777" w:rsidR="00F36717" w:rsidRPr="00F36717" w:rsidRDefault="00F36717" w:rsidP="00F367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36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7F7651" w14:textId="2D7938E4" w:rsidR="00102C47" w:rsidRDefault="008B5ECF" w:rsidP="00F36717">
      <w:pPr>
        <w:pStyle w:val="block"/>
        <w:spacing w:after="0" w:line="240" w:lineRule="auto"/>
        <w:ind w:left="1089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6D2D76">
        <w:rPr>
          <w:rFonts w:ascii="Angsana New" w:hAnsi="Angsana New"/>
          <w:sz w:val="30"/>
          <w:szCs w:val="30"/>
          <w:cs/>
          <w:lang w:val="en-US" w:bidi="th-TH"/>
        </w:rPr>
        <w:t>หุ้นกู้ดังกล่าวได้รับการจัดอันดับความน่าเชื่อถือในระดับ “</w:t>
      </w:r>
      <w:r w:rsidRPr="006D2D76">
        <w:rPr>
          <w:rFonts w:ascii="Angsana New" w:hAnsi="Angsana New"/>
          <w:sz w:val="30"/>
          <w:szCs w:val="30"/>
          <w:lang w:val="en-US" w:bidi="th-TH"/>
        </w:rPr>
        <w:t xml:space="preserve">A-” </w:t>
      </w:r>
      <w:r w:rsidRPr="006D2D76">
        <w:rPr>
          <w:rFonts w:ascii="Angsana New" w:hAnsi="Angsana New"/>
          <w:sz w:val="30"/>
          <w:szCs w:val="30"/>
          <w:cs/>
          <w:lang w:val="en-US" w:bidi="th-TH"/>
        </w:rPr>
        <w:t>แนวโน้ม “</w:t>
      </w:r>
      <w:r w:rsidR="005C0CF7" w:rsidRPr="006D2D76">
        <w:rPr>
          <w:rFonts w:ascii="Angsana New" w:hAnsi="Angsana New" w:hint="cs"/>
          <w:sz w:val="30"/>
          <w:szCs w:val="30"/>
          <w:cs/>
          <w:lang w:val="en-US" w:bidi="th-TH"/>
        </w:rPr>
        <w:t>คงที่</w:t>
      </w:r>
      <w:r w:rsidRPr="006D2D76">
        <w:rPr>
          <w:rFonts w:ascii="Angsana New" w:hAnsi="Angsana New"/>
          <w:sz w:val="30"/>
          <w:szCs w:val="30"/>
          <w:lang w:val="en-US" w:bidi="th-TH"/>
        </w:rPr>
        <w:t xml:space="preserve">” </w:t>
      </w:r>
      <w:r w:rsidRPr="006D2D76">
        <w:rPr>
          <w:rFonts w:ascii="Angsana New" w:hAnsi="Angsana New"/>
          <w:sz w:val="30"/>
          <w:szCs w:val="30"/>
          <w:cs/>
          <w:lang w:val="en-US" w:bidi="th-TH"/>
        </w:rPr>
        <w:t xml:space="preserve">โดยบริษัท ทริสเรทติ้ง จำกัด เมื่อวันที่ </w:t>
      </w:r>
      <w:r w:rsidRPr="006D2D76">
        <w:rPr>
          <w:rFonts w:ascii="Angsana New" w:hAnsi="Angsana New"/>
          <w:sz w:val="30"/>
          <w:szCs w:val="30"/>
          <w:lang w:val="en-US" w:bidi="th-TH"/>
        </w:rPr>
        <w:t xml:space="preserve">7 </w:t>
      </w:r>
      <w:r w:rsidR="005C0CF7" w:rsidRPr="006D2D76">
        <w:rPr>
          <w:rFonts w:ascii="Angsana New" w:hAnsi="Angsana New" w:hint="cs"/>
          <w:sz w:val="30"/>
          <w:szCs w:val="30"/>
          <w:cs/>
          <w:lang w:val="en-US" w:bidi="th-TH"/>
        </w:rPr>
        <w:t>ธัน</w:t>
      </w:r>
      <w:r w:rsidR="00EE1259" w:rsidRPr="006D2D76">
        <w:rPr>
          <w:rFonts w:ascii="Angsana New" w:hAnsi="Angsana New" w:hint="cs"/>
          <w:sz w:val="30"/>
          <w:szCs w:val="30"/>
          <w:cs/>
          <w:lang w:val="en-US" w:bidi="th-TH"/>
        </w:rPr>
        <w:t>วาคม</w:t>
      </w:r>
      <w:r w:rsidRPr="006D2D76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6D2D76">
        <w:rPr>
          <w:rFonts w:ascii="Angsana New" w:hAnsi="Angsana New"/>
          <w:sz w:val="30"/>
          <w:szCs w:val="30"/>
          <w:lang w:val="en-US" w:bidi="th-TH"/>
        </w:rPr>
        <w:t>256</w:t>
      </w:r>
      <w:r w:rsidR="00411C74">
        <w:rPr>
          <w:rFonts w:ascii="Angsana New" w:hAnsi="Angsana New"/>
          <w:sz w:val="30"/>
          <w:szCs w:val="30"/>
          <w:lang w:val="en-US" w:bidi="th-TH"/>
        </w:rPr>
        <w:t>4</w:t>
      </w:r>
      <w:r w:rsidR="00A72FA6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BB370E">
        <w:rPr>
          <w:rFonts w:ascii="Angsana New" w:hAnsi="Angsana New" w:hint="cs"/>
          <w:sz w:val="30"/>
          <w:szCs w:val="30"/>
          <w:cs/>
          <w:lang w:val="en-US" w:bidi="th-TH"/>
        </w:rPr>
        <w:t>ทั้งนี้ บริ</w:t>
      </w:r>
      <w:r w:rsidR="005205FC">
        <w:rPr>
          <w:rFonts w:ascii="Angsana New" w:hAnsi="Angsana New" w:hint="cs"/>
          <w:sz w:val="30"/>
          <w:szCs w:val="30"/>
          <w:cs/>
          <w:lang w:val="en-US" w:bidi="th-TH"/>
        </w:rPr>
        <w:t xml:space="preserve">ษัทจะทำการเสนอขายหุ้นกู้ในช่วงกุมภาพันธ์และมีนาคม </w:t>
      </w:r>
      <w:r w:rsidR="005205FC">
        <w:rPr>
          <w:rFonts w:ascii="Angsana New" w:hAnsi="Angsana New"/>
          <w:sz w:val="30"/>
          <w:szCs w:val="30"/>
          <w:lang w:val="en-US" w:bidi="th-TH"/>
        </w:rPr>
        <w:t>2565</w:t>
      </w:r>
    </w:p>
    <w:p w14:paraId="1E88443E" w14:textId="77777777" w:rsidR="00E92DDE" w:rsidRDefault="00E92DDE" w:rsidP="00F36717">
      <w:pPr>
        <w:pStyle w:val="block"/>
        <w:spacing w:after="0" w:line="240" w:lineRule="auto"/>
        <w:ind w:left="1089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1DF5AAF2" w14:textId="48D1B0E3" w:rsidR="000261B7" w:rsidRPr="00E8030B" w:rsidRDefault="00E8030B" w:rsidP="00E8030B">
      <w:pPr>
        <w:pStyle w:val="Heading1"/>
        <w:shd w:val="clear" w:color="auto" w:fill="auto"/>
        <w:tabs>
          <w:tab w:val="clear" w:pos="283"/>
          <w:tab w:val="num" w:pos="540"/>
        </w:tabs>
        <w:ind w:left="540" w:hanging="540"/>
        <w:rPr>
          <w:rFonts w:cstheme="majorBidi"/>
          <w:szCs w:val="30"/>
        </w:rPr>
      </w:pPr>
      <w:r w:rsidRPr="00E8030B">
        <w:rPr>
          <w:rFonts w:cstheme="majorBidi" w:hint="cs"/>
          <w:szCs w:val="30"/>
          <w:cs/>
        </w:rPr>
        <w:t>มาตรฐานการรายงานทางการเงินที่ยังไม่ได้ใช้</w:t>
      </w:r>
    </w:p>
    <w:p w14:paraId="0F8AA11E" w14:textId="77777777" w:rsidR="003C601C" w:rsidRPr="00F6117A" w:rsidRDefault="003C601C" w:rsidP="00F611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63"/>
        <w:jc w:val="thaiDistribute"/>
        <w:rPr>
          <w:rFonts w:ascii="Angsana New" w:hAnsi="Angsana New"/>
          <w:sz w:val="30"/>
          <w:szCs w:val="30"/>
        </w:rPr>
      </w:pPr>
    </w:p>
    <w:p w14:paraId="45EB4C08" w14:textId="59AA9EF0" w:rsidR="007F0C6B" w:rsidRPr="0021678C" w:rsidRDefault="007F0C6B" w:rsidP="007F0C6B">
      <w:pPr>
        <w:tabs>
          <w:tab w:val="clear" w:pos="454"/>
          <w:tab w:val="left" w:pos="56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181677">
        <w:rPr>
          <w:rFonts w:ascii="Angsana New" w:eastAsia="Calibri" w:hAnsi="Angsana New" w:hint="cs"/>
          <w:sz w:val="30"/>
          <w:szCs w:val="30"/>
          <w:cs/>
          <w:lang w:val="en-GB"/>
        </w:rPr>
        <w:t>สภาวิชาชีพบัญชีได้ปรับปรุงมาตรฐานการรายงานทางการเงิน</w:t>
      </w:r>
      <w:r w:rsidRPr="003C0DF9">
        <w:rPr>
          <w:rFonts w:ascii="Angsana New" w:eastAsia="Calibri" w:hAnsi="Angsana New" w:hint="cs"/>
          <w:sz w:val="30"/>
          <w:szCs w:val="30"/>
          <w:cs/>
          <w:lang w:val="en-GB"/>
        </w:rPr>
        <w:t xml:space="preserve"> ซึ่งมีผลบังคับใช้สำหรับรอบระยะเวลาบัญชีที่เริ่มในหรือหลังวันที่ </w:t>
      </w:r>
      <w:r w:rsidRPr="008E52B4">
        <w:rPr>
          <w:rFonts w:ascii="Angsana New" w:eastAsia="Calibri" w:hAnsi="Angsana New"/>
          <w:sz w:val="30"/>
          <w:szCs w:val="30"/>
        </w:rPr>
        <w:t xml:space="preserve">1 </w:t>
      </w:r>
      <w:r w:rsidRPr="008E52B4">
        <w:rPr>
          <w:rFonts w:ascii="Angsana New" w:eastAsia="Calibri" w:hAnsi="Angsana New" w:hint="cs"/>
          <w:sz w:val="30"/>
          <w:szCs w:val="30"/>
          <w:cs/>
        </w:rPr>
        <w:t>มกราคม</w:t>
      </w:r>
      <w:r w:rsidR="00E2208F">
        <w:rPr>
          <w:rFonts w:ascii="Angsana New" w:eastAsia="Calibri" w:hAnsi="Angsana New"/>
          <w:sz w:val="30"/>
          <w:szCs w:val="30"/>
        </w:rPr>
        <w:t xml:space="preserve"> 2565</w:t>
      </w:r>
      <w:r w:rsidRPr="0021678C">
        <w:rPr>
          <w:rFonts w:ascii="Angsana New" w:eastAsia="Calibri" w:hAnsi="Angsana New"/>
          <w:sz w:val="30"/>
          <w:szCs w:val="30"/>
        </w:rPr>
        <w:t xml:space="preserve"> </w:t>
      </w:r>
      <w:r w:rsidRPr="00726BDF">
        <w:rPr>
          <w:rFonts w:ascii="Angsana New" w:eastAsia="Calibri" w:hAnsi="Angsana New" w:hint="cs"/>
          <w:sz w:val="30"/>
          <w:szCs w:val="30"/>
          <w:cs/>
        </w:rPr>
        <w:t>โดยกลุ่มบริษัทไม่ได้นำมาตรฐานการรายงานทางการเงินดังกล่าวมาใช้</w:t>
      </w:r>
      <w:r w:rsidRPr="00181677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ในการจัดทำงบการเงินรวม เนื่องจากยังไม่มีผลบังคับใช้ กลุ่มบริษัทได้ประเมินผลกระทบ</w:t>
      </w:r>
      <w:r w:rsidR="00401260">
        <w:rPr>
          <w:rFonts w:ascii="Angsana New" w:eastAsia="Calibri" w:hAnsi="Angsana New" w:hint="cs"/>
          <w:sz w:val="30"/>
          <w:szCs w:val="30"/>
          <w:cs/>
        </w:rPr>
        <w:t>เบื้องต้น</w:t>
      </w:r>
      <w:r w:rsidRPr="00181677">
        <w:rPr>
          <w:rFonts w:ascii="Angsana New" w:eastAsia="Calibri" w:hAnsi="Angsana New" w:hint="cs"/>
          <w:sz w:val="30"/>
          <w:szCs w:val="30"/>
          <w:cs/>
        </w:rPr>
        <w:t>ที่อาจเกิดขึ้นต่องบการเงิน</w:t>
      </w:r>
      <w:r w:rsidRPr="003C0DF9">
        <w:rPr>
          <w:rFonts w:ascii="Angsana New" w:eastAsia="Calibri" w:hAnsi="Angsana New" w:hint="cs"/>
          <w:sz w:val="30"/>
          <w:szCs w:val="30"/>
          <w:cs/>
        </w:rPr>
        <w:t>จากการถือ</w:t>
      </w:r>
      <w:r w:rsidRPr="00181677">
        <w:rPr>
          <w:rFonts w:ascii="Angsana New" w:eastAsia="Calibri" w:hAnsi="Angsana New" w:hint="cs"/>
          <w:spacing w:val="4"/>
          <w:sz w:val="30"/>
          <w:szCs w:val="30"/>
          <w:cs/>
        </w:rPr>
        <w:t>ปฏิบัติตามมาตรฐานการรายงานทางการเงินที่ปรับปรุงใหม่ดังกล่าว ซึ่งคาดว่าไม่มีผลกระทบที่มีสาระสำคัญต่อ</w:t>
      </w:r>
      <w:r w:rsidRPr="008E52B4">
        <w:rPr>
          <w:rFonts w:ascii="Angsana New" w:eastAsia="Calibri" w:hAnsi="Angsana New" w:hint="cs"/>
          <w:sz w:val="30"/>
          <w:szCs w:val="30"/>
          <w:cs/>
        </w:rPr>
        <w:t>งบการเงินในปีที่ถือปฏิบัติ</w:t>
      </w:r>
    </w:p>
    <w:p w14:paraId="742AF6C2" w14:textId="6CAEC7F3" w:rsidR="00E92DDE" w:rsidRDefault="00E92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p w14:paraId="477B4375" w14:textId="77777777" w:rsidR="00432880" w:rsidRPr="00D70E25" w:rsidRDefault="00432880" w:rsidP="00432880">
      <w:pPr>
        <w:pStyle w:val="Heading1"/>
        <w:tabs>
          <w:tab w:val="clear" w:pos="283"/>
        </w:tabs>
        <w:ind w:left="540" w:hanging="540"/>
        <w:rPr>
          <w:lang w:val="en-GB"/>
        </w:rPr>
      </w:pPr>
      <w:r w:rsidRPr="00D70E25">
        <w:rPr>
          <w:rFonts w:cs="Angsana New" w:hint="cs"/>
          <w:szCs w:val="30"/>
          <w:cs/>
        </w:rPr>
        <w:lastRenderedPageBreak/>
        <w:t>การเปิดเผยข้อมูลเพิ่มเติม</w:t>
      </w:r>
    </w:p>
    <w:p w14:paraId="5ED7A9E8" w14:textId="3EEAB2EE" w:rsidR="00432880" w:rsidRPr="008E46E1" w:rsidRDefault="00432880" w:rsidP="008E4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G Times (W1)" w:hAnsiTheme="majorBidi" w:cstheme="majorBidi"/>
          <w:sz w:val="30"/>
          <w:szCs w:val="30"/>
        </w:rPr>
      </w:pPr>
    </w:p>
    <w:p w14:paraId="1106CC84" w14:textId="55357EF2" w:rsidR="00D62FDD" w:rsidRPr="00A57B00" w:rsidRDefault="00D62FDD" w:rsidP="00D62FDD">
      <w:pPr>
        <w:pStyle w:val="BodyText2"/>
        <w:ind w:left="540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B0747">
        <w:rPr>
          <w:rFonts w:asciiTheme="majorBidi" w:eastAsia="CG Times (W1)" w:hAnsiTheme="majorBidi" w:cstheme="majorBidi"/>
          <w:sz w:val="30"/>
          <w:szCs w:val="30"/>
          <w:cs/>
        </w:rPr>
        <w:t>ในไตรมาส</w:t>
      </w:r>
      <w:r>
        <w:rPr>
          <w:rFonts w:asciiTheme="majorBidi" w:eastAsia="CG Times (W1)" w:hAnsiTheme="majorBidi" w:cstheme="majorBidi" w:hint="cs"/>
          <w:sz w:val="30"/>
          <w:szCs w:val="30"/>
          <w:cs/>
        </w:rPr>
        <w:t>ที่</w:t>
      </w:r>
      <w:r w:rsidRPr="00BB0747">
        <w:rPr>
          <w:rFonts w:asciiTheme="majorBidi" w:eastAsia="CG Times (W1)" w:hAnsiTheme="majorBidi" w:cstheme="majorBidi"/>
          <w:sz w:val="30"/>
          <w:szCs w:val="30"/>
          <w:cs/>
        </w:rPr>
        <w:t xml:space="preserve"> </w:t>
      </w:r>
      <w:r w:rsidRPr="00BB0747">
        <w:rPr>
          <w:rFonts w:asciiTheme="majorBidi" w:eastAsia="CG Times (W1)" w:hAnsiTheme="majorBidi" w:cstheme="majorBidi"/>
          <w:sz w:val="30"/>
          <w:szCs w:val="30"/>
        </w:rPr>
        <w:t xml:space="preserve">4 </w:t>
      </w:r>
      <w:r w:rsidRPr="00BB0747">
        <w:rPr>
          <w:rFonts w:asciiTheme="majorBidi" w:eastAsia="CG Times (W1)" w:hAnsiTheme="majorBidi" w:cstheme="majorBidi"/>
          <w:sz w:val="30"/>
          <w:szCs w:val="30"/>
          <w:cs/>
        </w:rPr>
        <w:t xml:space="preserve">ปี </w:t>
      </w:r>
      <w:r w:rsidRPr="00BB0747">
        <w:rPr>
          <w:rFonts w:asciiTheme="majorBidi" w:eastAsia="CG Times (W1)" w:hAnsiTheme="majorBidi" w:cstheme="majorBidi"/>
          <w:sz w:val="30"/>
          <w:szCs w:val="30"/>
        </w:rPr>
        <w:t xml:space="preserve">2563 CTI </w:t>
      </w:r>
      <w:r w:rsidRPr="00BB0747">
        <w:rPr>
          <w:rFonts w:asciiTheme="majorBidi" w:eastAsia="CG Times (W1)" w:hAnsiTheme="majorBidi" w:cstheme="majorBidi" w:hint="cs"/>
          <w:sz w:val="30"/>
          <w:szCs w:val="30"/>
          <w:cs/>
        </w:rPr>
        <w:t>ได้เปลี่ยนสถานะจากบริษัทย่อยเป็นบริษัทร่วมของกลุ่มบริษัท</w:t>
      </w:r>
      <w:r w:rsidRPr="00BB0747">
        <w:rPr>
          <w:rFonts w:asciiTheme="majorBidi" w:eastAsia="CG Times (W1)" w:hAnsiTheme="majorBidi" w:cstheme="majorBidi"/>
          <w:sz w:val="30"/>
          <w:szCs w:val="30"/>
          <w:cs/>
        </w:rPr>
        <w:t>ตามที่เปิดเผยใน</w:t>
      </w:r>
      <w:r w:rsidR="008E46E1">
        <w:rPr>
          <w:rFonts w:asciiTheme="majorBidi" w:eastAsia="CG Times (W1)" w:hAnsiTheme="majorBidi" w:cstheme="majorBidi"/>
          <w:sz w:val="30"/>
          <w:szCs w:val="30"/>
        </w:rPr>
        <w:br/>
      </w:r>
      <w:r w:rsidRPr="00BB0747">
        <w:rPr>
          <w:rFonts w:asciiTheme="majorBidi" w:eastAsia="CG Times (W1)" w:hAnsiTheme="majorBidi" w:cstheme="majorBidi"/>
          <w:sz w:val="30"/>
          <w:szCs w:val="30"/>
          <w:cs/>
        </w:rPr>
        <w:t>งบการเงินประจำปี</w:t>
      </w:r>
      <w:r w:rsidR="00DB0C1C">
        <w:rPr>
          <w:rFonts w:asciiTheme="majorBidi" w:eastAsia="CG Times (W1)" w:hAnsiTheme="majorBidi" w:cstheme="majorBidi"/>
          <w:sz w:val="30"/>
          <w:szCs w:val="30"/>
        </w:rPr>
        <w:t xml:space="preserve"> 2563</w:t>
      </w:r>
    </w:p>
    <w:p w14:paraId="4CE09C60" w14:textId="77777777" w:rsidR="00D62FDD" w:rsidRDefault="00D62FDD" w:rsidP="00D62F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G Times (W1)" w:hAnsiTheme="majorBidi" w:cstheme="majorBidi"/>
          <w:sz w:val="30"/>
          <w:szCs w:val="30"/>
          <w:cs/>
        </w:rPr>
      </w:pPr>
    </w:p>
    <w:p w14:paraId="4CDF2323" w14:textId="384ABC2F" w:rsidR="004D1B62" w:rsidRPr="00D62FDD" w:rsidRDefault="00D62FDD" w:rsidP="00D62FDD">
      <w:pPr>
        <w:pStyle w:val="BodyText2"/>
        <w:ind w:left="540" w:firstLine="0"/>
        <w:jc w:val="thaiDistribute"/>
        <w:rPr>
          <w:rFonts w:asciiTheme="majorBidi" w:eastAsia="CG Times (W1)" w:hAnsiTheme="majorBidi" w:cstheme="majorBidi"/>
          <w:sz w:val="30"/>
          <w:szCs w:val="30"/>
        </w:rPr>
      </w:pPr>
      <w:r w:rsidRPr="00107772">
        <w:rPr>
          <w:rFonts w:asciiTheme="majorBidi" w:eastAsia="CG Times (W1)" w:hAnsiTheme="majorBidi" w:cstheme="majorBidi"/>
          <w:sz w:val="30"/>
          <w:szCs w:val="30"/>
          <w:cs/>
        </w:rPr>
        <w:t>ทั้ง</w:t>
      </w:r>
      <w:r w:rsidRPr="00107772">
        <w:rPr>
          <w:rFonts w:asciiTheme="majorBidi" w:eastAsia="CG Times (W1)" w:hAnsiTheme="majorBidi" w:cstheme="majorBidi" w:hint="cs"/>
          <w:sz w:val="30"/>
          <w:szCs w:val="30"/>
          <w:cs/>
        </w:rPr>
        <w:t>นี้</w:t>
      </w:r>
      <w:r>
        <w:rPr>
          <w:rFonts w:asciiTheme="majorBidi" w:eastAsia="CG Times (W1)" w:hAnsiTheme="majorBidi" w:cstheme="majorBidi" w:hint="cs"/>
          <w:sz w:val="30"/>
          <w:szCs w:val="30"/>
          <w:cs/>
        </w:rPr>
        <w:t xml:space="preserve"> </w:t>
      </w:r>
      <w:r w:rsidRPr="00107772">
        <w:rPr>
          <w:rFonts w:asciiTheme="majorBidi" w:eastAsia="CG Times (W1)" w:hAnsiTheme="majorBidi" w:cstheme="majorBidi"/>
          <w:sz w:val="30"/>
          <w:szCs w:val="30"/>
          <w:cs/>
        </w:rPr>
        <w:t>รายการดังกล่าวมีผลกระทบต่อการเปลี่ยนแปลงของงบกำไรขาดทุนรวมของกลุ่มบริษัทอย่างมีสาระสำคัญกลุ่มบริษัทจึงเปิดเผย</w:t>
      </w:r>
      <w:r w:rsidRPr="00107772">
        <w:rPr>
          <w:rFonts w:asciiTheme="majorBidi" w:eastAsia="CG Times (W1)" w:hAnsiTheme="majorBidi" w:cstheme="majorBidi" w:hint="cs"/>
          <w:sz w:val="30"/>
          <w:szCs w:val="30"/>
          <w:cs/>
        </w:rPr>
        <w:t>การเปรียบเทียบข้อมูลทางการเงิน</w:t>
      </w:r>
      <w:r>
        <w:rPr>
          <w:rFonts w:asciiTheme="majorBidi" w:eastAsia="CG Times (W1)" w:hAnsiTheme="majorBidi" w:cstheme="majorBidi" w:hint="cs"/>
          <w:sz w:val="30"/>
          <w:szCs w:val="30"/>
          <w:cs/>
        </w:rPr>
        <w:t>ที่</w:t>
      </w:r>
      <w:r w:rsidRPr="00107772">
        <w:rPr>
          <w:rFonts w:asciiTheme="majorBidi" w:eastAsia="CG Times (W1)" w:hAnsiTheme="majorBidi" w:cstheme="majorBidi" w:hint="cs"/>
          <w:sz w:val="30"/>
          <w:szCs w:val="30"/>
          <w:cs/>
        </w:rPr>
        <w:t xml:space="preserve">ไม่รวม </w:t>
      </w:r>
      <w:r w:rsidRPr="00107772">
        <w:rPr>
          <w:rFonts w:asciiTheme="majorBidi" w:eastAsia="CG Times (W1)" w:hAnsiTheme="majorBidi" w:cstheme="majorBidi"/>
          <w:sz w:val="30"/>
          <w:szCs w:val="30"/>
        </w:rPr>
        <w:t xml:space="preserve">CTI </w:t>
      </w:r>
      <w:r w:rsidRPr="00107772">
        <w:rPr>
          <w:rFonts w:asciiTheme="majorBidi" w:eastAsia="CG Times (W1)" w:hAnsiTheme="majorBidi" w:cstheme="majorBidi"/>
          <w:sz w:val="30"/>
          <w:szCs w:val="30"/>
          <w:cs/>
        </w:rPr>
        <w:t>สำหรั</w:t>
      </w:r>
      <w:r>
        <w:rPr>
          <w:rFonts w:asciiTheme="majorBidi" w:eastAsia="CG Times (W1)" w:hAnsiTheme="majorBidi" w:cstheme="majorBidi" w:hint="cs"/>
          <w:sz w:val="30"/>
          <w:szCs w:val="30"/>
          <w:cs/>
        </w:rPr>
        <w:t>บปี</w:t>
      </w:r>
      <w:r w:rsidRPr="00107772">
        <w:rPr>
          <w:rFonts w:asciiTheme="majorBidi" w:eastAsia="CG Times (W1)" w:hAnsiTheme="majorBidi" w:cstheme="majorBidi"/>
          <w:sz w:val="30"/>
          <w:szCs w:val="30"/>
          <w:cs/>
        </w:rPr>
        <w:t xml:space="preserve">สิ้นสุดวันที่ </w:t>
      </w:r>
      <w:r>
        <w:rPr>
          <w:rFonts w:asciiTheme="majorBidi" w:eastAsia="CG Times (W1)" w:hAnsiTheme="majorBidi" w:cstheme="majorBidi"/>
          <w:sz w:val="30"/>
          <w:szCs w:val="30"/>
        </w:rPr>
        <w:t xml:space="preserve">31 </w:t>
      </w:r>
      <w:r>
        <w:rPr>
          <w:rFonts w:asciiTheme="majorBidi" w:eastAsia="CG Times (W1)" w:hAnsiTheme="majorBidi" w:cstheme="majorBidi" w:hint="cs"/>
          <w:sz w:val="30"/>
          <w:szCs w:val="30"/>
          <w:cs/>
        </w:rPr>
        <w:t xml:space="preserve">ธันวาคม </w:t>
      </w:r>
      <w:r w:rsidRPr="00107772">
        <w:rPr>
          <w:rFonts w:asciiTheme="majorBidi" w:eastAsia="CG Times (W1)" w:hAnsiTheme="majorBidi" w:cstheme="majorBidi"/>
          <w:sz w:val="30"/>
          <w:szCs w:val="30"/>
          <w:cs/>
        </w:rPr>
        <w:t>เพิ่มเติ</w:t>
      </w:r>
      <w:r w:rsidRPr="00107772">
        <w:rPr>
          <w:rFonts w:asciiTheme="majorBidi" w:eastAsia="CG Times (W1)" w:hAnsiTheme="majorBidi" w:cstheme="majorBidi" w:hint="cs"/>
          <w:sz w:val="30"/>
          <w:szCs w:val="30"/>
          <w:cs/>
        </w:rPr>
        <w:t>ม</w:t>
      </w:r>
      <w:r w:rsidRPr="00107772">
        <w:rPr>
          <w:rFonts w:asciiTheme="majorBidi" w:eastAsia="CG Times (W1)" w:hAnsiTheme="majorBidi" w:cstheme="majorBidi"/>
          <w:sz w:val="30"/>
          <w:szCs w:val="30"/>
          <w:cs/>
        </w:rPr>
        <w:t>ดังต่อไปนี้</w:t>
      </w:r>
    </w:p>
    <w:p w14:paraId="53B61E9F" w14:textId="68EE89B4" w:rsidR="005B752E" w:rsidRDefault="005B7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9693" w:type="dxa"/>
        <w:tblLayout w:type="fixed"/>
        <w:tblLook w:val="0000" w:firstRow="0" w:lastRow="0" w:firstColumn="0" w:lastColumn="0" w:noHBand="0" w:noVBand="0"/>
      </w:tblPr>
      <w:tblGrid>
        <w:gridCol w:w="5054"/>
        <w:gridCol w:w="270"/>
        <w:gridCol w:w="2045"/>
        <w:gridCol w:w="274"/>
        <w:gridCol w:w="2044"/>
        <w:gridCol w:w="6"/>
      </w:tblGrid>
      <w:tr w:rsidR="00432880" w:rsidRPr="00A332A5" w14:paraId="1B97B988" w14:textId="77777777" w:rsidTr="000F46AE">
        <w:trPr>
          <w:gridAfter w:val="1"/>
          <w:wAfter w:w="6" w:type="dxa"/>
          <w:trHeight w:hRule="exact" w:val="360"/>
          <w:tblHeader/>
        </w:trPr>
        <w:tc>
          <w:tcPr>
            <w:tcW w:w="5054" w:type="dxa"/>
          </w:tcPr>
          <w:p w14:paraId="129E1149" w14:textId="77777777" w:rsidR="00432880" w:rsidRPr="00A332A5" w:rsidRDefault="00432880" w:rsidP="000F46AE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09D57D" w14:textId="77777777" w:rsidR="00432880" w:rsidRPr="00A332A5" w:rsidRDefault="00432880" w:rsidP="000F46AE">
            <w:pPr>
              <w:tabs>
                <w:tab w:val="clear" w:pos="2580"/>
                <w:tab w:val="clear" w:pos="3742"/>
                <w:tab w:val="left" w:pos="540"/>
                <w:tab w:val="left" w:pos="2856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63" w:type="dxa"/>
            <w:gridSpan w:val="3"/>
          </w:tcPr>
          <w:p w14:paraId="7550108C" w14:textId="77777777" w:rsidR="00432880" w:rsidRPr="00A332A5" w:rsidRDefault="00432880" w:rsidP="000F46AE">
            <w:pPr>
              <w:tabs>
                <w:tab w:val="clear" w:pos="2580"/>
                <w:tab w:val="clear" w:pos="3742"/>
                <w:tab w:val="left" w:pos="540"/>
                <w:tab w:val="left" w:pos="2856"/>
              </w:tabs>
              <w:spacing w:line="240" w:lineRule="auto"/>
              <w:ind w:right="-2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C202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432880" w:rsidRPr="00A332A5" w14:paraId="183BFA9F" w14:textId="77777777" w:rsidTr="000F46AE">
        <w:trPr>
          <w:gridAfter w:val="1"/>
          <w:wAfter w:w="6" w:type="dxa"/>
          <w:trHeight w:hRule="exact" w:val="360"/>
          <w:tblHeader/>
        </w:trPr>
        <w:tc>
          <w:tcPr>
            <w:tcW w:w="5054" w:type="dxa"/>
          </w:tcPr>
          <w:p w14:paraId="26B554D3" w14:textId="77777777" w:rsidR="00432880" w:rsidRPr="00A332A5" w:rsidRDefault="00432880" w:rsidP="000F46AE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83E1E5" w14:textId="77777777" w:rsidR="00432880" w:rsidRPr="005F7400" w:rsidRDefault="00432880" w:rsidP="000F46AE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63" w:type="dxa"/>
            <w:gridSpan w:val="3"/>
            <w:tcBorders>
              <w:bottom w:val="single" w:sz="4" w:space="0" w:color="auto"/>
            </w:tcBorders>
          </w:tcPr>
          <w:p w14:paraId="7F7DCD5A" w14:textId="77777777" w:rsidR="00432880" w:rsidRPr="005F7400" w:rsidRDefault="00432880" w:rsidP="000F46AE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F740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32880" w:rsidRPr="00A332A5" w14:paraId="71253A1F" w14:textId="77777777" w:rsidTr="000F46AE">
        <w:trPr>
          <w:gridAfter w:val="1"/>
          <w:wAfter w:w="6" w:type="dxa"/>
          <w:trHeight w:hRule="exact" w:val="360"/>
          <w:tblHeader/>
        </w:trPr>
        <w:tc>
          <w:tcPr>
            <w:tcW w:w="5054" w:type="dxa"/>
          </w:tcPr>
          <w:p w14:paraId="500A623A" w14:textId="77777777" w:rsidR="00432880" w:rsidRPr="00A332A5" w:rsidRDefault="00432880" w:rsidP="000F46AE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673B50" w14:textId="77777777" w:rsidR="00432880" w:rsidRPr="00467D81" w:rsidRDefault="00432880" w:rsidP="000F46AE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363" w:type="dxa"/>
            <w:gridSpan w:val="3"/>
            <w:tcBorders>
              <w:top w:val="single" w:sz="4" w:space="0" w:color="auto"/>
            </w:tcBorders>
          </w:tcPr>
          <w:p w14:paraId="485B49A6" w14:textId="77777777" w:rsidR="00432880" w:rsidRPr="00467D81" w:rsidRDefault="00432880" w:rsidP="000F46AE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7D8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  <w:r w:rsidRPr="00467D8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สิ้นสุด</w:t>
            </w:r>
          </w:p>
        </w:tc>
      </w:tr>
      <w:tr w:rsidR="00432880" w:rsidRPr="00A332A5" w14:paraId="1D72CB13" w14:textId="77777777" w:rsidTr="000F46AE">
        <w:trPr>
          <w:gridAfter w:val="1"/>
          <w:wAfter w:w="6" w:type="dxa"/>
          <w:trHeight w:hRule="exact" w:val="360"/>
          <w:tblHeader/>
        </w:trPr>
        <w:tc>
          <w:tcPr>
            <w:tcW w:w="5054" w:type="dxa"/>
          </w:tcPr>
          <w:p w14:paraId="3C33A8C7" w14:textId="77777777" w:rsidR="00432880" w:rsidRPr="00A332A5" w:rsidRDefault="00432880" w:rsidP="000F46AE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DEBB54" w14:textId="77777777" w:rsidR="00432880" w:rsidRPr="00467D81" w:rsidRDefault="00432880" w:rsidP="000F46AE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363" w:type="dxa"/>
            <w:gridSpan w:val="3"/>
          </w:tcPr>
          <w:p w14:paraId="0FC5419D" w14:textId="77777777" w:rsidR="00432880" w:rsidRPr="00467D81" w:rsidRDefault="00432880" w:rsidP="000F46AE">
            <w:pPr>
              <w:tabs>
                <w:tab w:val="left" w:pos="540"/>
              </w:tabs>
              <w:spacing w:line="240" w:lineRule="auto"/>
              <w:ind w:left="-35" w:firstLine="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7D81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วันที่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432880" w:rsidRPr="00A332A5" w14:paraId="66BEEA66" w14:textId="77777777" w:rsidTr="000F46AE">
        <w:trPr>
          <w:trHeight w:hRule="exact" w:val="360"/>
          <w:tblHeader/>
        </w:trPr>
        <w:tc>
          <w:tcPr>
            <w:tcW w:w="5054" w:type="dxa"/>
          </w:tcPr>
          <w:p w14:paraId="57E563BB" w14:textId="77777777" w:rsidR="00432880" w:rsidRPr="00A332A5" w:rsidRDefault="00432880" w:rsidP="000F46AE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2FCFE2" w14:textId="77777777" w:rsidR="00432880" w:rsidRDefault="00432880" w:rsidP="000F4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954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45" w:type="dxa"/>
          </w:tcPr>
          <w:p w14:paraId="4346C780" w14:textId="77777777" w:rsidR="00432880" w:rsidRDefault="00432880" w:rsidP="000F4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954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4" w:type="dxa"/>
          </w:tcPr>
          <w:p w14:paraId="0D604E66" w14:textId="77777777" w:rsidR="00432880" w:rsidRDefault="00432880" w:rsidP="000F4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954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50" w:type="dxa"/>
            <w:gridSpan w:val="2"/>
          </w:tcPr>
          <w:p w14:paraId="42AC4AD0" w14:textId="77777777" w:rsidR="00432880" w:rsidRDefault="00432880" w:rsidP="000F4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954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432880" w:rsidRPr="00A332A5" w14:paraId="583C577B" w14:textId="77777777" w:rsidTr="000F46AE">
        <w:trPr>
          <w:trHeight w:hRule="exact" w:val="360"/>
          <w:tblHeader/>
        </w:trPr>
        <w:tc>
          <w:tcPr>
            <w:tcW w:w="5054" w:type="dxa"/>
          </w:tcPr>
          <w:p w14:paraId="453326EB" w14:textId="77777777" w:rsidR="00432880" w:rsidRPr="00A332A5" w:rsidRDefault="00432880" w:rsidP="000F46AE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68D35F" w14:textId="77777777" w:rsidR="00432880" w:rsidRDefault="00432880" w:rsidP="000F4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954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45" w:type="dxa"/>
            <w:tcBorders>
              <w:bottom w:val="single" w:sz="4" w:space="0" w:color="auto"/>
            </w:tcBorders>
          </w:tcPr>
          <w:p w14:paraId="0E81C0BA" w14:textId="77777777" w:rsidR="00432880" w:rsidRDefault="00432880" w:rsidP="000F4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954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22CB518D" w14:textId="77777777" w:rsidR="00432880" w:rsidRDefault="00432880" w:rsidP="000F4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954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50" w:type="dxa"/>
            <w:gridSpan w:val="2"/>
            <w:tcBorders>
              <w:bottom w:val="single" w:sz="4" w:space="0" w:color="auto"/>
            </w:tcBorders>
          </w:tcPr>
          <w:p w14:paraId="6D04479E" w14:textId="57488BB4" w:rsidR="00432880" w:rsidRDefault="00432880" w:rsidP="000F4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954"/>
              </w:tabs>
              <w:spacing w:line="240" w:lineRule="auto"/>
              <w:ind w:left="-174" w:right="-90" w:firstLine="6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(ไม่ได้</w:t>
            </w:r>
            <w:r w:rsidR="00F10DEA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ตรวจสอบ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432880" w:rsidRPr="00A332A5" w14:paraId="124C6DED" w14:textId="77777777" w:rsidTr="000F46AE">
        <w:trPr>
          <w:trHeight w:hRule="exact" w:val="156"/>
          <w:tblHeader/>
        </w:trPr>
        <w:tc>
          <w:tcPr>
            <w:tcW w:w="5054" w:type="dxa"/>
          </w:tcPr>
          <w:p w14:paraId="1DF4F6DB" w14:textId="77777777" w:rsidR="00432880" w:rsidRPr="00A332A5" w:rsidRDefault="00432880" w:rsidP="000F4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2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9AEFBFC" w14:textId="77777777" w:rsidR="00432880" w:rsidRPr="00A332A5" w:rsidRDefault="00432880" w:rsidP="000F4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045" w:type="dxa"/>
            <w:tcBorders>
              <w:top w:val="single" w:sz="4" w:space="0" w:color="auto"/>
            </w:tcBorders>
          </w:tcPr>
          <w:p w14:paraId="2905D6E1" w14:textId="77777777" w:rsidR="00432880" w:rsidRPr="00A332A5" w:rsidRDefault="00432880" w:rsidP="000F4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4" w:type="dxa"/>
          </w:tcPr>
          <w:p w14:paraId="60113188" w14:textId="77777777" w:rsidR="00432880" w:rsidRPr="00A332A5" w:rsidRDefault="00432880" w:rsidP="000F4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050" w:type="dxa"/>
            <w:gridSpan w:val="2"/>
            <w:tcBorders>
              <w:top w:val="single" w:sz="4" w:space="0" w:color="auto"/>
            </w:tcBorders>
          </w:tcPr>
          <w:p w14:paraId="0EA6064D" w14:textId="77777777" w:rsidR="00432880" w:rsidRPr="00A332A5" w:rsidRDefault="00432880" w:rsidP="000F4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432880" w:rsidRPr="00A332A5" w14:paraId="6102BB92" w14:textId="77777777" w:rsidTr="000F46AE">
        <w:trPr>
          <w:trHeight w:hRule="exact" w:val="389"/>
        </w:trPr>
        <w:tc>
          <w:tcPr>
            <w:tcW w:w="5054" w:type="dxa"/>
          </w:tcPr>
          <w:p w14:paraId="1921C82F" w14:textId="77777777" w:rsidR="00432880" w:rsidRPr="00A332A5" w:rsidRDefault="00432880" w:rsidP="000F4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72" w:hanging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5AF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270" w:type="dxa"/>
          </w:tcPr>
          <w:p w14:paraId="4009778F" w14:textId="77777777" w:rsidR="00432880" w:rsidRDefault="00432880" w:rsidP="000F4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45" w:type="dxa"/>
          </w:tcPr>
          <w:p w14:paraId="463C838A" w14:textId="11D1C1B3" w:rsidR="00432880" w:rsidRDefault="00432880" w:rsidP="000F4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15"/>
              </w:tabs>
              <w:spacing w:line="240" w:lineRule="auto"/>
              <w:ind w:right="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512</w:t>
            </w:r>
            <w:r w:rsidR="00514717">
              <w:rPr>
                <w:rFonts w:asciiTheme="majorBidi" w:hAnsiTheme="majorBidi" w:cstheme="majorBidi"/>
                <w:sz w:val="30"/>
                <w:szCs w:val="30"/>
              </w:rPr>
              <w:t>,704</w:t>
            </w:r>
          </w:p>
        </w:tc>
        <w:tc>
          <w:tcPr>
            <w:tcW w:w="274" w:type="dxa"/>
          </w:tcPr>
          <w:p w14:paraId="1A8F0FC4" w14:textId="77777777" w:rsidR="00432880" w:rsidRDefault="00432880" w:rsidP="000F4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50" w:type="dxa"/>
            <w:gridSpan w:val="2"/>
          </w:tcPr>
          <w:p w14:paraId="7D5C8261" w14:textId="77777777" w:rsidR="00432880" w:rsidRDefault="00432880" w:rsidP="000F4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4"/>
              </w:tabs>
              <w:spacing w:line="240" w:lineRule="auto"/>
              <w:ind w:right="-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465,597</w:t>
            </w:r>
          </w:p>
        </w:tc>
      </w:tr>
      <w:tr w:rsidR="00432880" w:rsidRPr="00A332A5" w14:paraId="0EE2A3F4" w14:textId="77777777" w:rsidTr="000F46AE">
        <w:trPr>
          <w:trHeight w:hRule="exact" w:val="389"/>
        </w:trPr>
        <w:tc>
          <w:tcPr>
            <w:tcW w:w="5054" w:type="dxa"/>
          </w:tcPr>
          <w:p w14:paraId="40E2C574" w14:textId="77777777" w:rsidR="00432880" w:rsidRPr="00A332A5" w:rsidRDefault="00432880" w:rsidP="000F4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72" w:hanging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70" w:type="dxa"/>
          </w:tcPr>
          <w:p w14:paraId="56BDBED1" w14:textId="77777777" w:rsidR="00432880" w:rsidRDefault="00432880" w:rsidP="000F4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45" w:type="dxa"/>
            <w:tcBorders>
              <w:bottom w:val="single" w:sz="4" w:space="0" w:color="auto"/>
            </w:tcBorders>
          </w:tcPr>
          <w:p w14:paraId="484E434C" w14:textId="77777777" w:rsidR="00432880" w:rsidRDefault="00432880" w:rsidP="000F4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15"/>
              </w:tabs>
              <w:spacing w:line="240" w:lineRule="auto"/>
              <w:ind w:right="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16,534</w:t>
            </w:r>
          </w:p>
        </w:tc>
        <w:tc>
          <w:tcPr>
            <w:tcW w:w="274" w:type="dxa"/>
          </w:tcPr>
          <w:p w14:paraId="7D789F9C" w14:textId="77777777" w:rsidR="00432880" w:rsidRDefault="00432880" w:rsidP="000F4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50" w:type="dxa"/>
            <w:gridSpan w:val="2"/>
            <w:tcBorders>
              <w:bottom w:val="single" w:sz="4" w:space="0" w:color="auto"/>
            </w:tcBorders>
          </w:tcPr>
          <w:p w14:paraId="17901E2F" w14:textId="77777777" w:rsidR="00432880" w:rsidRDefault="00432880" w:rsidP="000F4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4"/>
              </w:tabs>
              <w:spacing w:line="240" w:lineRule="auto"/>
              <w:ind w:right="-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16,821</w:t>
            </w:r>
          </w:p>
        </w:tc>
      </w:tr>
      <w:tr w:rsidR="00432880" w:rsidRPr="00A332A5" w14:paraId="4642A8C8" w14:textId="77777777" w:rsidTr="000F46AE">
        <w:trPr>
          <w:trHeight w:hRule="exact" w:val="389"/>
        </w:trPr>
        <w:tc>
          <w:tcPr>
            <w:tcW w:w="5054" w:type="dxa"/>
          </w:tcPr>
          <w:p w14:paraId="27B887EE" w14:textId="77777777" w:rsidR="00432880" w:rsidRPr="00223F58" w:rsidRDefault="00432880" w:rsidP="000F4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72" w:hanging="5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23F5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270" w:type="dxa"/>
          </w:tcPr>
          <w:p w14:paraId="6D438974" w14:textId="77777777" w:rsidR="00432880" w:rsidRDefault="00432880" w:rsidP="000F4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45" w:type="dxa"/>
            <w:tcBorders>
              <w:top w:val="single" w:sz="4" w:space="0" w:color="auto"/>
              <w:bottom w:val="single" w:sz="4" w:space="0" w:color="auto"/>
            </w:tcBorders>
          </w:tcPr>
          <w:p w14:paraId="52FD18BB" w14:textId="77777777" w:rsidR="00432880" w:rsidRDefault="00432880" w:rsidP="000F4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15"/>
              </w:tabs>
              <w:spacing w:line="240" w:lineRule="auto"/>
              <w:ind w:right="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529,238</w:t>
            </w:r>
          </w:p>
        </w:tc>
        <w:tc>
          <w:tcPr>
            <w:tcW w:w="274" w:type="dxa"/>
          </w:tcPr>
          <w:p w14:paraId="52AAA5DC" w14:textId="77777777" w:rsidR="00432880" w:rsidRDefault="00432880" w:rsidP="000F4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A9C049" w14:textId="77777777" w:rsidR="00432880" w:rsidRDefault="00432880" w:rsidP="000F4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4"/>
              </w:tabs>
              <w:spacing w:line="240" w:lineRule="auto"/>
              <w:ind w:right="-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482,418</w:t>
            </w:r>
          </w:p>
        </w:tc>
      </w:tr>
      <w:tr w:rsidR="00432880" w:rsidRPr="00A332A5" w14:paraId="45D84CD9" w14:textId="77777777" w:rsidTr="000F46AE">
        <w:trPr>
          <w:trHeight w:hRule="exact" w:val="389"/>
        </w:trPr>
        <w:tc>
          <w:tcPr>
            <w:tcW w:w="5054" w:type="dxa"/>
          </w:tcPr>
          <w:p w14:paraId="0651C8AB" w14:textId="77777777" w:rsidR="00432880" w:rsidRPr="00A332A5" w:rsidRDefault="00432880" w:rsidP="000F4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72" w:hanging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270" w:type="dxa"/>
          </w:tcPr>
          <w:p w14:paraId="0A8BEA97" w14:textId="77777777" w:rsidR="00432880" w:rsidRDefault="00432880" w:rsidP="000F4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45" w:type="dxa"/>
            <w:tcBorders>
              <w:top w:val="single" w:sz="4" w:space="0" w:color="auto"/>
            </w:tcBorders>
          </w:tcPr>
          <w:p w14:paraId="34B36B9D" w14:textId="77777777" w:rsidR="00432880" w:rsidRDefault="00432880" w:rsidP="000F4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15"/>
              </w:tabs>
              <w:spacing w:line="240" w:lineRule="auto"/>
              <w:ind w:right="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446,815</w:t>
            </w:r>
          </w:p>
        </w:tc>
        <w:tc>
          <w:tcPr>
            <w:tcW w:w="274" w:type="dxa"/>
          </w:tcPr>
          <w:p w14:paraId="623427D2" w14:textId="77777777" w:rsidR="00432880" w:rsidRDefault="00432880" w:rsidP="000F4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50" w:type="dxa"/>
            <w:gridSpan w:val="2"/>
            <w:tcBorders>
              <w:top w:val="single" w:sz="4" w:space="0" w:color="auto"/>
            </w:tcBorders>
          </w:tcPr>
          <w:p w14:paraId="05E88F90" w14:textId="77777777" w:rsidR="00432880" w:rsidRDefault="00432880" w:rsidP="000F4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4"/>
              </w:tabs>
              <w:spacing w:line="240" w:lineRule="auto"/>
              <w:ind w:right="-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376,870</w:t>
            </w:r>
          </w:p>
        </w:tc>
      </w:tr>
      <w:tr w:rsidR="00432880" w:rsidRPr="00A332A5" w14:paraId="7D763515" w14:textId="77777777" w:rsidTr="000F46AE">
        <w:trPr>
          <w:trHeight w:hRule="exact" w:val="389"/>
        </w:trPr>
        <w:tc>
          <w:tcPr>
            <w:tcW w:w="5054" w:type="dxa"/>
          </w:tcPr>
          <w:p w14:paraId="1608E9E4" w14:textId="77777777" w:rsidR="00432880" w:rsidRPr="00A332A5" w:rsidRDefault="00432880" w:rsidP="000F4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72" w:hanging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ต้นทุนในการจัดจำหน่ายและค่าใช้จ่ายบริหาร</w:t>
            </w:r>
          </w:p>
        </w:tc>
        <w:tc>
          <w:tcPr>
            <w:tcW w:w="270" w:type="dxa"/>
          </w:tcPr>
          <w:p w14:paraId="6F01871F" w14:textId="77777777" w:rsidR="00432880" w:rsidRDefault="00432880" w:rsidP="000F4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45" w:type="dxa"/>
          </w:tcPr>
          <w:p w14:paraId="28A9B26A" w14:textId="77777777" w:rsidR="00432880" w:rsidRDefault="00432880" w:rsidP="000F4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15"/>
              </w:tabs>
              <w:spacing w:line="240" w:lineRule="auto"/>
              <w:ind w:right="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50,880</w:t>
            </w:r>
          </w:p>
        </w:tc>
        <w:tc>
          <w:tcPr>
            <w:tcW w:w="274" w:type="dxa"/>
          </w:tcPr>
          <w:p w14:paraId="112E539E" w14:textId="77777777" w:rsidR="00432880" w:rsidRDefault="00432880" w:rsidP="000F4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50" w:type="dxa"/>
            <w:gridSpan w:val="2"/>
          </w:tcPr>
          <w:p w14:paraId="394A9656" w14:textId="77777777" w:rsidR="00432880" w:rsidRDefault="00432880" w:rsidP="000F4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4"/>
              </w:tabs>
              <w:spacing w:line="240" w:lineRule="auto"/>
              <w:ind w:right="-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45,472</w:t>
            </w:r>
          </w:p>
        </w:tc>
      </w:tr>
      <w:tr w:rsidR="00432880" w:rsidRPr="00A332A5" w14:paraId="010E7FAF" w14:textId="77777777" w:rsidTr="000F46AE">
        <w:trPr>
          <w:trHeight w:hRule="exact" w:val="360"/>
        </w:trPr>
        <w:tc>
          <w:tcPr>
            <w:tcW w:w="5054" w:type="dxa"/>
          </w:tcPr>
          <w:p w14:paraId="3ADF70A6" w14:textId="77777777" w:rsidR="00432880" w:rsidRPr="00A332A5" w:rsidRDefault="00432880" w:rsidP="000F4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72" w:hanging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270" w:type="dxa"/>
          </w:tcPr>
          <w:p w14:paraId="28F15A43" w14:textId="77777777" w:rsidR="00432880" w:rsidRDefault="00432880" w:rsidP="000F4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45" w:type="dxa"/>
          </w:tcPr>
          <w:p w14:paraId="4E207A88" w14:textId="77777777" w:rsidR="00432880" w:rsidRDefault="00432880" w:rsidP="000F4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15"/>
              </w:tabs>
              <w:spacing w:line="240" w:lineRule="auto"/>
              <w:ind w:right="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16,596</w:t>
            </w:r>
          </w:p>
        </w:tc>
        <w:tc>
          <w:tcPr>
            <w:tcW w:w="274" w:type="dxa"/>
          </w:tcPr>
          <w:p w14:paraId="4F09841A" w14:textId="77777777" w:rsidR="00432880" w:rsidRDefault="00432880" w:rsidP="000F4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50" w:type="dxa"/>
            <w:gridSpan w:val="2"/>
          </w:tcPr>
          <w:p w14:paraId="3B1DCB56" w14:textId="77777777" w:rsidR="00432880" w:rsidRDefault="00432880" w:rsidP="000F4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4"/>
              </w:tabs>
              <w:spacing w:line="240" w:lineRule="auto"/>
              <w:ind w:right="-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16,093</w:t>
            </w:r>
          </w:p>
        </w:tc>
      </w:tr>
      <w:tr w:rsidR="00432880" w:rsidRPr="00A332A5" w14:paraId="0C1D54D7" w14:textId="77777777" w:rsidTr="000F46AE">
        <w:trPr>
          <w:trHeight w:hRule="exact" w:val="389"/>
        </w:trPr>
        <w:tc>
          <w:tcPr>
            <w:tcW w:w="5054" w:type="dxa"/>
          </w:tcPr>
          <w:p w14:paraId="2444FD18" w14:textId="77777777" w:rsidR="00432880" w:rsidRDefault="00432880" w:rsidP="000F4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72" w:hanging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ขาดทุนจากการเปลี่ยนแปลงมูลค่ายุติธรรมของ</w:t>
            </w:r>
          </w:p>
        </w:tc>
        <w:tc>
          <w:tcPr>
            <w:tcW w:w="270" w:type="dxa"/>
          </w:tcPr>
          <w:p w14:paraId="05AE551E" w14:textId="77777777" w:rsidR="00432880" w:rsidRDefault="00432880" w:rsidP="000F4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45" w:type="dxa"/>
          </w:tcPr>
          <w:p w14:paraId="0C042540" w14:textId="77777777" w:rsidR="00432880" w:rsidRDefault="00432880" w:rsidP="000F4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15"/>
              </w:tabs>
              <w:spacing w:line="240" w:lineRule="auto"/>
              <w:ind w:right="3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1615ACB5" w14:textId="77777777" w:rsidR="00432880" w:rsidRDefault="00432880" w:rsidP="000F4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50" w:type="dxa"/>
            <w:gridSpan w:val="2"/>
          </w:tcPr>
          <w:p w14:paraId="588F4A2C" w14:textId="77777777" w:rsidR="00432880" w:rsidRDefault="00432880" w:rsidP="000F4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4"/>
              </w:tabs>
              <w:spacing w:line="240" w:lineRule="auto"/>
              <w:ind w:right="-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2880" w:rsidRPr="00A332A5" w14:paraId="0135EB65" w14:textId="77777777" w:rsidTr="000F46AE">
        <w:trPr>
          <w:trHeight w:hRule="exact" w:val="389"/>
        </w:trPr>
        <w:tc>
          <w:tcPr>
            <w:tcW w:w="5054" w:type="dxa"/>
          </w:tcPr>
          <w:p w14:paraId="5C4C659D" w14:textId="77777777" w:rsidR="00432880" w:rsidRDefault="00432880" w:rsidP="000F4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72" w:hanging="3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สินทรัพย์ชีวภาพ</w:t>
            </w:r>
          </w:p>
        </w:tc>
        <w:tc>
          <w:tcPr>
            <w:tcW w:w="270" w:type="dxa"/>
          </w:tcPr>
          <w:p w14:paraId="79E329FF" w14:textId="77777777" w:rsidR="00432880" w:rsidRDefault="00432880" w:rsidP="000F4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45" w:type="dxa"/>
          </w:tcPr>
          <w:p w14:paraId="1ACF2668" w14:textId="77777777" w:rsidR="00432880" w:rsidRDefault="00432880" w:rsidP="000F4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15"/>
              </w:tabs>
              <w:spacing w:line="240" w:lineRule="auto"/>
              <w:ind w:right="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2,381</w:t>
            </w:r>
          </w:p>
        </w:tc>
        <w:tc>
          <w:tcPr>
            <w:tcW w:w="274" w:type="dxa"/>
          </w:tcPr>
          <w:p w14:paraId="1801268C" w14:textId="77777777" w:rsidR="00432880" w:rsidRDefault="00432880" w:rsidP="000F4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50" w:type="dxa"/>
            <w:gridSpan w:val="2"/>
          </w:tcPr>
          <w:p w14:paraId="7F307643" w14:textId="77777777" w:rsidR="00432880" w:rsidRDefault="00432880" w:rsidP="000F4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4"/>
              </w:tabs>
              <w:spacing w:line="240" w:lineRule="auto"/>
              <w:ind w:right="-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270</w:t>
            </w:r>
          </w:p>
        </w:tc>
      </w:tr>
      <w:tr w:rsidR="00432880" w:rsidRPr="00A332A5" w14:paraId="72FB8DB8" w14:textId="77777777" w:rsidTr="000F46AE">
        <w:trPr>
          <w:trHeight w:hRule="exact" w:val="389"/>
        </w:trPr>
        <w:tc>
          <w:tcPr>
            <w:tcW w:w="5054" w:type="dxa"/>
          </w:tcPr>
          <w:p w14:paraId="0C942955" w14:textId="77777777" w:rsidR="00432880" w:rsidRPr="00A332A5" w:rsidRDefault="00432880" w:rsidP="000F4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72" w:hanging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270" w:type="dxa"/>
          </w:tcPr>
          <w:p w14:paraId="2B0258BB" w14:textId="77777777" w:rsidR="00432880" w:rsidRDefault="00432880" w:rsidP="000F4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45" w:type="dxa"/>
            <w:tcBorders>
              <w:bottom w:val="single" w:sz="4" w:space="0" w:color="auto"/>
            </w:tcBorders>
          </w:tcPr>
          <w:p w14:paraId="1412BB6A" w14:textId="77777777" w:rsidR="00432880" w:rsidRDefault="00432880" w:rsidP="000F4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15"/>
              </w:tabs>
              <w:spacing w:line="240" w:lineRule="auto"/>
              <w:ind w:right="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2DAC998E" w14:textId="77777777" w:rsidR="00432880" w:rsidRDefault="00432880" w:rsidP="000F4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8B95B8" w14:textId="77777777" w:rsidR="00432880" w:rsidRDefault="00432880" w:rsidP="000F4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4"/>
              </w:tabs>
              <w:spacing w:line="240" w:lineRule="auto"/>
              <w:ind w:right="-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4,355</w:t>
            </w:r>
          </w:p>
        </w:tc>
      </w:tr>
      <w:tr w:rsidR="00432880" w:rsidRPr="00A332A5" w14:paraId="72C44CF5" w14:textId="77777777" w:rsidTr="000F46AE">
        <w:trPr>
          <w:trHeight w:hRule="exact" w:val="389"/>
        </w:trPr>
        <w:tc>
          <w:tcPr>
            <w:tcW w:w="5054" w:type="dxa"/>
          </w:tcPr>
          <w:p w14:paraId="3778B425" w14:textId="77777777" w:rsidR="00432880" w:rsidRPr="00223F58" w:rsidRDefault="00432880" w:rsidP="000F4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72" w:hanging="5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23F5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270" w:type="dxa"/>
          </w:tcPr>
          <w:p w14:paraId="2CA3C34A" w14:textId="77777777" w:rsidR="00432880" w:rsidRDefault="00432880" w:rsidP="000F4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45" w:type="dxa"/>
            <w:tcBorders>
              <w:top w:val="single" w:sz="4" w:space="0" w:color="auto"/>
              <w:bottom w:val="single" w:sz="4" w:space="0" w:color="auto"/>
            </w:tcBorders>
          </w:tcPr>
          <w:p w14:paraId="2187AB2D" w14:textId="77777777" w:rsidR="00432880" w:rsidRDefault="00432880" w:rsidP="000F4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15"/>
              </w:tabs>
              <w:spacing w:line="240" w:lineRule="auto"/>
              <w:ind w:right="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516,672</w:t>
            </w:r>
          </w:p>
        </w:tc>
        <w:tc>
          <w:tcPr>
            <w:tcW w:w="274" w:type="dxa"/>
          </w:tcPr>
          <w:p w14:paraId="6CBEA726" w14:textId="77777777" w:rsidR="00432880" w:rsidRDefault="00432880" w:rsidP="000F4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1F59C8" w14:textId="77777777" w:rsidR="00432880" w:rsidRDefault="00432880" w:rsidP="000F4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4"/>
              </w:tabs>
              <w:spacing w:line="240" w:lineRule="auto"/>
              <w:ind w:right="-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443,060</w:t>
            </w:r>
          </w:p>
        </w:tc>
      </w:tr>
      <w:tr w:rsidR="00432880" w:rsidRPr="00A332A5" w14:paraId="6F225FD1" w14:textId="77777777" w:rsidTr="000F46AE">
        <w:trPr>
          <w:trHeight w:hRule="exact" w:val="389"/>
        </w:trPr>
        <w:tc>
          <w:tcPr>
            <w:tcW w:w="5054" w:type="dxa"/>
          </w:tcPr>
          <w:p w14:paraId="6FC94425" w14:textId="77777777" w:rsidR="00432880" w:rsidRPr="00A14964" w:rsidRDefault="00432880" w:rsidP="000F4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72" w:hanging="5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49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กำไรก่อนส่วนแบ่งกำไรจากเงินลงทุนในบริษัทร่วม</w:t>
            </w:r>
          </w:p>
        </w:tc>
        <w:tc>
          <w:tcPr>
            <w:tcW w:w="270" w:type="dxa"/>
          </w:tcPr>
          <w:p w14:paraId="17482413" w14:textId="77777777" w:rsidR="00432880" w:rsidRPr="00A14964" w:rsidRDefault="00432880" w:rsidP="000F4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45" w:type="dxa"/>
          </w:tcPr>
          <w:p w14:paraId="459C9E48" w14:textId="77777777" w:rsidR="00432880" w:rsidRPr="00A14964" w:rsidRDefault="00432880" w:rsidP="000F4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15"/>
              </w:tabs>
              <w:spacing w:line="240" w:lineRule="auto"/>
              <w:ind w:right="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2470FE89" w14:textId="77777777" w:rsidR="00432880" w:rsidRPr="00A14964" w:rsidRDefault="00432880" w:rsidP="000F4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50" w:type="dxa"/>
            <w:gridSpan w:val="2"/>
          </w:tcPr>
          <w:p w14:paraId="1DE18119" w14:textId="77777777" w:rsidR="00432880" w:rsidRPr="00A14964" w:rsidRDefault="00432880" w:rsidP="000F4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4"/>
              </w:tabs>
              <w:spacing w:line="240" w:lineRule="auto"/>
              <w:ind w:right="-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32880" w:rsidRPr="00A92F11" w14:paraId="0B53B61A" w14:textId="77777777" w:rsidTr="000F46AE">
        <w:trPr>
          <w:trHeight w:hRule="exact" w:val="389"/>
        </w:trPr>
        <w:tc>
          <w:tcPr>
            <w:tcW w:w="5054" w:type="dxa"/>
          </w:tcPr>
          <w:p w14:paraId="14C2B68F" w14:textId="77777777" w:rsidR="00432880" w:rsidRPr="00A14964" w:rsidRDefault="00432880" w:rsidP="000F4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72" w:hanging="36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49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และการร่วมค้าและค่าใช้จ่ายภาษีเงินได้</w:t>
            </w:r>
          </w:p>
        </w:tc>
        <w:tc>
          <w:tcPr>
            <w:tcW w:w="270" w:type="dxa"/>
          </w:tcPr>
          <w:p w14:paraId="0CE25981" w14:textId="77777777" w:rsidR="00432880" w:rsidRDefault="00432880" w:rsidP="000F4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45" w:type="dxa"/>
            <w:tcBorders>
              <w:bottom w:val="double" w:sz="4" w:space="0" w:color="auto"/>
            </w:tcBorders>
          </w:tcPr>
          <w:p w14:paraId="62905D43" w14:textId="77777777" w:rsidR="00432880" w:rsidRDefault="00432880" w:rsidP="000F4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15"/>
              </w:tabs>
              <w:spacing w:line="240" w:lineRule="auto"/>
              <w:ind w:right="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12,566</w:t>
            </w:r>
          </w:p>
        </w:tc>
        <w:tc>
          <w:tcPr>
            <w:tcW w:w="274" w:type="dxa"/>
          </w:tcPr>
          <w:p w14:paraId="5756C468" w14:textId="77777777" w:rsidR="00432880" w:rsidRDefault="00432880" w:rsidP="000F4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5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6B9A74B" w14:textId="77777777" w:rsidR="00432880" w:rsidRDefault="00432880" w:rsidP="000F4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4"/>
              </w:tabs>
              <w:spacing w:line="240" w:lineRule="auto"/>
              <w:ind w:right="-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39,358</w:t>
            </w:r>
          </w:p>
        </w:tc>
      </w:tr>
    </w:tbl>
    <w:p w14:paraId="257DAC5C" w14:textId="77777777" w:rsidR="00432880" w:rsidRPr="00942416" w:rsidRDefault="00432880" w:rsidP="00432880">
      <w:pPr>
        <w:pStyle w:val="block"/>
        <w:spacing w:after="0" w:line="240" w:lineRule="auto"/>
        <w:ind w:left="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1E31C0BD" w14:textId="77777777" w:rsidR="000261B7" w:rsidRPr="000261B7" w:rsidRDefault="000261B7" w:rsidP="00432880">
      <w:pPr>
        <w:pStyle w:val="block"/>
        <w:spacing w:after="0" w:line="240" w:lineRule="auto"/>
        <w:ind w:left="0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</w:p>
    <w:sectPr w:rsidR="000261B7" w:rsidRPr="000261B7" w:rsidSect="00D75587">
      <w:pgSz w:w="11907" w:h="16840" w:code="9"/>
      <w:pgMar w:top="691" w:right="1152" w:bottom="576" w:left="1170" w:header="720" w:footer="2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0D221F" w14:textId="77777777" w:rsidR="002827D8" w:rsidRDefault="002827D8" w:rsidP="004956B4">
      <w:r>
        <w:separator/>
      </w:r>
    </w:p>
  </w:endnote>
  <w:endnote w:type="continuationSeparator" w:id="0">
    <w:p w14:paraId="052E88F6" w14:textId="77777777" w:rsidR="002827D8" w:rsidRDefault="002827D8" w:rsidP="004956B4">
      <w:r>
        <w:continuationSeparator/>
      </w:r>
    </w:p>
  </w:endnote>
  <w:endnote w:type="continuationNotice" w:id="1">
    <w:p w14:paraId="3B2BEBE4" w14:textId="77777777" w:rsidR="002827D8" w:rsidRDefault="002827D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Bold">
    <w:altName w:val="Times New Roman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9CCEA5" w14:textId="77777777" w:rsidR="009B6BDA" w:rsidRDefault="009B6BDA">
    <w:pPr>
      <w:pStyle w:val="Footer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2059D7" w14:textId="48DC15AD" w:rsidR="00B27673" w:rsidRPr="001B1008" w:rsidRDefault="00B27673">
    <w:pPr>
      <w:pStyle w:val="Footer"/>
      <w:jc w:val="center"/>
      <w:rPr>
        <w:rFonts w:ascii="Angsana New" w:hAnsi="Angsana New"/>
        <w:sz w:val="30"/>
        <w:szCs w:val="30"/>
      </w:rPr>
    </w:pPr>
    <w:r w:rsidRPr="001B1008">
      <w:rPr>
        <w:rFonts w:ascii="Angsana New" w:hAnsi="Angsana New"/>
        <w:sz w:val="30"/>
        <w:szCs w:val="30"/>
      </w:rPr>
      <w:fldChar w:fldCharType="begin"/>
    </w:r>
    <w:r w:rsidRPr="001B1008">
      <w:rPr>
        <w:rFonts w:ascii="Angsana New" w:hAnsi="Angsana New"/>
        <w:sz w:val="30"/>
        <w:szCs w:val="30"/>
      </w:rPr>
      <w:instrText xml:space="preserve"> PAGE   \* MERGEFORMAT </w:instrText>
    </w:r>
    <w:r w:rsidRPr="001B1008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18</w:t>
    </w:r>
    <w:r w:rsidRPr="009711B9">
      <w:rPr>
        <w:rFonts w:ascii="Angsana New" w:hAnsi="Angsana New"/>
        <w:noProof/>
        <w:sz w:val="30"/>
        <w:szCs w:val="30"/>
      </w:rPr>
      <w:t>6</w:t>
    </w:r>
    <w:r w:rsidRPr="001B1008">
      <w:rPr>
        <w:rFonts w:ascii="Angsana New" w:hAnsi="Angsana New"/>
        <w:sz w:val="30"/>
        <w:szCs w:val="30"/>
      </w:rPr>
      <w:fldChar w:fldCharType="end"/>
    </w:r>
  </w:p>
  <w:p w14:paraId="69238729" w14:textId="77777777" w:rsidR="00B27673" w:rsidRPr="00864539" w:rsidRDefault="00B27673" w:rsidP="009F6D8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088041" w14:textId="77777777" w:rsidR="009B6BDA" w:rsidRPr="00F0478F" w:rsidRDefault="009B6BDA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  <w:r w:rsidRPr="00F0478F">
      <w:rPr>
        <w:rFonts w:ascii="Angsana New" w:hAnsi="Angsana New"/>
        <w:caps/>
        <w:sz w:val="30"/>
        <w:szCs w:val="30"/>
      </w:rPr>
      <w:fldChar w:fldCharType="begin"/>
    </w:r>
    <w:r w:rsidRPr="00F0478F">
      <w:rPr>
        <w:rFonts w:ascii="Angsana New" w:hAnsi="Angsana New"/>
        <w:caps/>
        <w:sz w:val="30"/>
        <w:szCs w:val="30"/>
      </w:rPr>
      <w:instrText xml:space="preserve"> PAGE   \* MERGEFORMAT </w:instrText>
    </w:r>
    <w:r w:rsidRPr="00F0478F">
      <w:rPr>
        <w:rFonts w:ascii="Angsana New" w:hAnsi="Angsana New"/>
        <w:caps/>
        <w:sz w:val="30"/>
        <w:szCs w:val="30"/>
      </w:rPr>
      <w:fldChar w:fldCharType="separate"/>
    </w:r>
    <w:r w:rsidRPr="009711B9">
      <w:rPr>
        <w:rFonts w:ascii="Angsana New" w:hAnsi="Angsana New"/>
        <w:caps/>
        <w:noProof/>
        <w:sz w:val="30"/>
        <w:szCs w:val="30"/>
      </w:rPr>
      <w:t>6</w:t>
    </w:r>
    <w:r w:rsidRPr="00F0478F">
      <w:rPr>
        <w:rFonts w:ascii="Angsana New" w:hAnsi="Angsana New"/>
        <w:caps/>
        <w:noProof/>
        <w:sz w:val="30"/>
        <w:szCs w:val="30"/>
      </w:rPr>
      <w:fldChar w:fldCharType="end"/>
    </w:r>
  </w:p>
  <w:p w14:paraId="5A2D0C36" w14:textId="77777777" w:rsidR="009B6BDA" w:rsidRPr="00DF155E" w:rsidRDefault="009B6BDA" w:rsidP="00F047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554"/>
      </w:tabs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0B3366" w14:textId="77777777" w:rsidR="009B6BDA" w:rsidRDefault="009B6BD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B4FE09" w14:textId="60F96A31" w:rsidR="00B27673" w:rsidRPr="000E2ADD" w:rsidRDefault="00B27673" w:rsidP="000E2ADD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noProof/>
        <w:sz w:val="30"/>
        <w:szCs w:val="30"/>
      </w:rPr>
    </w:pPr>
    <w:r w:rsidRPr="000E2ADD">
      <w:rPr>
        <w:rFonts w:asciiTheme="majorBidi" w:hAnsiTheme="majorBidi" w:cstheme="majorBidi"/>
        <w:caps/>
        <w:sz w:val="30"/>
        <w:szCs w:val="30"/>
      </w:rPr>
      <w:fldChar w:fldCharType="begin"/>
    </w:r>
    <w:r w:rsidRPr="000E2ADD">
      <w:rPr>
        <w:rFonts w:asciiTheme="majorBidi" w:hAnsiTheme="majorBidi" w:cstheme="majorBidi"/>
        <w:caps/>
        <w:sz w:val="30"/>
        <w:szCs w:val="30"/>
      </w:rPr>
      <w:instrText xml:space="preserve"> PAGE   \* MERGEFORMAT </w:instrText>
    </w:r>
    <w:r w:rsidRPr="000E2ADD">
      <w:rPr>
        <w:rFonts w:asciiTheme="majorBidi" w:hAnsiTheme="majorBidi" w:cstheme="majorBidi"/>
        <w:caps/>
        <w:sz w:val="30"/>
        <w:szCs w:val="30"/>
      </w:rPr>
      <w:fldChar w:fldCharType="separate"/>
    </w:r>
    <w:r>
      <w:rPr>
        <w:rFonts w:asciiTheme="majorBidi" w:hAnsiTheme="majorBidi" w:cstheme="majorBidi"/>
        <w:caps/>
        <w:noProof/>
        <w:sz w:val="30"/>
        <w:szCs w:val="30"/>
      </w:rPr>
      <w:t>10</w:t>
    </w:r>
    <w:r w:rsidRPr="009711B9">
      <w:rPr>
        <w:rFonts w:asciiTheme="majorBidi" w:hAnsiTheme="majorBidi"/>
        <w:caps/>
        <w:noProof/>
        <w:sz w:val="30"/>
        <w:szCs w:val="30"/>
      </w:rPr>
      <w:t>1</w:t>
    </w:r>
    <w:r w:rsidRPr="000E2ADD">
      <w:rPr>
        <w:rFonts w:asciiTheme="majorBidi" w:hAnsiTheme="majorBidi" w:cstheme="majorBidi"/>
        <w:caps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C77CE2" w14:textId="62FA797B" w:rsidR="00B27673" w:rsidRPr="003A52C4" w:rsidRDefault="00B27673" w:rsidP="00DF155E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  <w:r w:rsidRPr="003A52C4">
      <w:rPr>
        <w:rFonts w:ascii="Angsana New" w:hAnsi="Angsana New"/>
        <w:sz w:val="30"/>
        <w:szCs w:val="30"/>
      </w:rPr>
      <w:fldChar w:fldCharType="begin"/>
    </w:r>
    <w:r w:rsidRPr="003A52C4">
      <w:rPr>
        <w:rFonts w:ascii="Angsana New" w:hAnsi="Angsana New"/>
        <w:sz w:val="30"/>
        <w:szCs w:val="30"/>
      </w:rPr>
      <w:instrText xml:space="preserve">PAGE  </w:instrText>
    </w:r>
    <w:r w:rsidRPr="003A52C4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10</w:t>
    </w:r>
    <w:r w:rsidRPr="009711B9">
      <w:rPr>
        <w:rFonts w:ascii="Angsana New" w:hAnsi="Angsana New"/>
        <w:noProof/>
        <w:sz w:val="30"/>
        <w:szCs w:val="30"/>
      </w:rPr>
      <w:t>2</w:t>
    </w:r>
    <w:r w:rsidRPr="003A52C4">
      <w:rPr>
        <w:rFonts w:ascii="Angsana New" w:hAnsi="Angsana New"/>
        <w:sz w:val="30"/>
        <w:szCs w:val="30"/>
      </w:rPr>
      <w:fldChar w:fldCharType="end"/>
    </w:r>
  </w:p>
  <w:p w14:paraId="220EA17A" w14:textId="77777777" w:rsidR="00B27673" w:rsidRPr="00DF155E" w:rsidRDefault="00B27673" w:rsidP="009F6D8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Courier New" w:hAnsi="Courier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5E0C64" w14:textId="1A7121E2" w:rsidR="00B27673" w:rsidRPr="003F2371" w:rsidRDefault="00B27673" w:rsidP="00DF155E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  <w:r w:rsidRPr="003F2371">
      <w:rPr>
        <w:rFonts w:ascii="Angsana New" w:hAnsi="Angsana New"/>
        <w:sz w:val="30"/>
        <w:szCs w:val="30"/>
      </w:rPr>
      <w:fldChar w:fldCharType="begin"/>
    </w:r>
    <w:r w:rsidRPr="003F2371">
      <w:rPr>
        <w:rFonts w:ascii="Angsana New" w:hAnsi="Angsana New"/>
        <w:sz w:val="30"/>
        <w:szCs w:val="30"/>
      </w:rPr>
      <w:instrText xml:space="preserve">PAGE  </w:instrText>
    </w:r>
    <w:r w:rsidRPr="003F2371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10</w:t>
    </w:r>
    <w:r w:rsidRPr="009711B9">
      <w:rPr>
        <w:rFonts w:ascii="Angsana New" w:hAnsi="Angsana New"/>
        <w:noProof/>
        <w:sz w:val="30"/>
        <w:szCs w:val="30"/>
      </w:rPr>
      <w:t>7</w:t>
    </w:r>
    <w:r w:rsidRPr="003F2371">
      <w:rPr>
        <w:rFonts w:ascii="Angsana New" w:hAnsi="Angsana New"/>
        <w:sz w:val="30"/>
        <w:szCs w:val="30"/>
      </w:rPr>
      <w:fldChar w:fldCharType="end"/>
    </w:r>
  </w:p>
  <w:p w14:paraId="680E3A08" w14:textId="77777777" w:rsidR="00B27673" w:rsidRPr="00DF155E" w:rsidRDefault="00B27673" w:rsidP="009F6D8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i/>
        <w:iCs/>
        <w:sz w:val="30"/>
        <w:szCs w:val="3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FA1E29" w14:textId="042903FA" w:rsidR="00B27673" w:rsidRPr="000E2ADD" w:rsidRDefault="00B27673" w:rsidP="000E2ADD">
    <w:pPr>
      <w:pStyle w:val="Footer"/>
      <w:jc w:val="center"/>
    </w:pPr>
    <w:r w:rsidRPr="005A538B">
      <w:rPr>
        <w:rFonts w:ascii="Angsana New" w:hAnsi="Angsana New"/>
        <w:sz w:val="30"/>
        <w:szCs w:val="30"/>
      </w:rPr>
      <w:fldChar w:fldCharType="begin"/>
    </w:r>
    <w:r w:rsidRPr="005A538B">
      <w:rPr>
        <w:rFonts w:ascii="Angsana New" w:hAnsi="Angsana New"/>
        <w:sz w:val="30"/>
        <w:szCs w:val="30"/>
      </w:rPr>
      <w:instrText xml:space="preserve"> PAGE   \* MERGEFORMAT </w:instrText>
    </w:r>
    <w:r w:rsidRPr="005A538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12</w:t>
    </w:r>
    <w:r w:rsidRPr="009711B9">
      <w:rPr>
        <w:rFonts w:ascii="Angsana New" w:hAnsi="Angsana New"/>
        <w:noProof/>
        <w:sz w:val="30"/>
        <w:szCs w:val="30"/>
      </w:rPr>
      <w:t>2</w:t>
    </w:r>
    <w:r w:rsidRPr="005A538B">
      <w:rPr>
        <w:rFonts w:ascii="Angsana New" w:hAnsi="Angsana New"/>
        <w:sz w:val="30"/>
        <w:szCs w:val="30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F2E68C" w14:textId="4CD6D493" w:rsidR="00B27673" w:rsidRPr="00D83FF5" w:rsidRDefault="00B27673" w:rsidP="00305033">
    <w:pPr>
      <w:tabs>
        <w:tab w:val="left" w:pos="900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0A339C">
      <w:rPr>
        <w:rFonts w:ascii="Angsana New" w:hAnsi="Angsana New"/>
        <w:noProof/>
        <w:sz w:val="30"/>
        <w:szCs w:val="30"/>
      </w:rPr>
      <w:t>FS TH 25.2.22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                                    </w:t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  <w:t xml:space="preserve">                                 </w:t>
    </w:r>
    <w:r>
      <w:rPr>
        <w:rFonts w:ascii="Angsana New" w:hAnsi="Angsana New"/>
        <w:sz w:val="30"/>
        <w:szCs w:val="30"/>
        <w:lang w:val="nl-NL"/>
      </w:rPr>
      <w:fldChar w:fldCharType="begin"/>
    </w:r>
    <w:r w:rsidRPr="00167857">
      <w:rPr>
        <w:rFonts w:ascii="Angsana New" w:hAnsi="Angsana New"/>
        <w:sz w:val="30"/>
        <w:szCs w:val="30"/>
      </w:rPr>
      <w:instrText xml:space="preserve"> PAGE  \* MERGEFORMAT </w:instrText>
    </w:r>
    <w:r>
      <w:rPr>
        <w:rFonts w:ascii="Angsana New" w:hAnsi="Angsana New"/>
        <w:sz w:val="30"/>
        <w:szCs w:val="30"/>
        <w:lang w:val="nl-NL"/>
      </w:rPr>
      <w:fldChar w:fldCharType="separate"/>
    </w:r>
    <w:r>
      <w:rPr>
        <w:rFonts w:ascii="Angsana New" w:hAnsi="Angsana New"/>
        <w:noProof/>
        <w:sz w:val="30"/>
        <w:szCs w:val="30"/>
      </w:rPr>
      <w:t>12</w:t>
    </w:r>
    <w:r w:rsidRPr="009711B9">
      <w:rPr>
        <w:rFonts w:ascii="Angsana New" w:hAnsi="Angsana New"/>
        <w:noProof/>
        <w:sz w:val="30"/>
        <w:szCs w:val="30"/>
      </w:rPr>
      <w:t>3</w:t>
    </w:r>
    <w:r>
      <w:rPr>
        <w:rFonts w:ascii="Angsana New" w:hAnsi="Angsana New"/>
        <w:sz w:val="30"/>
        <w:szCs w:val="30"/>
        <w:lang w:val="nl-NL"/>
      </w:rPr>
      <w:fldChar w:fldCharType="end"/>
    </w:r>
  </w:p>
  <w:p w14:paraId="55836BFD" w14:textId="77777777" w:rsidR="00B27673" w:rsidRDefault="00B27673">
    <w:pPr>
      <w:pStyle w:val="Footer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19277F" w14:textId="5593575E" w:rsidR="00B27673" w:rsidRPr="00864539" w:rsidRDefault="00B27673" w:rsidP="000E2ADD">
    <w:pPr>
      <w:pStyle w:val="Footer"/>
      <w:jc w:val="center"/>
      <w:rPr>
        <w:rFonts w:ascii="Angsana New" w:hAnsi="Angsana New"/>
        <w:i/>
        <w:iCs/>
        <w:sz w:val="30"/>
        <w:szCs w:val="30"/>
      </w:rPr>
    </w:pPr>
    <w:r>
      <w:fldChar w:fldCharType="begin"/>
    </w:r>
    <w:r>
      <w:instrText xml:space="preserve"> PAGE   \* MERGEFORMAT </w:instrText>
    </w:r>
    <w:r>
      <w:fldChar w:fldCharType="separate"/>
    </w:r>
    <w:r w:rsidRPr="00D77B41">
      <w:rPr>
        <w:rFonts w:ascii="Angsana New" w:hAnsi="Angsana New"/>
        <w:noProof/>
        <w:sz w:val="30"/>
        <w:szCs w:val="30"/>
      </w:rPr>
      <w:t>16</w:t>
    </w:r>
    <w:r w:rsidRPr="009711B9">
      <w:rPr>
        <w:rFonts w:ascii="Angsana New" w:hAnsi="Angsana New"/>
        <w:noProof/>
        <w:sz w:val="30"/>
        <w:szCs w:val="30"/>
      </w:rPr>
      <w:t>6</w:t>
    </w:r>
    <w:r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A2CB44" w14:textId="77777777" w:rsidR="002827D8" w:rsidRDefault="002827D8" w:rsidP="004956B4">
      <w:r>
        <w:separator/>
      </w:r>
    </w:p>
  </w:footnote>
  <w:footnote w:type="continuationSeparator" w:id="0">
    <w:p w14:paraId="1C7664A6" w14:textId="77777777" w:rsidR="002827D8" w:rsidRDefault="002827D8" w:rsidP="004956B4">
      <w:r>
        <w:continuationSeparator/>
      </w:r>
    </w:p>
  </w:footnote>
  <w:footnote w:type="continuationNotice" w:id="1">
    <w:p w14:paraId="69490B5E" w14:textId="77777777" w:rsidR="002827D8" w:rsidRDefault="002827D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E78474" w14:textId="77777777" w:rsidR="009B6BDA" w:rsidRDefault="009B6BD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565706" w14:textId="77777777" w:rsidR="00B27673" w:rsidRPr="00513002" w:rsidRDefault="00B27673" w:rsidP="001D26A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796BA4">
      <w:rPr>
        <w:rFonts w:ascii="Angsana New" w:hAnsi="Angsana New"/>
        <w:b/>
        <w:bCs/>
        <w:sz w:val="32"/>
        <w:szCs w:val="32"/>
        <w:cs/>
      </w:rPr>
      <w:t>บริษัท</w:t>
    </w:r>
    <w:r w:rsidRPr="00513002">
      <w:rPr>
        <w:rFonts w:ascii="Angsana New" w:hAnsi="Angsana New"/>
        <w:b/>
        <w:bCs/>
        <w:sz w:val="32"/>
        <w:szCs w:val="32"/>
      </w:rPr>
      <w:t xml:space="preserve"> </w:t>
    </w:r>
    <w:r w:rsidRPr="00513002">
      <w:rPr>
        <w:rFonts w:ascii="Angsana New" w:hAnsi="Angsana New"/>
        <w:b/>
        <w:bCs/>
        <w:sz w:val="32"/>
        <w:szCs w:val="32"/>
        <w:cs/>
      </w:rPr>
      <w:t>เจริญโภคภัณฑ์อาหาร จำกัด (มหาชน)</w:t>
    </w:r>
    <w:r w:rsidRPr="00513002">
      <w:rPr>
        <w:rFonts w:ascii="Angsana New" w:hAnsi="Angsana New"/>
        <w:b/>
        <w:bCs/>
        <w:sz w:val="32"/>
        <w:szCs w:val="32"/>
      </w:rPr>
      <w:t xml:space="preserve"> </w:t>
    </w:r>
    <w:r w:rsidRPr="00513002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79554D61" w14:textId="77777777" w:rsidR="00B27673" w:rsidRPr="00513002" w:rsidRDefault="00B27673" w:rsidP="001D26A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51300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8867806" w14:textId="09CC2EF3" w:rsidR="00B27673" w:rsidRPr="00513002" w:rsidRDefault="00B27673" w:rsidP="001D26A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513002">
      <w:rPr>
        <w:rFonts w:ascii="Angsana New" w:hAnsi="Angsana New" w:hint="cs"/>
        <w:b/>
        <w:bCs/>
        <w:sz w:val="32"/>
        <w:szCs w:val="32"/>
        <w:cs/>
      </w:rPr>
      <w:t>สำหรับปีสิ้นสุดวันที่</w:t>
    </w:r>
    <w:r w:rsidRPr="00513002">
      <w:rPr>
        <w:rFonts w:ascii="Angsana New" w:hAnsi="Angsana New"/>
        <w:b/>
        <w:bCs/>
        <w:sz w:val="32"/>
        <w:szCs w:val="32"/>
      </w:rPr>
      <w:t xml:space="preserve"> </w:t>
    </w:r>
    <w:r w:rsidRPr="009711B9">
      <w:rPr>
        <w:rFonts w:ascii="Angsana New" w:hAnsi="Angsana New"/>
        <w:b/>
        <w:bCs/>
        <w:sz w:val="32"/>
        <w:szCs w:val="32"/>
      </w:rPr>
      <w:t>31</w:t>
    </w:r>
    <w:r w:rsidRPr="00513002">
      <w:rPr>
        <w:rFonts w:ascii="Angsana New" w:hAnsi="Angsana New"/>
        <w:b/>
        <w:bCs/>
        <w:sz w:val="32"/>
        <w:szCs w:val="32"/>
      </w:rPr>
      <w:t xml:space="preserve"> </w:t>
    </w:r>
    <w:r w:rsidRPr="00513002"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9711B9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4</w:t>
    </w:r>
  </w:p>
  <w:p w14:paraId="39B76CB3" w14:textId="77777777" w:rsidR="00B27673" w:rsidRPr="00D75587" w:rsidRDefault="00B27673" w:rsidP="00420C8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  <w:p w14:paraId="474BEEBC" w14:textId="77777777" w:rsidR="00B27673" w:rsidRDefault="00B27673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AC53CB" w14:textId="77777777" w:rsidR="009B6BDA" w:rsidRDefault="009B6BD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D5DDD3" w14:textId="77777777" w:rsidR="00B27673" w:rsidRPr="009861C2" w:rsidRDefault="00B27673" w:rsidP="00D57DA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9861C2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9861C2">
      <w:rPr>
        <w:rFonts w:ascii="Angsana New" w:hAnsi="Angsana New"/>
        <w:b/>
        <w:bCs/>
        <w:sz w:val="32"/>
        <w:szCs w:val="32"/>
        <w:cs/>
      </w:rPr>
      <w:t xml:space="preserve"> </w:t>
    </w:r>
    <w:r w:rsidRPr="009861C2">
      <w:rPr>
        <w:rFonts w:ascii="Angsana New" w:hAnsi="Angsana New" w:hint="cs"/>
        <w:b/>
        <w:bCs/>
        <w:sz w:val="32"/>
        <w:szCs w:val="32"/>
        <w:cs/>
      </w:rPr>
      <w:t>เจริญโภคภัณฑ์อาหาร จำกัด (มหาชน)</w:t>
    </w:r>
    <w:r w:rsidRPr="009861C2">
      <w:rPr>
        <w:rFonts w:ascii="Angsana New" w:hAnsi="Angsana New"/>
        <w:b/>
        <w:bCs/>
        <w:sz w:val="32"/>
        <w:szCs w:val="32"/>
        <w:cs/>
      </w:rPr>
      <w:t xml:space="preserve"> </w:t>
    </w:r>
    <w:r w:rsidRPr="009861C2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9ABDC64" w14:textId="77777777" w:rsidR="00B27673" w:rsidRDefault="00B27673" w:rsidP="00D57DA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9861C2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0349FD8E" w14:textId="19A2EF4D" w:rsidR="00B27673" w:rsidRDefault="00B27673" w:rsidP="00420C8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9711B9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9711B9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4</w:t>
    </w:r>
  </w:p>
  <w:p w14:paraId="77884A09" w14:textId="397ED893" w:rsidR="00B27673" w:rsidRPr="005430B5" w:rsidRDefault="00B27673" w:rsidP="00420C8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  <w:p w14:paraId="47127FE2" w14:textId="36564522" w:rsidR="00B27673" w:rsidRDefault="00B27673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D13D4D" w14:textId="77777777" w:rsidR="00B27673" w:rsidRPr="003A52C4" w:rsidRDefault="00B27673" w:rsidP="00D57DA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3A52C4">
      <w:rPr>
        <w:rFonts w:ascii="Angsana New" w:hAnsi="Angsana New"/>
        <w:b/>
        <w:bCs/>
        <w:sz w:val="32"/>
        <w:szCs w:val="32"/>
        <w:cs/>
      </w:rPr>
      <w:t>บริษัท เจริญโภคภัณฑ์อาหาร จำกัด (มหาชน) และบริษัทย่อย</w:t>
    </w:r>
  </w:p>
  <w:p w14:paraId="24296A92" w14:textId="77777777" w:rsidR="00B27673" w:rsidRPr="003A52C4" w:rsidRDefault="00B27673" w:rsidP="00D57DA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AE6A428" w14:textId="1AC3238F" w:rsidR="00B27673" w:rsidRDefault="00B27673" w:rsidP="001F26D0">
    <w:pPr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3A52C4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9711B9">
      <w:rPr>
        <w:rFonts w:ascii="Angsana New" w:hAnsi="Angsana New"/>
        <w:b/>
        <w:bCs/>
        <w:sz w:val="32"/>
        <w:szCs w:val="32"/>
        <w:cs/>
      </w:rPr>
      <w:t>31</w:t>
    </w:r>
    <w:r w:rsidRPr="003A52C4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3A52C4">
      <w:rPr>
        <w:rFonts w:ascii="Angsana New" w:hAnsi="Angsana New"/>
        <w:b/>
        <w:bCs/>
        <w:sz w:val="32"/>
        <w:szCs w:val="32"/>
        <w:cs/>
      </w:rPr>
      <w:t xml:space="preserve"> </w:t>
    </w:r>
    <w:r w:rsidRPr="009711B9">
      <w:rPr>
        <w:rFonts w:ascii="Angsana New" w:hAnsi="Angsana New"/>
        <w:b/>
        <w:bCs/>
        <w:sz w:val="32"/>
        <w:szCs w:val="32"/>
        <w:cs/>
      </w:rPr>
      <w:t>256</w:t>
    </w:r>
    <w:r>
      <w:rPr>
        <w:rFonts w:ascii="Angsana New" w:hAnsi="Angsana New"/>
        <w:b/>
        <w:bCs/>
        <w:sz w:val="32"/>
        <w:szCs w:val="32"/>
        <w:cs/>
      </w:rPr>
      <w:t>4</w:t>
    </w:r>
  </w:p>
  <w:p w14:paraId="58F9B85B" w14:textId="142688FF" w:rsidR="00B27673" w:rsidRPr="009861C2" w:rsidRDefault="00B27673" w:rsidP="00367ADF">
    <w:pPr>
      <w:jc w:val="both"/>
      <w:rPr>
        <w:rFonts w:ascii="Courier New" w:hAnsi="Courier New"/>
        <w:b/>
        <w:bCs/>
        <w:sz w:val="32"/>
        <w:szCs w:val="32"/>
      </w:rPr>
    </w:pPr>
  </w:p>
  <w:p w14:paraId="1FDB89E4" w14:textId="0AE97E7E" w:rsidR="00B27673" w:rsidRDefault="00B27673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837CDD" w14:textId="77777777" w:rsidR="00B27673" w:rsidRPr="009861C2" w:rsidRDefault="00B27673" w:rsidP="00D638C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9861C2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9861C2">
      <w:rPr>
        <w:rFonts w:ascii="Angsana New" w:hAnsi="Angsana New"/>
        <w:b/>
        <w:bCs/>
        <w:sz w:val="32"/>
        <w:szCs w:val="32"/>
      </w:rPr>
      <w:t xml:space="preserve"> </w:t>
    </w:r>
    <w:r w:rsidRPr="009861C2">
      <w:rPr>
        <w:rFonts w:ascii="Angsana New" w:hAnsi="Angsana New" w:hint="cs"/>
        <w:b/>
        <w:bCs/>
        <w:sz w:val="32"/>
        <w:szCs w:val="32"/>
        <w:cs/>
      </w:rPr>
      <w:t>เจริญโภคภัณฑ์อาหาร จำกัด (มหาชน)</w:t>
    </w:r>
    <w:r w:rsidRPr="009861C2">
      <w:rPr>
        <w:rFonts w:ascii="Angsana New" w:hAnsi="Angsana New"/>
        <w:b/>
        <w:bCs/>
        <w:sz w:val="32"/>
        <w:szCs w:val="32"/>
      </w:rPr>
      <w:t xml:space="preserve"> </w:t>
    </w:r>
    <w:r w:rsidRPr="009861C2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D59DA3C" w14:textId="77777777" w:rsidR="00B27673" w:rsidRPr="009861C2" w:rsidRDefault="00B27673" w:rsidP="00D638C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9861C2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7B163996" w14:textId="4B37E7F9" w:rsidR="00B27673" w:rsidRDefault="00B27673" w:rsidP="00DD40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9711B9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9711B9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4</w:t>
    </w:r>
  </w:p>
  <w:p w14:paraId="1D78FC5A" w14:textId="468AC481" w:rsidR="00B27673" w:rsidRDefault="00B27673" w:rsidP="00DD40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3852EF6F" w14:textId="77777777" w:rsidR="00B27673" w:rsidRDefault="00B27673"/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8D8F51" w14:textId="77777777" w:rsidR="00B27673" w:rsidRPr="009861C2" w:rsidRDefault="00B27673" w:rsidP="00045AF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9861C2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9861C2">
      <w:rPr>
        <w:rFonts w:ascii="Angsana New" w:hAnsi="Angsana New"/>
        <w:b/>
        <w:bCs/>
        <w:sz w:val="32"/>
        <w:szCs w:val="32"/>
      </w:rPr>
      <w:t xml:space="preserve"> </w:t>
    </w:r>
    <w:r w:rsidRPr="009861C2">
      <w:rPr>
        <w:rFonts w:ascii="Angsana New" w:hAnsi="Angsana New" w:hint="cs"/>
        <w:b/>
        <w:bCs/>
        <w:sz w:val="32"/>
        <w:szCs w:val="32"/>
        <w:cs/>
      </w:rPr>
      <w:t>เจริญโภคภัณฑ์อาหาร จำกัด (มหาชน)</w:t>
    </w:r>
    <w:r w:rsidRPr="009861C2">
      <w:rPr>
        <w:rFonts w:ascii="Angsana New" w:hAnsi="Angsana New"/>
        <w:b/>
        <w:bCs/>
        <w:sz w:val="32"/>
        <w:szCs w:val="32"/>
      </w:rPr>
      <w:t xml:space="preserve"> </w:t>
    </w:r>
    <w:r w:rsidRPr="009861C2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CBFE806" w14:textId="77777777" w:rsidR="00B27673" w:rsidRDefault="00B27673" w:rsidP="00045AF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9861C2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79350099" w14:textId="3ACB146F" w:rsidR="00B27673" w:rsidRDefault="00B27673" w:rsidP="00045AF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9711B9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9711B9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4</w:t>
    </w:r>
  </w:p>
  <w:p w14:paraId="0164E64C" w14:textId="4B97049E" w:rsidR="00B27673" w:rsidRDefault="00B27673" w:rsidP="00DD40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60B84053" w14:textId="77777777" w:rsidR="00B27673" w:rsidRDefault="00B27673"/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37BA3F" w14:textId="77777777" w:rsidR="00B27673" w:rsidRPr="009861C2" w:rsidRDefault="00B27673" w:rsidP="00045AF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9861C2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9861C2">
      <w:rPr>
        <w:rFonts w:ascii="Angsana New" w:hAnsi="Angsana New"/>
        <w:b/>
        <w:bCs/>
        <w:sz w:val="32"/>
        <w:szCs w:val="32"/>
      </w:rPr>
      <w:t xml:space="preserve"> </w:t>
    </w:r>
    <w:r w:rsidRPr="009861C2">
      <w:rPr>
        <w:rFonts w:ascii="Angsana New" w:hAnsi="Angsana New" w:hint="cs"/>
        <w:b/>
        <w:bCs/>
        <w:sz w:val="32"/>
        <w:szCs w:val="32"/>
        <w:cs/>
      </w:rPr>
      <w:t>เจริญโภคภัณฑ์อาหาร จำกัด (มหาชน)</w:t>
    </w:r>
    <w:r w:rsidRPr="009861C2">
      <w:rPr>
        <w:rFonts w:ascii="Angsana New" w:hAnsi="Angsana New"/>
        <w:b/>
        <w:bCs/>
        <w:sz w:val="32"/>
        <w:szCs w:val="32"/>
      </w:rPr>
      <w:t xml:space="preserve"> </w:t>
    </w:r>
    <w:r w:rsidRPr="009861C2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BF0E6FE" w14:textId="77777777" w:rsidR="00B27673" w:rsidRDefault="00B27673" w:rsidP="00045AF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9861C2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73DA6B86" w14:textId="1BDBC7BC" w:rsidR="00B27673" w:rsidRDefault="00B27673" w:rsidP="00045AF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9711B9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9711B9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4</w:t>
    </w:r>
  </w:p>
  <w:p w14:paraId="1D5BD7F0" w14:textId="6E423B05" w:rsidR="00B27673" w:rsidRPr="00935095" w:rsidRDefault="00B27673" w:rsidP="00DD40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  <w:p w14:paraId="70DCD07F" w14:textId="45E1BC5B" w:rsidR="00B27673" w:rsidRDefault="00B2767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A3571C"/>
    <w:multiLevelType w:val="hybridMultilevel"/>
    <w:tmpl w:val="582643C0"/>
    <w:lvl w:ilvl="0" w:tplc="BB24C97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DE364F06" w:tentative="1">
      <w:start w:val="1"/>
      <w:numFmt w:val="lowerLetter"/>
      <w:lvlText w:val="%2."/>
      <w:lvlJc w:val="left"/>
      <w:pPr>
        <w:ind w:left="1620" w:hanging="360"/>
      </w:pPr>
    </w:lvl>
    <w:lvl w:ilvl="2" w:tplc="29F284BA" w:tentative="1">
      <w:start w:val="1"/>
      <w:numFmt w:val="lowerRoman"/>
      <w:lvlText w:val="%3."/>
      <w:lvlJc w:val="right"/>
      <w:pPr>
        <w:ind w:left="2340" w:hanging="180"/>
      </w:pPr>
    </w:lvl>
    <w:lvl w:ilvl="3" w:tplc="5D34EEC2" w:tentative="1">
      <w:start w:val="1"/>
      <w:numFmt w:val="decimal"/>
      <w:lvlText w:val="%4."/>
      <w:lvlJc w:val="left"/>
      <w:pPr>
        <w:ind w:left="3060" w:hanging="360"/>
      </w:pPr>
    </w:lvl>
    <w:lvl w:ilvl="4" w:tplc="40848D22" w:tentative="1">
      <w:start w:val="1"/>
      <w:numFmt w:val="lowerLetter"/>
      <w:lvlText w:val="%5."/>
      <w:lvlJc w:val="left"/>
      <w:pPr>
        <w:ind w:left="3780" w:hanging="360"/>
      </w:pPr>
    </w:lvl>
    <w:lvl w:ilvl="5" w:tplc="DA4E9CB8" w:tentative="1">
      <w:start w:val="1"/>
      <w:numFmt w:val="lowerRoman"/>
      <w:lvlText w:val="%6."/>
      <w:lvlJc w:val="right"/>
      <w:pPr>
        <w:ind w:left="4500" w:hanging="180"/>
      </w:pPr>
    </w:lvl>
    <w:lvl w:ilvl="6" w:tplc="EE48EF88" w:tentative="1">
      <w:start w:val="1"/>
      <w:numFmt w:val="decimal"/>
      <w:lvlText w:val="%7."/>
      <w:lvlJc w:val="left"/>
      <w:pPr>
        <w:ind w:left="5220" w:hanging="360"/>
      </w:pPr>
    </w:lvl>
    <w:lvl w:ilvl="7" w:tplc="C6AC4D7E" w:tentative="1">
      <w:start w:val="1"/>
      <w:numFmt w:val="lowerLetter"/>
      <w:lvlText w:val="%8."/>
      <w:lvlJc w:val="left"/>
      <w:pPr>
        <w:ind w:left="5940" w:hanging="360"/>
      </w:pPr>
    </w:lvl>
    <w:lvl w:ilvl="8" w:tplc="2988C5F4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5EF43F0"/>
    <w:multiLevelType w:val="hybridMultilevel"/>
    <w:tmpl w:val="4176A002"/>
    <w:lvl w:ilvl="0" w:tplc="2C4A90BC">
      <w:start w:val="3"/>
      <w:numFmt w:val="thaiLetters"/>
      <w:lvlText w:val="(%1)"/>
      <w:lvlJc w:val="left"/>
      <w:pPr>
        <w:ind w:left="720" w:hanging="360"/>
      </w:pPr>
      <w:rPr>
        <w:rFonts w:hint="default"/>
        <w:b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13B2E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3" w15:restartNumberingAfterBreak="0">
    <w:nsid w:val="11257C11"/>
    <w:multiLevelType w:val="hybridMultilevel"/>
    <w:tmpl w:val="0978A744"/>
    <w:lvl w:ilvl="0" w:tplc="4B903FAC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4" w15:restartNumberingAfterBreak="0">
    <w:nsid w:val="17277799"/>
    <w:multiLevelType w:val="hybridMultilevel"/>
    <w:tmpl w:val="8A34895A"/>
    <w:lvl w:ilvl="0" w:tplc="45CABD60">
      <w:start w:val="1"/>
      <w:numFmt w:val="decimal"/>
      <w:lvlText w:val="%1)"/>
      <w:lvlJc w:val="left"/>
      <w:pPr>
        <w:ind w:left="1170" w:hanging="6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BFB225F"/>
    <w:multiLevelType w:val="hybridMultilevel"/>
    <w:tmpl w:val="DF82FCFC"/>
    <w:lvl w:ilvl="0" w:tplc="E620E120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5DF0D79"/>
    <w:multiLevelType w:val="hybridMultilevel"/>
    <w:tmpl w:val="AC7A6C3C"/>
    <w:lvl w:ilvl="0" w:tplc="003A329A">
      <w:start w:val="1"/>
      <w:numFmt w:val="thaiLetters"/>
      <w:lvlText w:val="(%1)"/>
      <w:lvlJc w:val="left"/>
      <w:pPr>
        <w:ind w:left="135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77E4FA4"/>
    <w:multiLevelType w:val="hybridMultilevel"/>
    <w:tmpl w:val="3E7C65E6"/>
    <w:lvl w:ilvl="0" w:tplc="47BC88FE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F50E31"/>
    <w:multiLevelType w:val="singleLevel"/>
    <w:tmpl w:val="15E40A10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9" w15:restartNumberingAfterBreak="0">
    <w:nsid w:val="32A0684D"/>
    <w:multiLevelType w:val="hybridMultilevel"/>
    <w:tmpl w:val="200AA3BA"/>
    <w:lvl w:ilvl="0" w:tplc="EEC0C12A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0" w15:restartNumberingAfterBreak="0">
    <w:nsid w:val="330A5009"/>
    <w:multiLevelType w:val="multilevel"/>
    <w:tmpl w:val="944467E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1"/>
      <w:numFmt w:val="decimal"/>
      <w:lvlText w:val="%1.%2"/>
      <w:lvlJc w:val="left"/>
      <w:pPr>
        <w:tabs>
          <w:tab w:val="num" w:pos="666"/>
        </w:tabs>
        <w:ind w:left="666" w:hanging="576"/>
      </w:pPr>
    </w:lvl>
    <w:lvl w:ilvl="2">
      <w:start w:val="1"/>
      <w:numFmt w:val="decimal"/>
      <w:lvlText w:val=".%1%2.%3"/>
      <w:lvlJc w:val="left"/>
      <w:pPr>
        <w:tabs>
          <w:tab w:val="num" w:pos="810"/>
        </w:tabs>
        <w:ind w:left="810" w:hanging="720"/>
      </w:pPr>
    </w:lvl>
    <w:lvl w:ilvl="3">
      <w:start w:val="1"/>
      <w:numFmt w:val="decimal"/>
      <w:lvlText w:val="%1.%2.%3.%4"/>
      <w:lvlJc w:val="left"/>
      <w:pPr>
        <w:tabs>
          <w:tab w:val="num" w:pos="954"/>
        </w:tabs>
        <w:ind w:left="954" w:hanging="864"/>
      </w:pPr>
    </w:lvl>
    <w:lvl w:ilvl="4">
      <w:start w:val="1"/>
      <w:numFmt w:val="decimal"/>
      <w:lvlText w:val="%1.%2.%3.%4.%5"/>
      <w:lvlJc w:val="left"/>
      <w:pPr>
        <w:tabs>
          <w:tab w:val="num" w:pos="1098"/>
        </w:tabs>
        <w:ind w:left="1098" w:hanging="1008"/>
      </w:p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24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386"/>
        </w:tabs>
        <w:ind w:left="138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530"/>
        </w:tabs>
        <w:ind w:left="153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674"/>
        </w:tabs>
        <w:ind w:left="1674" w:hanging="1584"/>
      </w:pPr>
    </w:lvl>
  </w:abstractNum>
  <w:abstractNum w:abstractNumId="11" w15:restartNumberingAfterBreak="0">
    <w:nsid w:val="3FC94AA7"/>
    <w:multiLevelType w:val="hybridMultilevel"/>
    <w:tmpl w:val="297E3E38"/>
    <w:lvl w:ilvl="0" w:tplc="66321DD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0A70C41"/>
    <w:multiLevelType w:val="hybridMultilevel"/>
    <w:tmpl w:val="A268D742"/>
    <w:lvl w:ilvl="0" w:tplc="333004F2">
      <w:start w:val="1"/>
      <w:numFmt w:val="thaiLetters"/>
      <w:lvlText w:val="(%1)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1" w:tplc="2A080006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2DE05BFE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BB9854A8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FD6C1EE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420E76C6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2C4E1B8E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56F45B70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4D70492E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 w15:restartNumberingAfterBreak="0">
    <w:nsid w:val="41146599"/>
    <w:multiLevelType w:val="hybridMultilevel"/>
    <w:tmpl w:val="D61807B2"/>
    <w:lvl w:ilvl="0" w:tplc="EBB89F8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F91439C4">
      <w:start w:val="1"/>
      <w:numFmt w:val="lowerLetter"/>
      <w:lvlText w:val="%2."/>
      <w:lvlJc w:val="left"/>
      <w:pPr>
        <w:ind w:left="1620" w:hanging="360"/>
      </w:pPr>
    </w:lvl>
    <w:lvl w:ilvl="2" w:tplc="5F5E2536" w:tentative="1">
      <w:start w:val="1"/>
      <w:numFmt w:val="lowerRoman"/>
      <w:lvlText w:val="%3."/>
      <w:lvlJc w:val="right"/>
      <w:pPr>
        <w:ind w:left="2340" w:hanging="180"/>
      </w:pPr>
    </w:lvl>
    <w:lvl w:ilvl="3" w:tplc="03701AD0" w:tentative="1">
      <w:start w:val="1"/>
      <w:numFmt w:val="decimal"/>
      <w:lvlText w:val="%4."/>
      <w:lvlJc w:val="left"/>
      <w:pPr>
        <w:ind w:left="3060" w:hanging="360"/>
      </w:pPr>
    </w:lvl>
    <w:lvl w:ilvl="4" w:tplc="18548E74" w:tentative="1">
      <w:start w:val="1"/>
      <w:numFmt w:val="lowerLetter"/>
      <w:lvlText w:val="%5."/>
      <w:lvlJc w:val="left"/>
      <w:pPr>
        <w:ind w:left="3780" w:hanging="360"/>
      </w:pPr>
    </w:lvl>
    <w:lvl w:ilvl="5" w:tplc="649ACCFC" w:tentative="1">
      <w:start w:val="1"/>
      <w:numFmt w:val="lowerRoman"/>
      <w:lvlText w:val="%6."/>
      <w:lvlJc w:val="right"/>
      <w:pPr>
        <w:ind w:left="4500" w:hanging="180"/>
      </w:pPr>
    </w:lvl>
    <w:lvl w:ilvl="6" w:tplc="5F06F9FA" w:tentative="1">
      <w:start w:val="1"/>
      <w:numFmt w:val="decimal"/>
      <w:lvlText w:val="%7."/>
      <w:lvlJc w:val="left"/>
      <w:pPr>
        <w:ind w:left="5220" w:hanging="360"/>
      </w:pPr>
    </w:lvl>
    <w:lvl w:ilvl="7" w:tplc="A076732E" w:tentative="1">
      <w:start w:val="1"/>
      <w:numFmt w:val="lowerLetter"/>
      <w:lvlText w:val="%8."/>
      <w:lvlJc w:val="left"/>
      <w:pPr>
        <w:ind w:left="5940" w:hanging="360"/>
      </w:pPr>
    </w:lvl>
    <w:lvl w:ilvl="8" w:tplc="0CF697D6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49F62C7E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15" w15:restartNumberingAfterBreak="0">
    <w:nsid w:val="56BA68D9"/>
    <w:multiLevelType w:val="hybridMultilevel"/>
    <w:tmpl w:val="9BF69620"/>
    <w:lvl w:ilvl="0" w:tplc="8D765404">
      <w:start w:val="1"/>
      <w:numFmt w:val="decimal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5E787EE0"/>
    <w:multiLevelType w:val="hybridMultilevel"/>
    <w:tmpl w:val="35125B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E021F4"/>
    <w:multiLevelType w:val="hybridMultilevel"/>
    <w:tmpl w:val="15E8E054"/>
    <w:lvl w:ilvl="0" w:tplc="2BCA3C5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710933"/>
    <w:multiLevelType w:val="hybridMultilevel"/>
    <w:tmpl w:val="FCE8F98C"/>
    <w:lvl w:ilvl="0" w:tplc="FA809B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C2122E"/>
    <w:multiLevelType w:val="hybridMultilevel"/>
    <w:tmpl w:val="A9FCC4A6"/>
    <w:lvl w:ilvl="0" w:tplc="9C3E86EA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0"/>
  </w:num>
  <w:num w:numId="2">
    <w:abstractNumId w:val="12"/>
  </w:num>
  <w:num w:numId="3">
    <w:abstractNumId w:val="0"/>
  </w:num>
  <w:num w:numId="4">
    <w:abstractNumId w:val="13"/>
  </w:num>
  <w:num w:numId="5">
    <w:abstractNumId w:val="11"/>
  </w:num>
  <w:num w:numId="6">
    <w:abstractNumId w:val="18"/>
  </w:num>
  <w:num w:numId="7">
    <w:abstractNumId w:val="15"/>
  </w:num>
  <w:num w:numId="8">
    <w:abstractNumId w:val="7"/>
  </w:num>
  <w:num w:numId="9">
    <w:abstractNumId w:val="9"/>
  </w:num>
  <w:num w:numId="10">
    <w:abstractNumId w:val="14"/>
  </w:num>
  <w:num w:numId="11">
    <w:abstractNumId w:val="3"/>
  </w:num>
  <w:num w:numId="12">
    <w:abstractNumId w:val="6"/>
  </w:num>
  <w:num w:numId="13">
    <w:abstractNumId w:val="4"/>
  </w:num>
  <w:num w:numId="14">
    <w:abstractNumId w:val="20"/>
  </w:num>
  <w:num w:numId="15">
    <w:abstractNumId w:val="5"/>
  </w:num>
  <w:num w:numId="16">
    <w:abstractNumId w:val="17"/>
  </w:num>
  <w:num w:numId="17">
    <w:abstractNumId w:val="19"/>
  </w:num>
  <w:num w:numId="18">
    <w:abstractNumId w:val="1"/>
  </w:num>
  <w:num w:numId="19">
    <w:abstractNumId w:val="2"/>
  </w:num>
  <w:num w:numId="20">
    <w:abstractNumId w:val="8"/>
  </w:num>
  <w:num w:numId="21">
    <w:abstractNumId w:val="16"/>
  </w:num>
  <w:num w:numId="22">
    <w:abstractNumId w:val="1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27299"/>
    <w:rsid w:val="0000001C"/>
    <w:rsid w:val="00000029"/>
    <w:rsid w:val="00000117"/>
    <w:rsid w:val="00000448"/>
    <w:rsid w:val="00000599"/>
    <w:rsid w:val="00000910"/>
    <w:rsid w:val="0000091F"/>
    <w:rsid w:val="00000B80"/>
    <w:rsid w:val="00000C69"/>
    <w:rsid w:val="00000CFF"/>
    <w:rsid w:val="00000D21"/>
    <w:rsid w:val="00000D4D"/>
    <w:rsid w:val="00000DE4"/>
    <w:rsid w:val="00000EC8"/>
    <w:rsid w:val="00000FCF"/>
    <w:rsid w:val="00001054"/>
    <w:rsid w:val="000013EE"/>
    <w:rsid w:val="00001434"/>
    <w:rsid w:val="000015DB"/>
    <w:rsid w:val="0000174B"/>
    <w:rsid w:val="000019A2"/>
    <w:rsid w:val="000019C7"/>
    <w:rsid w:val="000019E4"/>
    <w:rsid w:val="00001A27"/>
    <w:rsid w:val="00001B2E"/>
    <w:rsid w:val="00001C23"/>
    <w:rsid w:val="00001D28"/>
    <w:rsid w:val="00001E22"/>
    <w:rsid w:val="000022C2"/>
    <w:rsid w:val="00002354"/>
    <w:rsid w:val="000023E5"/>
    <w:rsid w:val="0000272C"/>
    <w:rsid w:val="00002839"/>
    <w:rsid w:val="00002AC2"/>
    <w:rsid w:val="00002C79"/>
    <w:rsid w:val="00002EDD"/>
    <w:rsid w:val="00002FF7"/>
    <w:rsid w:val="00003007"/>
    <w:rsid w:val="000031FB"/>
    <w:rsid w:val="000031FC"/>
    <w:rsid w:val="00003484"/>
    <w:rsid w:val="000034AB"/>
    <w:rsid w:val="00003575"/>
    <w:rsid w:val="000035D0"/>
    <w:rsid w:val="0000362B"/>
    <w:rsid w:val="0000366F"/>
    <w:rsid w:val="000038B3"/>
    <w:rsid w:val="00003A39"/>
    <w:rsid w:val="00003CB1"/>
    <w:rsid w:val="00003CF4"/>
    <w:rsid w:val="00003EF1"/>
    <w:rsid w:val="0000410B"/>
    <w:rsid w:val="000043A2"/>
    <w:rsid w:val="000043C7"/>
    <w:rsid w:val="0000455B"/>
    <w:rsid w:val="00004699"/>
    <w:rsid w:val="000046B0"/>
    <w:rsid w:val="00004868"/>
    <w:rsid w:val="000048DE"/>
    <w:rsid w:val="00004BE1"/>
    <w:rsid w:val="00004C17"/>
    <w:rsid w:val="00004DB5"/>
    <w:rsid w:val="00004FD7"/>
    <w:rsid w:val="0000504F"/>
    <w:rsid w:val="00005053"/>
    <w:rsid w:val="000050ED"/>
    <w:rsid w:val="0000513A"/>
    <w:rsid w:val="0000525D"/>
    <w:rsid w:val="0000536D"/>
    <w:rsid w:val="00005420"/>
    <w:rsid w:val="000057BD"/>
    <w:rsid w:val="000058EE"/>
    <w:rsid w:val="000059C8"/>
    <w:rsid w:val="00005ADB"/>
    <w:rsid w:val="00005CEA"/>
    <w:rsid w:val="00005D6D"/>
    <w:rsid w:val="00005EF3"/>
    <w:rsid w:val="00005F38"/>
    <w:rsid w:val="000060E7"/>
    <w:rsid w:val="0000620C"/>
    <w:rsid w:val="00006276"/>
    <w:rsid w:val="00006317"/>
    <w:rsid w:val="00006607"/>
    <w:rsid w:val="000066BE"/>
    <w:rsid w:val="0000695D"/>
    <w:rsid w:val="00006A08"/>
    <w:rsid w:val="00006A1C"/>
    <w:rsid w:val="00006AFB"/>
    <w:rsid w:val="00006C3F"/>
    <w:rsid w:val="00006CCA"/>
    <w:rsid w:val="00006DA5"/>
    <w:rsid w:val="00006E19"/>
    <w:rsid w:val="00006E72"/>
    <w:rsid w:val="00007201"/>
    <w:rsid w:val="0000723D"/>
    <w:rsid w:val="00007259"/>
    <w:rsid w:val="000073A3"/>
    <w:rsid w:val="00007622"/>
    <w:rsid w:val="00007869"/>
    <w:rsid w:val="000078EF"/>
    <w:rsid w:val="00007A3C"/>
    <w:rsid w:val="00007A6D"/>
    <w:rsid w:val="00007AEB"/>
    <w:rsid w:val="00007BA8"/>
    <w:rsid w:val="00007DEF"/>
    <w:rsid w:val="000101AE"/>
    <w:rsid w:val="000102A1"/>
    <w:rsid w:val="0001036E"/>
    <w:rsid w:val="00010613"/>
    <w:rsid w:val="0001090D"/>
    <w:rsid w:val="00010A3F"/>
    <w:rsid w:val="00010AAE"/>
    <w:rsid w:val="00010C2B"/>
    <w:rsid w:val="00010CEF"/>
    <w:rsid w:val="00010D91"/>
    <w:rsid w:val="00011108"/>
    <w:rsid w:val="00011192"/>
    <w:rsid w:val="000111A0"/>
    <w:rsid w:val="00011239"/>
    <w:rsid w:val="000112F0"/>
    <w:rsid w:val="00011350"/>
    <w:rsid w:val="0001146B"/>
    <w:rsid w:val="000115A5"/>
    <w:rsid w:val="000116A0"/>
    <w:rsid w:val="00011734"/>
    <w:rsid w:val="00011746"/>
    <w:rsid w:val="00011E28"/>
    <w:rsid w:val="00011E44"/>
    <w:rsid w:val="00012007"/>
    <w:rsid w:val="0001236F"/>
    <w:rsid w:val="000123CF"/>
    <w:rsid w:val="00012414"/>
    <w:rsid w:val="00012973"/>
    <w:rsid w:val="00012A1C"/>
    <w:rsid w:val="00012B60"/>
    <w:rsid w:val="00012BAD"/>
    <w:rsid w:val="00012BFB"/>
    <w:rsid w:val="00012E56"/>
    <w:rsid w:val="00012E75"/>
    <w:rsid w:val="0001308B"/>
    <w:rsid w:val="0001311D"/>
    <w:rsid w:val="000132EA"/>
    <w:rsid w:val="00013635"/>
    <w:rsid w:val="00013679"/>
    <w:rsid w:val="000136D7"/>
    <w:rsid w:val="00013704"/>
    <w:rsid w:val="0001387D"/>
    <w:rsid w:val="00013AF4"/>
    <w:rsid w:val="00013C42"/>
    <w:rsid w:val="00013CB1"/>
    <w:rsid w:val="00013D40"/>
    <w:rsid w:val="00013D52"/>
    <w:rsid w:val="00013DDD"/>
    <w:rsid w:val="00013E8C"/>
    <w:rsid w:val="00013EA3"/>
    <w:rsid w:val="00013F46"/>
    <w:rsid w:val="00014102"/>
    <w:rsid w:val="00014507"/>
    <w:rsid w:val="00014673"/>
    <w:rsid w:val="0001498C"/>
    <w:rsid w:val="000149B9"/>
    <w:rsid w:val="00014B39"/>
    <w:rsid w:val="00014C1D"/>
    <w:rsid w:val="00014C67"/>
    <w:rsid w:val="00014E30"/>
    <w:rsid w:val="00014F05"/>
    <w:rsid w:val="00015077"/>
    <w:rsid w:val="0001520F"/>
    <w:rsid w:val="00015237"/>
    <w:rsid w:val="00015357"/>
    <w:rsid w:val="00015393"/>
    <w:rsid w:val="000153B7"/>
    <w:rsid w:val="0001545B"/>
    <w:rsid w:val="0001565F"/>
    <w:rsid w:val="0001573D"/>
    <w:rsid w:val="00015815"/>
    <w:rsid w:val="00015957"/>
    <w:rsid w:val="00015C11"/>
    <w:rsid w:val="00015C15"/>
    <w:rsid w:val="00015D4F"/>
    <w:rsid w:val="00015E76"/>
    <w:rsid w:val="00015EDD"/>
    <w:rsid w:val="00015F18"/>
    <w:rsid w:val="0001602E"/>
    <w:rsid w:val="0001607F"/>
    <w:rsid w:val="000160E6"/>
    <w:rsid w:val="000161EB"/>
    <w:rsid w:val="00016485"/>
    <w:rsid w:val="000165A4"/>
    <w:rsid w:val="000165DD"/>
    <w:rsid w:val="00016938"/>
    <w:rsid w:val="00016A0B"/>
    <w:rsid w:val="00016A4F"/>
    <w:rsid w:val="00016DC9"/>
    <w:rsid w:val="0001706B"/>
    <w:rsid w:val="00017136"/>
    <w:rsid w:val="000171A4"/>
    <w:rsid w:val="00017288"/>
    <w:rsid w:val="000172E6"/>
    <w:rsid w:val="000177FC"/>
    <w:rsid w:val="000178ED"/>
    <w:rsid w:val="00017A0B"/>
    <w:rsid w:val="00017C84"/>
    <w:rsid w:val="00017D92"/>
    <w:rsid w:val="00017E6F"/>
    <w:rsid w:val="00017EEF"/>
    <w:rsid w:val="000200E3"/>
    <w:rsid w:val="000203A4"/>
    <w:rsid w:val="00020454"/>
    <w:rsid w:val="000205A0"/>
    <w:rsid w:val="000206B1"/>
    <w:rsid w:val="00020955"/>
    <w:rsid w:val="00020AAD"/>
    <w:rsid w:val="00020AE5"/>
    <w:rsid w:val="00020B21"/>
    <w:rsid w:val="00020C9C"/>
    <w:rsid w:val="00020DF6"/>
    <w:rsid w:val="0002112C"/>
    <w:rsid w:val="00021310"/>
    <w:rsid w:val="0002133A"/>
    <w:rsid w:val="000213A0"/>
    <w:rsid w:val="000213E7"/>
    <w:rsid w:val="00021433"/>
    <w:rsid w:val="0002160C"/>
    <w:rsid w:val="000219AD"/>
    <w:rsid w:val="00021A69"/>
    <w:rsid w:val="00021AD6"/>
    <w:rsid w:val="00021BC1"/>
    <w:rsid w:val="00021ECF"/>
    <w:rsid w:val="00022029"/>
    <w:rsid w:val="0002206A"/>
    <w:rsid w:val="00022163"/>
    <w:rsid w:val="000222B9"/>
    <w:rsid w:val="00022423"/>
    <w:rsid w:val="0002243D"/>
    <w:rsid w:val="000226E3"/>
    <w:rsid w:val="000227D7"/>
    <w:rsid w:val="0002280A"/>
    <w:rsid w:val="00022819"/>
    <w:rsid w:val="0002282F"/>
    <w:rsid w:val="00022851"/>
    <w:rsid w:val="00022CF8"/>
    <w:rsid w:val="00022D27"/>
    <w:rsid w:val="00022E97"/>
    <w:rsid w:val="000231F6"/>
    <w:rsid w:val="000232A2"/>
    <w:rsid w:val="0002369A"/>
    <w:rsid w:val="00023744"/>
    <w:rsid w:val="0002379B"/>
    <w:rsid w:val="000238E9"/>
    <w:rsid w:val="00023B20"/>
    <w:rsid w:val="00023B37"/>
    <w:rsid w:val="00023DEA"/>
    <w:rsid w:val="00023E11"/>
    <w:rsid w:val="00023E63"/>
    <w:rsid w:val="00023ECF"/>
    <w:rsid w:val="00023F24"/>
    <w:rsid w:val="00023F8C"/>
    <w:rsid w:val="00024053"/>
    <w:rsid w:val="00024088"/>
    <w:rsid w:val="0002426A"/>
    <w:rsid w:val="0002426C"/>
    <w:rsid w:val="0002447A"/>
    <w:rsid w:val="0002458F"/>
    <w:rsid w:val="000245B2"/>
    <w:rsid w:val="000246C7"/>
    <w:rsid w:val="00024810"/>
    <w:rsid w:val="0002489D"/>
    <w:rsid w:val="000248FD"/>
    <w:rsid w:val="00024B70"/>
    <w:rsid w:val="00024CA3"/>
    <w:rsid w:val="00024D19"/>
    <w:rsid w:val="00024E16"/>
    <w:rsid w:val="00024E1F"/>
    <w:rsid w:val="00024EF7"/>
    <w:rsid w:val="00024FF6"/>
    <w:rsid w:val="00024FFA"/>
    <w:rsid w:val="00025078"/>
    <w:rsid w:val="0002521C"/>
    <w:rsid w:val="000253F7"/>
    <w:rsid w:val="00025425"/>
    <w:rsid w:val="000255C8"/>
    <w:rsid w:val="00025719"/>
    <w:rsid w:val="0002582F"/>
    <w:rsid w:val="000259A7"/>
    <w:rsid w:val="000259F5"/>
    <w:rsid w:val="00025A3A"/>
    <w:rsid w:val="00025C26"/>
    <w:rsid w:val="00025CDF"/>
    <w:rsid w:val="00025D14"/>
    <w:rsid w:val="00025FD3"/>
    <w:rsid w:val="000261B7"/>
    <w:rsid w:val="0002623D"/>
    <w:rsid w:val="0002632C"/>
    <w:rsid w:val="00026455"/>
    <w:rsid w:val="00026533"/>
    <w:rsid w:val="000265E1"/>
    <w:rsid w:val="000265F1"/>
    <w:rsid w:val="00026695"/>
    <w:rsid w:val="000266A2"/>
    <w:rsid w:val="000267FB"/>
    <w:rsid w:val="00026895"/>
    <w:rsid w:val="000268B5"/>
    <w:rsid w:val="0002693E"/>
    <w:rsid w:val="0002697A"/>
    <w:rsid w:val="00026FA3"/>
    <w:rsid w:val="00027237"/>
    <w:rsid w:val="000272FE"/>
    <w:rsid w:val="000273E2"/>
    <w:rsid w:val="0002777E"/>
    <w:rsid w:val="000279CF"/>
    <w:rsid w:val="00027A5B"/>
    <w:rsid w:val="00027B24"/>
    <w:rsid w:val="00027B55"/>
    <w:rsid w:val="00027B7A"/>
    <w:rsid w:val="00027C1D"/>
    <w:rsid w:val="00027D0B"/>
    <w:rsid w:val="00027DFE"/>
    <w:rsid w:val="00027F4D"/>
    <w:rsid w:val="00027F72"/>
    <w:rsid w:val="00027FB3"/>
    <w:rsid w:val="00030165"/>
    <w:rsid w:val="000301C0"/>
    <w:rsid w:val="000301EB"/>
    <w:rsid w:val="00030294"/>
    <w:rsid w:val="0003037E"/>
    <w:rsid w:val="00030506"/>
    <w:rsid w:val="0003050A"/>
    <w:rsid w:val="0003050B"/>
    <w:rsid w:val="00030568"/>
    <w:rsid w:val="0003060F"/>
    <w:rsid w:val="0003061C"/>
    <w:rsid w:val="00030750"/>
    <w:rsid w:val="00030ABE"/>
    <w:rsid w:val="00030B2A"/>
    <w:rsid w:val="00030C01"/>
    <w:rsid w:val="00030D07"/>
    <w:rsid w:val="00030D83"/>
    <w:rsid w:val="0003128D"/>
    <w:rsid w:val="00031375"/>
    <w:rsid w:val="000313AE"/>
    <w:rsid w:val="000315A7"/>
    <w:rsid w:val="00031664"/>
    <w:rsid w:val="00031757"/>
    <w:rsid w:val="00031A1D"/>
    <w:rsid w:val="00031BD4"/>
    <w:rsid w:val="00031C38"/>
    <w:rsid w:val="00031C43"/>
    <w:rsid w:val="00031D36"/>
    <w:rsid w:val="00031E74"/>
    <w:rsid w:val="00031EEC"/>
    <w:rsid w:val="000321EE"/>
    <w:rsid w:val="0003233F"/>
    <w:rsid w:val="000323CA"/>
    <w:rsid w:val="000325FF"/>
    <w:rsid w:val="00032700"/>
    <w:rsid w:val="00032788"/>
    <w:rsid w:val="00032985"/>
    <w:rsid w:val="00032A39"/>
    <w:rsid w:val="00032EEC"/>
    <w:rsid w:val="00032F4D"/>
    <w:rsid w:val="0003302D"/>
    <w:rsid w:val="00033033"/>
    <w:rsid w:val="00033047"/>
    <w:rsid w:val="00033069"/>
    <w:rsid w:val="000330AA"/>
    <w:rsid w:val="000332DD"/>
    <w:rsid w:val="0003353C"/>
    <w:rsid w:val="00033666"/>
    <w:rsid w:val="0003373C"/>
    <w:rsid w:val="0003376D"/>
    <w:rsid w:val="00033803"/>
    <w:rsid w:val="00033995"/>
    <w:rsid w:val="000339B8"/>
    <w:rsid w:val="00033A15"/>
    <w:rsid w:val="00033CE1"/>
    <w:rsid w:val="00033DC9"/>
    <w:rsid w:val="000340D2"/>
    <w:rsid w:val="000342DF"/>
    <w:rsid w:val="00034391"/>
    <w:rsid w:val="0003445F"/>
    <w:rsid w:val="0003450C"/>
    <w:rsid w:val="0003483C"/>
    <w:rsid w:val="00034853"/>
    <w:rsid w:val="000349DE"/>
    <w:rsid w:val="00034AAD"/>
    <w:rsid w:val="00034BEA"/>
    <w:rsid w:val="00034C18"/>
    <w:rsid w:val="00034F80"/>
    <w:rsid w:val="00035031"/>
    <w:rsid w:val="000354B7"/>
    <w:rsid w:val="000354D7"/>
    <w:rsid w:val="0003552A"/>
    <w:rsid w:val="000355B9"/>
    <w:rsid w:val="0003567D"/>
    <w:rsid w:val="000356CC"/>
    <w:rsid w:val="0003578C"/>
    <w:rsid w:val="000357A4"/>
    <w:rsid w:val="00035920"/>
    <w:rsid w:val="0003594D"/>
    <w:rsid w:val="00035AA5"/>
    <w:rsid w:val="00035CAF"/>
    <w:rsid w:val="00035CC6"/>
    <w:rsid w:val="00036114"/>
    <w:rsid w:val="00036141"/>
    <w:rsid w:val="00036643"/>
    <w:rsid w:val="00036902"/>
    <w:rsid w:val="00036927"/>
    <w:rsid w:val="00036A93"/>
    <w:rsid w:val="00036BA5"/>
    <w:rsid w:val="00036E3F"/>
    <w:rsid w:val="00036EAF"/>
    <w:rsid w:val="00036FDA"/>
    <w:rsid w:val="00037043"/>
    <w:rsid w:val="000371F5"/>
    <w:rsid w:val="00037293"/>
    <w:rsid w:val="00037345"/>
    <w:rsid w:val="000373E1"/>
    <w:rsid w:val="00037416"/>
    <w:rsid w:val="0003747C"/>
    <w:rsid w:val="000374B2"/>
    <w:rsid w:val="00037583"/>
    <w:rsid w:val="000376B9"/>
    <w:rsid w:val="000376F9"/>
    <w:rsid w:val="000377D1"/>
    <w:rsid w:val="00037841"/>
    <w:rsid w:val="00037B04"/>
    <w:rsid w:val="00037B2F"/>
    <w:rsid w:val="00037C89"/>
    <w:rsid w:val="00037E53"/>
    <w:rsid w:val="00037EFC"/>
    <w:rsid w:val="0004001F"/>
    <w:rsid w:val="000400C7"/>
    <w:rsid w:val="00040303"/>
    <w:rsid w:val="00040354"/>
    <w:rsid w:val="0004040F"/>
    <w:rsid w:val="000404C5"/>
    <w:rsid w:val="00040516"/>
    <w:rsid w:val="000406B3"/>
    <w:rsid w:val="000407DF"/>
    <w:rsid w:val="00040831"/>
    <w:rsid w:val="0004088C"/>
    <w:rsid w:val="00040AB0"/>
    <w:rsid w:val="00040E36"/>
    <w:rsid w:val="00040FD1"/>
    <w:rsid w:val="0004111B"/>
    <w:rsid w:val="000411E2"/>
    <w:rsid w:val="000411E7"/>
    <w:rsid w:val="00041224"/>
    <w:rsid w:val="000412C6"/>
    <w:rsid w:val="000412DE"/>
    <w:rsid w:val="0004152F"/>
    <w:rsid w:val="00041792"/>
    <w:rsid w:val="000418C1"/>
    <w:rsid w:val="000418D6"/>
    <w:rsid w:val="00041EA9"/>
    <w:rsid w:val="00041F37"/>
    <w:rsid w:val="00041F62"/>
    <w:rsid w:val="000422D2"/>
    <w:rsid w:val="00042339"/>
    <w:rsid w:val="000423AF"/>
    <w:rsid w:val="000423B6"/>
    <w:rsid w:val="0004259D"/>
    <w:rsid w:val="00042827"/>
    <w:rsid w:val="00042884"/>
    <w:rsid w:val="000428A6"/>
    <w:rsid w:val="00042932"/>
    <w:rsid w:val="00042C04"/>
    <w:rsid w:val="00042C08"/>
    <w:rsid w:val="00042D4E"/>
    <w:rsid w:val="00042EB5"/>
    <w:rsid w:val="00042F22"/>
    <w:rsid w:val="000431EA"/>
    <w:rsid w:val="0004340C"/>
    <w:rsid w:val="00043580"/>
    <w:rsid w:val="0004368E"/>
    <w:rsid w:val="000436F7"/>
    <w:rsid w:val="00043788"/>
    <w:rsid w:val="00043916"/>
    <w:rsid w:val="00043A7D"/>
    <w:rsid w:val="00043C2F"/>
    <w:rsid w:val="00043CEE"/>
    <w:rsid w:val="00043EE6"/>
    <w:rsid w:val="000440C8"/>
    <w:rsid w:val="000440E6"/>
    <w:rsid w:val="000440FA"/>
    <w:rsid w:val="000442A4"/>
    <w:rsid w:val="00044393"/>
    <w:rsid w:val="000443A4"/>
    <w:rsid w:val="000444D8"/>
    <w:rsid w:val="000445A4"/>
    <w:rsid w:val="000445A8"/>
    <w:rsid w:val="0004472E"/>
    <w:rsid w:val="000447F9"/>
    <w:rsid w:val="00044923"/>
    <w:rsid w:val="00044AAB"/>
    <w:rsid w:val="00044C03"/>
    <w:rsid w:val="00044CDB"/>
    <w:rsid w:val="00044E28"/>
    <w:rsid w:val="00044EC0"/>
    <w:rsid w:val="00045125"/>
    <w:rsid w:val="00045149"/>
    <w:rsid w:val="000452FE"/>
    <w:rsid w:val="000453AB"/>
    <w:rsid w:val="00045428"/>
    <w:rsid w:val="00045501"/>
    <w:rsid w:val="00045608"/>
    <w:rsid w:val="00045665"/>
    <w:rsid w:val="00045728"/>
    <w:rsid w:val="0004585D"/>
    <w:rsid w:val="000459BD"/>
    <w:rsid w:val="00045A27"/>
    <w:rsid w:val="00045A6A"/>
    <w:rsid w:val="00045A97"/>
    <w:rsid w:val="00045AFD"/>
    <w:rsid w:val="00045B04"/>
    <w:rsid w:val="00045B6D"/>
    <w:rsid w:val="00045C41"/>
    <w:rsid w:val="00045E37"/>
    <w:rsid w:val="00045EA4"/>
    <w:rsid w:val="00046358"/>
    <w:rsid w:val="00046419"/>
    <w:rsid w:val="000464C9"/>
    <w:rsid w:val="0004660E"/>
    <w:rsid w:val="00046907"/>
    <w:rsid w:val="00046BA8"/>
    <w:rsid w:val="00046D78"/>
    <w:rsid w:val="00046DFA"/>
    <w:rsid w:val="00046E06"/>
    <w:rsid w:val="00046E32"/>
    <w:rsid w:val="00046EA0"/>
    <w:rsid w:val="00046F98"/>
    <w:rsid w:val="00047076"/>
    <w:rsid w:val="0004709D"/>
    <w:rsid w:val="00047130"/>
    <w:rsid w:val="00047199"/>
    <w:rsid w:val="000471E5"/>
    <w:rsid w:val="0004742C"/>
    <w:rsid w:val="000474D1"/>
    <w:rsid w:val="000474F2"/>
    <w:rsid w:val="00047560"/>
    <w:rsid w:val="0004781A"/>
    <w:rsid w:val="000478E8"/>
    <w:rsid w:val="00047921"/>
    <w:rsid w:val="00047969"/>
    <w:rsid w:val="000479BE"/>
    <w:rsid w:val="000479DD"/>
    <w:rsid w:val="00047A6D"/>
    <w:rsid w:val="00047CB0"/>
    <w:rsid w:val="00047CE3"/>
    <w:rsid w:val="00047D77"/>
    <w:rsid w:val="00047EF9"/>
    <w:rsid w:val="00047F8A"/>
    <w:rsid w:val="00047FFC"/>
    <w:rsid w:val="00050197"/>
    <w:rsid w:val="00050237"/>
    <w:rsid w:val="0005024C"/>
    <w:rsid w:val="00050460"/>
    <w:rsid w:val="00050469"/>
    <w:rsid w:val="000506F1"/>
    <w:rsid w:val="000508AF"/>
    <w:rsid w:val="00050A70"/>
    <w:rsid w:val="00050B30"/>
    <w:rsid w:val="00050ECD"/>
    <w:rsid w:val="00050F58"/>
    <w:rsid w:val="000510DE"/>
    <w:rsid w:val="00051103"/>
    <w:rsid w:val="000512B8"/>
    <w:rsid w:val="0005136A"/>
    <w:rsid w:val="00051378"/>
    <w:rsid w:val="00051452"/>
    <w:rsid w:val="0005159D"/>
    <w:rsid w:val="00051833"/>
    <w:rsid w:val="00051CA7"/>
    <w:rsid w:val="00051E59"/>
    <w:rsid w:val="00051F4C"/>
    <w:rsid w:val="000521F0"/>
    <w:rsid w:val="000522F0"/>
    <w:rsid w:val="00052341"/>
    <w:rsid w:val="0005263E"/>
    <w:rsid w:val="00052B13"/>
    <w:rsid w:val="00052B29"/>
    <w:rsid w:val="00052C0C"/>
    <w:rsid w:val="00052CA8"/>
    <w:rsid w:val="00052EF0"/>
    <w:rsid w:val="00052F9B"/>
    <w:rsid w:val="00053055"/>
    <w:rsid w:val="000531A8"/>
    <w:rsid w:val="000532B3"/>
    <w:rsid w:val="000532D6"/>
    <w:rsid w:val="00053471"/>
    <w:rsid w:val="00053495"/>
    <w:rsid w:val="000535E5"/>
    <w:rsid w:val="000535E6"/>
    <w:rsid w:val="00053645"/>
    <w:rsid w:val="00053680"/>
    <w:rsid w:val="00053871"/>
    <w:rsid w:val="00053A0B"/>
    <w:rsid w:val="00053A9A"/>
    <w:rsid w:val="00053C25"/>
    <w:rsid w:val="00053E0A"/>
    <w:rsid w:val="00053E45"/>
    <w:rsid w:val="00054067"/>
    <w:rsid w:val="0005412C"/>
    <w:rsid w:val="0005417F"/>
    <w:rsid w:val="000541FB"/>
    <w:rsid w:val="00054376"/>
    <w:rsid w:val="000543B5"/>
    <w:rsid w:val="000543B8"/>
    <w:rsid w:val="00054411"/>
    <w:rsid w:val="0005458C"/>
    <w:rsid w:val="00054674"/>
    <w:rsid w:val="0005478B"/>
    <w:rsid w:val="00054C6D"/>
    <w:rsid w:val="00054D6A"/>
    <w:rsid w:val="00054E4F"/>
    <w:rsid w:val="00054E5A"/>
    <w:rsid w:val="0005502B"/>
    <w:rsid w:val="0005505B"/>
    <w:rsid w:val="0005514A"/>
    <w:rsid w:val="0005521E"/>
    <w:rsid w:val="00055234"/>
    <w:rsid w:val="00055361"/>
    <w:rsid w:val="00055421"/>
    <w:rsid w:val="00055530"/>
    <w:rsid w:val="0005559F"/>
    <w:rsid w:val="00055610"/>
    <w:rsid w:val="0005565E"/>
    <w:rsid w:val="000556E7"/>
    <w:rsid w:val="0005578F"/>
    <w:rsid w:val="000557E1"/>
    <w:rsid w:val="00055818"/>
    <w:rsid w:val="00055960"/>
    <w:rsid w:val="00055BA5"/>
    <w:rsid w:val="00055C06"/>
    <w:rsid w:val="00055D63"/>
    <w:rsid w:val="00055F7D"/>
    <w:rsid w:val="00056598"/>
    <w:rsid w:val="00056636"/>
    <w:rsid w:val="0005678F"/>
    <w:rsid w:val="00056906"/>
    <w:rsid w:val="00056ACA"/>
    <w:rsid w:val="00056B46"/>
    <w:rsid w:val="00056E15"/>
    <w:rsid w:val="00056E44"/>
    <w:rsid w:val="00056E9F"/>
    <w:rsid w:val="0005708C"/>
    <w:rsid w:val="000570CD"/>
    <w:rsid w:val="000570D4"/>
    <w:rsid w:val="00057136"/>
    <w:rsid w:val="00057143"/>
    <w:rsid w:val="00057407"/>
    <w:rsid w:val="000574DA"/>
    <w:rsid w:val="0005761E"/>
    <w:rsid w:val="00057641"/>
    <w:rsid w:val="000576F7"/>
    <w:rsid w:val="000577A2"/>
    <w:rsid w:val="0005799C"/>
    <w:rsid w:val="000579B2"/>
    <w:rsid w:val="00057B3E"/>
    <w:rsid w:val="00057D44"/>
    <w:rsid w:val="00057DE0"/>
    <w:rsid w:val="00057E4C"/>
    <w:rsid w:val="00057E76"/>
    <w:rsid w:val="00057EF8"/>
    <w:rsid w:val="00057F80"/>
    <w:rsid w:val="0006008F"/>
    <w:rsid w:val="0006013E"/>
    <w:rsid w:val="00060185"/>
    <w:rsid w:val="0006038B"/>
    <w:rsid w:val="00060457"/>
    <w:rsid w:val="000604B5"/>
    <w:rsid w:val="00060700"/>
    <w:rsid w:val="000607A2"/>
    <w:rsid w:val="00060BFD"/>
    <w:rsid w:val="00060C24"/>
    <w:rsid w:val="00060CD1"/>
    <w:rsid w:val="00060D12"/>
    <w:rsid w:val="00060D5E"/>
    <w:rsid w:val="00060D77"/>
    <w:rsid w:val="00060DB6"/>
    <w:rsid w:val="00060DC0"/>
    <w:rsid w:val="00060DEB"/>
    <w:rsid w:val="00060E77"/>
    <w:rsid w:val="00060F33"/>
    <w:rsid w:val="00061037"/>
    <w:rsid w:val="0006132F"/>
    <w:rsid w:val="0006142F"/>
    <w:rsid w:val="00061511"/>
    <w:rsid w:val="000615D9"/>
    <w:rsid w:val="00061810"/>
    <w:rsid w:val="0006192B"/>
    <w:rsid w:val="00061CD9"/>
    <w:rsid w:val="00061D3C"/>
    <w:rsid w:val="00061F19"/>
    <w:rsid w:val="00061F9F"/>
    <w:rsid w:val="00062020"/>
    <w:rsid w:val="0006229F"/>
    <w:rsid w:val="000622B0"/>
    <w:rsid w:val="0006244A"/>
    <w:rsid w:val="000626AD"/>
    <w:rsid w:val="000626C9"/>
    <w:rsid w:val="000626CB"/>
    <w:rsid w:val="00062CEC"/>
    <w:rsid w:val="00062D8F"/>
    <w:rsid w:val="00062F3E"/>
    <w:rsid w:val="0006310B"/>
    <w:rsid w:val="0006312C"/>
    <w:rsid w:val="00063137"/>
    <w:rsid w:val="00063428"/>
    <w:rsid w:val="0006354B"/>
    <w:rsid w:val="00063822"/>
    <w:rsid w:val="00063897"/>
    <w:rsid w:val="000638D7"/>
    <w:rsid w:val="00063D62"/>
    <w:rsid w:val="00063DD0"/>
    <w:rsid w:val="00063F67"/>
    <w:rsid w:val="00063F6E"/>
    <w:rsid w:val="00063FA7"/>
    <w:rsid w:val="000640A0"/>
    <w:rsid w:val="00064471"/>
    <w:rsid w:val="00064599"/>
    <w:rsid w:val="00064643"/>
    <w:rsid w:val="000646A7"/>
    <w:rsid w:val="000646FB"/>
    <w:rsid w:val="00064711"/>
    <w:rsid w:val="00064812"/>
    <w:rsid w:val="000649C7"/>
    <w:rsid w:val="00064B78"/>
    <w:rsid w:val="00064BFE"/>
    <w:rsid w:val="00064C17"/>
    <w:rsid w:val="00064E2B"/>
    <w:rsid w:val="00064EE0"/>
    <w:rsid w:val="00064F02"/>
    <w:rsid w:val="00065296"/>
    <w:rsid w:val="000652A4"/>
    <w:rsid w:val="000656E1"/>
    <w:rsid w:val="00065807"/>
    <w:rsid w:val="00065846"/>
    <w:rsid w:val="0006586C"/>
    <w:rsid w:val="000658EA"/>
    <w:rsid w:val="0006594B"/>
    <w:rsid w:val="00065ADE"/>
    <w:rsid w:val="00065C80"/>
    <w:rsid w:val="00065C96"/>
    <w:rsid w:val="00065D6B"/>
    <w:rsid w:val="00065F1D"/>
    <w:rsid w:val="000664C6"/>
    <w:rsid w:val="000665D4"/>
    <w:rsid w:val="0006674A"/>
    <w:rsid w:val="0006680F"/>
    <w:rsid w:val="00066962"/>
    <w:rsid w:val="00066B5D"/>
    <w:rsid w:val="00066B9F"/>
    <w:rsid w:val="000671D7"/>
    <w:rsid w:val="0006723F"/>
    <w:rsid w:val="0006733F"/>
    <w:rsid w:val="0006741C"/>
    <w:rsid w:val="00067A06"/>
    <w:rsid w:val="00067B8F"/>
    <w:rsid w:val="00067D18"/>
    <w:rsid w:val="00067D22"/>
    <w:rsid w:val="00067D23"/>
    <w:rsid w:val="00067D6A"/>
    <w:rsid w:val="00067ED8"/>
    <w:rsid w:val="00070088"/>
    <w:rsid w:val="0007023C"/>
    <w:rsid w:val="000702F1"/>
    <w:rsid w:val="00070589"/>
    <w:rsid w:val="0007063C"/>
    <w:rsid w:val="0007068E"/>
    <w:rsid w:val="000706B9"/>
    <w:rsid w:val="00070754"/>
    <w:rsid w:val="0007077B"/>
    <w:rsid w:val="0007079D"/>
    <w:rsid w:val="00070861"/>
    <w:rsid w:val="00070B1B"/>
    <w:rsid w:val="00070BFF"/>
    <w:rsid w:val="00070CE6"/>
    <w:rsid w:val="00070F1A"/>
    <w:rsid w:val="000710D8"/>
    <w:rsid w:val="000711BD"/>
    <w:rsid w:val="0007143A"/>
    <w:rsid w:val="000715C0"/>
    <w:rsid w:val="0007168B"/>
    <w:rsid w:val="000716D7"/>
    <w:rsid w:val="000717F6"/>
    <w:rsid w:val="0007186D"/>
    <w:rsid w:val="000719CC"/>
    <w:rsid w:val="00071D72"/>
    <w:rsid w:val="00071DCC"/>
    <w:rsid w:val="00071F77"/>
    <w:rsid w:val="00071F95"/>
    <w:rsid w:val="00071FC1"/>
    <w:rsid w:val="00072004"/>
    <w:rsid w:val="00072122"/>
    <w:rsid w:val="000721E4"/>
    <w:rsid w:val="00072393"/>
    <w:rsid w:val="00072485"/>
    <w:rsid w:val="00072610"/>
    <w:rsid w:val="000726AA"/>
    <w:rsid w:val="00072713"/>
    <w:rsid w:val="0007277C"/>
    <w:rsid w:val="000727A4"/>
    <w:rsid w:val="0007296E"/>
    <w:rsid w:val="00072A1D"/>
    <w:rsid w:val="00072C0A"/>
    <w:rsid w:val="00072D01"/>
    <w:rsid w:val="0007302E"/>
    <w:rsid w:val="000730CF"/>
    <w:rsid w:val="000735C7"/>
    <w:rsid w:val="0007367C"/>
    <w:rsid w:val="0007372A"/>
    <w:rsid w:val="00073ACD"/>
    <w:rsid w:val="00073B32"/>
    <w:rsid w:val="00073BC4"/>
    <w:rsid w:val="00073C86"/>
    <w:rsid w:val="00073EE0"/>
    <w:rsid w:val="00073F20"/>
    <w:rsid w:val="000741B5"/>
    <w:rsid w:val="0007430E"/>
    <w:rsid w:val="00074358"/>
    <w:rsid w:val="000743D3"/>
    <w:rsid w:val="00074411"/>
    <w:rsid w:val="000744FA"/>
    <w:rsid w:val="000745D6"/>
    <w:rsid w:val="000747BC"/>
    <w:rsid w:val="00074B22"/>
    <w:rsid w:val="00074CEA"/>
    <w:rsid w:val="00074FF5"/>
    <w:rsid w:val="0007509B"/>
    <w:rsid w:val="00075189"/>
    <w:rsid w:val="000751B4"/>
    <w:rsid w:val="0007539F"/>
    <w:rsid w:val="000753E9"/>
    <w:rsid w:val="000754D3"/>
    <w:rsid w:val="0007557D"/>
    <w:rsid w:val="00075603"/>
    <w:rsid w:val="000757CB"/>
    <w:rsid w:val="000759B4"/>
    <w:rsid w:val="000759BC"/>
    <w:rsid w:val="000759D6"/>
    <w:rsid w:val="00075A40"/>
    <w:rsid w:val="00075BA6"/>
    <w:rsid w:val="00075E55"/>
    <w:rsid w:val="00075EB9"/>
    <w:rsid w:val="00075EF6"/>
    <w:rsid w:val="00076003"/>
    <w:rsid w:val="0007601B"/>
    <w:rsid w:val="0007616E"/>
    <w:rsid w:val="0007619E"/>
    <w:rsid w:val="0007638C"/>
    <w:rsid w:val="000764E8"/>
    <w:rsid w:val="0007679B"/>
    <w:rsid w:val="00076805"/>
    <w:rsid w:val="00076934"/>
    <w:rsid w:val="00076946"/>
    <w:rsid w:val="00076AA5"/>
    <w:rsid w:val="00076AB9"/>
    <w:rsid w:val="00076B2F"/>
    <w:rsid w:val="00076C11"/>
    <w:rsid w:val="000770F6"/>
    <w:rsid w:val="000771C3"/>
    <w:rsid w:val="00077255"/>
    <w:rsid w:val="000772FF"/>
    <w:rsid w:val="000774FF"/>
    <w:rsid w:val="0007754A"/>
    <w:rsid w:val="00077683"/>
    <w:rsid w:val="00077862"/>
    <w:rsid w:val="0007787C"/>
    <w:rsid w:val="0007794B"/>
    <w:rsid w:val="00077B43"/>
    <w:rsid w:val="00077B85"/>
    <w:rsid w:val="00077D95"/>
    <w:rsid w:val="00077F0B"/>
    <w:rsid w:val="00077FB7"/>
    <w:rsid w:val="00080125"/>
    <w:rsid w:val="0008035C"/>
    <w:rsid w:val="00080481"/>
    <w:rsid w:val="000804DE"/>
    <w:rsid w:val="0008054A"/>
    <w:rsid w:val="0008057E"/>
    <w:rsid w:val="00080731"/>
    <w:rsid w:val="0008078C"/>
    <w:rsid w:val="0008079C"/>
    <w:rsid w:val="000808CD"/>
    <w:rsid w:val="00080905"/>
    <w:rsid w:val="000809CC"/>
    <w:rsid w:val="00080ACA"/>
    <w:rsid w:val="00080ADD"/>
    <w:rsid w:val="00080B29"/>
    <w:rsid w:val="00080C50"/>
    <w:rsid w:val="00080D81"/>
    <w:rsid w:val="00080DB8"/>
    <w:rsid w:val="00080E4B"/>
    <w:rsid w:val="00080FFB"/>
    <w:rsid w:val="000810CD"/>
    <w:rsid w:val="000810E5"/>
    <w:rsid w:val="000810F7"/>
    <w:rsid w:val="00081428"/>
    <w:rsid w:val="0008146C"/>
    <w:rsid w:val="0008166C"/>
    <w:rsid w:val="000817CD"/>
    <w:rsid w:val="00081808"/>
    <w:rsid w:val="00081840"/>
    <w:rsid w:val="0008188B"/>
    <w:rsid w:val="000818FE"/>
    <w:rsid w:val="00081DA4"/>
    <w:rsid w:val="00081F54"/>
    <w:rsid w:val="00082089"/>
    <w:rsid w:val="0008217A"/>
    <w:rsid w:val="000821C3"/>
    <w:rsid w:val="00082379"/>
    <w:rsid w:val="000823E4"/>
    <w:rsid w:val="000824C7"/>
    <w:rsid w:val="000824FE"/>
    <w:rsid w:val="0008250C"/>
    <w:rsid w:val="00082722"/>
    <w:rsid w:val="00082872"/>
    <w:rsid w:val="000829A4"/>
    <w:rsid w:val="000829E6"/>
    <w:rsid w:val="00082B1F"/>
    <w:rsid w:val="00082B84"/>
    <w:rsid w:val="00082C40"/>
    <w:rsid w:val="00082CC0"/>
    <w:rsid w:val="00082EAD"/>
    <w:rsid w:val="00082F02"/>
    <w:rsid w:val="00083117"/>
    <w:rsid w:val="00083241"/>
    <w:rsid w:val="0008349C"/>
    <w:rsid w:val="0008356D"/>
    <w:rsid w:val="00083654"/>
    <w:rsid w:val="0008383D"/>
    <w:rsid w:val="000838F4"/>
    <w:rsid w:val="0008398C"/>
    <w:rsid w:val="00083ACC"/>
    <w:rsid w:val="00083CB0"/>
    <w:rsid w:val="00083D03"/>
    <w:rsid w:val="00083FB7"/>
    <w:rsid w:val="000840AB"/>
    <w:rsid w:val="000840F7"/>
    <w:rsid w:val="00084107"/>
    <w:rsid w:val="0008417E"/>
    <w:rsid w:val="0008419D"/>
    <w:rsid w:val="000841D5"/>
    <w:rsid w:val="00084539"/>
    <w:rsid w:val="000845C0"/>
    <w:rsid w:val="000845C1"/>
    <w:rsid w:val="0008466E"/>
    <w:rsid w:val="0008471E"/>
    <w:rsid w:val="000849C5"/>
    <w:rsid w:val="00084B02"/>
    <w:rsid w:val="00084D0F"/>
    <w:rsid w:val="000850AF"/>
    <w:rsid w:val="000851B5"/>
    <w:rsid w:val="00085384"/>
    <w:rsid w:val="000855BE"/>
    <w:rsid w:val="000856A2"/>
    <w:rsid w:val="000857F9"/>
    <w:rsid w:val="00085B70"/>
    <w:rsid w:val="00085B73"/>
    <w:rsid w:val="00085B90"/>
    <w:rsid w:val="00085C06"/>
    <w:rsid w:val="00085E8B"/>
    <w:rsid w:val="00086032"/>
    <w:rsid w:val="00086033"/>
    <w:rsid w:val="000860CF"/>
    <w:rsid w:val="000861BE"/>
    <w:rsid w:val="00086276"/>
    <w:rsid w:val="0008627F"/>
    <w:rsid w:val="00086302"/>
    <w:rsid w:val="00086316"/>
    <w:rsid w:val="0008635F"/>
    <w:rsid w:val="000864E1"/>
    <w:rsid w:val="00086670"/>
    <w:rsid w:val="00086772"/>
    <w:rsid w:val="0008687C"/>
    <w:rsid w:val="000868B6"/>
    <w:rsid w:val="00086A48"/>
    <w:rsid w:val="00086B64"/>
    <w:rsid w:val="00086C61"/>
    <w:rsid w:val="00086C72"/>
    <w:rsid w:val="00086C9B"/>
    <w:rsid w:val="00086E34"/>
    <w:rsid w:val="00087074"/>
    <w:rsid w:val="000871CF"/>
    <w:rsid w:val="000873D6"/>
    <w:rsid w:val="000877B0"/>
    <w:rsid w:val="00087907"/>
    <w:rsid w:val="00087A25"/>
    <w:rsid w:val="00087A95"/>
    <w:rsid w:val="00087BEA"/>
    <w:rsid w:val="00087C19"/>
    <w:rsid w:val="00087C9A"/>
    <w:rsid w:val="00087CD7"/>
    <w:rsid w:val="0009009C"/>
    <w:rsid w:val="00090217"/>
    <w:rsid w:val="00090353"/>
    <w:rsid w:val="0009046A"/>
    <w:rsid w:val="000904F6"/>
    <w:rsid w:val="00090885"/>
    <w:rsid w:val="0009091F"/>
    <w:rsid w:val="00090A67"/>
    <w:rsid w:val="00090A71"/>
    <w:rsid w:val="00090A82"/>
    <w:rsid w:val="00090B60"/>
    <w:rsid w:val="00090BE9"/>
    <w:rsid w:val="00090CCA"/>
    <w:rsid w:val="00090D59"/>
    <w:rsid w:val="00090E3E"/>
    <w:rsid w:val="000910DB"/>
    <w:rsid w:val="000912F6"/>
    <w:rsid w:val="00091527"/>
    <w:rsid w:val="000915F7"/>
    <w:rsid w:val="00091608"/>
    <w:rsid w:val="00091779"/>
    <w:rsid w:val="00091A6F"/>
    <w:rsid w:val="00091AC9"/>
    <w:rsid w:val="00091D45"/>
    <w:rsid w:val="00091D88"/>
    <w:rsid w:val="00091F7D"/>
    <w:rsid w:val="00092046"/>
    <w:rsid w:val="000920AA"/>
    <w:rsid w:val="00092227"/>
    <w:rsid w:val="0009224F"/>
    <w:rsid w:val="000923B3"/>
    <w:rsid w:val="00092452"/>
    <w:rsid w:val="00092474"/>
    <w:rsid w:val="000925A6"/>
    <w:rsid w:val="0009260C"/>
    <w:rsid w:val="00092641"/>
    <w:rsid w:val="00092661"/>
    <w:rsid w:val="000926B2"/>
    <w:rsid w:val="000927DB"/>
    <w:rsid w:val="00092943"/>
    <w:rsid w:val="00092A1F"/>
    <w:rsid w:val="00092AC3"/>
    <w:rsid w:val="00092C16"/>
    <w:rsid w:val="00092D62"/>
    <w:rsid w:val="00092DD9"/>
    <w:rsid w:val="0009332F"/>
    <w:rsid w:val="0009345A"/>
    <w:rsid w:val="00093722"/>
    <w:rsid w:val="00093807"/>
    <w:rsid w:val="00093956"/>
    <w:rsid w:val="00093972"/>
    <w:rsid w:val="00093A25"/>
    <w:rsid w:val="00093B91"/>
    <w:rsid w:val="00093BAF"/>
    <w:rsid w:val="00093BD3"/>
    <w:rsid w:val="00093D33"/>
    <w:rsid w:val="00093FE7"/>
    <w:rsid w:val="00093FF8"/>
    <w:rsid w:val="000940B1"/>
    <w:rsid w:val="000940BD"/>
    <w:rsid w:val="000943D5"/>
    <w:rsid w:val="00094649"/>
    <w:rsid w:val="0009499E"/>
    <w:rsid w:val="00094AA8"/>
    <w:rsid w:val="00094BE1"/>
    <w:rsid w:val="00094CE7"/>
    <w:rsid w:val="00094DFE"/>
    <w:rsid w:val="00094ED3"/>
    <w:rsid w:val="00094EFF"/>
    <w:rsid w:val="0009507E"/>
    <w:rsid w:val="00095185"/>
    <w:rsid w:val="000951CE"/>
    <w:rsid w:val="000952EF"/>
    <w:rsid w:val="0009544C"/>
    <w:rsid w:val="00095717"/>
    <w:rsid w:val="000957CE"/>
    <w:rsid w:val="00095A7D"/>
    <w:rsid w:val="00095DFE"/>
    <w:rsid w:val="0009601F"/>
    <w:rsid w:val="0009610B"/>
    <w:rsid w:val="0009614E"/>
    <w:rsid w:val="0009630F"/>
    <w:rsid w:val="000963EC"/>
    <w:rsid w:val="000963F8"/>
    <w:rsid w:val="000964F0"/>
    <w:rsid w:val="000967EC"/>
    <w:rsid w:val="00096A89"/>
    <w:rsid w:val="00096A8B"/>
    <w:rsid w:val="00096BCA"/>
    <w:rsid w:val="00096BF3"/>
    <w:rsid w:val="00096DC6"/>
    <w:rsid w:val="00096F54"/>
    <w:rsid w:val="00096FCD"/>
    <w:rsid w:val="000970CE"/>
    <w:rsid w:val="0009721E"/>
    <w:rsid w:val="00097272"/>
    <w:rsid w:val="0009727B"/>
    <w:rsid w:val="00097398"/>
    <w:rsid w:val="000974DD"/>
    <w:rsid w:val="0009756E"/>
    <w:rsid w:val="0009759B"/>
    <w:rsid w:val="000975CD"/>
    <w:rsid w:val="000A0067"/>
    <w:rsid w:val="000A01A5"/>
    <w:rsid w:val="000A0218"/>
    <w:rsid w:val="000A0294"/>
    <w:rsid w:val="000A02B9"/>
    <w:rsid w:val="000A045D"/>
    <w:rsid w:val="000A059B"/>
    <w:rsid w:val="000A0653"/>
    <w:rsid w:val="000A0686"/>
    <w:rsid w:val="000A072D"/>
    <w:rsid w:val="000A0964"/>
    <w:rsid w:val="000A0B37"/>
    <w:rsid w:val="000A0B5F"/>
    <w:rsid w:val="000A0D6E"/>
    <w:rsid w:val="000A0DB1"/>
    <w:rsid w:val="000A0EA3"/>
    <w:rsid w:val="000A10A9"/>
    <w:rsid w:val="000A1170"/>
    <w:rsid w:val="000A11EB"/>
    <w:rsid w:val="000A129B"/>
    <w:rsid w:val="000A12F2"/>
    <w:rsid w:val="000A1572"/>
    <w:rsid w:val="000A1623"/>
    <w:rsid w:val="000A1713"/>
    <w:rsid w:val="000A1783"/>
    <w:rsid w:val="000A18AB"/>
    <w:rsid w:val="000A199E"/>
    <w:rsid w:val="000A1A9C"/>
    <w:rsid w:val="000A1CC2"/>
    <w:rsid w:val="000A1DEA"/>
    <w:rsid w:val="000A1ED3"/>
    <w:rsid w:val="000A231A"/>
    <w:rsid w:val="000A25C9"/>
    <w:rsid w:val="000A2648"/>
    <w:rsid w:val="000A2686"/>
    <w:rsid w:val="000A273E"/>
    <w:rsid w:val="000A288F"/>
    <w:rsid w:val="000A2980"/>
    <w:rsid w:val="000A2CBC"/>
    <w:rsid w:val="000A2DBE"/>
    <w:rsid w:val="000A2E2B"/>
    <w:rsid w:val="000A30E3"/>
    <w:rsid w:val="000A31CD"/>
    <w:rsid w:val="000A337B"/>
    <w:rsid w:val="000A339C"/>
    <w:rsid w:val="000A33BB"/>
    <w:rsid w:val="000A341D"/>
    <w:rsid w:val="000A3466"/>
    <w:rsid w:val="000A34CA"/>
    <w:rsid w:val="000A3572"/>
    <w:rsid w:val="000A3662"/>
    <w:rsid w:val="000A3788"/>
    <w:rsid w:val="000A37E0"/>
    <w:rsid w:val="000A3816"/>
    <w:rsid w:val="000A391D"/>
    <w:rsid w:val="000A3A41"/>
    <w:rsid w:val="000A3C70"/>
    <w:rsid w:val="000A3D10"/>
    <w:rsid w:val="000A3DD8"/>
    <w:rsid w:val="000A3F89"/>
    <w:rsid w:val="000A3FCB"/>
    <w:rsid w:val="000A40A9"/>
    <w:rsid w:val="000A423A"/>
    <w:rsid w:val="000A429A"/>
    <w:rsid w:val="000A4308"/>
    <w:rsid w:val="000A44FC"/>
    <w:rsid w:val="000A4561"/>
    <w:rsid w:val="000A49E8"/>
    <w:rsid w:val="000A4B51"/>
    <w:rsid w:val="000A4CCA"/>
    <w:rsid w:val="000A4CD3"/>
    <w:rsid w:val="000A4EFE"/>
    <w:rsid w:val="000A5029"/>
    <w:rsid w:val="000A5367"/>
    <w:rsid w:val="000A54F0"/>
    <w:rsid w:val="000A5596"/>
    <w:rsid w:val="000A580D"/>
    <w:rsid w:val="000A588C"/>
    <w:rsid w:val="000A588E"/>
    <w:rsid w:val="000A59FB"/>
    <w:rsid w:val="000A5BBE"/>
    <w:rsid w:val="000A5D75"/>
    <w:rsid w:val="000A5E29"/>
    <w:rsid w:val="000A6250"/>
    <w:rsid w:val="000A62C5"/>
    <w:rsid w:val="000A67A9"/>
    <w:rsid w:val="000A67CE"/>
    <w:rsid w:val="000A67DA"/>
    <w:rsid w:val="000A681F"/>
    <w:rsid w:val="000A68A7"/>
    <w:rsid w:val="000A6A5A"/>
    <w:rsid w:val="000A6A7B"/>
    <w:rsid w:val="000A6C35"/>
    <w:rsid w:val="000A6E9E"/>
    <w:rsid w:val="000A6EB7"/>
    <w:rsid w:val="000A700F"/>
    <w:rsid w:val="000A70CB"/>
    <w:rsid w:val="000A72CF"/>
    <w:rsid w:val="000A74B7"/>
    <w:rsid w:val="000A7521"/>
    <w:rsid w:val="000A768C"/>
    <w:rsid w:val="000A76CF"/>
    <w:rsid w:val="000A7929"/>
    <w:rsid w:val="000A7987"/>
    <w:rsid w:val="000A799E"/>
    <w:rsid w:val="000A7B23"/>
    <w:rsid w:val="000A7BD8"/>
    <w:rsid w:val="000A7C34"/>
    <w:rsid w:val="000A7CAC"/>
    <w:rsid w:val="000A7CC8"/>
    <w:rsid w:val="000A7F01"/>
    <w:rsid w:val="000B0105"/>
    <w:rsid w:val="000B01F4"/>
    <w:rsid w:val="000B02E0"/>
    <w:rsid w:val="000B03A0"/>
    <w:rsid w:val="000B06BC"/>
    <w:rsid w:val="000B0703"/>
    <w:rsid w:val="000B0720"/>
    <w:rsid w:val="000B07B3"/>
    <w:rsid w:val="000B0819"/>
    <w:rsid w:val="000B0A5B"/>
    <w:rsid w:val="000B0C76"/>
    <w:rsid w:val="000B0D21"/>
    <w:rsid w:val="000B0E74"/>
    <w:rsid w:val="000B0FED"/>
    <w:rsid w:val="000B1046"/>
    <w:rsid w:val="000B1236"/>
    <w:rsid w:val="000B126D"/>
    <w:rsid w:val="000B13E9"/>
    <w:rsid w:val="000B13F3"/>
    <w:rsid w:val="000B15A3"/>
    <w:rsid w:val="000B16B7"/>
    <w:rsid w:val="000B170A"/>
    <w:rsid w:val="000B1729"/>
    <w:rsid w:val="000B177C"/>
    <w:rsid w:val="000B179D"/>
    <w:rsid w:val="000B1881"/>
    <w:rsid w:val="000B1B44"/>
    <w:rsid w:val="000B1C94"/>
    <w:rsid w:val="000B1CF4"/>
    <w:rsid w:val="000B1D47"/>
    <w:rsid w:val="000B1E9A"/>
    <w:rsid w:val="000B1F50"/>
    <w:rsid w:val="000B203D"/>
    <w:rsid w:val="000B205D"/>
    <w:rsid w:val="000B209A"/>
    <w:rsid w:val="000B20FB"/>
    <w:rsid w:val="000B2105"/>
    <w:rsid w:val="000B2720"/>
    <w:rsid w:val="000B27A1"/>
    <w:rsid w:val="000B2839"/>
    <w:rsid w:val="000B2957"/>
    <w:rsid w:val="000B2B29"/>
    <w:rsid w:val="000B2BD9"/>
    <w:rsid w:val="000B2C78"/>
    <w:rsid w:val="000B2F59"/>
    <w:rsid w:val="000B2FDD"/>
    <w:rsid w:val="000B328E"/>
    <w:rsid w:val="000B331F"/>
    <w:rsid w:val="000B33FE"/>
    <w:rsid w:val="000B3408"/>
    <w:rsid w:val="000B3411"/>
    <w:rsid w:val="000B345A"/>
    <w:rsid w:val="000B366A"/>
    <w:rsid w:val="000B3763"/>
    <w:rsid w:val="000B38D2"/>
    <w:rsid w:val="000B38F3"/>
    <w:rsid w:val="000B3981"/>
    <w:rsid w:val="000B3A15"/>
    <w:rsid w:val="000B3AB2"/>
    <w:rsid w:val="000B3C89"/>
    <w:rsid w:val="000B3F01"/>
    <w:rsid w:val="000B3F82"/>
    <w:rsid w:val="000B4098"/>
    <w:rsid w:val="000B412F"/>
    <w:rsid w:val="000B421C"/>
    <w:rsid w:val="000B42F2"/>
    <w:rsid w:val="000B4425"/>
    <w:rsid w:val="000B47D0"/>
    <w:rsid w:val="000B49F3"/>
    <w:rsid w:val="000B4AE1"/>
    <w:rsid w:val="000B4BCD"/>
    <w:rsid w:val="000B4C58"/>
    <w:rsid w:val="000B4E88"/>
    <w:rsid w:val="000B4FBA"/>
    <w:rsid w:val="000B52C4"/>
    <w:rsid w:val="000B5461"/>
    <w:rsid w:val="000B558C"/>
    <w:rsid w:val="000B56F9"/>
    <w:rsid w:val="000B575B"/>
    <w:rsid w:val="000B590B"/>
    <w:rsid w:val="000B59B3"/>
    <w:rsid w:val="000B5A5F"/>
    <w:rsid w:val="000B5C7E"/>
    <w:rsid w:val="000B5DAF"/>
    <w:rsid w:val="000B603E"/>
    <w:rsid w:val="000B6090"/>
    <w:rsid w:val="000B644B"/>
    <w:rsid w:val="000B65CF"/>
    <w:rsid w:val="000B695E"/>
    <w:rsid w:val="000B6DE0"/>
    <w:rsid w:val="000B71CC"/>
    <w:rsid w:val="000B7218"/>
    <w:rsid w:val="000B7226"/>
    <w:rsid w:val="000B750A"/>
    <w:rsid w:val="000B78AD"/>
    <w:rsid w:val="000B78D0"/>
    <w:rsid w:val="000B7A60"/>
    <w:rsid w:val="000B7EEE"/>
    <w:rsid w:val="000B7F82"/>
    <w:rsid w:val="000C0034"/>
    <w:rsid w:val="000C005D"/>
    <w:rsid w:val="000C0365"/>
    <w:rsid w:val="000C0370"/>
    <w:rsid w:val="000C0387"/>
    <w:rsid w:val="000C04B1"/>
    <w:rsid w:val="000C051E"/>
    <w:rsid w:val="000C0580"/>
    <w:rsid w:val="000C06B3"/>
    <w:rsid w:val="000C06CA"/>
    <w:rsid w:val="000C0759"/>
    <w:rsid w:val="000C0776"/>
    <w:rsid w:val="000C07BF"/>
    <w:rsid w:val="000C0864"/>
    <w:rsid w:val="000C088E"/>
    <w:rsid w:val="000C0946"/>
    <w:rsid w:val="000C099A"/>
    <w:rsid w:val="000C0B10"/>
    <w:rsid w:val="000C0C66"/>
    <w:rsid w:val="000C0C9D"/>
    <w:rsid w:val="000C0FD3"/>
    <w:rsid w:val="000C16D5"/>
    <w:rsid w:val="000C1771"/>
    <w:rsid w:val="000C1822"/>
    <w:rsid w:val="000C18BA"/>
    <w:rsid w:val="000C194F"/>
    <w:rsid w:val="000C1C2C"/>
    <w:rsid w:val="000C1D48"/>
    <w:rsid w:val="000C1E68"/>
    <w:rsid w:val="000C2123"/>
    <w:rsid w:val="000C21FE"/>
    <w:rsid w:val="000C226B"/>
    <w:rsid w:val="000C22C7"/>
    <w:rsid w:val="000C2333"/>
    <w:rsid w:val="000C2450"/>
    <w:rsid w:val="000C25A4"/>
    <w:rsid w:val="000C26C0"/>
    <w:rsid w:val="000C2842"/>
    <w:rsid w:val="000C2A4A"/>
    <w:rsid w:val="000C2C47"/>
    <w:rsid w:val="000C2CC1"/>
    <w:rsid w:val="000C2DC2"/>
    <w:rsid w:val="000C2E8F"/>
    <w:rsid w:val="000C2FDA"/>
    <w:rsid w:val="000C3347"/>
    <w:rsid w:val="000C33F8"/>
    <w:rsid w:val="000C3459"/>
    <w:rsid w:val="000C352C"/>
    <w:rsid w:val="000C382A"/>
    <w:rsid w:val="000C3986"/>
    <w:rsid w:val="000C3AC8"/>
    <w:rsid w:val="000C3B41"/>
    <w:rsid w:val="000C3D0A"/>
    <w:rsid w:val="000C3D32"/>
    <w:rsid w:val="000C3DE0"/>
    <w:rsid w:val="000C3E03"/>
    <w:rsid w:val="000C3EEF"/>
    <w:rsid w:val="000C3F8E"/>
    <w:rsid w:val="000C4142"/>
    <w:rsid w:val="000C4295"/>
    <w:rsid w:val="000C432D"/>
    <w:rsid w:val="000C4478"/>
    <w:rsid w:val="000C45E1"/>
    <w:rsid w:val="000C45E2"/>
    <w:rsid w:val="000C45E3"/>
    <w:rsid w:val="000C4788"/>
    <w:rsid w:val="000C479F"/>
    <w:rsid w:val="000C4846"/>
    <w:rsid w:val="000C4A0A"/>
    <w:rsid w:val="000C4D41"/>
    <w:rsid w:val="000C4D8A"/>
    <w:rsid w:val="000C4E1A"/>
    <w:rsid w:val="000C4F26"/>
    <w:rsid w:val="000C519B"/>
    <w:rsid w:val="000C51D9"/>
    <w:rsid w:val="000C53C3"/>
    <w:rsid w:val="000C5514"/>
    <w:rsid w:val="000C572B"/>
    <w:rsid w:val="000C5765"/>
    <w:rsid w:val="000C57CA"/>
    <w:rsid w:val="000C5851"/>
    <w:rsid w:val="000C5956"/>
    <w:rsid w:val="000C5966"/>
    <w:rsid w:val="000C5B66"/>
    <w:rsid w:val="000C5DB2"/>
    <w:rsid w:val="000C5DC6"/>
    <w:rsid w:val="000C5E54"/>
    <w:rsid w:val="000C5EE7"/>
    <w:rsid w:val="000C5FAF"/>
    <w:rsid w:val="000C6110"/>
    <w:rsid w:val="000C6162"/>
    <w:rsid w:val="000C61AE"/>
    <w:rsid w:val="000C61BB"/>
    <w:rsid w:val="000C651F"/>
    <w:rsid w:val="000C65AB"/>
    <w:rsid w:val="000C666A"/>
    <w:rsid w:val="000C670E"/>
    <w:rsid w:val="000C6999"/>
    <w:rsid w:val="000C6A49"/>
    <w:rsid w:val="000C6B5A"/>
    <w:rsid w:val="000C6D34"/>
    <w:rsid w:val="000C6F68"/>
    <w:rsid w:val="000C6FEC"/>
    <w:rsid w:val="000C708F"/>
    <w:rsid w:val="000C7095"/>
    <w:rsid w:val="000C7104"/>
    <w:rsid w:val="000C7182"/>
    <w:rsid w:val="000C71AE"/>
    <w:rsid w:val="000C74A7"/>
    <w:rsid w:val="000C75CA"/>
    <w:rsid w:val="000C76A8"/>
    <w:rsid w:val="000C773B"/>
    <w:rsid w:val="000C78FF"/>
    <w:rsid w:val="000C7A2C"/>
    <w:rsid w:val="000C7BF5"/>
    <w:rsid w:val="000C7C83"/>
    <w:rsid w:val="000C7CB3"/>
    <w:rsid w:val="000C7F8A"/>
    <w:rsid w:val="000D00F5"/>
    <w:rsid w:val="000D049C"/>
    <w:rsid w:val="000D0538"/>
    <w:rsid w:val="000D05B3"/>
    <w:rsid w:val="000D05F1"/>
    <w:rsid w:val="000D06C2"/>
    <w:rsid w:val="000D073C"/>
    <w:rsid w:val="000D0745"/>
    <w:rsid w:val="000D07D8"/>
    <w:rsid w:val="000D08B5"/>
    <w:rsid w:val="000D0ACA"/>
    <w:rsid w:val="000D0B6E"/>
    <w:rsid w:val="000D0B78"/>
    <w:rsid w:val="000D0B9E"/>
    <w:rsid w:val="000D0C19"/>
    <w:rsid w:val="000D0CCC"/>
    <w:rsid w:val="000D0D00"/>
    <w:rsid w:val="000D0DB8"/>
    <w:rsid w:val="000D0DE3"/>
    <w:rsid w:val="000D0EC6"/>
    <w:rsid w:val="000D10C0"/>
    <w:rsid w:val="000D1254"/>
    <w:rsid w:val="000D14CC"/>
    <w:rsid w:val="000D17DA"/>
    <w:rsid w:val="000D1833"/>
    <w:rsid w:val="000D199B"/>
    <w:rsid w:val="000D1A69"/>
    <w:rsid w:val="000D1A6B"/>
    <w:rsid w:val="000D1AB9"/>
    <w:rsid w:val="000D1CC9"/>
    <w:rsid w:val="000D1FE0"/>
    <w:rsid w:val="000D219C"/>
    <w:rsid w:val="000D221C"/>
    <w:rsid w:val="000D2298"/>
    <w:rsid w:val="000D2333"/>
    <w:rsid w:val="000D2335"/>
    <w:rsid w:val="000D248B"/>
    <w:rsid w:val="000D24CD"/>
    <w:rsid w:val="000D2753"/>
    <w:rsid w:val="000D280F"/>
    <w:rsid w:val="000D28AF"/>
    <w:rsid w:val="000D2979"/>
    <w:rsid w:val="000D2B5B"/>
    <w:rsid w:val="000D2B86"/>
    <w:rsid w:val="000D2BAF"/>
    <w:rsid w:val="000D30FB"/>
    <w:rsid w:val="000D312D"/>
    <w:rsid w:val="000D323B"/>
    <w:rsid w:val="000D33B4"/>
    <w:rsid w:val="000D3455"/>
    <w:rsid w:val="000D37DE"/>
    <w:rsid w:val="000D38B2"/>
    <w:rsid w:val="000D3911"/>
    <w:rsid w:val="000D3952"/>
    <w:rsid w:val="000D3995"/>
    <w:rsid w:val="000D39FD"/>
    <w:rsid w:val="000D3A44"/>
    <w:rsid w:val="000D3A8F"/>
    <w:rsid w:val="000D3D56"/>
    <w:rsid w:val="000D3D65"/>
    <w:rsid w:val="000D3EDB"/>
    <w:rsid w:val="000D3F5A"/>
    <w:rsid w:val="000D4017"/>
    <w:rsid w:val="000D403E"/>
    <w:rsid w:val="000D4071"/>
    <w:rsid w:val="000D41FB"/>
    <w:rsid w:val="000D4418"/>
    <w:rsid w:val="000D46E0"/>
    <w:rsid w:val="000D47FF"/>
    <w:rsid w:val="000D48AC"/>
    <w:rsid w:val="000D4901"/>
    <w:rsid w:val="000D4EDF"/>
    <w:rsid w:val="000D5008"/>
    <w:rsid w:val="000D50A0"/>
    <w:rsid w:val="000D511E"/>
    <w:rsid w:val="000D5187"/>
    <w:rsid w:val="000D54AE"/>
    <w:rsid w:val="000D5565"/>
    <w:rsid w:val="000D575F"/>
    <w:rsid w:val="000D596B"/>
    <w:rsid w:val="000D5AB7"/>
    <w:rsid w:val="000D5E25"/>
    <w:rsid w:val="000D5E5A"/>
    <w:rsid w:val="000D5E9D"/>
    <w:rsid w:val="000D5FC5"/>
    <w:rsid w:val="000D6058"/>
    <w:rsid w:val="000D6121"/>
    <w:rsid w:val="000D654C"/>
    <w:rsid w:val="000D6601"/>
    <w:rsid w:val="000D66D1"/>
    <w:rsid w:val="000D673E"/>
    <w:rsid w:val="000D6854"/>
    <w:rsid w:val="000D6971"/>
    <w:rsid w:val="000D6976"/>
    <w:rsid w:val="000D6AF0"/>
    <w:rsid w:val="000D6B8C"/>
    <w:rsid w:val="000D6BC5"/>
    <w:rsid w:val="000D6C51"/>
    <w:rsid w:val="000D7081"/>
    <w:rsid w:val="000D7101"/>
    <w:rsid w:val="000D71CC"/>
    <w:rsid w:val="000D723F"/>
    <w:rsid w:val="000D72A9"/>
    <w:rsid w:val="000D7391"/>
    <w:rsid w:val="000D7520"/>
    <w:rsid w:val="000D7593"/>
    <w:rsid w:val="000D7655"/>
    <w:rsid w:val="000D765E"/>
    <w:rsid w:val="000D76D6"/>
    <w:rsid w:val="000D7710"/>
    <w:rsid w:val="000D7896"/>
    <w:rsid w:val="000D79DC"/>
    <w:rsid w:val="000D79F2"/>
    <w:rsid w:val="000D7C67"/>
    <w:rsid w:val="000D7C94"/>
    <w:rsid w:val="000E0062"/>
    <w:rsid w:val="000E0302"/>
    <w:rsid w:val="000E034D"/>
    <w:rsid w:val="000E0369"/>
    <w:rsid w:val="000E04A4"/>
    <w:rsid w:val="000E06F1"/>
    <w:rsid w:val="000E0773"/>
    <w:rsid w:val="000E0CD0"/>
    <w:rsid w:val="000E0D18"/>
    <w:rsid w:val="000E0D44"/>
    <w:rsid w:val="000E1019"/>
    <w:rsid w:val="000E11C6"/>
    <w:rsid w:val="000E11F9"/>
    <w:rsid w:val="000E12F8"/>
    <w:rsid w:val="000E140C"/>
    <w:rsid w:val="000E1718"/>
    <w:rsid w:val="000E1A14"/>
    <w:rsid w:val="000E1B04"/>
    <w:rsid w:val="000E1CA2"/>
    <w:rsid w:val="000E1D2C"/>
    <w:rsid w:val="000E2166"/>
    <w:rsid w:val="000E22C2"/>
    <w:rsid w:val="000E2395"/>
    <w:rsid w:val="000E2474"/>
    <w:rsid w:val="000E24D0"/>
    <w:rsid w:val="000E251D"/>
    <w:rsid w:val="000E2578"/>
    <w:rsid w:val="000E26F6"/>
    <w:rsid w:val="000E27F4"/>
    <w:rsid w:val="000E28CB"/>
    <w:rsid w:val="000E29CA"/>
    <w:rsid w:val="000E2ADD"/>
    <w:rsid w:val="000E2B53"/>
    <w:rsid w:val="000E3120"/>
    <w:rsid w:val="000E3149"/>
    <w:rsid w:val="000E3196"/>
    <w:rsid w:val="000E3286"/>
    <w:rsid w:val="000E32C6"/>
    <w:rsid w:val="000E341C"/>
    <w:rsid w:val="000E35BC"/>
    <w:rsid w:val="000E387C"/>
    <w:rsid w:val="000E391A"/>
    <w:rsid w:val="000E3A06"/>
    <w:rsid w:val="000E3A15"/>
    <w:rsid w:val="000E3B6C"/>
    <w:rsid w:val="000E3D1D"/>
    <w:rsid w:val="000E3FCF"/>
    <w:rsid w:val="000E40AA"/>
    <w:rsid w:val="000E4210"/>
    <w:rsid w:val="000E42AE"/>
    <w:rsid w:val="000E42BD"/>
    <w:rsid w:val="000E4490"/>
    <w:rsid w:val="000E4654"/>
    <w:rsid w:val="000E4880"/>
    <w:rsid w:val="000E48A5"/>
    <w:rsid w:val="000E4918"/>
    <w:rsid w:val="000E49CB"/>
    <w:rsid w:val="000E4B78"/>
    <w:rsid w:val="000E4BB5"/>
    <w:rsid w:val="000E4BF4"/>
    <w:rsid w:val="000E511E"/>
    <w:rsid w:val="000E53FE"/>
    <w:rsid w:val="000E551D"/>
    <w:rsid w:val="000E5545"/>
    <w:rsid w:val="000E5599"/>
    <w:rsid w:val="000E55C6"/>
    <w:rsid w:val="000E581A"/>
    <w:rsid w:val="000E5900"/>
    <w:rsid w:val="000E5CB4"/>
    <w:rsid w:val="000E5CB8"/>
    <w:rsid w:val="000E5D03"/>
    <w:rsid w:val="000E5DCC"/>
    <w:rsid w:val="000E5EB1"/>
    <w:rsid w:val="000E5F00"/>
    <w:rsid w:val="000E6133"/>
    <w:rsid w:val="000E626A"/>
    <w:rsid w:val="000E62EB"/>
    <w:rsid w:val="000E65C0"/>
    <w:rsid w:val="000E6615"/>
    <w:rsid w:val="000E68B4"/>
    <w:rsid w:val="000E6969"/>
    <w:rsid w:val="000E6A6E"/>
    <w:rsid w:val="000E6BF9"/>
    <w:rsid w:val="000E6CE2"/>
    <w:rsid w:val="000E6CEA"/>
    <w:rsid w:val="000E6D06"/>
    <w:rsid w:val="000E6F77"/>
    <w:rsid w:val="000E705D"/>
    <w:rsid w:val="000E72B1"/>
    <w:rsid w:val="000E73AD"/>
    <w:rsid w:val="000E746C"/>
    <w:rsid w:val="000E74E0"/>
    <w:rsid w:val="000E74E2"/>
    <w:rsid w:val="000E7584"/>
    <w:rsid w:val="000E7823"/>
    <w:rsid w:val="000E79EC"/>
    <w:rsid w:val="000E7D39"/>
    <w:rsid w:val="000E7D68"/>
    <w:rsid w:val="000E7E13"/>
    <w:rsid w:val="000E7E65"/>
    <w:rsid w:val="000E7E81"/>
    <w:rsid w:val="000E7FCD"/>
    <w:rsid w:val="000F004B"/>
    <w:rsid w:val="000F02B5"/>
    <w:rsid w:val="000F0350"/>
    <w:rsid w:val="000F0516"/>
    <w:rsid w:val="000F0569"/>
    <w:rsid w:val="000F05D2"/>
    <w:rsid w:val="000F0606"/>
    <w:rsid w:val="000F06B1"/>
    <w:rsid w:val="000F0848"/>
    <w:rsid w:val="000F0881"/>
    <w:rsid w:val="000F08E7"/>
    <w:rsid w:val="000F0A90"/>
    <w:rsid w:val="000F0C4D"/>
    <w:rsid w:val="000F0C4F"/>
    <w:rsid w:val="000F0CAA"/>
    <w:rsid w:val="000F0DAC"/>
    <w:rsid w:val="000F0E69"/>
    <w:rsid w:val="000F0F60"/>
    <w:rsid w:val="000F0FB0"/>
    <w:rsid w:val="000F0FC2"/>
    <w:rsid w:val="000F176F"/>
    <w:rsid w:val="000F1898"/>
    <w:rsid w:val="000F18A9"/>
    <w:rsid w:val="000F1C35"/>
    <w:rsid w:val="000F1C46"/>
    <w:rsid w:val="000F1CB8"/>
    <w:rsid w:val="000F1DB8"/>
    <w:rsid w:val="000F2096"/>
    <w:rsid w:val="000F2109"/>
    <w:rsid w:val="000F22C4"/>
    <w:rsid w:val="000F233E"/>
    <w:rsid w:val="000F2423"/>
    <w:rsid w:val="000F24E3"/>
    <w:rsid w:val="000F2553"/>
    <w:rsid w:val="000F25E8"/>
    <w:rsid w:val="000F26ED"/>
    <w:rsid w:val="000F28EA"/>
    <w:rsid w:val="000F29D8"/>
    <w:rsid w:val="000F2A46"/>
    <w:rsid w:val="000F2B7F"/>
    <w:rsid w:val="000F2CF7"/>
    <w:rsid w:val="000F2D73"/>
    <w:rsid w:val="000F2E90"/>
    <w:rsid w:val="000F2F42"/>
    <w:rsid w:val="000F3309"/>
    <w:rsid w:val="000F3447"/>
    <w:rsid w:val="000F3449"/>
    <w:rsid w:val="000F346F"/>
    <w:rsid w:val="000F3498"/>
    <w:rsid w:val="000F371E"/>
    <w:rsid w:val="000F3817"/>
    <w:rsid w:val="000F3899"/>
    <w:rsid w:val="000F389A"/>
    <w:rsid w:val="000F3903"/>
    <w:rsid w:val="000F3947"/>
    <w:rsid w:val="000F3A78"/>
    <w:rsid w:val="000F3BB8"/>
    <w:rsid w:val="000F3D72"/>
    <w:rsid w:val="000F3DEB"/>
    <w:rsid w:val="000F3E52"/>
    <w:rsid w:val="000F3F2C"/>
    <w:rsid w:val="000F410E"/>
    <w:rsid w:val="000F4234"/>
    <w:rsid w:val="000F42B7"/>
    <w:rsid w:val="000F461B"/>
    <w:rsid w:val="000F46AE"/>
    <w:rsid w:val="000F47B7"/>
    <w:rsid w:val="000F47E7"/>
    <w:rsid w:val="000F480A"/>
    <w:rsid w:val="000F4B22"/>
    <w:rsid w:val="000F4CEF"/>
    <w:rsid w:val="000F4E6E"/>
    <w:rsid w:val="000F51F7"/>
    <w:rsid w:val="000F5256"/>
    <w:rsid w:val="000F525A"/>
    <w:rsid w:val="000F52B1"/>
    <w:rsid w:val="000F54D1"/>
    <w:rsid w:val="000F551B"/>
    <w:rsid w:val="000F55B7"/>
    <w:rsid w:val="000F5786"/>
    <w:rsid w:val="000F5AE0"/>
    <w:rsid w:val="000F5AE7"/>
    <w:rsid w:val="000F5C66"/>
    <w:rsid w:val="000F5C75"/>
    <w:rsid w:val="000F6205"/>
    <w:rsid w:val="000F629E"/>
    <w:rsid w:val="000F6AD7"/>
    <w:rsid w:val="000F6B44"/>
    <w:rsid w:val="000F6C5D"/>
    <w:rsid w:val="000F6C82"/>
    <w:rsid w:val="000F6CD8"/>
    <w:rsid w:val="000F6CDE"/>
    <w:rsid w:val="000F6D91"/>
    <w:rsid w:val="000F6F49"/>
    <w:rsid w:val="000F71D4"/>
    <w:rsid w:val="000F732D"/>
    <w:rsid w:val="000F7571"/>
    <w:rsid w:val="000F7582"/>
    <w:rsid w:val="000F7869"/>
    <w:rsid w:val="000F79AE"/>
    <w:rsid w:val="000F7B82"/>
    <w:rsid w:val="000F7BC2"/>
    <w:rsid w:val="000F7C54"/>
    <w:rsid w:val="000F7D97"/>
    <w:rsid w:val="000F7EC9"/>
    <w:rsid w:val="00100014"/>
    <w:rsid w:val="001000E2"/>
    <w:rsid w:val="00100273"/>
    <w:rsid w:val="0010029B"/>
    <w:rsid w:val="0010041F"/>
    <w:rsid w:val="0010047C"/>
    <w:rsid w:val="001004C0"/>
    <w:rsid w:val="0010056C"/>
    <w:rsid w:val="00100600"/>
    <w:rsid w:val="0010081C"/>
    <w:rsid w:val="001009DE"/>
    <w:rsid w:val="00100BA9"/>
    <w:rsid w:val="00100BB0"/>
    <w:rsid w:val="00100CE0"/>
    <w:rsid w:val="00100D2A"/>
    <w:rsid w:val="00100DC2"/>
    <w:rsid w:val="00100E79"/>
    <w:rsid w:val="00100F9B"/>
    <w:rsid w:val="00100FFF"/>
    <w:rsid w:val="0010138E"/>
    <w:rsid w:val="00101561"/>
    <w:rsid w:val="001017F8"/>
    <w:rsid w:val="001018D1"/>
    <w:rsid w:val="00101941"/>
    <w:rsid w:val="00101B3F"/>
    <w:rsid w:val="00101C0D"/>
    <w:rsid w:val="00101C1F"/>
    <w:rsid w:val="00101CB0"/>
    <w:rsid w:val="00101E96"/>
    <w:rsid w:val="00101FA3"/>
    <w:rsid w:val="00102046"/>
    <w:rsid w:val="00102136"/>
    <w:rsid w:val="0010216D"/>
    <w:rsid w:val="00102216"/>
    <w:rsid w:val="00102319"/>
    <w:rsid w:val="0010248F"/>
    <w:rsid w:val="00102494"/>
    <w:rsid w:val="00102516"/>
    <w:rsid w:val="001027FA"/>
    <w:rsid w:val="0010291D"/>
    <w:rsid w:val="00102B90"/>
    <w:rsid w:val="00102C47"/>
    <w:rsid w:val="00102CB5"/>
    <w:rsid w:val="00102D5E"/>
    <w:rsid w:val="00102DEC"/>
    <w:rsid w:val="00102FAD"/>
    <w:rsid w:val="00103021"/>
    <w:rsid w:val="001032BF"/>
    <w:rsid w:val="00103322"/>
    <w:rsid w:val="00103403"/>
    <w:rsid w:val="001034C3"/>
    <w:rsid w:val="0010358E"/>
    <w:rsid w:val="00103657"/>
    <w:rsid w:val="001036DF"/>
    <w:rsid w:val="001036F6"/>
    <w:rsid w:val="001037B9"/>
    <w:rsid w:val="00103AB0"/>
    <w:rsid w:val="00103C1C"/>
    <w:rsid w:val="00103C2A"/>
    <w:rsid w:val="00103C6B"/>
    <w:rsid w:val="00103E5D"/>
    <w:rsid w:val="00103F39"/>
    <w:rsid w:val="00104158"/>
    <w:rsid w:val="0010440D"/>
    <w:rsid w:val="0010446E"/>
    <w:rsid w:val="00104539"/>
    <w:rsid w:val="00104692"/>
    <w:rsid w:val="0010471F"/>
    <w:rsid w:val="0010477C"/>
    <w:rsid w:val="00104887"/>
    <w:rsid w:val="001048F2"/>
    <w:rsid w:val="001048F5"/>
    <w:rsid w:val="001049C7"/>
    <w:rsid w:val="00104C1B"/>
    <w:rsid w:val="00104EFB"/>
    <w:rsid w:val="0010506F"/>
    <w:rsid w:val="001051E3"/>
    <w:rsid w:val="001051FF"/>
    <w:rsid w:val="00105243"/>
    <w:rsid w:val="00105269"/>
    <w:rsid w:val="001053C1"/>
    <w:rsid w:val="001053E5"/>
    <w:rsid w:val="00105480"/>
    <w:rsid w:val="001055C8"/>
    <w:rsid w:val="001055D4"/>
    <w:rsid w:val="00105666"/>
    <w:rsid w:val="001056A2"/>
    <w:rsid w:val="001058F4"/>
    <w:rsid w:val="00105969"/>
    <w:rsid w:val="001059A6"/>
    <w:rsid w:val="00105A26"/>
    <w:rsid w:val="00105B33"/>
    <w:rsid w:val="00105CB6"/>
    <w:rsid w:val="00105D6E"/>
    <w:rsid w:val="00105D9C"/>
    <w:rsid w:val="00105E0B"/>
    <w:rsid w:val="00105E2F"/>
    <w:rsid w:val="00105F75"/>
    <w:rsid w:val="00105F8C"/>
    <w:rsid w:val="00105FDD"/>
    <w:rsid w:val="00106034"/>
    <w:rsid w:val="0010603C"/>
    <w:rsid w:val="001062F2"/>
    <w:rsid w:val="001063FE"/>
    <w:rsid w:val="00106409"/>
    <w:rsid w:val="0010666F"/>
    <w:rsid w:val="001069B1"/>
    <w:rsid w:val="00106B48"/>
    <w:rsid w:val="00106BFA"/>
    <w:rsid w:val="00106C03"/>
    <w:rsid w:val="00106C7C"/>
    <w:rsid w:val="00107019"/>
    <w:rsid w:val="001070D4"/>
    <w:rsid w:val="0010712D"/>
    <w:rsid w:val="0010723A"/>
    <w:rsid w:val="00107293"/>
    <w:rsid w:val="001072DA"/>
    <w:rsid w:val="00107386"/>
    <w:rsid w:val="0010743B"/>
    <w:rsid w:val="001077C4"/>
    <w:rsid w:val="00107886"/>
    <w:rsid w:val="00107A03"/>
    <w:rsid w:val="00107A0C"/>
    <w:rsid w:val="00107B30"/>
    <w:rsid w:val="00107C3B"/>
    <w:rsid w:val="00107D8B"/>
    <w:rsid w:val="00107F8D"/>
    <w:rsid w:val="0011000C"/>
    <w:rsid w:val="001101AA"/>
    <w:rsid w:val="00110397"/>
    <w:rsid w:val="0011068A"/>
    <w:rsid w:val="001107EC"/>
    <w:rsid w:val="001107EF"/>
    <w:rsid w:val="00110835"/>
    <w:rsid w:val="00110987"/>
    <w:rsid w:val="001109CD"/>
    <w:rsid w:val="00110A4B"/>
    <w:rsid w:val="00110C1F"/>
    <w:rsid w:val="00110CE0"/>
    <w:rsid w:val="00110DA3"/>
    <w:rsid w:val="00111047"/>
    <w:rsid w:val="001111E5"/>
    <w:rsid w:val="0011120E"/>
    <w:rsid w:val="0011122A"/>
    <w:rsid w:val="00111265"/>
    <w:rsid w:val="001112BF"/>
    <w:rsid w:val="001114C7"/>
    <w:rsid w:val="0011175A"/>
    <w:rsid w:val="0011193B"/>
    <w:rsid w:val="0011199A"/>
    <w:rsid w:val="00111A0A"/>
    <w:rsid w:val="00111A9D"/>
    <w:rsid w:val="00111ADB"/>
    <w:rsid w:val="00111B7B"/>
    <w:rsid w:val="00111C7F"/>
    <w:rsid w:val="00111F9A"/>
    <w:rsid w:val="00111FF1"/>
    <w:rsid w:val="0011207E"/>
    <w:rsid w:val="00112084"/>
    <w:rsid w:val="001123AE"/>
    <w:rsid w:val="00112593"/>
    <w:rsid w:val="00112726"/>
    <w:rsid w:val="001129F7"/>
    <w:rsid w:val="00112BF8"/>
    <w:rsid w:val="00112D14"/>
    <w:rsid w:val="00112E00"/>
    <w:rsid w:val="00112E63"/>
    <w:rsid w:val="00112EFD"/>
    <w:rsid w:val="00112F28"/>
    <w:rsid w:val="00112F9E"/>
    <w:rsid w:val="001132FE"/>
    <w:rsid w:val="0011333C"/>
    <w:rsid w:val="001133B5"/>
    <w:rsid w:val="00113856"/>
    <w:rsid w:val="001138E7"/>
    <w:rsid w:val="001140D8"/>
    <w:rsid w:val="00114247"/>
    <w:rsid w:val="00114296"/>
    <w:rsid w:val="00114313"/>
    <w:rsid w:val="00114378"/>
    <w:rsid w:val="001143CC"/>
    <w:rsid w:val="001144C0"/>
    <w:rsid w:val="001144CE"/>
    <w:rsid w:val="001144DE"/>
    <w:rsid w:val="001145D2"/>
    <w:rsid w:val="001146FB"/>
    <w:rsid w:val="00114702"/>
    <w:rsid w:val="0011486E"/>
    <w:rsid w:val="001148E3"/>
    <w:rsid w:val="0011491D"/>
    <w:rsid w:val="0011498E"/>
    <w:rsid w:val="001149A6"/>
    <w:rsid w:val="001149FD"/>
    <w:rsid w:val="00114ACB"/>
    <w:rsid w:val="00114BAD"/>
    <w:rsid w:val="00114C62"/>
    <w:rsid w:val="001150B5"/>
    <w:rsid w:val="001151D7"/>
    <w:rsid w:val="00115252"/>
    <w:rsid w:val="001153E5"/>
    <w:rsid w:val="001154AC"/>
    <w:rsid w:val="00115514"/>
    <w:rsid w:val="001156A8"/>
    <w:rsid w:val="0011571E"/>
    <w:rsid w:val="00115B37"/>
    <w:rsid w:val="00115C70"/>
    <w:rsid w:val="00115CD6"/>
    <w:rsid w:val="00115DC1"/>
    <w:rsid w:val="00115E56"/>
    <w:rsid w:val="00115FC5"/>
    <w:rsid w:val="001160E2"/>
    <w:rsid w:val="001161C7"/>
    <w:rsid w:val="001162EC"/>
    <w:rsid w:val="00116421"/>
    <w:rsid w:val="0011643A"/>
    <w:rsid w:val="001165AA"/>
    <w:rsid w:val="001166A4"/>
    <w:rsid w:val="001167B7"/>
    <w:rsid w:val="00116826"/>
    <w:rsid w:val="00116927"/>
    <w:rsid w:val="00116A99"/>
    <w:rsid w:val="00116CE6"/>
    <w:rsid w:val="00116D3E"/>
    <w:rsid w:val="00116E76"/>
    <w:rsid w:val="0011703C"/>
    <w:rsid w:val="00117156"/>
    <w:rsid w:val="0011719C"/>
    <w:rsid w:val="0011741A"/>
    <w:rsid w:val="0011743D"/>
    <w:rsid w:val="001174EC"/>
    <w:rsid w:val="0011754C"/>
    <w:rsid w:val="001177EF"/>
    <w:rsid w:val="0011799D"/>
    <w:rsid w:val="00117ABF"/>
    <w:rsid w:val="00117B45"/>
    <w:rsid w:val="00117D72"/>
    <w:rsid w:val="00117DA0"/>
    <w:rsid w:val="00117F4A"/>
    <w:rsid w:val="00117F7C"/>
    <w:rsid w:val="00117FE4"/>
    <w:rsid w:val="0012015C"/>
    <w:rsid w:val="00120256"/>
    <w:rsid w:val="001202F2"/>
    <w:rsid w:val="001202FE"/>
    <w:rsid w:val="00120302"/>
    <w:rsid w:val="001205EC"/>
    <w:rsid w:val="00120818"/>
    <w:rsid w:val="00120847"/>
    <w:rsid w:val="001209B0"/>
    <w:rsid w:val="00120E15"/>
    <w:rsid w:val="00120F2F"/>
    <w:rsid w:val="00120FD9"/>
    <w:rsid w:val="0012124C"/>
    <w:rsid w:val="00121317"/>
    <w:rsid w:val="0012133B"/>
    <w:rsid w:val="001213D6"/>
    <w:rsid w:val="001214B1"/>
    <w:rsid w:val="0012152C"/>
    <w:rsid w:val="00121626"/>
    <w:rsid w:val="001216D8"/>
    <w:rsid w:val="00121934"/>
    <w:rsid w:val="001219E5"/>
    <w:rsid w:val="001219F2"/>
    <w:rsid w:val="00121A95"/>
    <w:rsid w:val="00121AA2"/>
    <w:rsid w:val="00121B70"/>
    <w:rsid w:val="00121C08"/>
    <w:rsid w:val="00121F6A"/>
    <w:rsid w:val="00121F94"/>
    <w:rsid w:val="00122195"/>
    <w:rsid w:val="0012229C"/>
    <w:rsid w:val="001222AB"/>
    <w:rsid w:val="00122431"/>
    <w:rsid w:val="0012243A"/>
    <w:rsid w:val="00122516"/>
    <w:rsid w:val="001225D4"/>
    <w:rsid w:val="001226E3"/>
    <w:rsid w:val="00122764"/>
    <w:rsid w:val="00122809"/>
    <w:rsid w:val="00122A79"/>
    <w:rsid w:val="00122AEA"/>
    <w:rsid w:val="00122C3F"/>
    <w:rsid w:val="00122CB0"/>
    <w:rsid w:val="00122D5B"/>
    <w:rsid w:val="00122E83"/>
    <w:rsid w:val="00122EBB"/>
    <w:rsid w:val="00122FF7"/>
    <w:rsid w:val="00123062"/>
    <w:rsid w:val="001230EE"/>
    <w:rsid w:val="00123170"/>
    <w:rsid w:val="00123285"/>
    <w:rsid w:val="00123393"/>
    <w:rsid w:val="0012352C"/>
    <w:rsid w:val="00123602"/>
    <w:rsid w:val="00123608"/>
    <w:rsid w:val="00123897"/>
    <w:rsid w:val="001238D8"/>
    <w:rsid w:val="00123C66"/>
    <w:rsid w:val="00123DB8"/>
    <w:rsid w:val="00123DC8"/>
    <w:rsid w:val="00123DD4"/>
    <w:rsid w:val="001240A7"/>
    <w:rsid w:val="00124125"/>
    <w:rsid w:val="0012427D"/>
    <w:rsid w:val="001242C0"/>
    <w:rsid w:val="001242F6"/>
    <w:rsid w:val="001243A1"/>
    <w:rsid w:val="001243CF"/>
    <w:rsid w:val="0012442E"/>
    <w:rsid w:val="00124476"/>
    <w:rsid w:val="00124481"/>
    <w:rsid w:val="00124503"/>
    <w:rsid w:val="001245F1"/>
    <w:rsid w:val="00124623"/>
    <w:rsid w:val="0012469B"/>
    <w:rsid w:val="00124A1E"/>
    <w:rsid w:val="00124A3F"/>
    <w:rsid w:val="00124EEC"/>
    <w:rsid w:val="00124F5D"/>
    <w:rsid w:val="00124FD9"/>
    <w:rsid w:val="0012506D"/>
    <w:rsid w:val="00125097"/>
    <w:rsid w:val="001250B3"/>
    <w:rsid w:val="0012538E"/>
    <w:rsid w:val="001253B8"/>
    <w:rsid w:val="00125438"/>
    <w:rsid w:val="00125481"/>
    <w:rsid w:val="00125713"/>
    <w:rsid w:val="0012587D"/>
    <w:rsid w:val="00125938"/>
    <w:rsid w:val="001259DD"/>
    <w:rsid w:val="00125B59"/>
    <w:rsid w:val="00125C60"/>
    <w:rsid w:val="00125CB4"/>
    <w:rsid w:val="0012605A"/>
    <w:rsid w:val="001261B1"/>
    <w:rsid w:val="001262F3"/>
    <w:rsid w:val="001264E9"/>
    <w:rsid w:val="00126639"/>
    <w:rsid w:val="0012668E"/>
    <w:rsid w:val="001267E1"/>
    <w:rsid w:val="0012690D"/>
    <w:rsid w:val="00126B28"/>
    <w:rsid w:val="00126C10"/>
    <w:rsid w:val="00126CCF"/>
    <w:rsid w:val="00126E1A"/>
    <w:rsid w:val="00126F66"/>
    <w:rsid w:val="00126F95"/>
    <w:rsid w:val="001270E0"/>
    <w:rsid w:val="00127173"/>
    <w:rsid w:val="00127299"/>
    <w:rsid w:val="00127317"/>
    <w:rsid w:val="00127356"/>
    <w:rsid w:val="00127419"/>
    <w:rsid w:val="001274E9"/>
    <w:rsid w:val="00127579"/>
    <w:rsid w:val="001278CD"/>
    <w:rsid w:val="00127929"/>
    <w:rsid w:val="00127BFD"/>
    <w:rsid w:val="00127D45"/>
    <w:rsid w:val="00127EA3"/>
    <w:rsid w:val="00130144"/>
    <w:rsid w:val="0013020B"/>
    <w:rsid w:val="0013020D"/>
    <w:rsid w:val="0013034F"/>
    <w:rsid w:val="001303D4"/>
    <w:rsid w:val="0013055F"/>
    <w:rsid w:val="00130595"/>
    <w:rsid w:val="00130667"/>
    <w:rsid w:val="00130874"/>
    <w:rsid w:val="001309E6"/>
    <w:rsid w:val="00130A05"/>
    <w:rsid w:val="00130A77"/>
    <w:rsid w:val="00130ADC"/>
    <w:rsid w:val="00130E86"/>
    <w:rsid w:val="00130F0C"/>
    <w:rsid w:val="00130FB2"/>
    <w:rsid w:val="00130FE4"/>
    <w:rsid w:val="00131059"/>
    <w:rsid w:val="0013115D"/>
    <w:rsid w:val="00131301"/>
    <w:rsid w:val="00131318"/>
    <w:rsid w:val="001313F5"/>
    <w:rsid w:val="00131410"/>
    <w:rsid w:val="001314C0"/>
    <w:rsid w:val="0013183D"/>
    <w:rsid w:val="00131A42"/>
    <w:rsid w:val="00132190"/>
    <w:rsid w:val="001321BF"/>
    <w:rsid w:val="001321CE"/>
    <w:rsid w:val="001321E1"/>
    <w:rsid w:val="0013229F"/>
    <w:rsid w:val="00132EA0"/>
    <w:rsid w:val="00132FA8"/>
    <w:rsid w:val="00132FD2"/>
    <w:rsid w:val="0013310F"/>
    <w:rsid w:val="00133176"/>
    <w:rsid w:val="00133488"/>
    <w:rsid w:val="001334A2"/>
    <w:rsid w:val="0013362D"/>
    <w:rsid w:val="0013383D"/>
    <w:rsid w:val="00133887"/>
    <w:rsid w:val="001338DF"/>
    <w:rsid w:val="001338FF"/>
    <w:rsid w:val="0013395A"/>
    <w:rsid w:val="001339FE"/>
    <w:rsid w:val="00133A38"/>
    <w:rsid w:val="00133C4F"/>
    <w:rsid w:val="00133D07"/>
    <w:rsid w:val="00133DE2"/>
    <w:rsid w:val="00133E81"/>
    <w:rsid w:val="00133F1E"/>
    <w:rsid w:val="00133FA0"/>
    <w:rsid w:val="001340AF"/>
    <w:rsid w:val="001341CC"/>
    <w:rsid w:val="001341DF"/>
    <w:rsid w:val="001341ED"/>
    <w:rsid w:val="00134438"/>
    <w:rsid w:val="00134459"/>
    <w:rsid w:val="001344B6"/>
    <w:rsid w:val="00134578"/>
    <w:rsid w:val="00134669"/>
    <w:rsid w:val="00134861"/>
    <w:rsid w:val="0013486F"/>
    <w:rsid w:val="001349BC"/>
    <w:rsid w:val="00134AB5"/>
    <w:rsid w:val="0013509D"/>
    <w:rsid w:val="001350E9"/>
    <w:rsid w:val="0013524D"/>
    <w:rsid w:val="0013526B"/>
    <w:rsid w:val="00135272"/>
    <w:rsid w:val="0013532A"/>
    <w:rsid w:val="00135413"/>
    <w:rsid w:val="001354B4"/>
    <w:rsid w:val="001356F5"/>
    <w:rsid w:val="001357DA"/>
    <w:rsid w:val="00135833"/>
    <w:rsid w:val="00135A66"/>
    <w:rsid w:val="00135BBB"/>
    <w:rsid w:val="00135BE7"/>
    <w:rsid w:val="00135D85"/>
    <w:rsid w:val="00135E9D"/>
    <w:rsid w:val="00135FE0"/>
    <w:rsid w:val="0013621D"/>
    <w:rsid w:val="00136242"/>
    <w:rsid w:val="001364A7"/>
    <w:rsid w:val="0013654C"/>
    <w:rsid w:val="0013679B"/>
    <w:rsid w:val="00136A88"/>
    <w:rsid w:val="00136C2F"/>
    <w:rsid w:val="00136E6D"/>
    <w:rsid w:val="00137186"/>
    <w:rsid w:val="001371BA"/>
    <w:rsid w:val="001372E4"/>
    <w:rsid w:val="00137308"/>
    <w:rsid w:val="00137355"/>
    <w:rsid w:val="001373D6"/>
    <w:rsid w:val="001373DE"/>
    <w:rsid w:val="001374A0"/>
    <w:rsid w:val="00137590"/>
    <w:rsid w:val="001375AB"/>
    <w:rsid w:val="00137742"/>
    <w:rsid w:val="00137780"/>
    <w:rsid w:val="00137B14"/>
    <w:rsid w:val="00137C27"/>
    <w:rsid w:val="00137CFC"/>
    <w:rsid w:val="00137F2B"/>
    <w:rsid w:val="001400E7"/>
    <w:rsid w:val="001400ED"/>
    <w:rsid w:val="001401F3"/>
    <w:rsid w:val="00140227"/>
    <w:rsid w:val="001404C1"/>
    <w:rsid w:val="001405CF"/>
    <w:rsid w:val="00140614"/>
    <w:rsid w:val="00140D56"/>
    <w:rsid w:val="00140F64"/>
    <w:rsid w:val="00140FB7"/>
    <w:rsid w:val="00141051"/>
    <w:rsid w:val="00141434"/>
    <w:rsid w:val="00141644"/>
    <w:rsid w:val="001416FD"/>
    <w:rsid w:val="00141A6C"/>
    <w:rsid w:val="00141B74"/>
    <w:rsid w:val="00141B94"/>
    <w:rsid w:val="00141BBA"/>
    <w:rsid w:val="00141CBB"/>
    <w:rsid w:val="00141E15"/>
    <w:rsid w:val="00141E51"/>
    <w:rsid w:val="00141E64"/>
    <w:rsid w:val="00142081"/>
    <w:rsid w:val="0014219D"/>
    <w:rsid w:val="0014228B"/>
    <w:rsid w:val="001422E5"/>
    <w:rsid w:val="0014234A"/>
    <w:rsid w:val="0014234D"/>
    <w:rsid w:val="001423EB"/>
    <w:rsid w:val="00142476"/>
    <w:rsid w:val="0014257C"/>
    <w:rsid w:val="001427DC"/>
    <w:rsid w:val="001427DE"/>
    <w:rsid w:val="00142928"/>
    <w:rsid w:val="00142A2C"/>
    <w:rsid w:val="00142DA3"/>
    <w:rsid w:val="00142DEA"/>
    <w:rsid w:val="00142E4C"/>
    <w:rsid w:val="00142EB7"/>
    <w:rsid w:val="00142FFD"/>
    <w:rsid w:val="00143167"/>
    <w:rsid w:val="0014336A"/>
    <w:rsid w:val="0014359A"/>
    <w:rsid w:val="001435F3"/>
    <w:rsid w:val="0014361E"/>
    <w:rsid w:val="001436ED"/>
    <w:rsid w:val="00143829"/>
    <w:rsid w:val="00143935"/>
    <w:rsid w:val="001439E9"/>
    <w:rsid w:val="00143A49"/>
    <w:rsid w:val="00143CDF"/>
    <w:rsid w:val="00143E30"/>
    <w:rsid w:val="00143E76"/>
    <w:rsid w:val="00143F53"/>
    <w:rsid w:val="0014406C"/>
    <w:rsid w:val="00144077"/>
    <w:rsid w:val="001443B8"/>
    <w:rsid w:val="00144C18"/>
    <w:rsid w:val="00144C5E"/>
    <w:rsid w:val="00144CCE"/>
    <w:rsid w:val="00144E8D"/>
    <w:rsid w:val="00144FED"/>
    <w:rsid w:val="00145237"/>
    <w:rsid w:val="00145268"/>
    <w:rsid w:val="001452D7"/>
    <w:rsid w:val="0014539F"/>
    <w:rsid w:val="001453D5"/>
    <w:rsid w:val="00145560"/>
    <w:rsid w:val="001455A3"/>
    <w:rsid w:val="001456C9"/>
    <w:rsid w:val="00145748"/>
    <w:rsid w:val="00145ADC"/>
    <w:rsid w:val="00145E60"/>
    <w:rsid w:val="00145EEB"/>
    <w:rsid w:val="00145F46"/>
    <w:rsid w:val="00145FC7"/>
    <w:rsid w:val="00146034"/>
    <w:rsid w:val="00146280"/>
    <w:rsid w:val="001462D6"/>
    <w:rsid w:val="00146425"/>
    <w:rsid w:val="00146710"/>
    <w:rsid w:val="001467F5"/>
    <w:rsid w:val="0014688F"/>
    <w:rsid w:val="001468EB"/>
    <w:rsid w:val="0014694F"/>
    <w:rsid w:val="001469F7"/>
    <w:rsid w:val="00146A2A"/>
    <w:rsid w:val="00146DC2"/>
    <w:rsid w:val="00146E97"/>
    <w:rsid w:val="00146F70"/>
    <w:rsid w:val="00146F84"/>
    <w:rsid w:val="00147045"/>
    <w:rsid w:val="00147089"/>
    <w:rsid w:val="00147216"/>
    <w:rsid w:val="001472BD"/>
    <w:rsid w:val="0014732D"/>
    <w:rsid w:val="001473A0"/>
    <w:rsid w:val="001473A5"/>
    <w:rsid w:val="00147436"/>
    <w:rsid w:val="00147487"/>
    <w:rsid w:val="001474A5"/>
    <w:rsid w:val="00147593"/>
    <w:rsid w:val="00147638"/>
    <w:rsid w:val="00147785"/>
    <w:rsid w:val="001477DB"/>
    <w:rsid w:val="001478A0"/>
    <w:rsid w:val="001479AB"/>
    <w:rsid w:val="001479DE"/>
    <w:rsid w:val="00147A9E"/>
    <w:rsid w:val="00147B4D"/>
    <w:rsid w:val="00147B60"/>
    <w:rsid w:val="00147C5E"/>
    <w:rsid w:val="00147E50"/>
    <w:rsid w:val="00147F67"/>
    <w:rsid w:val="00147F8D"/>
    <w:rsid w:val="001500B5"/>
    <w:rsid w:val="001502C2"/>
    <w:rsid w:val="0015043E"/>
    <w:rsid w:val="00150458"/>
    <w:rsid w:val="00150519"/>
    <w:rsid w:val="00150629"/>
    <w:rsid w:val="0015062A"/>
    <w:rsid w:val="00150694"/>
    <w:rsid w:val="0015092C"/>
    <w:rsid w:val="00150996"/>
    <w:rsid w:val="00150A2B"/>
    <w:rsid w:val="00150AF1"/>
    <w:rsid w:val="00150CC0"/>
    <w:rsid w:val="00150D9B"/>
    <w:rsid w:val="00150EB6"/>
    <w:rsid w:val="00151110"/>
    <w:rsid w:val="0015120E"/>
    <w:rsid w:val="00151229"/>
    <w:rsid w:val="00151345"/>
    <w:rsid w:val="0015140D"/>
    <w:rsid w:val="00151479"/>
    <w:rsid w:val="001515CE"/>
    <w:rsid w:val="00151693"/>
    <w:rsid w:val="001517BC"/>
    <w:rsid w:val="001519C7"/>
    <w:rsid w:val="00151A35"/>
    <w:rsid w:val="00151A6B"/>
    <w:rsid w:val="00151CA2"/>
    <w:rsid w:val="00151E25"/>
    <w:rsid w:val="00151E7B"/>
    <w:rsid w:val="00151FBB"/>
    <w:rsid w:val="00151FE3"/>
    <w:rsid w:val="0015214A"/>
    <w:rsid w:val="00152523"/>
    <w:rsid w:val="00152772"/>
    <w:rsid w:val="0015278E"/>
    <w:rsid w:val="001528F2"/>
    <w:rsid w:val="00152926"/>
    <w:rsid w:val="00152B25"/>
    <w:rsid w:val="00152B69"/>
    <w:rsid w:val="00152BF6"/>
    <w:rsid w:val="00152BFC"/>
    <w:rsid w:val="00152E26"/>
    <w:rsid w:val="00153193"/>
    <w:rsid w:val="00153341"/>
    <w:rsid w:val="00153429"/>
    <w:rsid w:val="00153466"/>
    <w:rsid w:val="00153475"/>
    <w:rsid w:val="001535A8"/>
    <w:rsid w:val="001536E6"/>
    <w:rsid w:val="0015374E"/>
    <w:rsid w:val="00153786"/>
    <w:rsid w:val="0015386D"/>
    <w:rsid w:val="001538A8"/>
    <w:rsid w:val="00153924"/>
    <w:rsid w:val="00153930"/>
    <w:rsid w:val="00153AA2"/>
    <w:rsid w:val="00153B19"/>
    <w:rsid w:val="00153D08"/>
    <w:rsid w:val="0015400A"/>
    <w:rsid w:val="00154010"/>
    <w:rsid w:val="0015406F"/>
    <w:rsid w:val="0015407B"/>
    <w:rsid w:val="0015407D"/>
    <w:rsid w:val="00154198"/>
    <w:rsid w:val="001542A4"/>
    <w:rsid w:val="00154322"/>
    <w:rsid w:val="00154395"/>
    <w:rsid w:val="001543C1"/>
    <w:rsid w:val="0015457D"/>
    <w:rsid w:val="0015468E"/>
    <w:rsid w:val="0015470C"/>
    <w:rsid w:val="00154741"/>
    <w:rsid w:val="00154911"/>
    <w:rsid w:val="00154989"/>
    <w:rsid w:val="00154A82"/>
    <w:rsid w:val="00154BA6"/>
    <w:rsid w:val="00154EED"/>
    <w:rsid w:val="00154FF0"/>
    <w:rsid w:val="001552BF"/>
    <w:rsid w:val="0015542F"/>
    <w:rsid w:val="0015563A"/>
    <w:rsid w:val="00155720"/>
    <w:rsid w:val="00155786"/>
    <w:rsid w:val="001557DC"/>
    <w:rsid w:val="001558D9"/>
    <w:rsid w:val="001558F9"/>
    <w:rsid w:val="001559F5"/>
    <w:rsid w:val="00155B55"/>
    <w:rsid w:val="00155DC4"/>
    <w:rsid w:val="00156198"/>
    <w:rsid w:val="001561D3"/>
    <w:rsid w:val="00156263"/>
    <w:rsid w:val="001562A0"/>
    <w:rsid w:val="001562F6"/>
    <w:rsid w:val="001562FF"/>
    <w:rsid w:val="00156304"/>
    <w:rsid w:val="0015647F"/>
    <w:rsid w:val="00156552"/>
    <w:rsid w:val="0015681B"/>
    <w:rsid w:val="00156836"/>
    <w:rsid w:val="00156858"/>
    <w:rsid w:val="00156875"/>
    <w:rsid w:val="001568E7"/>
    <w:rsid w:val="0015694F"/>
    <w:rsid w:val="00156AAE"/>
    <w:rsid w:val="00156B64"/>
    <w:rsid w:val="00156D86"/>
    <w:rsid w:val="00156EB6"/>
    <w:rsid w:val="001571FE"/>
    <w:rsid w:val="00157213"/>
    <w:rsid w:val="001572B7"/>
    <w:rsid w:val="001572C5"/>
    <w:rsid w:val="00157598"/>
    <w:rsid w:val="0015760F"/>
    <w:rsid w:val="0015783D"/>
    <w:rsid w:val="001579DB"/>
    <w:rsid w:val="00157D3A"/>
    <w:rsid w:val="00157DB5"/>
    <w:rsid w:val="00157E1B"/>
    <w:rsid w:val="0016011B"/>
    <w:rsid w:val="0016031E"/>
    <w:rsid w:val="0016031F"/>
    <w:rsid w:val="0016079A"/>
    <w:rsid w:val="00160810"/>
    <w:rsid w:val="001608B2"/>
    <w:rsid w:val="0016091C"/>
    <w:rsid w:val="0016098A"/>
    <w:rsid w:val="00160A59"/>
    <w:rsid w:val="00160B21"/>
    <w:rsid w:val="00160B26"/>
    <w:rsid w:val="00160C3D"/>
    <w:rsid w:val="00160D1C"/>
    <w:rsid w:val="00160D8E"/>
    <w:rsid w:val="00160DE3"/>
    <w:rsid w:val="00160FCF"/>
    <w:rsid w:val="00161006"/>
    <w:rsid w:val="001610E7"/>
    <w:rsid w:val="00161784"/>
    <w:rsid w:val="001618A1"/>
    <w:rsid w:val="00161B10"/>
    <w:rsid w:val="00161B52"/>
    <w:rsid w:val="00161CB4"/>
    <w:rsid w:val="00161D4F"/>
    <w:rsid w:val="00161D6E"/>
    <w:rsid w:val="00161F25"/>
    <w:rsid w:val="0016207F"/>
    <w:rsid w:val="001620C9"/>
    <w:rsid w:val="0016213C"/>
    <w:rsid w:val="0016236C"/>
    <w:rsid w:val="00162846"/>
    <w:rsid w:val="001628B6"/>
    <w:rsid w:val="00162935"/>
    <w:rsid w:val="00162C15"/>
    <w:rsid w:val="00162C74"/>
    <w:rsid w:val="00162DC5"/>
    <w:rsid w:val="00162F96"/>
    <w:rsid w:val="001631C4"/>
    <w:rsid w:val="00163354"/>
    <w:rsid w:val="0016339C"/>
    <w:rsid w:val="00163623"/>
    <w:rsid w:val="00163715"/>
    <w:rsid w:val="001637E2"/>
    <w:rsid w:val="00163864"/>
    <w:rsid w:val="0016396D"/>
    <w:rsid w:val="00163C01"/>
    <w:rsid w:val="00163C29"/>
    <w:rsid w:val="00163E3F"/>
    <w:rsid w:val="00164196"/>
    <w:rsid w:val="0016427A"/>
    <w:rsid w:val="00164390"/>
    <w:rsid w:val="0016448A"/>
    <w:rsid w:val="00164598"/>
    <w:rsid w:val="00164A7B"/>
    <w:rsid w:val="00164C94"/>
    <w:rsid w:val="00164D34"/>
    <w:rsid w:val="00164F2B"/>
    <w:rsid w:val="001651F4"/>
    <w:rsid w:val="0016531B"/>
    <w:rsid w:val="001653B2"/>
    <w:rsid w:val="001653F0"/>
    <w:rsid w:val="00165502"/>
    <w:rsid w:val="00165552"/>
    <w:rsid w:val="00165B0C"/>
    <w:rsid w:val="00165C30"/>
    <w:rsid w:val="00165E6A"/>
    <w:rsid w:val="00165FCB"/>
    <w:rsid w:val="001663F2"/>
    <w:rsid w:val="00166776"/>
    <w:rsid w:val="001668CB"/>
    <w:rsid w:val="00166977"/>
    <w:rsid w:val="00166A49"/>
    <w:rsid w:val="00166B3F"/>
    <w:rsid w:val="00166B7B"/>
    <w:rsid w:val="00166CEC"/>
    <w:rsid w:val="00166DF9"/>
    <w:rsid w:val="0016711F"/>
    <w:rsid w:val="00167192"/>
    <w:rsid w:val="0016720C"/>
    <w:rsid w:val="00167360"/>
    <w:rsid w:val="0016738E"/>
    <w:rsid w:val="00167496"/>
    <w:rsid w:val="001675D4"/>
    <w:rsid w:val="00167612"/>
    <w:rsid w:val="00167720"/>
    <w:rsid w:val="00167771"/>
    <w:rsid w:val="00167814"/>
    <w:rsid w:val="00167857"/>
    <w:rsid w:val="00167A0F"/>
    <w:rsid w:val="00167AAB"/>
    <w:rsid w:val="00167C22"/>
    <w:rsid w:val="00167D08"/>
    <w:rsid w:val="00167E7F"/>
    <w:rsid w:val="00167F3B"/>
    <w:rsid w:val="00170065"/>
    <w:rsid w:val="001701BB"/>
    <w:rsid w:val="001701FB"/>
    <w:rsid w:val="001705E8"/>
    <w:rsid w:val="0017065E"/>
    <w:rsid w:val="001708B1"/>
    <w:rsid w:val="00170A17"/>
    <w:rsid w:val="00170B0A"/>
    <w:rsid w:val="00170C3F"/>
    <w:rsid w:val="00170D3F"/>
    <w:rsid w:val="00170D4B"/>
    <w:rsid w:val="001710D4"/>
    <w:rsid w:val="001711A1"/>
    <w:rsid w:val="00171254"/>
    <w:rsid w:val="00171301"/>
    <w:rsid w:val="00171385"/>
    <w:rsid w:val="001714FE"/>
    <w:rsid w:val="00171846"/>
    <w:rsid w:val="0017192F"/>
    <w:rsid w:val="00171970"/>
    <w:rsid w:val="00171B8D"/>
    <w:rsid w:val="00171BB1"/>
    <w:rsid w:val="00171BCD"/>
    <w:rsid w:val="00171D05"/>
    <w:rsid w:val="00171DF8"/>
    <w:rsid w:val="00171E62"/>
    <w:rsid w:val="00171ED8"/>
    <w:rsid w:val="00171FBD"/>
    <w:rsid w:val="00172075"/>
    <w:rsid w:val="0017236A"/>
    <w:rsid w:val="00172516"/>
    <w:rsid w:val="0017256A"/>
    <w:rsid w:val="001725F5"/>
    <w:rsid w:val="00172641"/>
    <w:rsid w:val="001727DB"/>
    <w:rsid w:val="001728BE"/>
    <w:rsid w:val="0017299C"/>
    <w:rsid w:val="00172B88"/>
    <w:rsid w:val="00172C0A"/>
    <w:rsid w:val="00172CF0"/>
    <w:rsid w:val="00172D25"/>
    <w:rsid w:val="00172DE7"/>
    <w:rsid w:val="00172E6F"/>
    <w:rsid w:val="00172EA8"/>
    <w:rsid w:val="00172F06"/>
    <w:rsid w:val="0017303F"/>
    <w:rsid w:val="001731A7"/>
    <w:rsid w:val="00173212"/>
    <w:rsid w:val="001732A8"/>
    <w:rsid w:val="00173408"/>
    <w:rsid w:val="0017365A"/>
    <w:rsid w:val="00173785"/>
    <w:rsid w:val="0017380A"/>
    <w:rsid w:val="001739A9"/>
    <w:rsid w:val="00173CD5"/>
    <w:rsid w:val="001740B4"/>
    <w:rsid w:val="00174139"/>
    <w:rsid w:val="0017414E"/>
    <w:rsid w:val="0017432D"/>
    <w:rsid w:val="001745A8"/>
    <w:rsid w:val="00174683"/>
    <w:rsid w:val="001746FB"/>
    <w:rsid w:val="00174766"/>
    <w:rsid w:val="001747D3"/>
    <w:rsid w:val="0017480D"/>
    <w:rsid w:val="00174B6D"/>
    <w:rsid w:val="00174C8F"/>
    <w:rsid w:val="00174F31"/>
    <w:rsid w:val="00174F5F"/>
    <w:rsid w:val="00174FD8"/>
    <w:rsid w:val="001750D0"/>
    <w:rsid w:val="0017546E"/>
    <w:rsid w:val="001756C6"/>
    <w:rsid w:val="001757C4"/>
    <w:rsid w:val="001757DD"/>
    <w:rsid w:val="001758AA"/>
    <w:rsid w:val="00175AD3"/>
    <w:rsid w:val="0017605D"/>
    <w:rsid w:val="0017611E"/>
    <w:rsid w:val="00176281"/>
    <w:rsid w:val="001762AD"/>
    <w:rsid w:val="001762F1"/>
    <w:rsid w:val="001762FA"/>
    <w:rsid w:val="00176369"/>
    <w:rsid w:val="001764A8"/>
    <w:rsid w:val="001765C7"/>
    <w:rsid w:val="00176802"/>
    <w:rsid w:val="00176A46"/>
    <w:rsid w:val="00176C1C"/>
    <w:rsid w:val="00176C48"/>
    <w:rsid w:val="00176CA2"/>
    <w:rsid w:val="00176E17"/>
    <w:rsid w:val="00176EE3"/>
    <w:rsid w:val="0017727E"/>
    <w:rsid w:val="00177355"/>
    <w:rsid w:val="00177387"/>
    <w:rsid w:val="001774F0"/>
    <w:rsid w:val="00177739"/>
    <w:rsid w:val="0017797F"/>
    <w:rsid w:val="00177C3B"/>
    <w:rsid w:val="00177DD4"/>
    <w:rsid w:val="00177E69"/>
    <w:rsid w:val="001802BA"/>
    <w:rsid w:val="001804BB"/>
    <w:rsid w:val="0018051A"/>
    <w:rsid w:val="00180569"/>
    <w:rsid w:val="001805D2"/>
    <w:rsid w:val="00180725"/>
    <w:rsid w:val="00180800"/>
    <w:rsid w:val="00180880"/>
    <w:rsid w:val="001808C6"/>
    <w:rsid w:val="0018092C"/>
    <w:rsid w:val="00180A0A"/>
    <w:rsid w:val="00180AEF"/>
    <w:rsid w:val="00180DC6"/>
    <w:rsid w:val="00180F3B"/>
    <w:rsid w:val="00180F3D"/>
    <w:rsid w:val="00181100"/>
    <w:rsid w:val="001812A3"/>
    <w:rsid w:val="0018140B"/>
    <w:rsid w:val="001814A4"/>
    <w:rsid w:val="001814FB"/>
    <w:rsid w:val="0018159A"/>
    <w:rsid w:val="001818A6"/>
    <w:rsid w:val="001819F8"/>
    <w:rsid w:val="00181A9D"/>
    <w:rsid w:val="00181D50"/>
    <w:rsid w:val="00181EE6"/>
    <w:rsid w:val="00182022"/>
    <w:rsid w:val="001820E2"/>
    <w:rsid w:val="00182146"/>
    <w:rsid w:val="001822BB"/>
    <w:rsid w:val="001822C5"/>
    <w:rsid w:val="001823AB"/>
    <w:rsid w:val="00182523"/>
    <w:rsid w:val="00182527"/>
    <w:rsid w:val="001826EE"/>
    <w:rsid w:val="0018277A"/>
    <w:rsid w:val="0018298A"/>
    <w:rsid w:val="001829C5"/>
    <w:rsid w:val="00182EB2"/>
    <w:rsid w:val="0018303F"/>
    <w:rsid w:val="001830C4"/>
    <w:rsid w:val="001833C2"/>
    <w:rsid w:val="001833FE"/>
    <w:rsid w:val="0018340A"/>
    <w:rsid w:val="00183437"/>
    <w:rsid w:val="0018360B"/>
    <w:rsid w:val="001836E4"/>
    <w:rsid w:val="0018372E"/>
    <w:rsid w:val="0018382F"/>
    <w:rsid w:val="0018387E"/>
    <w:rsid w:val="00183880"/>
    <w:rsid w:val="001838A7"/>
    <w:rsid w:val="00183975"/>
    <w:rsid w:val="00183BC3"/>
    <w:rsid w:val="00183C60"/>
    <w:rsid w:val="00183D67"/>
    <w:rsid w:val="00183DE3"/>
    <w:rsid w:val="00184171"/>
    <w:rsid w:val="0018424D"/>
    <w:rsid w:val="0018425C"/>
    <w:rsid w:val="00184364"/>
    <w:rsid w:val="00184383"/>
    <w:rsid w:val="00184509"/>
    <w:rsid w:val="0018451E"/>
    <w:rsid w:val="00184610"/>
    <w:rsid w:val="00184649"/>
    <w:rsid w:val="001846A4"/>
    <w:rsid w:val="001847D7"/>
    <w:rsid w:val="00184878"/>
    <w:rsid w:val="001848A9"/>
    <w:rsid w:val="001848D9"/>
    <w:rsid w:val="0018493F"/>
    <w:rsid w:val="00184A10"/>
    <w:rsid w:val="00184AB2"/>
    <w:rsid w:val="00184D00"/>
    <w:rsid w:val="00184FB6"/>
    <w:rsid w:val="00184FDA"/>
    <w:rsid w:val="001852B7"/>
    <w:rsid w:val="0018532A"/>
    <w:rsid w:val="001853F3"/>
    <w:rsid w:val="001855B6"/>
    <w:rsid w:val="001855C3"/>
    <w:rsid w:val="001855ED"/>
    <w:rsid w:val="001856B9"/>
    <w:rsid w:val="0018579D"/>
    <w:rsid w:val="00185811"/>
    <w:rsid w:val="001858AB"/>
    <w:rsid w:val="001858EC"/>
    <w:rsid w:val="0018599D"/>
    <w:rsid w:val="00185A0A"/>
    <w:rsid w:val="00185C66"/>
    <w:rsid w:val="00185CD5"/>
    <w:rsid w:val="00185CFC"/>
    <w:rsid w:val="00185E1F"/>
    <w:rsid w:val="00185E33"/>
    <w:rsid w:val="00185E96"/>
    <w:rsid w:val="00185F55"/>
    <w:rsid w:val="00186075"/>
    <w:rsid w:val="00186181"/>
    <w:rsid w:val="00186350"/>
    <w:rsid w:val="00186468"/>
    <w:rsid w:val="00186526"/>
    <w:rsid w:val="00186751"/>
    <w:rsid w:val="00186797"/>
    <w:rsid w:val="00186891"/>
    <w:rsid w:val="001868AA"/>
    <w:rsid w:val="001870F5"/>
    <w:rsid w:val="00187161"/>
    <w:rsid w:val="00187179"/>
    <w:rsid w:val="001872C7"/>
    <w:rsid w:val="0018735F"/>
    <w:rsid w:val="00187423"/>
    <w:rsid w:val="0018745F"/>
    <w:rsid w:val="0018754B"/>
    <w:rsid w:val="00187550"/>
    <w:rsid w:val="001876F9"/>
    <w:rsid w:val="001878B4"/>
    <w:rsid w:val="00187B51"/>
    <w:rsid w:val="00187BD0"/>
    <w:rsid w:val="00187C4D"/>
    <w:rsid w:val="00187D7D"/>
    <w:rsid w:val="00187F97"/>
    <w:rsid w:val="00187F9E"/>
    <w:rsid w:val="00190055"/>
    <w:rsid w:val="00190064"/>
    <w:rsid w:val="001900FE"/>
    <w:rsid w:val="00190452"/>
    <w:rsid w:val="001905F9"/>
    <w:rsid w:val="0019087C"/>
    <w:rsid w:val="00190890"/>
    <w:rsid w:val="00190982"/>
    <w:rsid w:val="00190A4D"/>
    <w:rsid w:val="00190B04"/>
    <w:rsid w:val="00190EBC"/>
    <w:rsid w:val="00191046"/>
    <w:rsid w:val="0019120D"/>
    <w:rsid w:val="001916C6"/>
    <w:rsid w:val="00191870"/>
    <w:rsid w:val="00191B63"/>
    <w:rsid w:val="00191B85"/>
    <w:rsid w:val="00191BA5"/>
    <w:rsid w:val="00191F4B"/>
    <w:rsid w:val="00192018"/>
    <w:rsid w:val="00192148"/>
    <w:rsid w:val="001921B8"/>
    <w:rsid w:val="001922A5"/>
    <w:rsid w:val="00192482"/>
    <w:rsid w:val="00192497"/>
    <w:rsid w:val="00192564"/>
    <w:rsid w:val="001926C5"/>
    <w:rsid w:val="00192774"/>
    <w:rsid w:val="00192882"/>
    <w:rsid w:val="00192944"/>
    <w:rsid w:val="00192A56"/>
    <w:rsid w:val="00192A57"/>
    <w:rsid w:val="00192C08"/>
    <w:rsid w:val="00192C09"/>
    <w:rsid w:val="00192C63"/>
    <w:rsid w:val="00192CE8"/>
    <w:rsid w:val="00192D36"/>
    <w:rsid w:val="00192D3E"/>
    <w:rsid w:val="00192F0A"/>
    <w:rsid w:val="00192F5D"/>
    <w:rsid w:val="00193004"/>
    <w:rsid w:val="00193024"/>
    <w:rsid w:val="00193069"/>
    <w:rsid w:val="00193106"/>
    <w:rsid w:val="001931FE"/>
    <w:rsid w:val="00193419"/>
    <w:rsid w:val="0019375A"/>
    <w:rsid w:val="00193783"/>
    <w:rsid w:val="001937BE"/>
    <w:rsid w:val="001937C0"/>
    <w:rsid w:val="001937CE"/>
    <w:rsid w:val="0019382C"/>
    <w:rsid w:val="001938F5"/>
    <w:rsid w:val="00193A7D"/>
    <w:rsid w:val="00193B02"/>
    <w:rsid w:val="00193B09"/>
    <w:rsid w:val="00193B72"/>
    <w:rsid w:val="00193BD1"/>
    <w:rsid w:val="00193BE3"/>
    <w:rsid w:val="00193C3B"/>
    <w:rsid w:val="00193C8E"/>
    <w:rsid w:val="00193CA1"/>
    <w:rsid w:val="00193D18"/>
    <w:rsid w:val="00193D71"/>
    <w:rsid w:val="00193DB1"/>
    <w:rsid w:val="00193F8D"/>
    <w:rsid w:val="00194114"/>
    <w:rsid w:val="00194523"/>
    <w:rsid w:val="0019464B"/>
    <w:rsid w:val="00194757"/>
    <w:rsid w:val="00194769"/>
    <w:rsid w:val="00194906"/>
    <w:rsid w:val="00194947"/>
    <w:rsid w:val="00194BD3"/>
    <w:rsid w:val="00194C9E"/>
    <w:rsid w:val="00194DAE"/>
    <w:rsid w:val="00194DB3"/>
    <w:rsid w:val="00194F3F"/>
    <w:rsid w:val="00194F4D"/>
    <w:rsid w:val="00195240"/>
    <w:rsid w:val="00195360"/>
    <w:rsid w:val="001958A7"/>
    <w:rsid w:val="00195DED"/>
    <w:rsid w:val="00195E27"/>
    <w:rsid w:val="001960B8"/>
    <w:rsid w:val="00196115"/>
    <w:rsid w:val="00196284"/>
    <w:rsid w:val="001965CE"/>
    <w:rsid w:val="0019672D"/>
    <w:rsid w:val="001967D1"/>
    <w:rsid w:val="001967DF"/>
    <w:rsid w:val="00196814"/>
    <w:rsid w:val="00196A7C"/>
    <w:rsid w:val="00196AB0"/>
    <w:rsid w:val="00196B67"/>
    <w:rsid w:val="00196BC6"/>
    <w:rsid w:val="00196CBC"/>
    <w:rsid w:val="00196DB5"/>
    <w:rsid w:val="00196EA7"/>
    <w:rsid w:val="0019703D"/>
    <w:rsid w:val="001971E6"/>
    <w:rsid w:val="0019727B"/>
    <w:rsid w:val="0019740C"/>
    <w:rsid w:val="0019751B"/>
    <w:rsid w:val="00197609"/>
    <w:rsid w:val="0019765A"/>
    <w:rsid w:val="0019779D"/>
    <w:rsid w:val="0019786E"/>
    <w:rsid w:val="00197A6C"/>
    <w:rsid w:val="00197C36"/>
    <w:rsid w:val="00197DC0"/>
    <w:rsid w:val="00197DFD"/>
    <w:rsid w:val="00197EC9"/>
    <w:rsid w:val="001A0101"/>
    <w:rsid w:val="001A02C7"/>
    <w:rsid w:val="001A064B"/>
    <w:rsid w:val="001A073B"/>
    <w:rsid w:val="001A07BE"/>
    <w:rsid w:val="001A089A"/>
    <w:rsid w:val="001A0900"/>
    <w:rsid w:val="001A0EA9"/>
    <w:rsid w:val="001A0F17"/>
    <w:rsid w:val="001A1074"/>
    <w:rsid w:val="001A1267"/>
    <w:rsid w:val="001A1325"/>
    <w:rsid w:val="001A1712"/>
    <w:rsid w:val="001A18BF"/>
    <w:rsid w:val="001A1AA9"/>
    <w:rsid w:val="001A1C43"/>
    <w:rsid w:val="001A1C4D"/>
    <w:rsid w:val="001A1C8E"/>
    <w:rsid w:val="001A1F78"/>
    <w:rsid w:val="001A2016"/>
    <w:rsid w:val="001A2127"/>
    <w:rsid w:val="001A21AA"/>
    <w:rsid w:val="001A21E1"/>
    <w:rsid w:val="001A2395"/>
    <w:rsid w:val="001A23E7"/>
    <w:rsid w:val="001A24A0"/>
    <w:rsid w:val="001A25C0"/>
    <w:rsid w:val="001A269B"/>
    <w:rsid w:val="001A26F5"/>
    <w:rsid w:val="001A2749"/>
    <w:rsid w:val="001A27A3"/>
    <w:rsid w:val="001A2968"/>
    <w:rsid w:val="001A2A57"/>
    <w:rsid w:val="001A2CC5"/>
    <w:rsid w:val="001A2D23"/>
    <w:rsid w:val="001A2D69"/>
    <w:rsid w:val="001A2E56"/>
    <w:rsid w:val="001A2EEF"/>
    <w:rsid w:val="001A302E"/>
    <w:rsid w:val="001A3184"/>
    <w:rsid w:val="001A3244"/>
    <w:rsid w:val="001A3283"/>
    <w:rsid w:val="001A33D5"/>
    <w:rsid w:val="001A33F3"/>
    <w:rsid w:val="001A354E"/>
    <w:rsid w:val="001A375F"/>
    <w:rsid w:val="001A377D"/>
    <w:rsid w:val="001A3845"/>
    <w:rsid w:val="001A38F7"/>
    <w:rsid w:val="001A3925"/>
    <w:rsid w:val="001A3953"/>
    <w:rsid w:val="001A3B52"/>
    <w:rsid w:val="001A3BCE"/>
    <w:rsid w:val="001A3BE1"/>
    <w:rsid w:val="001A3BFB"/>
    <w:rsid w:val="001A3CC7"/>
    <w:rsid w:val="001A3D72"/>
    <w:rsid w:val="001A3EEB"/>
    <w:rsid w:val="001A4063"/>
    <w:rsid w:val="001A42B9"/>
    <w:rsid w:val="001A43B2"/>
    <w:rsid w:val="001A43C2"/>
    <w:rsid w:val="001A4630"/>
    <w:rsid w:val="001A4727"/>
    <w:rsid w:val="001A480C"/>
    <w:rsid w:val="001A482A"/>
    <w:rsid w:val="001A48FA"/>
    <w:rsid w:val="001A4B5C"/>
    <w:rsid w:val="001A4D8D"/>
    <w:rsid w:val="001A50A5"/>
    <w:rsid w:val="001A515B"/>
    <w:rsid w:val="001A5211"/>
    <w:rsid w:val="001A52EB"/>
    <w:rsid w:val="001A55B1"/>
    <w:rsid w:val="001A5666"/>
    <w:rsid w:val="001A570E"/>
    <w:rsid w:val="001A572B"/>
    <w:rsid w:val="001A5D69"/>
    <w:rsid w:val="001A5E70"/>
    <w:rsid w:val="001A60FE"/>
    <w:rsid w:val="001A634D"/>
    <w:rsid w:val="001A64C4"/>
    <w:rsid w:val="001A64CB"/>
    <w:rsid w:val="001A6667"/>
    <w:rsid w:val="001A6797"/>
    <w:rsid w:val="001A67A4"/>
    <w:rsid w:val="001A688C"/>
    <w:rsid w:val="001A6A4A"/>
    <w:rsid w:val="001A6A52"/>
    <w:rsid w:val="001A6B0A"/>
    <w:rsid w:val="001A6E7E"/>
    <w:rsid w:val="001A6FE7"/>
    <w:rsid w:val="001A70EA"/>
    <w:rsid w:val="001A71A1"/>
    <w:rsid w:val="001A71A9"/>
    <w:rsid w:val="001A71ED"/>
    <w:rsid w:val="001A730E"/>
    <w:rsid w:val="001A740E"/>
    <w:rsid w:val="001A74A9"/>
    <w:rsid w:val="001A7543"/>
    <w:rsid w:val="001A757C"/>
    <w:rsid w:val="001A769A"/>
    <w:rsid w:val="001A76DF"/>
    <w:rsid w:val="001A775D"/>
    <w:rsid w:val="001B010E"/>
    <w:rsid w:val="001B01F0"/>
    <w:rsid w:val="001B02AE"/>
    <w:rsid w:val="001B02FA"/>
    <w:rsid w:val="001B03F4"/>
    <w:rsid w:val="001B0736"/>
    <w:rsid w:val="001B0781"/>
    <w:rsid w:val="001B0920"/>
    <w:rsid w:val="001B0969"/>
    <w:rsid w:val="001B09D4"/>
    <w:rsid w:val="001B0E32"/>
    <w:rsid w:val="001B1008"/>
    <w:rsid w:val="001B102B"/>
    <w:rsid w:val="001B112B"/>
    <w:rsid w:val="001B1597"/>
    <w:rsid w:val="001B16F3"/>
    <w:rsid w:val="001B1743"/>
    <w:rsid w:val="001B1772"/>
    <w:rsid w:val="001B180F"/>
    <w:rsid w:val="001B18C9"/>
    <w:rsid w:val="001B19B7"/>
    <w:rsid w:val="001B1C3F"/>
    <w:rsid w:val="001B1C98"/>
    <w:rsid w:val="001B1D39"/>
    <w:rsid w:val="001B1DF3"/>
    <w:rsid w:val="001B1EA6"/>
    <w:rsid w:val="001B1ED8"/>
    <w:rsid w:val="001B1EDD"/>
    <w:rsid w:val="001B1F61"/>
    <w:rsid w:val="001B1F75"/>
    <w:rsid w:val="001B21A5"/>
    <w:rsid w:val="001B21C6"/>
    <w:rsid w:val="001B2264"/>
    <w:rsid w:val="001B2462"/>
    <w:rsid w:val="001B24A0"/>
    <w:rsid w:val="001B283E"/>
    <w:rsid w:val="001B28C2"/>
    <w:rsid w:val="001B2A21"/>
    <w:rsid w:val="001B2A76"/>
    <w:rsid w:val="001B2A98"/>
    <w:rsid w:val="001B3133"/>
    <w:rsid w:val="001B3149"/>
    <w:rsid w:val="001B3251"/>
    <w:rsid w:val="001B3405"/>
    <w:rsid w:val="001B34B1"/>
    <w:rsid w:val="001B34BD"/>
    <w:rsid w:val="001B35B5"/>
    <w:rsid w:val="001B36AB"/>
    <w:rsid w:val="001B3764"/>
    <w:rsid w:val="001B3835"/>
    <w:rsid w:val="001B3961"/>
    <w:rsid w:val="001B3B02"/>
    <w:rsid w:val="001B3BFA"/>
    <w:rsid w:val="001B3C2E"/>
    <w:rsid w:val="001B3C8F"/>
    <w:rsid w:val="001B3E7A"/>
    <w:rsid w:val="001B3FAA"/>
    <w:rsid w:val="001B40AD"/>
    <w:rsid w:val="001B427F"/>
    <w:rsid w:val="001B438E"/>
    <w:rsid w:val="001B4426"/>
    <w:rsid w:val="001B45C8"/>
    <w:rsid w:val="001B466C"/>
    <w:rsid w:val="001B46B3"/>
    <w:rsid w:val="001B46F4"/>
    <w:rsid w:val="001B48B7"/>
    <w:rsid w:val="001B48EC"/>
    <w:rsid w:val="001B4984"/>
    <w:rsid w:val="001B49BA"/>
    <w:rsid w:val="001B4A35"/>
    <w:rsid w:val="001B4B11"/>
    <w:rsid w:val="001B4C12"/>
    <w:rsid w:val="001B4D8B"/>
    <w:rsid w:val="001B4E58"/>
    <w:rsid w:val="001B4F16"/>
    <w:rsid w:val="001B4F27"/>
    <w:rsid w:val="001B5119"/>
    <w:rsid w:val="001B5832"/>
    <w:rsid w:val="001B58A4"/>
    <w:rsid w:val="001B5964"/>
    <w:rsid w:val="001B5AF0"/>
    <w:rsid w:val="001B5B0A"/>
    <w:rsid w:val="001B5C11"/>
    <w:rsid w:val="001B5CF9"/>
    <w:rsid w:val="001B5D9F"/>
    <w:rsid w:val="001B5F02"/>
    <w:rsid w:val="001B5F39"/>
    <w:rsid w:val="001B5F63"/>
    <w:rsid w:val="001B5F6D"/>
    <w:rsid w:val="001B6335"/>
    <w:rsid w:val="001B63F6"/>
    <w:rsid w:val="001B6407"/>
    <w:rsid w:val="001B6413"/>
    <w:rsid w:val="001B6518"/>
    <w:rsid w:val="001B6654"/>
    <w:rsid w:val="001B66A7"/>
    <w:rsid w:val="001B6A09"/>
    <w:rsid w:val="001B6AA2"/>
    <w:rsid w:val="001B6F94"/>
    <w:rsid w:val="001B6FA0"/>
    <w:rsid w:val="001B70D5"/>
    <w:rsid w:val="001B7124"/>
    <w:rsid w:val="001B74F1"/>
    <w:rsid w:val="001B759C"/>
    <w:rsid w:val="001B7735"/>
    <w:rsid w:val="001B789C"/>
    <w:rsid w:val="001B7918"/>
    <w:rsid w:val="001B7967"/>
    <w:rsid w:val="001B79C1"/>
    <w:rsid w:val="001B79FC"/>
    <w:rsid w:val="001B7CF5"/>
    <w:rsid w:val="001B7FF6"/>
    <w:rsid w:val="001C00C8"/>
    <w:rsid w:val="001C0297"/>
    <w:rsid w:val="001C02AC"/>
    <w:rsid w:val="001C02E2"/>
    <w:rsid w:val="001C03D3"/>
    <w:rsid w:val="001C0499"/>
    <w:rsid w:val="001C07BE"/>
    <w:rsid w:val="001C07F6"/>
    <w:rsid w:val="001C0AA3"/>
    <w:rsid w:val="001C0B8F"/>
    <w:rsid w:val="001C0ED0"/>
    <w:rsid w:val="001C0F8C"/>
    <w:rsid w:val="001C0FB6"/>
    <w:rsid w:val="001C11CB"/>
    <w:rsid w:val="001C1240"/>
    <w:rsid w:val="001C1295"/>
    <w:rsid w:val="001C1490"/>
    <w:rsid w:val="001C159D"/>
    <w:rsid w:val="001C1611"/>
    <w:rsid w:val="001C168E"/>
    <w:rsid w:val="001C16A1"/>
    <w:rsid w:val="001C16C2"/>
    <w:rsid w:val="001C16C5"/>
    <w:rsid w:val="001C16DA"/>
    <w:rsid w:val="001C16F1"/>
    <w:rsid w:val="001C1735"/>
    <w:rsid w:val="001C1747"/>
    <w:rsid w:val="001C1D23"/>
    <w:rsid w:val="001C1E67"/>
    <w:rsid w:val="001C20FC"/>
    <w:rsid w:val="001C2109"/>
    <w:rsid w:val="001C236B"/>
    <w:rsid w:val="001C2426"/>
    <w:rsid w:val="001C24F9"/>
    <w:rsid w:val="001C25AF"/>
    <w:rsid w:val="001C296C"/>
    <w:rsid w:val="001C2A11"/>
    <w:rsid w:val="001C2CB4"/>
    <w:rsid w:val="001C2E3B"/>
    <w:rsid w:val="001C2EC8"/>
    <w:rsid w:val="001C2F67"/>
    <w:rsid w:val="001C2F92"/>
    <w:rsid w:val="001C3038"/>
    <w:rsid w:val="001C3089"/>
    <w:rsid w:val="001C374F"/>
    <w:rsid w:val="001C38A3"/>
    <w:rsid w:val="001C38BD"/>
    <w:rsid w:val="001C3A18"/>
    <w:rsid w:val="001C3A5F"/>
    <w:rsid w:val="001C3A6E"/>
    <w:rsid w:val="001C3B2D"/>
    <w:rsid w:val="001C3C64"/>
    <w:rsid w:val="001C3C76"/>
    <w:rsid w:val="001C3D65"/>
    <w:rsid w:val="001C4192"/>
    <w:rsid w:val="001C41AC"/>
    <w:rsid w:val="001C423C"/>
    <w:rsid w:val="001C446B"/>
    <w:rsid w:val="001C458F"/>
    <w:rsid w:val="001C46B1"/>
    <w:rsid w:val="001C477A"/>
    <w:rsid w:val="001C47C5"/>
    <w:rsid w:val="001C47D7"/>
    <w:rsid w:val="001C4A45"/>
    <w:rsid w:val="001C4B88"/>
    <w:rsid w:val="001C4BC4"/>
    <w:rsid w:val="001C4D39"/>
    <w:rsid w:val="001C4DE8"/>
    <w:rsid w:val="001C4EF3"/>
    <w:rsid w:val="001C50B3"/>
    <w:rsid w:val="001C5118"/>
    <w:rsid w:val="001C5185"/>
    <w:rsid w:val="001C524E"/>
    <w:rsid w:val="001C525A"/>
    <w:rsid w:val="001C529D"/>
    <w:rsid w:val="001C5416"/>
    <w:rsid w:val="001C5460"/>
    <w:rsid w:val="001C55DA"/>
    <w:rsid w:val="001C57EB"/>
    <w:rsid w:val="001C57FD"/>
    <w:rsid w:val="001C58FA"/>
    <w:rsid w:val="001C591A"/>
    <w:rsid w:val="001C5A0A"/>
    <w:rsid w:val="001C5BC5"/>
    <w:rsid w:val="001C5C3E"/>
    <w:rsid w:val="001C5D54"/>
    <w:rsid w:val="001C6056"/>
    <w:rsid w:val="001C609A"/>
    <w:rsid w:val="001C61DC"/>
    <w:rsid w:val="001C6244"/>
    <w:rsid w:val="001C645A"/>
    <w:rsid w:val="001C6512"/>
    <w:rsid w:val="001C65C7"/>
    <w:rsid w:val="001C6655"/>
    <w:rsid w:val="001C6971"/>
    <w:rsid w:val="001C6AF1"/>
    <w:rsid w:val="001C6D32"/>
    <w:rsid w:val="001C6DCF"/>
    <w:rsid w:val="001C6F72"/>
    <w:rsid w:val="001C6FC2"/>
    <w:rsid w:val="001C7149"/>
    <w:rsid w:val="001C7228"/>
    <w:rsid w:val="001C73E2"/>
    <w:rsid w:val="001C7415"/>
    <w:rsid w:val="001C7430"/>
    <w:rsid w:val="001C74AB"/>
    <w:rsid w:val="001C754A"/>
    <w:rsid w:val="001C77C7"/>
    <w:rsid w:val="001C77FA"/>
    <w:rsid w:val="001C7869"/>
    <w:rsid w:val="001C787E"/>
    <w:rsid w:val="001C78D4"/>
    <w:rsid w:val="001C7A9F"/>
    <w:rsid w:val="001C7C5E"/>
    <w:rsid w:val="001C7C7D"/>
    <w:rsid w:val="001C7CDD"/>
    <w:rsid w:val="001C7DEF"/>
    <w:rsid w:val="001C7E19"/>
    <w:rsid w:val="001C7E51"/>
    <w:rsid w:val="001C7EE0"/>
    <w:rsid w:val="001C7FF1"/>
    <w:rsid w:val="001D005A"/>
    <w:rsid w:val="001D0255"/>
    <w:rsid w:val="001D04D0"/>
    <w:rsid w:val="001D0596"/>
    <w:rsid w:val="001D08C1"/>
    <w:rsid w:val="001D0BED"/>
    <w:rsid w:val="001D0BF6"/>
    <w:rsid w:val="001D0C62"/>
    <w:rsid w:val="001D0CBE"/>
    <w:rsid w:val="001D0D19"/>
    <w:rsid w:val="001D1058"/>
    <w:rsid w:val="001D10E1"/>
    <w:rsid w:val="001D116D"/>
    <w:rsid w:val="001D1285"/>
    <w:rsid w:val="001D12CB"/>
    <w:rsid w:val="001D14BD"/>
    <w:rsid w:val="001D1ACB"/>
    <w:rsid w:val="001D1AFB"/>
    <w:rsid w:val="001D1B0A"/>
    <w:rsid w:val="001D1C9F"/>
    <w:rsid w:val="001D20F4"/>
    <w:rsid w:val="001D2190"/>
    <w:rsid w:val="001D2204"/>
    <w:rsid w:val="001D236A"/>
    <w:rsid w:val="001D23A9"/>
    <w:rsid w:val="001D24EE"/>
    <w:rsid w:val="001D262B"/>
    <w:rsid w:val="001D265F"/>
    <w:rsid w:val="001D26A5"/>
    <w:rsid w:val="001D2758"/>
    <w:rsid w:val="001D2973"/>
    <w:rsid w:val="001D2D4B"/>
    <w:rsid w:val="001D2DC2"/>
    <w:rsid w:val="001D2E88"/>
    <w:rsid w:val="001D2EB6"/>
    <w:rsid w:val="001D2EC5"/>
    <w:rsid w:val="001D2F93"/>
    <w:rsid w:val="001D3222"/>
    <w:rsid w:val="001D3271"/>
    <w:rsid w:val="001D336E"/>
    <w:rsid w:val="001D33CA"/>
    <w:rsid w:val="001D3453"/>
    <w:rsid w:val="001D34D6"/>
    <w:rsid w:val="001D35E8"/>
    <w:rsid w:val="001D370E"/>
    <w:rsid w:val="001D3D38"/>
    <w:rsid w:val="001D3DE3"/>
    <w:rsid w:val="001D409B"/>
    <w:rsid w:val="001D40B3"/>
    <w:rsid w:val="001D40BE"/>
    <w:rsid w:val="001D41A9"/>
    <w:rsid w:val="001D420E"/>
    <w:rsid w:val="001D4328"/>
    <w:rsid w:val="001D452A"/>
    <w:rsid w:val="001D459C"/>
    <w:rsid w:val="001D4613"/>
    <w:rsid w:val="001D46FA"/>
    <w:rsid w:val="001D4857"/>
    <w:rsid w:val="001D48C4"/>
    <w:rsid w:val="001D4B5C"/>
    <w:rsid w:val="001D4BA2"/>
    <w:rsid w:val="001D4CEE"/>
    <w:rsid w:val="001D4D91"/>
    <w:rsid w:val="001D4F4C"/>
    <w:rsid w:val="001D50EA"/>
    <w:rsid w:val="001D5184"/>
    <w:rsid w:val="001D5435"/>
    <w:rsid w:val="001D56A2"/>
    <w:rsid w:val="001D57C5"/>
    <w:rsid w:val="001D5802"/>
    <w:rsid w:val="001D581E"/>
    <w:rsid w:val="001D5AF4"/>
    <w:rsid w:val="001D5B12"/>
    <w:rsid w:val="001D5B1C"/>
    <w:rsid w:val="001D5BB3"/>
    <w:rsid w:val="001D5D4C"/>
    <w:rsid w:val="001D5F7F"/>
    <w:rsid w:val="001D6006"/>
    <w:rsid w:val="001D6124"/>
    <w:rsid w:val="001D61D8"/>
    <w:rsid w:val="001D6291"/>
    <w:rsid w:val="001D6489"/>
    <w:rsid w:val="001D666C"/>
    <w:rsid w:val="001D681C"/>
    <w:rsid w:val="001D696D"/>
    <w:rsid w:val="001D69E1"/>
    <w:rsid w:val="001D6A24"/>
    <w:rsid w:val="001D6A56"/>
    <w:rsid w:val="001D6BD5"/>
    <w:rsid w:val="001D6BEA"/>
    <w:rsid w:val="001D6BF5"/>
    <w:rsid w:val="001D6C86"/>
    <w:rsid w:val="001D6E36"/>
    <w:rsid w:val="001D7275"/>
    <w:rsid w:val="001D727D"/>
    <w:rsid w:val="001D7283"/>
    <w:rsid w:val="001D7310"/>
    <w:rsid w:val="001D73E4"/>
    <w:rsid w:val="001D7691"/>
    <w:rsid w:val="001D7728"/>
    <w:rsid w:val="001D79F2"/>
    <w:rsid w:val="001D7A73"/>
    <w:rsid w:val="001D7B6C"/>
    <w:rsid w:val="001D7BCA"/>
    <w:rsid w:val="001D7CC7"/>
    <w:rsid w:val="001D7E99"/>
    <w:rsid w:val="001E0009"/>
    <w:rsid w:val="001E0041"/>
    <w:rsid w:val="001E0081"/>
    <w:rsid w:val="001E0162"/>
    <w:rsid w:val="001E0499"/>
    <w:rsid w:val="001E0551"/>
    <w:rsid w:val="001E07B4"/>
    <w:rsid w:val="001E081F"/>
    <w:rsid w:val="001E08DA"/>
    <w:rsid w:val="001E0982"/>
    <w:rsid w:val="001E0BDA"/>
    <w:rsid w:val="001E0C79"/>
    <w:rsid w:val="001E1253"/>
    <w:rsid w:val="001E12DA"/>
    <w:rsid w:val="001E12E6"/>
    <w:rsid w:val="001E13E6"/>
    <w:rsid w:val="001E144E"/>
    <w:rsid w:val="001E166E"/>
    <w:rsid w:val="001E169D"/>
    <w:rsid w:val="001E191E"/>
    <w:rsid w:val="001E1997"/>
    <w:rsid w:val="001E1A5D"/>
    <w:rsid w:val="001E1C75"/>
    <w:rsid w:val="001E1CC4"/>
    <w:rsid w:val="001E1CEE"/>
    <w:rsid w:val="001E1CF3"/>
    <w:rsid w:val="001E22F2"/>
    <w:rsid w:val="001E2302"/>
    <w:rsid w:val="001E231C"/>
    <w:rsid w:val="001E2410"/>
    <w:rsid w:val="001E24FF"/>
    <w:rsid w:val="001E250E"/>
    <w:rsid w:val="001E2613"/>
    <w:rsid w:val="001E2670"/>
    <w:rsid w:val="001E26FD"/>
    <w:rsid w:val="001E28F5"/>
    <w:rsid w:val="001E2A4F"/>
    <w:rsid w:val="001E2AA9"/>
    <w:rsid w:val="001E2AD0"/>
    <w:rsid w:val="001E2C62"/>
    <w:rsid w:val="001E2F36"/>
    <w:rsid w:val="001E3308"/>
    <w:rsid w:val="001E3466"/>
    <w:rsid w:val="001E3495"/>
    <w:rsid w:val="001E3540"/>
    <w:rsid w:val="001E38AA"/>
    <w:rsid w:val="001E3B77"/>
    <w:rsid w:val="001E3B8F"/>
    <w:rsid w:val="001E3D1B"/>
    <w:rsid w:val="001E3D8B"/>
    <w:rsid w:val="001E3DC8"/>
    <w:rsid w:val="001E4012"/>
    <w:rsid w:val="001E41AC"/>
    <w:rsid w:val="001E434F"/>
    <w:rsid w:val="001E472B"/>
    <w:rsid w:val="001E47D6"/>
    <w:rsid w:val="001E47EB"/>
    <w:rsid w:val="001E4816"/>
    <w:rsid w:val="001E4926"/>
    <w:rsid w:val="001E4AB7"/>
    <w:rsid w:val="001E4B22"/>
    <w:rsid w:val="001E4E01"/>
    <w:rsid w:val="001E4EC5"/>
    <w:rsid w:val="001E4FE9"/>
    <w:rsid w:val="001E54A8"/>
    <w:rsid w:val="001E54D4"/>
    <w:rsid w:val="001E5515"/>
    <w:rsid w:val="001E55AC"/>
    <w:rsid w:val="001E57D0"/>
    <w:rsid w:val="001E5874"/>
    <w:rsid w:val="001E5CFB"/>
    <w:rsid w:val="001E5E83"/>
    <w:rsid w:val="001E5F38"/>
    <w:rsid w:val="001E5F5A"/>
    <w:rsid w:val="001E6013"/>
    <w:rsid w:val="001E6031"/>
    <w:rsid w:val="001E60C1"/>
    <w:rsid w:val="001E60DC"/>
    <w:rsid w:val="001E6408"/>
    <w:rsid w:val="001E64D3"/>
    <w:rsid w:val="001E652C"/>
    <w:rsid w:val="001E6655"/>
    <w:rsid w:val="001E669C"/>
    <w:rsid w:val="001E67F0"/>
    <w:rsid w:val="001E689B"/>
    <w:rsid w:val="001E690C"/>
    <w:rsid w:val="001E69E3"/>
    <w:rsid w:val="001E6A5B"/>
    <w:rsid w:val="001E6B24"/>
    <w:rsid w:val="001E6B51"/>
    <w:rsid w:val="001E6BE7"/>
    <w:rsid w:val="001E6DE4"/>
    <w:rsid w:val="001E6FA0"/>
    <w:rsid w:val="001E6FFD"/>
    <w:rsid w:val="001E723B"/>
    <w:rsid w:val="001E7294"/>
    <w:rsid w:val="001E7484"/>
    <w:rsid w:val="001E781B"/>
    <w:rsid w:val="001E789C"/>
    <w:rsid w:val="001E7A04"/>
    <w:rsid w:val="001E7A87"/>
    <w:rsid w:val="001E7E16"/>
    <w:rsid w:val="001E7EA7"/>
    <w:rsid w:val="001E7F1B"/>
    <w:rsid w:val="001E7F6A"/>
    <w:rsid w:val="001E7FC3"/>
    <w:rsid w:val="001F019F"/>
    <w:rsid w:val="001F05AF"/>
    <w:rsid w:val="001F084B"/>
    <w:rsid w:val="001F09A3"/>
    <w:rsid w:val="001F0A0D"/>
    <w:rsid w:val="001F0B5E"/>
    <w:rsid w:val="001F0C69"/>
    <w:rsid w:val="001F0D29"/>
    <w:rsid w:val="001F0DD1"/>
    <w:rsid w:val="001F0E7C"/>
    <w:rsid w:val="001F0EC2"/>
    <w:rsid w:val="001F0ED3"/>
    <w:rsid w:val="001F0F80"/>
    <w:rsid w:val="001F0FD0"/>
    <w:rsid w:val="001F1116"/>
    <w:rsid w:val="001F1381"/>
    <w:rsid w:val="001F1786"/>
    <w:rsid w:val="001F183C"/>
    <w:rsid w:val="001F199A"/>
    <w:rsid w:val="001F1B88"/>
    <w:rsid w:val="001F1D42"/>
    <w:rsid w:val="001F1EEB"/>
    <w:rsid w:val="001F1FBF"/>
    <w:rsid w:val="001F1FEA"/>
    <w:rsid w:val="001F20E8"/>
    <w:rsid w:val="001F2222"/>
    <w:rsid w:val="001F226F"/>
    <w:rsid w:val="001F2279"/>
    <w:rsid w:val="001F2563"/>
    <w:rsid w:val="001F25E2"/>
    <w:rsid w:val="001F2609"/>
    <w:rsid w:val="001F26D0"/>
    <w:rsid w:val="001F2702"/>
    <w:rsid w:val="001F2B19"/>
    <w:rsid w:val="001F2C59"/>
    <w:rsid w:val="001F2D9E"/>
    <w:rsid w:val="001F2EE6"/>
    <w:rsid w:val="001F2FC2"/>
    <w:rsid w:val="001F300F"/>
    <w:rsid w:val="001F31B7"/>
    <w:rsid w:val="001F3443"/>
    <w:rsid w:val="001F35DE"/>
    <w:rsid w:val="001F35F2"/>
    <w:rsid w:val="001F38E3"/>
    <w:rsid w:val="001F3A11"/>
    <w:rsid w:val="001F3B43"/>
    <w:rsid w:val="001F3CD3"/>
    <w:rsid w:val="001F4086"/>
    <w:rsid w:val="001F4165"/>
    <w:rsid w:val="001F41EF"/>
    <w:rsid w:val="001F4376"/>
    <w:rsid w:val="001F4460"/>
    <w:rsid w:val="001F489F"/>
    <w:rsid w:val="001F48CE"/>
    <w:rsid w:val="001F4A97"/>
    <w:rsid w:val="001F4B6D"/>
    <w:rsid w:val="001F4B95"/>
    <w:rsid w:val="001F4C83"/>
    <w:rsid w:val="001F4C9E"/>
    <w:rsid w:val="001F4D1E"/>
    <w:rsid w:val="001F4DDF"/>
    <w:rsid w:val="001F4FF0"/>
    <w:rsid w:val="001F5018"/>
    <w:rsid w:val="001F502B"/>
    <w:rsid w:val="001F50EA"/>
    <w:rsid w:val="001F51EB"/>
    <w:rsid w:val="001F545C"/>
    <w:rsid w:val="001F55FF"/>
    <w:rsid w:val="001F56B3"/>
    <w:rsid w:val="001F57C8"/>
    <w:rsid w:val="001F5A0A"/>
    <w:rsid w:val="001F5AAD"/>
    <w:rsid w:val="001F5B85"/>
    <w:rsid w:val="001F5C62"/>
    <w:rsid w:val="001F600D"/>
    <w:rsid w:val="001F614C"/>
    <w:rsid w:val="001F6307"/>
    <w:rsid w:val="001F63AB"/>
    <w:rsid w:val="001F644E"/>
    <w:rsid w:val="001F6620"/>
    <w:rsid w:val="001F6661"/>
    <w:rsid w:val="001F672E"/>
    <w:rsid w:val="001F683B"/>
    <w:rsid w:val="001F6C5B"/>
    <w:rsid w:val="001F6FE0"/>
    <w:rsid w:val="001F7075"/>
    <w:rsid w:val="001F7124"/>
    <w:rsid w:val="001F7287"/>
    <w:rsid w:val="001F72FF"/>
    <w:rsid w:val="001F745B"/>
    <w:rsid w:val="001F74F5"/>
    <w:rsid w:val="001F750D"/>
    <w:rsid w:val="001F7667"/>
    <w:rsid w:val="001F76A3"/>
    <w:rsid w:val="001F7909"/>
    <w:rsid w:val="001F7A88"/>
    <w:rsid w:val="001F7F1E"/>
    <w:rsid w:val="00200065"/>
    <w:rsid w:val="0020012D"/>
    <w:rsid w:val="0020024C"/>
    <w:rsid w:val="00200355"/>
    <w:rsid w:val="00200525"/>
    <w:rsid w:val="002006A9"/>
    <w:rsid w:val="002008D9"/>
    <w:rsid w:val="0020099A"/>
    <w:rsid w:val="00200D7C"/>
    <w:rsid w:val="00201174"/>
    <w:rsid w:val="002013AF"/>
    <w:rsid w:val="00201438"/>
    <w:rsid w:val="00201519"/>
    <w:rsid w:val="00201529"/>
    <w:rsid w:val="0020176B"/>
    <w:rsid w:val="0020178D"/>
    <w:rsid w:val="002019A4"/>
    <w:rsid w:val="00201A3B"/>
    <w:rsid w:val="00201AA4"/>
    <w:rsid w:val="00201B36"/>
    <w:rsid w:val="00201B98"/>
    <w:rsid w:val="00201D53"/>
    <w:rsid w:val="00201F6A"/>
    <w:rsid w:val="00201F95"/>
    <w:rsid w:val="00201F97"/>
    <w:rsid w:val="00202096"/>
    <w:rsid w:val="002020AE"/>
    <w:rsid w:val="00202156"/>
    <w:rsid w:val="002021A1"/>
    <w:rsid w:val="002021A7"/>
    <w:rsid w:val="002022F5"/>
    <w:rsid w:val="002023DD"/>
    <w:rsid w:val="002024A1"/>
    <w:rsid w:val="00202654"/>
    <w:rsid w:val="0020278C"/>
    <w:rsid w:val="00202AFA"/>
    <w:rsid w:val="00202BD3"/>
    <w:rsid w:val="0020307C"/>
    <w:rsid w:val="002033A6"/>
    <w:rsid w:val="0020343E"/>
    <w:rsid w:val="00203501"/>
    <w:rsid w:val="0020354E"/>
    <w:rsid w:val="002035B9"/>
    <w:rsid w:val="002035DE"/>
    <w:rsid w:val="00203660"/>
    <w:rsid w:val="00203760"/>
    <w:rsid w:val="002037FE"/>
    <w:rsid w:val="0020395E"/>
    <w:rsid w:val="00203A54"/>
    <w:rsid w:val="00203A60"/>
    <w:rsid w:val="00203A6B"/>
    <w:rsid w:val="00203A88"/>
    <w:rsid w:val="00203BC2"/>
    <w:rsid w:val="00203F37"/>
    <w:rsid w:val="00203F66"/>
    <w:rsid w:val="00203FA9"/>
    <w:rsid w:val="00203FDE"/>
    <w:rsid w:val="002040EC"/>
    <w:rsid w:val="002041C1"/>
    <w:rsid w:val="002044A0"/>
    <w:rsid w:val="0020454A"/>
    <w:rsid w:val="00204578"/>
    <w:rsid w:val="00204B6D"/>
    <w:rsid w:val="00204C6D"/>
    <w:rsid w:val="00204C79"/>
    <w:rsid w:val="00204CE6"/>
    <w:rsid w:val="00204D24"/>
    <w:rsid w:val="00204D9D"/>
    <w:rsid w:val="002052DD"/>
    <w:rsid w:val="002055B0"/>
    <w:rsid w:val="00205605"/>
    <w:rsid w:val="00205B5C"/>
    <w:rsid w:val="00205BC1"/>
    <w:rsid w:val="00205E5B"/>
    <w:rsid w:val="002062B4"/>
    <w:rsid w:val="002063AE"/>
    <w:rsid w:val="0020658D"/>
    <w:rsid w:val="00206653"/>
    <w:rsid w:val="00206A04"/>
    <w:rsid w:val="00206B85"/>
    <w:rsid w:val="00206C9D"/>
    <w:rsid w:val="00206CBD"/>
    <w:rsid w:val="00206D77"/>
    <w:rsid w:val="0020701D"/>
    <w:rsid w:val="0020707A"/>
    <w:rsid w:val="00207211"/>
    <w:rsid w:val="002072AD"/>
    <w:rsid w:val="002072C8"/>
    <w:rsid w:val="002072F0"/>
    <w:rsid w:val="002073EB"/>
    <w:rsid w:val="002074EC"/>
    <w:rsid w:val="00207500"/>
    <w:rsid w:val="00207562"/>
    <w:rsid w:val="002075F1"/>
    <w:rsid w:val="00207632"/>
    <w:rsid w:val="002076E7"/>
    <w:rsid w:val="00207701"/>
    <w:rsid w:val="00207768"/>
    <w:rsid w:val="0020778F"/>
    <w:rsid w:val="0020781D"/>
    <w:rsid w:val="002078F1"/>
    <w:rsid w:val="00207AE5"/>
    <w:rsid w:val="00207B18"/>
    <w:rsid w:val="00207B88"/>
    <w:rsid w:val="00207C3A"/>
    <w:rsid w:val="00207EF6"/>
    <w:rsid w:val="00207FD6"/>
    <w:rsid w:val="002100BC"/>
    <w:rsid w:val="00210233"/>
    <w:rsid w:val="002102B2"/>
    <w:rsid w:val="0021031D"/>
    <w:rsid w:val="00210534"/>
    <w:rsid w:val="0021056F"/>
    <w:rsid w:val="00210581"/>
    <w:rsid w:val="002105D4"/>
    <w:rsid w:val="00210651"/>
    <w:rsid w:val="00210822"/>
    <w:rsid w:val="00210B51"/>
    <w:rsid w:val="0021102D"/>
    <w:rsid w:val="00211199"/>
    <w:rsid w:val="0021158F"/>
    <w:rsid w:val="00211677"/>
    <w:rsid w:val="002117B4"/>
    <w:rsid w:val="002117F8"/>
    <w:rsid w:val="002117FD"/>
    <w:rsid w:val="0021183E"/>
    <w:rsid w:val="00211981"/>
    <w:rsid w:val="00211B11"/>
    <w:rsid w:val="00211B1A"/>
    <w:rsid w:val="002121CB"/>
    <w:rsid w:val="002121D1"/>
    <w:rsid w:val="00212350"/>
    <w:rsid w:val="0021255D"/>
    <w:rsid w:val="002125A7"/>
    <w:rsid w:val="00212A05"/>
    <w:rsid w:val="00212A9E"/>
    <w:rsid w:val="00212CA4"/>
    <w:rsid w:val="00212D02"/>
    <w:rsid w:val="00212EDC"/>
    <w:rsid w:val="00212F6A"/>
    <w:rsid w:val="00212F81"/>
    <w:rsid w:val="00213077"/>
    <w:rsid w:val="0021317D"/>
    <w:rsid w:val="0021323A"/>
    <w:rsid w:val="002132FC"/>
    <w:rsid w:val="00213455"/>
    <w:rsid w:val="00213482"/>
    <w:rsid w:val="002134A7"/>
    <w:rsid w:val="0021359A"/>
    <w:rsid w:val="002137B7"/>
    <w:rsid w:val="00213C5D"/>
    <w:rsid w:val="00213EC2"/>
    <w:rsid w:val="002142E8"/>
    <w:rsid w:val="0021452C"/>
    <w:rsid w:val="00214674"/>
    <w:rsid w:val="002146F5"/>
    <w:rsid w:val="00214790"/>
    <w:rsid w:val="00214A34"/>
    <w:rsid w:val="00214AB1"/>
    <w:rsid w:val="00214AD9"/>
    <w:rsid w:val="00214D04"/>
    <w:rsid w:val="00214FD1"/>
    <w:rsid w:val="00215008"/>
    <w:rsid w:val="00215171"/>
    <w:rsid w:val="00215179"/>
    <w:rsid w:val="0021528D"/>
    <w:rsid w:val="00215727"/>
    <w:rsid w:val="00215838"/>
    <w:rsid w:val="00215B28"/>
    <w:rsid w:val="00215C2C"/>
    <w:rsid w:val="00215CC0"/>
    <w:rsid w:val="00215FAD"/>
    <w:rsid w:val="002160C1"/>
    <w:rsid w:val="00216211"/>
    <w:rsid w:val="00216527"/>
    <w:rsid w:val="0021682E"/>
    <w:rsid w:val="002168DD"/>
    <w:rsid w:val="002168FC"/>
    <w:rsid w:val="0021693A"/>
    <w:rsid w:val="00216950"/>
    <w:rsid w:val="002169C0"/>
    <w:rsid w:val="002169F2"/>
    <w:rsid w:val="00216C6B"/>
    <w:rsid w:val="00216D19"/>
    <w:rsid w:val="00216D1A"/>
    <w:rsid w:val="00216D32"/>
    <w:rsid w:val="00216D44"/>
    <w:rsid w:val="0021717A"/>
    <w:rsid w:val="0021732F"/>
    <w:rsid w:val="00217373"/>
    <w:rsid w:val="002173DC"/>
    <w:rsid w:val="00217521"/>
    <w:rsid w:val="00217532"/>
    <w:rsid w:val="002176B9"/>
    <w:rsid w:val="0021783D"/>
    <w:rsid w:val="0021789F"/>
    <w:rsid w:val="00217988"/>
    <w:rsid w:val="00217A6D"/>
    <w:rsid w:val="00217AFB"/>
    <w:rsid w:val="00217C23"/>
    <w:rsid w:val="00217C41"/>
    <w:rsid w:val="00217C63"/>
    <w:rsid w:val="00217E88"/>
    <w:rsid w:val="00217FAA"/>
    <w:rsid w:val="00220175"/>
    <w:rsid w:val="00220189"/>
    <w:rsid w:val="002201B6"/>
    <w:rsid w:val="0022045A"/>
    <w:rsid w:val="002204FA"/>
    <w:rsid w:val="0022051B"/>
    <w:rsid w:val="00220773"/>
    <w:rsid w:val="002207F7"/>
    <w:rsid w:val="00220882"/>
    <w:rsid w:val="00220886"/>
    <w:rsid w:val="00220A41"/>
    <w:rsid w:val="00220D41"/>
    <w:rsid w:val="00220D60"/>
    <w:rsid w:val="00220F21"/>
    <w:rsid w:val="00220F36"/>
    <w:rsid w:val="0022100E"/>
    <w:rsid w:val="002212CE"/>
    <w:rsid w:val="0022162F"/>
    <w:rsid w:val="00221634"/>
    <w:rsid w:val="00221804"/>
    <w:rsid w:val="00221929"/>
    <w:rsid w:val="00221988"/>
    <w:rsid w:val="00221C0F"/>
    <w:rsid w:val="00221DEF"/>
    <w:rsid w:val="00221E20"/>
    <w:rsid w:val="00221F46"/>
    <w:rsid w:val="00221F8B"/>
    <w:rsid w:val="0022203E"/>
    <w:rsid w:val="00222461"/>
    <w:rsid w:val="00222599"/>
    <w:rsid w:val="0022269E"/>
    <w:rsid w:val="002226D2"/>
    <w:rsid w:val="0022296C"/>
    <w:rsid w:val="00222BDF"/>
    <w:rsid w:val="00222C01"/>
    <w:rsid w:val="00222C0A"/>
    <w:rsid w:val="00222C96"/>
    <w:rsid w:val="00222D9F"/>
    <w:rsid w:val="00222DA6"/>
    <w:rsid w:val="00222DE7"/>
    <w:rsid w:val="00223026"/>
    <w:rsid w:val="00223045"/>
    <w:rsid w:val="002230DF"/>
    <w:rsid w:val="002232CB"/>
    <w:rsid w:val="00223305"/>
    <w:rsid w:val="0022331E"/>
    <w:rsid w:val="0022349F"/>
    <w:rsid w:val="002234A1"/>
    <w:rsid w:val="002234B6"/>
    <w:rsid w:val="0022356C"/>
    <w:rsid w:val="00223602"/>
    <w:rsid w:val="00223760"/>
    <w:rsid w:val="0022389D"/>
    <w:rsid w:val="00223A18"/>
    <w:rsid w:val="00223A1A"/>
    <w:rsid w:val="00223A3C"/>
    <w:rsid w:val="00223ACC"/>
    <w:rsid w:val="00223DC2"/>
    <w:rsid w:val="00223E55"/>
    <w:rsid w:val="002240F1"/>
    <w:rsid w:val="002241A9"/>
    <w:rsid w:val="002242A4"/>
    <w:rsid w:val="0022431C"/>
    <w:rsid w:val="002245ED"/>
    <w:rsid w:val="00224744"/>
    <w:rsid w:val="00224971"/>
    <w:rsid w:val="002249E6"/>
    <w:rsid w:val="00224B8C"/>
    <w:rsid w:val="00224BF2"/>
    <w:rsid w:val="00225051"/>
    <w:rsid w:val="00225139"/>
    <w:rsid w:val="0022516D"/>
    <w:rsid w:val="002251D0"/>
    <w:rsid w:val="002253BD"/>
    <w:rsid w:val="0022553D"/>
    <w:rsid w:val="00225551"/>
    <w:rsid w:val="002257A1"/>
    <w:rsid w:val="00225A52"/>
    <w:rsid w:val="00225A76"/>
    <w:rsid w:val="00225A9F"/>
    <w:rsid w:val="00225E11"/>
    <w:rsid w:val="00225FF9"/>
    <w:rsid w:val="0022633F"/>
    <w:rsid w:val="00226454"/>
    <w:rsid w:val="00226475"/>
    <w:rsid w:val="002265D7"/>
    <w:rsid w:val="00226640"/>
    <w:rsid w:val="00226645"/>
    <w:rsid w:val="002267F8"/>
    <w:rsid w:val="002268BB"/>
    <w:rsid w:val="0022699C"/>
    <w:rsid w:val="00226A0F"/>
    <w:rsid w:val="00226A53"/>
    <w:rsid w:val="00226B6B"/>
    <w:rsid w:val="00226D52"/>
    <w:rsid w:val="00226DB6"/>
    <w:rsid w:val="00226F41"/>
    <w:rsid w:val="0022704F"/>
    <w:rsid w:val="002270F5"/>
    <w:rsid w:val="00227189"/>
    <w:rsid w:val="002272A5"/>
    <w:rsid w:val="00227463"/>
    <w:rsid w:val="0022758B"/>
    <w:rsid w:val="00227595"/>
    <w:rsid w:val="0022763C"/>
    <w:rsid w:val="0022768C"/>
    <w:rsid w:val="002276D2"/>
    <w:rsid w:val="0022779C"/>
    <w:rsid w:val="00227A9F"/>
    <w:rsid w:val="00227C14"/>
    <w:rsid w:val="00227C20"/>
    <w:rsid w:val="00227DC0"/>
    <w:rsid w:val="00227E85"/>
    <w:rsid w:val="00230204"/>
    <w:rsid w:val="0023023C"/>
    <w:rsid w:val="002302FC"/>
    <w:rsid w:val="00230396"/>
    <w:rsid w:val="00230459"/>
    <w:rsid w:val="00230611"/>
    <w:rsid w:val="00230923"/>
    <w:rsid w:val="00230CED"/>
    <w:rsid w:val="002310A4"/>
    <w:rsid w:val="002310E5"/>
    <w:rsid w:val="0023123B"/>
    <w:rsid w:val="00231242"/>
    <w:rsid w:val="002318C2"/>
    <w:rsid w:val="00231A08"/>
    <w:rsid w:val="00231A3E"/>
    <w:rsid w:val="00231C5E"/>
    <w:rsid w:val="00231CEA"/>
    <w:rsid w:val="00231DD5"/>
    <w:rsid w:val="00231E1B"/>
    <w:rsid w:val="00231E3C"/>
    <w:rsid w:val="00231E4E"/>
    <w:rsid w:val="00231E57"/>
    <w:rsid w:val="0023211F"/>
    <w:rsid w:val="0023213B"/>
    <w:rsid w:val="00232341"/>
    <w:rsid w:val="00232465"/>
    <w:rsid w:val="00232474"/>
    <w:rsid w:val="00232494"/>
    <w:rsid w:val="0023258E"/>
    <w:rsid w:val="00232641"/>
    <w:rsid w:val="002326D0"/>
    <w:rsid w:val="00232775"/>
    <w:rsid w:val="00232839"/>
    <w:rsid w:val="00232A0B"/>
    <w:rsid w:val="00232A15"/>
    <w:rsid w:val="00232B1C"/>
    <w:rsid w:val="00232D6C"/>
    <w:rsid w:val="00232DDC"/>
    <w:rsid w:val="00232F24"/>
    <w:rsid w:val="00233221"/>
    <w:rsid w:val="00233366"/>
    <w:rsid w:val="0023366E"/>
    <w:rsid w:val="0023367A"/>
    <w:rsid w:val="002336C2"/>
    <w:rsid w:val="002337FC"/>
    <w:rsid w:val="002338E8"/>
    <w:rsid w:val="00233964"/>
    <w:rsid w:val="00233B66"/>
    <w:rsid w:val="00233B90"/>
    <w:rsid w:val="00233F27"/>
    <w:rsid w:val="00233F34"/>
    <w:rsid w:val="0023412E"/>
    <w:rsid w:val="002343F2"/>
    <w:rsid w:val="0023448B"/>
    <w:rsid w:val="002344C2"/>
    <w:rsid w:val="002345C9"/>
    <w:rsid w:val="002345F0"/>
    <w:rsid w:val="002345FB"/>
    <w:rsid w:val="002348A9"/>
    <w:rsid w:val="00234A61"/>
    <w:rsid w:val="00234B19"/>
    <w:rsid w:val="00234B8F"/>
    <w:rsid w:val="00234C6F"/>
    <w:rsid w:val="00234DF3"/>
    <w:rsid w:val="00234F65"/>
    <w:rsid w:val="00234F9F"/>
    <w:rsid w:val="00235220"/>
    <w:rsid w:val="002353BE"/>
    <w:rsid w:val="002355B7"/>
    <w:rsid w:val="0023583E"/>
    <w:rsid w:val="002359AC"/>
    <w:rsid w:val="00235CB8"/>
    <w:rsid w:val="00236114"/>
    <w:rsid w:val="0023623B"/>
    <w:rsid w:val="00236315"/>
    <w:rsid w:val="002367AA"/>
    <w:rsid w:val="00236885"/>
    <w:rsid w:val="00236B78"/>
    <w:rsid w:val="00236C74"/>
    <w:rsid w:val="00236D16"/>
    <w:rsid w:val="0023703A"/>
    <w:rsid w:val="00237040"/>
    <w:rsid w:val="002370C4"/>
    <w:rsid w:val="0023744D"/>
    <w:rsid w:val="00237595"/>
    <w:rsid w:val="002375C6"/>
    <w:rsid w:val="00237742"/>
    <w:rsid w:val="00237913"/>
    <w:rsid w:val="00237971"/>
    <w:rsid w:val="00237D83"/>
    <w:rsid w:val="00237EAD"/>
    <w:rsid w:val="002401EB"/>
    <w:rsid w:val="00240217"/>
    <w:rsid w:val="0024037E"/>
    <w:rsid w:val="00240505"/>
    <w:rsid w:val="0024065E"/>
    <w:rsid w:val="002406AD"/>
    <w:rsid w:val="0024087E"/>
    <w:rsid w:val="0024089D"/>
    <w:rsid w:val="002409E4"/>
    <w:rsid w:val="00240AFD"/>
    <w:rsid w:val="00240B0C"/>
    <w:rsid w:val="00240CB5"/>
    <w:rsid w:val="00240D85"/>
    <w:rsid w:val="00240F17"/>
    <w:rsid w:val="00240F63"/>
    <w:rsid w:val="00241121"/>
    <w:rsid w:val="00241126"/>
    <w:rsid w:val="00241597"/>
    <w:rsid w:val="00241665"/>
    <w:rsid w:val="00241682"/>
    <w:rsid w:val="00241757"/>
    <w:rsid w:val="002417F3"/>
    <w:rsid w:val="00241880"/>
    <w:rsid w:val="00241AF0"/>
    <w:rsid w:val="00241B52"/>
    <w:rsid w:val="00241B8F"/>
    <w:rsid w:val="00241BEF"/>
    <w:rsid w:val="00241CB2"/>
    <w:rsid w:val="00241D10"/>
    <w:rsid w:val="00241D55"/>
    <w:rsid w:val="00241EAD"/>
    <w:rsid w:val="00241EBE"/>
    <w:rsid w:val="00241F03"/>
    <w:rsid w:val="00241F8A"/>
    <w:rsid w:val="00241FBC"/>
    <w:rsid w:val="00242069"/>
    <w:rsid w:val="00242083"/>
    <w:rsid w:val="002421D2"/>
    <w:rsid w:val="00242298"/>
    <w:rsid w:val="00242492"/>
    <w:rsid w:val="002424A3"/>
    <w:rsid w:val="00242511"/>
    <w:rsid w:val="0024270F"/>
    <w:rsid w:val="002428EB"/>
    <w:rsid w:val="002428F0"/>
    <w:rsid w:val="00242952"/>
    <w:rsid w:val="00242AAA"/>
    <w:rsid w:val="00242B48"/>
    <w:rsid w:val="00242E66"/>
    <w:rsid w:val="002430D5"/>
    <w:rsid w:val="0024312D"/>
    <w:rsid w:val="002432E9"/>
    <w:rsid w:val="002432FC"/>
    <w:rsid w:val="00243335"/>
    <w:rsid w:val="0024348E"/>
    <w:rsid w:val="00243517"/>
    <w:rsid w:val="0024376F"/>
    <w:rsid w:val="002437C8"/>
    <w:rsid w:val="00243A64"/>
    <w:rsid w:val="00243B5E"/>
    <w:rsid w:val="00243B8F"/>
    <w:rsid w:val="00243C6D"/>
    <w:rsid w:val="00243D8D"/>
    <w:rsid w:val="00243DF5"/>
    <w:rsid w:val="00243E00"/>
    <w:rsid w:val="00243EBF"/>
    <w:rsid w:val="00243FAE"/>
    <w:rsid w:val="0024432B"/>
    <w:rsid w:val="002448DD"/>
    <w:rsid w:val="00244A85"/>
    <w:rsid w:val="00244ADF"/>
    <w:rsid w:val="00244B32"/>
    <w:rsid w:val="00244BB0"/>
    <w:rsid w:val="00244D22"/>
    <w:rsid w:val="00244D8A"/>
    <w:rsid w:val="00244DB9"/>
    <w:rsid w:val="00244DBA"/>
    <w:rsid w:val="00244DDF"/>
    <w:rsid w:val="00244E7D"/>
    <w:rsid w:val="00244F4E"/>
    <w:rsid w:val="00244FEE"/>
    <w:rsid w:val="0024524F"/>
    <w:rsid w:val="002454FB"/>
    <w:rsid w:val="00245634"/>
    <w:rsid w:val="00245825"/>
    <w:rsid w:val="00245A2B"/>
    <w:rsid w:val="00245A2C"/>
    <w:rsid w:val="00245A42"/>
    <w:rsid w:val="00245AFF"/>
    <w:rsid w:val="00245B6B"/>
    <w:rsid w:val="00245C59"/>
    <w:rsid w:val="00245C74"/>
    <w:rsid w:val="00245FE9"/>
    <w:rsid w:val="002460A3"/>
    <w:rsid w:val="00246176"/>
    <w:rsid w:val="00246199"/>
    <w:rsid w:val="0024624B"/>
    <w:rsid w:val="002462BC"/>
    <w:rsid w:val="00246327"/>
    <w:rsid w:val="00246401"/>
    <w:rsid w:val="0024651E"/>
    <w:rsid w:val="002468CC"/>
    <w:rsid w:val="002469A4"/>
    <w:rsid w:val="0024714A"/>
    <w:rsid w:val="00247214"/>
    <w:rsid w:val="00247334"/>
    <w:rsid w:val="00247369"/>
    <w:rsid w:val="00247559"/>
    <w:rsid w:val="00247661"/>
    <w:rsid w:val="00247712"/>
    <w:rsid w:val="0024773A"/>
    <w:rsid w:val="00247803"/>
    <w:rsid w:val="00247885"/>
    <w:rsid w:val="00247994"/>
    <w:rsid w:val="00247CB0"/>
    <w:rsid w:val="00247CDF"/>
    <w:rsid w:val="00247ED9"/>
    <w:rsid w:val="00247F14"/>
    <w:rsid w:val="0025010C"/>
    <w:rsid w:val="0025022A"/>
    <w:rsid w:val="00250262"/>
    <w:rsid w:val="00250416"/>
    <w:rsid w:val="00250509"/>
    <w:rsid w:val="00250626"/>
    <w:rsid w:val="00250659"/>
    <w:rsid w:val="0025066E"/>
    <w:rsid w:val="0025078B"/>
    <w:rsid w:val="002508D7"/>
    <w:rsid w:val="00250ABF"/>
    <w:rsid w:val="00250BB5"/>
    <w:rsid w:val="00250C0A"/>
    <w:rsid w:val="00250CF5"/>
    <w:rsid w:val="00250CF8"/>
    <w:rsid w:val="00250E6A"/>
    <w:rsid w:val="002510BC"/>
    <w:rsid w:val="002511EA"/>
    <w:rsid w:val="00251241"/>
    <w:rsid w:val="002515DC"/>
    <w:rsid w:val="00251621"/>
    <w:rsid w:val="002518F1"/>
    <w:rsid w:val="00251A1A"/>
    <w:rsid w:val="00251B9B"/>
    <w:rsid w:val="00251FC4"/>
    <w:rsid w:val="00252294"/>
    <w:rsid w:val="002523B0"/>
    <w:rsid w:val="00252441"/>
    <w:rsid w:val="00252491"/>
    <w:rsid w:val="00252590"/>
    <w:rsid w:val="00252599"/>
    <w:rsid w:val="002528F0"/>
    <w:rsid w:val="002529DB"/>
    <w:rsid w:val="00252C55"/>
    <w:rsid w:val="00252F84"/>
    <w:rsid w:val="00252FAE"/>
    <w:rsid w:val="00253237"/>
    <w:rsid w:val="00253238"/>
    <w:rsid w:val="002532D6"/>
    <w:rsid w:val="002532EB"/>
    <w:rsid w:val="00253434"/>
    <w:rsid w:val="00253447"/>
    <w:rsid w:val="00253535"/>
    <w:rsid w:val="002535D9"/>
    <w:rsid w:val="00253657"/>
    <w:rsid w:val="0025367B"/>
    <w:rsid w:val="00253762"/>
    <w:rsid w:val="002537B2"/>
    <w:rsid w:val="0025385F"/>
    <w:rsid w:val="002538BF"/>
    <w:rsid w:val="00253AC8"/>
    <w:rsid w:val="00253B30"/>
    <w:rsid w:val="00253C34"/>
    <w:rsid w:val="00253F68"/>
    <w:rsid w:val="0025420F"/>
    <w:rsid w:val="002542E9"/>
    <w:rsid w:val="0025441E"/>
    <w:rsid w:val="002544BF"/>
    <w:rsid w:val="0025454B"/>
    <w:rsid w:val="00254739"/>
    <w:rsid w:val="0025474A"/>
    <w:rsid w:val="002547F9"/>
    <w:rsid w:val="0025497D"/>
    <w:rsid w:val="00254AFC"/>
    <w:rsid w:val="00254BB3"/>
    <w:rsid w:val="00254BEA"/>
    <w:rsid w:val="00254EB8"/>
    <w:rsid w:val="00255138"/>
    <w:rsid w:val="002556E8"/>
    <w:rsid w:val="002558E1"/>
    <w:rsid w:val="00255BA7"/>
    <w:rsid w:val="00255BD5"/>
    <w:rsid w:val="00255D2E"/>
    <w:rsid w:val="00255D38"/>
    <w:rsid w:val="00255DDF"/>
    <w:rsid w:val="00255E12"/>
    <w:rsid w:val="00255E53"/>
    <w:rsid w:val="00255E71"/>
    <w:rsid w:val="00255F11"/>
    <w:rsid w:val="00256045"/>
    <w:rsid w:val="00256211"/>
    <w:rsid w:val="0025636A"/>
    <w:rsid w:val="0025637E"/>
    <w:rsid w:val="00256385"/>
    <w:rsid w:val="002563CB"/>
    <w:rsid w:val="0025641B"/>
    <w:rsid w:val="00256425"/>
    <w:rsid w:val="0025660F"/>
    <w:rsid w:val="00256695"/>
    <w:rsid w:val="002567A5"/>
    <w:rsid w:val="002569B6"/>
    <w:rsid w:val="002569BE"/>
    <w:rsid w:val="00256D6D"/>
    <w:rsid w:val="00256D95"/>
    <w:rsid w:val="00256DDB"/>
    <w:rsid w:val="0025702C"/>
    <w:rsid w:val="0025714A"/>
    <w:rsid w:val="0025715A"/>
    <w:rsid w:val="002571A9"/>
    <w:rsid w:val="0025733D"/>
    <w:rsid w:val="002574BC"/>
    <w:rsid w:val="00257524"/>
    <w:rsid w:val="0025775D"/>
    <w:rsid w:val="002577E2"/>
    <w:rsid w:val="00257989"/>
    <w:rsid w:val="00257ACD"/>
    <w:rsid w:val="00257B0D"/>
    <w:rsid w:val="00257B9C"/>
    <w:rsid w:val="00257BF5"/>
    <w:rsid w:val="00257C99"/>
    <w:rsid w:val="00257CA1"/>
    <w:rsid w:val="00257CA3"/>
    <w:rsid w:val="00257E2F"/>
    <w:rsid w:val="002601BE"/>
    <w:rsid w:val="0026052A"/>
    <w:rsid w:val="00260A76"/>
    <w:rsid w:val="00260B6F"/>
    <w:rsid w:val="00260BA6"/>
    <w:rsid w:val="00260C70"/>
    <w:rsid w:val="00260D1D"/>
    <w:rsid w:val="00260FD4"/>
    <w:rsid w:val="0026113A"/>
    <w:rsid w:val="00261156"/>
    <w:rsid w:val="002611A3"/>
    <w:rsid w:val="002611A6"/>
    <w:rsid w:val="002613DD"/>
    <w:rsid w:val="00261455"/>
    <w:rsid w:val="00261592"/>
    <w:rsid w:val="00261596"/>
    <w:rsid w:val="002615FA"/>
    <w:rsid w:val="002616A6"/>
    <w:rsid w:val="0026192F"/>
    <w:rsid w:val="0026195D"/>
    <w:rsid w:val="00261A8E"/>
    <w:rsid w:val="00261AAB"/>
    <w:rsid w:val="00261AB8"/>
    <w:rsid w:val="00261AC7"/>
    <w:rsid w:val="00261C7E"/>
    <w:rsid w:val="00261F1B"/>
    <w:rsid w:val="00262287"/>
    <w:rsid w:val="002622C8"/>
    <w:rsid w:val="002623B2"/>
    <w:rsid w:val="00262405"/>
    <w:rsid w:val="002624A7"/>
    <w:rsid w:val="0026252E"/>
    <w:rsid w:val="002625A6"/>
    <w:rsid w:val="00262916"/>
    <w:rsid w:val="00262CA9"/>
    <w:rsid w:val="00262D1B"/>
    <w:rsid w:val="00262D76"/>
    <w:rsid w:val="00262E02"/>
    <w:rsid w:val="00262F4D"/>
    <w:rsid w:val="00263029"/>
    <w:rsid w:val="00263119"/>
    <w:rsid w:val="00263125"/>
    <w:rsid w:val="0026312B"/>
    <w:rsid w:val="0026322A"/>
    <w:rsid w:val="00263251"/>
    <w:rsid w:val="002633C5"/>
    <w:rsid w:val="002634A3"/>
    <w:rsid w:val="00263564"/>
    <w:rsid w:val="00263769"/>
    <w:rsid w:val="0026379D"/>
    <w:rsid w:val="002637AC"/>
    <w:rsid w:val="00263838"/>
    <w:rsid w:val="00263875"/>
    <w:rsid w:val="00263916"/>
    <w:rsid w:val="00263994"/>
    <w:rsid w:val="00263A4C"/>
    <w:rsid w:val="00263AC2"/>
    <w:rsid w:val="00263B67"/>
    <w:rsid w:val="00263EF1"/>
    <w:rsid w:val="00263F0E"/>
    <w:rsid w:val="00264186"/>
    <w:rsid w:val="00264341"/>
    <w:rsid w:val="00264395"/>
    <w:rsid w:val="0026442A"/>
    <w:rsid w:val="00264465"/>
    <w:rsid w:val="0026458F"/>
    <w:rsid w:val="00264696"/>
    <w:rsid w:val="002646B3"/>
    <w:rsid w:val="00264991"/>
    <w:rsid w:val="002649F6"/>
    <w:rsid w:val="00264C1A"/>
    <w:rsid w:val="00264C51"/>
    <w:rsid w:val="00264FEA"/>
    <w:rsid w:val="0026507E"/>
    <w:rsid w:val="00265502"/>
    <w:rsid w:val="002656F1"/>
    <w:rsid w:val="00265735"/>
    <w:rsid w:val="0026581F"/>
    <w:rsid w:val="00265954"/>
    <w:rsid w:val="00265A63"/>
    <w:rsid w:val="00265A99"/>
    <w:rsid w:val="00265AA6"/>
    <w:rsid w:val="00265C2E"/>
    <w:rsid w:val="00265D9B"/>
    <w:rsid w:val="00265DE9"/>
    <w:rsid w:val="00265F4B"/>
    <w:rsid w:val="00266258"/>
    <w:rsid w:val="0026636E"/>
    <w:rsid w:val="00266387"/>
    <w:rsid w:val="0026640E"/>
    <w:rsid w:val="0026652A"/>
    <w:rsid w:val="00266660"/>
    <w:rsid w:val="0026669A"/>
    <w:rsid w:val="0026670F"/>
    <w:rsid w:val="002667B5"/>
    <w:rsid w:val="002667F9"/>
    <w:rsid w:val="00266874"/>
    <w:rsid w:val="0026695B"/>
    <w:rsid w:val="00266A0A"/>
    <w:rsid w:val="00266B25"/>
    <w:rsid w:val="00266B72"/>
    <w:rsid w:val="00266BB7"/>
    <w:rsid w:val="00266C0B"/>
    <w:rsid w:val="00266CF3"/>
    <w:rsid w:val="00266DD6"/>
    <w:rsid w:val="00266E2B"/>
    <w:rsid w:val="00266F7D"/>
    <w:rsid w:val="002670AF"/>
    <w:rsid w:val="002671A5"/>
    <w:rsid w:val="002671BA"/>
    <w:rsid w:val="002672FD"/>
    <w:rsid w:val="00267412"/>
    <w:rsid w:val="00267500"/>
    <w:rsid w:val="0026754A"/>
    <w:rsid w:val="002675AE"/>
    <w:rsid w:val="002675E2"/>
    <w:rsid w:val="002675FE"/>
    <w:rsid w:val="00267803"/>
    <w:rsid w:val="00267933"/>
    <w:rsid w:val="002679EE"/>
    <w:rsid w:val="00267A88"/>
    <w:rsid w:val="00267CAF"/>
    <w:rsid w:val="00267EF7"/>
    <w:rsid w:val="00267FD0"/>
    <w:rsid w:val="00267FDA"/>
    <w:rsid w:val="00270066"/>
    <w:rsid w:val="00270126"/>
    <w:rsid w:val="002702F8"/>
    <w:rsid w:val="002703E1"/>
    <w:rsid w:val="00270420"/>
    <w:rsid w:val="00270429"/>
    <w:rsid w:val="00270451"/>
    <w:rsid w:val="002704A1"/>
    <w:rsid w:val="002707C6"/>
    <w:rsid w:val="00270A84"/>
    <w:rsid w:val="00270A85"/>
    <w:rsid w:val="00270BB1"/>
    <w:rsid w:val="00270C70"/>
    <w:rsid w:val="00270E0C"/>
    <w:rsid w:val="0027108F"/>
    <w:rsid w:val="00271172"/>
    <w:rsid w:val="0027136A"/>
    <w:rsid w:val="0027138E"/>
    <w:rsid w:val="002716B3"/>
    <w:rsid w:val="00271842"/>
    <w:rsid w:val="00271A07"/>
    <w:rsid w:val="00271A82"/>
    <w:rsid w:val="00271DD9"/>
    <w:rsid w:val="00272069"/>
    <w:rsid w:val="002720EC"/>
    <w:rsid w:val="00272200"/>
    <w:rsid w:val="00272289"/>
    <w:rsid w:val="002722A4"/>
    <w:rsid w:val="002722CA"/>
    <w:rsid w:val="00272391"/>
    <w:rsid w:val="0027240A"/>
    <w:rsid w:val="002726AA"/>
    <w:rsid w:val="0027275F"/>
    <w:rsid w:val="002728A0"/>
    <w:rsid w:val="002728B7"/>
    <w:rsid w:val="00272935"/>
    <w:rsid w:val="0027293B"/>
    <w:rsid w:val="00272B21"/>
    <w:rsid w:val="00272BE6"/>
    <w:rsid w:val="00272CC4"/>
    <w:rsid w:val="00272F1A"/>
    <w:rsid w:val="0027306D"/>
    <w:rsid w:val="002730C7"/>
    <w:rsid w:val="00273284"/>
    <w:rsid w:val="002733B7"/>
    <w:rsid w:val="002734F6"/>
    <w:rsid w:val="00273505"/>
    <w:rsid w:val="002736F0"/>
    <w:rsid w:val="002737FD"/>
    <w:rsid w:val="002739D3"/>
    <w:rsid w:val="00273A19"/>
    <w:rsid w:val="00273C64"/>
    <w:rsid w:val="00273EFE"/>
    <w:rsid w:val="00273FFA"/>
    <w:rsid w:val="0027402D"/>
    <w:rsid w:val="00274168"/>
    <w:rsid w:val="002744D8"/>
    <w:rsid w:val="002745FE"/>
    <w:rsid w:val="0027460F"/>
    <w:rsid w:val="0027469F"/>
    <w:rsid w:val="002746D4"/>
    <w:rsid w:val="002746EE"/>
    <w:rsid w:val="00274788"/>
    <w:rsid w:val="002748B6"/>
    <w:rsid w:val="002748D5"/>
    <w:rsid w:val="00274DA7"/>
    <w:rsid w:val="00275011"/>
    <w:rsid w:val="00275173"/>
    <w:rsid w:val="002751B1"/>
    <w:rsid w:val="00275214"/>
    <w:rsid w:val="00275303"/>
    <w:rsid w:val="002754B7"/>
    <w:rsid w:val="00275605"/>
    <w:rsid w:val="0027580F"/>
    <w:rsid w:val="002759AA"/>
    <w:rsid w:val="00275A95"/>
    <w:rsid w:val="00275F65"/>
    <w:rsid w:val="00276049"/>
    <w:rsid w:val="002760CE"/>
    <w:rsid w:val="00276139"/>
    <w:rsid w:val="00276244"/>
    <w:rsid w:val="00276363"/>
    <w:rsid w:val="0027648E"/>
    <w:rsid w:val="0027656E"/>
    <w:rsid w:val="002766E8"/>
    <w:rsid w:val="00276750"/>
    <w:rsid w:val="00276770"/>
    <w:rsid w:val="00276872"/>
    <w:rsid w:val="00276AE6"/>
    <w:rsid w:val="00276B87"/>
    <w:rsid w:val="00276C33"/>
    <w:rsid w:val="00276D00"/>
    <w:rsid w:val="00276E12"/>
    <w:rsid w:val="00276E17"/>
    <w:rsid w:val="00276F8A"/>
    <w:rsid w:val="0027717B"/>
    <w:rsid w:val="00277195"/>
    <w:rsid w:val="00277220"/>
    <w:rsid w:val="00277264"/>
    <w:rsid w:val="002772E9"/>
    <w:rsid w:val="0027737A"/>
    <w:rsid w:val="00277522"/>
    <w:rsid w:val="0027753B"/>
    <w:rsid w:val="002775DE"/>
    <w:rsid w:val="00277604"/>
    <w:rsid w:val="00277626"/>
    <w:rsid w:val="00277716"/>
    <w:rsid w:val="0027783F"/>
    <w:rsid w:val="00277846"/>
    <w:rsid w:val="00277856"/>
    <w:rsid w:val="002778CD"/>
    <w:rsid w:val="00277C82"/>
    <w:rsid w:val="00277DE9"/>
    <w:rsid w:val="00277EF7"/>
    <w:rsid w:val="00277F24"/>
    <w:rsid w:val="00280043"/>
    <w:rsid w:val="0028005F"/>
    <w:rsid w:val="0028009E"/>
    <w:rsid w:val="0028060D"/>
    <w:rsid w:val="0028093A"/>
    <w:rsid w:val="00280A40"/>
    <w:rsid w:val="00280BBA"/>
    <w:rsid w:val="00280EDB"/>
    <w:rsid w:val="002810C2"/>
    <w:rsid w:val="00281181"/>
    <w:rsid w:val="002812C0"/>
    <w:rsid w:val="002812E8"/>
    <w:rsid w:val="00281506"/>
    <w:rsid w:val="00281626"/>
    <w:rsid w:val="00281709"/>
    <w:rsid w:val="002818F0"/>
    <w:rsid w:val="00281987"/>
    <w:rsid w:val="00281A0D"/>
    <w:rsid w:val="00281DDC"/>
    <w:rsid w:val="00281EB0"/>
    <w:rsid w:val="00282398"/>
    <w:rsid w:val="0028246B"/>
    <w:rsid w:val="00282570"/>
    <w:rsid w:val="0028259B"/>
    <w:rsid w:val="002825E1"/>
    <w:rsid w:val="0028268C"/>
    <w:rsid w:val="002827B8"/>
    <w:rsid w:val="002827D8"/>
    <w:rsid w:val="002827F7"/>
    <w:rsid w:val="00282A55"/>
    <w:rsid w:val="00282A87"/>
    <w:rsid w:val="00282A9B"/>
    <w:rsid w:val="00282B58"/>
    <w:rsid w:val="00282C28"/>
    <w:rsid w:val="00282CCF"/>
    <w:rsid w:val="00282CE3"/>
    <w:rsid w:val="0028316A"/>
    <w:rsid w:val="0028335B"/>
    <w:rsid w:val="0028336C"/>
    <w:rsid w:val="00283549"/>
    <w:rsid w:val="00283575"/>
    <w:rsid w:val="00283707"/>
    <w:rsid w:val="00283D69"/>
    <w:rsid w:val="00283EFC"/>
    <w:rsid w:val="00284262"/>
    <w:rsid w:val="0028455E"/>
    <w:rsid w:val="002845A4"/>
    <w:rsid w:val="00284660"/>
    <w:rsid w:val="002848A4"/>
    <w:rsid w:val="00284A6B"/>
    <w:rsid w:val="00284B0A"/>
    <w:rsid w:val="00284B3A"/>
    <w:rsid w:val="00284D6F"/>
    <w:rsid w:val="00284D8D"/>
    <w:rsid w:val="00284ECC"/>
    <w:rsid w:val="00284EF3"/>
    <w:rsid w:val="00285009"/>
    <w:rsid w:val="002850E3"/>
    <w:rsid w:val="002850ED"/>
    <w:rsid w:val="00285110"/>
    <w:rsid w:val="00285595"/>
    <w:rsid w:val="0028576D"/>
    <w:rsid w:val="002857DC"/>
    <w:rsid w:val="00285885"/>
    <w:rsid w:val="00285A7B"/>
    <w:rsid w:val="00285AA0"/>
    <w:rsid w:val="00285AAB"/>
    <w:rsid w:val="00285BED"/>
    <w:rsid w:val="00285C3E"/>
    <w:rsid w:val="00285E56"/>
    <w:rsid w:val="00286055"/>
    <w:rsid w:val="00286065"/>
    <w:rsid w:val="00286223"/>
    <w:rsid w:val="00286321"/>
    <w:rsid w:val="0028632D"/>
    <w:rsid w:val="00286340"/>
    <w:rsid w:val="0028643E"/>
    <w:rsid w:val="002864E0"/>
    <w:rsid w:val="00286505"/>
    <w:rsid w:val="0028652B"/>
    <w:rsid w:val="00286574"/>
    <w:rsid w:val="002866B6"/>
    <w:rsid w:val="00286C3F"/>
    <w:rsid w:val="00286C60"/>
    <w:rsid w:val="00286CCE"/>
    <w:rsid w:val="00286EC8"/>
    <w:rsid w:val="00286F8B"/>
    <w:rsid w:val="002870FE"/>
    <w:rsid w:val="00287176"/>
    <w:rsid w:val="002871D2"/>
    <w:rsid w:val="00287292"/>
    <w:rsid w:val="002872B3"/>
    <w:rsid w:val="00287481"/>
    <w:rsid w:val="00287664"/>
    <w:rsid w:val="0028791B"/>
    <w:rsid w:val="0028799D"/>
    <w:rsid w:val="00287A8B"/>
    <w:rsid w:val="00287AC8"/>
    <w:rsid w:val="00287BDD"/>
    <w:rsid w:val="00287D5F"/>
    <w:rsid w:val="00287E3A"/>
    <w:rsid w:val="0029017C"/>
    <w:rsid w:val="002901C2"/>
    <w:rsid w:val="0029032B"/>
    <w:rsid w:val="0029033A"/>
    <w:rsid w:val="00290408"/>
    <w:rsid w:val="00290476"/>
    <w:rsid w:val="002904CF"/>
    <w:rsid w:val="0029056D"/>
    <w:rsid w:val="002906EB"/>
    <w:rsid w:val="002907CE"/>
    <w:rsid w:val="00290880"/>
    <w:rsid w:val="002908DF"/>
    <w:rsid w:val="00290930"/>
    <w:rsid w:val="002909D2"/>
    <w:rsid w:val="00290A66"/>
    <w:rsid w:val="00290BA8"/>
    <w:rsid w:val="00290BF1"/>
    <w:rsid w:val="00290FAB"/>
    <w:rsid w:val="0029100C"/>
    <w:rsid w:val="0029105B"/>
    <w:rsid w:val="002911DE"/>
    <w:rsid w:val="0029170D"/>
    <w:rsid w:val="00291871"/>
    <w:rsid w:val="002918A2"/>
    <w:rsid w:val="0029193B"/>
    <w:rsid w:val="00291A6D"/>
    <w:rsid w:val="00291AC3"/>
    <w:rsid w:val="00291C63"/>
    <w:rsid w:val="00291CCF"/>
    <w:rsid w:val="0029205E"/>
    <w:rsid w:val="00292297"/>
    <w:rsid w:val="002923EA"/>
    <w:rsid w:val="00292986"/>
    <w:rsid w:val="00292B12"/>
    <w:rsid w:val="00292C82"/>
    <w:rsid w:val="00292C9B"/>
    <w:rsid w:val="00292D3D"/>
    <w:rsid w:val="00292D9B"/>
    <w:rsid w:val="00293113"/>
    <w:rsid w:val="0029322D"/>
    <w:rsid w:val="002932AF"/>
    <w:rsid w:val="002932F2"/>
    <w:rsid w:val="00293325"/>
    <w:rsid w:val="002933F1"/>
    <w:rsid w:val="00293455"/>
    <w:rsid w:val="0029349D"/>
    <w:rsid w:val="002934B3"/>
    <w:rsid w:val="0029389F"/>
    <w:rsid w:val="00293A4B"/>
    <w:rsid w:val="00293A61"/>
    <w:rsid w:val="00293B84"/>
    <w:rsid w:val="00293FB0"/>
    <w:rsid w:val="002940B0"/>
    <w:rsid w:val="00294101"/>
    <w:rsid w:val="00294181"/>
    <w:rsid w:val="002942BE"/>
    <w:rsid w:val="002943AE"/>
    <w:rsid w:val="00294638"/>
    <w:rsid w:val="002948F2"/>
    <w:rsid w:val="00294AA0"/>
    <w:rsid w:val="00294AB8"/>
    <w:rsid w:val="00294BB1"/>
    <w:rsid w:val="00294BE8"/>
    <w:rsid w:val="00294C42"/>
    <w:rsid w:val="00294D76"/>
    <w:rsid w:val="0029514E"/>
    <w:rsid w:val="00295184"/>
    <w:rsid w:val="00295262"/>
    <w:rsid w:val="00295295"/>
    <w:rsid w:val="002954F1"/>
    <w:rsid w:val="0029562A"/>
    <w:rsid w:val="00295AA4"/>
    <w:rsid w:val="00295B21"/>
    <w:rsid w:val="00295C84"/>
    <w:rsid w:val="00295D68"/>
    <w:rsid w:val="00295E3E"/>
    <w:rsid w:val="00295F03"/>
    <w:rsid w:val="00295F30"/>
    <w:rsid w:val="00295FB2"/>
    <w:rsid w:val="0029601F"/>
    <w:rsid w:val="00296163"/>
    <w:rsid w:val="002961C2"/>
    <w:rsid w:val="00296428"/>
    <w:rsid w:val="00296519"/>
    <w:rsid w:val="0029679D"/>
    <w:rsid w:val="00296823"/>
    <w:rsid w:val="0029685F"/>
    <w:rsid w:val="00296A84"/>
    <w:rsid w:val="00296AB6"/>
    <w:rsid w:val="00296D17"/>
    <w:rsid w:val="00296E0A"/>
    <w:rsid w:val="0029702F"/>
    <w:rsid w:val="002970D2"/>
    <w:rsid w:val="002970FF"/>
    <w:rsid w:val="00297136"/>
    <w:rsid w:val="00297216"/>
    <w:rsid w:val="002972A7"/>
    <w:rsid w:val="002972AB"/>
    <w:rsid w:val="00297425"/>
    <w:rsid w:val="002974FD"/>
    <w:rsid w:val="002976EE"/>
    <w:rsid w:val="00297728"/>
    <w:rsid w:val="00297855"/>
    <w:rsid w:val="00297873"/>
    <w:rsid w:val="00297BA2"/>
    <w:rsid w:val="00297F41"/>
    <w:rsid w:val="00297F58"/>
    <w:rsid w:val="002A000A"/>
    <w:rsid w:val="002A007E"/>
    <w:rsid w:val="002A01A4"/>
    <w:rsid w:val="002A01D3"/>
    <w:rsid w:val="002A02BD"/>
    <w:rsid w:val="002A0405"/>
    <w:rsid w:val="002A044D"/>
    <w:rsid w:val="002A04CC"/>
    <w:rsid w:val="002A04E5"/>
    <w:rsid w:val="002A05DB"/>
    <w:rsid w:val="002A065D"/>
    <w:rsid w:val="002A07DC"/>
    <w:rsid w:val="002A080A"/>
    <w:rsid w:val="002A0837"/>
    <w:rsid w:val="002A0996"/>
    <w:rsid w:val="002A0A0F"/>
    <w:rsid w:val="002A0C15"/>
    <w:rsid w:val="002A0CA4"/>
    <w:rsid w:val="002A0E85"/>
    <w:rsid w:val="002A0F79"/>
    <w:rsid w:val="002A113D"/>
    <w:rsid w:val="002A1151"/>
    <w:rsid w:val="002A12E1"/>
    <w:rsid w:val="002A1304"/>
    <w:rsid w:val="002A153F"/>
    <w:rsid w:val="002A1543"/>
    <w:rsid w:val="002A16AD"/>
    <w:rsid w:val="002A1810"/>
    <w:rsid w:val="002A1848"/>
    <w:rsid w:val="002A1853"/>
    <w:rsid w:val="002A1C2D"/>
    <w:rsid w:val="002A1D3F"/>
    <w:rsid w:val="002A1DB9"/>
    <w:rsid w:val="002A1E38"/>
    <w:rsid w:val="002A1F5F"/>
    <w:rsid w:val="002A2005"/>
    <w:rsid w:val="002A2089"/>
    <w:rsid w:val="002A20EF"/>
    <w:rsid w:val="002A22F9"/>
    <w:rsid w:val="002A24B1"/>
    <w:rsid w:val="002A276B"/>
    <w:rsid w:val="002A2809"/>
    <w:rsid w:val="002A28F4"/>
    <w:rsid w:val="002A29B7"/>
    <w:rsid w:val="002A2BA0"/>
    <w:rsid w:val="002A2C4A"/>
    <w:rsid w:val="002A2F39"/>
    <w:rsid w:val="002A30D2"/>
    <w:rsid w:val="002A351E"/>
    <w:rsid w:val="002A352F"/>
    <w:rsid w:val="002A36AF"/>
    <w:rsid w:val="002A36C2"/>
    <w:rsid w:val="002A39E7"/>
    <w:rsid w:val="002A3BB0"/>
    <w:rsid w:val="002A3E27"/>
    <w:rsid w:val="002A3F01"/>
    <w:rsid w:val="002A402C"/>
    <w:rsid w:val="002A405B"/>
    <w:rsid w:val="002A40D3"/>
    <w:rsid w:val="002A44AB"/>
    <w:rsid w:val="002A45AA"/>
    <w:rsid w:val="002A49E3"/>
    <w:rsid w:val="002A4C1E"/>
    <w:rsid w:val="002A4D48"/>
    <w:rsid w:val="002A4DE9"/>
    <w:rsid w:val="002A4E2A"/>
    <w:rsid w:val="002A4E94"/>
    <w:rsid w:val="002A4F26"/>
    <w:rsid w:val="002A4FD0"/>
    <w:rsid w:val="002A51B7"/>
    <w:rsid w:val="002A53E4"/>
    <w:rsid w:val="002A55E8"/>
    <w:rsid w:val="002A5929"/>
    <w:rsid w:val="002A5B06"/>
    <w:rsid w:val="002A5B35"/>
    <w:rsid w:val="002A5B87"/>
    <w:rsid w:val="002A5CAF"/>
    <w:rsid w:val="002A5CEC"/>
    <w:rsid w:val="002A5EA5"/>
    <w:rsid w:val="002A5EE4"/>
    <w:rsid w:val="002A5F88"/>
    <w:rsid w:val="002A6277"/>
    <w:rsid w:val="002A6297"/>
    <w:rsid w:val="002A65F2"/>
    <w:rsid w:val="002A6705"/>
    <w:rsid w:val="002A6757"/>
    <w:rsid w:val="002A67A8"/>
    <w:rsid w:val="002A6ADE"/>
    <w:rsid w:val="002A6EBB"/>
    <w:rsid w:val="002A6F8E"/>
    <w:rsid w:val="002A706B"/>
    <w:rsid w:val="002A711C"/>
    <w:rsid w:val="002A722C"/>
    <w:rsid w:val="002A7557"/>
    <w:rsid w:val="002A75A7"/>
    <w:rsid w:val="002A7647"/>
    <w:rsid w:val="002A775F"/>
    <w:rsid w:val="002A7792"/>
    <w:rsid w:val="002A784F"/>
    <w:rsid w:val="002A7952"/>
    <w:rsid w:val="002A7E26"/>
    <w:rsid w:val="002A7F14"/>
    <w:rsid w:val="002A7F78"/>
    <w:rsid w:val="002B0262"/>
    <w:rsid w:val="002B03A9"/>
    <w:rsid w:val="002B0757"/>
    <w:rsid w:val="002B07A0"/>
    <w:rsid w:val="002B0810"/>
    <w:rsid w:val="002B090D"/>
    <w:rsid w:val="002B0983"/>
    <w:rsid w:val="002B0A5F"/>
    <w:rsid w:val="002B0A84"/>
    <w:rsid w:val="002B0B64"/>
    <w:rsid w:val="002B0BA0"/>
    <w:rsid w:val="002B0BBA"/>
    <w:rsid w:val="002B0CC3"/>
    <w:rsid w:val="002B0D24"/>
    <w:rsid w:val="002B0D4E"/>
    <w:rsid w:val="002B0D53"/>
    <w:rsid w:val="002B0DEB"/>
    <w:rsid w:val="002B0E9E"/>
    <w:rsid w:val="002B0EBE"/>
    <w:rsid w:val="002B0F20"/>
    <w:rsid w:val="002B1108"/>
    <w:rsid w:val="002B12EF"/>
    <w:rsid w:val="002B1326"/>
    <w:rsid w:val="002B1497"/>
    <w:rsid w:val="002B14DF"/>
    <w:rsid w:val="002B1542"/>
    <w:rsid w:val="002B19F9"/>
    <w:rsid w:val="002B1D08"/>
    <w:rsid w:val="002B1DF6"/>
    <w:rsid w:val="002B1F72"/>
    <w:rsid w:val="002B1F86"/>
    <w:rsid w:val="002B2007"/>
    <w:rsid w:val="002B2807"/>
    <w:rsid w:val="002B2B02"/>
    <w:rsid w:val="002B2BF7"/>
    <w:rsid w:val="002B2C08"/>
    <w:rsid w:val="002B2D12"/>
    <w:rsid w:val="002B2DCF"/>
    <w:rsid w:val="002B34CC"/>
    <w:rsid w:val="002B392F"/>
    <w:rsid w:val="002B3D35"/>
    <w:rsid w:val="002B41EC"/>
    <w:rsid w:val="002B430B"/>
    <w:rsid w:val="002B4703"/>
    <w:rsid w:val="002B471A"/>
    <w:rsid w:val="002B491E"/>
    <w:rsid w:val="002B492C"/>
    <w:rsid w:val="002B49FB"/>
    <w:rsid w:val="002B4B0B"/>
    <w:rsid w:val="002B4C7C"/>
    <w:rsid w:val="002B4CB1"/>
    <w:rsid w:val="002B4EA2"/>
    <w:rsid w:val="002B5084"/>
    <w:rsid w:val="002B516A"/>
    <w:rsid w:val="002B51B2"/>
    <w:rsid w:val="002B52A0"/>
    <w:rsid w:val="002B5393"/>
    <w:rsid w:val="002B53CD"/>
    <w:rsid w:val="002B5488"/>
    <w:rsid w:val="002B55E8"/>
    <w:rsid w:val="002B56ED"/>
    <w:rsid w:val="002B5787"/>
    <w:rsid w:val="002B5796"/>
    <w:rsid w:val="002B5A53"/>
    <w:rsid w:val="002B5B7E"/>
    <w:rsid w:val="002B5B97"/>
    <w:rsid w:val="002B5E83"/>
    <w:rsid w:val="002B6107"/>
    <w:rsid w:val="002B625B"/>
    <w:rsid w:val="002B6280"/>
    <w:rsid w:val="002B64E4"/>
    <w:rsid w:val="002B66D6"/>
    <w:rsid w:val="002B676F"/>
    <w:rsid w:val="002B6812"/>
    <w:rsid w:val="002B6836"/>
    <w:rsid w:val="002B6944"/>
    <w:rsid w:val="002B6ACD"/>
    <w:rsid w:val="002B6B80"/>
    <w:rsid w:val="002B6CC8"/>
    <w:rsid w:val="002B6D18"/>
    <w:rsid w:val="002B6D7A"/>
    <w:rsid w:val="002B6DBA"/>
    <w:rsid w:val="002B6DE6"/>
    <w:rsid w:val="002B6EDB"/>
    <w:rsid w:val="002B6EF9"/>
    <w:rsid w:val="002B6FF4"/>
    <w:rsid w:val="002B70DD"/>
    <w:rsid w:val="002B70E9"/>
    <w:rsid w:val="002B72B5"/>
    <w:rsid w:val="002B72C0"/>
    <w:rsid w:val="002B743F"/>
    <w:rsid w:val="002B75D7"/>
    <w:rsid w:val="002B75EE"/>
    <w:rsid w:val="002B7604"/>
    <w:rsid w:val="002B780D"/>
    <w:rsid w:val="002B7A7C"/>
    <w:rsid w:val="002B7CD7"/>
    <w:rsid w:val="002B7D3D"/>
    <w:rsid w:val="002B7DA9"/>
    <w:rsid w:val="002B7F6F"/>
    <w:rsid w:val="002B7F95"/>
    <w:rsid w:val="002C0090"/>
    <w:rsid w:val="002C0132"/>
    <w:rsid w:val="002C029D"/>
    <w:rsid w:val="002C0362"/>
    <w:rsid w:val="002C03A8"/>
    <w:rsid w:val="002C0536"/>
    <w:rsid w:val="002C06DA"/>
    <w:rsid w:val="002C0843"/>
    <w:rsid w:val="002C0961"/>
    <w:rsid w:val="002C09BA"/>
    <w:rsid w:val="002C0ACA"/>
    <w:rsid w:val="002C0EB5"/>
    <w:rsid w:val="002C1194"/>
    <w:rsid w:val="002C13A2"/>
    <w:rsid w:val="002C13BE"/>
    <w:rsid w:val="002C1457"/>
    <w:rsid w:val="002C163A"/>
    <w:rsid w:val="002C1741"/>
    <w:rsid w:val="002C1AFD"/>
    <w:rsid w:val="002C1E69"/>
    <w:rsid w:val="002C1F47"/>
    <w:rsid w:val="002C1F4D"/>
    <w:rsid w:val="002C1FB9"/>
    <w:rsid w:val="002C20A1"/>
    <w:rsid w:val="002C21B3"/>
    <w:rsid w:val="002C22BC"/>
    <w:rsid w:val="002C241A"/>
    <w:rsid w:val="002C2469"/>
    <w:rsid w:val="002C247F"/>
    <w:rsid w:val="002C2511"/>
    <w:rsid w:val="002C2522"/>
    <w:rsid w:val="002C2593"/>
    <w:rsid w:val="002C2777"/>
    <w:rsid w:val="002C282E"/>
    <w:rsid w:val="002C2D2E"/>
    <w:rsid w:val="002C2F41"/>
    <w:rsid w:val="002C3182"/>
    <w:rsid w:val="002C3397"/>
    <w:rsid w:val="002C3408"/>
    <w:rsid w:val="002C3420"/>
    <w:rsid w:val="002C362C"/>
    <w:rsid w:val="002C3635"/>
    <w:rsid w:val="002C36EB"/>
    <w:rsid w:val="002C37FC"/>
    <w:rsid w:val="002C3800"/>
    <w:rsid w:val="002C39BE"/>
    <w:rsid w:val="002C3E72"/>
    <w:rsid w:val="002C3F11"/>
    <w:rsid w:val="002C40ED"/>
    <w:rsid w:val="002C417F"/>
    <w:rsid w:val="002C430E"/>
    <w:rsid w:val="002C4334"/>
    <w:rsid w:val="002C43AC"/>
    <w:rsid w:val="002C43F0"/>
    <w:rsid w:val="002C447D"/>
    <w:rsid w:val="002C4553"/>
    <w:rsid w:val="002C4674"/>
    <w:rsid w:val="002C4688"/>
    <w:rsid w:val="002C4699"/>
    <w:rsid w:val="002C4711"/>
    <w:rsid w:val="002C482C"/>
    <w:rsid w:val="002C4964"/>
    <w:rsid w:val="002C4D70"/>
    <w:rsid w:val="002C4D82"/>
    <w:rsid w:val="002C4E3E"/>
    <w:rsid w:val="002C4EB2"/>
    <w:rsid w:val="002C4FCA"/>
    <w:rsid w:val="002C5135"/>
    <w:rsid w:val="002C5239"/>
    <w:rsid w:val="002C5298"/>
    <w:rsid w:val="002C52D8"/>
    <w:rsid w:val="002C52E9"/>
    <w:rsid w:val="002C5477"/>
    <w:rsid w:val="002C5531"/>
    <w:rsid w:val="002C567F"/>
    <w:rsid w:val="002C58C2"/>
    <w:rsid w:val="002C595D"/>
    <w:rsid w:val="002C59F8"/>
    <w:rsid w:val="002C5A6B"/>
    <w:rsid w:val="002C5A70"/>
    <w:rsid w:val="002C5C17"/>
    <w:rsid w:val="002C5CA9"/>
    <w:rsid w:val="002C5D91"/>
    <w:rsid w:val="002C5DB7"/>
    <w:rsid w:val="002C5F48"/>
    <w:rsid w:val="002C61C7"/>
    <w:rsid w:val="002C6718"/>
    <w:rsid w:val="002C6724"/>
    <w:rsid w:val="002C6A79"/>
    <w:rsid w:val="002C6AF9"/>
    <w:rsid w:val="002C6BE7"/>
    <w:rsid w:val="002C6E51"/>
    <w:rsid w:val="002C6EC3"/>
    <w:rsid w:val="002C6F9A"/>
    <w:rsid w:val="002C719F"/>
    <w:rsid w:val="002C7575"/>
    <w:rsid w:val="002C7828"/>
    <w:rsid w:val="002C796E"/>
    <w:rsid w:val="002C7A6A"/>
    <w:rsid w:val="002C7ABB"/>
    <w:rsid w:val="002C7B30"/>
    <w:rsid w:val="002C7CB7"/>
    <w:rsid w:val="002C7D32"/>
    <w:rsid w:val="002C7DB3"/>
    <w:rsid w:val="002C7DC3"/>
    <w:rsid w:val="002C7DCA"/>
    <w:rsid w:val="002C7F65"/>
    <w:rsid w:val="002D001F"/>
    <w:rsid w:val="002D0044"/>
    <w:rsid w:val="002D004A"/>
    <w:rsid w:val="002D0091"/>
    <w:rsid w:val="002D042E"/>
    <w:rsid w:val="002D06DF"/>
    <w:rsid w:val="002D0A03"/>
    <w:rsid w:val="002D0A75"/>
    <w:rsid w:val="002D0B90"/>
    <w:rsid w:val="002D0D65"/>
    <w:rsid w:val="002D0E5B"/>
    <w:rsid w:val="002D0F9F"/>
    <w:rsid w:val="002D103A"/>
    <w:rsid w:val="002D109B"/>
    <w:rsid w:val="002D1123"/>
    <w:rsid w:val="002D113D"/>
    <w:rsid w:val="002D11C9"/>
    <w:rsid w:val="002D154C"/>
    <w:rsid w:val="002D15E1"/>
    <w:rsid w:val="002D18A8"/>
    <w:rsid w:val="002D1927"/>
    <w:rsid w:val="002D1A02"/>
    <w:rsid w:val="002D1A32"/>
    <w:rsid w:val="002D1BF5"/>
    <w:rsid w:val="002D1D21"/>
    <w:rsid w:val="002D1F71"/>
    <w:rsid w:val="002D1FA8"/>
    <w:rsid w:val="002D207C"/>
    <w:rsid w:val="002D23D2"/>
    <w:rsid w:val="002D23E0"/>
    <w:rsid w:val="002D2424"/>
    <w:rsid w:val="002D26B6"/>
    <w:rsid w:val="002D2754"/>
    <w:rsid w:val="002D2757"/>
    <w:rsid w:val="002D296A"/>
    <w:rsid w:val="002D2985"/>
    <w:rsid w:val="002D2A6B"/>
    <w:rsid w:val="002D2C94"/>
    <w:rsid w:val="002D2CE5"/>
    <w:rsid w:val="002D2ECB"/>
    <w:rsid w:val="002D30D1"/>
    <w:rsid w:val="002D328A"/>
    <w:rsid w:val="002D3294"/>
    <w:rsid w:val="002D32BF"/>
    <w:rsid w:val="002D33FB"/>
    <w:rsid w:val="002D3566"/>
    <w:rsid w:val="002D3742"/>
    <w:rsid w:val="002D394D"/>
    <w:rsid w:val="002D39BD"/>
    <w:rsid w:val="002D3B1A"/>
    <w:rsid w:val="002D3B82"/>
    <w:rsid w:val="002D3BC8"/>
    <w:rsid w:val="002D3DE1"/>
    <w:rsid w:val="002D3E80"/>
    <w:rsid w:val="002D3EE2"/>
    <w:rsid w:val="002D3F8E"/>
    <w:rsid w:val="002D4046"/>
    <w:rsid w:val="002D41B9"/>
    <w:rsid w:val="002D427C"/>
    <w:rsid w:val="002D42AB"/>
    <w:rsid w:val="002D471B"/>
    <w:rsid w:val="002D4745"/>
    <w:rsid w:val="002D47DB"/>
    <w:rsid w:val="002D4817"/>
    <w:rsid w:val="002D4C0F"/>
    <w:rsid w:val="002D4CFD"/>
    <w:rsid w:val="002D4F59"/>
    <w:rsid w:val="002D500C"/>
    <w:rsid w:val="002D5167"/>
    <w:rsid w:val="002D51F4"/>
    <w:rsid w:val="002D52F5"/>
    <w:rsid w:val="002D5330"/>
    <w:rsid w:val="002D53D7"/>
    <w:rsid w:val="002D54C4"/>
    <w:rsid w:val="002D55B8"/>
    <w:rsid w:val="002D55CA"/>
    <w:rsid w:val="002D5624"/>
    <w:rsid w:val="002D5703"/>
    <w:rsid w:val="002D5965"/>
    <w:rsid w:val="002D5971"/>
    <w:rsid w:val="002D5986"/>
    <w:rsid w:val="002D599F"/>
    <w:rsid w:val="002D59E1"/>
    <w:rsid w:val="002D5B2F"/>
    <w:rsid w:val="002D5C24"/>
    <w:rsid w:val="002D5C87"/>
    <w:rsid w:val="002D5DE9"/>
    <w:rsid w:val="002D5E08"/>
    <w:rsid w:val="002D5E99"/>
    <w:rsid w:val="002D5FD1"/>
    <w:rsid w:val="002D601A"/>
    <w:rsid w:val="002D6124"/>
    <w:rsid w:val="002D61BF"/>
    <w:rsid w:val="002D626A"/>
    <w:rsid w:val="002D6307"/>
    <w:rsid w:val="002D6412"/>
    <w:rsid w:val="002D642B"/>
    <w:rsid w:val="002D647A"/>
    <w:rsid w:val="002D6739"/>
    <w:rsid w:val="002D680D"/>
    <w:rsid w:val="002D68ED"/>
    <w:rsid w:val="002D68F9"/>
    <w:rsid w:val="002D6930"/>
    <w:rsid w:val="002D6942"/>
    <w:rsid w:val="002D6AC4"/>
    <w:rsid w:val="002D6BA7"/>
    <w:rsid w:val="002D6BC4"/>
    <w:rsid w:val="002D6F9B"/>
    <w:rsid w:val="002D7287"/>
    <w:rsid w:val="002D729A"/>
    <w:rsid w:val="002D72DC"/>
    <w:rsid w:val="002D7305"/>
    <w:rsid w:val="002D758E"/>
    <w:rsid w:val="002D7593"/>
    <w:rsid w:val="002D75D2"/>
    <w:rsid w:val="002D795E"/>
    <w:rsid w:val="002D797E"/>
    <w:rsid w:val="002D7C90"/>
    <w:rsid w:val="002D7D7A"/>
    <w:rsid w:val="002D7E59"/>
    <w:rsid w:val="002E0251"/>
    <w:rsid w:val="002E02B6"/>
    <w:rsid w:val="002E051F"/>
    <w:rsid w:val="002E052E"/>
    <w:rsid w:val="002E05CD"/>
    <w:rsid w:val="002E0637"/>
    <w:rsid w:val="002E0869"/>
    <w:rsid w:val="002E0912"/>
    <w:rsid w:val="002E0A95"/>
    <w:rsid w:val="002E0AE3"/>
    <w:rsid w:val="002E1078"/>
    <w:rsid w:val="002E10B9"/>
    <w:rsid w:val="002E10D2"/>
    <w:rsid w:val="002E11BF"/>
    <w:rsid w:val="002E14E1"/>
    <w:rsid w:val="002E1B8B"/>
    <w:rsid w:val="002E1B8D"/>
    <w:rsid w:val="002E1BC0"/>
    <w:rsid w:val="002E2070"/>
    <w:rsid w:val="002E213F"/>
    <w:rsid w:val="002E222C"/>
    <w:rsid w:val="002E2301"/>
    <w:rsid w:val="002E2379"/>
    <w:rsid w:val="002E237E"/>
    <w:rsid w:val="002E2463"/>
    <w:rsid w:val="002E2519"/>
    <w:rsid w:val="002E2573"/>
    <w:rsid w:val="002E2578"/>
    <w:rsid w:val="002E25AB"/>
    <w:rsid w:val="002E2640"/>
    <w:rsid w:val="002E2742"/>
    <w:rsid w:val="002E2750"/>
    <w:rsid w:val="002E2783"/>
    <w:rsid w:val="002E27CF"/>
    <w:rsid w:val="002E29BE"/>
    <w:rsid w:val="002E29D5"/>
    <w:rsid w:val="002E2A2E"/>
    <w:rsid w:val="002E2A62"/>
    <w:rsid w:val="002E2C19"/>
    <w:rsid w:val="002E2C64"/>
    <w:rsid w:val="002E2C84"/>
    <w:rsid w:val="002E2E1E"/>
    <w:rsid w:val="002E2FE5"/>
    <w:rsid w:val="002E3034"/>
    <w:rsid w:val="002E3072"/>
    <w:rsid w:val="002E30E6"/>
    <w:rsid w:val="002E3390"/>
    <w:rsid w:val="002E345B"/>
    <w:rsid w:val="002E3529"/>
    <w:rsid w:val="002E3570"/>
    <w:rsid w:val="002E371A"/>
    <w:rsid w:val="002E371C"/>
    <w:rsid w:val="002E381A"/>
    <w:rsid w:val="002E3A82"/>
    <w:rsid w:val="002E3AA4"/>
    <w:rsid w:val="002E3B1E"/>
    <w:rsid w:val="002E3C3C"/>
    <w:rsid w:val="002E3C7A"/>
    <w:rsid w:val="002E3CD0"/>
    <w:rsid w:val="002E3E5C"/>
    <w:rsid w:val="002E4139"/>
    <w:rsid w:val="002E4420"/>
    <w:rsid w:val="002E4653"/>
    <w:rsid w:val="002E4978"/>
    <w:rsid w:val="002E49AF"/>
    <w:rsid w:val="002E4AF8"/>
    <w:rsid w:val="002E4B18"/>
    <w:rsid w:val="002E4DE5"/>
    <w:rsid w:val="002E4FB6"/>
    <w:rsid w:val="002E5305"/>
    <w:rsid w:val="002E5442"/>
    <w:rsid w:val="002E57FD"/>
    <w:rsid w:val="002E5851"/>
    <w:rsid w:val="002E58B4"/>
    <w:rsid w:val="002E58C3"/>
    <w:rsid w:val="002E595B"/>
    <w:rsid w:val="002E5C38"/>
    <w:rsid w:val="002E5F44"/>
    <w:rsid w:val="002E6073"/>
    <w:rsid w:val="002E60D1"/>
    <w:rsid w:val="002E6346"/>
    <w:rsid w:val="002E63BD"/>
    <w:rsid w:val="002E64A5"/>
    <w:rsid w:val="002E66A9"/>
    <w:rsid w:val="002E66D5"/>
    <w:rsid w:val="002E67E2"/>
    <w:rsid w:val="002E68A0"/>
    <w:rsid w:val="002E698D"/>
    <w:rsid w:val="002E6A1E"/>
    <w:rsid w:val="002E6A3D"/>
    <w:rsid w:val="002E6CC2"/>
    <w:rsid w:val="002E6DA5"/>
    <w:rsid w:val="002E6DBA"/>
    <w:rsid w:val="002E6E94"/>
    <w:rsid w:val="002E6F07"/>
    <w:rsid w:val="002E6F55"/>
    <w:rsid w:val="002E6FA6"/>
    <w:rsid w:val="002E70CE"/>
    <w:rsid w:val="002E70DB"/>
    <w:rsid w:val="002E715C"/>
    <w:rsid w:val="002E71A2"/>
    <w:rsid w:val="002E7318"/>
    <w:rsid w:val="002E7348"/>
    <w:rsid w:val="002E741A"/>
    <w:rsid w:val="002E7473"/>
    <w:rsid w:val="002E765B"/>
    <w:rsid w:val="002E7663"/>
    <w:rsid w:val="002E7774"/>
    <w:rsid w:val="002E7AA2"/>
    <w:rsid w:val="002E7B4A"/>
    <w:rsid w:val="002E7CA9"/>
    <w:rsid w:val="002E7CE7"/>
    <w:rsid w:val="002E7FF3"/>
    <w:rsid w:val="002F01AC"/>
    <w:rsid w:val="002F0233"/>
    <w:rsid w:val="002F03CA"/>
    <w:rsid w:val="002F04B5"/>
    <w:rsid w:val="002F0516"/>
    <w:rsid w:val="002F061B"/>
    <w:rsid w:val="002F076D"/>
    <w:rsid w:val="002F07D5"/>
    <w:rsid w:val="002F07E3"/>
    <w:rsid w:val="002F0880"/>
    <w:rsid w:val="002F08D7"/>
    <w:rsid w:val="002F0A1E"/>
    <w:rsid w:val="002F0CF8"/>
    <w:rsid w:val="002F0F1F"/>
    <w:rsid w:val="002F0F2C"/>
    <w:rsid w:val="002F10C5"/>
    <w:rsid w:val="002F123C"/>
    <w:rsid w:val="002F148E"/>
    <w:rsid w:val="002F1554"/>
    <w:rsid w:val="002F1751"/>
    <w:rsid w:val="002F175F"/>
    <w:rsid w:val="002F179B"/>
    <w:rsid w:val="002F1910"/>
    <w:rsid w:val="002F1A18"/>
    <w:rsid w:val="002F1BFF"/>
    <w:rsid w:val="002F1CD1"/>
    <w:rsid w:val="002F1FD0"/>
    <w:rsid w:val="002F2022"/>
    <w:rsid w:val="002F203C"/>
    <w:rsid w:val="002F2420"/>
    <w:rsid w:val="002F25F0"/>
    <w:rsid w:val="002F28DA"/>
    <w:rsid w:val="002F2947"/>
    <w:rsid w:val="002F2A85"/>
    <w:rsid w:val="002F2AF5"/>
    <w:rsid w:val="002F2BC5"/>
    <w:rsid w:val="002F2C7D"/>
    <w:rsid w:val="002F2DBC"/>
    <w:rsid w:val="002F2DCC"/>
    <w:rsid w:val="002F2E51"/>
    <w:rsid w:val="002F2EC1"/>
    <w:rsid w:val="002F2F30"/>
    <w:rsid w:val="002F2F5C"/>
    <w:rsid w:val="002F2F83"/>
    <w:rsid w:val="002F3136"/>
    <w:rsid w:val="002F32B4"/>
    <w:rsid w:val="002F32F9"/>
    <w:rsid w:val="002F33BF"/>
    <w:rsid w:val="002F34E2"/>
    <w:rsid w:val="002F3A2C"/>
    <w:rsid w:val="002F3AF3"/>
    <w:rsid w:val="002F3CB7"/>
    <w:rsid w:val="002F3D68"/>
    <w:rsid w:val="002F3DC0"/>
    <w:rsid w:val="002F3F8B"/>
    <w:rsid w:val="002F3FD0"/>
    <w:rsid w:val="002F4075"/>
    <w:rsid w:val="002F425A"/>
    <w:rsid w:val="002F433C"/>
    <w:rsid w:val="002F44F5"/>
    <w:rsid w:val="002F45FD"/>
    <w:rsid w:val="002F465E"/>
    <w:rsid w:val="002F473C"/>
    <w:rsid w:val="002F481C"/>
    <w:rsid w:val="002F494E"/>
    <w:rsid w:val="002F4A35"/>
    <w:rsid w:val="002F4AEA"/>
    <w:rsid w:val="002F4CB2"/>
    <w:rsid w:val="002F4D69"/>
    <w:rsid w:val="002F4F81"/>
    <w:rsid w:val="002F50D1"/>
    <w:rsid w:val="002F5103"/>
    <w:rsid w:val="002F53BB"/>
    <w:rsid w:val="002F56C7"/>
    <w:rsid w:val="002F56F0"/>
    <w:rsid w:val="002F5708"/>
    <w:rsid w:val="002F57EC"/>
    <w:rsid w:val="002F5A3F"/>
    <w:rsid w:val="002F5BCE"/>
    <w:rsid w:val="002F5C7E"/>
    <w:rsid w:val="002F5CF6"/>
    <w:rsid w:val="002F5E58"/>
    <w:rsid w:val="002F5F00"/>
    <w:rsid w:val="002F5F7D"/>
    <w:rsid w:val="002F60B4"/>
    <w:rsid w:val="002F62C2"/>
    <w:rsid w:val="002F6446"/>
    <w:rsid w:val="002F67C6"/>
    <w:rsid w:val="002F684D"/>
    <w:rsid w:val="002F6B9B"/>
    <w:rsid w:val="002F6E05"/>
    <w:rsid w:val="002F709A"/>
    <w:rsid w:val="002F70FC"/>
    <w:rsid w:val="002F7224"/>
    <w:rsid w:val="002F7449"/>
    <w:rsid w:val="002F7471"/>
    <w:rsid w:val="002F775E"/>
    <w:rsid w:val="002F799C"/>
    <w:rsid w:val="002F79E4"/>
    <w:rsid w:val="002F7A39"/>
    <w:rsid w:val="002F7A62"/>
    <w:rsid w:val="002F7AB4"/>
    <w:rsid w:val="002F7B58"/>
    <w:rsid w:val="002F7C20"/>
    <w:rsid w:val="002F7C2C"/>
    <w:rsid w:val="002F7D68"/>
    <w:rsid w:val="002F7E28"/>
    <w:rsid w:val="002F7F2F"/>
    <w:rsid w:val="00300121"/>
    <w:rsid w:val="003001D6"/>
    <w:rsid w:val="003002C0"/>
    <w:rsid w:val="00300348"/>
    <w:rsid w:val="0030036F"/>
    <w:rsid w:val="0030041C"/>
    <w:rsid w:val="00300708"/>
    <w:rsid w:val="0030085A"/>
    <w:rsid w:val="0030086C"/>
    <w:rsid w:val="003008BD"/>
    <w:rsid w:val="003009B8"/>
    <w:rsid w:val="00300D44"/>
    <w:rsid w:val="00300DC5"/>
    <w:rsid w:val="00300DD8"/>
    <w:rsid w:val="00300E2D"/>
    <w:rsid w:val="003012CA"/>
    <w:rsid w:val="0030174D"/>
    <w:rsid w:val="00301872"/>
    <w:rsid w:val="0030195D"/>
    <w:rsid w:val="00301A47"/>
    <w:rsid w:val="00301A65"/>
    <w:rsid w:val="00301BB2"/>
    <w:rsid w:val="00301BB7"/>
    <w:rsid w:val="00301C1C"/>
    <w:rsid w:val="00301C37"/>
    <w:rsid w:val="00301E57"/>
    <w:rsid w:val="00301F60"/>
    <w:rsid w:val="00302038"/>
    <w:rsid w:val="0030208F"/>
    <w:rsid w:val="0030212A"/>
    <w:rsid w:val="003022E8"/>
    <w:rsid w:val="003023C5"/>
    <w:rsid w:val="003024F3"/>
    <w:rsid w:val="0030256B"/>
    <w:rsid w:val="0030257D"/>
    <w:rsid w:val="00302604"/>
    <w:rsid w:val="00302E1B"/>
    <w:rsid w:val="00302F63"/>
    <w:rsid w:val="00303021"/>
    <w:rsid w:val="0030303C"/>
    <w:rsid w:val="0030318E"/>
    <w:rsid w:val="003031FF"/>
    <w:rsid w:val="00303248"/>
    <w:rsid w:val="0030336E"/>
    <w:rsid w:val="00303390"/>
    <w:rsid w:val="00303480"/>
    <w:rsid w:val="003036E9"/>
    <w:rsid w:val="00303A15"/>
    <w:rsid w:val="00303A4B"/>
    <w:rsid w:val="00303AD6"/>
    <w:rsid w:val="00303B1C"/>
    <w:rsid w:val="00303B7F"/>
    <w:rsid w:val="00303BC7"/>
    <w:rsid w:val="00303CA4"/>
    <w:rsid w:val="00303FFE"/>
    <w:rsid w:val="00304136"/>
    <w:rsid w:val="003045F3"/>
    <w:rsid w:val="00304776"/>
    <w:rsid w:val="00304833"/>
    <w:rsid w:val="003049EF"/>
    <w:rsid w:val="00304BA7"/>
    <w:rsid w:val="00304EEC"/>
    <w:rsid w:val="00304FBF"/>
    <w:rsid w:val="00305033"/>
    <w:rsid w:val="00305037"/>
    <w:rsid w:val="0030511B"/>
    <w:rsid w:val="003051E1"/>
    <w:rsid w:val="003052F6"/>
    <w:rsid w:val="0030540C"/>
    <w:rsid w:val="00305412"/>
    <w:rsid w:val="0030544C"/>
    <w:rsid w:val="00305623"/>
    <w:rsid w:val="0030565B"/>
    <w:rsid w:val="003056CC"/>
    <w:rsid w:val="003057D6"/>
    <w:rsid w:val="003058F8"/>
    <w:rsid w:val="003058FC"/>
    <w:rsid w:val="00305961"/>
    <w:rsid w:val="00305A92"/>
    <w:rsid w:val="00305B66"/>
    <w:rsid w:val="00305B74"/>
    <w:rsid w:val="00305D06"/>
    <w:rsid w:val="00305F9F"/>
    <w:rsid w:val="0030612B"/>
    <w:rsid w:val="00306152"/>
    <w:rsid w:val="00306154"/>
    <w:rsid w:val="00306309"/>
    <w:rsid w:val="0030630A"/>
    <w:rsid w:val="00306519"/>
    <w:rsid w:val="00306591"/>
    <w:rsid w:val="00306793"/>
    <w:rsid w:val="00306935"/>
    <w:rsid w:val="0030693C"/>
    <w:rsid w:val="00306A0E"/>
    <w:rsid w:val="00306A97"/>
    <w:rsid w:val="00306B81"/>
    <w:rsid w:val="00306CFA"/>
    <w:rsid w:val="00306DE1"/>
    <w:rsid w:val="0030709B"/>
    <w:rsid w:val="003070A8"/>
    <w:rsid w:val="00307222"/>
    <w:rsid w:val="0030725A"/>
    <w:rsid w:val="00307312"/>
    <w:rsid w:val="00307377"/>
    <w:rsid w:val="003073CC"/>
    <w:rsid w:val="003073D1"/>
    <w:rsid w:val="00307821"/>
    <w:rsid w:val="00307914"/>
    <w:rsid w:val="003079ED"/>
    <w:rsid w:val="00307A24"/>
    <w:rsid w:val="00307BF2"/>
    <w:rsid w:val="00307D62"/>
    <w:rsid w:val="00307D7B"/>
    <w:rsid w:val="00307D92"/>
    <w:rsid w:val="0031006D"/>
    <w:rsid w:val="00310282"/>
    <w:rsid w:val="0031029A"/>
    <w:rsid w:val="003104A4"/>
    <w:rsid w:val="003104D3"/>
    <w:rsid w:val="0031063F"/>
    <w:rsid w:val="0031064C"/>
    <w:rsid w:val="0031094C"/>
    <w:rsid w:val="00310C9C"/>
    <w:rsid w:val="00310D51"/>
    <w:rsid w:val="00310F03"/>
    <w:rsid w:val="00310F4D"/>
    <w:rsid w:val="00310FF3"/>
    <w:rsid w:val="003110BE"/>
    <w:rsid w:val="0031121F"/>
    <w:rsid w:val="003114C9"/>
    <w:rsid w:val="00311555"/>
    <w:rsid w:val="0031157F"/>
    <w:rsid w:val="0031159A"/>
    <w:rsid w:val="0031172B"/>
    <w:rsid w:val="003119FE"/>
    <w:rsid w:val="00311B78"/>
    <w:rsid w:val="00311BBB"/>
    <w:rsid w:val="00311D04"/>
    <w:rsid w:val="00311D5F"/>
    <w:rsid w:val="0031203A"/>
    <w:rsid w:val="00312058"/>
    <w:rsid w:val="003120CA"/>
    <w:rsid w:val="0031214A"/>
    <w:rsid w:val="00312166"/>
    <w:rsid w:val="00312178"/>
    <w:rsid w:val="00312215"/>
    <w:rsid w:val="003122E2"/>
    <w:rsid w:val="0031239F"/>
    <w:rsid w:val="0031241C"/>
    <w:rsid w:val="0031258E"/>
    <w:rsid w:val="003125DC"/>
    <w:rsid w:val="003127E2"/>
    <w:rsid w:val="00312808"/>
    <w:rsid w:val="00312816"/>
    <w:rsid w:val="00312898"/>
    <w:rsid w:val="00312BC8"/>
    <w:rsid w:val="00312CA4"/>
    <w:rsid w:val="00312D26"/>
    <w:rsid w:val="00312DC2"/>
    <w:rsid w:val="00313070"/>
    <w:rsid w:val="0031308C"/>
    <w:rsid w:val="00313193"/>
    <w:rsid w:val="003131A2"/>
    <w:rsid w:val="003131E0"/>
    <w:rsid w:val="003133D4"/>
    <w:rsid w:val="0031358C"/>
    <w:rsid w:val="003135FE"/>
    <w:rsid w:val="003136BF"/>
    <w:rsid w:val="00313B8A"/>
    <w:rsid w:val="00313BE0"/>
    <w:rsid w:val="00313C99"/>
    <w:rsid w:val="00313CF8"/>
    <w:rsid w:val="00313D84"/>
    <w:rsid w:val="00313E19"/>
    <w:rsid w:val="00313E39"/>
    <w:rsid w:val="00313E63"/>
    <w:rsid w:val="00313F3F"/>
    <w:rsid w:val="003140E5"/>
    <w:rsid w:val="003140E6"/>
    <w:rsid w:val="00314165"/>
    <w:rsid w:val="00314177"/>
    <w:rsid w:val="00314461"/>
    <w:rsid w:val="0031449B"/>
    <w:rsid w:val="00314522"/>
    <w:rsid w:val="00314622"/>
    <w:rsid w:val="003147B2"/>
    <w:rsid w:val="003148D3"/>
    <w:rsid w:val="003149D5"/>
    <w:rsid w:val="00314B04"/>
    <w:rsid w:val="00314B29"/>
    <w:rsid w:val="00314BCC"/>
    <w:rsid w:val="00314BFB"/>
    <w:rsid w:val="00314E14"/>
    <w:rsid w:val="00314F51"/>
    <w:rsid w:val="0031500B"/>
    <w:rsid w:val="0031501C"/>
    <w:rsid w:val="00315051"/>
    <w:rsid w:val="00315192"/>
    <w:rsid w:val="00315267"/>
    <w:rsid w:val="003152A9"/>
    <w:rsid w:val="0031532C"/>
    <w:rsid w:val="003154AC"/>
    <w:rsid w:val="0031556F"/>
    <w:rsid w:val="00315648"/>
    <w:rsid w:val="00315653"/>
    <w:rsid w:val="003156C8"/>
    <w:rsid w:val="003158F6"/>
    <w:rsid w:val="00315999"/>
    <w:rsid w:val="003159EE"/>
    <w:rsid w:val="00315B47"/>
    <w:rsid w:val="00315B6C"/>
    <w:rsid w:val="00315CEE"/>
    <w:rsid w:val="00315D59"/>
    <w:rsid w:val="00315DA2"/>
    <w:rsid w:val="00315FE1"/>
    <w:rsid w:val="00316003"/>
    <w:rsid w:val="00316064"/>
    <w:rsid w:val="00316074"/>
    <w:rsid w:val="00316107"/>
    <w:rsid w:val="003165DB"/>
    <w:rsid w:val="00316A79"/>
    <w:rsid w:val="00316BE5"/>
    <w:rsid w:val="00316C6C"/>
    <w:rsid w:val="00316C70"/>
    <w:rsid w:val="00316E21"/>
    <w:rsid w:val="00316F3A"/>
    <w:rsid w:val="00317139"/>
    <w:rsid w:val="0031718A"/>
    <w:rsid w:val="003171C5"/>
    <w:rsid w:val="0031736B"/>
    <w:rsid w:val="00317479"/>
    <w:rsid w:val="003174B8"/>
    <w:rsid w:val="003175C7"/>
    <w:rsid w:val="00317668"/>
    <w:rsid w:val="003177D7"/>
    <w:rsid w:val="003177F0"/>
    <w:rsid w:val="00317809"/>
    <w:rsid w:val="0031780E"/>
    <w:rsid w:val="0031785C"/>
    <w:rsid w:val="003179DF"/>
    <w:rsid w:val="00317A52"/>
    <w:rsid w:val="00317A56"/>
    <w:rsid w:val="00317BEF"/>
    <w:rsid w:val="00317C1E"/>
    <w:rsid w:val="00317CD9"/>
    <w:rsid w:val="00317CEE"/>
    <w:rsid w:val="00317EDB"/>
    <w:rsid w:val="00320124"/>
    <w:rsid w:val="003201E1"/>
    <w:rsid w:val="00320307"/>
    <w:rsid w:val="0032068D"/>
    <w:rsid w:val="00320A12"/>
    <w:rsid w:val="00320A80"/>
    <w:rsid w:val="00320BBB"/>
    <w:rsid w:val="00320C67"/>
    <w:rsid w:val="00320C80"/>
    <w:rsid w:val="00320E0D"/>
    <w:rsid w:val="00320E8A"/>
    <w:rsid w:val="003210D5"/>
    <w:rsid w:val="003213DC"/>
    <w:rsid w:val="0032160D"/>
    <w:rsid w:val="00321660"/>
    <w:rsid w:val="0032169B"/>
    <w:rsid w:val="0032188F"/>
    <w:rsid w:val="0032193C"/>
    <w:rsid w:val="00321A49"/>
    <w:rsid w:val="00321ADE"/>
    <w:rsid w:val="00321AEF"/>
    <w:rsid w:val="00321B6F"/>
    <w:rsid w:val="00321C31"/>
    <w:rsid w:val="00321F03"/>
    <w:rsid w:val="00322052"/>
    <w:rsid w:val="0032222E"/>
    <w:rsid w:val="0032226B"/>
    <w:rsid w:val="003222F2"/>
    <w:rsid w:val="0032248F"/>
    <w:rsid w:val="003224D2"/>
    <w:rsid w:val="0032257C"/>
    <w:rsid w:val="003225A8"/>
    <w:rsid w:val="003225DF"/>
    <w:rsid w:val="00322924"/>
    <w:rsid w:val="003229C9"/>
    <w:rsid w:val="00322B98"/>
    <w:rsid w:val="00322DD7"/>
    <w:rsid w:val="00322DED"/>
    <w:rsid w:val="00322FBC"/>
    <w:rsid w:val="00323234"/>
    <w:rsid w:val="003232EA"/>
    <w:rsid w:val="00323343"/>
    <w:rsid w:val="00323757"/>
    <w:rsid w:val="00323784"/>
    <w:rsid w:val="003237AA"/>
    <w:rsid w:val="0032388B"/>
    <w:rsid w:val="003239B7"/>
    <w:rsid w:val="003239F1"/>
    <w:rsid w:val="00323AC6"/>
    <w:rsid w:val="00323B28"/>
    <w:rsid w:val="00323D37"/>
    <w:rsid w:val="00323F31"/>
    <w:rsid w:val="00323F77"/>
    <w:rsid w:val="00324012"/>
    <w:rsid w:val="003240E4"/>
    <w:rsid w:val="003241AB"/>
    <w:rsid w:val="00324223"/>
    <w:rsid w:val="003243DD"/>
    <w:rsid w:val="003243F9"/>
    <w:rsid w:val="00324436"/>
    <w:rsid w:val="00324483"/>
    <w:rsid w:val="003245FB"/>
    <w:rsid w:val="00324904"/>
    <w:rsid w:val="00324982"/>
    <w:rsid w:val="00324A98"/>
    <w:rsid w:val="00324C56"/>
    <w:rsid w:val="00324CA4"/>
    <w:rsid w:val="00324CC3"/>
    <w:rsid w:val="00324D00"/>
    <w:rsid w:val="00324F00"/>
    <w:rsid w:val="003251F6"/>
    <w:rsid w:val="0032545D"/>
    <w:rsid w:val="00325898"/>
    <w:rsid w:val="003259EE"/>
    <w:rsid w:val="00325ADD"/>
    <w:rsid w:val="00325BF3"/>
    <w:rsid w:val="00325C7C"/>
    <w:rsid w:val="00325D43"/>
    <w:rsid w:val="00325DD3"/>
    <w:rsid w:val="00325E41"/>
    <w:rsid w:val="00325E67"/>
    <w:rsid w:val="0032615E"/>
    <w:rsid w:val="0032640C"/>
    <w:rsid w:val="0032679C"/>
    <w:rsid w:val="00326879"/>
    <w:rsid w:val="00326A9B"/>
    <w:rsid w:val="00326B24"/>
    <w:rsid w:val="00326B5E"/>
    <w:rsid w:val="00326DAF"/>
    <w:rsid w:val="00326FEF"/>
    <w:rsid w:val="00327066"/>
    <w:rsid w:val="003270C8"/>
    <w:rsid w:val="00327155"/>
    <w:rsid w:val="003271AC"/>
    <w:rsid w:val="003271F2"/>
    <w:rsid w:val="00327517"/>
    <w:rsid w:val="003275D0"/>
    <w:rsid w:val="003276D8"/>
    <w:rsid w:val="0032771E"/>
    <w:rsid w:val="0032787A"/>
    <w:rsid w:val="003278EC"/>
    <w:rsid w:val="00327A62"/>
    <w:rsid w:val="00327A7F"/>
    <w:rsid w:val="00327AE6"/>
    <w:rsid w:val="00327B75"/>
    <w:rsid w:val="00327B94"/>
    <w:rsid w:val="00327C50"/>
    <w:rsid w:val="00327CC7"/>
    <w:rsid w:val="00327DA9"/>
    <w:rsid w:val="00327E14"/>
    <w:rsid w:val="00327E5E"/>
    <w:rsid w:val="003300B0"/>
    <w:rsid w:val="00330111"/>
    <w:rsid w:val="00330118"/>
    <w:rsid w:val="0033029F"/>
    <w:rsid w:val="003302CE"/>
    <w:rsid w:val="003302D8"/>
    <w:rsid w:val="003304AF"/>
    <w:rsid w:val="003304D8"/>
    <w:rsid w:val="0033063C"/>
    <w:rsid w:val="003306C8"/>
    <w:rsid w:val="003306E5"/>
    <w:rsid w:val="00330936"/>
    <w:rsid w:val="0033099C"/>
    <w:rsid w:val="00330B5C"/>
    <w:rsid w:val="00330C69"/>
    <w:rsid w:val="00330E48"/>
    <w:rsid w:val="00330E59"/>
    <w:rsid w:val="00330F83"/>
    <w:rsid w:val="00331034"/>
    <w:rsid w:val="00331203"/>
    <w:rsid w:val="003312C0"/>
    <w:rsid w:val="00331301"/>
    <w:rsid w:val="0033137B"/>
    <w:rsid w:val="00331A74"/>
    <w:rsid w:val="00331A7C"/>
    <w:rsid w:val="00331B32"/>
    <w:rsid w:val="00331E60"/>
    <w:rsid w:val="00331FAC"/>
    <w:rsid w:val="00332151"/>
    <w:rsid w:val="00332574"/>
    <w:rsid w:val="00332579"/>
    <w:rsid w:val="003325E1"/>
    <w:rsid w:val="00332690"/>
    <w:rsid w:val="0033278C"/>
    <w:rsid w:val="003327C8"/>
    <w:rsid w:val="0033296C"/>
    <w:rsid w:val="00332B45"/>
    <w:rsid w:val="00332BAD"/>
    <w:rsid w:val="00332BB2"/>
    <w:rsid w:val="00332D12"/>
    <w:rsid w:val="00332D40"/>
    <w:rsid w:val="0033328D"/>
    <w:rsid w:val="003332E8"/>
    <w:rsid w:val="003332ED"/>
    <w:rsid w:val="003333C0"/>
    <w:rsid w:val="00333435"/>
    <w:rsid w:val="00333467"/>
    <w:rsid w:val="0033374A"/>
    <w:rsid w:val="00333AF8"/>
    <w:rsid w:val="00333B57"/>
    <w:rsid w:val="00333CBD"/>
    <w:rsid w:val="00333E0F"/>
    <w:rsid w:val="00333E54"/>
    <w:rsid w:val="00333FF3"/>
    <w:rsid w:val="003341D5"/>
    <w:rsid w:val="00334247"/>
    <w:rsid w:val="00334347"/>
    <w:rsid w:val="003347FF"/>
    <w:rsid w:val="0033483D"/>
    <w:rsid w:val="003348AA"/>
    <w:rsid w:val="0033497A"/>
    <w:rsid w:val="003349A4"/>
    <w:rsid w:val="00334A10"/>
    <w:rsid w:val="00334A38"/>
    <w:rsid w:val="00334A54"/>
    <w:rsid w:val="00334C70"/>
    <w:rsid w:val="00334D3E"/>
    <w:rsid w:val="00334D4A"/>
    <w:rsid w:val="00334F97"/>
    <w:rsid w:val="00334FAB"/>
    <w:rsid w:val="003350E6"/>
    <w:rsid w:val="00335141"/>
    <w:rsid w:val="00335172"/>
    <w:rsid w:val="00335200"/>
    <w:rsid w:val="0033525D"/>
    <w:rsid w:val="0033526D"/>
    <w:rsid w:val="00335338"/>
    <w:rsid w:val="00335368"/>
    <w:rsid w:val="003354AF"/>
    <w:rsid w:val="003354F9"/>
    <w:rsid w:val="003354FC"/>
    <w:rsid w:val="0033556A"/>
    <w:rsid w:val="003355FE"/>
    <w:rsid w:val="00335A7C"/>
    <w:rsid w:val="00335B0C"/>
    <w:rsid w:val="00335C0E"/>
    <w:rsid w:val="00335CA0"/>
    <w:rsid w:val="00335CC9"/>
    <w:rsid w:val="00335CDC"/>
    <w:rsid w:val="00335EC4"/>
    <w:rsid w:val="00335FDE"/>
    <w:rsid w:val="00336280"/>
    <w:rsid w:val="003365AB"/>
    <w:rsid w:val="00336606"/>
    <w:rsid w:val="00336804"/>
    <w:rsid w:val="003368FD"/>
    <w:rsid w:val="00336A74"/>
    <w:rsid w:val="00336CC1"/>
    <w:rsid w:val="00336EA8"/>
    <w:rsid w:val="003371A5"/>
    <w:rsid w:val="0033726A"/>
    <w:rsid w:val="003372CF"/>
    <w:rsid w:val="00337371"/>
    <w:rsid w:val="003374BC"/>
    <w:rsid w:val="0033772A"/>
    <w:rsid w:val="00337B20"/>
    <w:rsid w:val="00337BC0"/>
    <w:rsid w:val="00337CFA"/>
    <w:rsid w:val="00337E81"/>
    <w:rsid w:val="00337F3F"/>
    <w:rsid w:val="003400F1"/>
    <w:rsid w:val="003403BE"/>
    <w:rsid w:val="003403DF"/>
    <w:rsid w:val="003403F4"/>
    <w:rsid w:val="00340557"/>
    <w:rsid w:val="00340642"/>
    <w:rsid w:val="003406B9"/>
    <w:rsid w:val="00340781"/>
    <w:rsid w:val="00340944"/>
    <w:rsid w:val="003409B9"/>
    <w:rsid w:val="00340AA3"/>
    <w:rsid w:val="00340B5A"/>
    <w:rsid w:val="00340B91"/>
    <w:rsid w:val="00340D2F"/>
    <w:rsid w:val="00340D3B"/>
    <w:rsid w:val="00340D40"/>
    <w:rsid w:val="00340D75"/>
    <w:rsid w:val="00340DC8"/>
    <w:rsid w:val="00340F58"/>
    <w:rsid w:val="00341222"/>
    <w:rsid w:val="00341282"/>
    <w:rsid w:val="003413D9"/>
    <w:rsid w:val="00341431"/>
    <w:rsid w:val="003415F6"/>
    <w:rsid w:val="0034164C"/>
    <w:rsid w:val="0034177B"/>
    <w:rsid w:val="003418B4"/>
    <w:rsid w:val="00341914"/>
    <w:rsid w:val="003419D6"/>
    <w:rsid w:val="003419F9"/>
    <w:rsid w:val="00341A0B"/>
    <w:rsid w:val="00341A0F"/>
    <w:rsid w:val="00341B62"/>
    <w:rsid w:val="00341FB1"/>
    <w:rsid w:val="003420C8"/>
    <w:rsid w:val="00342169"/>
    <w:rsid w:val="003422E3"/>
    <w:rsid w:val="00342397"/>
    <w:rsid w:val="0034255F"/>
    <w:rsid w:val="00342602"/>
    <w:rsid w:val="003426EB"/>
    <w:rsid w:val="003427AE"/>
    <w:rsid w:val="00342E99"/>
    <w:rsid w:val="003431A0"/>
    <w:rsid w:val="00343475"/>
    <w:rsid w:val="003435CD"/>
    <w:rsid w:val="00343894"/>
    <w:rsid w:val="00343B15"/>
    <w:rsid w:val="003441A0"/>
    <w:rsid w:val="0034431D"/>
    <w:rsid w:val="003443A1"/>
    <w:rsid w:val="00344476"/>
    <w:rsid w:val="00344532"/>
    <w:rsid w:val="00344735"/>
    <w:rsid w:val="00344746"/>
    <w:rsid w:val="00344769"/>
    <w:rsid w:val="0034484A"/>
    <w:rsid w:val="00344B23"/>
    <w:rsid w:val="00344B57"/>
    <w:rsid w:val="00344C8E"/>
    <w:rsid w:val="00344CA1"/>
    <w:rsid w:val="00344E62"/>
    <w:rsid w:val="003453DB"/>
    <w:rsid w:val="003455DD"/>
    <w:rsid w:val="00345729"/>
    <w:rsid w:val="0034590F"/>
    <w:rsid w:val="00345942"/>
    <w:rsid w:val="003459D5"/>
    <w:rsid w:val="00345A21"/>
    <w:rsid w:val="00345B29"/>
    <w:rsid w:val="00345C07"/>
    <w:rsid w:val="00345C0C"/>
    <w:rsid w:val="00345C55"/>
    <w:rsid w:val="00345D6C"/>
    <w:rsid w:val="00345D92"/>
    <w:rsid w:val="00345F8D"/>
    <w:rsid w:val="003462C5"/>
    <w:rsid w:val="00346364"/>
    <w:rsid w:val="0034646B"/>
    <w:rsid w:val="00346548"/>
    <w:rsid w:val="00346566"/>
    <w:rsid w:val="00346669"/>
    <w:rsid w:val="00346778"/>
    <w:rsid w:val="003467CE"/>
    <w:rsid w:val="00346863"/>
    <w:rsid w:val="0034690A"/>
    <w:rsid w:val="00346995"/>
    <w:rsid w:val="00346B99"/>
    <w:rsid w:val="00346BEA"/>
    <w:rsid w:val="00346D53"/>
    <w:rsid w:val="00346D77"/>
    <w:rsid w:val="00346E29"/>
    <w:rsid w:val="003470F9"/>
    <w:rsid w:val="00347212"/>
    <w:rsid w:val="0034728C"/>
    <w:rsid w:val="003475BD"/>
    <w:rsid w:val="00347902"/>
    <w:rsid w:val="0034798F"/>
    <w:rsid w:val="00347AF9"/>
    <w:rsid w:val="00347F0E"/>
    <w:rsid w:val="00350429"/>
    <w:rsid w:val="00350533"/>
    <w:rsid w:val="00350783"/>
    <w:rsid w:val="003508EE"/>
    <w:rsid w:val="00350942"/>
    <w:rsid w:val="00350968"/>
    <w:rsid w:val="00350AF0"/>
    <w:rsid w:val="00350B21"/>
    <w:rsid w:val="00350D30"/>
    <w:rsid w:val="00350D88"/>
    <w:rsid w:val="00350E2F"/>
    <w:rsid w:val="00350F85"/>
    <w:rsid w:val="00350FDD"/>
    <w:rsid w:val="003512E2"/>
    <w:rsid w:val="00351435"/>
    <w:rsid w:val="0035147A"/>
    <w:rsid w:val="003514AF"/>
    <w:rsid w:val="003514FF"/>
    <w:rsid w:val="00351590"/>
    <w:rsid w:val="003516A5"/>
    <w:rsid w:val="003516E8"/>
    <w:rsid w:val="0035173D"/>
    <w:rsid w:val="00351923"/>
    <w:rsid w:val="00351A78"/>
    <w:rsid w:val="00351B26"/>
    <w:rsid w:val="00351CCD"/>
    <w:rsid w:val="00351EF2"/>
    <w:rsid w:val="00351F8D"/>
    <w:rsid w:val="00352027"/>
    <w:rsid w:val="0035222A"/>
    <w:rsid w:val="00352359"/>
    <w:rsid w:val="003523B5"/>
    <w:rsid w:val="003523F7"/>
    <w:rsid w:val="0035250B"/>
    <w:rsid w:val="003525B6"/>
    <w:rsid w:val="0035262E"/>
    <w:rsid w:val="00352738"/>
    <w:rsid w:val="00352978"/>
    <w:rsid w:val="00352D23"/>
    <w:rsid w:val="00352D9F"/>
    <w:rsid w:val="00352E15"/>
    <w:rsid w:val="00352E4B"/>
    <w:rsid w:val="00352F11"/>
    <w:rsid w:val="003534CE"/>
    <w:rsid w:val="003535A8"/>
    <w:rsid w:val="00353902"/>
    <w:rsid w:val="003539E9"/>
    <w:rsid w:val="003539F8"/>
    <w:rsid w:val="00353BA0"/>
    <w:rsid w:val="00353BC2"/>
    <w:rsid w:val="00353CD7"/>
    <w:rsid w:val="00353EE9"/>
    <w:rsid w:val="00353F77"/>
    <w:rsid w:val="00353FFD"/>
    <w:rsid w:val="003541B8"/>
    <w:rsid w:val="0035467B"/>
    <w:rsid w:val="00354794"/>
    <w:rsid w:val="003547A9"/>
    <w:rsid w:val="003547CA"/>
    <w:rsid w:val="003548C4"/>
    <w:rsid w:val="00354973"/>
    <w:rsid w:val="003549C0"/>
    <w:rsid w:val="00354B50"/>
    <w:rsid w:val="00354BBC"/>
    <w:rsid w:val="00354E52"/>
    <w:rsid w:val="00355043"/>
    <w:rsid w:val="00355124"/>
    <w:rsid w:val="003553E7"/>
    <w:rsid w:val="00355437"/>
    <w:rsid w:val="0035548B"/>
    <w:rsid w:val="00355643"/>
    <w:rsid w:val="0035585D"/>
    <w:rsid w:val="00355880"/>
    <w:rsid w:val="00355884"/>
    <w:rsid w:val="00355EB5"/>
    <w:rsid w:val="0035618D"/>
    <w:rsid w:val="003562B4"/>
    <w:rsid w:val="003562D6"/>
    <w:rsid w:val="003564E1"/>
    <w:rsid w:val="0035678A"/>
    <w:rsid w:val="00356812"/>
    <w:rsid w:val="00356886"/>
    <w:rsid w:val="00356906"/>
    <w:rsid w:val="003569B0"/>
    <w:rsid w:val="003569B5"/>
    <w:rsid w:val="00356A46"/>
    <w:rsid w:val="00356AFA"/>
    <w:rsid w:val="00356D4E"/>
    <w:rsid w:val="00356F4A"/>
    <w:rsid w:val="0035713A"/>
    <w:rsid w:val="00357197"/>
    <w:rsid w:val="003574B9"/>
    <w:rsid w:val="003574C4"/>
    <w:rsid w:val="0035768C"/>
    <w:rsid w:val="0035773A"/>
    <w:rsid w:val="00357916"/>
    <w:rsid w:val="00357ADA"/>
    <w:rsid w:val="00357BA8"/>
    <w:rsid w:val="00357BDC"/>
    <w:rsid w:val="00357C07"/>
    <w:rsid w:val="00360007"/>
    <w:rsid w:val="00360225"/>
    <w:rsid w:val="00360327"/>
    <w:rsid w:val="0036032A"/>
    <w:rsid w:val="003603BD"/>
    <w:rsid w:val="00360493"/>
    <w:rsid w:val="0036053C"/>
    <w:rsid w:val="00360567"/>
    <w:rsid w:val="003605A5"/>
    <w:rsid w:val="003605A8"/>
    <w:rsid w:val="003605FB"/>
    <w:rsid w:val="00360681"/>
    <w:rsid w:val="0036079C"/>
    <w:rsid w:val="003607B7"/>
    <w:rsid w:val="00360958"/>
    <w:rsid w:val="003609E3"/>
    <w:rsid w:val="00360A34"/>
    <w:rsid w:val="00360A9E"/>
    <w:rsid w:val="00360B2B"/>
    <w:rsid w:val="00360E5C"/>
    <w:rsid w:val="00360E95"/>
    <w:rsid w:val="00360F00"/>
    <w:rsid w:val="00360F91"/>
    <w:rsid w:val="00361060"/>
    <w:rsid w:val="00361318"/>
    <w:rsid w:val="003613B1"/>
    <w:rsid w:val="0036161E"/>
    <w:rsid w:val="00361659"/>
    <w:rsid w:val="00361C12"/>
    <w:rsid w:val="00361C55"/>
    <w:rsid w:val="00361CE0"/>
    <w:rsid w:val="00361DD8"/>
    <w:rsid w:val="00362091"/>
    <w:rsid w:val="0036217B"/>
    <w:rsid w:val="003622A3"/>
    <w:rsid w:val="0036246A"/>
    <w:rsid w:val="0036252D"/>
    <w:rsid w:val="00362564"/>
    <w:rsid w:val="00362675"/>
    <w:rsid w:val="0036272D"/>
    <w:rsid w:val="00362770"/>
    <w:rsid w:val="003629C8"/>
    <w:rsid w:val="00362B10"/>
    <w:rsid w:val="00362C65"/>
    <w:rsid w:val="00362FB0"/>
    <w:rsid w:val="00363080"/>
    <w:rsid w:val="0036308E"/>
    <w:rsid w:val="003630A0"/>
    <w:rsid w:val="00363242"/>
    <w:rsid w:val="003632F5"/>
    <w:rsid w:val="0036330C"/>
    <w:rsid w:val="003633BD"/>
    <w:rsid w:val="003634E4"/>
    <w:rsid w:val="003636F6"/>
    <w:rsid w:val="00363700"/>
    <w:rsid w:val="003638DD"/>
    <w:rsid w:val="00363A11"/>
    <w:rsid w:val="00363B36"/>
    <w:rsid w:val="00363EB1"/>
    <w:rsid w:val="00364086"/>
    <w:rsid w:val="003640C8"/>
    <w:rsid w:val="0036413E"/>
    <w:rsid w:val="00364150"/>
    <w:rsid w:val="00364480"/>
    <w:rsid w:val="003644F3"/>
    <w:rsid w:val="00364567"/>
    <w:rsid w:val="003645BF"/>
    <w:rsid w:val="003645D7"/>
    <w:rsid w:val="0036486D"/>
    <w:rsid w:val="00364951"/>
    <w:rsid w:val="003649AD"/>
    <w:rsid w:val="00364C8C"/>
    <w:rsid w:val="00364E74"/>
    <w:rsid w:val="00364ED8"/>
    <w:rsid w:val="00364EE3"/>
    <w:rsid w:val="003653E4"/>
    <w:rsid w:val="0036557B"/>
    <w:rsid w:val="0036557C"/>
    <w:rsid w:val="003655C9"/>
    <w:rsid w:val="0036571B"/>
    <w:rsid w:val="0036571F"/>
    <w:rsid w:val="00365912"/>
    <w:rsid w:val="00365965"/>
    <w:rsid w:val="00365A83"/>
    <w:rsid w:val="00365B02"/>
    <w:rsid w:val="00365E0F"/>
    <w:rsid w:val="00365F1D"/>
    <w:rsid w:val="003660FD"/>
    <w:rsid w:val="0036631A"/>
    <w:rsid w:val="0036636D"/>
    <w:rsid w:val="00366425"/>
    <w:rsid w:val="0036698C"/>
    <w:rsid w:val="00366B54"/>
    <w:rsid w:val="00366EF4"/>
    <w:rsid w:val="0036702D"/>
    <w:rsid w:val="003671D8"/>
    <w:rsid w:val="00367204"/>
    <w:rsid w:val="00367207"/>
    <w:rsid w:val="003675FE"/>
    <w:rsid w:val="00367784"/>
    <w:rsid w:val="003677A3"/>
    <w:rsid w:val="003677FC"/>
    <w:rsid w:val="00367ADF"/>
    <w:rsid w:val="00367B85"/>
    <w:rsid w:val="00367BA3"/>
    <w:rsid w:val="00367BB8"/>
    <w:rsid w:val="00367D98"/>
    <w:rsid w:val="00367E27"/>
    <w:rsid w:val="00370082"/>
    <w:rsid w:val="00370095"/>
    <w:rsid w:val="003701DD"/>
    <w:rsid w:val="00370404"/>
    <w:rsid w:val="00370597"/>
    <w:rsid w:val="00370684"/>
    <w:rsid w:val="003706E9"/>
    <w:rsid w:val="0037079C"/>
    <w:rsid w:val="00370811"/>
    <w:rsid w:val="00370B86"/>
    <w:rsid w:val="00370B98"/>
    <w:rsid w:val="00370BC2"/>
    <w:rsid w:val="00370D69"/>
    <w:rsid w:val="00370F73"/>
    <w:rsid w:val="00370F7B"/>
    <w:rsid w:val="00370F95"/>
    <w:rsid w:val="0037128C"/>
    <w:rsid w:val="00371359"/>
    <w:rsid w:val="00371432"/>
    <w:rsid w:val="00371630"/>
    <w:rsid w:val="0037167C"/>
    <w:rsid w:val="0037169D"/>
    <w:rsid w:val="0037171D"/>
    <w:rsid w:val="00371934"/>
    <w:rsid w:val="00371A22"/>
    <w:rsid w:val="00371A41"/>
    <w:rsid w:val="00371AB2"/>
    <w:rsid w:val="00371C36"/>
    <w:rsid w:val="00371D85"/>
    <w:rsid w:val="00371E68"/>
    <w:rsid w:val="00371EF3"/>
    <w:rsid w:val="00371F33"/>
    <w:rsid w:val="00371FA9"/>
    <w:rsid w:val="00372021"/>
    <w:rsid w:val="0037202B"/>
    <w:rsid w:val="003720B5"/>
    <w:rsid w:val="0037251D"/>
    <w:rsid w:val="00372674"/>
    <w:rsid w:val="003727FF"/>
    <w:rsid w:val="003728CC"/>
    <w:rsid w:val="003728CE"/>
    <w:rsid w:val="00372B3C"/>
    <w:rsid w:val="00372D9D"/>
    <w:rsid w:val="00372FDF"/>
    <w:rsid w:val="003730E9"/>
    <w:rsid w:val="00373193"/>
    <w:rsid w:val="003731D1"/>
    <w:rsid w:val="00373394"/>
    <w:rsid w:val="003735B9"/>
    <w:rsid w:val="00373631"/>
    <w:rsid w:val="0037377E"/>
    <w:rsid w:val="003737AE"/>
    <w:rsid w:val="00373954"/>
    <w:rsid w:val="00373A91"/>
    <w:rsid w:val="00373D69"/>
    <w:rsid w:val="003741EA"/>
    <w:rsid w:val="0037440B"/>
    <w:rsid w:val="003747F8"/>
    <w:rsid w:val="003749E1"/>
    <w:rsid w:val="003749F4"/>
    <w:rsid w:val="00374A6A"/>
    <w:rsid w:val="00374A94"/>
    <w:rsid w:val="00374AC4"/>
    <w:rsid w:val="00374DBD"/>
    <w:rsid w:val="00374FCA"/>
    <w:rsid w:val="003751E8"/>
    <w:rsid w:val="00375211"/>
    <w:rsid w:val="00375351"/>
    <w:rsid w:val="003754D4"/>
    <w:rsid w:val="00375887"/>
    <w:rsid w:val="00375AB4"/>
    <w:rsid w:val="00375BFF"/>
    <w:rsid w:val="00375CC8"/>
    <w:rsid w:val="00375F5C"/>
    <w:rsid w:val="00376201"/>
    <w:rsid w:val="00376302"/>
    <w:rsid w:val="00376464"/>
    <w:rsid w:val="00376678"/>
    <w:rsid w:val="003766EC"/>
    <w:rsid w:val="00376868"/>
    <w:rsid w:val="00376938"/>
    <w:rsid w:val="003769A7"/>
    <w:rsid w:val="00376A29"/>
    <w:rsid w:val="00376CA2"/>
    <w:rsid w:val="00376CDB"/>
    <w:rsid w:val="0037714E"/>
    <w:rsid w:val="00377157"/>
    <w:rsid w:val="00377614"/>
    <w:rsid w:val="00377653"/>
    <w:rsid w:val="00377728"/>
    <w:rsid w:val="00377743"/>
    <w:rsid w:val="003779A4"/>
    <w:rsid w:val="00377C95"/>
    <w:rsid w:val="00377F08"/>
    <w:rsid w:val="003800CA"/>
    <w:rsid w:val="0038022F"/>
    <w:rsid w:val="0038030A"/>
    <w:rsid w:val="00380338"/>
    <w:rsid w:val="00380410"/>
    <w:rsid w:val="00380574"/>
    <w:rsid w:val="00380679"/>
    <w:rsid w:val="0038073C"/>
    <w:rsid w:val="003807FC"/>
    <w:rsid w:val="0038081D"/>
    <w:rsid w:val="0038096D"/>
    <w:rsid w:val="0038097B"/>
    <w:rsid w:val="00380A64"/>
    <w:rsid w:val="00380ACB"/>
    <w:rsid w:val="00380B1E"/>
    <w:rsid w:val="00380ECC"/>
    <w:rsid w:val="00380F90"/>
    <w:rsid w:val="00380FF2"/>
    <w:rsid w:val="0038102D"/>
    <w:rsid w:val="0038109F"/>
    <w:rsid w:val="0038119D"/>
    <w:rsid w:val="00381403"/>
    <w:rsid w:val="003815B2"/>
    <w:rsid w:val="003816CE"/>
    <w:rsid w:val="00381768"/>
    <w:rsid w:val="00381781"/>
    <w:rsid w:val="003817A3"/>
    <w:rsid w:val="00381936"/>
    <w:rsid w:val="00381B71"/>
    <w:rsid w:val="003820E4"/>
    <w:rsid w:val="003821BA"/>
    <w:rsid w:val="00382292"/>
    <w:rsid w:val="003824F3"/>
    <w:rsid w:val="003824FD"/>
    <w:rsid w:val="00382645"/>
    <w:rsid w:val="00382A23"/>
    <w:rsid w:val="00382D8D"/>
    <w:rsid w:val="00383061"/>
    <w:rsid w:val="003830C8"/>
    <w:rsid w:val="003832D6"/>
    <w:rsid w:val="00383428"/>
    <w:rsid w:val="003835B4"/>
    <w:rsid w:val="003836B8"/>
    <w:rsid w:val="003836E1"/>
    <w:rsid w:val="00383879"/>
    <w:rsid w:val="0038398D"/>
    <w:rsid w:val="00383A47"/>
    <w:rsid w:val="00383ACF"/>
    <w:rsid w:val="00383C1A"/>
    <w:rsid w:val="00383D2A"/>
    <w:rsid w:val="00383DBC"/>
    <w:rsid w:val="00383E3F"/>
    <w:rsid w:val="00384057"/>
    <w:rsid w:val="003841C4"/>
    <w:rsid w:val="003841EE"/>
    <w:rsid w:val="00384631"/>
    <w:rsid w:val="0038463C"/>
    <w:rsid w:val="00384651"/>
    <w:rsid w:val="00384925"/>
    <w:rsid w:val="00384949"/>
    <w:rsid w:val="00384A01"/>
    <w:rsid w:val="00384A33"/>
    <w:rsid w:val="00384B94"/>
    <w:rsid w:val="003851BF"/>
    <w:rsid w:val="0038545B"/>
    <w:rsid w:val="003857AD"/>
    <w:rsid w:val="00385813"/>
    <w:rsid w:val="003859D0"/>
    <w:rsid w:val="00385A71"/>
    <w:rsid w:val="00385AD9"/>
    <w:rsid w:val="00385CD2"/>
    <w:rsid w:val="00385EC3"/>
    <w:rsid w:val="00385F28"/>
    <w:rsid w:val="00386000"/>
    <w:rsid w:val="00386041"/>
    <w:rsid w:val="003863D2"/>
    <w:rsid w:val="0038643E"/>
    <w:rsid w:val="00386678"/>
    <w:rsid w:val="0038675E"/>
    <w:rsid w:val="00386770"/>
    <w:rsid w:val="003868D0"/>
    <w:rsid w:val="00386964"/>
    <w:rsid w:val="00386BC5"/>
    <w:rsid w:val="00386CF6"/>
    <w:rsid w:val="00386D3B"/>
    <w:rsid w:val="00386D6E"/>
    <w:rsid w:val="00386DA8"/>
    <w:rsid w:val="00386DF2"/>
    <w:rsid w:val="00386E06"/>
    <w:rsid w:val="003870AD"/>
    <w:rsid w:val="003870F9"/>
    <w:rsid w:val="00387283"/>
    <w:rsid w:val="003873F7"/>
    <w:rsid w:val="00387A15"/>
    <w:rsid w:val="00387C56"/>
    <w:rsid w:val="00387DAA"/>
    <w:rsid w:val="00387E55"/>
    <w:rsid w:val="00387F24"/>
    <w:rsid w:val="00387F7D"/>
    <w:rsid w:val="003900F6"/>
    <w:rsid w:val="0039021F"/>
    <w:rsid w:val="00390333"/>
    <w:rsid w:val="003904BE"/>
    <w:rsid w:val="00390510"/>
    <w:rsid w:val="00390588"/>
    <w:rsid w:val="00390596"/>
    <w:rsid w:val="003905D2"/>
    <w:rsid w:val="0039078B"/>
    <w:rsid w:val="00390977"/>
    <w:rsid w:val="00390994"/>
    <w:rsid w:val="003909F3"/>
    <w:rsid w:val="00390A25"/>
    <w:rsid w:val="00390BBE"/>
    <w:rsid w:val="00390C51"/>
    <w:rsid w:val="00390D01"/>
    <w:rsid w:val="00390EB1"/>
    <w:rsid w:val="00390EC6"/>
    <w:rsid w:val="00390F2D"/>
    <w:rsid w:val="00391145"/>
    <w:rsid w:val="00391351"/>
    <w:rsid w:val="0039145D"/>
    <w:rsid w:val="00391580"/>
    <w:rsid w:val="00391A62"/>
    <w:rsid w:val="00391D03"/>
    <w:rsid w:val="00391D3B"/>
    <w:rsid w:val="00391D76"/>
    <w:rsid w:val="00391D81"/>
    <w:rsid w:val="00391FA3"/>
    <w:rsid w:val="00392013"/>
    <w:rsid w:val="00392344"/>
    <w:rsid w:val="00392475"/>
    <w:rsid w:val="00392582"/>
    <w:rsid w:val="00392606"/>
    <w:rsid w:val="00392723"/>
    <w:rsid w:val="00392797"/>
    <w:rsid w:val="00392919"/>
    <w:rsid w:val="00392924"/>
    <w:rsid w:val="00392B1C"/>
    <w:rsid w:val="00392B9D"/>
    <w:rsid w:val="0039314A"/>
    <w:rsid w:val="0039323E"/>
    <w:rsid w:val="003932A3"/>
    <w:rsid w:val="003933A2"/>
    <w:rsid w:val="00393655"/>
    <w:rsid w:val="0039366F"/>
    <w:rsid w:val="0039378B"/>
    <w:rsid w:val="003937F8"/>
    <w:rsid w:val="0039392E"/>
    <w:rsid w:val="00393986"/>
    <w:rsid w:val="00393D2D"/>
    <w:rsid w:val="00394001"/>
    <w:rsid w:val="0039402A"/>
    <w:rsid w:val="0039427A"/>
    <w:rsid w:val="0039441C"/>
    <w:rsid w:val="00394450"/>
    <w:rsid w:val="003944FC"/>
    <w:rsid w:val="0039476D"/>
    <w:rsid w:val="00394959"/>
    <w:rsid w:val="00394AB7"/>
    <w:rsid w:val="00394B57"/>
    <w:rsid w:val="00394DFB"/>
    <w:rsid w:val="00394ECA"/>
    <w:rsid w:val="00394FD1"/>
    <w:rsid w:val="00395100"/>
    <w:rsid w:val="0039526F"/>
    <w:rsid w:val="003954DF"/>
    <w:rsid w:val="00395558"/>
    <w:rsid w:val="00395A16"/>
    <w:rsid w:val="00395ABA"/>
    <w:rsid w:val="00395CD7"/>
    <w:rsid w:val="00395D96"/>
    <w:rsid w:val="00395F13"/>
    <w:rsid w:val="00395F6F"/>
    <w:rsid w:val="00395FD1"/>
    <w:rsid w:val="003960A1"/>
    <w:rsid w:val="00396323"/>
    <w:rsid w:val="003965C9"/>
    <w:rsid w:val="003965D2"/>
    <w:rsid w:val="003966F0"/>
    <w:rsid w:val="0039675E"/>
    <w:rsid w:val="00396871"/>
    <w:rsid w:val="00396947"/>
    <w:rsid w:val="003969CC"/>
    <w:rsid w:val="00396C04"/>
    <w:rsid w:val="00396C58"/>
    <w:rsid w:val="00396E98"/>
    <w:rsid w:val="00396F79"/>
    <w:rsid w:val="003970CB"/>
    <w:rsid w:val="0039714A"/>
    <w:rsid w:val="00397197"/>
    <w:rsid w:val="003974D1"/>
    <w:rsid w:val="003974DF"/>
    <w:rsid w:val="00397A8E"/>
    <w:rsid w:val="00397B5C"/>
    <w:rsid w:val="00397B97"/>
    <w:rsid w:val="00397D45"/>
    <w:rsid w:val="00397EB8"/>
    <w:rsid w:val="00397F91"/>
    <w:rsid w:val="003A00B2"/>
    <w:rsid w:val="003A00F1"/>
    <w:rsid w:val="003A01AE"/>
    <w:rsid w:val="003A01B7"/>
    <w:rsid w:val="003A02B8"/>
    <w:rsid w:val="003A03AC"/>
    <w:rsid w:val="003A05DC"/>
    <w:rsid w:val="003A0710"/>
    <w:rsid w:val="003A0737"/>
    <w:rsid w:val="003A093D"/>
    <w:rsid w:val="003A098B"/>
    <w:rsid w:val="003A0A69"/>
    <w:rsid w:val="003A0AA4"/>
    <w:rsid w:val="003A112D"/>
    <w:rsid w:val="003A11D3"/>
    <w:rsid w:val="003A1345"/>
    <w:rsid w:val="003A15D2"/>
    <w:rsid w:val="003A1720"/>
    <w:rsid w:val="003A17B8"/>
    <w:rsid w:val="003A1826"/>
    <w:rsid w:val="003A1896"/>
    <w:rsid w:val="003A191D"/>
    <w:rsid w:val="003A197A"/>
    <w:rsid w:val="003A1B34"/>
    <w:rsid w:val="003A1C30"/>
    <w:rsid w:val="003A1C50"/>
    <w:rsid w:val="003A1C81"/>
    <w:rsid w:val="003A1EDB"/>
    <w:rsid w:val="003A20E9"/>
    <w:rsid w:val="003A2221"/>
    <w:rsid w:val="003A243B"/>
    <w:rsid w:val="003A2491"/>
    <w:rsid w:val="003A2542"/>
    <w:rsid w:val="003A26C2"/>
    <w:rsid w:val="003A2802"/>
    <w:rsid w:val="003A299B"/>
    <w:rsid w:val="003A2B83"/>
    <w:rsid w:val="003A2C79"/>
    <w:rsid w:val="003A2D40"/>
    <w:rsid w:val="003A2DA7"/>
    <w:rsid w:val="003A2E60"/>
    <w:rsid w:val="003A3160"/>
    <w:rsid w:val="003A31E9"/>
    <w:rsid w:val="003A31F8"/>
    <w:rsid w:val="003A32C7"/>
    <w:rsid w:val="003A3526"/>
    <w:rsid w:val="003A378C"/>
    <w:rsid w:val="003A395D"/>
    <w:rsid w:val="003A3A65"/>
    <w:rsid w:val="003A3B97"/>
    <w:rsid w:val="003A3C08"/>
    <w:rsid w:val="003A3C85"/>
    <w:rsid w:val="003A3CBE"/>
    <w:rsid w:val="003A40A1"/>
    <w:rsid w:val="003A40BE"/>
    <w:rsid w:val="003A41F8"/>
    <w:rsid w:val="003A4200"/>
    <w:rsid w:val="003A4246"/>
    <w:rsid w:val="003A42A5"/>
    <w:rsid w:val="003A42AF"/>
    <w:rsid w:val="003A442A"/>
    <w:rsid w:val="003A442E"/>
    <w:rsid w:val="003A456A"/>
    <w:rsid w:val="003A4597"/>
    <w:rsid w:val="003A45FB"/>
    <w:rsid w:val="003A479E"/>
    <w:rsid w:val="003A480F"/>
    <w:rsid w:val="003A4890"/>
    <w:rsid w:val="003A4D91"/>
    <w:rsid w:val="003A4FDB"/>
    <w:rsid w:val="003A4FF1"/>
    <w:rsid w:val="003A523D"/>
    <w:rsid w:val="003A5692"/>
    <w:rsid w:val="003A5753"/>
    <w:rsid w:val="003A59DC"/>
    <w:rsid w:val="003A5A01"/>
    <w:rsid w:val="003A5A78"/>
    <w:rsid w:val="003A5B98"/>
    <w:rsid w:val="003A5C1A"/>
    <w:rsid w:val="003A5CE2"/>
    <w:rsid w:val="003A5E50"/>
    <w:rsid w:val="003A5EC6"/>
    <w:rsid w:val="003A5FAB"/>
    <w:rsid w:val="003A5FD4"/>
    <w:rsid w:val="003A601A"/>
    <w:rsid w:val="003A6072"/>
    <w:rsid w:val="003A6139"/>
    <w:rsid w:val="003A62D1"/>
    <w:rsid w:val="003A62D7"/>
    <w:rsid w:val="003A64AC"/>
    <w:rsid w:val="003A6574"/>
    <w:rsid w:val="003A6583"/>
    <w:rsid w:val="003A68FB"/>
    <w:rsid w:val="003A6B2E"/>
    <w:rsid w:val="003A6B7B"/>
    <w:rsid w:val="003A6C5F"/>
    <w:rsid w:val="003A6EDB"/>
    <w:rsid w:val="003A6FB5"/>
    <w:rsid w:val="003A7034"/>
    <w:rsid w:val="003A7241"/>
    <w:rsid w:val="003A7351"/>
    <w:rsid w:val="003A7426"/>
    <w:rsid w:val="003A7452"/>
    <w:rsid w:val="003A78E1"/>
    <w:rsid w:val="003A7A56"/>
    <w:rsid w:val="003A7DEA"/>
    <w:rsid w:val="003A7EA2"/>
    <w:rsid w:val="003B0087"/>
    <w:rsid w:val="003B01F2"/>
    <w:rsid w:val="003B0381"/>
    <w:rsid w:val="003B03C8"/>
    <w:rsid w:val="003B043E"/>
    <w:rsid w:val="003B0617"/>
    <w:rsid w:val="003B0683"/>
    <w:rsid w:val="003B068A"/>
    <w:rsid w:val="003B07CB"/>
    <w:rsid w:val="003B09F5"/>
    <w:rsid w:val="003B0F22"/>
    <w:rsid w:val="003B100D"/>
    <w:rsid w:val="003B102F"/>
    <w:rsid w:val="003B107D"/>
    <w:rsid w:val="003B11A0"/>
    <w:rsid w:val="003B1496"/>
    <w:rsid w:val="003B171F"/>
    <w:rsid w:val="003B18D8"/>
    <w:rsid w:val="003B1995"/>
    <w:rsid w:val="003B1DFE"/>
    <w:rsid w:val="003B1EB9"/>
    <w:rsid w:val="003B1F7F"/>
    <w:rsid w:val="003B1FED"/>
    <w:rsid w:val="003B2059"/>
    <w:rsid w:val="003B22FF"/>
    <w:rsid w:val="003B233C"/>
    <w:rsid w:val="003B2448"/>
    <w:rsid w:val="003B2512"/>
    <w:rsid w:val="003B257E"/>
    <w:rsid w:val="003B2698"/>
    <w:rsid w:val="003B26A7"/>
    <w:rsid w:val="003B28EC"/>
    <w:rsid w:val="003B28F2"/>
    <w:rsid w:val="003B2995"/>
    <w:rsid w:val="003B2C5C"/>
    <w:rsid w:val="003B2E6F"/>
    <w:rsid w:val="003B2F58"/>
    <w:rsid w:val="003B3071"/>
    <w:rsid w:val="003B3098"/>
    <w:rsid w:val="003B313C"/>
    <w:rsid w:val="003B31E2"/>
    <w:rsid w:val="003B3348"/>
    <w:rsid w:val="003B3390"/>
    <w:rsid w:val="003B344F"/>
    <w:rsid w:val="003B36BE"/>
    <w:rsid w:val="003B3755"/>
    <w:rsid w:val="003B3953"/>
    <w:rsid w:val="003B3956"/>
    <w:rsid w:val="003B3A17"/>
    <w:rsid w:val="003B3B11"/>
    <w:rsid w:val="003B3CAC"/>
    <w:rsid w:val="003B3D5A"/>
    <w:rsid w:val="003B3E1F"/>
    <w:rsid w:val="003B3F77"/>
    <w:rsid w:val="003B4069"/>
    <w:rsid w:val="003B4176"/>
    <w:rsid w:val="003B4222"/>
    <w:rsid w:val="003B4238"/>
    <w:rsid w:val="003B42DE"/>
    <w:rsid w:val="003B444B"/>
    <w:rsid w:val="003B44E2"/>
    <w:rsid w:val="003B4654"/>
    <w:rsid w:val="003B475A"/>
    <w:rsid w:val="003B4E8C"/>
    <w:rsid w:val="003B4F78"/>
    <w:rsid w:val="003B52AD"/>
    <w:rsid w:val="003B5341"/>
    <w:rsid w:val="003B544B"/>
    <w:rsid w:val="003B54FB"/>
    <w:rsid w:val="003B55FF"/>
    <w:rsid w:val="003B5665"/>
    <w:rsid w:val="003B5783"/>
    <w:rsid w:val="003B57FA"/>
    <w:rsid w:val="003B592B"/>
    <w:rsid w:val="003B5B50"/>
    <w:rsid w:val="003B5D62"/>
    <w:rsid w:val="003B5F57"/>
    <w:rsid w:val="003B6018"/>
    <w:rsid w:val="003B6071"/>
    <w:rsid w:val="003B6170"/>
    <w:rsid w:val="003B6351"/>
    <w:rsid w:val="003B6602"/>
    <w:rsid w:val="003B6667"/>
    <w:rsid w:val="003B66E4"/>
    <w:rsid w:val="003B6852"/>
    <w:rsid w:val="003B6C0B"/>
    <w:rsid w:val="003B6E24"/>
    <w:rsid w:val="003B6E96"/>
    <w:rsid w:val="003B6EDC"/>
    <w:rsid w:val="003B6F04"/>
    <w:rsid w:val="003B6FEB"/>
    <w:rsid w:val="003B704F"/>
    <w:rsid w:val="003B72D5"/>
    <w:rsid w:val="003B74E3"/>
    <w:rsid w:val="003B75A9"/>
    <w:rsid w:val="003B7738"/>
    <w:rsid w:val="003B7832"/>
    <w:rsid w:val="003B784A"/>
    <w:rsid w:val="003B796D"/>
    <w:rsid w:val="003B79C0"/>
    <w:rsid w:val="003B7A00"/>
    <w:rsid w:val="003B7A66"/>
    <w:rsid w:val="003B7B01"/>
    <w:rsid w:val="003B7D54"/>
    <w:rsid w:val="003B7E68"/>
    <w:rsid w:val="003B7F3F"/>
    <w:rsid w:val="003C0039"/>
    <w:rsid w:val="003C00E0"/>
    <w:rsid w:val="003C01D8"/>
    <w:rsid w:val="003C034A"/>
    <w:rsid w:val="003C037C"/>
    <w:rsid w:val="003C03B7"/>
    <w:rsid w:val="003C0401"/>
    <w:rsid w:val="003C046E"/>
    <w:rsid w:val="003C05BF"/>
    <w:rsid w:val="003C0676"/>
    <w:rsid w:val="003C0703"/>
    <w:rsid w:val="003C0798"/>
    <w:rsid w:val="003C0A01"/>
    <w:rsid w:val="003C0B24"/>
    <w:rsid w:val="003C0B5B"/>
    <w:rsid w:val="003C0B9C"/>
    <w:rsid w:val="003C0BA8"/>
    <w:rsid w:val="003C0C39"/>
    <w:rsid w:val="003C0DF0"/>
    <w:rsid w:val="003C1220"/>
    <w:rsid w:val="003C12D0"/>
    <w:rsid w:val="003C1323"/>
    <w:rsid w:val="003C136A"/>
    <w:rsid w:val="003C14D8"/>
    <w:rsid w:val="003C1578"/>
    <w:rsid w:val="003C158D"/>
    <w:rsid w:val="003C170C"/>
    <w:rsid w:val="003C1841"/>
    <w:rsid w:val="003C1843"/>
    <w:rsid w:val="003C199E"/>
    <w:rsid w:val="003C1D4D"/>
    <w:rsid w:val="003C1E2F"/>
    <w:rsid w:val="003C21D6"/>
    <w:rsid w:val="003C2243"/>
    <w:rsid w:val="003C225C"/>
    <w:rsid w:val="003C225D"/>
    <w:rsid w:val="003C2366"/>
    <w:rsid w:val="003C2445"/>
    <w:rsid w:val="003C2486"/>
    <w:rsid w:val="003C27EB"/>
    <w:rsid w:val="003C28D7"/>
    <w:rsid w:val="003C2958"/>
    <w:rsid w:val="003C2A39"/>
    <w:rsid w:val="003C2CCC"/>
    <w:rsid w:val="003C2D00"/>
    <w:rsid w:val="003C2E90"/>
    <w:rsid w:val="003C2FDC"/>
    <w:rsid w:val="003C3193"/>
    <w:rsid w:val="003C38F7"/>
    <w:rsid w:val="003C394F"/>
    <w:rsid w:val="003C3BA9"/>
    <w:rsid w:val="003C3E04"/>
    <w:rsid w:val="003C3E70"/>
    <w:rsid w:val="003C3F66"/>
    <w:rsid w:val="003C3FC3"/>
    <w:rsid w:val="003C4038"/>
    <w:rsid w:val="003C40A6"/>
    <w:rsid w:val="003C432C"/>
    <w:rsid w:val="003C434B"/>
    <w:rsid w:val="003C43F0"/>
    <w:rsid w:val="003C445A"/>
    <w:rsid w:val="003C44C4"/>
    <w:rsid w:val="003C44DB"/>
    <w:rsid w:val="003C4676"/>
    <w:rsid w:val="003C4706"/>
    <w:rsid w:val="003C4CB4"/>
    <w:rsid w:val="003C4CD3"/>
    <w:rsid w:val="003C4DB1"/>
    <w:rsid w:val="003C4E25"/>
    <w:rsid w:val="003C4FFD"/>
    <w:rsid w:val="003C5036"/>
    <w:rsid w:val="003C5070"/>
    <w:rsid w:val="003C50B0"/>
    <w:rsid w:val="003C52C9"/>
    <w:rsid w:val="003C530C"/>
    <w:rsid w:val="003C548F"/>
    <w:rsid w:val="003C55D9"/>
    <w:rsid w:val="003C55F5"/>
    <w:rsid w:val="003C578A"/>
    <w:rsid w:val="003C58D9"/>
    <w:rsid w:val="003C5998"/>
    <w:rsid w:val="003C5A63"/>
    <w:rsid w:val="003C601C"/>
    <w:rsid w:val="003C602E"/>
    <w:rsid w:val="003C627B"/>
    <w:rsid w:val="003C627F"/>
    <w:rsid w:val="003C63A3"/>
    <w:rsid w:val="003C63D4"/>
    <w:rsid w:val="003C64ED"/>
    <w:rsid w:val="003C6613"/>
    <w:rsid w:val="003C6868"/>
    <w:rsid w:val="003C68EC"/>
    <w:rsid w:val="003C6910"/>
    <w:rsid w:val="003C6915"/>
    <w:rsid w:val="003C6B1E"/>
    <w:rsid w:val="003C6D0C"/>
    <w:rsid w:val="003C6DEE"/>
    <w:rsid w:val="003C6E33"/>
    <w:rsid w:val="003C7020"/>
    <w:rsid w:val="003C7198"/>
    <w:rsid w:val="003C71FC"/>
    <w:rsid w:val="003C74D7"/>
    <w:rsid w:val="003C763A"/>
    <w:rsid w:val="003C763B"/>
    <w:rsid w:val="003C768A"/>
    <w:rsid w:val="003C78A2"/>
    <w:rsid w:val="003C7957"/>
    <w:rsid w:val="003C799A"/>
    <w:rsid w:val="003C7A18"/>
    <w:rsid w:val="003C7AF2"/>
    <w:rsid w:val="003C7B4C"/>
    <w:rsid w:val="003C7B4D"/>
    <w:rsid w:val="003C7B93"/>
    <w:rsid w:val="003C7C3F"/>
    <w:rsid w:val="003D0342"/>
    <w:rsid w:val="003D036B"/>
    <w:rsid w:val="003D03B4"/>
    <w:rsid w:val="003D047F"/>
    <w:rsid w:val="003D0955"/>
    <w:rsid w:val="003D0A24"/>
    <w:rsid w:val="003D0DB0"/>
    <w:rsid w:val="003D0E6B"/>
    <w:rsid w:val="003D0F18"/>
    <w:rsid w:val="003D1054"/>
    <w:rsid w:val="003D11CC"/>
    <w:rsid w:val="003D12EE"/>
    <w:rsid w:val="003D134E"/>
    <w:rsid w:val="003D1522"/>
    <w:rsid w:val="003D177A"/>
    <w:rsid w:val="003D17F5"/>
    <w:rsid w:val="003D1809"/>
    <w:rsid w:val="003D193D"/>
    <w:rsid w:val="003D198E"/>
    <w:rsid w:val="003D1A56"/>
    <w:rsid w:val="003D1ED2"/>
    <w:rsid w:val="003D1F89"/>
    <w:rsid w:val="003D1FA7"/>
    <w:rsid w:val="003D20DD"/>
    <w:rsid w:val="003D216A"/>
    <w:rsid w:val="003D2369"/>
    <w:rsid w:val="003D245F"/>
    <w:rsid w:val="003D276B"/>
    <w:rsid w:val="003D27DD"/>
    <w:rsid w:val="003D296A"/>
    <w:rsid w:val="003D2A22"/>
    <w:rsid w:val="003D2BAE"/>
    <w:rsid w:val="003D2D04"/>
    <w:rsid w:val="003D2D59"/>
    <w:rsid w:val="003D3035"/>
    <w:rsid w:val="003D3194"/>
    <w:rsid w:val="003D3256"/>
    <w:rsid w:val="003D325C"/>
    <w:rsid w:val="003D38AB"/>
    <w:rsid w:val="003D390F"/>
    <w:rsid w:val="003D39FD"/>
    <w:rsid w:val="003D3ADD"/>
    <w:rsid w:val="003D3BBE"/>
    <w:rsid w:val="003D3C01"/>
    <w:rsid w:val="003D3E4D"/>
    <w:rsid w:val="003D3E93"/>
    <w:rsid w:val="003D3EF6"/>
    <w:rsid w:val="003D3F92"/>
    <w:rsid w:val="003D4009"/>
    <w:rsid w:val="003D4066"/>
    <w:rsid w:val="003D4300"/>
    <w:rsid w:val="003D4384"/>
    <w:rsid w:val="003D453D"/>
    <w:rsid w:val="003D455B"/>
    <w:rsid w:val="003D46E9"/>
    <w:rsid w:val="003D4AEF"/>
    <w:rsid w:val="003D4B40"/>
    <w:rsid w:val="003D4B78"/>
    <w:rsid w:val="003D4D2F"/>
    <w:rsid w:val="003D4EB5"/>
    <w:rsid w:val="003D4FAA"/>
    <w:rsid w:val="003D5272"/>
    <w:rsid w:val="003D5597"/>
    <w:rsid w:val="003D55C3"/>
    <w:rsid w:val="003D5620"/>
    <w:rsid w:val="003D56F7"/>
    <w:rsid w:val="003D5713"/>
    <w:rsid w:val="003D57B5"/>
    <w:rsid w:val="003D585F"/>
    <w:rsid w:val="003D5927"/>
    <w:rsid w:val="003D5AFC"/>
    <w:rsid w:val="003D5BB9"/>
    <w:rsid w:val="003D5C28"/>
    <w:rsid w:val="003D5C2E"/>
    <w:rsid w:val="003D5D19"/>
    <w:rsid w:val="003D5D90"/>
    <w:rsid w:val="003D5DE0"/>
    <w:rsid w:val="003D5F0D"/>
    <w:rsid w:val="003D5FA0"/>
    <w:rsid w:val="003D5FF2"/>
    <w:rsid w:val="003D61C3"/>
    <w:rsid w:val="003D623D"/>
    <w:rsid w:val="003D62BF"/>
    <w:rsid w:val="003D62E0"/>
    <w:rsid w:val="003D6504"/>
    <w:rsid w:val="003D6506"/>
    <w:rsid w:val="003D65F4"/>
    <w:rsid w:val="003D6697"/>
    <w:rsid w:val="003D6784"/>
    <w:rsid w:val="003D67AF"/>
    <w:rsid w:val="003D67FC"/>
    <w:rsid w:val="003D6963"/>
    <w:rsid w:val="003D6A17"/>
    <w:rsid w:val="003D6A37"/>
    <w:rsid w:val="003D6B85"/>
    <w:rsid w:val="003D6C34"/>
    <w:rsid w:val="003D6CA6"/>
    <w:rsid w:val="003D6D5B"/>
    <w:rsid w:val="003D6DEB"/>
    <w:rsid w:val="003D6E19"/>
    <w:rsid w:val="003D6E67"/>
    <w:rsid w:val="003D7014"/>
    <w:rsid w:val="003D709A"/>
    <w:rsid w:val="003D7111"/>
    <w:rsid w:val="003D71D0"/>
    <w:rsid w:val="003D7453"/>
    <w:rsid w:val="003D7492"/>
    <w:rsid w:val="003D74AB"/>
    <w:rsid w:val="003D75E7"/>
    <w:rsid w:val="003D765D"/>
    <w:rsid w:val="003D7692"/>
    <w:rsid w:val="003D7693"/>
    <w:rsid w:val="003D7895"/>
    <w:rsid w:val="003D7958"/>
    <w:rsid w:val="003D799C"/>
    <w:rsid w:val="003D7B21"/>
    <w:rsid w:val="003D7D4A"/>
    <w:rsid w:val="003D7EDE"/>
    <w:rsid w:val="003D7EDF"/>
    <w:rsid w:val="003D7F29"/>
    <w:rsid w:val="003E0415"/>
    <w:rsid w:val="003E0465"/>
    <w:rsid w:val="003E04C6"/>
    <w:rsid w:val="003E050E"/>
    <w:rsid w:val="003E05A4"/>
    <w:rsid w:val="003E060D"/>
    <w:rsid w:val="003E0799"/>
    <w:rsid w:val="003E082C"/>
    <w:rsid w:val="003E084B"/>
    <w:rsid w:val="003E08A7"/>
    <w:rsid w:val="003E0B8C"/>
    <w:rsid w:val="003E0BA2"/>
    <w:rsid w:val="003E0C22"/>
    <w:rsid w:val="003E0D20"/>
    <w:rsid w:val="003E0EC3"/>
    <w:rsid w:val="003E0F93"/>
    <w:rsid w:val="003E1270"/>
    <w:rsid w:val="003E128C"/>
    <w:rsid w:val="003E12CA"/>
    <w:rsid w:val="003E1440"/>
    <w:rsid w:val="003E17ED"/>
    <w:rsid w:val="003E1949"/>
    <w:rsid w:val="003E19E3"/>
    <w:rsid w:val="003E1A75"/>
    <w:rsid w:val="003E1B1D"/>
    <w:rsid w:val="003E1CD8"/>
    <w:rsid w:val="003E1EA4"/>
    <w:rsid w:val="003E1F49"/>
    <w:rsid w:val="003E20B5"/>
    <w:rsid w:val="003E2302"/>
    <w:rsid w:val="003E2371"/>
    <w:rsid w:val="003E2473"/>
    <w:rsid w:val="003E24FB"/>
    <w:rsid w:val="003E267D"/>
    <w:rsid w:val="003E2B62"/>
    <w:rsid w:val="003E2BFE"/>
    <w:rsid w:val="003E30B2"/>
    <w:rsid w:val="003E3109"/>
    <w:rsid w:val="003E3218"/>
    <w:rsid w:val="003E32B3"/>
    <w:rsid w:val="003E3501"/>
    <w:rsid w:val="003E3628"/>
    <w:rsid w:val="003E37A2"/>
    <w:rsid w:val="003E392C"/>
    <w:rsid w:val="003E3D0B"/>
    <w:rsid w:val="003E3D18"/>
    <w:rsid w:val="003E3DC6"/>
    <w:rsid w:val="003E3EBA"/>
    <w:rsid w:val="003E3F7D"/>
    <w:rsid w:val="003E3FA1"/>
    <w:rsid w:val="003E40A0"/>
    <w:rsid w:val="003E42B6"/>
    <w:rsid w:val="003E4303"/>
    <w:rsid w:val="003E433A"/>
    <w:rsid w:val="003E436E"/>
    <w:rsid w:val="003E44CF"/>
    <w:rsid w:val="003E4565"/>
    <w:rsid w:val="003E47AF"/>
    <w:rsid w:val="003E483E"/>
    <w:rsid w:val="003E495B"/>
    <w:rsid w:val="003E49A4"/>
    <w:rsid w:val="003E49B0"/>
    <w:rsid w:val="003E4A16"/>
    <w:rsid w:val="003E4A92"/>
    <w:rsid w:val="003E4B5F"/>
    <w:rsid w:val="003E4B88"/>
    <w:rsid w:val="003E4C42"/>
    <w:rsid w:val="003E4DC8"/>
    <w:rsid w:val="003E4F67"/>
    <w:rsid w:val="003E5126"/>
    <w:rsid w:val="003E53E0"/>
    <w:rsid w:val="003E53F2"/>
    <w:rsid w:val="003E5434"/>
    <w:rsid w:val="003E559B"/>
    <w:rsid w:val="003E562B"/>
    <w:rsid w:val="003E56D4"/>
    <w:rsid w:val="003E582C"/>
    <w:rsid w:val="003E5895"/>
    <w:rsid w:val="003E58AD"/>
    <w:rsid w:val="003E5999"/>
    <w:rsid w:val="003E5A98"/>
    <w:rsid w:val="003E5DD2"/>
    <w:rsid w:val="003E5E55"/>
    <w:rsid w:val="003E61D4"/>
    <w:rsid w:val="003E62B6"/>
    <w:rsid w:val="003E646D"/>
    <w:rsid w:val="003E64A4"/>
    <w:rsid w:val="003E64F8"/>
    <w:rsid w:val="003E653A"/>
    <w:rsid w:val="003E668A"/>
    <w:rsid w:val="003E6890"/>
    <w:rsid w:val="003E68C4"/>
    <w:rsid w:val="003E6983"/>
    <w:rsid w:val="003E6A0C"/>
    <w:rsid w:val="003E6A94"/>
    <w:rsid w:val="003E6B63"/>
    <w:rsid w:val="003E6E29"/>
    <w:rsid w:val="003E6F62"/>
    <w:rsid w:val="003E7001"/>
    <w:rsid w:val="003E7033"/>
    <w:rsid w:val="003E7069"/>
    <w:rsid w:val="003E72DE"/>
    <w:rsid w:val="003E7336"/>
    <w:rsid w:val="003E7568"/>
    <w:rsid w:val="003E7812"/>
    <w:rsid w:val="003E78C1"/>
    <w:rsid w:val="003E7CC4"/>
    <w:rsid w:val="003E7CF2"/>
    <w:rsid w:val="003E7D40"/>
    <w:rsid w:val="003E7D49"/>
    <w:rsid w:val="003E7E40"/>
    <w:rsid w:val="003E7E44"/>
    <w:rsid w:val="003E7F82"/>
    <w:rsid w:val="003E7FF7"/>
    <w:rsid w:val="003F0069"/>
    <w:rsid w:val="003F00A9"/>
    <w:rsid w:val="003F0364"/>
    <w:rsid w:val="003F05AE"/>
    <w:rsid w:val="003F0630"/>
    <w:rsid w:val="003F06C1"/>
    <w:rsid w:val="003F06E1"/>
    <w:rsid w:val="003F0974"/>
    <w:rsid w:val="003F0A2D"/>
    <w:rsid w:val="003F0AC8"/>
    <w:rsid w:val="003F0AD1"/>
    <w:rsid w:val="003F0B40"/>
    <w:rsid w:val="003F0BAC"/>
    <w:rsid w:val="003F0C47"/>
    <w:rsid w:val="003F0DA4"/>
    <w:rsid w:val="003F0DAE"/>
    <w:rsid w:val="003F0EBC"/>
    <w:rsid w:val="003F1386"/>
    <w:rsid w:val="003F14D7"/>
    <w:rsid w:val="003F15C2"/>
    <w:rsid w:val="003F16A1"/>
    <w:rsid w:val="003F17D2"/>
    <w:rsid w:val="003F1C99"/>
    <w:rsid w:val="003F1D71"/>
    <w:rsid w:val="003F1D7F"/>
    <w:rsid w:val="003F1F70"/>
    <w:rsid w:val="003F1FF2"/>
    <w:rsid w:val="003F201B"/>
    <w:rsid w:val="003F204F"/>
    <w:rsid w:val="003F20D4"/>
    <w:rsid w:val="003F21FE"/>
    <w:rsid w:val="003F2371"/>
    <w:rsid w:val="003F24FF"/>
    <w:rsid w:val="003F253C"/>
    <w:rsid w:val="003F25B4"/>
    <w:rsid w:val="003F25C1"/>
    <w:rsid w:val="003F25E6"/>
    <w:rsid w:val="003F26B8"/>
    <w:rsid w:val="003F2732"/>
    <w:rsid w:val="003F27C8"/>
    <w:rsid w:val="003F288C"/>
    <w:rsid w:val="003F2A74"/>
    <w:rsid w:val="003F311C"/>
    <w:rsid w:val="003F31C7"/>
    <w:rsid w:val="003F3238"/>
    <w:rsid w:val="003F32CE"/>
    <w:rsid w:val="003F32CF"/>
    <w:rsid w:val="003F3394"/>
    <w:rsid w:val="003F3740"/>
    <w:rsid w:val="003F3963"/>
    <w:rsid w:val="003F3A1A"/>
    <w:rsid w:val="003F3AAD"/>
    <w:rsid w:val="003F3C44"/>
    <w:rsid w:val="003F3D04"/>
    <w:rsid w:val="003F3D50"/>
    <w:rsid w:val="003F3FDD"/>
    <w:rsid w:val="003F41C6"/>
    <w:rsid w:val="003F4254"/>
    <w:rsid w:val="003F42A2"/>
    <w:rsid w:val="003F436F"/>
    <w:rsid w:val="003F4466"/>
    <w:rsid w:val="003F4649"/>
    <w:rsid w:val="003F4754"/>
    <w:rsid w:val="003F4798"/>
    <w:rsid w:val="003F4B0E"/>
    <w:rsid w:val="003F4B72"/>
    <w:rsid w:val="003F4BA6"/>
    <w:rsid w:val="003F4C0D"/>
    <w:rsid w:val="003F4E0A"/>
    <w:rsid w:val="003F4E41"/>
    <w:rsid w:val="003F4FEB"/>
    <w:rsid w:val="003F503E"/>
    <w:rsid w:val="003F50E4"/>
    <w:rsid w:val="003F510C"/>
    <w:rsid w:val="003F5242"/>
    <w:rsid w:val="003F535D"/>
    <w:rsid w:val="003F546D"/>
    <w:rsid w:val="003F555E"/>
    <w:rsid w:val="003F56CA"/>
    <w:rsid w:val="003F5777"/>
    <w:rsid w:val="003F57C0"/>
    <w:rsid w:val="003F580B"/>
    <w:rsid w:val="003F5BAA"/>
    <w:rsid w:val="003F5BCD"/>
    <w:rsid w:val="003F5C16"/>
    <w:rsid w:val="003F5C36"/>
    <w:rsid w:val="003F5C65"/>
    <w:rsid w:val="003F5D72"/>
    <w:rsid w:val="003F5DCD"/>
    <w:rsid w:val="003F5DF3"/>
    <w:rsid w:val="003F6174"/>
    <w:rsid w:val="003F6188"/>
    <w:rsid w:val="003F6192"/>
    <w:rsid w:val="003F6277"/>
    <w:rsid w:val="003F62E9"/>
    <w:rsid w:val="003F63DF"/>
    <w:rsid w:val="003F641D"/>
    <w:rsid w:val="003F6540"/>
    <w:rsid w:val="003F6762"/>
    <w:rsid w:val="003F67BD"/>
    <w:rsid w:val="003F6A23"/>
    <w:rsid w:val="003F6A4C"/>
    <w:rsid w:val="003F6A7D"/>
    <w:rsid w:val="003F6B0C"/>
    <w:rsid w:val="003F6BE3"/>
    <w:rsid w:val="003F6D52"/>
    <w:rsid w:val="003F6DE1"/>
    <w:rsid w:val="003F6FB6"/>
    <w:rsid w:val="003F7195"/>
    <w:rsid w:val="003F723A"/>
    <w:rsid w:val="003F72A3"/>
    <w:rsid w:val="003F73B3"/>
    <w:rsid w:val="003F7442"/>
    <w:rsid w:val="003F747D"/>
    <w:rsid w:val="003F7586"/>
    <w:rsid w:val="003F7634"/>
    <w:rsid w:val="003F76CB"/>
    <w:rsid w:val="003F7938"/>
    <w:rsid w:val="003F7ABD"/>
    <w:rsid w:val="003F7BEB"/>
    <w:rsid w:val="003F7DD3"/>
    <w:rsid w:val="003F7F8B"/>
    <w:rsid w:val="003F7F94"/>
    <w:rsid w:val="00400007"/>
    <w:rsid w:val="00400114"/>
    <w:rsid w:val="00400152"/>
    <w:rsid w:val="004003BF"/>
    <w:rsid w:val="004003E0"/>
    <w:rsid w:val="004004D4"/>
    <w:rsid w:val="00400512"/>
    <w:rsid w:val="0040054E"/>
    <w:rsid w:val="00400703"/>
    <w:rsid w:val="0040076B"/>
    <w:rsid w:val="0040083D"/>
    <w:rsid w:val="00400862"/>
    <w:rsid w:val="0040090D"/>
    <w:rsid w:val="004009F4"/>
    <w:rsid w:val="004009FC"/>
    <w:rsid w:val="00400A2B"/>
    <w:rsid w:val="00400A2D"/>
    <w:rsid w:val="00400C68"/>
    <w:rsid w:val="00400E75"/>
    <w:rsid w:val="00400E9D"/>
    <w:rsid w:val="00400EB4"/>
    <w:rsid w:val="00400F2C"/>
    <w:rsid w:val="00401247"/>
    <w:rsid w:val="00401260"/>
    <w:rsid w:val="004012D1"/>
    <w:rsid w:val="0040142A"/>
    <w:rsid w:val="00401491"/>
    <w:rsid w:val="0040150C"/>
    <w:rsid w:val="00401547"/>
    <w:rsid w:val="004015FF"/>
    <w:rsid w:val="00401741"/>
    <w:rsid w:val="00401B4A"/>
    <w:rsid w:val="00401BE2"/>
    <w:rsid w:val="00401BE7"/>
    <w:rsid w:val="00401DB8"/>
    <w:rsid w:val="00401EB9"/>
    <w:rsid w:val="00401EE8"/>
    <w:rsid w:val="00401EF2"/>
    <w:rsid w:val="00401F0A"/>
    <w:rsid w:val="00401F42"/>
    <w:rsid w:val="00401FCB"/>
    <w:rsid w:val="00402172"/>
    <w:rsid w:val="004021E8"/>
    <w:rsid w:val="004022F9"/>
    <w:rsid w:val="004023B1"/>
    <w:rsid w:val="004023B5"/>
    <w:rsid w:val="00402605"/>
    <w:rsid w:val="0040266D"/>
    <w:rsid w:val="004028F4"/>
    <w:rsid w:val="00402A30"/>
    <w:rsid w:val="00402AE6"/>
    <w:rsid w:val="00402B3C"/>
    <w:rsid w:val="00402C52"/>
    <w:rsid w:val="00402E7A"/>
    <w:rsid w:val="00402EA9"/>
    <w:rsid w:val="00402EC5"/>
    <w:rsid w:val="004030A5"/>
    <w:rsid w:val="00403110"/>
    <w:rsid w:val="0040318F"/>
    <w:rsid w:val="004033F9"/>
    <w:rsid w:val="0040341D"/>
    <w:rsid w:val="00403456"/>
    <w:rsid w:val="0040353F"/>
    <w:rsid w:val="00403744"/>
    <w:rsid w:val="00403787"/>
    <w:rsid w:val="004038C4"/>
    <w:rsid w:val="0040395F"/>
    <w:rsid w:val="00403980"/>
    <w:rsid w:val="00403D3B"/>
    <w:rsid w:val="00403D95"/>
    <w:rsid w:val="00403EEC"/>
    <w:rsid w:val="004040C5"/>
    <w:rsid w:val="004040FB"/>
    <w:rsid w:val="00404186"/>
    <w:rsid w:val="004041B7"/>
    <w:rsid w:val="004043AD"/>
    <w:rsid w:val="00404434"/>
    <w:rsid w:val="0040447C"/>
    <w:rsid w:val="0040461A"/>
    <w:rsid w:val="00404635"/>
    <w:rsid w:val="00404773"/>
    <w:rsid w:val="00404852"/>
    <w:rsid w:val="004049D1"/>
    <w:rsid w:val="004049E2"/>
    <w:rsid w:val="00404A31"/>
    <w:rsid w:val="00404C9E"/>
    <w:rsid w:val="00404D97"/>
    <w:rsid w:val="00404EC8"/>
    <w:rsid w:val="00404F03"/>
    <w:rsid w:val="00405256"/>
    <w:rsid w:val="0040529F"/>
    <w:rsid w:val="00405348"/>
    <w:rsid w:val="00405854"/>
    <w:rsid w:val="004058E5"/>
    <w:rsid w:val="004059B4"/>
    <w:rsid w:val="00405BFE"/>
    <w:rsid w:val="00405C78"/>
    <w:rsid w:val="00405D0D"/>
    <w:rsid w:val="00405DE6"/>
    <w:rsid w:val="00405E43"/>
    <w:rsid w:val="00405E9E"/>
    <w:rsid w:val="00405EEF"/>
    <w:rsid w:val="00405EFA"/>
    <w:rsid w:val="00405F3F"/>
    <w:rsid w:val="00405FDF"/>
    <w:rsid w:val="0040608C"/>
    <w:rsid w:val="004060EA"/>
    <w:rsid w:val="0040613F"/>
    <w:rsid w:val="0040615D"/>
    <w:rsid w:val="00406160"/>
    <w:rsid w:val="004062E4"/>
    <w:rsid w:val="0040640B"/>
    <w:rsid w:val="0040644F"/>
    <w:rsid w:val="00406501"/>
    <w:rsid w:val="0040658F"/>
    <w:rsid w:val="0040682D"/>
    <w:rsid w:val="00406854"/>
    <w:rsid w:val="00406871"/>
    <w:rsid w:val="00406E5B"/>
    <w:rsid w:val="0040707C"/>
    <w:rsid w:val="004070BE"/>
    <w:rsid w:val="00407102"/>
    <w:rsid w:val="004076A7"/>
    <w:rsid w:val="004076CD"/>
    <w:rsid w:val="0040781F"/>
    <w:rsid w:val="00407B1E"/>
    <w:rsid w:val="00407BA9"/>
    <w:rsid w:val="00407C81"/>
    <w:rsid w:val="00407D8D"/>
    <w:rsid w:val="00407E57"/>
    <w:rsid w:val="00407F82"/>
    <w:rsid w:val="00410522"/>
    <w:rsid w:val="00410541"/>
    <w:rsid w:val="00410678"/>
    <w:rsid w:val="00410922"/>
    <w:rsid w:val="00410942"/>
    <w:rsid w:val="004109AF"/>
    <w:rsid w:val="004109F9"/>
    <w:rsid w:val="00410AD9"/>
    <w:rsid w:val="00410BDE"/>
    <w:rsid w:val="00410C53"/>
    <w:rsid w:val="00410D7E"/>
    <w:rsid w:val="0041104A"/>
    <w:rsid w:val="00411104"/>
    <w:rsid w:val="00411181"/>
    <w:rsid w:val="004111A9"/>
    <w:rsid w:val="0041138F"/>
    <w:rsid w:val="004113D5"/>
    <w:rsid w:val="004117B6"/>
    <w:rsid w:val="004119C5"/>
    <w:rsid w:val="00411A8B"/>
    <w:rsid w:val="00411AC3"/>
    <w:rsid w:val="00411B7F"/>
    <w:rsid w:val="00411B8F"/>
    <w:rsid w:val="00411C10"/>
    <w:rsid w:val="00411C74"/>
    <w:rsid w:val="00411CC3"/>
    <w:rsid w:val="00411DA6"/>
    <w:rsid w:val="00411F04"/>
    <w:rsid w:val="00412065"/>
    <w:rsid w:val="004120C5"/>
    <w:rsid w:val="00412160"/>
    <w:rsid w:val="0041216D"/>
    <w:rsid w:val="0041227A"/>
    <w:rsid w:val="00412294"/>
    <w:rsid w:val="00412464"/>
    <w:rsid w:val="0041276B"/>
    <w:rsid w:val="004127C8"/>
    <w:rsid w:val="0041282D"/>
    <w:rsid w:val="00412CF4"/>
    <w:rsid w:val="00412E50"/>
    <w:rsid w:val="00412E66"/>
    <w:rsid w:val="0041305F"/>
    <w:rsid w:val="004130C9"/>
    <w:rsid w:val="00413252"/>
    <w:rsid w:val="00413363"/>
    <w:rsid w:val="0041352F"/>
    <w:rsid w:val="00413541"/>
    <w:rsid w:val="0041361C"/>
    <w:rsid w:val="0041364C"/>
    <w:rsid w:val="00413AE1"/>
    <w:rsid w:val="00413C1D"/>
    <w:rsid w:val="00413CBF"/>
    <w:rsid w:val="004140E2"/>
    <w:rsid w:val="00414344"/>
    <w:rsid w:val="00414862"/>
    <w:rsid w:val="00414946"/>
    <w:rsid w:val="0041499D"/>
    <w:rsid w:val="00414A02"/>
    <w:rsid w:val="00414AFC"/>
    <w:rsid w:val="00414BFB"/>
    <w:rsid w:val="00414FF0"/>
    <w:rsid w:val="004150CD"/>
    <w:rsid w:val="00415201"/>
    <w:rsid w:val="004152F2"/>
    <w:rsid w:val="0041534D"/>
    <w:rsid w:val="0041537F"/>
    <w:rsid w:val="004155F5"/>
    <w:rsid w:val="00415769"/>
    <w:rsid w:val="00415794"/>
    <w:rsid w:val="004157EA"/>
    <w:rsid w:val="004158A6"/>
    <w:rsid w:val="004159D5"/>
    <w:rsid w:val="00415A62"/>
    <w:rsid w:val="00415ABB"/>
    <w:rsid w:val="00415B34"/>
    <w:rsid w:val="00415F35"/>
    <w:rsid w:val="004160BB"/>
    <w:rsid w:val="00416279"/>
    <w:rsid w:val="00416311"/>
    <w:rsid w:val="004164F6"/>
    <w:rsid w:val="00416559"/>
    <w:rsid w:val="004165A7"/>
    <w:rsid w:val="004166EA"/>
    <w:rsid w:val="0041688E"/>
    <w:rsid w:val="00416906"/>
    <w:rsid w:val="004169E5"/>
    <w:rsid w:val="00416B6B"/>
    <w:rsid w:val="00416DA4"/>
    <w:rsid w:val="00416DB2"/>
    <w:rsid w:val="00416E3A"/>
    <w:rsid w:val="00416EA9"/>
    <w:rsid w:val="00416FBC"/>
    <w:rsid w:val="0041705F"/>
    <w:rsid w:val="00417130"/>
    <w:rsid w:val="004171C4"/>
    <w:rsid w:val="004172B9"/>
    <w:rsid w:val="004173C1"/>
    <w:rsid w:val="00417677"/>
    <w:rsid w:val="00417906"/>
    <w:rsid w:val="00417A23"/>
    <w:rsid w:val="00417BC9"/>
    <w:rsid w:val="00417E32"/>
    <w:rsid w:val="00417E7B"/>
    <w:rsid w:val="00417FC4"/>
    <w:rsid w:val="00420129"/>
    <w:rsid w:val="004201BE"/>
    <w:rsid w:val="00420249"/>
    <w:rsid w:val="004202F1"/>
    <w:rsid w:val="0042041D"/>
    <w:rsid w:val="00420465"/>
    <w:rsid w:val="00420690"/>
    <w:rsid w:val="004206ED"/>
    <w:rsid w:val="00420741"/>
    <w:rsid w:val="0042090E"/>
    <w:rsid w:val="00420C07"/>
    <w:rsid w:val="00420C70"/>
    <w:rsid w:val="00420C85"/>
    <w:rsid w:val="00420DCE"/>
    <w:rsid w:val="00420ECF"/>
    <w:rsid w:val="00420FC1"/>
    <w:rsid w:val="00421195"/>
    <w:rsid w:val="00421230"/>
    <w:rsid w:val="004212BC"/>
    <w:rsid w:val="00421400"/>
    <w:rsid w:val="00421401"/>
    <w:rsid w:val="00421443"/>
    <w:rsid w:val="004215A6"/>
    <w:rsid w:val="00421738"/>
    <w:rsid w:val="00421A6A"/>
    <w:rsid w:val="00421BAD"/>
    <w:rsid w:val="00421BF9"/>
    <w:rsid w:val="00421D44"/>
    <w:rsid w:val="00421E2D"/>
    <w:rsid w:val="00421F0E"/>
    <w:rsid w:val="00421F5F"/>
    <w:rsid w:val="00421F63"/>
    <w:rsid w:val="004220BE"/>
    <w:rsid w:val="00422156"/>
    <w:rsid w:val="00422199"/>
    <w:rsid w:val="00422256"/>
    <w:rsid w:val="004222D1"/>
    <w:rsid w:val="00422599"/>
    <w:rsid w:val="0042279B"/>
    <w:rsid w:val="0042291B"/>
    <w:rsid w:val="00422AA7"/>
    <w:rsid w:val="00422B80"/>
    <w:rsid w:val="00422BF3"/>
    <w:rsid w:val="00423058"/>
    <w:rsid w:val="0042310B"/>
    <w:rsid w:val="00423177"/>
    <w:rsid w:val="004233A3"/>
    <w:rsid w:val="0042340E"/>
    <w:rsid w:val="0042343D"/>
    <w:rsid w:val="00423484"/>
    <w:rsid w:val="0042348F"/>
    <w:rsid w:val="00423773"/>
    <w:rsid w:val="004237A5"/>
    <w:rsid w:val="00423A4C"/>
    <w:rsid w:val="00423DA1"/>
    <w:rsid w:val="0042413A"/>
    <w:rsid w:val="00424191"/>
    <w:rsid w:val="004241F2"/>
    <w:rsid w:val="00424365"/>
    <w:rsid w:val="0042442D"/>
    <w:rsid w:val="00424600"/>
    <w:rsid w:val="00424636"/>
    <w:rsid w:val="004246D5"/>
    <w:rsid w:val="004247F8"/>
    <w:rsid w:val="00424863"/>
    <w:rsid w:val="00424B4C"/>
    <w:rsid w:val="00424BF1"/>
    <w:rsid w:val="00424BF5"/>
    <w:rsid w:val="00424C62"/>
    <w:rsid w:val="00424DB9"/>
    <w:rsid w:val="00424F4B"/>
    <w:rsid w:val="00424F5C"/>
    <w:rsid w:val="004250FD"/>
    <w:rsid w:val="00425339"/>
    <w:rsid w:val="0042557E"/>
    <w:rsid w:val="004255ED"/>
    <w:rsid w:val="00425744"/>
    <w:rsid w:val="0042575C"/>
    <w:rsid w:val="004258CB"/>
    <w:rsid w:val="004259E2"/>
    <w:rsid w:val="00425B75"/>
    <w:rsid w:val="00425CD5"/>
    <w:rsid w:val="00425E7C"/>
    <w:rsid w:val="00425F77"/>
    <w:rsid w:val="00426083"/>
    <w:rsid w:val="0042620C"/>
    <w:rsid w:val="0042633F"/>
    <w:rsid w:val="00426358"/>
    <w:rsid w:val="00426447"/>
    <w:rsid w:val="00426540"/>
    <w:rsid w:val="00426922"/>
    <w:rsid w:val="004269A6"/>
    <w:rsid w:val="00426A2F"/>
    <w:rsid w:val="00426A98"/>
    <w:rsid w:val="00426B5D"/>
    <w:rsid w:val="00426C3F"/>
    <w:rsid w:val="00426F43"/>
    <w:rsid w:val="00426F96"/>
    <w:rsid w:val="00426FAF"/>
    <w:rsid w:val="0042716F"/>
    <w:rsid w:val="00427319"/>
    <w:rsid w:val="0042746F"/>
    <w:rsid w:val="00427625"/>
    <w:rsid w:val="00427644"/>
    <w:rsid w:val="004277CE"/>
    <w:rsid w:val="00427B8B"/>
    <w:rsid w:val="00427C13"/>
    <w:rsid w:val="00427D36"/>
    <w:rsid w:val="00427E47"/>
    <w:rsid w:val="00430052"/>
    <w:rsid w:val="004300C7"/>
    <w:rsid w:val="00430180"/>
    <w:rsid w:val="0043019B"/>
    <w:rsid w:val="00430281"/>
    <w:rsid w:val="0043028A"/>
    <w:rsid w:val="004302D0"/>
    <w:rsid w:val="004303C9"/>
    <w:rsid w:val="0043046E"/>
    <w:rsid w:val="004304C6"/>
    <w:rsid w:val="00430526"/>
    <w:rsid w:val="004306BD"/>
    <w:rsid w:val="004308CC"/>
    <w:rsid w:val="004308D6"/>
    <w:rsid w:val="00430969"/>
    <w:rsid w:val="00430A72"/>
    <w:rsid w:val="00430BC2"/>
    <w:rsid w:val="00430BFA"/>
    <w:rsid w:val="00430EFA"/>
    <w:rsid w:val="0043117C"/>
    <w:rsid w:val="0043132F"/>
    <w:rsid w:val="00431415"/>
    <w:rsid w:val="00431432"/>
    <w:rsid w:val="00431478"/>
    <w:rsid w:val="0043149E"/>
    <w:rsid w:val="0043179B"/>
    <w:rsid w:val="004317A7"/>
    <w:rsid w:val="0043188E"/>
    <w:rsid w:val="00431897"/>
    <w:rsid w:val="00431A8A"/>
    <w:rsid w:val="00431A9D"/>
    <w:rsid w:val="00431AFD"/>
    <w:rsid w:val="00431BD6"/>
    <w:rsid w:val="00431E23"/>
    <w:rsid w:val="00431E3F"/>
    <w:rsid w:val="00431F26"/>
    <w:rsid w:val="00431FA2"/>
    <w:rsid w:val="00432026"/>
    <w:rsid w:val="00432134"/>
    <w:rsid w:val="00432191"/>
    <w:rsid w:val="0043225A"/>
    <w:rsid w:val="004322A6"/>
    <w:rsid w:val="0043233C"/>
    <w:rsid w:val="004323B2"/>
    <w:rsid w:val="00432534"/>
    <w:rsid w:val="0043266C"/>
    <w:rsid w:val="00432880"/>
    <w:rsid w:val="00432BBB"/>
    <w:rsid w:val="00432BF8"/>
    <w:rsid w:val="00432EC9"/>
    <w:rsid w:val="00432ED3"/>
    <w:rsid w:val="00432ED5"/>
    <w:rsid w:val="00432EFD"/>
    <w:rsid w:val="00432F95"/>
    <w:rsid w:val="0043309B"/>
    <w:rsid w:val="004331EE"/>
    <w:rsid w:val="004332B2"/>
    <w:rsid w:val="004332C5"/>
    <w:rsid w:val="004332DA"/>
    <w:rsid w:val="00433605"/>
    <w:rsid w:val="00433AFE"/>
    <w:rsid w:val="00433B6D"/>
    <w:rsid w:val="00433BC1"/>
    <w:rsid w:val="00433E5A"/>
    <w:rsid w:val="00433FB7"/>
    <w:rsid w:val="0043408F"/>
    <w:rsid w:val="00434121"/>
    <w:rsid w:val="004343A9"/>
    <w:rsid w:val="00434413"/>
    <w:rsid w:val="004345D4"/>
    <w:rsid w:val="00434618"/>
    <w:rsid w:val="00434633"/>
    <w:rsid w:val="00434704"/>
    <w:rsid w:val="0043482F"/>
    <w:rsid w:val="0043485C"/>
    <w:rsid w:val="00434909"/>
    <w:rsid w:val="0043498D"/>
    <w:rsid w:val="004349CB"/>
    <w:rsid w:val="004349E4"/>
    <w:rsid w:val="00434BAF"/>
    <w:rsid w:val="00434BE4"/>
    <w:rsid w:val="00434F15"/>
    <w:rsid w:val="00434FF1"/>
    <w:rsid w:val="0043501B"/>
    <w:rsid w:val="00435250"/>
    <w:rsid w:val="00435459"/>
    <w:rsid w:val="0043570D"/>
    <w:rsid w:val="00435828"/>
    <w:rsid w:val="004358A4"/>
    <w:rsid w:val="00435944"/>
    <w:rsid w:val="004359E6"/>
    <w:rsid w:val="00435F93"/>
    <w:rsid w:val="0043623C"/>
    <w:rsid w:val="004362E3"/>
    <w:rsid w:val="0043649F"/>
    <w:rsid w:val="004364B2"/>
    <w:rsid w:val="004365EC"/>
    <w:rsid w:val="0043668A"/>
    <w:rsid w:val="00436836"/>
    <w:rsid w:val="00436886"/>
    <w:rsid w:val="00436C75"/>
    <w:rsid w:val="00436C77"/>
    <w:rsid w:val="00436D30"/>
    <w:rsid w:val="00437171"/>
    <w:rsid w:val="00437475"/>
    <w:rsid w:val="00437495"/>
    <w:rsid w:val="004375F4"/>
    <w:rsid w:val="004378F3"/>
    <w:rsid w:val="00437A39"/>
    <w:rsid w:val="00437A8E"/>
    <w:rsid w:val="00437A99"/>
    <w:rsid w:val="00437B65"/>
    <w:rsid w:val="00437DE6"/>
    <w:rsid w:val="00437E23"/>
    <w:rsid w:val="00437F1D"/>
    <w:rsid w:val="00440044"/>
    <w:rsid w:val="00440735"/>
    <w:rsid w:val="004407D8"/>
    <w:rsid w:val="0044081C"/>
    <w:rsid w:val="004408AD"/>
    <w:rsid w:val="00440904"/>
    <w:rsid w:val="004409A8"/>
    <w:rsid w:val="00440C72"/>
    <w:rsid w:val="00440DEC"/>
    <w:rsid w:val="00440E32"/>
    <w:rsid w:val="00441036"/>
    <w:rsid w:val="004411D7"/>
    <w:rsid w:val="00441259"/>
    <w:rsid w:val="00441284"/>
    <w:rsid w:val="00441545"/>
    <w:rsid w:val="00441575"/>
    <w:rsid w:val="004415AB"/>
    <w:rsid w:val="00441658"/>
    <w:rsid w:val="00441923"/>
    <w:rsid w:val="00441A9A"/>
    <w:rsid w:val="00441C6F"/>
    <w:rsid w:val="00442187"/>
    <w:rsid w:val="00442254"/>
    <w:rsid w:val="004426BD"/>
    <w:rsid w:val="004426CD"/>
    <w:rsid w:val="00442927"/>
    <w:rsid w:val="0044294F"/>
    <w:rsid w:val="00442B8F"/>
    <w:rsid w:val="00442BA6"/>
    <w:rsid w:val="00442C07"/>
    <w:rsid w:val="00442C7C"/>
    <w:rsid w:val="0044312A"/>
    <w:rsid w:val="00443184"/>
    <w:rsid w:val="0044321F"/>
    <w:rsid w:val="0044323E"/>
    <w:rsid w:val="00443311"/>
    <w:rsid w:val="00443453"/>
    <w:rsid w:val="00443476"/>
    <w:rsid w:val="00443604"/>
    <w:rsid w:val="0044378A"/>
    <w:rsid w:val="00443990"/>
    <w:rsid w:val="00443AE7"/>
    <w:rsid w:val="00443B77"/>
    <w:rsid w:val="00443B90"/>
    <w:rsid w:val="00443CC4"/>
    <w:rsid w:val="00443CDF"/>
    <w:rsid w:val="00443E7E"/>
    <w:rsid w:val="00443ED8"/>
    <w:rsid w:val="00443F22"/>
    <w:rsid w:val="00444068"/>
    <w:rsid w:val="004440D2"/>
    <w:rsid w:val="004446AA"/>
    <w:rsid w:val="004446D7"/>
    <w:rsid w:val="004446D9"/>
    <w:rsid w:val="00444719"/>
    <w:rsid w:val="00444AB6"/>
    <w:rsid w:val="00444C32"/>
    <w:rsid w:val="00444D0D"/>
    <w:rsid w:val="00444E33"/>
    <w:rsid w:val="00444E57"/>
    <w:rsid w:val="00444ECA"/>
    <w:rsid w:val="00445018"/>
    <w:rsid w:val="00445077"/>
    <w:rsid w:val="0044509E"/>
    <w:rsid w:val="00445124"/>
    <w:rsid w:val="004451CC"/>
    <w:rsid w:val="004452DB"/>
    <w:rsid w:val="00445345"/>
    <w:rsid w:val="004456A5"/>
    <w:rsid w:val="0044574C"/>
    <w:rsid w:val="0044586B"/>
    <w:rsid w:val="00445A0E"/>
    <w:rsid w:val="00445D86"/>
    <w:rsid w:val="00445ED0"/>
    <w:rsid w:val="00446217"/>
    <w:rsid w:val="00446378"/>
    <w:rsid w:val="00446470"/>
    <w:rsid w:val="004464B3"/>
    <w:rsid w:val="00446619"/>
    <w:rsid w:val="004467DF"/>
    <w:rsid w:val="004469DF"/>
    <w:rsid w:val="004469F8"/>
    <w:rsid w:val="00446AE0"/>
    <w:rsid w:val="00446B48"/>
    <w:rsid w:val="00446C01"/>
    <w:rsid w:val="00446DD4"/>
    <w:rsid w:val="00446DD8"/>
    <w:rsid w:val="00446DDB"/>
    <w:rsid w:val="00446E88"/>
    <w:rsid w:val="00446ED4"/>
    <w:rsid w:val="00446F9A"/>
    <w:rsid w:val="00446FAC"/>
    <w:rsid w:val="00447246"/>
    <w:rsid w:val="004474FF"/>
    <w:rsid w:val="00447582"/>
    <w:rsid w:val="00447822"/>
    <w:rsid w:val="004479D6"/>
    <w:rsid w:val="00447B80"/>
    <w:rsid w:val="00447C63"/>
    <w:rsid w:val="00447D47"/>
    <w:rsid w:val="00447D8F"/>
    <w:rsid w:val="00447D9D"/>
    <w:rsid w:val="00447E6D"/>
    <w:rsid w:val="004500CB"/>
    <w:rsid w:val="004505B5"/>
    <w:rsid w:val="004505BD"/>
    <w:rsid w:val="00450726"/>
    <w:rsid w:val="00450808"/>
    <w:rsid w:val="004508BB"/>
    <w:rsid w:val="00450A00"/>
    <w:rsid w:val="00450A63"/>
    <w:rsid w:val="00450AB9"/>
    <w:rsid w:val="00450B32"/>
    <w:rsid w:val="00450CB1"/>
    <w:rsid w:val="00450D0A"/>
    <w:rsid w:val="00450F20"/>
    <w:rsid w:val="0045111F"/>
    <w:rsid w:val="004511F1"/>
    <w:rsid w:val="00451201"/>
    <w:rsid w:val="0045120F"/>
    <w:rsid w:val="00451251"/>
    <w:rsid w:val="00451297"/>
    <w:rsid w:val="004513F3"/>
    <w:rsid w:val="00451444"/>
    <w:rsid w:val="0045144F"/>
    <w:rsid w:val="00451472"/>
    <w:rsid w:val="00451691"/>
    <w:rsid w:val="004516A6"/>
    <w:rsid w:val="00451798"/>
    <w:rsid w:val="004517C0"/>
    <w:rsid w:val="0045195B"/>
    <w:rsid w:val="00451990"/>
    <w:rsid w:val="004519DF"/>
    <w:rsid w:val="00451C48"/>
    <w:rsid w:val="00451D80"/>
    <w:rsid w:val="00451E63"/>
    <w:rsid w:val="00451EAE"/>
    <w:rsid w:val="00451F5E"/>
    <w:rsid w:val="00451F87"/>
    <w:rsid w:val="004520EE"/>
    <w:rsid w:val="0045229A"/>
    <w:rsid w:val="004523BC"/>
    <w:rsid w:val="0045282D"/>
    <w:rsid w:val="00452CF1"/>
    <w:rsid w:val="00452E88"/>
    <w:rsid w:val="00453025"/>
    <w:rsid w:val="0045332F"/>
    <w:rsid w:val="004533D4"/>
    <w:rsid w:val="0045354F"/>
    <w:rsid w:val="004535BF"/>
    <w:rsid w:val="00453667"/>
    <w:rsid w:val="0045369E"/>
    <w:rsid w:val="004536F2"/>
    <w:rsid w:val="004536FE"/>
    <w:rsid w:val="004537C8"/>
    <w:rsid w:val="004537D2"/>
    <w:rsid w:val="0045385E"/>
    <w:rsid w:val="00453AE3"/>
    <w:rsid w:val="00453B64"/>
    <w:rsid w:val="00453C27"/>
    <w:rsid w:val="00453C36"/>
    <w:rsid w:val="00453DFE"/>
    <w:rsid w:val="0045413F"/>
    <w:rsid w:val="004541EC"/>
    <w:rsid w:val="00454339"/>
    <w:rsid w:val="00454454"/>
    <w:rsid w:val="0045446D"/>
    <w:rsid w:val="004544DE"/>
    <w:rsid w:val="00454660"/>
    <w:rsid w:val="0045475E"/>
    <w:rsid w:val="00454AF1"/>
    <w:rsid w:val="00454E2C"/>
    <w:rsid w:val="00454EA9"/>
    <w:rsid w:val="00454FD3"/>
    <w:rsid w:val="0045507D"/>
    <w:rsid w:val="00455173"/>
    <w:rsid w:val="004551BE"/>
    <w:rsid w:val="00455243"/>
    <w:rsid w:val="004552A2"/>
    <w:rsid w:val="0045536C"/>
    <w:rsid w:val="0045573F"/>
    <w:rsid w:val="004559E7"/>
    <w:rsid w:val="00455B1B"/>
    <w:rsid w:val="00455E6A"/>
    <w:rsid w:val="00455ECC"/>
    <w:rsid w:val="00456025"/>
    <w:rsid w:val="004561A6"/>
    <w:rsid w:val="00456229"/>
    <w:rsid w:val="004563F0"/>
    <w:rsid w:val="00456494"/>
    <w:rsid w:val="00456546"/>
    <w:rsid w:val="0045654A"/>
    <w:rsid w:val="0045658B"/>
    <w:rsid w:val="00456687"/>
    <w:rsid w:val="00456696"/>
    <w:rsid w:val="004566AE"/>
    <w:rsid w:val="00456706"/>
    <w:rsid w:val="004567B7"/>
    <w:rsid w:val="00456A11"/>
    <w:rsid w:val="00456C56"/>
    <w:rsid w:val="00456C6F"/>
    <w:rsid w:val="00456E1D"/>
    <w:rsid w:val="00456E84"/>
    <w:rsid w:val="00456EE9"/>
    <w:rsid w:val="00456F14"/>
    <w:rsid w:val="00456F4B"/>
    <w:rsid w:val="0045736C"/>
    <w:rsid w:val="004575C8"/>
    <w:rsid w:val="004576F3"/>
    <w:rsid w:val="004578F3"/>
    <w:rsid w:val="00457B8E"/>
    <w:rsid w:val="00457C18"/>
    <w:rsid w:val="00457C49"/>
    <w:rsid w:val="00457E33"/>
    <w:rsid w:val="00457F8F"/>
    <w:rsid w:val="004601AA"/>
    <w:rsid w:val="004602A1"/>
    <w:rsid w:val="00460660"/>
    <w:rsid w:val="0046076F"/>
    <w:rsid w:val="00460859"/>
    <w:rsid w:val="00460B2D"/>
    <w:rsid w:val="00460EDC"/>
    <w:rsid w:val="00460F97"/>
    <w:rsid w:val="0046126B"/>
    <w:rsid w:val="00461771"/>
    <w:rsid w:val="004617C6"/>
    <w:rsid w:val="004617E1"/>
    <w:rsid w:val="00461994"/>
    <w:rsid w:val="00461C56"/>
    <w:rsid w:val="00461D52"/>
    <w:rsid w:val="00461DBE"/>
    <w:rsid w:val="00461DD3"/>
    <w:rsid w:val="00461FCF"/>
    <w:rsid w:val="00462282"/>
    <w:rsid w:val="00462288"/>
    <w:rsid w:val="004622FF"/>
    <w:rsid w:val="00462320"/>
    <w:rsid w:val="004624C4"/>
    <w:rsid w:val="0046270D"/>
    <w:rsid w:val="0046281C"/>
    <w:rsid w:val="00462BA8"/>
    <w:rsid w:val="00462D4E"/>
    <w:rsid w:val="00462D5B"/>
    <w:rsid w:val="00462F45"/>
    <w:rsid w:val="00462F97"/>
    <w:rsid w:val="00462FDB"/>
    <w:rsid w:val="00462FEC"/>
    <w:rsid w:val="004630CE"/>
    <w:rsid w:val="004632FD"/>
    <w:rsid w:val="0046357D"/>
    <w:rsid w:val="004638F6"/>
    <w:rsid w:val="00463A35"/>
    <w:rsid w:val="00463BB0"/>
    <w:rsid w:val="00463C66"/>
    <w:rsid w:val="00464076"/>
    <w:rsid w:val="004641FB"/>
    <w:rsid w:val="004642F9"/>
    <w:rsid w:val="004643A0"/>
    <w:rsid w:val="00464487"/>
    <w:rsid w:val="004644E1"/>
    <w:rsid w:val="00464720"/>
    <w:rsid w:val="004648D3"/>
    <w:rsid w:val="004648DF"/>
    <w:rsid w:val="00464AE7"/>
    <w:rsid w:val="00464B32"/>
    <w:rsid w:val="00464D39"/>
    <w:rsid w:val="00464EDD"/>
    <w:rsid w:val="00464F3C"/>
    <w:rsid w:val="00465057"/>
    <w:rsid w:val="004651C5"/>
    <w:rsid w:val="00465258"/>
    <w:rsid w:val="0046539B"/>
    <w:rsid w:val="004653BC"/>
    <w:rsid w:val="00465427"/>
    <w:rsid w:val="0046546A"/>
    <w:rsid w:val="004654F6"/>
    <w:rsid w:val="0046562A"/>
    <w:rsid w:val="004659AA"/>
    <w:rsid w:val="00465A3B"/>
    <w:rsid w:val="00465BB8"/>
    <w:rsid w:val="00465C8B"/>
    <w:rsid w:val="00465CA8"/>
    <w:rsid w:val="00465CAF"/>
    <w:rsid w:val="00465D29"/>
    <w:rsid w:val="00465F0C"/>
    <w:rsid w:val="00465FAE"/>
    <w:rsid w:val="00466196"/>
    <w:rsid w:val="0046629A"/>
    <w:rsid w:val="00466495"/>
    <w:rsid w:val="00466A5B"/>
    <w:rsid w:val="00466C0E"/>
    <w:rsid w:val="00466CF4"/>
    <w:rsid w:val="00466E4E"/>
    <w:rsid w:val="00467126"/>
    <w:rsid w:val="00467146"/>
    <w:rsid w:val="0046726D"/>
    <w:rsid w:val="0046744D"/>
    <w:rsid w:val="0046752A"/>
    <w:rsid w:val="004675BB"/>
    <w:rsid w:val="00467635"/>
    <w:rsid w:val="00467710"/>
    <w:rsid w:val="00467AAC"/>
    <w:rsid w:val="00467B71"/>
    <w:rsid w:val="00467C97"/>
    <w:rsid w:val="00467E46"/>
    <w:rsid w:val="00467F36"/>
    <w:rsid w:val="004705D3"/>
    <w:rsid w:val="004706EC"/>
    <w:rsid w:val="00470B59"/>
    <w:rsid w:val="00470BB0"/>
    <w:rsid w:val="00470D0C"/>
    <w:rsid w:val="00470DE8"/>
    <w:rsid w:val="004710E6"/>
    <w:rsid w:val="00471117"/>
    <w:rsid w:val="00471135"/>
    <w:rsid w:val="004711A2"/>
    <w:rsid w:val="00471206"/>
    <w:rsid w:val="00471232"/>
    <w:rsid w:val="0047145B"/>
    <w:rsid w:val="00471510"/>
    <w:rsid w:val="0047151E"/>
    <w:rsid w:val="004716EF"/>
    <w:rsid w:val="00471B7A"/>
    <w:rsid w:val="00471CED"/>
    <w:rsid w:val="00471D17"/>
    <w:rsid w:val="00471E27"/>
    <w:rsid w:val="00472024"/>
    <w:rsid w:val="004721C3"/>
    <w:rsid w:val="00472223"/>
    <w:rsid w:val="004724E8"/>
    <w:rsid w:val="00472653"/>
    <w:rsid w:val="0047265A"/>
    <w:rsid w:val="00472818"/>
    <w:rsid w:val="00472901"/>
    <w:rsid w:val="00472A00"/>
    <w:rsid w:val="00472A1C"/>
    <w:rsid w:val="00472C2E"/>
    <w:rsid w:val="00472CF6"/>
    <w:rsid w:val="00472D6A"/>
    <w:rsid w:val="00472DDA"/>
    <w:rsid w:val="00472F62"/>
    <w:rsid w:val="00472FFA"/>
    <w:rsid w:val="0047314E"/>
    <w:rsid w:val="00473184"/>
    <w:rsid w:val="004731C7"/>
    <w:rsid w:val="00473236"/>
    <w:rsid w:val="004733D6"/>
    <w:rsid w:val="004734B6"/>
    <w:rsid w:val="004734FE"/>
    <w:rsid w:val="00473504"/>
    <w:rsid w:val="004736A8"/>
    <w:rsid w:val="0047370D"/>
    <w:rsid w:val="004738DB"/>
    <w:rsid w:val="004738E9"/>
    <w:rsid w:val="004739D8"/>
    <w:rsid w:val="00473A00"/>
    <w:rsid w:val="00473B9B"/>
    <w:rsid w:val="00473C1E"/>
    <w:rsid w:val="00473E06"/>
    <w:rsid w:val="00473F21"/>
    <w:rsid w:val="004740BE"/>
    <w:rsid w:val="0047415B"/>
    <w:rsid w:val="004741A6"/>
    <w:rsid w:val="00474207"/>
    <w:rsid w:val="00474235"/>
    <w:rsid w:val="004743D4"/>
    <w:rsid w:val="00474405"/>
    <w:rsid w:val="00474482"/>
    <w:rsid w:val="004744F5"/>
    <w:rsid w:val="004745ED"/>
    <w:rsid w:val="0047466A"/>
    <w:rsid w:val="00474829"/>
    <w:rsid w:val="00474869"/>
    <w:rsid w:val="00474876"/>
    <w:rsid w:val="00474B36"/>
    <w:rsid w:val="00474D1E"/>
    <w:rsid w:val="00474DD1"/>
    <w:rsid w:val="00474F50"/>
    <w:rsid w:val="00475150"/>
    <w:rsid w:val="0047516C"/>
    <w:rsid w:val="004751BD"/>
    <w:rsid w:val="0047522F"/>
    <w:rsid w:val="004752CE"/>
    <w:rsid w:val="00475417"/>
    <w:rsid w:val="00475683"/>
    <w:rsid w:val="004756D4"/>
    <w:rsid w:val="00475914"/>
    <w:rsid w:val="00475AC5"/>
    <w:rsid w:val="00475ADE"/>
    <w:rsid w:val="00475C55"/>
    <w:rsid w:val="00475C5F"/>
    <w:rsid w:val="00475E74"/>
    <w:rsid w:val="00476067"/>
    <w:rsid w:val="004760C4"/>
    <w:rsid w:val="004762D1"/>
    <w:rsid w:val="0047631E"/>
    <w:rsid w:val="00476425"/>
    <w:rsid w:val="0047652D"/>
    <w:rsid w:val="00476659"/>
    <w:rsid w:val="0047668F"/>
    <w:rsid w:val="004767D0"/>
    <w:rsid w:val="004767E5"/>
    <w:rsid w:val="004768E5"/>
    <w:rsid w:val="00476AA7"/>
    <w:rsid w:val="00476B86"/>
    <w:rsid w:val="00476D41"/>
    <w:rsid w:val="00476E4A"/>
    <w:rsid w:val="00476F1A"/>
    <w:rsid w:val="00476FD9"/>
    <w:rsid w:val="0047714F"/>
    <w:rsid w:val="00477172"/>
    <w:rsid w:val="004771AA"/>
    <w:rsid w:val="004771C8"/>
    <w:rsid w:val="00477346"/>
    <w:rsid w:val="004773B4"/>
    <w:rsid w:val="00477534"/>
    <w:rsid w:val="00477564"/>
    <w:rsid w:val="00477617"/>
    <w:rsid w:val="0047765B"/>
    <w:rsid w:val="00477832"/>
    <w:rsid w:val="00477B2F"/>
    <w:rsid w:val="00477DDB"/>
    <w:rsid w:val="00480011"/>
    <w:rsid w:val="00480105"/>
    <w:rsid w:val="00480252"/>
    <w:rsid w:val="004805B4"/>
    <w:rsid w:val="0048090C"/>
    <w:rsid w:val="00480956"/>
    <w:rsid w:val="004809AC"/>
    <w:rsid w:val="00480BAB"/>
    <w:rsid w:val="00480BAE"/>
    <w:rsid w:val="00480C66"/>
    <w:rsid w:val="00480D1D"/>
    <w:rsid w:val="00480E36"/>
    <w:rsid w:val="00480E51"/>
    <w:rsid w:val="00480FEF"/>
    <w:rsid w:val="004812A9"/>
    <w:rsid w:val="004813C0"/>
    <w:rsid w:val="004814C2"/>
    <w:rsid w:val="0048165F"/>
    <w:rsid w:val="004817E4"/>
    <w:rsid w:val="00481965"/>
    <w:rsid w:val="004819B3"/>
    <w:rsid w:val="00481B42"/>
    <w:rsid w:val="00481BE3"/>
    <w:rsid w:val="00481DCA"/>
    <w:rsid w:val="00481E6F"/>
    <w:rsid w:val="00482091"/>
    <w:rsid w:val="004820CD"/>
    <w:rsid w:val="004820F6"/>
    <w:rsid w:val="00482237"/>
    <w:rsid w:val="004822AF"/>
    <w:rsid w:val="004822C6"/>
    <w:rsid w:val="00482305"/>
    <w:rsid w:val="004824CC"/>
    <w:rsid w:val="004826B3"/>
    <w:rsid w:val="00482976"/>
    <w:rsid w:val="00482A46"/>
    <w:rsid w:val="00482D28"/>
    <w:rsid w:val="00482DC7"/>
    <w:rsid w:val="00482F02"/>
    <w:rsid w:val="00483216"/>
    <w:rsid w:val="004833B7"/>
    <w:rsid w:val="004833D9"/>
    <w:rsid w:val="0048343E"/>
    <w:rsid w:val="004835DB"/>
    <w:rsid w:val="00483747"/>
    <w:rsid w:val="004837A7"/>
    <w:rsid w:val="004837C1"/>
    <w:rsid w:val="004837E2"/>
    <w:rsid w:val="00483879"/>
    <w:rsid w:val="0048399E"/>
    <w:rsid w:val="004839B9"/>
    <w:rsid w:val="00483BFD"/>
    <w:rsid w:val="00484139"/>
    <w:rsid w:val="0048416D"/>
    <w:rsid w:val="0048421A"/>
    <w:rsid w:val="00484381"/>
    <w:rsid w:val="00484537"/>
    <w:rsid w:val="004846EC"/>
    <w:rsid w:val="004848D9"/>
    <w:rsid w:val="00484946"/>
    <w:rsid w:val="00484B37"/>
    <w:rsid w:val="00484CFF"/>
    <w:rsid w:val="00484D04"/>
    <w:rsid w:val="004850D7"/>
    <w:rsid w:val="004851D0"/>
    <w:rsid w:val="0048526A"/>
    <w:rsid w:val="0048527E"/>
    <w:rsid w:val="004854EA"/>
    <w:rsid w:val="00485528"/>
    <w:rsid w:val="00485777"/>
    <w:rsid w:val="00485AD2"/>
    <w:rsid w:val="00485C3E"/>
    <w:rsid w:val="00485E6F"/>
    <w:rsid w:val="00485FBA"/>
    <w:rsid w:val="00486001"/>
    <w:rsid w:val="00486003"/>
    <w:rsid w:val="0048602D"/>
    <w:rsid w:val="004861D7"/>
    <w:rsid w:val="004862AC"/>
    <w:rsid w:val="00486357"/>
    <w:rsid w:val="00486367"/>
    <w:rsid w:val="004864AE"/>
    <w:rsid w:val="004864D9"/>
    <w:rsid w:val="00486AA0"/>
    <w:rsid w:val="00486BB7"/>
    <w:rsid w:val="00486C3F"/>
    <w:rsid w:val="00486D9D"/>
    <w:rsid w:val="00486E76"/>
    <w:rsid w:val="0048710E"/>
    <w:rsid w:val="004871B4"/>
    <w:rsid w:val="004871DB"/>
    <w:rsid w:val="00487246"/>
    <w:rsid w:val="00487453"/>
    <w:rsid w:val="0048749B"/>
    <w:rsid w:val="004875E9"/>
    <w:rsid w:val="00487709"/>
    <w:rsid w:val="00487807"/>
    <w:rsid w:val="00487914"/>
    <w:rsid w:val="00487C0E"/>
    <w:rsid w:val="00487D8B"/>
    <w:rsid w:val="00487E6C"/>
    <w:rsid w:val="00487F8A"/>
    <w:rsid w:val="00487FE4"/>
    <w:rsid w:val="004901DC"/>
    <w:rsid w:val="004902C4"/>
    <w:rsid w:val="00490373"/>
    <w:rsid w:val="004903C1"/>
    <w:rsid w:val="004903E7"/>
    <w:rsid w:val="00490406"/>
    <w:rsid w:val="0049055D"/>
    <w:rsid w:val="00490561"/>
    <w:rsid w:val="004906F0"/>
    <w:rsid w:val="00490755"/>
    <w:rsid w:val="0049082A"/>
    <w:rsid w:val="00490928"/>
    <w:rsid w:val="00490AFB"/>
    <w:rsid w:val="00490BD8"/>
    <w:rsid w:val="00490C2C"/>
    <w:rsid w:val="00490F4E"/>
    <w:rsid w:val="00490F7E"/>
    <w:rsid w:val="00491063"/>
    <w:rsid w:val="00491097"/>
    <w:rsid w:val="004911CB"/>
    <w:rsid w:val="00491436"/>
    <w:rsid w:val="0049160B"/>
    <w:rsid w:val="0049166F"/>
    <w:rsid w:val="0049180D"/>
    <w:rsid w:val="004918AA"/>
    <w:rsid w:val="00491C62"/>
    <w:rsid w:val="00491CC9"/>
    <w:rsid w:val="00491D84"/>
    <w:rsid w:val="00491E9F"/>
    <w:rsid w:val="00491F6C"/>
    <w:rsid w:val="0049223D"/>
    <w:rsid w:val="004922B2"/>
    <w:rsid w:val="004922CA"/>
    <w:rsid w:val="00492468"/>
    <w:rsid w:val="004924B6"/>
    <w:rsid w:val="00492507"/>
    <w:rsid w:val="00492513"/>
    <w:rsid w:val="0049261C"/>
    <w:rsid w:val="004926D0"/>
    <w:rsid w:val="004927F5"/>
    <w:rsid w:val="0049289F"/>
    <w:rsid w:val="004929D9"/>
    <w:rsid w:val="00492AD8"/>
    <w:rsid w:val="00492BF1"/>
    <w:rsid w:val="00492C1A"/>
    <w:rsid w:val="00492CCC"/>
    <w:rsid w:val="00492E1E"/>
    <w:rsid w:val="00492E88"/>
    <w:rsid w:val="00492ECB"/>
    <w:rsid w:val="00492F03"/>
    <w:rsid w:val="00492F3A"/>
    <w:rsid w:val="00492F52"/>
    <w:rsid w:val="00493402"/>
    <w:rsid w:val="0049342E"/>
    <w:rsid w:val="004936FD"/>
    <w:rsid w:val="00493732"/>
    <w:rsid w:val="00493847"/>
    <w:rsid w:val="0049399F"/>
    <w:rsid w:val="00493B49"/>
    <w:rsid w:val="00493B7A"/>
    <w:rsid w:val="00493BB7"/>
    <w:rsid w:val="00493C1D"/>
    <w:rsid w:val="00493E23"/>
    <w:rsid w:val="00493F6D"/>
    <w:rsid w:val="004940BA"/>
    <w:rsid w:val="004941A8"/>
    <w:rsid w:val="004941A9"/>
    <w:rsid w:val="004943AC"/>
    <w:rsid w:val="004944B5"/>
    <w:rsid w:val="00494514"/>
    <w:rsid w:val="00494584"/>
    <w:rsid w:val="004945B1"/>
    <w:rsid w:val="0049464B"/>
    <w:rsid w:val="0049471E"/>
    <w:rsid w:val="004949E1"/>
    <w:rsid w:val="00494A33"/>
    <w:rsid w:val="00494B46"/>
    <w:rsid w:val="00494BB9"/>
    <w:rsid w:val="00494C05"/>
    <w:rsid w:val="00494C69"/>
    <w:rsid w:val="004954EE"/>
    <w:rsid w:val="00495510"/>
    <w:rsid w:val="004956B4"/>
    <w:rsid w:val="004958F2"/>
    <w:rsid w:val="00495980"/>
    <w:rsid w:val="00495AE9"/>
    <w:rsid w:val="00495BD8"/>
    <w:rsid w:val="00495C57"/>
    <w:rsid w:val="00495CD4"/>
    <w:rsid w:val="00495D8A"/>
    <w:rsid w:val="00496135"/>
    <w:rsid w:val="00496168"/>
    <w:rsid w:val="004962A5"/>
    <w:rsid w:val="004962C9"/>
    <w:rsid w:val="0049630A"/>
    <w:rsid w:val="004963B4"/>
    <w:rsid w:val="00496458"/>
    <w:rsid w:val="00496523"/>
    <w:rsid w:val="004968B9"/>
    <w:rsid w:val="00496EED"/>
    <w:rsid w:val="00497007"/>
    <w:rsid w:val="00497159"/>
    <w:rsid w:val="0049716D"/>
    <w:rsid w:val="004971B9"/>
    <w:rsid w:val="00497241"/>
    <w:rsid w:val="0049744C"/>
    <w:rsid w:val="00497517"/>
    <w:rsid w:val="0049752D"/>
    <w:rsid w:val="0049766C"/>
    <w:rsid w:val="00497B20"/>
    <w:rsid w:val="00497B9B"/>
    <w:rsid w:val="00497DF2"/>
    <w:rsid w:val="00497F99"/>
    <w:rsid w:val="004A0095"/>
    <w:rsid w:val="004A058D"/>
    <w:rsid w:val="004A059B"/>
    <w:rsid w:val="004A072F"/>
    <w:rsid w:val="004A0733"/>
    <w:rsid w:val="004A077E"/>
    <w:rsid w:val="004A0818"/>
    <w:rsid w:val="004A086F"/>
    <w:rsid w:val="004A0AAE"/>
    <w:rsid w:val="004A0D37"/>
    <w:rsid w:val="004A0DFF"/>
    <w:rsid w:val="004A0F29"/>
    <w:rsid w:val="004A1013"/>
    <w:rsid w:val="004A1019"/>
    <w:rsid w:val="004A1029"/>
    <w:rsid w:val="004A11F3"/>
    <w:rsid w:val="004A12D6"/>
    <w:rsid w:val="004A1328"/>
    <w:rsid w:val="004A136F"/>
    <w:rsid w:val="004A14D0"/>
    <w:rsid w:val="004A1730"/>
    <w:rsid w:val="004A1838"/>
    <w:rsid w:val="004A1952"/>
    <w:rsid w:val="004A1BE7"/>
    <w:rsid w:val="004A1E75"/>
    <w:rsid w:val="004A1FA5"/>
    <w:rsid w:val="004A2468"/>
    <w:rsid w:val="004A284B"/>
    <w:rsid w:val="004A296C"/>
    <w:rsid w:val="004A2AB2"/>
    <w:rsid w:val="004A2C72"/>
    <w:rsid w:val="004A2CD0"/>
    <w:rsid w:val="004A2DAF"/>
    <w:rsid w:val="004A2F2E"/>
    <w:rsid w:val="004A3334"/>
    <w:rsid w:val="004A3350"/>
    <w:rsid w:val="004A36D7"/>
    <w:rsid w:val="004A38CD"/>
    <w:rsid w:val="004A3936"/>
    <w:rsid w:val="004A3944"/>
    <w:rsid w:val="004A3A41"/>
    <w:rsid w:val="004A3A87"/>
    <w:rsid w:val="004A3AEF"/>
    <w:rsid w:val="004A3B8B"/>
    <w:rsid w:val="004A3C5A"/>
    <w:rsid w:val="004A3DAA"/>
    <w:rsid w:val="004A3E24"/>
    <w:rsid w:val="004A3E2A"/>
    <w:rsid w:val="004A3F09"/>
    <w:rsid w:val="004A404F"/>
    <w:rsid w:val="004A405B"/>
    <w:rsid w:val="004A40B4"/>
    <w:rsid w:val="004A415B"/>
    <w:rsid w:val="004A416D"/>
    <w:rsid w:val="004A4513"/>
    <w:rsid w:val="004A4701"/>
    <w:rsid w:val="004A47A4"/>
    <w:rsid w:val="004A49E6"/>
    <w:rsid w:val="004A4B08"/>
    <w:rsid w:val="004A4F8B"/>
    <w:rsid w:val="004A50BD"/>
    <w:rsid w:val="004A531F"/>
    <w:rsid w:val="004A53B6"/>
    <w:rsid w:val="004A557B"/>
    <w:rsid w:val="004A57A4"/>
    <w:rsid w:val="004A57F9"/>
    <w:rsid w:val="004A57FF"/>
    <w:rsid w:val="004A5811"/>
    <w:rsid w:val="004A586B"/>
    <w:rsid w:val="004A59C6"/>
    <w:rsid w:val="004A59D8"/>
    <w:rsid w:val="004A5A65"/>
    <w:rsid w:val="004A5A7D"/>
    <w:rsid w:val="004A5ADC"/>
    <w:rsid w:val="004A5B51"/>
    <w:rsid w:val="004A5D54"/>
    <w:rsid w:val="004A6023"/>
    <w:rsid w:val="004A6223"/>
    <w:rsid w:val="004A62A7"/>
    <w:rsid w:val="004A63E3"/>
    <w:rsid w:val="004A65D8"/>
    <w:rsid w:val="004A6732"/>
    <w:rsid w:val="004A689B"/>
    <w:rsid w:val="004A6946"/>
    <w:rsid w:val="004A6A7D"/>
    <w:rsid w:val="004A6B18"/>
    <w:rsid w:val="004A6B34"/>
    <w:rsid w:val="004A6BC4"/>
    <w:rsid w:val="004A6C1F"/>
    <w:rsid w:val="004A6D28"/>
    <w:rsid w:val="004A6E03"/>
    <w:rsid w:val="004A6E62"/>
    <w:rsid w:val="004A6EA6"/>
    <w:rsid w:val="004A717B"/>
    <w:rsid w:val="004A71C9"/>
    <w:rsid w:val="004A7560"/>
    <w:rsid w:val="004A7727"/>
    <w:rsid w:val="004A7B2D"/>
    <w:rsid w:val="004A7DA8"/>
    <w:rsid w:val="004A7E2E"/>
    <w:rsid w:val="004A7E43"/>
    <w:rsid w:val="004B003B"/>
    <w:rsid w:val="004B014B"/>
    <w:rsid w:val="004B01DB"/>
    <w:rsid w:val="004B0358"/>
    <w:rsid w:val="004B04DA"/>
    <w:rsid w:val="004B0596"/>
    <w:rsid w:val="004B05B8"/>
    <w:rsid w:val="004B06F3"/>
    <w:rsid w:val="004B0863"/>
    <w:rsid w:val="004B0CD8"/>
    <w:rsid w:val="004B12E0"/>
    <w:rsid w:val="004B1611"/>
    <w:rsid w:val="004B17B1"/>
    <w:rsid w:val="004B17F6"/>
    <w:rsid w:val="004B1818"/>
    <w:rsid w:val="004B18DF"/>
    <w:rsid w:val="004B1BB4"/>
    <w:rsid w:val="004B1C70"/>
    <w:rsid w:val="004B1D02"/>
    <w:rsid w:val="004B1DD1"/>
    <w:rsid w:val="004B1E95"/>
    <w:rsid w:val="004B1EBF"/>
    <w:rsid w:val="004B1ED5"/>
    <w:rsid w:val="004B209E"/>
    <w:rsid w:val="004B2594"/>
    <w:rsid w:val="004B26E9"/>
    <w:rsid w:val="004B2790"/>
    <w:rsid w:val="004B29E1"/>
    <w:rsid w:val="004B2C96"/>
    <w:rsid w:val="004B2CCA"/>
    <w:rsid w:val="004B2D0E"/>
    <w:rsid w:val="004B2ED3"/>
    <w:rsid w:val="004B3018"/>
    <w:rsid w:val="004B3118"/>
    <w:rsid w:val="004B321F"/>
    <w:rsid w:val="004B326D"/>
    <w:rsid w:val="004B33C9"/>
    <w:rsid w:val="004B34C3"/>
    <w:rsid w:val="004B35E3"/>
    <w:rsid w:val="004B36B4"/>
    <w:rsid w:val="004B38AA"/>
    <w:rsid w:val="004B3DE7"/>
    <w:rsid w:val="004B3F7C"/>
    <w:rsid w:val="004B4070"/>
    <w:rsid w:val="004B40D6"/>
    <w:rsid w:val="004B42EB"/>
    <w:rsid w:val="004B42EE"/>
    <w:rsid w:val="004B439F"/>
    <w:rsid w:val="004B4477"/>
    <w:rsid w:val="004B454A"/>
    <w:rsid w:val="004B459D"/>
    <w:rsid w:val="004B45AD"/>
    <w:rsid w:val="004B465F"/>
    <w:rsid w:val="004B4679"/>
    <w:rsid w:val="004B47B4"/>
    <w:rsid w:val="004B4F90"/>
    <w:rsid w:val="004B4FA7"/>
    <w:rsid w:val="004B52A0"/>
    <w:rsid w:val="004B52A9"/>
    <w:rsid w:val="004B52BB"/>
    <w:rsid w:val="004B53D8"/>
    <w:rsid w:val="004B55B9"/>
    <w:rsid w:val="004B55F3"/>
    <w:rsid w:val="004B5643"/>
    <w:rsid w:val="004B591B"/>
    <w:rsid w:val="004B5BA8"/>
    <w:rsid w:val="004B5DC4"/>
    <w:rsid w:val="004B6177"/>
    <w:rsid w:val="004B6184"/>
    <w:rsid w:val="004B6278"/>
    <w:rsid w:val="004B62C8"/>
    <w:rsid w:val="004B631A"/>
    <w:rsid w:val="004B63F9"/>
    <w:rsid w:val="004B6449"/>
    <w:rsid w:val="004B66D4"/>
    <w:rsid w:val="004B6974"/>
    <w:rsid w:val="004B69D5"/>
    <w:rsid w:val="004B6A74"/>
    <w:rsid w:val="004B6B89"/>
    <w:rsid w:val="004B6C28"/>
    <w:rsid w:val="004B6CC3"/>
    <w:rsid w:val="004B6CD5"/>
    <w:rsid w:val="004B6CF0"/>
    <w:rsid w:val="004B6E10"/>
    <w:rsid w:val="004B6EC8"/>
    <w:rsid w:val="004B6F19"/>
    <w:rsid w:val="004B706F"/>
    <w:rsid w:val="004B70B5"/>
    <w:rsid w:val="004B70D2"/>
    <w:rsid w:val="004B716D"/>
    <w:rsid w:val="004B7232"/>
    <w:rsid w:val="004B73AD"/>
    <w:rsid w:val="004B7610"/>
    <w:rsid w:val="004B77AD"/>
    <w:rsid w:val="004B78B9"/>
    <w:rsid w:val="004B78F4"/>
    <w:rsid w:val="004B79F9"/>
    <w:rsid w:val="004B7A2A"/>
    <w:rsid w:val="004B7C4C"/>
    <w:rsid w:val="004B7D70"/>
    <w:rsid w:val="004B7F72"/>
    <w:rsid w:val="004B7FC5"/>
    <w:rsid w:val="004B7FF8"/>
    <w:rsid w:val="004C00D4"/>
    <w:rsid w:val="004C0213"/>
    <w:rsid w:val="004C0503"/>
    <w:rsid w:val="004C05CB"/>
    <w:rsid w:val="004C0989"/>
    <w:rsid w:val="004C099F"/>
    <w:rsid w:val="004C0B5B"/>
    <w:rsid w:val="004C0BCE"/>
    <w:rsid w:val="004C0DA3"/>
    <w:rsid w:val="004C0DD5"/>
    <w:rsid w:val="004C0FF5"/>
    <w:rsid w:val="004C1004"/>
    <w:rsid w:val="004C1019"/>
    <w:rsid w:val="004C118A"/>
    <w:rsid w:val="004C11E4"/>
    <w:rsid w:val="004C130A"/>
    <w:rsid w:val="004C142A"/>
    <w:rsid w:val="004C14DC"/>
    <w:rsid w:val="004C14EF"/>
    <w:rsid w:val="004C16E4"/>
    <w:rsid w:val="004C18D4"/>
    <w:rsid w:val="004C191C"/>
    <w:rsid w:val="004C1AFD"/>
    <w:rsid w:val="004C1B3E"/>
    <w:rsid w:val="004C1BF9"/>
    <w:rsid w:val="004C1E0C"/>
    <w:rsid w:val="004C1F3F"/>
    <w:rsid w:val="004C1FA9"/>
    <w:rsid w:val="004C210B"/>
    <w:rsid w:val="004C2145"/>
    <w:rsid w:val="004C227F"/>
    <w:rsid w:val="004C26A7"/>
    <w:rsid w:val="004C2755"/>
    <w:rsid w:val="004C27D3"/>
    <w:rsid w:val="004C295C"/>
    <w:rsid w:val="004C297C"/>
    <w:rsid w:val="004C2A1D"/>
    <w:rsid w:val="004C2AEE"/>
    <w:rsid w:val="004C2C66"/>
    <w:rsid w:val="004C2C6C"/>
    <w:rsid w:val="004C3141"/>
    <w:rsid w:val="004C3221"/>
    <w:rsid w:val="004C3236"/>
    <w:rsid w:val="004C3328"/>
    <w:rsid w:val="004C33FD"/>
    <w:rsid w:val="004C3578"/>
    <w:rsid w:val="004C35BC"/>
    <w:rsid w:val="004C3764"/>
    <w:rsid w:val="004C3950"/>
    <w:rsid w:val="004C3B2A"/>
    <w:rsid w:val="004C3D70"/>
    <w:rsid w:val="004C3E8A"/>
    <w:rsid w:val="004C3E94"/>
    <w:rsid w:val="004C3E9F"/>
    <w:rsid w:val="004C3EE2"/>
    <w:rsid w:val="004C3F7F"/>
    <w:rsid w:val="004C3FE6"/>
    <w:rsid w:val="004C411A"/>
    <w:rsid w:val="004C4563"/>
    <w:rsid w:val="004C45A6"/>
    <w:rsid w:val="004C484D"/>
    <w:rsid w:val="004C4949"/>
    <w:rsid w:val="004C4973"/>
    <w:rsid w:val="004C49E0"/>
    <w:rsid w:val="004C4AC9"/>
    <w:rsid w:val="004C4BB1"/>
    <w:rsid w:val="004C4BEE"/>
    <w:rsid w:val="004C4C22"/>
    <w:rsid w:val="004C4C27"/>
    <w:rsid w:val="004C4CEA"/>
    <w:rsid w:val="004C4D54"/>
    <w:rsid w:val="004C4D67"/>
    <w:rsid w:val="004C4F8E"/>
    <w:rsid w:val="004C5041"/>
    <w:rsid w:val="004C507E"/>
    <w:rsid w:val="004C510A"/>
    <w:rsid w:val="004C523E"/>
    <w:rsid w:val="004C529F"/>
    <w:rsid w:val="004C533F"/>
    <w:rsid w:val="004C5579"/>
    <w:rsid w:val="004C56F1"/>
    <w:rsid w:val="004C579B"/>
    <w:rsid w:val="004C579E"/>
    <w:rsid w:val="004C57C0"/>
    <w:rsid w:val="004C58BA"/>
    <w:rsid w:val="004C5A6D"/>
    <w:rsid w:val="004C5D36"/>
    <w:rsid w:val="004C606D"/>
    <w:rsid w:val="004C613C"/>
    <w:rsid w:val="004C6240"/>
    <w:rsid w:val="004C636D"/>
    <w:rsid w:val="004C64CB"/>
    <w:rsid w:val="004C6655"/>
    <w:rsid w:val="004C6757"/>
    <w:rsid w:val="004C68B3"/>
    <w:rsid w:val="004C6A02"/>
    <w:rsid w:val="004C6A2B"/>
    <w:rsid w:val="004C6BD3"/>
    <w:rsid w:val="004C6D1A"/>
    <w:rsid w:val="004C6FFF"/>
    <w:rsid w:val="004C72EB"/>
    <w:rsid w:val="004C738C"/>
    <w:rsid w:val="004C747E"/>
    <w:rsid w:val="004C7653"/>
    <w:rsid w:val="004C7672"/>
    <w:rsid w:val="004C7881"/>
    <w:rsid w:val="004C78C2"/>
    <w:rsid w:val="004C7945"/>
    <w:rsid w:val="004C798E"/>
    <w:rsid w:val="004C7BFB"/>
    <w:rsid w:val="004C7FEC"/>
    <w:rsid w:val="004D0021"/>
    <w:rsid w:val="004D00A8"/>
    <w:rsid w:val="004D00CE"/>
    <w:rsid w:val="004D020B"/>
    <w:rsid w:val="004D0245"/>
    <w:rsid w:val="004D034A"/>
    <w:rsid w:val="004D0394"/>
    <w:rsid w:val="004D04AF"/>
    <w:rsid w:val="004D0526"/>
    <w:rsid w:val="004D05A0"/>
    <w:rsid w:val="004D05A9"/>
    <w:rsid w:val="004D07D1"/>
    <w:rsid w:val="004D08E5"/>
    <w:rsid w:val="004D095C"/>
    <w:rsid w:val="004D0980"/>
    <w:rsid w:val="004D0A9C"/>
    <w:rsid w:val="004D0C7B"/>
    <w:rsid w:val="004D0D16"/>
    <w:rsid w:val="004D0FDA"/>
    <w:rsid w:val="004D117A"/>
    <w:rsid w:val="004D11E9"/>
    <w:rsid w:val="004D1206"/>
    <w:rsid w:val="004D12DB"/>
    <w:rsid w:val="004D13B7"/>
    <w:rsid w:val="004D1491"/>
    <w:rsid w:val="004D14E4"/>
    <w:rsid w:val="004D15AE"/>
    <w:rsid w:val="004D1693"/>
    <w:rsid w:val="004D1765"/>
    <w:rsid w:val="004D19CC"/>
    <w:rsid w:val="004D1A57"/>
    <w:rsid w:val="004D1B62"/>
    <w:rsid w:val="004D1B8F"/>
    <w:rsid w:val="004D1BEE"/>
    <w:rsid w:val="004D1D7A"/>
    <w:rsid w:val="004D1DE5"/>
    <w:rsid w:val="004D1ECF"/>
    <w:rsid w:val="004D1F4E"/>
    <w:rsid w:val="004D1FD9"/>
    <w:rsid w:val="004D2405"/>
    <w:rsid w:val="004D2644"/>
    <w:rsid w:val="004D266C"/>
    <w:rsid w:val="004D26D9"/>
    <w:rsid w:val="004D283D"/>
    <w:rsid w:val="004D29D8"/>
    <w:rsid w:val="004D2E62"/>
    <w:rsid w:val="004D2EB4"/>
    <w:rsid w:val="004D2F54"/>
    <w:rsid w:val="004D2FA4"/>
    <w:rsid w:val="004D30E3"/>
    <w:rsid w:val="004D30E9"/>
    <w:rsid w:val="004D3114"/>
    <w:rsid w:val="004D3175"/>
    <w:rsid w:val="004D31E8"/>
    <w:rsid w:val="004D3231"/>
    <w:rsid w:val="004D34B5"/>
    <w:rsid w:val="004D3527"/>
    <w:rsid w:val="004D3531"/>
    <w:rsid w:val="004D389C"/>
    <w:rsid w:val="004D3955"/>
    <w:rsid w:val="004D39B7"/>
    <w:rsid w:val="004D3A61"/>
    <w:rsid w:val="004D3B30"/>
    <w:rsid w:val="004D3EB5"/>
    <w:rsid w:val="004D4433"/>
    <w:rsid w:val="004D45D4"/>
    <w:rsid w:val="004D4AD6"/>
    <w:rsid w:val="004D4C4A"/>
    <w:rsid w:val="004D4CAA"/>
    <w:rsid w:val="004D4F25"/>
    <w:rsid w:val="004D515D"/>
    <w:rsid w:val="004D5169"/>
    <w:rsid w:val="004D5314"/>
    <w:rsid w:val="004D550A"/>
    <w:rsid w:val="004D552C"/>
    <w:rsid w:val="004D5588"/>
    <w:rsid w:val="004D58B6"/>
    <w:rsid w:val="004D591B"/>
    <w:rsid w:val="004D5B56"/>
    <w:rsid w:val="004D5C46"/>
    <w:rsid w:val="004D5D04"/>
    <w:rsid w:val="004D5EBE"/>
    <w:rsid w:val="004D5ECA"/>
    <w:rsid w:val="004D5F36"/>
    <w:rsid w:val="004D5FD8"/>
    <w:rsid w:val="004D60B3"/>
    <w:rsid w:val="004D62FF"/>
    <w:rsid w:val="004D6313"/>
    <w:rsid w:val="004D6386"/>
    <w:rsid w:val="004D6614"/>
    <w:rsid w:val="004D661B"/>
    <w:rsid w:val="004D66AE"/>
    <w:rsid w:val="004D67E6"/>
    <w:rsid w:val="004D6832"/>
    <w:rsid w:val="004D6893"/>
    <w:rsid w:val="004D69CF"/>
    <w:rsid w:val="004D6BC7"/>
    <w:rsid w:val="004D6C41"/>
    <w:rsid w:val="004D6CA2"/>
    <w:rsid w:val="004D6EC0"/>
    <w:rsid w:val="004D6EE4"/>
    <w:rsid w:val="004D6F5E"/>
    <w:rsid w:val="004D6F95"/>
    <w:rsid w:val="004D7332"/>
    <w:rsid w:val="004D7425"/>
    <w:rsid w:val="004D7472"/>
    <w:rsid w:val="004D7615"/>
    <w:rsid w:val="004D7618"/>
    <w:rsid w:val="004D77F7"/>
    <w:rsid w:val="004D7B49"/>
    <w:rsid w:val="004D7C15"/>
    <w:rsid w:val="004D7C24"/>
    <w:rsid w:val="004D7DB4"/>
    <w:rsid w:val="004D7EDD"/>
    <w:rsid w:val="004E01F6"/>
    <w:rsid w:val="004E0203"/>
    <w:rsid w:val="004E03CB"/>
    <w:rsid w:val="004E03DC"/>
    <w:rsid w:val="004E050D"/>
    <w:rsid w:val="004E052D"/>
    <w:rsid w:val="004E0609"/>
    <w:rsid w:val="004E07C6"/>
    <w:rsid w:val="004E098E"/>
    <w:rsid w:val="004E09A9"/>
    <w:rsid w:val="004E0B43"/>
    <w:rsid w:val="004E0B69"/>
    <w:rsid w:val="004E0DD0"/>
    <w:rsid w:val="004E111F"/>
    <w:rsid w:val="004E13E2"/>
    <w:rsid w:val="004E1420"/>
    <w:rsid w:val="004E15E7"/>
    <w:rsid w:val="004E1605"/>
    <w:rsid w:val="004E1657"/>
    <w:rsid w:val="004E16B7"/>
    <w:rsid w:val="004E1B0D"/>
    <w:rsid w:val="004E1BB6"/>
    <w:rsid w:val="004E1BD1"/>
    <w:rsid w:val="004E1D55"/>
    <w:rsid w:val="004E1DB7"/>
    <w:rsid w:val="004E1DF6"/>
    <w:rsid w:val="004E1EE7"/>
    <w:rsid w:val="004E206D"/>
    <w:rsid w:val="004E20D4"/>
    <w:rsid w:val="004E221E"/>
    <w:rsid w:val="004E251F"/>
    <w:rsid w:val="004E279F"/>
    <w:rsid w:val="004E27FA"/>
    <w:rsid w:val="004E2B23"/>
    <w:rsid w:val="004E2F28"/>
    <w:rsid w:val="004E2F45"/>
    <w:rsid w:val="004E2FDE"/>
    <w:rsid w:val="004E323E"/>
    <w:rsid w:val="004E35A9"/>
    <w:rsid w:val="004E35BE"/>
    <w:rsid w:val="004E35EF"/>
    <w:rsid w:val="004E35FA"/>
    <w:rsid w:val="004E3605"/>
    <w:rsid w:val="004E365D"/>
    <w:rsid w:val="004E37EC"/>
    <w:rsid w:val="004E3905"/>
    <w:rsid w:val="004E3988"/>
    <w:rsid w:val="004E3A14"/>
    <w:rsid w:val="004E3A1B"/>
    <w:rsid w:val="004E3B13"/>
    <w:rsid w:val="004E3BB3"/>
    <w:rsid w:val="004E3BCB"/>
    <w:rsid w:val="004E3C26"/>
    <w:rsid w:val="004E3D6A"/>
    <w:rsid w:val="004E3D8A"/>
    <w:rsid w:val="004E402A"/>
    <w:rsid w:val="004E40A3"/>
    <w:rsid w:val="004E40FF"/>
    <w:rsid w:val="004E4101"/>
    <w:rsid w:val="004E424B"/>
    <w:rsid w:val="004E4266"/>
    <w:rsid w:val="004E4523"/>
    <w:rsid w:val="004E4596"/>
    <w:rsid w:val="004E46CC"/>
    <w:rsid w:val="004E478B"/>
    <w:rsid w:val="004E4AE8"/>
    <w:rsid w:val="004E4BDF"/>
    <w:rsid w:val="004E4DE7"/>
    <w:rsid w:val="004E4F37"/>
    <w:rsid w:val="004E52DC"/>
    <w:rsid w:val="004E5359"/>
    <w:rsid w:val="004E5566"/>
    <w:rsid w:val="004E562B"/>
    <w:rsid w:val="004E5893"/>
    <w:rsid w:val="004E58F4"/>
    <w:rsid w:val="004E5950"/>
    <w:rsid w:val="004E5AC0"/>
    <w:rsid w:val="004E60E7"/>
    <w:rsid w:val="004E6112"/>
    <w:rsid w:val="004E6447"/>
    <w:rsid w:val="004E649A"/>
    <w:rsid w:val="004E657E"/>
    <w:rsid w:val="004E668D"/>
    <w:rsid w:val="004E66E4"/>
    <w:rsid w:val="004E6740"/>
    <w:rsid w:val="004E681D"/>
    <w:rsid w:val="004E6866"/>
    <w:rsid w:val="004E6888"/>
    <w:rsid w:val="004E6B20"/>
    <w:rsid w:val="004E6B4B"/>
    <w:rsid w:val="004E6C25"/>
    <w:rsid w:val="004E6E9B"/>
    <w:rsid w:val="004E7007"/>
    <w:rsid w:val="004E7134"/>
    <w:rsid w:val="004E764E"/>
    <w:rsid w:val="004E788B"/>
    <w:rsid w:val="004E78F8"/>
    <w:rsid w:val="004E79E7"/>
    <w:rsid w:val="004E7C00"/>
    <w:rsid w:val="004E7C1E"/>
    <w:rsid w:val="004E7C76"/>
    <w:rsid w:val="004E7E01"/>
    <w:rsid w:val="004E7F9C"/>
    <w:rsid w:val="004E7FBD"/>
    <w:rsid w:val="004F00ED"/>
    <w:rsid w:val="004F0137"/>
    <w:rsid w:val="004F0189"/>
    <w:rsid w:val="004F0444"/>
    <w:rsid w:val="004F0645"/>
    <w:rsid w:val="004F0722"/>
    <w:rsid w:val="004F0837"/>
    <w:rsid w:val="004F0945"/>
    <w:rsid w:val="004F0B8B"/>
    <w:rsid w:val="004F0C16"/>
    <w:rsid w:val="004F0C27"/>
    <w:rsid w:val="004F0EF6"/>
    <w:rsid w:val="004F0FC7"/>
    <w:rsid w:val="004F104F"/>
    <w:rsid w:val="004F140F"/>
    <w:rsid w:val="004F142D"/>
    <w:rsid w:val="004F151F"/>
    <w:rsid w:val="004F1580"/>
    <w:rsid w:val="004F15B6"/>
    <w:rsid w:val="004F16EA"/>
    <w:rsid w:val="004F1805"/>
    <w:rsid w:val="004F18B9"/>
    <w:rsid w:val="004F1AEE"/>
    <w:rsid w:val="004F1EC5"/>
    <w:rsid w:val="004F23CE"/>
    <w:rsid w:val="004F257E"/>
    <w:rsid w:val="004F26F9"/>
    <w:rsid w:val="004F2A83"/>
    <w:rsid w:val="004F2AB2"/>
    <w:rsid w:val="004F2AF1"/>
    <w:rsid w:val="004F2B0A"/>
    <w:rsid w:val="004F2BED"/>
    <w:rsid w:val="004F2BF6"/>
    <w:rsid w:val="004F2C46"/>
    <w:rsid w:val="004F2D77"/>
    <w:rsid w:val="004F2F17"/>
    <w:rsid w:val="004F2FA6"/>
    <w:rsid w:val="004F3046"/>
    <w:rsid w:val="004F3108"/>
    <w:rsid w:val="004F3119"/>
    <w:rsid w:val="004F3160"/>
    <w:rsid w:val="004F325D"/>
    <w:rsid w:val="004F3385"/>
    <w:rsid w:val="004F33F6"/>
    <w:rsid w:val="004F34DB"/>
    <w:rsid w:val="004F37DE"/>
    <w:rsid w:val="004F39DB"/>
    <w:rsid w:val="004F3A98"/>
    <w:rsid w:val="004F3BE8"/>
    <w:rsid w:val="004F3C78"/>
    <w:rsid w:val="004F3F8B"/>
    <w:rsid w:val="004F3FD0"/>
    <w:rsid w:val="004F4021"/>
    <w:rsid w:val="004F436E"/>
    <w:rsid w:val="004F445B"/>
    <w:rsid w:val="004F44F2"/>
    <w:rsid w:val="004F4656"/>
    <w:rsid w:val="004F4670"/>
    <w:rsid w:val="004F468A"/>
    <w:rsid w:val="004F4700"/>
    <w:rsid w:val="004F4797"/>
    <w:rsid w:val="004F484D"/>
    <w:rsid w:val="004F48C2"/>
    <w:rsid w:val="004F48F1"/>
    <w:rsid w:val="004F49D8"/>
    <w:rsid w:val="004F4A68"/>
    <w:rsid w:val="004F4B4F"/>
    <w:rsid w:val="004F5246"/>
    <w:rsid w:val="004F524F"/>
    <w:rsid w:val="004F5337"/>
    <w:rsid w:val="004F55F3"/>
    <w:rsid w:val="004F56E0"/>
    <w:rsid w:val="004F56EB"/>
    <w:rsid w:val="004F5772"/>
    <w:rsid w:val="004F5777"/>
    <w:rsid w:val="004F5AA7"/>
    <w:rsid w:val="004F5C69"/>
    <w:rsid w:val="004F5E36"/>
    <w:rsid w:val="004F5E8C"/>
    <w:rsid w:val="004F6031"/>
    <w:rsid w:val="004F6096"/>
    <w:rsid w:val="004F61DD"/>
    <w:rsid w:val="004F658B"/>
    <w:rsid w:val="004F6707"/>
    <w:rsid w:val="004F6793"/>
    <w:rsid w:val="004F6874"/>
    <w:rsid w:val="004F6990"/>
    <w:rsid w:val="004F69DF"/>
    <w:rsid w:val="004F6B8A"/>
    <w:rsid w:val="004F6BFB"/>
    <w:rsid w:val="004F6D00"/>
    <w:rsid w:val="004F6EAB"/>
    <w:rsid w:val="004F6FA7"/>
    <w:rsid w:val="004F7014"/>
    <w:rsid w:val="004F702C"/>
    <w:rsid w:val="004F7128"/>
    <w:rsid w:val="004F7154"/>
    <w:rsid w:val="004F71D6"/>
    <w:rsid w:val="004F74A4"/>
    <w:rsid w:val="004F7515"/>
    <w:rsid w:val="004F7532"/>
    <w:rsid w:val="004F763D"/>
    <w:rsid w:val="004F78CB"/>
    <w:rsid w:val="004F78E4"/>
    <w:rsid w:val="004F7A42"/>
    <w:rsid w:val="004F7C34"/>
    <w:rsid w:val="004F7CA6"/>
    <w:rsid w:val="004F7CAE"/>
    <w:rsid w:val="004F7CEF"/>
    <w:rsid w:val="004F7CF1"/>
    <w:rsid w:val="004F7D42"/>
    <w:rsid w:val="004F7D67"/>
    <w:rsid w:val="004F7E81"/>
    <w:rsid w:val="00500161"/>
    <w:rsid w:val="0050017F"/>
    <w:rsid w:val="00500185"/>
    <w:rsid w:val="00500210"/>
    <w:rsid w:val="0050029C"/>
    <w:rsid w:val="00500537"/>
    <w:rsid w:val="0050060E"/>
    <w:rsid w:val="005007B8"/>
    <w:rsid w:val="00500A48"/>
    <w:rsid w:val="00500A7F"/>
    <w:rsid w:val="00500D14"/>
    <w:rsid w:val="00500DB2"/>
    <w:rsid w:val="00500F46"/>
    <w:rsid w:val="005015C7"/>
    <w:rsid w:val="00501ABD"/>
    <w:rsid w:val="00501BAC"/>
    <w:rsid w:val="00501BCC"/>
    <w:rsid w:val="00501C7E"/>
    <w:rsid w:val="00501D58"/>
    <w:rsid w:val="00501F5D"/>
    <w:rsid w:val="00501F81"/>
    <w:rsid w:val="00502026"/>
    <w:rsid w:val="00502091"/>
    <w:rsid w:val="005020FD"/>
    <w:rsid w:val="00502479"/>
    <w:rsid w:val="00502605"/>
    <w:rsid w:val="00502663"/>
    <w:rsid w:val="0050279F"/>
    <w:rsid w:val="005028FE"/>
    <w:rsid w:val="00502A10"/>
    <w:rsid w:val="00502A2A"/>
    <w:rsid w:val="00502B6E"/>
    <w:rsid w:val="00502D45"/>
    <w:rsid w:val="00502E71"/>
    <w:rsid w:val="00502EC1"/>
    <w:rsid w:val="00502EC6"/>
    <w:rsid w:val="00502F3D"/>
    <w:rsid w:val="005030DE"/>
    <w:rsid w:val="0050313C"/>
    <w:rsid w:val="00503225"/>
    <w:rsid w:val="0050323A"/>
    <w:rsid w:val="00503389"/>
    <w:rsid w:val="005038FD"/>
    <w:rsid w:val="00503B1D"/>
    <w:rsid w:val="00503C44"/>
    <w:rsid w:val="00503C4D"/>
    <w:rsid w:val="00503C5A"/>
    <w:rsid w:val="00503CAC"/>
    <w:rsid w:val="00503D6B"/>
    <w:rsid w:val="00503E8F"/>
    <w:rsid w:val="00503EB3"/>
    <w:rsid w:val="00503EC4"/>
    <w:rsid w:val="00503F81"/>
    <w:rsid w:val="005041D6"/>
    <w:rsid w:val="00504375"/>
    <w:rsid w:val="0050442A"/>
    <w:rsid w:val="00504505"/>
    <w:rsid w:val="00504595"/>
    <w:rsid w:val="005045AE"/>
    <w:rsid w:val="00504759"/>
    <w:rsid w:val="005047AF"/>
    <w:rsid w:val="00504D51"/>
    <w:rsid w:val="00504DFC"/>
    <w:rsid w:val="00504F4B"/>
    <w:rsid w:val="00505135"/>
    <w:rsid w:val="00505184"/>
    <w:rsid w:val="00505398"/>
    <w:rsid w:val="005054EC"/>
    <w:rsid w:val="00505547"/>
    <w:rsid w:val="005057A3"/>
    <w:rsid w:val="0050582D"/>
    <w:rsid w:val="00505A0A"/>
    <w:rsid w:val="00505AA4"/>
    <w:rsid w:val="00505D57"/>
    <w:rsid w:val="00505DE1"/>
    <w:rsid w:val="00505F5A"/>
    <w:rsid w:val="0050604D"/>
    <w:rsid w:val="0050624B"/>
    <w:rsid w:val="00506269"/>
    <w:rsid w:val="005062B9"/>
    <w:rsid w:val="0050654D"/>
    <w:rsid w:val="005068B1"/>
    <w:rsid w:val="00506AF2"/>
    <w:rsid w:val="00506B2D"/>
    <w:rsid w:val="00506B67"/>
    <w:rsid w:val="00506CCF"/>
    <w:rsid w:val="00506D15"/>
    <w:rsid w:val="00506DDB"/>
    <w:rsid w:val="00506E7A"/>
    <w:rsid w:val="00507231"/>
    <w:rsid w:val="0050743D"/>
    <w:rsid w:val="00507677"/>
    <w:rsid w:val="005076F1"/>
    <w:rsid w:val="005078F0"/>
    <w:rsid w:val="00507EF2"/>
    <w:rsid w:val="00507EF7"/>
    <w:rsid w:val="00510059"/>
    <w:rsid w:val="0051037C"/>
    <w:rsid w:val="0051041C"/>
    <w:rsid w:val="0051070B"/>
    <w:rsid w:val="005107B1"/>
    <w:rsid w:val="00510C04"/>
    <w:rsid w:val="00510C41"/>
    <w:rsid w:val="00510C79"/>
    <w:rsid w:val="00510DB1"/>
    <w:rsid w:val="005110E2"/>
    <w:rsid w:val="00511165"/>
    <w:rsid w:val="005113F1"/>
    <w:rsid w:val="0051146E"/>
    <w:rsid w:val="00511624"/>
    <w:rsid w:val="005116F8"/>
    <w:rsid w:val="0051170E"/>
    <w:rsid w:val="005118D4"/>
    <w:rsid w:val="00511AC6"/>
    <w:rsid w:val="00511CBF"/>
    <w:rsid w:val="00511EDE"/>
    <w:rsid w:val="00511F19"/>
    <w:rsid w:val="00511F28"/>
    <w:rsid w:val="0051203C"/>
    <w:rsid w:val="005121D8"/>
    <w:rsid w:val="005122FA"/>
    <w:rsid w:val="0051235D"/>
    <w:rsid w:val="0051238E"/>
    <w:rsid w:val="005125A2"/>
    <w:rsid w:val="0051264F"/>
    <w:rsid w:val="005127C7"/>
    <w:rsid w:val="0051298F"/>
    <w:rsid w:val="00512A39"/>
    <w:rsid w:val="00512B0F"/>
    <w:rsid w:val="00512C89"/>
    <w:rsid w:val="00512DF0"/>
    <w:rsid w:val="00512EA4"/>
    <w:rsid w:val="00512FE4"/>
    <w:rsid w:val="00513002"/>
    <w:rsid w:val="005130A7"/>
    <w:rsid w:val="005130E3"/>
    <w:rsid w:val="00513102"/>
    <w:rsid w:val="005132A1"/>
    <w:rsid w:val="005132CD"/>
    <w:rsid w:val="005135E6"/>
    <w:rsid w:val="00513663"/>
    <w:rsid w:val="00513689"/>
    <w:rsid w:val="005137B2"/>
    <w:rsid w:val="00513909"/>
    <w:rsid w:val="005139E4"/>
    <w:rsid w:val="00513B14"/>
    <w:rsid w:val="00513BB1"/>
    <w:rsid w:val="00513D8A"/>
    <w:rsid w:val="00513EE9"/>
    <w:rsid w:val="00513FBE"/>
    <w:rsid w:val="00514156"/>
    <w:rsid w:val="005141C1"/>
    <w:rsid w:val="00514276"/>
    <w:rsid w:val="00514315"/>
    <w:rsid w:val="00514595"/>
    <w:rsid w:val="00514717"/>
    <w:rsid w:val="00514776"/>
    <w:rsid w:val="00514874"/>
    <w:rsid w:val="00514949"/>
    <w:rsid w:val="00514965"/>
    <w:rsid w:val="00514AF2"/>
    <w:rsid w:val="00514C3D"/>
    <w:rsid w:val="00514ED2"/>
    <w:rsid w:val="00514EEA"/>
    <w:rsid w:val="00514F5C"/>
    <w:rsid w:val="00515000"/>
    <w:rsid w:val="005150D1"/>
    <w:rsid w:val="005151C7"/>
    <w:rsid w:val="005156AB"/>
    <w:rsid w:val="0051570E"/>
    <w:rsid w:val="00515784"/>
    <w:rsid w:val="005158B2"/>
    <w:rsid w:val="005158EB"/>
    <w:rsid w:val="00515A98"/>
    <w:rsid w:val="00515BCF"/>
    <w:rsid w:val="00515D95"/>
    <w:rsid w:val="00515DA4"/>
    <w:rsid w:val="00516226"/>
    <w:rsid w:val="0051632D"/>
    <w:rsid w:val="00516506"/>
    <w:rsid w:val="005165D9"/>
    <w:rsid w:val="005166B4"/>
    <w:rsid w:val="005166E3"/>
    <w:rsid w:val="005167A9"/>
    <w:rsid w:val="00516931"/>
    <w:rsid w:val="00516986"/>
    <w:rsid w:val="005169AE"/>
    <w:rsid w:val="00516A7B"/>
    <w:rsid w:val="00516A9C"/>
    <w:rsid w:val="00516ACE"/>
    <w:rsid w:val="00516BD8"/>
    <w:rsid w:val="00516C4F"/>
    <w:rsid w:val="00516EC0"/>
    <w:rsid w:val="00517067"/>
    <w:rsid w:val="00517417"/>
    <w:rsid w:val="00517493"/>
    <w:rsid w:val="005174FC"/>
    <w:rsid w:val="0051759C"/>
    <w:rsid w:val="00517713"/>
    <w:rsid w:val="00517974"/>
    <w:rsid w:val="00517B9F"/>
    <w:rsid w:val="00517D60"/>
    <w:rsid w:val="00517DAA"/>
    <w:rsid w:val="00517DBB"/>
    <w:rsid w:val="00517DE6"/>
    <w:rsid w:val="0052003C"/>
    <w:rsid w:val="00520045"/>
    <w:rsid w:val="005200BB"/>
    <w:rsid w:val="005200CD"/>
    <w:rsid w:val="00520360"/>
    <w:rsid w:val="005203EF"/>
    <w:rsid w:val="0052042E"/>
    <w:rsid w:val="00520466"/>
    <w:rsid w:val="00520500"/>
    <w:rsid w:val="005205FC"/>
    <w:rsid w:val="0052073F"/>
    <w:rsid w:val="0052096F"/>
    <w:rsid w:val="00520B1F"/>
    <w:rsid w:val="00520C0D"/>
    <w:rsid w:val="00520C48"/>
    <w:rsid w:val="00520CA9"/>
    <w:rsid w:val="00520E21"/>
    <w:rsid w:val="00520EEF"/>
    <w:rsid w:val="00520F2F"/>
    <w:rsid w:val="00520F9A"/>
    <w:rsid w:val="00520FAC"/>
    <w:rsid w:val="00521179"/>
    <w:rsid w:val="005214B0"/>
    <w:rsid w:val="0052155C"/>
    <w:rsid w:val="00521698"/>
    <w:rsid w:val="005216F2"/>
    <w:rsid w:val="00521C31"/>
    <w:rsid w:val="00521DA6"/>
    <w:rsid w:val="00521FF2"/>
    <w:rsid w:val="0052204C"/>
    <w:rsid w:val="0052216B"/>
    <w:rsid w:val="005221FC"/>
    <w:rsid w:val="005222C7"/>
    <w:rsid w:val="005224D1"/>
    <w:rsid w:val="005225E9"/>
    <w:rsid w:val="005227E2"/>
    <w:rsid w:val="005228A3"/>
    <w:rsid w:val="005229A6"/>
    <w:rsid w:val="005229FA"/>
    <w:rsid w:val="00522E6B"/>
    <w:rsid w:val="00522FA9"/>
    <w:rsid w:val="005236D6"/>
    <w:rsid w:val="00523755"/>
    <w:rsid w:val="005237C0"/>
    <w:rsid w:val="0052383E"/>
    <w:rsid w:val="00523A62"/>
    <w:rsid w:val="00523B22"/>
    <w:rsid w:val="00523C58"/>
    <w:rsid w:val="00523D01"/>
    <w:rsid w:val="00523FA6"/>
    <w:rsid w:val="005240BF"/>
    <w:rsid w:val="00524483"/>
    <w:rsid w:val="005244BB"/>
    <w:rsid w:val="00524542"/>
    <w:rsid w:val="0052467C"/>
    <w:rsid w:val="005246DB"/>
    <w:rsid w:val="00524710"/>
    <w:rsid w:val="0052491C"/>
    <w:rsid w:val="005249A5"/>
    <w:rsid w:val="00524A60"/>
    <w:rsid w:val="00524C7D"/>
    <w:rsid w:val="00524D40"/>
    <w:rsid w:val="00524DAE"/>
    <w:rsid w:val="005253C5"/>
    <w:rsid w:val="00525474"/>
    <w:rsid w:val="005254AD"/>
    <w:rsid w:val="00525551"/>
    <w:rsid w:val="005255D3"/>
    <w:rsid w:val="005256B0"/>
    <w:rsid w:val="0052584A"/>
    <w:rsid w:val="00525867"/>
    <w:rsid w:val="005258C7"/>
    <w:rsid w:val="005259CB"/>
    <w:rsid w:val="00525A1B"/>
    <w:rsid w:val="00525ACA"/>
    <w:rsid w:val="00525B16"/>
    <w:rsid w:val="00525B2B"/>
    <w:rsid w:val="00525BD1"/>
    <w:rsid w:val="00525C08"/>
    <w:rsid w:val="00525F68"/>
    <w:rsid w:val="0052605B"/>
    <w:rsid w:val="00526126"/>
    <w:rsid w:val="005263B7"/>
    <w:rsid w:val="0052666D"/>
    <w:rsid w:val="00526856"/>
    <w:rsid w:val="0052699A"/>
    <w:rsid w:val="005269A2"/>
    <w:rsid w:val="00526A72"/>
    <w:rsid w:val="00526B49"/>
    <w:rsid w:val="00526BC5"/>
    <w:rsid w:val="00526D23"/>
    <w:rsid w:val="00527116"/>
    <w:rsid w:val="005271F4"/>
    <w:rsid w:val="00527236"/>
    <w:rsid w:val="005273AB"/>
    <w:rsid w:val="0052763C"/>
    <w:rsid w:val="005276D4"/>
    <w:rsid w:val="0052782E"/>
    <w:rsid w:val="00527945"/>
    <w:rsid w:val="0052799D"/>
    <w:rsid w:val="005279A7"/>
    <w:rsid w:val="00527BEF"/>
    <w:rsid w:val="00527D12"/>
    <w:rsid w:val="0053000D"/>
    <w:rsid w:val="0053000E"/>
    <w:rsid w:val="005300DE"/>
    <w:rsid w:val="00530120"/>
    <w:rsid w:val="005301E4"/>
    <w:rsid w:val="0053022F"/>
    <w:rsid w:val="005304B3"/>
    <w:rsid w:val="005304D5"/>
    <w:rsid w:val="0053050D"/>
    <w:rsid w:val="0053059A"/>
    <w:rsid w:val="005308A7"/>
    <w:rsid w:val="005309D3"/>
    <w:rsid w:val="00530ADB"/>
    <w:rsid w:val="00530B54"/>
    <w:rsid w:val="00530BF1"/>
    <w:rsid w:val="00530D13"/>
    <w:rsid w:val="00530D32"/>
    <w:rsid w:val="00530F2B"/>
    <w:rsid w:val="00531023"/>
    <w:rsid w:val="005310BF"/>
    <w:rsid w:val="00531108"/>
    <w:rsid w:val="0053111B"/>
    <w:rsid w:val="005311BB"/>
    <w:rsid w:val="005311EA"/>
    <w:rsid w:val="00531383"/>
    <w:rsid w:val="00531559"/>
    <w:rsid w:val="00531806"/>
    <w:rsid w:val="005318B3"/>
    <w:rsid w:val="00531A25"/>
    <w:rsid w:val="00531C3F"/>
    <w:rsid w:val="00531E56"/>
    <w:rsid w:val="00531EDD"/>
    <w:rsid w:val="005320AD"/>
    <w:rsid w:val="0053213B"/>
    <w:rsid w:val="00532203"/>
    <w:rsid w:val="0053227F"/>
    <w:rsid w:val="0053228C"/>
    <w:rsid w:val="00532303"/>
    <w:rsid w:val="00532320"/>
    <w:rsid w:val="00532333"/>
    <w:rsid w:val="005323C2"/>
    <w:rsid w:val="005323F9"/>
    <w:rsid w:val="00532729"/>
    <w:rsid w:val="005329C5"/>
    <w:rsid w:val="005329F5"/>
    <w:rsid w:val="00532CB3"/>
    <w:rsid w:val="00532ECE"/>
    <w:rsid w:val="00532FA6"/>
    <w:rsid w:val="00533105"/>
    <w:rsid w:val="005333AC"/>
    <w:rsid w:val="0053368A"/>
    <w:rsid w:val="00533750"/>
    <w:rsid w:val="00533792"/>
    <w:rsid w:val="0053388F"/>
    <w:rsid w:val="005339CD"/>
    <w:rsid w:val="00533A13"/>
    <w:rsid w:val="00533D1A"/>
    <w:rsid w:val="00533D74"/>
    <w:rsid w:val="00533E8C"/>
    <w:rsid w:val="00533FEE"/>
    <w:rsid w:val="0053400B"/>
    <w:rsid w:val="0053411A"/>
    <w:rsid w:val="00534208"/>
    <w:rsid w:val="00534241"/>
    <w:rsid w:val="00534250"/>
    <w:rsid w:val="0053449C"/>
    <w:rsid w:val="005346C1"/>
    <w:rsid w:val="00534CA6"/>
    <w:rsid w:val="00534CAC"/>
    <w:rsid w:val="00534CD4"/>
    <w:rsid w:val="00534EF1"/>
    <w:rsid w:val="00535069"/>
    <w:rsid w:val="005350C6"/>
    <w:rsid w:val="00535107"/>
    <w:rsid w:val="00535288"/>
    <w:rsid w:val="005352CE"/>
    <w:rsid w:val="00535498"/>
    <w:rsid w:val="00535561"/>
    <w:rsid w:val="0053558E"/>
    <w:rsid w:val="005355B2"/>
    <w:rsid w:val="005355CB"/>
    <w:rsid w:val="00535630"/>
    <w:rsid w:val="005356FD"/>
    <w:rsid w:val="0053572A"/>
    <w:rsid w:val="00535816"/>
    <w:rsid w:val="005358CE"/>
    <w:rsid w:val="00535983"/>
    <w:rsid w:val="00535A86"/>
    <w:rsid w:val="00535B6A"/>
    <w:rsid w:val="00535CCE"/>
    <w:rsid w:val="00535FBF"/>
    <w:rsid w:val="0053600F"/>
    <w:rsid w:val="00536027"/>
    <w:rsid w:val="005360CF"/>
    <w:rsid w:val="005360D2"/>
    <w:rsid w:val="00536205"/>
    <w:rsid w:val="005362D9"/>
    <w:rsid w:val="00536301"/>
    <w:rsid w:val="0053640B"/>
    <w:rsid w:val="005365E7"/>
    <w:rsid w:val="00536775"/>
    <w:rsid w:val="005367F1"/>
    <w:rsid w:val="0053691F"/>
    <w:rsid w:val="00536A5C"/>
    <w:rsid w:val="00536BC3"/>
    <w:rsid w:val="00536C54"/>
    <w:rsid w:val="00537073"/>
    <w:rsid w:val="005373E4"/>
    <w:rsid w:val="00537662"/>
    <w:rsid w:val="00537720"/>
    <w:rsid w:val="0053778C"/>
    <w:rsid w:val="00537C38"/>
    <w:rsid w:val="00537DAF"/>
    <w:rsid w:val="00537F5F"/>
    <w:rsid w:val="005400E8"/>
    <w:rsid w:val="0054039B"/>
    <w:rsid w:val="005407D8"/>
    <w:rsid w:val="005407F6"/>
    <w:rsid w:val="00540BEC"/>
    <w:rsid w:val="00540D47"/>
    <w:rsid w:val="00540DD3"/>
    <w:rsid w:val="005413F5"/>
    <w:rsid w:val="0054143F"/>
    <w:rsid w:val="005418F9"/>
    <w:rsid w:val="00541BE1"/>
    <w:rsid w:val="00541C6D"/>
    <w:rsid w:val="00541E4D"/>
    <w:rsid w:val="00541F9A"/>
    <w:rsid w:val="00542167"/>
    <w:rsid w:val="00542198"/>
    <w:rsid w:val="005422EE"/>
    <w:rsid w:val="005425F9"/>
    <w:rsid w:val="0054266D"/>
    <w:rsid w:val="00542707"/>
    <w:rsid w:val="00542926"/>
    <w:rsid w:val="00542931"/>
    <w:rsid w:val="00542D32"/>
    <w:rsid w:val="005430B5"/>
    <w:rsid w:val="0054312F"/>
    <w:rsid w:val="00543288"/>
    <w:rsid w:val="00543495"/>
    <w:rsid w:val="00543708"/>
    <w:rsid w:val="0054382E"/>
    <w:rsid w:val="00543948"/>
    <w:rsid w:val="00543A9E"/>
    <w:rsid w:val="00543D65"/>
    <w:rsid w:val="00543D81"/>
    <w:rsid w:val="00543FC6"/>
    <w:rsid w:val="005442B9"/>
    <w:rsid w:val="00544373"/>
    <w:rsid w:val="0054441A"/>
    <w:rsid w:val="005444DE"/>
    <w:rsid w:val="0054458C"/>
    <w:rsid w:val="0054464E"/>
    <w:rsid w:val="0054467D"/>
    <w:rsid w:val="005446E8"/>
    <w:rsid w:val="005446EC"/>
    <w:rsid w:val="005447FD"/>
    <w:rsid w:val="00544AA9"/>
    <w:rsid w:val="00544D4E"/>
    <w:rsid w:val="00544D51"/>
    <w:rsid w:val="00544DC9"/>
    <w:rsid w:val="00544EEE"/>
    <w:rsid w:val="00544FEE"/>
    <w:rsid w:val="0054503B"/>
    <w:rsid w:val="00545077"/>
    <w:rsid w:val="00545141"/>
    <w:rsid w:val="005453DD"/>
    <w:rsid w:val="00545530"/>
    <w:rsid w:val="0054555F"/>
    <w:rsid w:val="0054576E"/>
    <w:rsid w:val="005457DD"/>
    <w:rsid w:val="00545A21"/>
    <w:rsid w:val="00545AEE"/>
    <w:rsid w:val="00545B12"/>
    <w:rsid w:val="00545B90"/>
    <w:rsid w:val="00545BF2"/>
    <w:rsid w:val="00545C4E"/>
    <w:rsid w:val="00545C5F"/>
    <w:rsid w:val="00545D97"/>
    <w:rsid w:val="00545FC9"/>
    <w:rsid w:val="005460FB"/>
    <w:rsid w:val="0054647E"/>
    <w:rsid w:val="00546514"/>
    <w:rsid w:val="00546620"/>
    <w:rsid w:val="00546B9A"/>
    <w:rsid w:val="00546BAC"/>
    <w:rsid w:val="00546DA2"/>
    <w:rsid w:val="00546F00"/>
    <w:rsid w:val="00546F31"/>
    <w:rsid w:val="00547007"/>
    <w:rsid w:val="005472B8"/>
    <w:rsid w:val="00547432"/>
    <w:rsid w:val="00547558"/>
    <w:rsid w:val="00547D93"/>
    <w:rsid w:val="00547DFA"/>
    <w:rsid w:val="00547EA0"/>
    <w:rsid w:val="005500D6"/>
    <w:rsid w:val="00550160"/>
    <w:rsid w:val="0055026E"/>
    <w:rsid w:val="0055030A"/>
    <w:rsid w:val="005503FC"/>
    <w:rsid w:val="00550463"/>
    <w:rsid w:val="0055054B"/>
    <w:rsid w:val="005505B9"/>
    <w:rsid w:val="005506D0"/>
    <w:rsid w:val="005506D3"/>
    <w:rsid w:val="0055074B"/>
    <w:rsid w:val="005508FB"/>
    <w:rsid w:val="005509C8"/>
    <w:rsid w:val="00550A69"/>
    <w:rsid w:val="00550AF1"/>
    <w:rsid w:val="00550C9B"/>
    <w:rsid w:val="00550E2D"/>
    <w:rsid w:val="005510D0"/>
    <w:rsid w:val="00551153"/>
    <w:rsid w:val="00551193"/>
    <w:rsid w:val="0055130C"/>
    <w:rsid w:val="005513C3"/>
    <w:rsid w:val="00551656"/>
    <w:rsid w:val="0055167C"/>
    <w:rsid w:val="005516E2"/>
    <w:rsid w:val="005517B2"/>
    <w:rsid w:val="00551A08"/>
    <w:rsid w:val="00551BD1"/>
    <w:rsid w:val="00551CC2"/>
    <w:rsid w:val="00551D11"/>
    <w:rsid w:val="00551D69"/>
    <w:rsid w:val="00551F08"/>
    <w:rsid w:val="00551F16"/>
    <w:rsid w:val="00551F5B"/>
    <w:rsid w:val="0055208A"/>
    <w:rsid w:val="00552099"/>
    <w:rsid w:val="00552139"/>
    <w:rsid w:val="0055226B"/>
    <w:rsid w:val="0055238D"/>
    <w:rsid w:val="0055272B"/>
    <w:rsid w:val="00552770"/>
    <w:rsid w:val="0055278D"/>
    <w:rsid w:val="00552890"/>
    <w:rsid w:val="005529E7"/>
    <w:rsid w:val="00552A05"/>
    <w:rsid w:val="00552D29"/>
    <w:rsid w:val="00552D79"/>
    <w:rsid w:val="00552F10"/>
    <w:rsid w:val="00552FD4"/>
    <w:rsid w:val="00553025"/>
    <w:rsid w:val="00553263"/>
    <w:rsid w:val="005534A6"/>
    <w:rsid w:val="005535AE"/>
    <w:rsid w:val="005536EF"/>
    <w:rsid w:val="005537C9"/>
    <w:rsid w:val="00553B68"/>
    <w:rsid w:val="00553BF0"/>
    <w:rsid w:val="00553C6F"/>
    <w:rsid w:val="00553D0B"/>
    <w:rsid w:val="00553D54"/>
    <w:rsid w:val="00553E1C"/>
    <w:rsid w:val="00554057"/>
    <w:rsid w:val="00554078"/>
    <w:rsid w:val="005542EA"/>
    <w:rsid w:val="005544A9"/>
    <w:rsid w:val="005546F4"/>
    <w:rsid w:val="00554B58"/>
    <w:rsid w:val="00554B84"/>
    <w:rsid w:val="00554CBF"/>
    <w:rsid w:val="00554E05"/>
    <w:rsid w:val="005550CF"/>
    <w:rsid w:val="005550DD"/>
    <w:rsid w:val="00555139"/>
    <w:rsid w:val="005553A8"/>
    <w:rsid w:val="005553BA"/>
    <w:rsid w:val="005556B3"/>
    <w:rsid w:val="00555843"/>
    <w:rsid w:val="00555847"/>
    <w:rsid w:val="00555A1E"/>
    <w:rsid w:val="00555CC2"/>
    <w:rsid w:val="00555D67"/>
    <w:rsid w:val="00555F7B"/>
    <w:rsid w:val="00556098"/>
    <w:rsid w:val="005561D7"/>
    <w:rsid w:val="00556334"/>
    <w:rsid w:val="00556483"/>
    <w:rsid w:val="0055651A"/>
    <w:rsid w:val="00556753"/>
    <w:rsid w:val="005567BD"/>
    <w:rsid w:val="00556870"/>
    <w:rsid w:val="005568A2"/>
    <w:rsid w:val="005568AB"/>
    <w:rsid w:val="005569F9"/>
    <w:rsid w:val="00556BF3"/>
    <w:rsid w:val="00556DBA"/>
    <w:rsid w:val="00556E08"/>
    <w:rsid w:val="00556F5C"/>
    <w:rsid w:val="00556F71"/>
    <w:rsid w:val="00556F9E"/>
    <w:rsid w:val="00557086"/>
    <w:rsid w:val="005571D4"/>
    <w:rsid w:val="00557452"/>
    <w:rsid w:val="005574F5"/>
    <w:rsid w:val="00557548"/>
    <w:rsid w:val="0055760F"/>
    <w:rsid w:val="0055774E"/>
    <w:rsid w:val="0055774F"/>
    <w:rsid w:val="0055787D"/>
    <w:rsid w:val="0055787E"/>
    <w:rsid w:val="00557959"/>
    <w:rsid w:val="00557A42"/>
    <w:rsid w:val="00557A75"/>
    <w:rsid w:val="00557BC2"/>
    <w:rsid w:val="00557C1B"/>
    <w:rsid w:val="00557D60"/>
    <w:rsid w:val="00557E3F"/>
    <w:rsid w:val="00557EDA"/>
    <w:rsid w:val="00557EF3"/>
    <w:rsid w:val="0056017D"/>
    <w:rsid w:val="0056042B"/>
    <w:rsid w:val="0056046E"/>
    <w:rsid w:val="00560478"/>
    <w:rsid w:val="00560493"/>
    <w:rsid w:val="0056049D"/>
    <w:rsid w:val="00560649"/>
    <w:rsid w:val="0056067D"/>
    <w:rsid w:val="005606DF"/>
    <w:rsid w:val="0056079E"/>
    <w:rsid w:val="0056091E"/>
    <w:rsid w:val="00560A8B"/>
    <w:rsid w:val="00560ACA"/>
    <w:rsid w:val="00560D2F"/>
    <w:rsid w:val="00560D54"/>
    <w:rsid w:val="00560D83"/>
    <w:rsid w:val="00560E38"/>
    <w:rsid w:val="00560E62"/>
    <w:rsid w:val="00560F35"/>
    <w:rsid w:val="00560F97"/>
    <w:rsid w:val="00561015"/>
    <w:rsid w:val="0056123E"/>
    <w:rsid w:val="00561350"/>
    <w:rsid w:val="005614CB"/>
    <w:rsid w:val="00561607"/>
    <w:rsid w:val="00561664"/>
    <w:rsid w:val="00561832"/>
    <w:rsid w:val="005618BD"/>
    <w:rsid w:val="00561B05"/>
    <w:rsid w:val="00561B54"/>
    <w:rsid w:val="00561E92"/>
    <w:rsid w:val="00561F2A"/>
    <w:rsid w:val="00561F51"/>
    <w:rsid w:val="0056206E"/>
    <w:rsid w:val="0056217A"/>
    <w:rsid w:val="0056219D"/>
    <w:rsid w:val="00562238"/>
    <w:rsid w:val="0056241B"/>
    <w:rsid w:val="005624FF"/>
    <w:rsid w:val="00562506"/>
    <w:rsid w:val="00562569"/>
    <w:rsid w:val="005625E2"/>
    <w:rsid w:val="0056264A"/>
    <w:rsid w:val="005627CF"/>
    <w:rsid w:val="00562878"/>
    <w:rsid w:val="005628E3"/>
    <w:rsid w:val="00562B2F"/>
    <w:rsid w:val="00562D0A"/>
    <w:rsid w:val="00562E53"/>
    <w:rsid w:val="00563280"/>
    <w:rsid w:val="005632CA"/>
    <w:rsid w:val="00563311"/>
    <w:rsid w:val="005636DD"/>
    <w:rsid w:val="005637E4"/>
    <w:rsid w:val="0056392D"/>
    <w:rsid w:val="0056399E"/>
    <w:rsid w:val="00563A03"/>
    <w:rsid w:val="00563A5B"/>
    <w:rsid w:val="00563AD9"/>
    <w:rsid w:val="00563BBE"/>
    <w:rsid w:val="00563BE7"/>
    <w:rsid w:val="00563CFD"/>
    <w:rsid w:val="00563D01"/>
    <w:rsid w:val="00563E27"/>
    <w:rsid w:val="00563F52"/>
    <w:rsid w:val="005641BB"/>
    <w:rsid w:val="00564347"/>
    <w:rsid w:val="0056434B"/>
    <w:rsid w:val="005646B7"/>
    <w:rsid w:val="005646ED"/>
    <w:rsid w:val="00564B77"/>
    <w:rsid w:val="00564C50"/>
    <w:rsid w:val="00564C7C"/>
    <w:rsid w:val="00564CA5"/>
    <w:rsid w:val="00564CB1"/>
    <w:rsid w:val="00564CC4"/>
    <w:rsid w:val="00564EAE"/>
    <w:rsid w:val="00564F57"/>
    <w:rsid w:val="00564FF6"/>
    <w:rsid w:val="00565272"/>
    <w:rsid w:val="00565397"/>
    <w:rsid w:val="005653CF"/>
    <w:rsid w:val="005653F6"/>
    <w:rsid w:val="00565663"/>
    <w:rsid w:val="00565670"/>
    <w:rsid w:val="005656CD"/>
    <w:rsid w:val="0056584B"/>
    <w:rsid w:val="00565919"/>
    <w:rsid w:val="0056595D"/>
    <w:rsid w:val="005659EC"/>
    <w:rsid w:val="00565B47"/>
    <w:rsid w:val="00565B78"/>
    <w:rsid w:val="00565C21"/>
    <w:rsid w:val="00565C36"/>
    <w:rsid w:val="00565CE1"/>
    <w:rsid w:val="00565D84"/>
    <w:rsid w:val="00565FAE"/>
    <w:rsid w:val="0056600D"/>
    <w:rsid w:val="00566106"/>
    <w:rsid w:val="0056614F"/>
    <w:rsid w:val="00566392"/>
    <w:rsid w:val="005664D7"/>
    <w:rsid w:val="005666C2"/>
    <w:rsid w:val="0056687B"/>
    <w:rsid w:val="00566A31"/>
    <w:rsid w:val="00566AB1"/>
    <w:rsid w:val="00566AF0"/>
    <w:rsid w:val="00566B46"/>
    <w:rsid w:val="00566BC8"/>
    <w:rsid w:val="00566C20"/>
    <w:rsid w:val="00566C25"/>
    <w:rsid w:val="00566C7F"/>
    <w:rsid w:val="00566D77"/>
    <w:rsid w:val="00566DC6"/>
    <w:rsid w:val="00566E9E"/>
    <w:rsid w:val="00567016"/>
    <w:rsid w:val="00567038"/>
    <w:rsid w:val="0056709A"/>
    <w:rsid w:val="005670D7"/>
    <w:rsid w:val="00567108"/>
    <w:rsid w:val="00567197"/>
    <w:rsid w:val="005671C9"/>
    <w:rsid w:val="0056724E"/>
    <w:rsid w:val="00567493"/>
    <w:rsid w:val="005674DC"/>
    <w:rsid w:val="0056752C"/>
    <w:rsid w:val="00567610"/>
    <w:rsid w:val="005676BB"/>
    <w:rsid w:val="00567722"/>
    <w:rsid w:val="00567A01"/>
    <w:rsid w:val="00567BC0"/>
    <w:rsid w:val="00567C01"/>
    <w:rsid w:val="00567FE1"/>
    <w:rsid w:val="0057029F"/>
    <w:rsid w:val="005705F9"/>
    <w:rsid w:val="0057068E"/>
    <w:rsid w:val="00570701"/>
    <w:rsid w:val="00570741"/>
    <w:rsid w:val="00570789"/>
    <w:rsid w:val="00570880"/>
    <w:rsid w:val="005709F6"/>
    <w:rsid w:val="00570CA5"/>
    <w:rsid w:val="00570DEE"/>
    <w:rsid w:val="00570E0A"/>
    <w:rsid w:val="00570F94"/>
    <w:rsid w:val="00570FFD"/>
    <w:rsid w:val="0057100B"/>
    <w:rsid w:val="0057105E"/>
    <w:rsid w:val="005711A5"/>
    <w:rsid w:val="005711BF"/>
    <w:rsid w:val="005712BD"/>
    <w:rsid w:val="00571772"/>
    <w:rsid w:val="00571834"/>
    <w:rsid w:val="00571BC6"/>
    <w:rsid w:val="00571C21"/>
    <w:rsid w:val="00571F22"/>
    <w:rsid w:val="00572139"/>
    <w:rsid w:val="00572149"/>
    <w:rsid w:val="0057242F"/>
    <w:rsid w:val="005724B1"/>
    <w:rsid w:val="005726EF"/>
    <w:rsid w:val="00572719"/>
    <w:rsid w:val="005727CC"/>
    <w:rsid w:val="00572A6E"/>
    <w:rsid w:val="00572AF7"/>
    <w:rsid w:val="00572BFD"/>
    <w:rsid w:val="00572C54"/>
    <w:rsid w:val="00572C72"/>
    <w:rsid w:val="00572ED8"/>
    <w:rsid w:val="00572F54"/>
    <w:rsid w:val="00572F82"/>
    <w:rsid w:val="00573096"/>
    <w:rsid w:val="005731D8"/>
    <w:rsid w:val="005732AC"/>
    <w:rsid w:val="00573385"/>
    <w:rsid w:val="00573488"/>
    <w:rsid w:val="00573493"/>
    <w:rsid w:val="00573505"/>
    <w:rsid w:val="00573579"/>
    <w:rsid w:val="00573641"/>
    <w:rsid w:val="00573723"/>
    <w:rsid w:val="005738A2"/>
    <w:rsid w:val="00573C3F"/>
    <w:rsid w:val="00573E91"/>
    <w:rsid w:val="00573F4E"/>
    <w:rsid w:val="00573FCF"/>
    <w:rsid w:val="00574278"/>
    <w:rsid w:val="0057428F"/>
    <w:rsid w:val="00574749"/>
    <w:rsid w:val="0057481F"/>
    <w:rsid w:val="00574963"/>
    <w:rsid w:val="00574993"/>
    <w:rsid w:val="00574AD0"/>
    <w:rsid w:val="00574B7F"/>
    <w:rsid w:val="00574BA5"/>
    <w:rsid w:val="00574C8A"/>
    <w:rsid w:val="00574DEF"/>
    <w:rsid w:val="00574DFB"/>
    <w:rsid w:val="00575119"/>
    <w:rsid w:val="00575134"/>
    <w:rsid w:val="0057520A"/>
    <w:rsid w:val="0057534B"/>
    <w:rsid w:val="005754D2"/>
    <w:rsid w:val="005756C9"/>
    <w:rsid w:val="0057597F"/>
    <w:rsid w:val="005759E6"/>
    <w:rsid w:val="00575B7E"/>
    <w:rsid w:val="00575C2D"/>
    <w:rsid w:val="00575E73"/>
    <w:rsid w:val="00576152"/>
    <w:rsid w:val="005761A9"/>
    <w:rsid w:val="005764AA"/>
    <w:rsid w:val="005764BE"/>
    <w:rsid w:val="00576517"/>
    <w:rsid w:val="005765AC"/>
    <w:rsid w:val="00576684"/>
    <w:rsid w:val="005767DA"/>
    <w:rsid w:val="00576C0D"/>
    <w:rsid w:val="00576D73"/>
    <w:rsid w:val="00576F2D"/>
    <w:rsid w:val="00576F8E"/>
    <w:rsid w:val="00576FA1"/>
    <w:rsid w:val="00576FB4"/>
    <w:rsid w:val="00577017"/>
    <w:rsid w:val="0057707A"/>
    <w:rsid w:val="00577464"/>
    <w:rsid w:val="005774DE"/>
    <w:rsid w:val="0057750D"/>
    <w:rsid w:val="0057761C"/>
    <w:rsid w:val="00577683"/>
    <w:rsid w:val="005777F1"/>
    <w:rsid w:val="005778BF"/>
    <w:rsid w:val="0057790C"/>
    <w:rsid w:val="005779BE"/>
    <w:rsid w:val="00577F20"/>
    <w:rsid w:val="0058000D"/>
    <w:rsid w:val="00580104"/>
    <w:rsid w:val="005805C3"/>
    <w:rsid w:val="005807D8"/>
    <w:rsid w:val="0058092E"/>
    <w:rsid w:val="005809B1"/>
    <w:rsid w:val="00580A8C"/>
    <w:rsid w:val="00580A8D"/>
    <w:rsid w:val="00580BA5"/>
    <w:rsid w:val="00580BB4"/>
    <w:rsid w:val="00580BF1"/>
    <w:rsid w:val="00580E14"/>
    <w:rsid w:val="00580F65"/>
    <w:rsid w:val="0058105C"/>
    <w:rsid w:val="00581253"/>
    <w:rsid w:val="005812BB"/>
    <w:rsid w:val="00581543"/>
    <w:rsid w:val="00581564"/>
    <w:rsid w:val="005816E2"/>
    <w:rsid w:val="00581821"/>
    <w:rsid w:val="00581936"/>
    <w:rsid w:val="00581B8B"/>
    <w:rsid w:val="00581C75"/>
    <w:rsid w:val="00581C7D"/>
    <w:rsid w:val="00581E0B"/>
    <w:rsid w:val="00581E1E"/>
    <w:rsid w:val="0058205A"/>
    <w:rsid w:val="00582069"/>
    <w:rsid w:val="0058217F"/>
    <w:rsid w:val="005821C2"/>
    <w:rsid w:val="005821D6"/>
    <w:rsid w:val="0058220B"/>
    <w:rsid w:val="0058220C"/>
    <w:rsid w:val="0058227F"/>
    <w:rsid w:val="005823B4"/>
    <w:rsid w:val="00582632"/>
    <w:rsid w:val="00582639"/>
    <w:rsid w:val="00582667"/>
    <w:rsid w:val="00582806"/>
    <w:rsid w:val="005829A8"/>
    <w:rsid w:val="005829FC"/>
    <w:rsid w:val="00582A30"/>
    <w:rsid w:val="00582B86"/>
    <w:rsid w:val="00582C93"/>
    <w:rsid w:val="00582D4D"/>
    <w:rsid w:val="00582DEA"/>
    <w:rsid w:val="00582E0B"/>
    <w:rsid w:val="00582E46"/>
    <w:rsid w:val="00582FF4"/>
    <w:rsid w:val="0058311F"/>
    <w:rsid w:val="005831CC"/>
    <w:rsid w:val="005831E8"/>
    <w:rsid w:val="00583646"/>
    <w:rsid w:val="00583765"/>
    <w:rsid w:val="00583774"/>
    <w:rsid w:val="005837B8"/>
    <w:rsid w:val="005837EA"/>
    <w:rsid w:val="00583B45"/>
    <w:rsid w:val="00583C63"/>
    <w:rsid w:val="00583D41"/>
    <w:rsid w:val="00583D94"/>
    <w:rsid w:val="00583DA3"/>
    <w:rsid w:val="00583FD9"/>
    <w:rsid w:val="00584235"/>
    <w:rsid w:val="00584554"/>
    <w:rsid w:val="00584697"/>
    <w:rsid w:val="00584746"/>
    <w:rsid w:val="00584759"/>
    <w:rsid w:val="0058484D"/>
    <w:rsid w:val="0058492E"/>
    <w:rsid w:val="0058497F"/>
    <w:rsid w:val="00584B9A"/>
    <w:rsid w:val="00584C34"/>
    <w:rsid w:val="00584C5A"/>
    <w:rsid w:val="00584CE1"/>
    <w:rsid w:val="00584DCA"/>
    <w:rsid w:val="005850AA"/>
    <w:rsid w:val="00585150"/>
    <w:rsid w:val="00585203"/>
    <w:rsid w:val="005852B4"/>
    <w:rsid w:val="005852CA"/>
    <w:rsid w:val="005852FA"/>
    <w:rsid w:val="00585604"/>
    <w:rsid w:val="005856A0"/>
    <w:rsid w:val="005856F3"/>
    <w:rsid w:val="00585840"/>
    <w:rsid w:val="00585854"/>
    <w:rsid w:val="00585998"/>
    <w:rsid w:val="00585A0F"/>
    <w:rsid w:val="00585A8A"/>
    <w:rsid w:val="00585B14"/>
    <w:rsid w:val="00585B63"/>
    <w:rsid w:val="00585B65"/>
    <w:rsid w:val="00585BF7"/>
    <w:rsid w:val="00585DF2"/>
    <w:rsid w:val="00585FFB"/>
    <w:rsid w:val="0058606D"/>
    <w:rsid w:val="005860E0"/>
    <w:rsid w:val="00586278"/>
    <w:rsid w:val="0058637B"/>
    <w:rsid w:val="005863BB"/>
    <w:rsid w:val="005864A9"/>
    <w:rsid w:val="005864CB"/>
    <w:rsid w:val="00586591"/>
    <w:rsid w:val="005866B3"/>
    <w:rsid w:val="0058676A"/>
    <w:rsid w:val="0058676F"/>
    <w:rsid w:val="00586853"/>
    <w:rsid w:val="0058686C"/>
    <w:rsid w:val="005868BB"/>
    <w:rsid w:val="0058697B"/>
    <w:rsid w:val="00586A55"/>
    <w:rsid w:val="00586B1E"/>
    <w:rsid w:val="00586B7B"/>
    <w:rsid w:val="00586C02"/>
    <w:rsid w:val="00586D2A"/>
    <w:rsid w:val="005870D8"/>
    <w:rsid w:val="00587563"/>
    <w:rsid w:val="00587564"/>
    <w:rsid w:val="00587625"/>
    <w:rsid w:val="0058763A"/>
    <w:rsid w:val="00587646"/>
    <w:rsid w:val="0058784F"/>
    <w:rsid w:val="00587CA5"/>
    <w:rsid w:val="00587D11"/>
    <w:rsid w:val="00587D3A"/>
    <w:rsid w:val="005903E3"/>
    <w:rsid w:val="00590410"/>
    <w:rsid w:val="00590793"/>
    <w:rsid w:val="00590796"/>
    <w:rsid w:val="005908D9"/>
    <w:rsid w:val="005909D6"/>
    <w:rsid w:val="00590B7A"/>
    <w:rsid w:val="00590B91"/>
    <w:rsid w:val="00590D37"/>
    <w:rsid w:val="00590DAF"/>
    <w:rsid w:val="00590E8A"/>
    <w:rsid w:val="00590ED3"/>
    <w:rsid w:val="0059127A"/>
    <w:rsid w:val="00591359"/>
    <w:rsid w:val="005914D2"/>
    <w:rsid w:val="005917AE"/>
    <w:rsid w:val="00591ACD"/>
    <w:rsid w:val="00591AFA"/>
    <w:rsid w:val="00591B55"/>
    <w:rsid w:val="00591E90"/>
    <w:rsid w:val="005920CD"/>
    <w:rsid w:val="0059211A"/>
    <w:rsid w:val="00592207"/>
    <w:rsid w:val="00592211"/>
    <w:rsid w:val="00592283"/>
    <w:rsid w:val="0059238C"/>
    <w:rsid w:val="005923AE"/>
    <w:rsid w:val="00592521"/>
    <w:rsid w:val="005925D2"/>
    <w:rsid w:val="005925D9"/>
    <w:rsid w:val="0059267B"/>
    <w:rsid w:val="005926B4"/>
    <w:rsid w:val="00592730"/>
    <w:rsid w:val="00592791"/>
    <w:rsid w:val="00592948"/>
    <w:rsid w:val="00592BAC"/>
    <w:rsid w:val="00592CB1"/>
    <w:rsid w:val="00592EC8"/>
    <w:rsid w:val="005931D8"/>
    <w:rsid w:val="00593299"/>
    <w:rsid w:val="00593344"/>
    <w:rsid w:val="005933E3"/>
    <w:rsid w:val="00593566"/>
    <w:rsid w:val="00593788"/>
    <w:rsid w:val="00593A91"/>
    <w:rsid w:val="00593AED"/>
    <w:rsid w:val="00593B76"/>
    <w:rsid w:val="00593D00"/>
    <w:rsid w:val="00593D1E"/>
    <w:rsid w:val="00593DE5"/>
    <w:rsid w:val="00593EA7"/>
    <w:rsid w:val="00593F25"/>
    <w:rsid w:val="00593FB7"/>
    <w:rsid w:val="00593FED"/>
    <w:rsid w:val="00594062"/>
    <w:rsid w:val="00594124"/>
    <w:rsid w:val="00594166"/>
    <w:rsid w:val="005941B4"/>
    <w:rsid w:val="00594387"/>
    <w:rsid w:val="00594419"/>
    <w:rsid w:val="0059449E"/>
    <w:rsid w:val="005946A6"/>
    <w:rsid w:val="005949DE"/>
    <w:rsid w:val="00594A77"/>
    <w:rsid w:val="00594BB6"/>
    <w:rsid w:val="00594F48"/>
    <w:rsid w:val="0059513E"/>
    <w:rsid w:val="0059540D"/>
    <w:rsid w:val="005955FF"/>
    <w:rsid w:val="00595640"/>
    <w:rsid w:val="00595658"/>
    <w:rsid w:val="005956A5"/>
    <w:rsid w:val="0059571B"/>
    <w:rsid w:val="005957B9"/>
    <w:rsid w:val="00595822"/>
    <w:rsid w:val="00595873"/>
    <w:rsid w:val="00595B21"/>
    <w:rsid w:val="00595D3A"/>
    <w:rsid w:val="00595D62"/>
    <w:rsid w:val="00595D91"/>
    <w:rsid w:val="00595DEE"/>
    <w:rsid w:val="00595F31"/>
    <w:rsid w:val="0059606C"/>
    <w:rsid w:val="0059617B"/>
    <w:rsid w:val="005963A6"/>
    <w:rsid w:val="0059656D"/>
    <w:rsid w:val="005965AA"/>
    <w:rsid w:val="005965FB"/>
    <w:rsid w:val="005968A2"/>
    <w:rsid w:val="00596A88"/>
    <w:rsid w:val="00596AEB"/>
    <w:rsid w:val="00596DF5"/>
    <w:rsid w:val="00597018"/>
    <w:rsid w:val="005970DC"/>
    <w:rsid w:val="005970ED"/>
    <w:rsid w:val="0059710B"/>
    <w:rsid w:val="00597369"/>
    <w:rsid w:val="005975C1"/>
    <w:rsid w:val="005979F9"/>
    <w:rsid w:val="00597A50"/>
    <w:rsid w:val="00597B6B"/>
    <w:rsid w:val="00597D4A"/>
    <w:rsid w:val="00597F4F"/>
    <w:rsid w:val="00597FCB"/>
    <w:rsid w:val="005A00E0"/>
    <w:rsid w:val="005A025A"/>
    <w:rsid w:val="005A025F"/>
    <w:rsid w:val="005A0375"/>
    <w:rsid w:val="005A049F"/>
    <w:rsid w:val="005A0513"/>
    <w:rsid w:val="005A057F"/>
    <w:rsid w:val="005A0592"/>
    <w:rsid w:val="005A05E1"/>
    <w:rsid w:val="005A0613"/>
    <w:rsid w:val="005A068D"/>
    <w:rsid w:val="005A083A"/>
    <w:rsid w:val="005A088E"/>
    <w:rsid w:val="005A08E8"/>
    <w:rsid w:val="005A09B7"/>
    <w:rsid w:val="005A0AFB"/>
    <w:rsid w:val="005A0B3B"/>
    <w:rsid w:val="005A0B9A"/>
    <w:rsid w:val="005A0BBA"/>
    <w:rsid w:val="005A0CE1"/>
    <w:rsid w:val="005A0D55"/>
    <w:rsid w:val="005A0E14"/>
    <w:rsid w:val="005A12D2"/>
    <w:rsid w:val="005A135E"/>
    <w:rsid w:val="005A13EA"/>
    <w:rsid w:val="005A1600"/>
    <w:rsid w:val="005A1660"/>
    <w:rsid w:val="005A19EE"/>
    <w:rsid w:val="005A1CDE"/>
    <w:rsid w:val="005A1D1F"/>
    <w:rsid w:val="005A1FD1"/>
    <w:rsid w:val="005A1FFA"/>
    <w:rsid w:val="005A2037"/>
    <w:rsid w:val="005A2092"/>
    <w:rsid w:val="005A20B7"/>
    <w:rsid w:val="005A20D2"/>
    <w:rsid w:val="005A21E8"/>
    <w:rsid w:val="005A2274"/>
    <w:rsid w:val="005A23AD"/>
    <w:rsid w:val="005A247E"/>
    <w:rsid w:val="005A2557"/>
    <w:rsid w:val="005A25C8"/>
    <w:rsid w:val="005A25D4"/>
    <w:rsid w:val="005A26F5"/>
    <w:rsid w:val="005A2B81"/>
    <w:rsid w:val="005A2ED8"/>
    <w:rsid w:val="005A3074"/>
    <w:rsid w:val="005A324A"/>
    <w:rsid w:val="005A327B"/>
    <w:rsid w:val="005A337F"/>
    <w:rsid w:val="005A3459"/>
    <w:rsid w:val="005A34BF"/>
    <w:rsid w:val="005A354E"/>
    <w:rsid w:val="005A35C5"/>
    <w:rsid w:val="005A373B"/>
    <w:rsid w:val="005A3A79"/>
    <w:rsid w:val="005A3CAC"/>
    <w:rsid w:val="005A3D98"/>
    <w:rsid w:val="005A3EDF"/>
    <w:rsid w:val="005A3F2C"/>
    <w:rsid w:val="005A3F64"/>
    <w:rsid w:val="005A3FE0"/>
    <w:rsid w:val="005A40D3"/>
    <w:rsid w:val="005A416D"/>
    <w:rsid w:val="005A4219"/>
    <w:rsid w:val="005A426D"/>
    <w:rsid w:val="005A428D"/>
    <w:rsid w:val="005A447D"/>
    <w:rsid w:val="005A4486"/>
    <w:rsid w:val="005A483A"/>
    <w:rsid w:val="005A485D"/>
    <w:rsid w:val="005A48A8"/>
    <w:rsid w:val="005A4B5E"/>
    <w:rsid w:val="005A4B6D"/>
    <w:rsid w:val="005A4CB0"/>
    <w:rsid w:val="005A5055"/>
    <w:rsid w:val="005A50CB"/>
    <w:rsid w:val="005A50FF"/>
    <w:rsid w:val="005A5267"/>
    <w:rsid w:val="005A535E"/>
    <w:rsid w:val="005A5371"/>
    <w:rsid w:val="005A538B"/>
    <w:rsid w:val="005A5492"/>
    <w:rsid w:val="005A55D0"/>
    <w:rsid w:val="005A5690"/>
    <w:rsid w:val="005A56F2"/>
    <w:rsid w:val="005A5730"/>
    <w:rsid w:val="005A5891"/>
    <w:rsid w:val="005A5988"/>
    <w:rsid w:val="005A5A75"/>
    <w:rsid w:val="005A5E89"/>
    <w:rsid w:val="005A5ED7"/>
    <w:rsid w:val="005A5F4F"/>
    <w:rsid w:val="005A5FBB"/>
    <w:rsid w:val="005A6026"/>
    <w:rsid w:val="005A619F"/>
    <w:rsid w:val="005A6372"/>
    <w:rsid w:val="005A6568"/>
    <w:rsid w:val="005A6734"/>
    <w:rsid w:val="005A67C6"/>
    <w:rsid w:val="005A68AF"/>
    <w:rsid w:val="005A6AF6"/>
    <w:rsid w:val="005A6CE9"/>
    <w:rsid w:val="005A6E55"/>
    <w:rsid w:val="005A70FA"/>
    <w:rsid w:val="005A71B5"/>
    <w:rsid w:val="005A71CC"/>
    <w:rsid w:val="005A71E0"/>
    <w:rsid w:val="005A71EE"/>
    <w:rsid w:val="005A7528"/>
    <w:rsid w:val="005A7533"/>
    <w:rsid w:val="005A7723"/>
    <w:rsid w:val="005A77B7"/>
    <w:rsid w:val="005A7867"/>
    <w:rsid w:val="005A7A14"/>
    <w:rsid w:val="005A7B17"/>
    <w:rsid w:val="005A7CE6"/>
    <w:rsid w:val="005A7D58"/>
    <w:rsid w:val="005B01E5"/>
    <w:rsid w:val="005B029C"/>
    <w:rsid w:val="005B047E"/>
    <w:rsid w:val="005B0A75"/>
    <w:rsid w:val="005B0AE2"/>
    <w:rsid w:val="005B0AFB"/>
    <w:rsid w:val="005B0B6F"/>
    <w:rsid w:val="005B0C73"/>
    <w:rsid w:val="005B0C99"/>
    <w:rsid w:val="005B0D10"/>
    <w:rsid w:val="005B0E69"/>
    <w:rsid w:val="005B168D"/>
    <w:rsid w:val="005B16EA"/>
    <w:rsid w:val="005B174F"/>
    <w:rsid w:val="005B17B8"/>
    <w:rsid w:val="005B17E1"/>
    <w:rsid w:val="005B1867"/>
    <w:rsid w:val="005B18EA"/>
    <w:rsid w:val="005B19B3"/>
    <w:rsid w:val="005B1BB0"/>
    <w:rsid w:val="005B1EA1"/>
    <w:rsid w:val="005B235F"/>
    <w:rsid w:val="005B246C"/>
    <w:rsid w:val="005B2C59"/>
    <w:rsid w:val="005B2C5E"/>
    <w:rsid w:val="005B2E1A"/>
    <w:rsid w:val="005B2EF6"/>
    <w:rsid w:val="005B2EFE"/>
    <w:rsid w:val="005B3308"/>
    <w:rsid w:val="005B336F"/>
    <w:rsid w:val="005B33AA"/>
    <w:rsid w:val="005B3497"/>
    <w:rsid w:val="005B353C"/>
    <w:rsid w:val="005B35F3"/>
    <w:rsid w:val="005B37D5"/>
    <w:rsid w:val="005B3944"/>
    <w:rsid w:val="005B3A56"/>
    <w:rsid w:val="005B3B86"/>
    <w:rsid w:val="005B3C10"/>
    <w:rsid w:val="005B3C8D"/>
    <w:rsid w:val="005B3CD4"/>
    <w:rsid w:val="005B3F01"/>
    <w:rsid w:val="005B4198"/>
    <w:rsid w:val="005B4199"/>
    <w:rsid w:val="005B426F"/>
    <w:rsid w:val="005B4521"/>
    <w:rsid w:val="005B4571"/>
    <w:rsid w:val="005B4766"/>
    <w:rsid w:val="005B47DF"/>
    <w:rsid w:val="005B4A22"/>
    <w:rsid w:val="005B4DA4"/>
    <w:rsid w:val="005B4E99"/>
    <w:rsid w:val="005B4EAC"/>
    <w:rsid w:val="005B5374"/>
    <w:rsid w:val="005B5480"/>
    <w:rsid w:val="005B5573"/>
    <w:rsid w:val="005B55FE"/>
    <w:rsid w:val="005B59E7"/>
    <w:rsid w:val="005B5ABD"/>
    <w:rsid w:val="005B5B6B"/>
    <w:rsid w:val="005B6040"/>
    <w:rsid w:val="005B625C"/>
    <w:rsid w:val="005B63B7"/>
    <w:rsid w:val="005B63DB"/>
    <w:rsid w:val="005B64EE"/>
    <w:rsid w:val="005B654F"/>
    <w:rsid w:val="005B6729"/>
    <w:rsid w:val="005B68D3"/>
    <w:rsid w:val="005B6A28"/>
    <w:rsid w:val="005B6AA2"/>
    <w:rsid w:val="005B6AD3"/>
    <w:rsid w:val="005B6E2F"/>
    <w:rsid w:val="005B6E85"/>
    <w:rsid w:val="005B6EB8"/>
    <w:rsid w:val="005B6F31"/>
    <w:rsid w:val="005B70F4"/>
    <w:rsid w:val="005B7108"/>
    <w:rsid w:val="005B7145"/>
    <w:rsid w:val="005B71E2"/>
    <w:rsid w:val="005B7312"/>
    <w:rsid w:val="005B73EF"/>
    <w:rsid w:val="005B7412"/>
    <w:rsid w:val="005B7442"/>
    <w:rsid w:val="005B74FA"/>
    <w:rsid w:val="005B750E"/>
    <w:rsid w:val="005B752E"/>
    <w:rsid w:val="005B76A7"/>
    <w:rsid w:val="005B76DB"/>
    <w:rsid w:val="005B7FAA"/>
    <w:rsid w:val="005C05F7"/>
    <w:rsid w:val="005C09CE"/>
    <w:rsid w:val="005C0A64"/>
    <w:rsid w:val="005C0A91"/>
    <w:rsid w:val="005C0A9C"/>
    <w:rsid w:val="005C0B02"/>
    <w:rsid w:val="005C0B95"/>
    <w:rsid w:val="005C0B97"/>
    <w:rsid w:val="005C0CF7"/>
    <w:rsid w:val="005C0D58"/>
    <w:rsid w:val="005C0DA8"/>
    <w:rsid w:val="005C0FB7"/>
    <w:rsid w:val="005C117B"/>
    <w:rsid w:val="005C11E7"/>
    <w:rsid w:val="005C1309"/>
    <w:rsid w:val="005C141E"/>
    <w:rsid w:val="005C14B5"/>
    <w:rsid w:val="005C1661"/>
    <w:rsid w:val="005C1869"/>
    <w:rsid w:val="005C19BA"/>
    <w:rsid w:val="005C19E7"/>
    <w:rsid w:val="005C1B37"/>
    <w:rsid w:val="005C1B50"/>
    <w:rsid w:val="005C1CA7"/>
    <w:rsid w:val="005C1CE0"/>
    <w:rsid w:val="005C1D6B"/>
    <w:rsid w:val="005C1DCA"/>
    <w:rsid w:val="005C1DE5"/>
    <w:rsid w:val="005C2043"/>
    <w:rsid w:val="005C2118"/>
    <w:rsid w:val="005C215A"/>
    <w:rsid w:val="005C21AE"/>
    <w:rsid w:val="005C2324"/>
    <w:rsid w:val="005C24D1"/>
    <w:rsid w:val="005C2551"/>
    <w:rsid w:val="005C2574"/>
    <w:rsid w:val="005C25F3"/>
    <w:rsid w:val="005C269C"/>
    <w:rsid w:val="005C26D1"/>
    <w:rsid w:val="005C2929"/>
    <w:rsid w:val="005C2969"/>
    <w:rsid w:val="005C29AD"/>
    <w:rsid w:val="005C2A8E"/>
    <w:rsid w:val="005C2C02"/>
    <w:rsid w:val="005C2E92"/>
    <w:rsid w:val="005C2F4A"/>
    <w:rsid w:val="005C2F5B"/>
    <w:rsid w:val="005C31B6"/>
    <w:rsid w:val="005C3201"/>
    <w:rsid w:val="005C326B"/>
    <w:rsid w:val="005C362C"/>
    <w:rsid w:val="005C3708"/>
    <w:rsid w:val="005C3787"/>
    <w:rsid w:val="005C38C7"/>
    <w:rsid w:val="005C392A"/>
    <w:rsid w:val="005C394D"/>
    <w:rsid w:val="005C39EB"/>
    <w:rsid w:val="005C3BB3"/>
    <w:rsid w:val="005C3CD7"/>
    <w:rsid w:val="005C3DAA"/>
    <w:rsid w:val="005C3E96"/>
    <w:rsid w:val="005C3F72"/>
    <w:rsid w:val="005C3FB2"/>
    <w:rsid w:val="005C404F"/>
    <w:rsid w:val="005C40E5"/>
    <w:rsid w:val="005C41D8"/>
    <w:rsid w:val="005C41D9"/>
    <w:rsid w:val="005C42A7"/>
    <w:rsid w:val="005C42B5"/>
    <w:rsid w:val="005C44AA"/>
    <w:rsid w:val="005C4570"/>
    <w:rsid w:val="005C471F"/>
    <w:rsid w:val="005C473A"/>
    <w:rsid w:val="005C480D"/>
    <w:rsid w:val="005C4835"/>
    <w:rsid w:val="005C487E"/>
    <w:rsid w:val="005C48AC"/>
    <w:rsid w:val="005C49B5"/>
    <w:rsid w:val="005C4A8E"/>
    <w:rsid w:val="005C4BE2"/>
    <w:rsid w:val="005C4EAC"/>
    <w:rsid w:val="005C4ED8"/>
    <w:rsid w:val="005C5099"/>
    <w:rsid w:val="005C523B"/>
    <w:rsid w:val="005C55F9"/>
    <w:rsid w:val="005C5611"/>
    <w:rsid w:val="005C59D8"/>
    <w:rsid w:val="005C5B2F"/>
    <w:rsid w:val="005C5BF2"/>
    <w:rsid w:val="005C5BFE"/>
    <w:rsid w:val="005C5C81"/>
    <w:rsid w:val="005C5E17"/>
    <w:rsid w:val="005C5EC7"/>
    <w:rsid w:val="005C5F1B"/>
    <w:rsid w:val="005C602D"/>
    <w:rsid w:val="005C609A"/>
    <w:rsid w:val="005C6286"/>
    <w:rsid w:val="005C63A4"/>
    <w:rsid w:val="005C66D3"/>
    <w:rsid w:val="005C6914"/>
    <w:rsid w:val="005C6A7A"/>
    <w:rsid w:val="005C6C4B"/>
    <w:rsid w:val="005C6CAB"/>
    <w:rsid w:val="005C6CF7"/>
    <w:rsid w:val="005C6E5D"/>
    <w:rsid w:val="005C712C"/>
    <w:rsid w:val="005C717D"/>
    <w:rsid w:val="005C7321"/>
    <w:rsid w:val="005C7433"/>
    <w:rsid w:val="005C7555"/>
    <w:rsid w:val="005C7672"/>
    <w:rsid w:val="005C769A"/>
    <w:rsid w:val="005C7762"/>
    <w:rsid w:val="005C77BD"/>
    <w:rsid w:val="005C7882"/>
    <w:rsid w:val="005C79E3"/>
    <w:rsid w:val="005C7A53"/>
    <w:rsid w:val="005C7C54"/>
    <w:rsid w:val="005C7D60"/>
    <w:rsid w:val="005C7E37"/>
    <w:rsid w:val="005C7F36"/>
    <w:rsid w:val="005C7F4A"/>
    <w:rsid w:val="005C7FD1"/>
    <w:rsid w:val="005D005B"/>
    <w:rsid w:val="005D0163"/>
    <w:rsid w:val="005D016F"/>
    <w:rsid w:val="005D0207"/>
    <w:rsid w:val="005D03DA"/>
    <w:rsid w:val="005D06C9"/>
    <w:rsid w:val="005D0734"/>
    <w:rsid w:val="005D081A"/>
    <w:rsid w:val="005D0895"/>
    <w:rsid w:val="005D0AF2"/>
    <w:rsid w:val="005D0D18"/>
    <w:rsid w:val="005D0DBF"/>
    <w:rsid w:val="005D0E39"/>
    <w:rsid w:val="005D1095"/>
    <w:rsid w:val="005D10B4"/>
    <w:rsid w:val="005D10F3"/>
    <w:rsid w:val="005D10FD"/>
    <w:rsid w:val="005D1189"/>
    <w:rsid w:val="005D11AC"/>
    <w:rsid w:val="005D11DA"/>
    <w:rsid w:val="005D1384"/>
    <w:rsid w:val="005D13D2"/>
    <w:rsid w:val="005D1792"/>
    <w:rsid w:val="005D196B"/>
    <w:rsid w:val="005D1997"/>
    <w:rsid w:val="005D1A47"/>
    <w:rsid w:val="005D1A5B"/>
    <w:rsid w:val="005D1BFA"/>
    <w:rsid w:val="005D1C26"/>
    <w:rsid w:val="005D1C73"/>
    <w:rsid w:val="005D1E5C"/>
    <w:rsid w:val="005D204E"/>
    <w:rsid w:val="005D219D"/>
    <w:rsid w:val="005D22DD"/>
    <w:rsid w:val="005D22FC"/>
    <w:rsid w:val="005D275F"/>
    <w:rsid w:val="005D27A0"/>
    <w:rsid w:val="005D27DF"/>
    <w:rsid w:val="005D2A2E"/>
    <w:rsid w:val="005D2D25"/>
    <w:rsid w:val="005D2D4F"/>
    <w:rsid w:val="005D2E4E"/>
    <w:rsid w:val="005D2F4A"/>
    <w:rsid w:val="005D2F6A"/>
    <w:rsid w:val="005D307B"/>
    <w:rsid w:val="005D317E"/>
    <w:rsid w:val="005D31FF"/>
    <w:rsid w:val="005D331B"/>
    <w:rsid w:val="005D33AB"/>
    <w:rsid w:val="005D3689"/>
    <w:rsid w:val="005D3697"/>
    <w:rsid w:val="005D369A"/>
    <w:rsid w:val="005D36C9"/>
    <w:rsid w:val="005D36F5"/>
    <w:rsid w:val="005D383A"/>
    <w:rsid w:val="005D38C1"/>
    <w:rsid w:val="005D399E"/>
    <w:rsid w:val="005D3C1F"/>
    <w:rsid w:val="005D3D84"/>
    <w:rsid w:val="005D3FC0"/>
    <w:rsid w:val="005D4040"/>
    <w:rsid w:val="005D41F8"/>
    <w:rsid w:val="005D432F"/>
    <w:rsid w:val="005D436C"/>
    <w:rsid w:val="005D43B7"/>
    <w:rsid w:val="005D44A5"/>
    <w:rsid w:val="005D44B8"/>
    <w:rsid w:val="005D4598"/>
    <w:rsid w:val="005D4629"/>
    <w:rsid w:val="005D4630"/>
    <w:rsid w:val="005D4644"/>
    <w:rsid w:val="005D47E2"/>
    <w:rsid w:val="005D4936"/>
    <w:rsid w:val="005D4A6B"/>
    <w:rsid w:val="005D4A7D"/>
    <w:rsid w:val="005D4D6F"/>
    <w:rsid w:val="005D4D73"/>
    <w:rsid w:val="005D5032"/>
    <w:rsid w:val="005D50CE"/>
    <w:rsid w:val="005D55EC"/>
    <w:rsid w:val="005D56C0"/>
    <w:rsid w:val="005D577E"/>
    <w:rsid w:val="005D57E2"/>
    <w:rsid w:val="005D5B25"/>
    <w:rsid w:val="005D5BFF"/>
    <w:rsid w:val="005D616C"/>
    <w:rsid w:val="005D620E"/>
    <w:rsid w:val="005D629D"/>
    <w:rsid w:val="005D6383"/>
    <w:rsid w:val="005D63C5"/>
    <w:rsid w:val="005D64A8"/>
    <w:rsid w:val="005D64B8"/>
    <w:rsid w:val="005D64BC"/>
    <w:rsid w:val="005D6534"/>
    <w:rsid w:val="005D65A8"/>
    <w:rsid w:val="005D65D6"/>
    <w:rsid w:val="005D665A"/>
    <w:rsid w:val="005D6696"/>
    <w:rsid w:val="005D66F3"/>
    <w:rsid w:val="005D68F7"/>
    <w:rsid w:val="005D6952"/>
    <w:rsid w:val="005D6B7F"/>
    <w:rsid w:val="005D6BA4"/>
    <w:rsid w:val="005D6BD6"/>
    <w:rsid w:val="005D6CA1"/>
    <w:rsid w:val="005D6D4F"/>
    <w:rsid w:val="005D6E69"/>
    <w:rsid w:val="005D6F1B"/>
    <w:rsid w:val="005D7117"/>
    <w:rsid w:val="005D7201"/>
    <w:rsid w:val="005D7228"/>
    <w:rsid w:val="005D7333"/>
    <w:rsid w:val="005D73B9"/>
    <w:rsid w:val="005D7832"/>
    <w:rsid w:val="005D7AFD"/>
    <w:rsid w:val="005D7C8D"/>
    <w:rsid w:val="005D7CEE"/>
    <w:rsid w:val="005D7F1D"/>
    <w:rsid w:val="005E0424"/>
    <w:rsid w:val="005E04BC"/>
    <w:rsid w:val="005E04C8"/>
    <w:rsid w:val="005E06FE"/>
    <w:rsid w:val="005E0E1D"/>
    <w:rsid w:val="005E105A"/>
    <w:rsid w:val="005E115A"/>
    <w:rsid w:val="005E1270"/>
    <w:rsid w:val="005E12A7"/>
    <w:rsid w:val="005E12BE"/>
    <w:rsid w:val="005E1447"/>
    <w:rsid w:val="005E14F0"/>
    <w:rsid w:val="005E15A1"/>
    <w:rsid w:val="005E1620"/>
    <w:rsid w:val="005E16CA"/>
    <w:rsid w:val="005E1734"/>
    <w:rsid w:val="005E1942"/>
    <w:rsid w:val="005E1F98"/>
    <w:rsid w:val="005E1F9E"/>
    <w:rsid w:val="005E2272"/>
    <w:rsid w:val="005E29B6"/>
    <w:rsid w:val="005E2AFC"/>
    <w:rsid w:val="005E2D4D"/>
    <w:rsid w:val="005E2F87"/>
    <w:rsid w:val="005E2FA2"/>
    <w:rsid w:val="005E3247"/>
    <w:rsid w:val="005E3302"/>
    <w:rsid w:val="005E3584"/>
    <w:rsid w:val="005E3599"/>
    <w:rsid w:val="005E35A7"/>
    <w:rsid w:val="005E36F0"/>
    <w:rsid w:val="005E3750"/>
    <w:rsid w:val="005E378D"/>
    <w:rsid w:val="005E37BF"/>
    <w:rsid w:val="005E3A37"/>
    <w:rsid w:val="005E3B5D"/>
    <w:rsid w:val="005E3C13"/>
    <w:rsid w:val="005E3CB1"/>
    <w:rsid w:val="005E3E99"/>
    <w:rsid w:val="005E3EA9"/>
    <w:rsid w:val="005E3F4E"/>
    <w:rsid w:val="005E426B"/>
    <w:rsid w:val="005E4384"/>
    <w:rsid w:val="005E43C2"/>
    <w:rsid w:val="005E4455"/>
    <w:rsid w:val="005E44E1"/>
    <w:rsid w:val="005E45EF"/>
    <w:rsid w:val="005E48FC"/>
    <w:rsid w:val="005E4ADB"/>
    <w:rsid w:val="005E4B75"/>
    <w:rsid w:val="005E4C44"/>
    <w:rsid w:val="005E4DAA"/>
    <w:rsid w:val="005E4E11"/>
    <w:rsid w:val="005E4E2D"/>
    <w:rsid w:val="005E5047"/>
    <w:rsid w:val="005E51A6"/>
    <w:rsid w:val="005E5474"/>
    <w:rsid w:val="005E55CE"/>
    <w:rsid w:val="005E5741"/>
    <w:rsid w:val="005E5756"/>
    <w:rsid w:val="005E5792"/>
    <w:rsid w:val="005E595E"/>
    <w:rsid w:val="005E5989"/>
    <w:rsid w:val="005E5B88"/>
    <w:rsid w:val="005E5BA2"/>
    <w:rsid w:val="005E5C03"/>
    <w:rsid w:val="005E5C5C"/>
    <w:rsid w:val="005E5C6F"/>
    <w:rsid w:val="005E5D0C"/>
    <w:rsid w:val="005E5D0F"/>
    <w:rsid w:val="005E5F90"/>
    <w:rsid w:val="005E60F9"/>
    <w:rsid w:val="005E611D"/>
    <w:rsid w:val="005E6151"/>
    <w:rsid w:val="005E6167"/>
    <w:rsid w:val="005E61C4"/>
    <w:rsid w:val="005E633A"/>
    <w:rsid w:val="005E637B"/>
    <w:rsid w:val="005E64A7"/>
    <w:rsid w:val="005E64AD"/>
    <w:rsid w:val="005E64F3"/>
    <w:rsid w:val="005E65E6"/>
    <w:rsid w:val="005E6775"/>
    <w:rsid w:val="005E6ACA"/>
    <w:rsid w:val="005E6B8C"/>
    <w:rsid w:val="005E6BB4"/>
    <w:rsid w:val="005E6BFB"/>
    <w:rsid w:val="005E6DE8"/>
    <w:rsid w:val="005E6EB0"/>
    <w:rsid w:val="005E6F68"/>
    <w:rsid w:val="005E747E"/>
    <w:rsid w:val="005E74C7"/>
    <w:rsid w:val="005E7646"/>
    <w:rsid w:val="005E7A78"/>
    <w:rsid w:val="005E7AA3"/>
    <w:rsid w:val="005E7AFE"/>
    <w:rsid w:val="005E7BB0"/>
    <w:rsid w:val="005E7BB1"/>
    <w:rsid w:val="005E7C1D"/>
    <w:rsid w:val="005E7C6A"/>
    <w:rsid w:val="005E7D41"/>
    <w:rsid w:val="005E7D63"/>
    <w:rsid w:val="005E7E6B"/>
    <w:rsid w:val="005E7F56"/>
    <w:rsid w:val="005F00A1"/>
    <w:rsid w:val="005F01AD"/>
    <w:rsid w:val="005F0231"/>
    <w:rsid w:val="005F025E"/>
    <w:rsid w:val="005F053D"/>
    <w:rsid w:val="005F0595"/>
    <w:rsid w:val="005F0883"/>
    <w:rsid w:val="005F090E"/>
    <w:rsid w:val="005F09DA"/>
    <w:rsid w:val="005F0BBA"/>
    <w:rsid w:val="005F0D70"/>
    <w:rsid w:val="005F0EBD"/>
    <w:rsid w:val="005F0FF4"/>
    <w:rsid w:val="005F0FFA"/>
    <w:rsid w:val="005F1005"/>
    <w:rsid w:val="005F1120"/>
    <w:rsid w:val="005F123E"/>
    <w:rsid w:val="005F16B2"/>
    <w:rsid w:val="005F1840"/>
    <w:rsid w:val="005F188B"/>
    <w:rsid w:val="005F1896"/>
    <w:rsid w:val="005F1BEC"/>
    <w:rsid w:val="005F1C55"/>
    <w:rsid w:val="005F1CA0"/>
    <w:rsid w:val="005F1DA9"/>
    <w:rsid w:val="005F1E36"/>
    <w:rsid w:val="005F1EDD"/>
    <w:rsid w:val="005F2001"/>
    <w:rsid w:val="005F20FE"/>
    <w:rsid w:val="005F2142"/>
    <w:rsid w:val="005F22EE"/>
    <w:rsid w:val="005F264B"/>
    <w:rsid w:val="005F2999"/>
    <w:rsid w:val="005F29FB"/>
    <w:rsid w:val="005F2A55"/>
    <w:rsid w:val="005F2AE4"/>
    <w:rsid w:val="005F2B1B"/>
    <w:rsid w:val="005F2B95"/>
    <w:rsid w:val="005F2C33"/>
    <w:rsid w:val="005F2D82"/>
    <w:rsid w:val="005F2DD2"/>
    <w:rsid w:val="005F2ED1"/>
    <w:rsid w:val="005F300C"/>
    <w:rsid w:val="005F300E"/>
    <w:rsid w:val="005F30E8"/>
    <w:rsid w:val="005F310F"/>
    <w:rsid w:val="005F34A6"/>
    <w:rsid w:val="005F3551"/>
    <w:rsid w:val="005F3607"/>
    <w:rsid w:val="005F3610"/>
    <w:rsid w:val="005F3922"/>
    <w:rsid w:val="005F39FA"/>
    <w:rsid w:val="005F3A60"/>
    <w:rsid w:val="005F3AFE"/>
    <w:rsid w:val="005F3CBF"/>
    <w:rsid w:val="005F3DE8"/>
    <w:rsid w:val="005F40AD"/>
    <w:rsid w:val="005F40B7"/>
    <w:rsid w:val="005F41A0"/>
    <w:rsid w:val="005F442C"/>
    <w:rsid w:val="005F47FE"/>
    <w:rsid w:val="005F4800"/>
    <w:rsid w:val="005F4817"/>
    <w:rsid w:val="005F490A"/>
    <w:rsid w:val="005F4B1E"/>
    <w:rsid w:val="005F4B3B"/>
    <w:rsid w:val="005F4D5C"/>
    <w:rsid w:val="005F4D72"/>
    <w:rsid w:val="005F4E78"/>
    <w:rsid w:val="005F4E8B"/>
    <w:rsid w:val="005F4EFA"/>
    <w:rsid w:val="005F50EB"/>
    <w:rsid w:val="005F524A"/>
    <w:rsid w:val="005F53A5"/>
    <w:rsid w:val="005F53FC"/>
    <w:rsid w:val="005F550D"/>
    <w:rsid w:val="005F55CF"/>
    <w:rsid w:val="005F5657"/>
    <w:rsid w:val="005F5739"/>
    <w:rsid w:val="005F57C0"/>
    <w:rsid w:val="005F5AAA"/>
    <w:rsid w:val="005F5BA4"/>
    <w:rsid w:val="005F5E2F"/>
    <w:rsid w:val="005F5E7F"/>
    <w:rsid w:val="005F5FE1"/>
    <w:rsid w:val="005F600A"/>
    <w:rsid w:val="005F6060"/>
    <w:rsid w:val="005F60AB"/>
    <w:rsid w:val="005F62F6"/>
    <w:rsid w:val="005F6387"/>
    <w:rsid w:val="005F63FB"/>
    <w:rsid w:val="005F6445"/>
    <w:rsid w:val="005F6554"/>
    <w:rsid w:val="005F65AE"/>
    <w:rsid w:val="005F6A95"/>
    <w:rsid w:val="005F6BD5"/>
    <w:rsid w:val="005F6C24"/>
    <w:rsid w:val="005F6C55"/>
    <w:rsid w:val="005F6D2F"/>
    <w:rsid w:val="005F6E80"/>
    <w:rsid w:val="005F6F9F"/>
    <w:rsid w:val="005F7008"/>
    <w:rsid w:val="005F702A"/>
    <w:rsid w:val="005F71B0"/>
    <w:rsid w:val="005F72BE"/>
    <w:rsid w:val="005F731D"/>
    <w:rsid w:val="005F73C7"/>
    <w:rsid w:val="005F74B2"/>
    <w:rsid w:val="005F7670"/>
    <w:rsid w:val="005F7877"/>
    <w:rsid w:val="005F793A"/>
    <w:rsid w:val="005F7A4D"/>
    <w:rsid w:val="005F7A9A"/>
    <w:rsid w:val="005F7B86"/>
    <w:rsid w:val="005F7BAB"/>
    <w:rsid w:val="005F7C2B"/>
    <w:rsid w:val="005F7EBF"/>
    <w:rsid w:val="005F7F82"/>
    <w:rsid w:val="006000C8"/>
    <w:rsid w:val="00600225"/>
    <w:rsid w:val="0060025C"/>
    <w:rsid w:val="00600413"/>
    <w:rsid w:val="00600507"/>
    <w:rsid w:val="0060057F"/>
    <w:rsid w:val="006006B4"/>
    <w:rsid w:val="0060079F"/>
    <w:rsid w:val="006007B5"/>
    <w:rsid w:val="006009EB"/>
    <w:rsid w:val="00600A4A"/>
    <w:rsid w:val="00600BC6"/>
    <w:rsid w:val="00600C54"/>
    <w:rsid w:val="00600DB8"/>
    <w:rsid w:val="00600E67"/>
    <w:rsid w:val="00600E94"/>
    <w:rsid w:val="00600FCE"/>
    <w:rsid w:val="00600FF4"/>
    <w:rsid w:val="00601232"/>
    <w:rsid w:val="006014A5"/>
    <w:rsid w:val="00601619"/>
    <w:rsid w:val="0060179D"/>
    <w:rsid w:val="006019DD"/>
    <w:rsid w:val="006019E1"/>
    <w:rsid w:val="00601A4F"/>
    <w:rsid w:val="00601A5A"/>
    <w:rsid w:val="00601C73"/>
    <w:rsid w:val="00601C86"/>
    <w:rsid w:val="00601D42"/>
    <w:rsid w:val="00601F73"/>
    <w:rsid w:val="00601F92"/>
    <w:rsid w:val="00601FA1"/>
    <w:rsid w:val="00601FD4"/>
    <w:rsid w:val="006023DE"/>
    <w:rsid w:val="006026B3"/>
    <w:rsid w:val="00602862"/>
    <w:rsid w:val="006029D9"/>
    <w:rsid w:val="00602AC3"/>
    <w:rsid w:val="00602AE5"/>
    <w:rsid w:val="00602B05"/>
    <w:rsid w:val="00602D6B"/>
    <w:rsid w:val="00602D92"/>
    <w:rsid w:val="00602DF6"/>
    <w:rsid w:val="00603046"/>
    <w:rsid w:val="006030D0"/>
    <w:rsid w:val="006030E3"/>
    <w:rsid w:val="00603145"/>
    <w:rsid w:val="00603322"/>
    <w:rsid w:val="006033B3"/>
    <w:rsid w:val="00603401"/>
    <w:rsid w:val="006034A9"/>
    <w:rsid w:val="00603644"/>
    <w:rsid w:val="006037F2"/>
    <w:rsid w:val="0060381F"/>
    <w:rsid w:val="00603A14"/>
    <w:rsid w:val="00603B80"/>
    <w:rsid w:val="00603CE1"/>
    <w:rsid w:val="00603FF3"/>
    <w:rsid w:val="00604175"/>
    <w:rsid w:val="006041E5"/>
    <w:rsid w:val="00604252"/>
    <w:rsid w:val="00604403"/>
    <w:rsid w:val="0060446B"/>
    <w:rsid w:val="00604746"/>
    <w:rsid w:val="0060485F"/>
    <w:rsid w:val="0060488D"/>
    <w:rsid w:val="00604B0E"/>
    <w:rsid w:val="00604BDA"/>
    <w:rsid w:val="00604C00"/>
    <w:rsid w:val="00604CAA"/>
    <w:rsid w:val="00604DB1"/>
    <w:rsid w:val="006051FB"/>
    <w:rsid w:val="006052D8"/>
    <w:rsid w:val="00605431"/>
    <w:rsid w:val="0060553C"/>
    <w:rsid w:val="006056A4"/>
    <w:rsid w:val="00605732"/>
    <w:rsid w:val="006058EE"/>
    <w:rsid w:val="006058FC"/>
    <w:rsid w:val="00605934"/>
    <w:rsid w:val="00605B76"/>
    <w:rsid w:val="00605B94"/>
    <w:rsid w:val="00605C85"/>
    <w:rsid w:val="00605CE5"/>
    <w:rsid w:val="00605F71"/>
    <w:rsid w:val="00605FD1"/>
    <w:rsid w:val="006061D0"/>
    <w:rsid w:val="00606435"/>
    <w:rsid w:val="00606604"/>
    <w:rsid w:val="00606608"/>
    <w:rsid w:val="00606684"/>
    <w:rsid w:val="006067B6"/>
    <w:rsid w:val="00606A80"/>
    <w:rsid w:val="00606B8E"/>
    <w:rsid w:val="00606D12"/>
    <w:rsid w:val="00607093"/>
    <w:rsid w:val="0060709B"/>
    <w:rsid w:val="00607238"/>
    <w:rsid w:val="00607325"/>
    <w:rsid w:val="006073AB"/>
    <w:rsid w:val="006074CC"/>
    <w:rsid w:val="00607578"/>
    <w:rsid w:val="00607597"/>
    <w:rsid w:val="006075DF"/>
    <w:rsid w:val="006075EC"/>
    <w:rsid w:val="0060763B"/>
    <w:rsid w:val="0060765F"/>
    <w:rsid w:val="0060770F"/>
    <w:rsid w:val="0060774F"/>
    <w:rsid w:val="00607872"/>
    <w:rsid w:val="0060795A"/>
    <w:rsid w:val="00607B17"/>
    <w:rsid w:val="00607B96"/>
    <w:rsid w:val="00607BE4"/>
    <w:rsid w:val="00607D31"/>
    <w:rsid w:val="00607D66"/>
    <w:rsid w:val="006101F2"/>
    <w:rsid w:val="006104D6"/>
    <w:rsid w:val="0061061E"/>
    <w:rsid w:val="00610B8B"/>
    <w:rsid w:val="00610BA6"/>
    <w:rsid w:val="00610D93"/>
    <w:rsid w:val="00610ED3"/>
    <w:rsid w:val="00610FEB"/>
    <w:rsid w:val="00611003"/>
    <w:rsid w:val="0061109E"/>
    <w:rsid w:val="006110ED"/>
    <w:rsid w:val="00611203"/>
    <w:rsid w:val="0061132D"/>
    <w:rsid w:val="00611423"/>
    <w:rsid w:val="006116EE"/>
    <w:rsid w:val="00611829"/>
    <w:rsid w:val="00611841"/>
    <w:rsid w:val="00611B06"/>
    <w:rsid w:val="00611C6A"/>
    <w:rsid w:val="00611C81"/>
    <w:rsid w:val="00611D0B"/>
    <w:rsid w:val="0061216E"/>
    <w:rsid w:val="0061217E"/>
    <w:rsid w:val="006123FD"/>
    <w:rsid w:val="0061243F"/>
    <w:rsid w:val="006124E0"/>
    <w:rsid w:val="0061252A"/>
    <w:rsid w:val="00612769"/>
    <w:rsid w:val="00612881"/>
    <w:rsid w:val="00612DFE"/>
    <w:rsid w:val="00613236"/>
    <w:rsid w:val="00613663"/>
    <w:rsid w:val="0061368B"/>
    <w:rsid w:val="006136DF"/>
    <w:rsid w:val="00613B12"/>
    <w:rsid w:val="00613ECA"/>
    <w:rsid w:val="00614302"/>
    <w:rsid w:val="00614361"/>
    <w:rsid w:val="006144CB"/>
    <w:rsid w:val="006145AE"/>
    <w:rsid w:val="006147D4"/>
    <w:rsid w:val="00614802"/>
    <w:rsid w:val="0061480F"/>
    <w:rsid w:val="00614845"/>
    <w:rsid w:val="0061486F"/>
    <w:rsid w:val="0061490C"/>
    <w:rsid w:val="006149EF"/>
    <w:rsid w:val="006149F4"/>
    <w:rsid w:val="00614B00"/>
    <w:rsid w:val="00614B22"/>
    <w:rsid w:val="00614CA3"/>
    <w:rsid w:val="00614D93"/>
    <w:rsid w:val="00614D94"/>
    <w:rsid w:val="00614F38"/>
    <w:rsid w:val="00614F55"/>
    <w:rsid w:val="00614F61"/>
    <w:rsid w:val="00614F92"/>
    <w:rsid w:val="00615065"/>
    <w:rsid w:val="0061533B"/>
    <w:rsid w:val="00615414"/>
    <w:rsid w:val="006154EC"/>
    <w:rsid w:val="0061559C"/>
    <w:rsid w:val="006155E4"/>
    <w:rsid w:val="006156D2"/>
    <w:rsid w:val="006158F7"/>
    <w:rsid w:val="006159D9"/>
    <w:rsid w:val="00615CFE"/>
    <w:rsid w:val="00615E1B"/>
    <w:rsid w:val="00615FDD"/>
    <w:rsid w:val="00615FE0"/>
    <w:rsid w:val="00616083"/>
    <w:rsid w:val="006160A3"/>
    <w:rsid w:val="00616566"/>
    <w:rsid w:val="00616568"/>
    <w:rsid w:val="0061662F"/>
    <w:rsid w:val="00616649"/>
    <w:rsid w:val="006166A2"/>
    <w:rsid w:val="0061689C"/>
    <w:rsid w:val="00616998"/>
    <w:rsid w:val="00616B18"/>
    <w:rsid w:val="00616D2C"/>
    <w:rsid w:val="00616F27"/>
    <w:rsid w:val="00616FBB"/>
    <w:rsid w:val="00616FFD"/>
    <w:rsid w:val="006170B2"/>
    <w:rsid w:val="00617181"/>
    <w:rsid w:val="00617361"/>
    <w:rsid w:val="0061752E"/>
    <w:rsid w:val="00617750"/>
    <w:rsid w:val="00617847"/>
    <w:rsid w:val="006178B6"/>
    <w:rsid w:val="006178D8"/>
    <w:rsid w:val="00617923"/>
    <w:rsid w:val="00617AA4"/>
    <w:rsid w:val="00617C69"/>
    <w:rsid w:val="00617CEA"/>
    <w:rsid w:val="00617D14"/>
    <w:rsid w:val="00617E2C"/>
    <w:rsid w:val="00617FCC"/>
    <w:rsid w:val="00620067"/>
    <w:rsid w:val="006200FA"/>
    <w:rsid w:val="00620195"/>
    <w:rsid w:val="00620293"/>
    <w:rsid w:val="006203D2"/>
    <w:rsid w:val="006204FB"/>
    <w:rsid w:val="006207F6"/>
    <w:rsid w:val="00620896"/>
    <w:rsid w:val="0062092F"/>
    <w:rsid w:val="006209A2"/>
    <w:rsid w:val="00620DD1"/>
    <w:rsid w:val="00620F72"/>
    <w:rsid w:val="00621030"/>
    <w:rsid w:val="00621174"/>
    <w:rsid w:val="0062130B"/>
    <w:rsid w:val="0062159D"/>
    <w:rsid w:val="0062159F"/>
    <w:rsid w:val="00621939"/>
    <w:rsid w:val="0062197B"/>
    <w:rsid w:val="00621B8B"/>
    <w:rsid w:val="00621E18"/>
    <w:rsid w:val="00621EC3"/>
    <w:rsid w:val="00621F47"/>
    <w:rsid w:val="00622024"/>
    <w:rsid w:val="00622069"/>
    <w:rsid w:val="006220F3"/>
    <w:rsid w:val="00622410"/>
    <w:rsid w:val="00622414"/>
    <w:rsid w:val="0062244C"/>
    <w:rsid w:val="006224EE"/>
    <w:rsid w:val="0062278F"/>
    <w:rsid w:val="006227BB"/>
    <w:rsid w:val="00622AF9"/>
    <w:rsid w:val="00622B2A"/>
    <w:rsid w:val="00622D40"/>
    <w:rsid w:val="00622DD7"/>
    <w:rsid w:val="00622F6A"/>
    <w:rsid w:val="00622FAC"/>
    <w:rsid w:val="00622FE1"/>
    <w:rsid w:val="00622FFB"/>
    <w:rsid w:val="00623067"/>
    <w:rsid w:val="00623217"/>
    <w:rsid w:val="0062323B"/>
    <w:rsid w:val="00623281"/>
    <w:rsid w:val="006234A4"/>
    <w:rsid w:val="00623603"/>
    <w:rsid w:val="00623605"/>
    <w:rsid w:val="00623625"/>
    <w:rsid w:val="00623678"/>
    <w:rsid w:val="00623717"/>
    <w:rsid w:val="0062381D"/>
    <w:rsid w:val="00623A3B"/>
    <w:rsid w:val="00623B2B"/>
    <w:rsid w:val="00623DCA"/>
    <w:rsid w:val="00623F22"/>
    <w:rsid w:val="00624026"/>
    <w:rsid w:val="00624091"/>
    <w:rsid w:val="00624143"/>
    <w:rsid w:val="0062442A"/>
    <w:rsid w:val="006248B9"/>
    <w:rsid w:val="006249AD"/>
    <w:rsid w:val="00624A64"/>
    <w:rsid w:val="00624B84"/>
    <w:rsid w:val="00624C63"/>
    <w:rsid w:val="00624EA0"/>
    <w:rsid w:val="00625259"/>
    <w:rsid w:val="0062535F"/>
    <w:rsid w:val="0062539A"/>
    <w:rsid w:val="00625733"/>
    <w:rsid w:val="00625860"/>
    <w:rsid w:val="00625889"/>
    <w:rsid w:val="0062595A"/>
    <w:rsid w:val="00625960"/>
    <w:rsid w:val="00625A63"/>
    <w:rsid w:val="00625B48"/>
    <w:rsid w:val="00625C97"/>
    <w:rsid w:val="00625C9A"/>
    <w:rsid w:val="00625D7F"/>
    <w:rsid w:val="00626125"/>
    <w:rsid w:val="0062613A"/>
    <w:rsid w:val="006262A5"/>
    <w:rsid w:val="006262CA"/>
    <w:rsid w:val="00626320"/>
    <w:rsid w:val="00626356"/>
    <w:rsid w:val="00626545"/>
    <w:rsid w:val="0062678A"/>
    <w:rsid w:val="006267EE"/>
    <w:rsid w:val="006268AB"/>
    <w:rsid w:val="00626AA5"/>
    <w:rsid w:val="00626B64"/>
    <w:rsid w:val="00626B8F"/>
    <w:rsid w:val="00626C91"/>
    <w:rsid w:val="00626CF9"/>
    <w:rsid w:val="00626E63"/>
    <w:rsid w:val="0062705E"/>
    <w:rsid w:val="006272E6"/>
    <w:rsid w:val="006272FF"/>
    <w:rsid w:val="006273C9"/>
    <w:rsid w:val="0062756C"/>
    <w:rsid w:val="006275E4"/>
    <w:rsid w:val="00627960"/>
    <w:rsid w:val="006279B9"/>
    <w:rsid w:val="00627AA0"/>
    <w:rsid w:val="00627BDB"/>
    <w:rsid w:val="00627C88"/>
    <w:rsid w:val="00627D1F"/>
    <w:rsid w:val="0063012D"/>
    <w:rsid w:val="006301CA"/>
    <w:rsid w:val="00630214"/>
    <w:rsid w:val="0063023E"/>
    <w:rsid w:val="006302D7"/>
    <w:rsid w:val="00630446"/>
    <w:rsid w:val="006305E7"/>
    <w:rsid w:val="00630635"/>
    <w:rsid w:val="0063065F"/>
    <w:rsid w:val="0063068D"/>
    <w:rsid w:val="0063080E"/>
    <w:rsid w:val="00630990"/>
    <w:rsid w:val="006309AA"/>
    <w:rsid w:val="006309DE"/>
    <w:rsid w:val="00630A25"/>
    <w:rsid w:val="00630C87"/>
    <w:rsid w:val="00630CE6"/>
    <w:rsid w:val="00630E88"/>
    <w:rsid w:val="00630F11"/>
    <w:rsid w:val="00630F2A"/>
    <w:rsid w:val="00630FAD"/>
    <w:rsid w:val="0063113A"/>
    <w:rsid w:val="00631203"/>
    <w:rsid w:val="00631216"/>
    <w:rsid w:val="00631372"/>
    <w:rsid w:val="006314E1"/>
    <w:rsid w:val="006316B3"/>
    <w:rsid w:val="00631BA0"/>
    <w:rsid w:val="00631D0A"/>
    <w:rsid w:val="00631EE4"/>
    <w:rsid w:val="00632040"/>
    <w:rsid w:val="006320E0"/>
    <w:rsid w:val="00632193"/>
    <w:rsid w:val="006322B0"/>
    <w:rsid w:val="006322E7"/>
    <w:rsid w:val="0063232F"/>
    <w:rsid w:val="006324B6"/>
    <w:rsid w:val="006325E1"/>
    <w:rsid w:val="00632800"/>
    <w:rsid w:val="00632A31"/>
    <w:rsid w:val="00632B37"/>
    <w:rsid w:val="00632D38"/>
    <w:rsid w:val="00632E15"/>
    <w:rsid w:val="00632EBC"/>
    <w:rsid w:val="00632F2E"/>
    <w:rsid w:val="006331F4"/>
    <w:rsid w:val="00633273"/>
    <w:rsid w:val="00633416"/>
    <w:rsid w:val="006334A3"/>
    <w:rsid w:val="006334DF"/>
    <w:rsid w:val="006335B5"/>
    <w:rsid w:val="0063391A"/>
    <w:rsid w:val="006339FF"/>
    <w:rsid w:val="00633A85"/>
    <w:rsid w:val="00633B39"/>
    <w:rsid w:val="00633CC5"/>
    <w:rsid w:val="00633CDA"/>
    <w:rsid w:val="00633E01"/>
    <w:rsid w:val="00633E7E"/>
    <w:rsid w:val="00634125"/>
    <w:rsid w:val="00634133"/>
    <w:rsid w:val="00634199"/>
    <w:rsid w:val="0063429F"/>
    <w:rsid w:val="006342D4"/>
    <w:rsid w:val="006343CC"/>
    <w:rsid w:val="00634429"/>
    <w:rsid w:val="0063443F"/>
    <w:rsid w:val="00634489"/>
    <w:rsid w:val="006344A1"/>
    <w:rsid w:val="006345C1"/>
    <w:rsid w:val="00634723"/>
    <w:rsid w:val="00634785"/>
    <w:rsid w:val="00634862"/>
    <w:rsid w:val="006348EA"/>
    <w:rsid w:val="00634AEF"/>
    <w:rsid w:val="00634CB8"/>
    <w:rsid w:val="00634CCB"/>
    <w:rsid w:val="00634DAC"/>
    <w:rsid w:val="0063512C"/>
    <w:rsid w:val="00635153"/>
    <w:rsid w:val="00635167"/>
    <w:rsid w:val="00635170"/>
    <w:rsid w:val="00635534"/>
    <w:rsid w:val="00635606"/>
    <w:rsid w:val="0063568A"/>
    <w:rsid w:val="00635765"/>
    <w:rsid w:val="00635947"/>
    <w:rsid w:val="00635ACB"/>
    <w:rsid w:val="00635BFF"/>
    <w:rsid w:val="00635D3B"/>
    <w:rsid w:val="00635DF7"/>
    <w:rsid w:val="00635E01"/>
    <w:rsid w:val="00635E7E"/>
    <w:rsid w:val="00635EAD"/>
    <w:rsid w:val="00635F68"/>
    <w:rsid w:val="00635F6D"/>
    <w:rsid w:val="0063600B"/>
    <w:rsid w:val="00636158"/>
    <w:rsid w:val="006362C2"/>
    <w:rsid w:val="0063630E"/>
    <w:rsid w:val="006363FE"/>
    <w:rsid w:val="006366AB"/>
    <w:rsid w:val="0063684F"/>
    <w:rsid w:val="006368A9"/>
    <w:rsid w:val="006368EA"/>
    <w:rsid w:val="00636988"/>
    <w:rsid w:val="006369C2"/>
    <w:rsid w:val="00636B7F"/>
    <w:rsid w:val="00636C81"/>
    <w:rsid w:val="00636E08"/>
    <w:rsid w:val="00636E77"/>
    <w:rsid w:val="00636E7F"/>
    <w:rsid w:val="006371B6"/>
    <w:rsid w:val="0063723F"/>
    <w:rsid w:val="006372FB"/>
    <w:rsid w:val="00637504"/>
    <w:rsid w:val="00637686"/>
    <w:rsid w:val="006376BC"/>
    <w:rsid w:val="00637884"/>
    <w:rsid w:val="0063796C"/>
    <w:rsid w:val="00637A32"/>
    <w:rsid w:val="00637AE4"/>
    <w:rsid w:val="00637D1C"/>
    <w:rsid w:val="00637FC3"/>
    <w:rsid w:val="0064040D"/>
    <w:rsid w:val="006404BB"/>
    <w:rsid w:val="00640623"/>
    <w:rsid w:val="00640794"/>
    <w:rsid w:val="00640B98"/>
    <w:rsid w:val="00640DAF"/>
    <w:rsid w:val="00640E7C"/>
    <w:rsid w:val="00640EC4"/>
    <w:rsid w:val="00640F0F"/>
    <w:rsid w:val="0064106E"/>
    <w:rsid w:val="0064109B"/>
    <w:rsid w:val="00641314"/>
    <w:rsid w:val="00641325"/>
    <w:rsid w:val="0064147A"/>
    <w:rsid w:val="006414FF"/>
    <w:rsid w:val="006415D1"/>
    <w:rsid w:val="00641721"/>
    <w:rsid w:val="006417E0"/>
    <w:rsid w:val="00641820"/>
    <w:rsid w:val="00641956"/>
    <w:rsid w:val="00641A64"/>
    <w:rsid w:val="00641C84"/>
    <w:rsid w:val="00641D33"/>
    <w:rsid w:val="006420A4"/>
    <w:rsid w:val="0064228E"/>
    <w:rsid w:val="00642334"/>
    <w:rsid w:val="00642574"/>
    <w:rsid w:val="006429E4"/>
    <w:rsid w:val="006429FD"/>
    <w:rsid w:val="00642DD8"/>
    <w:rsid w:val="00642E8A"/>
    <w:rsid w:val="00643031"/>
    <w:rsid w:val="00643219"/>
    <w:rsid w:val="006432DE"/>
    <w:rsid w:val="006433A1"/>
    <w:rsid w:val="006433DE"/>
    <w:rsid w:val="00643449"/>
    <w:rsid w:val="00643582"/>
    <w:rsid w:val="006436C6"/>
    <w:rsid w:val="00643745"/>
    <w:rsid w:val="00643C09"/>
    <w:rsid w:val="00643EC4"/>
    <w:rsid w:val="00643F8F"/>
    <w:rsid w:val="0064410E"/>
    <w:rsid w:val="0064413A"/>
    <w:rsid w:val="006443E3"/>
    <w:rsid w:val="0064456D"/>
    <w:rsid w:val="006445D8"/>
    <w:rsid w:val="00644651"/>
    <w:rsid w:val="0064469C"/>
    <w:rsid w:val="00644BBE"/>
    <w:rsid w:val="00644BC6"/>
    <w:rsid w:val="00644CB5"/>
    <w:rsid w:val="00644CF3"/>
    <w:rsid w:val="00644D6F"/>
    <w:rsid w:val="00644E91"/>
    <w:rsid w:val="006450D2"/>
    <w:rsid w:val="0064533D"/>
    <w:rsid w:val="006453CD"/>
    <w:rsid w:val="0064542C"/>
    <w:rsid w:val="0064544D"/>
    <w:rsid w:val="006455B2"/>
    <w:rsid w:val="0064589C"/>
    <w:rsid w:val="00645B2E"/>
    <w:rsid w:val="00645B73"/>
    <w:rsid w:val="00645B88"/>
    <w:rsid w:val="00645B9E"/>
    <w:rsid w:val="00645C8B"/>
    <w:rsid w:val="00645CC3"/>
    <w:rsid w:val="00645D02"/>
    <w:rsid w:val="00645E72"/>
    <w:rsid w:val="00645F3F"/>
    <w:rsid w:val="0064625B"/>
    <w:rsid w:val="0064628B"/>
    <w:rsid w:val="00646296"/>
    <w:rsid w:val="006462C6"/>
    <w:rsid w:val="00646324"/>
    <w:rsid w:val="006465BC"/>
    <w:rsid w:val="006465F7"/>
    <w:rsid w:val="006467ED"/>
    <w:rsid w:val="00646819"/>
    <w:rsid w:val="00646835"/>
    <w:rsid w:val="00646848"/>
    <w:rsid w:val="006468B7"/>
    <w:rsid w:val="00646931"/>
    <w:rsid w:val="006469EC"/>
    <w:rsid w:val="00646A4C"/>
    <w:rsid w:val="00646DC4"/>
    <w:rsid w:val="00646DE2"/>
    <w:rsid w:val="00647028"/>
    <w:rsid w:val="00647468"/>
    <w:rsid w:val="00647500"/>
    <w:rsid w:val="0064765C"/>
    <w:rsid w:val="006476DC"/>
    <w:rsid w:val="006478D3"/>
    <w:rsid w:val="00647B53"/>
    <w:rsid w:val="00647C32"/>
    <w:rsid w:val="006500AC"/>
    <w:rsid w:val="00650142"/>
    <w:rsid w:val="0065040D"/>
    <w:rsid w:val="0065076F"/>
    <w:rsid w:val="00650998"/>
    <w:rsid w:val="00650A30"/>
    <w:rsid w:val="00650A76"/>
    <w:rsid w:val="00650CA4"/>
    <w:rsid w:val="006511C5"/>
    <w:rsid w:val="006511D1"/>
    <w:rsid w:val="0065177B"/>
    <w:rsid w:val="00651980"/>
    <w:rsid w:val="00651A51"/>
    <w:rsid w:val="00651BD4"/>
    <w:rsid w:val="00651DB7"/>
    <w:rsid w:val="00652029"/>
    <w:rsid w:val="0065215C"/>
    <w:rsid w:val="006521BE"/>
    <w:rsid w:val="00652201"/>
    <w:rsid w:val="0065239E"/>
    <w:rsid w:val="006523BB"/>
    <w:rsid w:val="0065247B"/>
    <w:rsid w:val="006525C9"/>
    <w:rsid w:val="0065269B"/>
    <w:rsid w:val="006526D2"/>
    <w:rsid w:val="006528FD"/>
    <w:rsid w:val="0065293A"/>
    <w:rsid w:val="00652CD9"/>
    <w:rsid w:val="00652DC5"/>
    <w:rsid w:val="00652DD2"/>
    <w:rsid w:val="00652E3E"/>
    <w:rsid w:val="00653314"/>
    <w:rsid w:val="006534FA"/>
    <w:rsid w:val="00653592"/>
    <w:rsid w:val="006535A3"/>
    <w:rsid w:val="006535C5"/>
    <w:rsid w:val="006537C5"/>
    <w:rsid w:val="00653C93"/>
    <w:rsid w:val="00653D00"/>
    <w:rsid w:val="00653D4D"/>
    <w:rsid w:val="00653E9C"/>
    <w:rsid w:val="00654047"/>
    <w:rsid w:val="0065408E"/>
    <w:rsid w:val="00654198"/>
    <w:rsid w:val="0065419E"/>
    <w:rsid w:val="006541A6"/>
    <w:rsid w:val="00654598"/>
    <w:rsid w:val="00654743"/>
    <w:rsid w:val="00654762"/>
    <w:rsid w:val="0065485F"/>
    <w:rsid w:val="006548A9"/>
    <w:rsid w:val="00654A1C"/>
    <w:rsid w:val="00654BBF"/>
    <w:rsid w:val="00654CBE"/>
    <w:rsid w:val="00654EAB"/>
    <w:rsid w:val="006550A7"/>
    <w:rsid w:val="006552AA"/>
    <w:rsid w:val="006552CA"/>
    <w:rsid w:val="00655304"/>
    <w:rsid w:val="00655375"/>
    <w:rsid w:val="006553D2"/>
    <w:rsid w:val="00655569"/>
    <w:rsid w:val="006556BF"/>
    <w:rsid w:val="00655741"/>
    <w:rsid w:val="00655B22"/>
    <w:rsid w:val="00655B26"/>
    <w:rsid w:val="00655BFB"/>
    <w:rsid w:val="00655D4B"/>
    <w:rsid w:val="00655DC0"/>
    <w:rsid w:val="00655E17"/>
    <w:rsid w:val="00655E7B"/>
    <w:rsid w:val="00655ED8"/>
    <w:rsid w:val="006560F9"/>
    <w:rsid w:val="00656170"/>
    <w:rsid w:val="006561A5"/>
    <w:rsid w:val="00656264"/>
    <w:rsid w:val="00656279"/>
    <w:rsid w:val="006562AD"/>
    <w:rsid w:val="006563FD"/>
    <w:rsid w:val="0065653B"/>
    <w:rsid w:val="00656595"/>
    <w:rsid w:val="00656597"/>
    <w:rsid w:val="006567CB"/>
    <w:rsid w:val="0065682D"/>
    <w:rsid w:val="006568B8"/>
    <w:rsid w:val="00656944"/>
    <w:rsid w:val="006569AA"/>
    <w:rsid w:val="00656A67"/>
    <w:rsid w:val="00656AF7"/>
    <w:rsid w:val="00656B14"/>
    <w:rsid w:val="00656B6E"/>
    <w:rsid w:val="00656F16"/>
    <w:rsid w:val="006576E2"/>
    <w:rsid w:val="00657780"/>
    <w:rsid w:val="00657830"/>
    <w:rsid w:val="0065792E"/>
    <w:rsid w:val="00657982"/>
    <w:rsid w:val="00657A6B"/>
    <w:rsid w:val="00657B5F"/>
    <w:rsid w:val="00657BC9"/>
    <w:rsid w:val="00657BE3"/>
    <w:rsid w:val="00657C3D"/>
    <w:rsid w:val="00657CCA"/>
    <w:rsid w:val="00657D33"/>
    <w:rsid w:val="00657D64"/>
    <w:rsid w:val="00657D73"/>
    <w:rsid w:val="00657DB9"/>
    <w:rsid w:val="00657F60"/>
    <w:rsid w:val="006600F7"/>
    <w:rsid w:val="006601D2"/>
    <w:rsid w:val="00660248"/>
    <w:rsid w:val="006603C2"/>
    <w:rsid w:val="00660446"/>
    <w:rsid w:val="0066067A"/>
    <w:rsid w:val="00660B0E"/>
    <w:rsid w:val="00660B4D"/>
    <w:rsid w:val="00660D43"/>
    <w:rsid w:val="00660FE5"/>
    <w:rsid w:val="00661029"/>
    <w:rsid w:val="006611AE"/>
    <w:rsid w:val="006611D1"/>
    <w:rsid w:val="00661440"/>
    <w:rsid w:val="00661640"/>
    <w:rsid w:val="00661741"/>
    <w:rsid w:val="00661C9E"/>
    <w:rsid w:val="00661D76"/>
    <w:rsid w:val="00661E66"/>
    <w:rsid w:val="00661E9A"/>
    <w:rsid w:val="00661F56"/>
    <w:rsid w:val="006620C0"/>
    <w:rsid w:val="00662170"/>
    <w:rsid w:val="0066224D"/>
    <w:rsid w:val="00662564"/>
    <w:rsid w:val="00662660"/>
    <w:rsid w:val="00662665"/>
    <w:rsid w:val="0066273C"/>
    <w:rsid w:val="0066295D"/>
    <w:rsid w:val="006629C3"/>
    <w:rsid w:val="00662B8D"/>
    <w:rsid w:val="00662BA2"/>
    <w:rsid w:val="00662D8A"/>
    <w:rsid w:val="00662F29"/>
    <w:rsid w:val="00663041"/>
    <w:rsid w:val="0066305F"/>
    <w:rsid w:val="006631CB"/>
    <w:rsid w:val="006631D6"/>
    <w:rsid w:val="006633AE"/>
    <w:rsid w:val="006634E2"/>
    <w:rsid w:val="00663646"/>
    <w:rsid w:val="006636E7"/>
    <w:rsid w:val="00663781"/>
    <w:rsid w:val="006637EE"/>
    <w:rsid w:val="00663945"/>
    <w:rsid w:val="00663AD9"/>
    <w:rsid w:val="00663B68"/>
    <w:rsid w:val="00663B88"/>
    <w:rsid w:val="00663BE4"/>
    <w:rsid w:val="00663F2A"/>
    <w:rsid w:val="006640EF"/>
    <w:rsid w:val="0066414B"/>
    <w:rsid w:val="00664214"/>
    <w:rsid w:val="006644FD"/>
    <w:rsid w:val="006645F2"/>
    <w:rsid w:val="006647AC"/>
    <w:rsid w:val="00664999"/>
    <w:rsid w:val="00664AA7"/>
    <w:rsid w:val="00664AB3"/>
    <w:rsid w:val="00664AEB"/>
    <w:rsid w:val="00664AFA"/>
    <w:rsid w:val="00664B60"/>
    <w:rsid w:val="00664BC0"/>
    <w:rsid w:val="00664C8D"/>
    <w:rsid w:val="00664EED"/>
    <w:rsid w:val="00665139"/>
    <w:rsid w:val="0066533F"/>
    <w:rsid w:val="0066542F"/>
    <w:rsid w:val="0066555E"/>
    <w:rsid w:val="006655B9"/>
    <w:rsid w:val="0066574E"/>
    <w:rsid w:val="00665C7F"/>
    <w:rsid w:val="00665E07"/>
    <w:rsid w:val="00665ED2"/>
    <w:rsid w:val="00665F52"/>
    <w:rsid w:val="00666036"/>
    <w:rsid w:val="006662E1"/>
    <w:rsid w:val="00666500"/>
    <w:rsid w:val="0066675B"/>
    <w:rsid w:val="00666786"/>
    <w:rsid w:val="00666848"/>
    <w:rsid w:val="006668CC"/>
    <w:rsid w:val="00666C49"/>
    <w:rsid w:val="00666C50"/>
    <w:rsid w:val="00666D1D"/>
    <w:rsid w:val="00666D6B"/>
    <w:rsid w:val="00666DD2"/>
    <w:rsid w:val="00666DF4"/>
    <w:rsid w:val="00666EEF"/>
    <w:rsid w:val="00666F04"/>
    <w:rsid w:val="00666F24"/>
    <w:rsid w:val="00666FD3"/>
    <w:rsid w:val="00666FE3"/>
    <w:rsid w:val="00667026"/>
    <w:rsid w:val="006670FC"/>
    <w:rsid w:val="00667108"/>
    <w:rsid w:val="00667170"/>
    <w:rsid w:val="00667206"/>
    <w:rsid w:val="0066737C"/>
    <w:rsid w:val="006673AA"/>
    <w:rsid w:val="00667588"/>
    <w:rsid w:val="006675B2"/>
    <w:rsid w:val="0066769B"/>
    <w:rsid w:val="0066770A"/>
    <w:rsid w:val="00667900"/>
    <w:rsid w:val="00667905"/>
    <w:rsid w:val="00667BC8"/>
    <w:rsid w:val="00667FD1"/>
    <w:rsid w:val="00670033"/>
    <w:rsid w:val="006701CC"/>
    <w:rsid w:val="00670306"/>
    <w:rsid w:val="006704E3"/>
    <w:rsid w:val="0067075B"/>
    <w:rsid w:val="00670865"/>
    <w:rsid w:val="00670949"/>
    <w:rsid w:val="006709B4"/>
    <w:rsid w:val="00670DD2"/>
    <w:rsid w:val="00671019"/>
    <w:rsid w:val="00671066"/>
    <w:rsid w:val="00671274"/>
    <w:rsid w:val="0067164D"/>
    <w:rsid w:val="006716B8"/>
    <w:rsid w:val="006716D5"/>
    <w:rsid w:val="00671876"/>
    <w:rsid w:val="00671928"/>
    <w:rsid w:val="00671BA9"/>
    <w:rsid w:val="00671BD4"/>
    <w:rsid w:val="00671BFD"/>
    <w:rsid w:val="00671D1A"/>
    <w:rsid w:val="00671DC6"/>
    <w:rsid w:val="00671E70"/>
    <w:rsid w:val="00672039"/>
    <w:rsid w:val="0067211C"/>
    <w:rsid w:val="00672226"/>
    <w:rsid w:val="00672414"/>
    <w:rsid w:val="00672645"/>
    <w:rsid w:val="00672745"/>
    <w:rsid w:val="0067289D"/>
    <w:rsid w:val="0067292B"/>
    <w:rsid w:val="00672A34"/>
    <w:rsid w:val="00672B4E"/>
    <w:rsid w:val="00672BBB"/>
    <w:rsid w:val="00672C44"/>
    <w:rsid w:val="00672CD4"/>
    <w:rsid w:val="00672CD9"/>
    <w:rsid w:val="00672EDE"/>
    <w:rsid w:val="00672FFF"/>
    <w:rsid w:val="0067312F"/>
    <w:rsid w:val="006731B0"/>
    <w:rsid w:val="006731BF"/>
    <w:rsid w:val="0067323F"/>
    <w:rsid w:val="006732AC"/>
    <w:rsid w:val="00673302"/>
    <w:rsid w:val="0067335E"/>
    <w:rsid w:val="006734D9"/>
    <w:rsid w:val="0067354B"/>
    <w:rsid w:val="00673587"/>
    <w:rsid w:val="006736AC"/>
    <w:rsid w:val="0067375B"/>
    <w:rsid w:val="0067387A"/>
    <w:rsid w:val="00673B60"/>
    <w:rsid w:val="00673C5C"/>
    <w:rsid w:val="00673C65"/>
    <w:rsid w:val="00673D9D"/>
    <w:rsid w:val="00673E3C"/>
    <w:rsid w:val="00673FB8"/>
    <w:rsid w:val="0067425D"/>
    <w:rsid w:val="006743C0"/>
    <w:rsid w:val="00674736"/>
    <w:rsid w:val="006748B2"/>
    <w:rsid w:val="00674919"/>
    <w:rsid w:val="00674932"/>
    <w:rsid w:val="00674AEB"/>
    <w:rsid w:val="00674B0B"/>
    <w:rsid w:val="00674CF6"/>
    <w:rsid w:val="00674CF8"/>
    <w:rsid w:val="00675079"/>
    <w:rsid w:val="0067515E"/>
    <w:rsid w:val="00675231"/>
    <w:rsid w:val="00675268"/>
    <w:rsid w:val="006753A2"/>
    <w:rsid w:val="006754CB"/>
    <w:rsid w:val="00675525"/>
    <w:rsid w:val="0067552C"/>
    <w:rsid w:val="006758A0"/>
    <w:rsid w:val="006758BD"/>
    <w:rsid w:val="0067596B"/>
    <w:rsid w:val="00675BCC"/>
    <w:rsid w:val="00675E45"/>
    <w:rsid w:val="00676064"/>
    <w:rsid w:val="006760F4"/>
    <w:rsid w:val="00676522"/>
    <w:rsid w:val="00676648"/>
    <w:rsid w:val="00676842"/>
    <w:rsid w:val="006769B5"/>
    <w:rsid w:val="00676A61"/>
    <w:rsid w:val="00676B1B"/>
    <w:rsid w:val="00676B9F"/>
    <w:rsid w:val="00676BAB"/>
    <w:rsid w:val="00676D5C"/>
    <w:rsid w:val="00676D9D"/>
    <w:rsid w:val="00676DF3"/>
    <w:rsid w:val="00676F69"/>
    <w:rsid w:val="006771F8"/>
    <w:rsid w:val="00677284"/>
    <w:rsid w:val="006772C4"/>
    <w:rsid w:val="006773F8"/>
    <w:rsid w:val="00677840"/>
    <w:rsid w:val="006778C1"/>
    <w:rsid w:val="006779AC"/>
    <w:rsid w:val="00677DA4"/>
    <w:rsid w:val="00677FF6"/>
    <w:rsid w:val="00680020"/>
    <w:rsid w:val="0068038F"/>
    <w:rsid w:val="0068044D"/>
    <w:rsid w:val="006807B5"/>
    <w:rsid w:val="006808E2"/>
    <w:rsid w:val="006808F0"/>
    <w:rsid w:val="00680911"/>
    <w:rsid w:val="0068095F"/>
    <w:rsid w:val="00680A4B"/>
    <w:rsid w:val="00680AB5"/>
    <w:rsid w:val="00680AFE"/>
    <w:rsid w:val="00680B9B"/>
    <w:rsid w:val="00680BD2"/>
    <w:rsid w:val="00680C7E"/>
    <w:rsid w:val="00680E2D"/>
    <w:rsid w:val="00680F2A"/>
    <w:rsid w:val="00681049"/>
    <w:rsid w:val="00681350"/>
    <w:rsid w:val="006814E6"/>
    <w:rsid w:val="00681500"/>
    <w:rsid w:val="00681753"/>
    <w:rsid w:val="006817A7"/>
    <w:rsid w:val="006817C0"/>
    <w:rsid w:val="006818E5"/>
    <w:rsid w:val="006818EE"/>
    <w:rsid w:val="00681A4F"/>
    <w:rsid w:val="00681A91"/>
    <w:rsid w:val="00681B18"/>
    <w:rsid w:val="00681B77"/>
    <w:rsid w:val="00681EC8"/>
    <w:rsid w:val="00681F0F"/>
    <w:rsid w:val="00682053"/>
    <w:rsid w:val="00682281"/>
    <w:rsid w:val="006822CD"/>
    <w:rsid w:val="00682576"/>
    <w:rsid w:val="0068264F"/>
    <w:rsid w:val="00682742"/>
    <w:rsid w:val="0068286D"/>
    <w:rsid w:val="00682AA9"/>
    <w:rsid w:val="00682CDF"/>
    <w:rsid w:val="00682CE9"/>
    <w:rsid w:val="00682EB7"/>
    <w:rsid w:val="00682F73"/>
    <w:rsid w:val="00682FB4"/>
    <w:rsid w:val="00682FC9"/>
    <w:rsid w:val="00683000"/>
    <w:rsid w:val="0068305F"/>
    <w:rsid w:val="006830CD"/>
    <w:rsid w:val="00683348"/>
    <w:rsid w:val="0068348E"/>
    <w:rsid w:val="006836C3"/>
    <w:rsid w:val="006836CC"/>
    <w:rsid w:val="006836CF"/>
    <w:rsid w:val="0068376E"/>
    <w:rsid w:val="00683803"/>
    <w:rsid w:val="006838E0"/>
    <w:rsid w:val="006839DE"/>
    <w:rsid w:val="00683A34"/>
    <w:rsid w:val="00683A6D"/>
    <w:rsid w:val="00683BBF"/>
    <w:rsid w:val="00683BFF"/>
    <w:rsid w:val="00683C74"/>
    <w:rsid w:val="00683CD5"/>
    <w:rsid w:val="00683D62"/>
    <w:rsid w:val="00683F12"/>
    <w:rsid w:val="00683FAD"/>
    <w:rsid w:val="0068405F"/>
    <w:rsid w:val="00684123"/>
    <w:rsid w:val="006842DE"/>
    <w:rsid w:val="00684474"/>
    <w:rsid w:val="006844EC"/>
    <w:rsid w:val="00684525"/>
    <w:rsid w:val="00684561"/>
    <w:rsid w:val="00684ABB"/>
    <w:rsid w:val="00684DD7"/>
    <w:rsid w:val="00684F59"/>
    <w:rsid w:val="00684F5A"/>
    <w:rsid w:val="00685052"/>
    <w:rsid w:val="0068526B"/>
    <w:rsid w:val="006853EC"/>
    <w:rsid w:val="00685444"/>
    <w:rsid w:val="006857B3"/>
    <w:rsid w:val="006857E7"/>
    <w:rsid w:val="006858F9"/>
    <w:rsid w:val="006858FA"/>
    <w:rsid w:val="00685A2F"/>
    <w:rsid w:val="00685A5F"/>
    <w:rsid w:val="00685A98"/>
    <w:rsid w:val="00685B36"/>
    <w:rsid w:val="00685C19"/>
    <w:rsid w:val="00685EA9"/>
    <w:rsid w:val="00685FDC"/>
    <w:rsid w:val="00686054"/>
    <w:rsid w:val="00686200"/>
    <w:rsid w:val="006862C4"/>
    <w:rsid w:val="00686419"/>
    <w:rsid w:val="00686558"/>
    <w:rsid w:val="00686718"/>
    <w:rsid w:val="0068683D"/>
    <w:rsid w:val="00686875"/>
    <w:rsid w:val="0068699F"/>
    <w:rsid w:val="00686ACB"/>
    <w:rsid w:val="00686DAA"/>
    <w:rsid w:val="00686F09"/>
    <w:rsid w:val="00687174"/>
    <w:rsid w:val="006874AE"/>
    <w:rsid w:val="00687526"/>
    <w:rsid w:val="006877B6"/>
    <w:rsid w:val="00687967"/>
    <w:rsid w:val="00687D02"/>
    <w:rsid w:val="00687D23"/>
    <w:rsid w:val="00687DD5"/>
    <w:rsid w:val="00687FA3"/>
    <w:rsid w:val="00690191"/>
    <w:rsid w:val="006901E1"/>
    <w:rsid w:val="006901F0"/>
    <w:rsid w:val="006902FE"/>
    <w:rsid w:val="0069046E"/>
    <w:rsid w:val="00690479"/>
    <w:rsid w:val="006906B9"/>
    <w:rsid w:val="006906CD"/>
    <w:rsid w:val="0069073A"/>
    <w:rsid w:val="006908B0"/>
    <w:rsid w:val="006908E0"/>
    <w:rsid w:val="00690A6E"/>
    <w:rsid w:val="00690C5D"/>
    <w:rsid w:val="00690E2C"/>
    <w:rsid w:val="00690EB5"/>
    <w:rsid w:val="00690FF1"/>
    <w:rsid w:val="00691038"/>
    <w:rsid w:val="006911E4"/>
    <w:rsid w:val="00691338"/>
    <w:rsid w:val="006914C3"/>
    <w:rsid w:val="00691537"/>
    <w:rsid w:val="00691610"/>
    <w:rsid w:val="00691614"/>
    <w:rsid w:val="006916CC"/>
    <w:rsid w:val="0069171D"/>
    <w:rsid w:val="00691738"/>
    <w:rsid w:val="0069188E"/>
    <w:rsid w:val="006918FA"/>
    <w:rsid w:val="00691A71"/>
    <w:rsid w:val="00691B97"/>
    <w:rsid w:val="00691BC8"/>
    <w:rsid w:val="00691BF1"/>
    <w:rsid w:val="00691C20"/>
    <w:rsid w:val="00691CB3"/>
    <w:rsid w:val="00691E06"/>
    <w:rsid w:val="00691E71"/>
    <w:rsid w:val="00691FFD"/>
    <w:rsid w:val="006923A9"/>
    <w:rsid w:val="00692408"/>
    <w:rsid w:val="00692489"/>
    <w:rsid w:val="006924C1"/>
    <w:rsid w:val="00692614"/>
    <w:rsid w:val="006926DC"/>
    <w:rsid w:val="0069275A"/>
    <w:rsid w:val="00692A14"/>
    <w:rsid w:val="00692A38"/>
    <w:rsid w:val="00692C42"/>
    <w:rsid w:val="00692CC3"/>
    <w:rsid w:val="00692EEF"/>
    <w:rsid w:val="00693072"/>
    <w:rsid w:val="006930A2"/>
    <w:rsid w:val="00693264"/>
    <w:rsid w:val="00693299"/>
    <w:rsid w:val="006937D9"/>
    <w:rsid w:val="00693A03"/>
    <w:rsid w:val="00693CE2"/>
    <w:rsid w:val="00693D8D"/>
    <w:rsid w:val="00693FB7"/>
    <w:rsid w:val="0069411F"/>
    <w:rsid w:val="00694372"/>
    <w:rsid w:val="006943C4"/>
    <w:rsid w:val="006944AE"/>
    <w:rsid w:val="00694596"/>
    <w:rsid w:val="00694615"/>
    <w:rsid w:val="00694880"/>
    <w:rsid w:val="00694890"/>
    <w:rsid w:val="00694941"/>
    <w:rsid w:val="00694994"/>
    <w:rsid w:val="00694AEA"/>
    <w:rsid w:val="00694B28"/>
    <w:rsid w:val="00694B68"/>
    <w:rsid w:val="00694EC2"/>
    <w:rsid w:val="00694EFF"/>
    <w:rsid w:val="00694F45"/>
    <w:rsid w:val="00694F76"/>
    <w:rsid w:val="00694FD4"/>
    <w:rsid w:val="00695044"/>
    <w:rsid w:val="006950C4"/>
    <w:rsid w:val="00695112"/>
    <w:rsid w:val="0069521E"/>
    <w:rsid w:val="00695388"/>
    <w:rsid w:val="006953CA"/>
    <w:rsid w:val="006953F7"/>
    <w:rsid w:val="006955FE"/>
    <w:rsid w:val="00695666"/>
    <w:rsid w:val="006957F1"/>
    <w:rsid w:val="00695853"/>
    <w:rsid w:val="00695874"/>
    <w:rsid w:val="00695BBC"/>
    <w:rsid w:val="00695CB8"/>
    <w:rsid w:val="00695E6A"/>
    <w:rsid w:val="00695F3F"/>
    <w:rsid w:val="00696219"/>
    <w:rsid w:val="00696250"/>
    <w:rsid w:val="0069626A"/>
    <w:rsid w:val="0069633C"/>
    <w:rsid w:val="00696432"/>
    <w:rsid w:val="006964D1"/>
    <w:rsid w:val="00696583"/>
    <w:rsid w:val="0069663C"/>
    <w:rsid w:val="00696777"/>
    <w:rsid w:val="00696852"/>
    <w:rsid w:val="0069689A"/>
    <w:rsid w:val="006968F8"/>
    <w:rsid w:val="006968FF"/>
    <w:rsid w:val="00696B54"/>
    <w:rsid w:val="00696CF9"/>
    <w:rsid w:val="00696F40"/>
    <w:rsid w:val="0069717B"/>
    <w:rsid w:val="0069727D"/>
    <w:rsid w:val="006973A5"/>
    <w:rsid w:val="006974EB"/>
    <w:rsid w:val="00697578"/>
    <w:rsid w:val="006975E0"/>
    <w:rsid w:val="00697808"/>
    <w:rsid w:val="00697931"/>
    <w:rsid w:val="00697942"/>
    <w:rsid w:val="00697A81"/>
    <w:rsid w:val="00697CD6"/>
    <w:rsid w:val="00697D14"/>
    <w:rsid w:val="00697D46"/>
    <w:rsid w:val="00697DA1"/>
    <w:rsid w:val="00697DA9"/>
    <w:rsid w:val="00697E91"/>
    <w:rsid w:val="006A002E"/>
    <w:rsid w:val="006A022C"/>
    <w:rsid w:val="006A02B8"/>
    <w:rsid w:val="006A0330"/>
    <w:rsid w:val="006A03B7"/>
    <w:rsid w:val="006A0409"/>
    <w:rsid w:val="006A046A"/>
    <w:rsid w:val="006A064C"/>
    <w:rsid w:val="006A06AB"/>
    <w:rsid w:val="006A08AA"/>
    <w:rsid w:val="006A091F"/>
    <w:rsid w:val="006A0B62"/>
    <w:rsid w:val="006A0C33"/>
    <w:rsid w:val="006A0F56"/>
    <w:rsid w:val="006A1155"/>
    <w:rsid w:val="006A117A"/>
    <w:rsid w:val="006A129C"/>
    <w:rsid w:val="006A12A6"/>
    <w:rsid w:val="006A12AD"/>
    <w:rsid w:val="006A1340"/>
    <w:rsid w:val="006A1369"/>
    <w:rsid w:val="006A14E4"/>
    <w:rsid w:val="006A1712"/>
    <w:rsid w:val="006A17D3"/>
    <w:rsid w:val="006A1832"/>
    <w:rsid w:val="006A1839"/>
    <w:rsid w:val="006A1B89"/>
    <w:rsid w:val="006A1C2F"/>
    <w:rsid w:val="006A1C31"/>
    <w:rsid w:val="006A1CA0"/>
    <w:rsid w:val="006A1EDF"/>
    <w:rsid w:val="006A1F5C"/>
    <w:rsid w:val="006A20F8"/>
    <w:rsid w:val="006A279E"/>
    <w:rsid w:val="006A30FA"/>
    <w:rsid w:val="006A317D"/>
    <w:rsid w:val="006A3180"/>
    <w:rsid w:val="006A31F5"/>
    <w:rsid w:val="006A3267"/>
    <w:rsid w:val="006A3288"/>
    <w:rsid w:val="006A32F5"/>
    <w:rsid w:val="006A33CA"/>
    <w:rsid w:val="006A33D1"/>
    <w:rsid w:val="006A35BE"/>
    <w:rsid w:val="006A3920"/>
    <w:rsid w:val="006A3AF9"/>
    <w:rsid w:val="006A3D51"/>
    <w:rsid w:val="006A3E4F"/>
    <w:rsid w:val="006A3EE4"/>
    <w:rsid w:val="006A4331"/>
    <w:rsid w:val="006A43A5"/>
    <w:rsid w:val="006A43DB"/>
    <w:rsid w:val="006A45A5"/>
    <w:rsid w:val="006A467A"/>
    <w:rsid w:val="006A4794"/>
    <w:rsid w:val="006A4A35"/>
    <w:rsid w:val="006A4B16"/>
    <w:rsid w:val="006A4B3A"/>
    <w:rsid w:val="006A4C1C"/>
    <w:rsid w:val="006A4FF2"/>
    <w:rsid w:val="006A501D"/>
    <w:rsid w:val="006A5023"/>
    <w:rsid w:val="006A509A"/>
    <w:rsid w:val="006A509B"/>
    <w:rsid w:val="006A51AE"/>
    <w:rsid w:val="006A51B2"/>
    <w:rsid w:val="006A52B1"/>
    <w:rsid w:val="006A52D7"/>
    <w:rsid w:val="006A54AC"/>
    <w:rsid w:val="006A56D4"/>
    <w:rsid w:val="006A5ABC"/>
    <w:rsid w:val="006A5C47"/>
    <w:rsid w:val="006A5C85"/>
    <w:rsid w:val="006A5EA9"/>
    <w:rsid w:val="006A5F15"/>
    <w:rsid w:val="006A5F41"/>
    <w:rsid w:val="006A6276"/>
    <w:rsid w:val="006A62A0"/>
    <w:rsid w:val="006A6318"/>
    <w:rsid w:val="006A6351"/>
    <w:rsid w:val="006A66B6"/>
    <w:rsid w:val="006A673B"/>
    <w:rsid w:val="006A68A2"/>
    <w:rsid w:val="006A68B0"/>
    <w:rsid w:val="006A6927"/>
    <w:rsid w:val="006A6AEE"/>
    <w:rsid w:val="006A6CA0"/>
    <w:rsid w:val="006A709F"/>
    <w:rsid w:val="006A710C"/>
    <w:rsid w:val="006A7186"/>
    <w:rsid w:val="006A7249"/>
    <w:rsid w:val="006A724F"/>
    <w:rsid w:val="006A72C0"/>
    <w:rsid w:val="006A739F"/>
    <w:rsid w:val="006A7482"/>
    <w:rsid w:val="006A7666"/>
    <w:rsid w:val="006A76D9"/>
    <w:rsid w:val="006A783D"/>
    <w:rsid w:val="006A7AF6"/>
    <w:rsid w:val="006A7BC9"/>
    <w:rsid w:val="006A7BD6"/>
    <w:rsid w:val="006A7C82"/>
    <w:rsid w:val="006A7F7D"/>
    <w:rsid w:val="006B02A0"/>
    <w:rsid w:val="006B06AB"/>
    <w:rsid w:val="006B06D2"/>
    <w:rsid w:val="006B07EB"/>
    <w:rsid w:val="006B08CD"/>
    <w:rsid w:val="006B0977"/>
    <w:rsid w:val="006B0991"/>
    <w:rsid w:val="006B0B98"/>
    <w:rsid w:val="006B0C55"/>
    <w:rsid w:val="006B0D32"/>
    <w:rsid w:val="006B1069"/>
    <w:rsid w:val="006B1077"/>
    <w:rsid w:val="006B10D2"/>
    <w:rsid w:val="006B11A1"/>
    <w:rsid w:val="006B15B5"/>
    <w:rsid w:val="006B1641"/>
    <w:rsid w:val="006B191B"/>
    <w:rsid w:val="006B195E"/>
    <w:rsid w:val="006B1BAB"/>
    <w:rsid w:val="006B1C10"/>
    <w:rsid w:val="006B1D5C"/>
    <w:rsid w:val="006B1DE6"/>
    <w:rsid w:val="006B2043"/>
    <w:rsid w:val="006B2155"/>
    <w:rsid w:val="006B2186"/>
    <w:rsid w:val="006B21DA"/>
    <w:rsid w:val="006B23AC"/>
    <w:rsid w:val="006B2670"/>
    <w:rsid w:val="006B29E7"/>
    <w:rsid w:val="006B2AA5"/>
    <w:rsid w:val="006B2ABA"/>
    <w:rsid w:val="006B2B5E"/>
    <w:rsid w:val="006B2B83"/>
    <w:rsid w:val="006B3057"/>
    <w:rsid w:val="006B3487"/>
    <w:rsid w:val="006B3573"/>
    <w:rsid w:val="006B35F0"/>
    <w:rsid w:val="006B385E"/>
    <w:rsid w:val="006B386B"/>
    <w:rsid w:val="006B38CF"/>
    <w:rsid w:val="006B3ADA"/>
    <w:rsid w:val="006B3B07"/>
    <w:rsid w:val="006B3C1C"/>
    <w:rsid w:val="006B3C40"/>
    <w:rsid w:val="006B3CBC"/>
    <w:rsid w:val="006B3CF7"/>
    <w:rsid w:val="006B3D83"/>
    <w:rsid w:val="006B3D8B"/>
    <w:rsid w:val="006B3D99"/>
    <w:rsid w:val="006B3F45"/>
    <w:rsid w:val="006B409B"/>
    <w:rsid w:val="006B414E"/>
    <w:rsid w:val="006B422D"/>
    <w:rsid w:val="006B424F"/>
    <w:rsid w:val="006B4321"/>
    <w:rsid w:val="006B440F"/>
    <w:rsid w:val="006B44EE"/>
    <w:rsid w:val="006B460B"/>
    <w:rsid w:val="006B4716"/>
    <w:rsid w:val="006B4767"/>
    <w:rsid w:val="006B47B2"/>
    <w:rsid w:val="006B47E0"/>
    <w:rsid w:val="006B49F9"/>
    <w:rsid w:val="006B4A65"/>
    <w:rsid w:val="006B4ACA"/>
    <w:rsid w:val="006B4B35"/>
    <w:rsid w:val="006B4B79"/>
    <w:rsid w:val="006B4C0F"/>
    <w:rsid w:val="006B4C2D"/>
    <w:rsid w:val="006B4C83"/>
    <w:rsid w:val="006B4FF5"/>
    <w:rsid w:val="006B5115"/>
    <w:rsid w:val="006B5120"/>
    <w:rsid w:val="006B5279"/>
    <w:rsid w:val="006B528C"/>
    <w:rsid w:val="006B536D"/>
    <w:rsid w:val="006B53A6"/>
    <w:rsid w:val="006B553B"/>
    <w:rsid w:val="006B5541"/>
    <w:rsid w:val="006B56A7"/>
    <w:rsid w:val="006B594C"/>
    <w:rsid w:val="006B598C"/>
    <w:rsid w:val="006B59F1"/>
    <w:rsid w:val="006B5AEB"/>
    <w:rsid w:val="006B5B13"/>
    <w:rsid w:val="006B5C36"/>
    <w:rsid w:val="006B5CCE"/>
    <w:rsid w:val="006B5D78"/>
    <w:rsid w:val="006B5DC3"/>
    <w:rsid w:val="006B5F87"/>
    <w:rsid w:val="006B6064"/>
    <w:rsid w:val="006B6140"/>
    <w:rsid w:val="006B633F"/>
    <w:rsid w:val="006B63EB"/>
    <w:rsid w:val="006B6482"/>
    <w:rsid w:val="006B64FA"/>
    <w:rsid w:val="006B6542"/>
    <w:rsid w:val="006B65B1"/>
    <w:rsid w:val="006B6632"/>
    <w:rsid w:val="006B66BA"/>
    <w:rsid w:val="006B68C6"/>
    <w:rsid w:val="006B68D1"/>
    <w:rsid w:val="006B6A55"/>
    <w:rsid w:val="006B6B28"/>
    <w:rsid w:val="006B6BD3"/>
    <w:rsid w:val="006B6C7E"/>
    <w:rsid w:val="006B6F57"/>
    <w:rsid w:val="006B6FFB"/>
    <w:rsid w:val="006B70D6"/>
    <w:rsid w:val="006B71DF"/>
    <w:rsid w:val="006B7261"/>
    <w:rsid w:val="006B72BF"/>
    <w:rsid w:val="006B74AD"/>
    <w:rsid w:val="006B74BF"/>
    <w:rsid w:val="006B7562"/>
    <w:rsid w:val="006B7711"/>
    <w:rsid w:val="006B7717"/>
    <w:rsid w:val="006B78ED"/>
    <w:rsid w:val="006B7933"/>
    <w:rsid w:val="006B79F5"/>
    <w:rsid w:val="006B7A31"/>
    <w:rsid w:val="006B7A90"/>
    <w:rsid w:val="006B7CE5"/>
    <w:rsid w:val="006B7E6F"/>
    <w:rsid w:val="006B7F24"/>
    <w:rsid w:val="006C0270"/>
    <w:rsid w:val="006C0316"/>
    <w:rsid w:val="006C0507"/>
    <w:rsid w:val="006C06EF"/>
    <w:rsid w:val="006C080F"/>
    <w:rsid w:val="006C08EE"/>
    <w:rsid w:val="006C0C8E"/>
    <w:rsid w:val="006C0D48"/>
    <w:rsid w:val="006C0F73"/>
    <w:rsid w:val="006C0F9A"/>
    <w:rsid w:val="006C0FDD"/>
    <w:rsid w:val="006C15A9"/>
    <w:rsid w:val="006C16D5"/>
    <w:rsid w:val="006C183D"/>
    <w:rsid w:val="006C184E"/>
    <w:rsid w:val="006C1859"/>
    <w:rsid w:val="006C1909"/>
    <w:rsid w:val="006C1947"/>
    <w:rsid w:val="006C19D0"/>
    <w:rsid w:val="006C1C0E"/>
    <w:rsid w:val="006C211F"/>
    <w:rsid w:val="006C2223"/>
    <w:rsid w:val="006C22B7"/>
    <w:rsid w:val="006C2300"/>
    <w:rsid w:val="006C2437"/>
    <w:rsid w:val="006C24C9"/>
    <w:rsid w:val="006C24D9"/>
    <w:rsid w:val="006C24E4"/>
    <w:rsid w:val="006C2628"/>
    <w:rsid w:val="006C275E"/>
    <w:rsid w:val="006C27EF"/>
    <w:rsid w:val="006C2825"/>
    <w:rsid w:val="006C2B69"/>
    <w:rsid w:val="006C2BCD"/>
    <w:rsid w:val="006C2BD0"/>
    <w:rsid w:val="006C2C3E"/>
    <w:rsid w:val="006C2C96"/>
    <w:rsid w:val="006C2E6A"/>
    <w:rsid w:val="006C2EA5"/>
    <w:rsid w:val="006C3070"/>
    <w:rsid w:val="006C307F"/>
    <w:rsid w:val="006C313A"/>
    <w:rsid w:val="006C3202"/>
    <w:rsid w:val="006C3402"/>
    <w:rsid w:val="006C352C"/>
    <w:rsid w:val="006C3B2C"/>
    <w:rsid w:val="006C3C6F"/>
    <w:rsid w:val="006C3CFB"/>
    <w:rsid w:val="006C3D76"/>
    <w:rsid w:val="006C3FC8"/>
    <w:rsid w:val="006C4388"/>
    <w:rsid w:val="006C48D5"/>
    <w:rsid w:val="006C4A74"/>
    <w:rsid w:val="006C4B82"/>
    <w:rsid w:val="006C4CD4"/>
    <w:rsid w:val="006C4EBC"/>
    <w:rsid w:val="006C4FA2"/>
    <w:rsid w:val="006C52A4"/>
    <w:rsid w:val="006C53D9"/>
    <w:rsid w:val="006C5514"/>
    <w:rsid w:val="006C555C"/>
    <w:rsid w:val="006C5809"/>
    <w:rsid w:val="006C5834"/>
    <w:rsid w:val="006C5851"/>
    <w:rsid w:val="006C5854"/>
    <w:rsid w:val="006C5A62"/>
    <w:rsid w:val="006C5A70"/>
    <w:rsid w:val="006C5AA7"/>
    <w:rsid w:val="006C5B17"/>
    <w:rsid w:val="006C5B4F"/>
    <w:rsid w:val="006C5B94"/>
    <w:rsid w:val="006C5CC1"/>
    <w:rsid w:val="006C5CC2"/>
    <w:rsid w:val="006C5D1E"/>
    <w:rsid w:val="006C5D28"/>
    <w:rsid w:val="006C5E08"/>
    <w:rsid w:val="006C5E4F"/>
    <w:rsid w:val="006C5F1A"/>
    <w:rsid w:val="006C605E"/>
    <w:rsid w:val="006C6377"/>
    <w:rsid w:val="006C6409"/>
    <w:rsid w:val="006C65B4"/>
    <w:rsid w:val="006C6640"/>
    <w:rsid w:val="006C669B"/>
    <w:rsid w:val="006C66A4"/>
    <w:rsid w:val="006C66B2"/>
    <w:rsid w:val="006C675C"/>
    <w:rsid w:val="006C67DA"/>
    <w:rsid w:val="006C6834"/>
    <w:rsid w:val="006C68D4"/>
    <w:rsid w:val="006C6942"/>
    <w:rsid w:val="006C6A04"/>
    <w:rsid w:val="006C6ABC"/>
    <w:rsid w:val="006C6B0F"/>
    <w:rsid w:val="006C6BFC"/>
    <w:rsid w:val="006C6E55"/>
    <w:rsid w:val="006C6ED3"/>
    <w:rsid w:val="006C6F65"/>
    <w:rsid w:val="006C7093"/>
    <w:rsid w:val="006C735B"/>
    <w:rsid w:val="006C761C"/>
    <w:rsid w:val="006C7659"/>
    <w:rsid w:val="006C7767"/>
    <w:rsid w:val="006C77DD"/>
    <w:rsid w:val="006C7876"/>
    <w:rsid w:val="006C7971"/>
    <w:rsid w:val="006C799E"/>
    <w:rsid w:val="006C7BC1"/>
    <w:rsid w:val="006C7C45"/>
    <w:rsid w:val="006C7D3E"/>
    <w:rsid w:val="006C7FDB"/>
    <w:rsid w:val="006D0017"/>
    <w:rsid w:val="006D0081"/>
    <w:rsid w:val="006D022E"/>
    <w:rsid w:val="006D024B"/>
    <w:rsid w:val="006D032B"/>
    <w:rsid w:val="006D054A"/>
    <w:rsid w:val="006D0667"/>
    <w:rsid w:val="006D06CA"/>
    <w:rsid w:val="006D06CF"/>
    <w:rsid w:val="006D0733"/>
    <w:rsid w:val="006D08E9"/>
    <w:rsid w:val="006D0AA0"/>
    <w:rsid w:val="006D0ACD"/>
    <w:rsid w:val="006D0CC3"/>
    <w:rsid w:val="006D0CFE"/>
    <w:rsid w:val="006D0D3F"/>
    <w:rsid w:val="006D0D65"/>
    <w:rsid w:val="006D0DC4"/>
    <w:rsid w:val="006D10CE"/>
    <w:rsid w:val="006D1257"/>
    <w:rsid w:val="006D1266"/>
    <w:rsid w:val="006D1355"/>
    <w:rsid w:val="006D1423"/>
    <w:rsid w:val="006D1597"/>
    <w:rsid w:val="006D165B"/>
    <w:rsid w:val="006D169D"/>
    <w:rsid w:val="006D1748"/>
    <w:rsid w:val="006D1826"/>
    <w:rsid w:val="006D1ADE"/>
    <w:rsid w:val="006D1C0D"/>
    <w:rsid w:val="006D1C44"/>
    <w:rsid w:val="006D1CB6"/>
    <w:rsid w:val="006D1D05"/>
    <w:rsid w:val="006D1DB2"/>
    <w:rsid w:val="006D1E0B"/>
    <w:rsid w:val="006D1E69"/>
    <w:rsid w:val="006D204A"/>
    <w:rsid w:val="006D204B"/>
    <w:rsid w:val="006D2165"/>
    <w:rsid w:val="006D2381"/>
    <w:rsid w:val="006D2668"/>
    <w:rsid w:val="006D27A0"/>
    <w:rsid w:val="006D2844"/>
    <w:rsid w:val="006D28A1"/>
    <w:rsid w:val="006D2CF9"/>
    <w:rsid w:val="006D2D5A"/>
    <w:rsid w:val="006D2D76"/>
    <w:rsid w:val="006D2E17"/>
    <w:rsid w:val="006D309A"/>
    <w:rsid w:val="006D32A6"/>
    <w:rsid w:val="006D32F4"/>
    <w:rsid w:val="006D333E"/>
    <w:rsid w:val="006D33BF"/>
    <w:rsid w:val="006D3653"/>
    <w:rsid w:val="006D3888"/>
    <w:rsid w:val="006D3911"/>
    <w:rsid w:val="006D3CDF"/>
    <w:rsid w:val="006D3E57"/>
    <w:rsid w:val="006D40CF"/>
    <w:rsid w:val="006D40EE"/>
    <w:rsid w:val="006D4128"/>
    <w:rsid w:val="006D4137"/>
    <w:rsid w:val="006D4159"/>
    <w:rsid w:val="006D461B"/>
    <w:rsid w:val="006D4832"/>
    <w:rsid w:val="006D4921"/>
    <w:rsid w:val="006D4930"/>
    <w:rsid w:val="006D496F"/>
    <w:rsid w:val="006D4B11"/>
    <w:rsid w:val="006D4C9C"/>
    <w:rsid w:val="006D4CB7"/>
    <w:rsid w:val="006D4E94"/>
    <w:rsid w:val="006D5137"/>
    <w:rsid w:val="006D527F"/>
    <w:rsid w:val="006D55D3"/>
    <w:rsid w:val="006D55DF"/>
    <w:rsid w:val="006D58B1"/>
    <w:rsid w:val="006D5934"/>
    <w:rsid w:val="006D5BCC"/>
    <w:rsid w:val="006D5C60"/>
    <w:rsid w:val="006D5C77"/>
    <w:rsid w:val="006D5E96"/>
    <w:rsid w:val="006D5F73"/>
    <w:rsid w:val="006D5FA7"/>
    <w:rsid w:val="006D6100"/>
    <w:rsid w:val="006D6130"/>
    <w:rsid w:val="006D6172"/>
    <w:rsid w:val="006D619F"/>
    <w:rsid w:val="006D62A1"/>
    <w:rsid w:val="006D63CB"/>
    <w:rsid w:val="006D64D4"/>
    <w:rsid w:val="006D6543"/>
    <w:rsid w:val="006D6548"/>
    <w:rsid w:val="006D6A27"/>
    <w:rsid w:val="006D6CD3"/>
    <w:rsid w:val="006D6EC2"/>
    <w:rsid w:val="006D702C"/>
    <w:rsid w:val="006D7113"/>
    <w:rsid w:val="006D7262"/>
    <w:rsid w:val="006D75F1"/>
    <w:rsid w:val="006D7618"/>
    <w:rsid w:val="006D7671"/>
    <w:rsid w:val="006D7698"/>
    <w:rsid w:val="006D773F"/>
    <w:rsid w:val="006D7777"/>
    <w:rsid w:val="006D778C"/>
    <w:rsid w:val="006D782B"/>
    <w:rsid w:val="006D7849"/>
    <w:rsid w:val="006D78E8"/>
    <w:rsid w:val="006D795C"/>
    <w:rsid w:val="006D79A2"/>
    <w:rsid w:val="006D7B7E"/>
    <w:rsid w:val="006D7CDC"/>
    <w:rsid w:val="006D7EDB"/>
    <w:rsid w:val="006D7F4C"/>
    <w:rsid w:val="006D7FC7"/>
    <w:rsid w:val="006E022B"/>
    <w:rsid w:val="006E05E7"/>
    <w:rsid w:val="006E07ED"/>
    <w:rsid w:val="006E0862"/>
    <w:rsid w:val="006E0966"/>
    <w:rsid w:val="006E0A4C"/>
    <w:rsid w:val="006E0BCD"/>
    <w:rsid w:val="006E0D2F"/>
    <w:rsid w:val="006E0D87"/>
    <w:rsid w:val="006E0E10"/>
    <w:rsid w:val="006E1222"/>
    <w:rsid w:val="006E1244"/>
    <w:rsid w:val="006E12E3"/>
    <w:rsid w:val="006E14DF"/>
    <w:rsid w:val="006E1566"/>
    <w:rsid w:val="006E1579"/>
    <w:rsid w:val="006E16FA"/>
    <w:rsid w:val="006E17FF"/>
    <w:rsid w:val="006E1CA4"/>
    <w:rsid w:val="006E1D13"/>
    <w:rsid w:val="006E1D2B"/>
    <w:rsid w:val="006E1E98"/>
    <w:rsid w:val="006E2105"/>
    <w:rsid w:val="006E210F"/>
    <w:rsid w:val="006E21CF"/>
    <w:rsid w:val="006E222B"/>
    <w:rsid w:val="006E25A4"/>
    <w:rsid w:val="006E2A6A"/>
    <w:rsid w:val="006E2CA5"/>
    <w:rsid w:val="006E2D70"/>
    <w:rsid w:val="006E2DC3"/>
    <w:rsid w:val="006E3079"/>
    <w:rsid w:val="006E3177"/>
    <w:rsid w:val="006E3471"/>
    <w:rsid w:val="006E3861"/>
    <w:rsid w:val="006E3B0D"/>
    <w:rsid w:val="006E3B75"/>
    <w:rsid w:val="006E3C2A"/>
    <w:rsid w:val="006E3E07"/>
    <w:rsid w:val="006E3F68"/>
    <w:rsid w:val="006E3FFC"/>
    <w:rsid w:val="006E43CC"/>
    <w:rsid w:val="006E4679"/>
    <w:rsid w:val="006E4841"/>
    <w:rsid w:val="006E4A45"/>
    <w:rsid w:val="006E4C6C"/>
    <w:rsid w:val="006E4C9C"/>
    <w:rsid w:val="006E4CD6"/>
    <w:rsid w:val="006E4D2B"/>
    <w:rsid w:val="006E4E2E"/>
    <w:rsid w:val="006E50EA"/>
    <w:rsid w:val="006E52A1"/>
    <w:rsid w:val="006E53DA"/>
    <w:rsid w:val="006E55B2"/>
    <w:rsid w:val="006E5724"/>
    <w:rsid w:val="006E5822"/>
    <w:rsid w:val="006E5949"/>
    <w:rsid w:val="006E59AC"/>
    <w:rsid w:val="006E5A81"/>
    <w:rsid w:val="006E5A9B"/>
    <w:rsid w:val="006E5B05"/>
    <w:rsid w:val="006E5D9B"/>
    <w:rsid w:val="006E5EC0"/>
    <w:rsid w:val="006E60F4"/>
    <w:rsid w:val="006E612F"/>
    <w:rsid w:val="006E6151"/>
    <w:rsid w:val="006E62FC"/>
    <w:rsid w:val="006E65DD"/>
    <w:rsid w:val="006E65F6"/>
    <w:rsid w:val="006E68B6"/>
    <w:rsid w:val="006E6935"/>
    <w:rsid w:val="006E6996"/>
    <w:rsid w:val="006E6C10"/>
    <w:rsid w:val="006E6C38"/>
    <w:rsid w:val="006E6F8A"/>
    <w:rsid w:val="006E6FBC"/>
    <w:rsid w:val="006E7253"/>
    <w:rsid w:val="006E73F1"/>
    <w:rsid w:val="006E74DD"/>
    <w:rsid w:val="006E75C6"/>
    <w:rsid w:val="006E791C"/>
    <w:rsid w:val="006E7945"/>
    <w:rsid w:val="006E7A6D"/>
    <w:rsid w:val="006E7AA5"/>
    <w:rsid w:val="006E7C21"/>
    <w:rsid w:val="006E7D01"/>
    <w:rsid w:val="006E7EF9"/>
    <w:rsid w:val="006F04E3"/>
    <w:rsid w:val="006F06B5"/>
    <w:rsid w:val="006F0B0F"/>
    <w:rsid w:val="006F0DE2"/>
    <w:rsid w:val="006F0E7D"/>
    <w:rsid w:val="006F0EE8"/>
    <w:rsid w:val="006F0FE9"/>
    <w:rsid w:val="006F105E"/>
    <w:rsid w:val="006F11E4"/>
    <w:rsid w:val="006F1243"/>
    <w:rsid w:val="006F14D1"/>
    <w:rsid w:val="006F1591"/>
    <w:rsid w:val="006F18FE"/>
    <w:rsid w:val="006F1925"/>
    <w:rsid w:val="006F19DB"/>
    <w:rsid w:val="006F19ED"/>
    <w:rsid w:val="006F1B56"/>
    <w:rsid w:val="006F1B5F"/>
    <w:rsid w:val="006F1E9F"/>
    <w:rsid w:val="006F20E3"/>
    <w:rsid w:val="006F21D5"/>
    <w:rsid w:val="006F2371"/>
    <w:rsid w:val="006F2483"/>
    <w:rsid w:val="006F2748"/>
    <w:rsid w:val="006F29A8"/>
    <w:rsid w:val="006F2B54"/>
    <w:rsid w:val="006F2CBE"/>
    <w:rsid w:val="006F2F72"/>
    <w:rsid w:val="006F2FE9"/>
    <w:rsid w:val="006F3057"/>
    <w:rsid w:val="006F316E"/>
    <w:rsid w:val="006F31AE"/>
    <w:rsid w:val="006F323C"/>
    <w:rsid w:val="006F326D"/>
    <w:rsid w:val="006F338F"/>
    <w:rsid w:val="006F345F"/>
    <w:rsid w:val="006F3517"/>
    <w:rsid w:val="006F358F"/>
    <w:rsid w:val="006F35FC"/>
    <w:rsid w:val="006F3642"/>
    <w:rsid w:val="006F3839"/>
    <w:rsid w:val="006F3887"/>
    <w:rsid w:val="006F3B2A"/>
    <w:rsid w:val="006F3C3A"/>
    <w:rsid w:val="006F3E9C"/>
    <w:rsid w:val="006F406E"/>
    <w:rsid w:val="006F40FF"/>
    <w:rsid w:val="006F4100"/>
    <w:rsid w:val="006F410F"/>
    <w:rsid w:val="006F4189"/>
    <w:rsid w:val="006F4204"/>
    <w:rsid w:val="006F425E"/>
    <w:rsid w:val="006F425F"/>
    <w:rsid w:val="006F432F"/>
    <w:rsid w:val="006F4550"/>
    <w:rsid w:val="006F456A"/>
    <w:rsid w:val="006F456C"/>
    <w:rsid w:val="006F472D"/>
    <w:rsid w:val="006F4A54"/>
    <w:rsid w:val="006F4B7E"/>
    <w:rsid w:val="006F4C1D"/>
    <w:rsid w:val="006F517C"/>
    <w:rsid w:val="006F544D"/>
    <w:rsid w:val="006F5493"/>
    <w:rsid w:val="006F54F1"/>
    <w:rsid w:val="006F5608"/>
    <w:rsid w:val="006F576A"/>
    <w:rsid w:val="006F57A5"/>
    <w:rsid w:val="006F5814"/>
    <w:rsid w:val="006F597C"/>
    <w:rsid w:val="006F5AC8"/>
    <w:rsid w:val="006F5B06"/>
    <w:rsid w:val="006F5CB1"/>
    <w:rsid w:val="006F5CE3"/>
    <w:rsid w:val="006F5CFC"/>
    <w:rsid w:val="006F5E0B"/>
    <w:rsid w:val="006F5F4D"/>
    <w:rsid w:val="006F610A"/>
    <w:rsid w:val="006F6127"/>
    <w:rsid w:val="006F613C"/>
    <w:rsid w:val="006F61C3"/>
    <w:rsid w:val="006F6253"/>
    <w:rsid w:val="006F63C8"/>
    <w:rsid w:val="006F6492"/>
    <w:rsid w:val="006F64D0"/>
    <w:rsid w:val="006F654D"/>
    <w:rsid w:val="006F662A"/>
    <w:rsid w:val="006F674E"/>
    <w:rsid w:val="006F6885"/>
    <w:rsid w:val="006F68E3"/>
    <w:rsid w:val="006F68EC"/>
    <w:rsid w:val="006F69D3"/>
    <w:rsid w:val="006F6A44"/>
    <w:rsid w:val="006F6A8D"/>
    <w:rsid w:val="006F6AA8"/>
    <w:rsid w:val="006F6BA8"/>
    <w:rsid w:val="006F6CBD"/>
    <w:rsid w:val="006F6D23"/>
    <w:rsid w:val="006F6D35"/>
    <w:rsid w:val="006F6DB2"/>
    <w:rsid w:val="006F6E3D"/>
    <w:rsid w:val="006F6EB5"/>
    <w:rsid w:val="006F6F02"/>
    <w:rsid w:val="006F6FBA"/>
    <w:rsid w:val="006F7029"/>
    <w:rsid w:val="006F723F"/>
    <w:rsid w:val="006F72E1"/>
    <w:rsid w:val="006F73EE"/>
    <w:rsid w:val="006F74EC"/>
    <w:rsid w:val="006F753E"/>
    <w:rsid w:val="006F7619"/>
    <w:rsid w:val="006F7733"/>
    <w:rsid w:val="006F77C3"/>
    <w:rsid w:val="006F7848"/>
    <w:rsid w:val="006F7876"/>
    <w:rsid w:val="006F789C"/>
    <w:rsid w:val="006F796C"/>
    <w:rsid w:val="006F7B62"/>
    <w:rsid w:val="006F7CEC"/>
    <w:rsid w:val="006F7FCC"/>
    <w:rsid w:val="00700044"/>
    <w:rsid w:val="0070005D"/>
    <w:rsid w:val="0070013C"/>
    <w:rsid w:val="0070021D"/>
    <w:rsid w:val="0070025D"/>
    <w:rsid w:val="007003FC"/>
    <w:rsid w:val="0070079F"/>
    <w:rsid w:val="00700842"/>
    <w:rsid w:val="00700931"/>
    <w:rsid w:val="0070094C"/>
    <w:rsid w:val="00700AB0"/>
    <w:rsid w:val="00700B05"/>
    <w:rsid w:val="00700B48"/>
    <w:rsid w:val="00700CD3"/>
    <w:rsid w:val="00700CF4"/>
    <w:rsid w:val="007012A7"/>
    <w:rsid w:val="007012A9"/>
    <w:rsid w:val="00701302"/>
    <w:rsid w:val="007014B4"/>
    <w:rsid w:val="0070158D"/>
    <w:rsid w:val="007015D1"/>
    <w:rsid w:val="00701688"/>
    <w:rsid w:val="007016A9"/>
    <w:rsid w:val="007017AB"/>
    <w:rsid w:val="007018A8"/>
    <w:rsid w:val="00701933"/>
    <w:rsid w:val="0070195F"/>
    <w:rsid w:val="00701ABD"/>
    <w:rsid w:val="00701B3F"/>
    <w:rsid w:val="0070225C"/>
    <w:rsid w:val="007023F0"/>
    <w:rsid w:val="0070240A"/>
    <w:rsid w:val="007024E1"/>
    <w:rsid w:val="007026B6"/>
    <w:rsid w:val="00702705"/>
    <w:rsid w:val="007027C2"/>
    <w:rsid w:val="00702808"/>
    <w:rsid w:val="0070286A"/>
    <w:rsid w:val="00702885"/>
    <w:rsid w:val="007029D7"/>
    <w:rsid w:val="00702A20"/>
    <w:rsid w:val="00702ACB"/>
    <w:rsid w:val="00702DB5"/>
    <w:rsid w:val="00702FD8"/>
    <w:rsid w:val="00703185"/>
    <w:rsid w:val="0070328B"/>
    <w:rsid w:val="0070341E"/>
    <w:rsid w:val="0070346E"/>
    <w:rsid w:val="00703490"/>
    <w:rsid w:val="007035EC"/>
    <w:rsid w:val="00703679"/>
    <w:rsid w:val="007036F2"/>
    <w:rsid w:val="00703B88"/>
    <w:rsid w:val="00703CEC"/>
    <w:rsid w:val="00703D87"/>
    <w:rsid w:val="00703ECF"/>
    <w:rsid w:val="00703EDB"/>
    <w:rsid w:val="00703FA6"/>
    <w:rsid w:val="00703FEA"/>
    <w:rsid w:val="0070404D"/>
    <w:rsid w:val="007040B5"/>
    <w:rsid w:val="00704161"/>
    <w:rsid w:val="0070436F"/>
    <w:rsid w:val="007043AD"/>
    <w:rsid w:val="007045F3"/>
    <w:rsid w:val="00704666"/>
    <w:rsid w:val="007046B5"/>
    <w:rsid w:val="0070488C"/>
    <w:rsid w:val="007048B2"/>
    <w:rsid w:val="00704A14"/>
    <w:rsid w:val="00704B34"/>
    <w:rsid w:val="00704BCF"/>
    <w:rsid w:val="00704CF0"/>
    <w:rsid w:val="00704D2B"/>
    <w:rsid w:val="00704F9B"/>
    <w:rsid w:val="0070501B"/>
    <w:rsid w:val="00705028"/>
    <w:rsid w:val="007051FA"/>
    <w:rsid w:val="0070521E"/>
    <w:rsid w:val="00705437"/>
    <w:rsid w:val="0070549A"/>
    <w:rsid w:val="007055D1"/>
    <w:rsid w:val="0070560F"/>
    <w:rsid w:val="0070564B"/>
    <w:rsid w:val="0070595D"/>
    <w:rsid w:val="007059C1"/>
    <w:rsid w:val="007059DD"/>
    <w:rsid w:val="00705CC1"/>
    <w:rsid w:val="00705EDA"/>
    <w:rsid w:val="00705F7B"/>
    <w:rsid w:val="0070609F"/>
    <w:rsid w:val="00706111"/>
    <w:rsid w:val="0070638B"/>
    <w:rsid w:val="007063D4"/>
    <w:rsid w:val="00706554"/>
    <w:rsid w:val="00706572"/>
    <w:rsid w:val="00706629"/>
    <w:rsid w:val="00706695"/>
    <w:rsid w:val="007066B9"/>
    <w:rsid w:val="00706B97"/>
    <w:rsid w:val="00706BBF"/>
    <w:rsid w:val="00706BD8"/>
    <w:rsid w:val="00706BF2"/>
    <w:rsid w:val="00706DDB"/>
    <w:rsid w:val="00706E2D"/>
    <w:rsid w:val="00706F19"/>
    <w:rsid w:val="00706F6B"/>
    <w:rsid w:val="00706FAD"/>
    <w:rsid w:val="00706FCE"/>
    <w:rsid w:val="0070710A"/>
    <w:rsid w:val="00707185"/>
    <w:rsid w:val="007071D5"/>
    <w:rsid w:val="0070739E"/>
    <w:rsid w:val="007074AB"/>
    <w:rsid w:val="00707919"/>
    <w:rsid w:val="00707989"/>
    <w:rsid w:val="00707D87"/>
    <w:rsid w:val="00707DD3"/>
    <w:rsid w:val="00707ECA"/>
    <w:rsid w:val="00707ED5"/>
    <w:rsid w:val="00707EE0"/>
    <w:rsid w:val="00710078"/>
    <w:rsid w:val="007101DE"/>
    <w:rsid w:val="00710225"/>
    <w:rsid w:val="0071024E"/>
    <w:rsid w:val="007102AD"/>
    <w:rsid w:val="007102D4"/>
    <w:rsid w:val="00710467"/>
    <w:rsid w:val="0071058C"/>
    <w:rsid w:val="00710955"/>
    <w:rsid w:val="00710AC0"/>
    <w:rsid w:val="00710DC1"/>
    <w:rsid w:val="00710E94"/>
    <w:rsid w:val="00710EAC"/>
    <w:rsid w:val="0071107F"/>
    <w:rsid w:val="00711204"/>
    <w:rsid w:val="00711495"/>
    <w:rsid w:val="0071151B"/>
    <w:rsid w:val="00711576"/>
    <w:rsid w:val="007115B2"/>
    <w:rsid w:val="007117A2"/>
    <w:rsid w:val="00711A8B"/>
    <w:rsid w:val="00711EB0"/>
    <w:rsid w:val="00712008"/>
    <w:rsid w:val="00712125"/>
    <w:rsid w:val="0071214E"/>
    <w:rsid w:val="00712191"/>
    <w:rsid w:val="007122AA"/>
    <w:rsid w:val="007123A7"/>
    <w:rsid w:val="007123C0"/>
    <w:rsid w:val="007127C3"/>
    <w:rsid w:val="00712861"/>
    <w:rsid w:val="00712AC7"/>
    <w:rsid w:val="00712AF7"/>
    <w:rsid w:val="00712BA7"/>
    <w:rsid w:val="00712BD9"/>
    <w:rsid w:val="00712D67"/>
    <w:rsid w:val="00712E2C"/>
    <w:rsid w:val="00712EDD"/>
    <w:rsid w:val="007130D4"/>
    <w:rsid w:val="00713132"/>
    <w:rsid w:val="00713320"/>
    <w:rsid w:val="00713360"/>
    <w:rsid w:val="00713397"/>
    <w:rsid w:val="00713437"/>
    <w:rsid w:val="007134F4"/>
    <w:rsid w:val="00713684"/>
    <w:rsid w:val="0071370A"/>
    <w:rsid w:val="00713967"/>
    <w:rsid w:val="00713AAD"/>
    <w:rsid w:val="00713B32"/>
    <w:rsid w:val="00713B68"/>
    <w:rsid w:val="00713B7C"/>
    <w:rsid w:val="00713BFC"/>
    <w:rsid w:val="00713E77"/>
    <w:rsid w:val="00713E89"/>
    <w:rsid w:val="00713F9B"/>
    <w:rsid w:val="007142C7"/>
    <w:rsid w:val="00714540"/>
    <w:rsid w:val="007145FB"/>
    <w:rsid w:val="00714643"/>
    <w:rsid w:val="007146B8"/>
    <w:rsid w:val="00714729"/>
    <w:rsid w:val="007147B7"/>
    <w:rsid w:val="007148FF"/>
    <w:rsid w:val="00714A0C"/>
    <w:rsid w:val="00714C2A"/>
    <w:rsid w:val="00715682"/>
    <w:rsid w:val="00715714"/>
    <w:rsid w:val="0071572A"/>
    <w:rsid w:val="00715744"/>
    <w:rsid w:val="00715765"/>
    <w:rsid w:val="00715D6A"/>
    <w:rsid w:val="00715E9A"/>
    <w:rsid w:val="00716122"/>
    <w:rsid w:val="00716130"/>
    <w:rsid w:val="0071622F"/>
    <w:rsid w:val="00716236"/>
    <w:rsid w:val="00716405"/>
    <w:rsid w:val="007167C7"/>
    <w:rsid w:val="00716979"/>
    <w:rsid w:val="007169BD"/>
    <w:rsid w:val="00716BA5"/>
    <w:rsid w:val="00716CBF"/>
    <w:rsid w:val="00716DA4"/>
    <w:rsid w:val="00716E58"/>
    <w:rsid w:val="00716ED3"/>
    <w:rsid w:val="00716FF7"/>
    <w:rsid w:val="00717025"/>
    <w:rsid w:val="00717284"/>
    <w:rsid w:val="0071754D"/>
    <w:rsid w:val="00717878"/>
    <w:rsid w:val="0071792F"/>
    <w:rsid w:val="0071793A"/>
    <w:rsid w:val="007179A1"/>
    <w:rsid w:val="00717A44"/>
    <w:rsid w:val="00717D7E"/>
    <w:rsid w:val="00717DA0"/>
    <w:rsid w:val="00717ED0"/>
    <w:rsid w:val="0072000F"/>
    <w:rsid w:val="0072007B"/>
    <w:rsid w:val="0072015F"/>
    <w:rsid w:val="0072045D"/>
    <w:rsid w:val="00720467"/>
    <w:rsid w:val="0072047C"/>
    <w:rsid w:val="0072047D"/>
    <w:rsid w:val="0072055A"/>
    <w:rsid w:val="007205D0"/>
    <w:rsid w:val="007207C3"/>
    <w:rsid w:val="007208EB"/>
    <w:rsid w:val="00720983"/>
    <w:rsid w:val="0072099A"/>
    <w:rsid w:val="00720B2D"/>
    <w:rsid w:val="00720E75"/>
    <w:rsid w:val="00721093"/>
    <w:rsid w:val="007211F3"/>
    <w:rsid w:val="0072129F"/>
    <w:rsid w:val="00721331"/>
    <w:rsid w:val="0072167F"/>
    <w:rsid w:val="00721928"/>
    <w:rsid w:val="0072193E"/>
    <w:rsid w:val="00721B3D"/>
    <w:rsid w:val="00721B51"/>
    <w:rsid w:val="00721B78"/>
    <w:rsid w:val="00721C65"/>
    <w:rsid w:val="00721CEC"/>
    <w:rsid w:val="00721D50"/>
    <w:rsid w:val="00721DDE"/>
    <w:rsid w:val="00721E22"/>
    <w:rsid w:val="00722220"/>
    <w:rsid w:val="00722229"/>
    <w:rsid w:val="007224F5"/>
    <w:rsid w:val="00722519"/>
    <w:rsid w:val="0072298C"/>
    <w:rsid w:val="00722A45"/>
    <w:rsid w:val="00722AD1"/>
    <w:rsid w:val="00722C2E"/>
    <w:rsid w:val="00722E1E"/>
    <w:rsid w:val="00723068"/>
    <w:rsid w:val="007230AF"/>
    <w:rsid w:val="007230D8"/>
    <w:rsid w:val="00723219"/>
    <w:rsid w:val="007234D5"/>
    <w:rsid w:val="007235AC"/>
    <w:rsid w:val="007236B2"/>
    <w:rsid w:val="007236D1"/>
    <w:rsid w:val="0072373C"/>
    <w:rsid w:val="00723A38"/>
    <w:rsid w:val="00723AC5"/>
    <w:rsid w:val="00723B54"/>
    <w:rsid w:val="00723C3F"/>
    <w:rsid w:val="00723C76"/>
    <w:rsid w:val="00723D3F"/>
    <w:rsid w:val="00723F74"/>
    <w:rsid w:val="0072405B"/>
    <w:rsid w:val="0072420D"/>
    <w:rsid w:val="007242B9"/>
    <w:rsid w:val="007243EB"/>
    <w:rsid w:val="0072446B"/>
    <w:rsid w:val="00724968"/>
    <w:rsid w:val="00724A02"/>
    <w:rsid w:val="00724A3E"/>
    <w:rsid w:val="00724CB6"/>
    <w:rsid w:val="00724D49"/>
    <w:rsid w:val="00724DD7"/>
    <w:rsid w:val="00724DEE"/>
    <w:rsid w:val="00724E68"/>
    <w:rsid w:val="00724F46"/>
    <w:rsid w:val="00724F61"/>
    <w:rsid w:val="0072506A"/>
    <w:rsid w:val="00725086"/>
    <w:rsid w:val="007251DA"/>
    <w:rsid w:val="0072532D"/>
    <w:rsid w:val="00725350"/>
    <w:rsid w:val="0072552F"/>
    <w:rsid w:val="007255E7"/>
    <w:rsid w:val="00725620"/>
    <w:rsid w:val="00725A79"/>
    <w:rsid w:val="00725B43"/>
    <w:rsid w:val="00725C08"/>
    <w:rsid w:val="00725DBA"/>
    <w:rsid w:val="00726034"/>
    <w:rsid w:val="007261B5"/>
    <w:rsid w:val="00726205"/>
    <w:rsid w:val="00726238"/>
    <w:rsid w:val="007263FE"/>
    <w:rsid w:val="007264E6"/>
    <w:rsid w:val="00726564"/>
    <w:rsid w:val="00726694"/>
    <w:rsid w:val="007266DA"/>
    <w:rsid w:val="00726728"/>
    <w:rsid w:val="0072673A"/>
    <w:rsid w:val="007269D2"/>
    <w:rsid w:val="00726B01"/>
    <w:rsid w:val="00726C74"/>
    <w:rsid w:val="00726CC7"/>
    <w:rsid w:val="00726E1C"/>
    <w:rsid w:val="00726E1F"/>
    <w:rsid w:val="00726E91"/>
    <w:rsid w:val="00726EAA"/>
    <w:rsid w:val="00726EFF"/>
    <w:rsid w:val="00727181"/>
    <w:rsid w:val="00727244"/>
    <w:rsid w:val="00727266"/>
    <w:rsid w:val="00727298"/>
    <w:rsid w:val="007272DA"/>
    <w:rsid w:val="0072744D"/>
    <w:rsid w:val="0072746D"/>
    <w:rsid w:val="007274D8"/>
    <w:rsid w:val="0072751C"/>
    <w:rsid w:val="007275D6"/>
    <w:rsid w:val="00727639"/>
    <w:rsid w:val="0072777D"/>
    <w:rsid w:val="007278B4"/>
    <w:rsid w:val="0072795D"/>
    <w:rsid w:val="00727B41"/>
    <w:rsid w:val="00727C79"/>
    <w:rsid w:val="00727CAD"/>
    <w:rsid w:val="00727D0A"/>
    <w:rsid w:val="00727DCC"/>
    <w:rsid w:val="00727DF3"/>
    <w:rsid w:val="00727DFE"/>
    <w:rsid w:val="00730179"/>
    <w:rsid w:val="00730192"/>
    <w:rsid w:val="00730244"/>
    <w:rsid w:val="0073053C"/>
    <w:rsid w:val="00730696"/>
    <w:rsid w:val="007306F8"/>
    <w:rsid w:val="00730838"/>
    <w:rsid w:val="007309FB"/>
    <w:rsid w:val="00730AF7"/>
    <w:rsid w:val="00730D06"/>
    <w:rsid w:val="00730D31"/>
    <w:rsid w:val="00730DA2"/>
    <w:rsid w:val="00730E5F"/>
    <w:rsid w:val="00730F0E"/>
    <w:rsid w:val="00730F2A"/>
    <w:rsid w:val="0073118C"/>
    <w:rsid w:val="00731727"/>
    <w:rsid w:val="0073189A"/>
    <w:rsid w:val="00731944"/>
    <w:rsid w:val="00731C66"/>
    <w:rsid w:val="00731D02"/>
    <w:rsid w:val="00731D17"/>
    <w:rsid w:val="00731D6C"/>
    <w:rsid w:val="00731E66"/>
    <w:rsid w:val="00731FD7"/>
    <w:rsid w:val="00731FE7"/>
    <w:rsid w:val="007320E6"/>
    <w:rsid w:val="007322B3"/>
    <w:rsid w:val="007322DB"/>
    <w:rsid w:val="0073234A"/>
    <w:rsid w:val="0073239A"/>
    <w:rsid w:val="007323EF"/>
    <w:rsid w:val="007324CF"/>
    <w:rsid w:val="0073258B"/>
    <w:rsid w:val="00732602"/>
    <w:rsid w:val="0073268A"/>
    <w:rsid w:val="007326BF"/>
    <w:rsid w:val="007328AB"/>
    <w:rsid w:val="00732A88"/>
    <w:rsid w:val="00732D58"/>
    <w:rsid w:val="00733060"/>
    <w:rsid w:val="00733095"/>
    <w:rsid w:val="00733147"/>
    <w:rsid w:val="00733151"/>
    <w:rsid w:val="00733246"/>
    <w:rsid w:val="007332D8"/>
    <w:rsid w:val="007333AC"/>
    <w:rsid w:val="0073346F"/>
    <w:rsid w:val="007334B9"/>
    <w:rsid w:val="0073354B"/>
    <w:rsid w:val="007336D6"/>
    <w:rsid w:val="0073382A"/>
    <w:rsid w:val="007338D7"/>
    <w:rsid w:val="00733A98"/>
    <w:rsid w:val="00733B13"/>
    <w:rsid w:val="00733E63"/>
    <w:rsid w:val="00733FC2"/>
    <w:rsid w:val="00734079"/>
    <w:rsid w:val="007340D3"/>
    <w:rsid w:val="0073410A"/>
    <w:rsid w:val="007342BD"/>
    <w:rsid w:val="00734670"/>
    <w:rsid w:val="00734739"/>
    <w:rsid w:val="00734C92"/>
    <w:rsid w:val="00734EE2"/>
    <w:rsid w:val="00734FED"/>
    <w:rsid w:val="00735001"/>
    <w:rsid w:val="0073505A"/>
    <w:rsid w:val="0073506D"/>
    <w:rsid w:val="00735128"/>
    <w:rsid w:val="007351CF"/>
    <w:rsid w:val="007352D5"/>
    <w:rsid w:val="0073532D"/>
    <w:rsid w:val="0073543C"/>
    <w:rsid w:val="007354CE"/>
    <w:rsid w:val="007354DE"/>
    <w:rsid w:val="007355AD"/>
    <w:rsid w:val="00735875"/>
    <w:rsid w:val="007359AD"/>
    <w:rsid w:val="00735A7A"/>
    <w:rsid w:val="00735AE8"/>
    <w:rsid w:val="00735B4B"/>
    <w:rsid w:val="00735C37"/>
    <w:rsid w:val="00735C52"/>
    <w:rsid w:val="00735DAD"/>
    <w:rsid w:val="00735F1F"/>
    <w:rsid w:val="00736019"/>
    <w:rsid w:val="0073617A"/>
    <w:rsid w:val="00736251"/>
    <w:rsid w:val="007362B2"/>
    <w:rsid w:val="00736628"/>
    <w:rsid w:val="00736773"/>
    <w:rsid w:val="007369BB"/>
    <w:rsid w:val="00736B60"/>
    <w:rsid w:val="00736E70"/>
    <w:rsid w:val="00736F4F"/>
    <w:rsid w:val="00736F75"/>
    <w:rsid w:val="0073704A"/>
    <w:rsid w:val="007371A7"/>
    <w:rsid w:val="007371BB"/>
    <w:rsid w:val="0073729F"/>
    <w:rsid w:val="00737741"/>
    <w:rsid w:val="0073785A"/>
    <w:rsid w:val="00737AB1"/>
    <w:rsid w:val="00737B54"/>
    <w:rsid w:val="00737E57"/>
    <w:rsid w:val="00740030"/>
    <w:rsid w:val="00740391"/>
    <w:rsid w:val="007408E9"/>
    <w:rsid w:val="00740940"/>
    <w:rsid w:val="007409AE"/>
    <w:rsid w:val="00740CBC"/>
    <w:rsid w:val="00740E4F"/>
    <w:rsid w:val="007411EB"/>
    <w:rsid w:val="0074121E"/>
    <w:rsid w:val="0074136C"/>
    <w:rsid w:val="007413C0"/>
    <w:rsid w:val="007415C6"/>
    <w:rsid w:val="007415D5"/>
    <w:rsid w:val="0074176C"/>
    <w:rsid w:val="0074178B"/>
    <w:rsid w:val="007418E3"/>
    <w:rsid w:val="0074197D"/>
    <w:rsid w:val="00741B88"/>
    <w:rsid w:val="00741DEC"/>
    <w:rsid w:val="00741E74"/>
    <w:rsid w:val="00741F28"/>
    <w:rsid w:val="00741F57"/>
    <w:rsid w:val="00741F72"/>
    <w:rsid w:val="00742102"/>
    <w:rsid w:val="007421AC"/>
    <w:rsid w:val="007422FF"/>
    <w:rsid w:val="00742548"/>
    <w:rsid w:val="007427B8"/>
    <w:rsid w:val="007427D0"/>
    <w:rsid w:val="00742D6A"/>
    <w:rsid w:val="00742E8B"/>
    <w:rsid w:val="00742EB0"/>
    <w:rsid w:val="00742FF7"/>
    <w:rsid w:val="0074305A"/>
    <w:rsid w:val="007432AA"/>
    <w:rsid w:val="007433EC"/>
    <w:rsid w:val="0074349D"/>
    <w:rsid w:val="00743788"/>
    <w:rsid w:val="0074382C"/>
    <w:rsid w:val="007439FF"/>
    <w:rsid w:val="00743AE2"/>
    <w:rsid w:val="00743DCB"/>
    <w:rsid w:val="00743E7F"/>
    <w:rsid w:val="00743EFA"/>
    <w:rsid w:val="00743F05"/>
    <w:rsid w:val="0074401F"/>
    <w:rsid w:val="007440E4"/>
    <w:rsid w:val="007441E3"/>
    <w:rsid w:val="00744444"/>
    <w:rsid w:val="0074461C"/>
    <w:rsid w:val="00744644"/>
    <w:rsid w:val="007447A8"/>
    <w:rsid w:val="00744997"/>
    <w:rsid w:val="00744B2F"/>
    <w:rsid w:val="00744C63"/>
    <w:rsid w:val="00744F5E"/>
    <w:rsid w:val="00745068"/>
    <w:rsid w:val="007453B9"/>
    <w:rsid w:val="007454B5"/>
    <w:rsid w:val="00745585"/>
    <w:rsid w:val="00745654"/>
    <w:rsid w:val="0074565E"/>
    <w:rsid w:val="007457C1"/>
    <w:rsid w:val="00745A77"/>
    <w:rsid w:val="00745A81"/>
    <w:rsid w:val="00745A94"/>
    <w:rsid w:val="00745B4E"/>
    <w:rsid w:val="00745B76"/>
    <w:rsid w:val="00745C16"/>
    <w:rsid w:val="00745D39"/>
    <w:rsid w:val="00745D71"/>
    <w:rsid w:val="00745D92"/>
    <w:rsid w:val="00745E20"/>
    <w:rsid w:val="00745FF4"/>
    <w:rsid w:val="007463D9"/>
    <w:rsid w:val="00746491"/>
    <w:rsid w:val="00746492"/>
    <w:rsid w:val="007465EB"/>
    <w:rsid w:val="00746827"/>
    <w:rsid w:val="007468B5"/>
    <w:rsid w:val="007468D7"/>
    <w:rsid w:val="00746979"/>
    <w:rsid w:val="00746A6A"/>
    <w:rsid w:val="00746AB7"/>
    <w:rsid w:val="00746DF8"/>
    <w:rsid w:val="00747069"/>
    <w:rsid w:val="00747287"/>
    <w:rsid w:val="00747382"/>
    <w:rsid w:val="00747511"/>
    <w:rsid w:val="007476D7"/>
    <w:rsid w:val="007477F7"/>
    <w:rsid w:val="00747B73"/>
    <w:rsid w:val="00747C59"/>
    <w:rsid w:val="00747E1D"/>
    <w:rsid w:val="00747EE9"/>
    <w:rsid w:val="00747EF6"/>
    <w:rsid w:val="00747FFD"/>
    <w:rsid w:val="007500CB"/>
    <w:rsid w:val="007500D1"/>
    <w:rsid w:val="00750162"/>
    <w:rsid w:val="007501CA"/>
    <w:rsid w:val="0075028F"/>
    <w:rsid w:val="007502C7"/>
    <w:rsid w:val="00750320"/>
    <w:rsid w:val="0075032E"/>
    <w:rsid w:val="007504B3"/>
    <w:rsid w:val="00750505"/>
    <w:rsid w:val="007505F4"/>
    <w:rsid w:val="0075087F"/>
    <w:rsid w:val="007508AA"/>
    <w:rsid w:val="00750947"/>
    <w:rsid w:val="00750AF6"/>
    <w:rsid w:val="00750CDA"/>
    <w:rsid w:val="00750D70"/>
    <w:rsid w:val="00750DF1"/>
    <w:rsid w:val="00750F5A"/>
    <w:rsid w:val="0075101C"/>
    <w:rsid w:val="007510B1"/>
    <w:rsid w:val="0075114D"/>
    <w:rsid w:val="0075118A"/>
    <w:rsid w:val="007511C5"/>
    <w:rsid w:val="0075127A"/>
    <w:rsid w:val="0075127B"/>
    <w:rsid w:val="00751408"/>
    <w:rsid w:val="00751428"/>
    <w:rsid w:val="007515ED"/>
    <w:rsid w:val="00751913"/>
    <w:rsid w:val="00751A66"/>
    <w:rsid w:val="00751B9E"/>
    <w:rsid w:val="00751CEC"/>
    <w:rsid w:val="007520DA"/>
    <w:rsid w:val="007521CC"/>
    <w:rsid w:val="007521F2"/>
    <w:rsid w:val="00752205"/>
    <w:rsid w:val="00752355"/>
    <w:rsid w:val="0075273F"/>
    <w:rsid w:val="00752830"/>
    <w:rsid w:val="00752876"/>
    <w:rsid w:val="007528B3"/>
    <w:rsid w:val="007529C9"/>
    <w:rsid w:val="00752BD0"/>
    <w:rsid w:val="00752BFC"/>
    <w:rsid w:val="00752C0D"/>
    <w:rsid w:val="00752EFE"/>
    <w:rsid w:val="00752F87"/>
    <w:rsid w:val="0075304C"/>
    <w:rsid w:val="007531C1"/>
    <w:rsid w:val="007532E4"/>
    <w:rsid w:val="00753350"/>
    <w:rsid w:val="00753510"/>
    <w:rsid w:val="00753579"/>
    <w:rsid w:val="00753581"/>
    <w:rsid w:val="007535A9"/>
    <w:rsid w:val="00753655"/>
    <w:rsid w:val="00753756"/>
    <w:rsid w:val="00753760"/>
    <w:rsid w:val="00753793"/>
    <w:rsid w:val="00753817"/>
    <w:rsid w:val="00753A04"/>
    <w:rsid w:val="00753BAC"/>
    <w:rsid w:val="00753C73"/>
    <w:rsid w:val="00753D8A"/>
    <w:rsid w:val="00753F4A"/>
    <w:rsid w:val="007540FB"/>
    <w:rsid w:val="00754184"/>
    <w:rsid w:val="007542A0"/>
    <w:rsid w:val="00754502"/>
    <w:rsid w:val="00754517"/>
    <w:rsid w:val="0075455F"/>
    <w:rsid w:val="0075471F"/>
    <w:rsid w:val="00754829"/>
    <w:rsid w:val="00754A77"/>
    <w:rsid w:val="00754B5E"/>
    <w:rsid w:val="00754D4D"/>
    <w:rsid w:val="00754E5C"/>
    <w:rsid w:val="00754EF1"/>
    <w:rsid w:val="00754F6D"/>
    <w:rsid w:val="007552CE"/>
    <w:rsid w:val="007554A9"/>
    <w:rsid w:val="00755556"/>
    <w:rsid w:val="00755846"/>
    <w:rsid w:val="00755892"/>
    <w:rsid w:val="00755B77"/>
    <w:rsid w:val="00755B93"/>
    <w:rsid w:val="00755BEF"/>
    <w:rsid w:val="00755CA0"/>
    <w:rsid w:val="00755CD8"/>
    <w:rsid w:val="00755D7E"/>
    <w:rsid w:val="00755DF2"/>
    <w:rsid w:val="00755DFE"/>
    <w:rsid w:val="00755E74"/>
    <w:rsid w:val="00755EA5"/>
    <w:rsid w:val="00755F1C"/>
    <w:rsid w:val="0075601F"/>
    <w:rsid w:val="00756032"/>
    <w:rsid w:val="00756071"/>
    <w:rsid w:val="00756164"/>
    <w:rsid w:val="007561A6"/>
    <w:rsid w:val="00756359"/>
    <w:rsid w:val="0075673C"/>
    <w:rsid w:val="00756882"/>
    <w:rsid w:val="00756889"/>
    <w:rsid w:val="00756904"/>
    <w:rsid w:val="00756BF9"/>
    <w:rsid w:val="00756C5E"/>
    <w:rsid w:val="00756D47"/>
    <w:rsid w:val="00756EA7"/>
    <w:rsid w:val="0075711A"/>
    <w:rsid w:val="007571DF"/>
    <w:rsid w:val="00757225"/>
    <w:rsid w:val="0075725D"/>
    <w:rsid w:val="007572D8"/>
    <w:rsid w:val="00757397"/>
    <w:rsid w:val="0075744E"/>
    <w:rsid w:val="0075751E"/>
    <w:rsid w:val="00757525"/>
    <w:rsid w:val="00757569"/>
    <w:rsid w:val="00757592"/>
    <w:rsid w:val="00757696"/>
    <w:rsid w:val="007576BF"/>
    <w:rsid w:val="007578ED"/>
    <w:rsid w:val="007578F4"/>
    <w:rsid w:val="00757980"/>
    <w:rsid w:val="00757A55"/>
    <w:rsid w:val="00757A65"/>
    <w:rsid w:val="00757A7F"/>
    <w:rsid w:val="00757BF7"/>
    <w:rsid w:val="00757CD9"/>
    <w:rsid w:val="00757D9F"/>
    <w:rsid w:val="00757E55"/>
    <w:rsid w:val="00760003"/>
    <w:rsid w:val="007600B5"/>
    <w:rsid w:val="0076026F"/>
    <w:rsid w:val="007602EA"/>
    <w:rsid w:val="0076031B"/>
    <w:rsid w:val="00760350"/>
    <w:rsid w:val="0076048F"/>
    <w:rsid w:val="007605DF"/>
    <w:rsid w:val="00760812"/>
    <w:rsid w:val="007609A4"/>
    <w:rsid w:val="007609FD"/>
    <w:rsid w:val="00760C49"/>
    <w:rsid w:val="00760DF0"/>
    <w:rsid w:val="00760E44"/>
    <w:rsid w:val="00760F79"/>
    <w:rsid w:val="00761136"/>
    <w:rsid w:val="0076113B"/>
    <w:rsid w:val="007612D5"/>
    <w:rsid w:val="007612D6"/>
    <w:rsid w:val="007612DA"/>
    <w:rsid w:val="0076137B"/>
    <w:rsid w:val="007614DD"/>
    <w:rsid w:val="0076150E"/>
    <w:rsid w:val="00761695"/>
    <w:rsid w:val="0076186B"/>
    <w:rsid w:val="007618E8"/>
    <w:rsid w:val="00761A40"/>
    <w:rsid w:val="00761AD3"/>
    <w:rsid w:val="00761B6A"/>
    <w:rsid w:val="00761C3C"/>
    <w:rsid w:val="00761C58"/>
    <w:rsid w:val="00761E66"/>
    <w:rsid w:val="00761F6A"/>
    <w:rsid w:val="00762165"/>
    <w:rsid w:val="0076216A"/>
    <w:rsid w:val="00762173"/>
    <w:rsid w:val="00762279"/>
    <w:rsid w:val="00762673"/>
    <w:rsid w:val="0076270C"/>
    <w:rsid w:val="00762710"/>
    <w:rsid w:val="00762A04"/>
    <w:rsid w:val="00762ABF"/>
    <w:rsid w:val="00762BD7"/>
    <w:rsid w:val="00762C36"/>
    <w:rsid w:val="00762C7A"/>
    <w:rsid w:val="00762D56"/>
    <w:rsid w:val="00762D5C"/>
    <w:rsid w:val="00762E70"/>
    <w:rsid w:val="00762EF8"/>
    <w:rsid w:val="00762F3B"/>
    <w:rsid w:val="00762F41"/>
    <w:rsid w:val="0076307D"/>
    <w:rsid w:val="00763269"/>
    <w:rsid w:val="0076327E"/>
    <w:rsid w:val="00763291"/>
    <w:rsid w:val="007632CE"/>
    <w:rsid w:val="007632E8"/>
    <w:rsid w:val="00763328"/>
    <w:rsid w:val="00763382"/>
    <w:rsid w:val="00763405"/>
    <w:rsid w:val="00763480"/>
    <w:rsid w:val="007634EE"/>
    <w:rsid w:val="00763507"/>
    <w:rsid w:val="0076376E"/>
    <w:rsid w:val="00763787"/>
    <w:rsid w:val="007637E7"/>
    <w:rsid w:val="00763935"/>
    <w:rsid w:val="007639D8"/>
    <w:rsid w:val="00763C4F"/>
    <w:rsid w:val="00763EB5"/>
    <w:rsid w:val="0076401B"/>
    <w:rsid w:val="0076406C"/>
    <w:rsid w:val="007642BE"/>
    <w:rsid w:val="007642FE"/>
    <w:rsid w:val="0076457B"/>
    <w:rsid w:val="007645C4"/>
    <w:rsid w:val="007647C4"/>
    <w:rsid w:val="00764821"/>
    <w:rsid w:val="00764856"/>
    <w:rsid w:val="007648F8"/>
    <w:rsid w:val="00764966"/>
    <w:rsid w:val="00764B8D"/>
    <w:rsid w:val="00764B90"/>
    <w:rsid w:val="00764F71"/>
    <w:rsid w:val="007653C5"/>
    <w:rsid w:val="00765507"/>
    <w:rsid w:val="00765554"/>
    <w:rsid w:val="007655FA"/>
    <w:rsid w:val="007657AC"/>
    <w:rsid w:val="007659C9"/>
    <w:rsid w:val="00765AEF"/>
    <w:rsid w:val="00765B34"/>
    <w:rsid w:val="00765C31"/>
    <w:rsid w:val="00765D5D"/>
    <w:rsid w:val="0076606A"/>
    <w:rsid w:val="0076630C"/>
    <w:rsid w:val="00766356"/>
    <w:rsid w:val="00766532"/>
    <w:rsid w:val="007666F3"/>
    <w:rsid w:val="00766829"/>
    <w:rsid w:val="007668D3"/>
    <w:rsid w:val="00766F6D"/>
    <w:rsid w:val="00766F9A"/>
    <w:rsid w:val="0076701A"/>
    <w:rsid w:val="00767099"/>
    <w:rsid w:val="00767123"/>
    <w:rsid w:val="0076717D"/>
    <w:rsid w:val="00767734"/>
    <w:rsid w:val="00767888"/>
    <w:rsid w:val="00767A0A"/>
    <w:rsid w:val="00767BD1"/>
    <w:rsid w:val="00767DA2"/>
    <w:rsid w:val="00767FA0"/>
    <w:rsid w:val="00770053"/>
    <w:rsid w:val="00770134"/>
    <w:rsid w:val="0077013E"/>
    <w:rsid w:val="007702A0"/>
    <w:rsid w:val="00770386"/>
    <w:rsid w:val="007703AA"/>
    <w:rsid w:val="007703F0"/>
    <w:rsid w:val="00770404"/>
    <w:rsid w:val="00770422"/>
    <w:rsid w:val="00770461"/>
    <w:rsid w:val="00770747"/>
    <w:rsid w:val="007707BF"/>
    <w:rsid w:val="00770A24"/>
    <w:rsid w:val="00770A72"/>
    <w:rsid w:val="00770A99"/>
    <w:rsid w:val="00770E86"/>
    <w:rsid w:val="00771238"/>
    <w:rsid w:val="007712B5"/>
    <w:rsid w:val="007713B9"/>
    <w:rsid w:val="00771555"/>
    <w:rsid w:val="00771714"/>
    <w:rsid w:val="00771A8F"/>
    <w:rsid w:val="00771A9A"/>
    <w:rsid w:val="00771AA4"/>
    <w:rsid w:val="00771D75"/>
    <w:rsid w:val="00771EF3"/>
    <w:rsid w:val="00771EF7"/>
    <w:rsid w:val="00771F9C"/>
    <w:rsid w:val="00771FD8"/>
    <w:rsid w:val="00772294"/>
    <w:rsid w:val="00772468"/>
    <w:rsid w:val="0077253F"/>
    <w:rsid w:val="00772642"/>
    <w:rsid w:val="007726CE"/>
    <w:rsid w:val="007726DC"/>
    <w:rsid w:val="007727A3"/>
    <w:rsid w:val="00772828"/>
    <w:rsid w:val="0077285C"/>
    <w:rsid w:val="007728EE"/>
    <w:rsid w:val="00772920"/>
    <w:rsid w:val="00772925"/>
    <w:rsid w:val="00772B5A"/>
    <w:rsid w:val="00772DB4"/>
    <w:rsid w:val="00772F13"/>
    <w:rsid w:val="00772F7B"/>
    <w:rsid w:val="00773032"/>
    <w:rsid w:val="007731EC"/>
    <w:rsid w:val="00773264"/>
    <w:rsid w:val="00773274"/>
    <w:rsid w:val="007734CA"/>
    <w:rsid w:val="007734DB"/>
    <w:rsid w:val="0077361A"/>
    <w:rsid w:val="007737FB"/>
    <w:rsid w:val="007738B8"/>
    <w:rsid w:val="00773C43"/>
    <w:rsid w:val="00773DAA"/>
    <w:rsid w:val="00773DC4"/>
    <w:rsid w:val="00773E34"/>
    <w:rsid w:val="00774023"/>
    <w:rsid w:val="0077426C"/>
    <w:rsid w:val="00774395"/>
    <w:rsid w:val="00774494"/>
    <w:rsid w:val="007746F5"/>
    <w:rsid w:val="00774766"/>
    <w:rsid w:val="00774CAE"/>
    <w:rsid w:val="00774D47"/>
    <w:rsid w:val="00774E5B"/>
    <w:rsid w:val="00774FF0"/>
    <w:rsid w:val="007751CB"/>
    <w:rsid w:val="007752E9"/>
    <w:rsid w:val="00775395"/>
    <w:rsid w:val="007753C8"/>
    <w:rsid w:val="0077570A"/>
    <w:rsid w:val="007757C0"/>
    <w:rsid w:val="007757E0"/>
    <w:rsid w:val="00775817"/>
    <w:rsid w:val="00775844"/>
    <w:rsid w:val="007758BF"/>
    <w:rsid w:val="00775BA3"/>
    <w:rsid w:val="00775BF3"/>
    <w:rsid w:val="00775C67"/>
    <w:rsid w:val="00775D69"/>
    <w:rsid w:val="00775DF6"/>
    <w:rsid w:val="00775EF7"/>
    <w:rsid w:val="00776097"/>
    <w:rsid w:val="0077609D"/>
    <w:rsid w:val="007760C5"/>
    <w:rsid w:val="007760F2"/>
    <w:rsid w:val="0077611C"/>
    <w:rsid w:val="007767F0"/>
    <w:rsid w:val="00776858"/>
    <w:rsid w:val="00776999"/>
    <w:rsid w:val="00776A58"/>
    <w:rsid w:val="00776BAB"/>
    <w:rsid w:val="00776C15"/>
    <w:rsid w:val="00776C91"/>
    <w:rsid w:val="00776D59"/>
    <w:rsid w:val="00776EB3"/>
    <w:rsid w:val="00776FB4"/>
    <w:rsid w:val="00776FE4"/>
    <w:rsid w:val="0077715B"/>
    <w:rsid w:val="007772D4"/>
    <w:rsid w:val="00777604"/>
    <w:rsid w:val="00777693"/>
    <w:rsid w:val="00777751"/>
    <w:rsid w:val="007778DD"/>
    <w:rsid w:val="00777AFA"/>
    <w:rsid w:val="00777C34"/>
    <w:rsid w:val="00777CA5"/>
    <w:rsid w:val="00777E8E"/>
    <w:rsid w:val="00777F2F"/>
    <w:rsid w:val="00777FE2"/>
    <w:rsid w:val="0078004F"/>
    <w:rsid w:val="007803CD"/>
    <w:rsid w:val="007803DB"/>
    <w:rsid w:val="0078043A"/>
    <w:rsid w:val="0078059D"/>
    <w:rsid w:val="007805B0"/>
    <w:rsid w:val="0078062D"/>
    <w:rsid w:val="00780930"/>
    <w:rsid w:val="00780A73"/>
    <w:rsid w:val="00780AC6"/>
    <w:rsid w:val="00780D75"/>
    <w:rsid w:val="00780F23"/>
    <w:rsid w:val="00780F2A"/>
    <w:rsid w:val="00781131"/>
    <w:rsid w:val="0078121A"/>
    <w:rsid w:val="00781376"/>
    <w:rsid w:val="007816DC"/>
    <w:rsid w:val="007816E1"/>
    <w:rsid w:val="00781866"/>
    <w:rsid w:val="0078191C"/>
    <w:rsid w:val="00781A2B"/>
    <w:rsid w:val="00781AC4"/>
    <w:rsid w:val="00781B68"/>
    <w:rsid w:val="00781BF5"/>
    <w:rsid w:val="00781DED"/>
    <w:rsid w:val="00781E6E"/>
    <w:rsid w:val="00781F04"/>
    <w:rsid w:val="00781FCE"/>
    <w:rsid w:val="00782170"/>
    <w:rsid w:val="00782388"/>
    <w:rsid w:val="00782409"/>
    <w:rsid w:val="00782465"/>
    <w:rsid w:val="007824A1"/>
    <w:rsid w:val="007824A7"/>
    <w:rsid w:val="007826CA"/>
    <w:rsid w:val="007827EC"/>
    <w:rsid w:val="00782C2E"/>
    <w:rsid w:val="00782C56"/>
    <w:rsid w:val="00782CA3"/>
    <w:rsid w:val="00782EAC"/>
    <w:rsid w:val="00782F9D"/>
    <w:rsid w:val="00783100"/>
    <w:rsid w:val="0078334D"/>
    <w:rsid w:val="00783402"/>
    <w:rsid w:val="00783571"/>
    <w:rsid w:val="0078365E"/>
    <w:rsid w:val="00783747"/>
    <w:rsid w:val="00783765"/>
    <w:rsid w:val="00783807"/>
    <w:rsid w:val="007838F1"/>
    <w:rsid w:val="00783C75"/>
    <w:rsid w:val="00783F6E"/>
    <w:rsid w:val="00783FFD"/>
    <w:rsid w:val="0078400A"/>
    <w:rsid w:val="007840C0"/>
    <w:rsid w:val="007841D5"/>
    <w:rsid w:val="0078422F"/>
    <w:rsid w:val="00784298"/>
    <w:rsid w:val="007844C1"/>
    <w:rsid w:val="007847A7"/>
    <w:rsid w:val="007847D2"/>
    <w:rsid w:val="00784B2E"/>
    <w:rsid w:val="00784B34"/>
    <w:rsid w:val="00784BD2"/>
    <w:rsid w:val="00784E76"/>
    <w:rsid w:val="00784FF9"/>
    <w:rsid w:val="00785238"/>
    <w:rsid w:val="0078541A"/>
    <w:rsid w:val="0078551D"/>
    <w:rsid w:val="00785593"/>
    <w:rsid w:val="0078570B"/>
    <w:rsid w:val="0078572E"/>
    <w:rsid w:val="00785767"/>
    <w:rsid w:val="0078584E"/>
    <w:rsid w:val="007858B7"/>
    <w:rsid w:val="00785962"/>
    <w:rsid w:val="00785B2C"/>
    <w:rsid w:val="00785C35"/>
    <w:rsid w:val="00785DA2"/>
    <w:rsid w:val="00785DC7"/>
    <w:rsid w:val="00785FBE"/>
    <w:rsid w:val="007864F1"/>
    <w:rsid w:val="00786529"/>
    <w:rsid w:val="00786572"/>
    <w:rsid w:val="00786661"/>
    <w:rsid w:val="007866E1"/>
    <w:rsid w:val="007867E5"/>
    <w:rsid w:val="007867E6"/>
    <w:rsid w:val="007868ED"/>
    <w:rsid w:val="00786AEA"/>
    <w:rsid w:val="00786B3A"/>
    <w:rsid w:val="00786C3F"/>
    <w:rsid w:val="00786E0A"/>
    <w:rsid w:val="00786EA5"/>
    <w:rsid w:val="00786EFC"/>
    <w:rsid w:val="00786F6E"/>
    <w:rsid w:val="00787080"/>
    <w:rsid w:val="007871F7"/>
    <w:rsid w:val="00787278"/>
    <w:rsid w:val="0078733A"/>
    <w:rsid w:val="00787617"/>
    <w:rsid w:val="0078767B"/>
    <w:rsid w:val="00787697"/>
    <w:rsid w:val="007876F9"/>
    <w:rsid w:val="00787A7D"/>
    <w:rsid w:val="00787B47"/>
    <w:rsid w:val="00787BB4"/>
    <w:rsid w:val="00787D55"/>
    <w:rsid w:val="00787DEA"/>
    <w:rsid w:val="00787FDC"/>
    <w:rsid w:val="00790051"/>
    <w:rsid w:val="007900E1"/>
    <w:rsid w:val="00790161"/>
    <w:rsid w:val="007901FC"/>
    <w:rsid w:val="00790329"/>
    <w:rsid w:val="007904CD"/>
    <w:rsid w:val="007904DF"/>
    <w:rsid w:val="00790545"/>
    <w:rsid w:val="007907AF"/>
    <w:rsid w:val="007907DB"/>
    <w:rsid w:val="007908E5"/>
    <w:rsid w:val="00790A91"/>
    <w:rsid w:val="00790B18"/>
    <w:rsid w:val="00790DBF"/>
    <w:rsid w:val="0079107F"/>
    <w:rsid w:val="007911EF"/>
    <w:rsid w:val="0079148A"/>
    <w:rsid w:val="007915C9"/>
    <w:rsid w:val="007916BB"/>
    <w:rsid w:val="007916F6"/>
    <w:rsid w:val="007917BF"/>
    <w:rsid w:val="00791B11"/>
    <w:rsid w:val="00791B58"/>
    <w:rsid w:val="00791C5C"/>
    <w:rsid w:val="00791C8A"/>
    <w:rsid w:val="00791CCF"/>
    <w:rsid w:val="0079223F"/>
    <w:rsid w:val="0079224F"/>
    <w:rsid w:val="00792333"/>
    <w:rsid w:val="00792576"/>
    <w:rsid w:val="00792699"/>
    <w:rsid w:val="0079278D"/>
    <w:rsid w:val="00792E68"/>
    <w:rsid w:val="00792E9A"/>
    <w:rsid w:val="0079307B"/>
    <w:rsid w:val="007930BA"/>
    <w:rsid w:val="007930D5"/>
    <w:rsid w:val="0079332D"/>
    <w:rsid w:val="0079334E"/>
    <w:rsid w:val="007933FA"/>
    <w:rsid w:val="0079360E"/>
    <w:rsid w:val="007938BF"/>
    <w:rsid w:val="00793967"/>
    <w:rsid w:val="0079396B"/>
    <w:rsid w:val="00793FA7"/>
    <w:rsid w:val="00794147"/>
    <w:rsid w:val="00794151"/>
    <w:rsid w:val="0079415A"/>
    <w:rsid w:val="0079429F"/>
    <w:rsid w:val="00794646"/>
    <w:rsid w:val="0079466F"/>
    <w:rsid w:val="007947F3"/>
    <w:rsid w:val="0079488D"/>
    <w:rsid w:val="007949EF"/>
    <w:rsid w:val="00794A58"/>
    <w:rsid w:val="00794C2E"/>
    <w:rsid w:val="00794C4B"/>
    <w:rsid w:val="00794C55"/>
    <w:rsid w:val="00794D03"/>
    <w:rsid w:val="00794D6D"/>
    <w:rsid w:val="00794D8F"/>
    <w:rsid w:val="00794F89"/>
    <w:rsid w:val="00794FEF"/>
    <w:rsid w:val="007950A8"/>
    <w:rsid w:val="007950D2"/>
    <w:rsid w:val="007950DA"/>
    <w:rsid w:val="00795111"/>
    <w:rsid w:val="00795154"/>
    <w:rsid w:val="007951C4"/>
    <w:rsid w:val="007951F0"/>
    <w:rsid w:val="0079529C"/>
    <w:rsid w:val="0079533E"/>
    <w:rsid w:val="00795456"/>
    <w:rsid w:val="00795486"/>
    <w:rsid w:val="0079555D"/>
    <w:rsid w:val="007955F5"/>
    <w:rsid w:val="0079573C"/>
    <w:rsid w:val="007958F6"/>
    <w:rsid w:val="00795B40"/>
    <w:rsid w:val="00795C7B"/>
    <w:rsid w:val="00795D85"/>
    <w:rsid w:val="00795E25"/>
    <w:rsid w:val="007960B6"/>
    <w:rsid w:val="007960D4"/>
    <w:rsid w:val="00796179"/>
    <w:rsid w:val="007963F5"/>
    <w:rsid w:val="00796695"/>
    <w:rsid w:val="00796783"/>
    <w:rsid w:val="007967C0"/>
    <w:rsid w:val="0079682C"/>
    <w:rsid w:val="007968C6"/>
    <w:rsid w:val="007969A2"/>
    <w:rsid w:val="007969CB"/>
    <w:rsid w:val="007969DE"/>
    <w:rsid w:val="00796A4C"/>
    <w:rsid w:val="00796A74"/>
    <w:rsid w:val="00796B5E"/>
    <w:rsid w:val="00796BA4"/>
    <w:rsid w:val="00796EA2"/>
    <w:rsid w:val="00796EF9"/>
    <w:rsid w:val="00796F18"/>
    <w:rsid w:val="00796F3D"/>
    <w:rsid w:val="00796FA5"/>
    <w:rsid w:val="00796FC2"/>
    <w:rsid w:val="00797146"/>
    <w:rsid w:val="007973A7"/>
    <w:rsid w:val="00797531"/>
    <w:rsid w:val="00797564"/>
    <w:rsid w:val="00797894"/>
    <w:rsid w:val="007979F8"/>
    <w:rsid w:val="00797AD6"/>
    <w:rsid w:val="00797B39"/>
    <w:rsid w:val="00797B7B"/>
    <w:rsid w:val="00797BE6"/>
    <w:rsid w:val="00797BE9"/>
    <w:rsid w:val="00797D96"/>
    <w:rsid w:val="00797DA3"/>
    <w:rsid w:val="00797DF8"/>
    <w:rsid w:val="00797F44"/>
    <w:rsid w:val="007A0487"/>
    <w:rsid w:val="007A04C6"/>
    <w:rsid w:val="007A06CC"/>
    <w:rsid w:val="007A0806"/>
    <w:rsid w:val="007A08B7"/>
    <w:rsid w:val="007A08DE"/>
    <w:rsid w:val="007A094A"/>
    <w:rsid w:val="007A0953"/>
    <w:rsid w:val="007A09F6"/>
    <w:rsid w:val="007A0A1D"/>
    <w:rsid w:val="007A0ACB"/>
    <w:rsid w:val="007A0D05"/>
    <w:rsid w:val="007A0DAE"/>
    <w:rsid w:val="007A0E00"/>
    <w:rsid w:val="007A0EFC"/>
    <w:rsid w:val="007A0F1D"/>
    <w:rsid w:val="007A0FEB"/>
    <w:rsid w:val="007A120D"/>
    <w:rsid w:val="007A1350"/>
    <w:rsid w:val="007A1464"/>
    <w:rsid w:val="007A16E0"/>
    <w:rsid w:val="007A186C"/>
    <w:rsid w:val="007A188B"/>
    <w:rsid w:val="007A192A"/>
    <w:rsid w:val="007A1A09"/>
    <w:rsid w:val="007A1A18"/>
    <w:rsid w:val="007A1B9C"/>
    <w:rsid w:val="007A1DB8"/>
    <w:rsid w:val="007A2113"/>
    <w:rsid w:val="007A242B"/>
    <w:rsid w:val="007A26CE"/>
    <w:rsid w:val="007A2779"/>
    <w:rsid w:val="007A2D97"/>
    <w:rsid w:val="007A2F77"/>
    <w:rsid w:val="007A312E"/>
    <w:rsid w:val="007A3341"/>
    <w:rsid w:val="007A3385"/>
    <w:rsid w:val="007A359D"/>
    <w:rsid w:val="007A3676"/>
    <w:rsid w:val="007A3689"/>
    <w:rsid w:val="007A3A72"/>
    <w:rsid w:val="007A3BA9"/>
    <w:rsid w:val="007A3C3E"/>
    <w:rsid w:val="007A3C8E"/>
    <w:rsid w:val="007A3D5C"/>
    <w:rsid w:val="007A3E88"/>
    <w:rsid w:val="007A3FFC"/>
    <w:rsid w:val="007A4034"/>
    <w:rsid w:val="007A4152"/>
    <w:rsid w:val="007A448C"/>
    <w:rsid w:val="007A44CC"/>
    <w:rsid w:val="007A4759"/>
    <w:rsid w:val="007A4781"/>
    <w:rsid w:val="007A47FC"/>
    <w:rsid w:val="007A4B6F"/>
    <w:rsid w:val="007A4B77"/>
    <w:rsid w:val="007A4BE4"/>
    <w:rsid w:val="007A4E7F"/>
    <w:rsid w:val="007A4E81"/>
    <w:rsid w:val="007A503A"/>
    <w:rsid w:val="007A5305"/>
    <w:rsid w:val="007A570F"/>
    <w:rsid w:val="007A577A"/>
    <w:rsid w:val="007A57CB"/>
    <w:rsid w:val="007A5A4B"/>
    <w:rsid w:val="007A5C16"/>
    <w:rsid w:val="007A5D5E"/>
    <w:rsid w:val="007A6104"/>
    <w:rsid w:val="007A6212"/>
    <w:rsid w:val="007A62F1"/>
    <w:rsid w:val="007A63B1"/>
    <w:rsid w:val="007A6465"/>
    <w:rsid w:val="007A658A"/>
    <w:rsid w:val="007A6704"/>
    <w:rsid w:val="007A679A"/>
    <w:rsid w:val="007A67B7"/>
    <w:rsid w:val="007A682F"/>
    <w:rsid w:val="007A6839"/>
    <w:rsid w:val="007A6AE3"/>
    <w:rsid w:val="007A6B90"/>
    <w:rsid w:val="007A6BFA"/>
    <w:rsid w:val="007A6C18"/>
    <w:rsid w:val="007A6FCC"/>
    <w:rsid w:val="007A709F"/>
    <w:rsid w:val="007A719C"/>
    <w:rsid w:val="007A738C"/>
    <w:rsid w:val="007A73E5"/>
    <w:rsid w:val="007A7452"/>
    <w:rsid w:val="007A7480"/>
    <w:rsid w:val="007A763E"/>
    <w:rsid w:val="007A78FD"/>
    <w:rsid w:val="007A7980"/>
    <w:rsid w:val="007A7A93"/>
    <w:rsid w:val="007A7B4E"/>
    <w:rsid w:val="007A7BAB"/>
    <w:rsid w:val="007A7CA8"/>
    <w:rsid w:val="007A7EB0"/>
    <w:rsid w:val="007B001B"/>
    <w:rsid w:val="007B002F"/>
    <w:rsid w:val="007B01DF"/>
    <w:rsid w:val="007B026C"/>
    <w:rsid w:val="007B02D5"/>
    <w:rsid w:val="007B0308"/>
    <w:rsid w:val="007B030B"/>
    <w:rsid w:val="007B040C"/>
    <w:rsid w:val="007B057D"/>
    <w:rsid w:val="007B05C4"/>
    <w:rsid w:val="007B07AC"/>
    <w:rsid w:val="007B095F"/>
    <w:rsid w:val="007B09EE"/>
    <w:rsid w:val="007B0D93"/>
    <w:rsid w:val="007B0DA3"/>
    <w:rsid w:val="007B0DDA"/>
    <w:rsid w:val="007B109D"/>
    <w:rsid w:val="007B10B2"/>
    <w:rsid w:val="007B1155"/>
    <w:rsid w:val="007B121C"/>
    <w:rsid w:val="007B1585"/>
    <w:rsid w:val="007B1693"/>
    <w:rsid w:val="007B16AB"/>
    <w:rsid w:val="007B17AC"/>
    <w:rsid w:val="007B1B9F"/>
    <w:rsid w:val="007B1CB9"/>
    <w:rsid w:val="007B1FB8"/>
    <w:rsid w:val="007B2423"/>
    <w:rsid w:val="007B24D2"/>
    <w:rsid w:val="007B24F9"/>
    <w:rsid w:val="007B2552"/>
    <w:rsid w:val="007B2755"/>
    <w:rsid w:val="007B28EB"/>
    <w:rsid w:val="007B29A4"/>
    <w:rsid w:val="007B2A7D"/>
    <w:rsid w:val="007B2ADD"/>
    <w:rsid w:val="007B2C5A"/>
    <w:rsid w:val="007B2F42"/>
    <w:rsid w:val="007B3074"/>
    <w:rsid w:val="007B30F8"/>
    <w:rsid w:val="007B3167"/>
    <w:rsid w:val="007B3233"/>
    <w:rsid w:val="007B3238"/>
    <w:rsid w:val="007B3266"/>
    <w:rsid w:val="007B326F"/>
    <w:rsid w:val="007B32BB"/>
    <w:rsid w:val="007B3387"/>
    <w:rsid w:val="007B35F3"/>
    <w:rsid w:val="007B3692"/>
    <w:rsid w:val="007B38F3"/>
    <w:rsid w:val="007B3961"/>
    <w:rsid w:val="007B3A6D"/>
    <w:rsid w:val="007B3A83"/>
    <w:rsid w:val="007B3AD0"/>
    <w:rsid w:val="007B3D84"/>
    <w:rsid w:val="007B3D96"/>
    <w:rsid w:val="007B3E0D"/>
    <w:rsid w:val="007B3E30"/>
    <w:rsid w:val="007B3F2A"/>
    <w:rsid w:val="007B40C7"/>
    <w:rsid w:val="007B4212"/>
    <w:rsid w:val="007B42BB"/>
    <w:rsid w:val="007B48A1"/>
    <w:rsid w:val="007B48F9"/>
    <w:rsid w:val="007B4AC5"/>
    <w:rsid w:val="007B4FBE"/>
    <w:rsid w:val="007B517E"/>
    <w:rsid w:val="007B526A"/>
    <w:rsid w:val="007B53D4"/>
    <w:rsid w:val="007B53FD"/>
    <w:rsid w:val="007B541B"/>
    <w:rsid w:val="007B5451"/>
    <w:rsid w:val="007B592A"/>
    <w:rsid w:val="007B5963"/>
    <w:rsid w:val="007B59DB"/>
    <w:rsid w:val="007B59FC"/>
    <w:rsid w:val="007B5A03"/>
    <w:rsid w:val="007B5C97"/>
    <w:rsid w:val="007B5D4D"/>
    <w:rsid w:val="007B60E1"/>
    <w:rsid w:val="007B6155"/>
    <w:rsid w:val="007B6258"/>
    <w:rsid w:val="007B62CA"/>
    <w:rsid w:val="007B6579"/>
    <w:rsid w:val="007B65BF"/>
    <w:rsid w:val="007B668F"/>
    <w:rsid w:val="007B6718"/>
    <w:rsid w:val="007B6900"/>
    <w:rsid w:val="007B6948"/>
    <w:rsid w:val="007B6A05"/>
    <w:rsid w:val="007B6CB5"/>
    <w:rsid w:val="007B6D41"/>
    <w:rsid w:val="007B6D97"/>
    <w:rsid w:val="007B6ED3"/>
    <w:rsid w:val="007B7050"/>
    <w:rsid w:val="007B7133"/>
    <w:rsid w:val="007B7164"/>
    <w:rsid w:val="007B716E"/>
    <w:rsid w:val="007B71E7"/>
    <w:rsid w:val="007B7329"/>
    <w:rsid w:val="007B738B"/>
    <w:rsid w:val="007B742E"/>
    <w:rsid w:val="007B755A"/>
    <w:rsid w:val="007B76A1"/>
    <w:rsid w:val="007B777F"/>
    <w:rsid w:val="007B7BCB"/>
    <w:rsid w:val="007B7F56"/>
    <w:rsid w:val="007B7FA8"/>
    <w:rsid w:val="007C01C2"/>
    <w:rsid w:val="007C02D3"/>
    <w:rsid w:val="007C0688"/>
    <w:rsid w:val="007C089C"/>
    <w:rsid w:val="007C08E3"/>
    <w:rsid w:val="007C0AB2"/>
    <w:rsid w:val="007C0BCB"/>
    <w:rsid w:val="007C0D63"/>
    <w:rsid w:val="007C0FE6"/>
    <w:rsid w:val="007C10A8"/>
    <w:rsid w:val="007C1133"/>
    <w:rsid w:val="007C1171"/>
    <w:rsid w:val="007C1582"/>
    <w:rsid w:val="007C1638"/>
    <w:rsid w:val="007C16B0"/>
    <w:rsid w:val="007C19AF"/>
    <w:rsid w:val="007C19E0"/>
    <w:rsid w:val="007C1A86"/>
    <w:rsid w:val="007C1BF2"/>
    <w:rsid w:val="007C1C5C"/>
    <w:rsid w:val="007C1DBB"/>
    <w:rsid w:val="007C2494"/>
    <w:rsid w:val="007C251C"/>
    <w:rsid w:val="007C255B"/>
    <w:rsid w:val="007C25B8"/>
    <w:rsid w:val="007C2605"/>
    <w:rsid w:val="007C2714"/>
    <w:rsid w:val="007C2911"/>
    <w:rsid w:val="007C2A1F"/>
    <w:rsid w:val="007C2A54"/>
    <w:rsid w:val="007C2AFD"/>
    <w:rsid w:val="007C2CD2"/>
    <w:rsid w:val="007C2E5F"/>
    <w:rsid w:val="007C2FA5"/>
    <w:rsid w:val="007C2FC2"/>
    <w:rsid w:val="007C3059"/>
    <w:rsid w:val="007C306F"/>
    <w:rsid w:val="007C332F"/>
    <w:rsid w:val="007C3514"/>
    <w:rsid w:val="007C3581"/>
    <w:rsid w:val="007C3661"/>
    <w:rsid w:val="007C37FE"/>
    <w:rsid w:val="007C38CB"/>
    <w:rsid w:val="007C3B9B"/>
    <w:rsid w:val="007C3BAD"/>
    <w:rsid w:val="007C3EB8"/>
    <w:rsid w:val="007C4093"/>
    <w:rsid w:val="007C4495"/>
    <w:rsid w:val="007C45C2"/>
    <w:rsid w:val="007C4688"/>
    <w:rsid w:val="007C4744"/>
    <w:rsid w:val="007C475F"/>
    <w:rsid w:val="007C47B0"/>
    <w:rsid w:val="007C4837"/>
    <w:rsid w:val="007C4A84"/>
    <w:rsid w:val="007C4A92"/>
    <w:rsid w:val="007C4C62"/>
    <w:rsid w:val="007C4DE7"/>
    <w:rsid w:val="007C4EAE"/>
    <w:rsid w:val="007C4FE6"/>
    <w:rsid w:val="007C510D"/>
    <w:rsid w:val="007C510E"/>
    <w:rsid w:val="007C5163"/>
    <w:rsid w:val="007C51A9"/>
    <w:rsid w:val="007C5251"/>
    <w:rsid w:val="007C52A6"/>
    <w:rsid w:val="007C534F"/>
    <w:rsid w:val="007C536A"/>
    <w:rsid w:val="007C570D"/>
    <w:rsid w:val="007C58F5"/>
    <w:rsid w:val="007C5B0E"/>
    <w:rsid w:val="007C5EA9"/>
    <w:rsid w:val="007C5EBB"/>
    <w:rsid w:val="007C5FEC"/>
    <w:rsid w:val="007C6104"/>
    <w:rsid w:val="007C6170"/>
    <w:rsid w:val="007C629F"/>
    <w:rsid w:val="007C632A"/>
    <w:rsid w:val="007C63FA"/>
    <w:rsid w:val="007C663D"/>
    <w:rsid w:val="007C66E6"/>
    <w:rsid w:val="007C672C"/>
    <w:rsid w:val="007C6956"/>
    <w:rsid w:val="007C6C0F"/>
    <w:rsid w:val="007C6C15"/>
    <w:rsid w:val="007C6C46"/>
    <w:rsid w:val="007C6C7D"/>
    <w:rsid w:val="007C70BA"/>
    <w:rsid w:val="007C73B4"/>
    <w:rsid w:val="007C73E3"/>
    <w:rsid w:val="007C78C7"/>
    <w:rsid w:val="007C79B5"/>
    <w:rsid w:val="007C79EF"/>
    <w:rsid w:val="007C7A04"/>
    <w:rsid w:val="007C7B7B"/>
    <w:rsid w:val="007C7BD7"/>
    <w:rsid w:val="007C7DEA"/>
    <w:rsid w:val="007C7F7F"/>
    <w:rsid w:val="007D0178"/>
    <w:rsid w:val="007D0582"/>
    <w:rsid w:val="007D07BF"/>
    <w:rsid w:val="007D0830"/>
    <w:rsid w:val="007D08F3"/>
    <w:rsid w:val="007D0A4C"/>
    <w:rsid w:val="007D0AD2"/>
    <w:rsid w:val="007D0B3F"/>
    <w:rsid w:val="007D0CFA"/>
    <w:rsid w:val="007D0ECB"/>
    <w:rsid w:val="007D0F55"/>
    <w:rsid w:val="007D0FAA"/>
    <w:rsid w:val="007D125E"/>
    <w:rsid w:val="007D12D8"/>
    <w:rsid w:val="007D1632"/>
    <w:rsid w:val="007D16E7"/>
    <w:rsid w:val="007D17C0"/>
    <w:rsid w:val="007D1922"/>
    <w:rsid w:val="007D198F"/>
    <w:rsid w:val="007D19A1"/>
    <w:rsid w:val="007D1B40"/>
    <w:rsid w:val="007D1B66"/>
    <w:rsid w:val="007D1FAF"/>
    <w:rsid w:val="007D20C5"/>
    <w:rsid w:val="007D2262"/>
    <w:rsid w:val="007D2316"/>
    <w:rsid w:val="007D2425"/>
    <w:rsid w:val="007D262A"/>
    <w:rsid w:val="007D267F"/>
    <w:rsid w:val="007D27FC"/>
    <w:rsid w:val="007D2880"/>
    <w:rsid w:val="007D28D2"/>
    <w:rsid w:val="007D2A1F"/>
    <w:rsid w:val="007D2AAA"/>
    <w:rsid w:val="007D2AEF"/>
    <w:rsid w:val="007D2C7D"/>
    <w:rsid w:val="007D2F88"/>
    <w:rsid w:val="007D31C5"/>
    <w:rsid w:val="007D3216"/>
    <w:rsid w:val="007D32C8"/>
    <w:rsid w:val="007D33BA"/>
    <w:rsid w:val="007D350D"/>
    <w:rsid w:val="007D37D1"/>
    <w:rsid w:val="007D397A"/>
    <w:rsid w:val="007D3A22"/>
    <w:rsid w:val="007D3B09"/>
    <w:rsid w:val="007D3B1A"/>
    <w:rsid w:val="007D3C33"/>
    <w:rsid w:val="007D3DBA"/>
    <w:rsid w:val="007D3DD9"/>
    <w:rsid w:val="007D3E8D"/>
    <w:rsid w:val="007D404E"/>
    <w:rsid w:val="007D412C"/>
    <w:rsid w:val="007D415D"/>
    <w:rsid w:val="007D419B"/>
    <w:rsid w:val="007D432C"/>
    <w:rsid w:val="007D4448"/>
    <w:rsid w:val="007D44BC"/>
    <w:rsid w:val="007D45A6"/>
    <w:rsid w:val="007D4625"/>
    <w:rsid w:val="007D4664"/>
    <w:rsid w:val="007D481C"/>
    <w:rsid w:val="007D48BC"/>
    <w:rsid w:val="007D48F4"/>
    <w:rsid w:val="007D499C"/>
    <w:rsid w:val="007D4B38"/>
    <w:rsid w:val="007D4C6B"/>
    <w:rsid w:val="007D4CC4"/>
    <w:rsid w:val="007D5112"/>
    <w:rsid w:val="007D513A"/>
    <w:rsid w:val="007D51CE"/>
    <w:rsid w:val="007D551C"/>
    <w:rsid w:val="007D5537"/>
    <w:rsid w:val="007D5576"/>
    <w:rsid w:val="007D5604"/>
    <w:rsid w:val="007D56A5"/>
    <w:rsid w:val="007D571F"/>
    <w:rsid w:val="007D58EC"/>
    <w:rsid w:val="007D5B02"/>
    <w:rsid w:val="007D5C9D"/>
    <w:rsid w:val="007D5DD4"/>
    <w:rsid w:val="007D5E51"/>
    <w:rsid w:val="007D5F51"/>
    <w:rsid w:val="007D60A9"/>
    <w:rsid w:val="007D60F6"/>
    <w:rsid w:val="007D612A"/>
    <w:rsid w:val="007D6622"/>
    <w:rsid w:val="007D665C"/>
    <w:rsid w:val="007D6695"/>
    <w:rsid w:val="007D6707"/>
    <w:rsid w:val="007D68E8"/>
    <w:rsid w:val="007D6C90"/>
    <w:rsid w:val="007D6D23"/>
    <w:rsid w:val="007D6E05"/>
    <w:rsid w:val="007D6E36"/>
    <w:rsid w:val="007D6E40"/>
    <w:rsid w:val="007D6E4D"/>
    <w:rsid w:val="007D6EDD"/>
    <w:rsid w:val="007D703B"/>
    <w:rsid w:val="007D71A5"/>
    <w:rsid w:val="007D72AA"/>
    <w:rsid w:val="007D72FF"/>
    <w:rsid w:val="007D740E"/>
    <w:rsid w:val="007D74F1"/>
    <w:rsid w:val="007D7584"/>
    <w:rsid w:val="007D759C"/>
    <w:rsid w:val="007D75C0"/>
    <w:rsid w:val="007D75FC"/>
    <w:rsid w:val="007D76F6"/>
    <w:rsid w:val="007D7959"/>
    <w:rsid w:val="007D7BD3"/>
    <w:rsid w:val="007D7BDA"/>
    <w:rsid w:val="007D7CCF"/>
    <w:rsid w:val="007D7DEF"/>
    <w:rsid w:val="007E002A"/>
    <w:rsid w:val="007E00B4"/>
    <w:rsid w:val="007E0314"/>
    <w:rsid w:val="007E0331"/>
    <w:rsid w:val="007E03DF"/>
    <w:rsid w:val="007E0423"/>
    <w:rsid w:val="007E047A"/>
    <w:rsid w:val="007E0599"/>
    <w:rsid w:val="007E05B5"/>
    <w:rsid w:val="007E05EC"/>
    <w:rsid w:val="007E0672"/>
    <w:rsid w:val="007E06A5"/>
    <w:rsid w:val="007E0720"/>
    <w:rsid w:val="007E07B7"/>
    <w:rsid w:val="007E07F3"/>
    <w:rsid w:val="007E08AE"/>
    <w:rsid w:val="007E0998"/>
    <w:rsid w:val="007E09FE"/>
    <w:rsid w:val="007E0A2B"/>
    <w:rsid w:val="007E0A4E"/>
    <w:rsid w:val="007E0B05"/>
    <w:rsid w:val="007E0B24"/>
    <w:rsid w:val="007E0BD0"/>
    <w:rsid w:val="007E0BD1"/>
    <w:rsid w:val="007E0D0B"/>
    <w:rsid w:val="007E0DC0"/>
    <w:rsid w:val="007E0E26"/>
    <w:rsid w:val="007E0F67"/>
    <w:rsid w:val="007E100F"/>
    <w:rsid w:val="007E1049"/>
    <w:rsid w:val="007E1057"/>
    <w:rsid w:val="007E1112"/>
    <w:rsid w:val="007E11D8"/>
    <w:rsid w:val="007E12F9"/>
    <w:rsid w:val="007E1388"/>
    <w:rsid w:val="007E13E1"/>
    <w:rsid w:val="007E14C2"/>
    <w:rsid w:val="007E14DE"/>
    <w:rsid w:val="007E154D"/>
    <w:rsid w:val="007E15C6"/>
    <w:rsid w:val="007E1612"/>
    <w:rsid w:val="007E1634"/>
    <w:rsid w:val="007E17E0"/>
    <w:rsid w:val="007E1959"/>
    <w:rsid w:val="007E1CAE"/>
    <w:rsid w:val="007E1CDF"/>
    <w:rsid w:val="007E1D45"/>
    <w:rsid w:val="007E1D7E"/>
    <w:rsid w:val="007E1D8D"/>
    <w:rsid w:val="007E2007"/>
    <w:rsid w:val="007E223F"/>
    <w:rsid w:val="007E27E1"/>
    <w:rsid w:val="007E2915"/>
    <w:rsid w:val="007E2950"/>
    <w:rsid w:val="007E2A6F"/>
    <w:rsid w:val="007E2AB2"/>
    <w:rsid w:val="007E2BB0"/>
    <w:rsid w:val="007E2CA7"/>
    <w:rsid w:val="007E2F2E"/>
    <w:rsid w:val="007E311E"/>
    <w:rsid w:val="007E31CC"/>
    <w:rsid w:val="007E349D"/>
    <w:rsid w:val="007E35A6"/>
    <w:rsid w:val="007E3616"/>
    <w:rsid w:val="007E36BA"/>
    <w:rsid w:val="007E39BC"/>
    <w:rsid w:val="007E3B4F"/>
    <w:rsid w:val="007E3B5A"/>
    <w:rsid w:val="007E3C00"/>
    <w:rsid w:val="007E3E99"/>
    <w:rsid w:val="007E3FD6"/>
    <w:rsid w:val="007E4007"/>
    <w:rsid w:val="007E418B"/>
    <w:rsid w:val="007E4190"/>
    <w:rsid w:val="007E423C"/>
    <w:rsid w:val="007E43FC"/>
    <w:rsid w:val="007E447E"/>
    <w:rsid w:val="007E44F9"/>
    <w:rsid w:val="007E451B"/>
    <w:rsid w:val="007E45A0"/>
    <w:rsid w:val="007E464C"/>
    <w:rsid w:val="007E46F5"/>
    <w:rsid w:val="007E4733"/>
    <w:rsid w:val="007E479C"/>
    <w:rsid w:val="007E47C5"/>
    <w:rsid w:val="007E49CF"/>
    <w:rsid w:val="007E4A04"/>
    <w:rsid w:val="007E4AB0"/>
    <w:rsid w:val="007E4AC5"/>
    <w:rsid w:val="007E4B14"/>
    <w:rsid w:val="007E4B35"/>
    <w:rsid w:val="007E4B99"/>
    <w:rsid w:val="007E4C4A"/>
    <w:rsid w:val="007E4DDE"/>
    <w:rsid w:val="007E5226"/>
    <w:rsid w:val="007E5604"/>
    <w:rsid w:val="007E562B"/>
    <w:rsid w:val="007E570F"/>
    <w:rsid w:val="007E5720"/>
    <w:rsid w:val="007E59A8"/>
    <w:rsid w:val="007E5A5A"/>
    <w:rsid w:val="007E5B32"/>
    <w:rsid w:val="007E5FB5"/>
    <w:rsid w:val="007E60E5"/>
    <w:rsid w:val="007E6333"/>
    <w:rsid w:val="007E6369"/>
    <w:rsid w:val="007E63D3"/>
    <w:rsid w:val="007E64A6"/>
    <w:rsid w:val="007E64C8"/>
    <w:rsid w:val="007E6679"/>
    <w:rsid w:val="007E676E"/>
    <w:rsid w:val="007E6A1F"/>
    <w:rsid w:val="007E6AC7"/>
    <w:rsid w:val="007E6C13"/>
    <w:rsid w:val="007E6DB8"/>
    <w:rsid w:val="007E6F24"/>
    <w:rsid w:val="007E6FD6"/>
    <w:rsid w:val="007E70D8"/>
    <w:rsid w:val="007E7113"/>
    <w:rsid w:val="007E72B5"/>
    <w:rsid w:val="007E72CD"/>
    <w:rsid w:val="007E735F"/>
    <w:rsid w:val="007E74B7"/>
    <w:rsid w:val="007E74D5"/>
    <w:rsid w:val="007E74DF"/>
    <w:rsid w:val="007E752E"/>
    <w:rsid w:val="007E7569"/>
    <w:rsid w:val="007E76CE"/>
    <w:rsid w:val="007E7957"/>
    <w:rsid w:val="007E7A45"/>
    <w:rsid w:val="007E7B4B"/>
    <w:rsid w:val="007E7D71"/>
    <w:rsid w:val="007E7E7F"/>
    <w:rsid w:val="007E7ED3"/>
    <w:rsid w:val="007F0054"/>
    <w:rsid w:val="007F00FB"/>
    <w:rsid w:val="007F03BE"/>
    <w:rsid w:val="007F03C5"/>
    <w:rsid w:val="007F058A"/>
    <w:rsid w:val="007F06AE"/>
    <w:rsid w:val="007F0746"/>
    <w:rsid w:val="007F08D9"/>
    <w:rsid w:val="007F096D"/>
    <w:rsid w:val="007F0AA7"/>
    <w:rsid w:val="007F0BC1"/>
    <w:rsid w:val="007F0C66"/>
    <w:rsid w:val="007F0C6B"/>
    <w:rsid w:val="007F0CF1"/>
    <w:rsid w:val="007F1233"/>
    <w:rsid w:val="007F1287"/>
    <w:rsid w:val="007F133D"/>
    <w:rsid w:val="007F13EA"/>
    <w:rsid w:val="007F153B"/>
    <w:rsid w:val="007F189A"/>
    <w:rsid w:val="007F18A7"/>
    <w:rsid w:val="007F18B9"/>
    <w:rsid w:val="007F1A89"/>
    <w:rsid w:val="007F1C34"/>
    <w:rsid w:val="007F1C4C"/>
    <w:rsid w:val="007F210F"/>
    <w:rsid w:val="007F2247"/>
    <w:rsid w:val="007F2292"/>
    <w:rsid w:val="007F2294"/>
    <w:rsid w:val="007F25A1"/>
    <w:rsid w:val="007F2633"/>
    <w:rsid w:val="007F27B5"/>
    <w:rsid w:val="007F2A44"/>
    <w:rsid w:val="007F2A4E"/>
    <w:rsid w:val="007F2B1C"/>
    <w:rsid w:val="007F2D01"/>
    <w:rsid w:val="007F2DD9"/>
    <w:rsid w:val="007F2E6E"/>
    <w:rsid w:val="007F3069"/>
    <w:rsid w:val="007F3170"/>
    <w:rsid w:val="007F31B8"/>
    <w:rsid w:val="007F3615"/>
    <w:rsid w:val="007F36A2"/>
    <w:rsid w:val="007F39D1"/>
    <w:rsid w:val="007F39D4"/>
    <w:rsid w:val="007F3A1B"/>
    <w:rsid w:val="007F3BB6"/>
    <w:rsid w:val="007F3CA9"/>
    <w:rsid w:val="007F3CF6"/>
    <w:rsid w:val="007F3DEC"/>
    <w:rsid w:val="007F3FF6"/>
    <w:rsid w:val="007F407B"/>
    <w:rsid w:val="007F4109"/>
    <w:rsid w:val="007F46D7"/>
    <w:rsid w:val="007F47DC"/>
    <w:rsid w:val="007F47DD"/>
    <w:rsid w:val="007F4811"/>
    <w:rsid w:val="007F4905"/>
    <w:rsid w:val="007F490D"/>
    <w:rsid w:val="007F4A38"/>
    <w:rsid w:val="007F4A68"/>
    <w:rsid w:val="007F4BC4"/>
    <w:rsid w:val="007F4BC6"/>
    <w:rsid w:val="007F4BD8"/>
    <w:rsid w:val="007F4D17"/>
    <w:rsid w:val="007F4DA1"/>
    <w:rsid w:val="007F4F0F"/>
    <w:rsid w:val="007F4FC3"/>
    <w:rsid w:val="007F4FF2"/>
    <w:rsid w:val="007F51AF"/>
    <w:rsid w:val="007F51B5"/>
    <w:rsid w:val="007F52AA"/>
    <w:rsid w:val="007F5368"/>
    <w:rsid w:val="007F541A"/>
    <w:rsid w:val="007F54BC"/>
    <w:rsid w:val="007F577E"/>
    <w:rsid w:val="007F5892"/>
    <w:rsid w:val="007F5A8E"/>
    <w:rsid w:val="007F5BCA"/>
    <w:rsid w:val="007F5C4B"/>
    <w:rsid w:val="007F5CBB"/>
    <w:rsid w:val="007F5CD3"/>
    <w:rsid w:val="007F5CE9"/>
    <w:rsid w:val="007F5DCA"/>
    <w:rsid w:val="007F5F95"/>
    <w:rsid w:val="007F609B"/>
    <w:rsid w:val="007F60D8"/>
    <w:rsid w:val="007F627F"/>
    <w:rsid w:val="007F63D7"/>
    <w:rsid w:val="007F6473"/>
    <w:rsid w:val="007F64CD"/>
    <w:rsid w:val="007F6A1D"/>
    <w:rsid w:val="007F6A9D"/>
    <w:rsid w:val="007F6C02"/>
    <w:rsid w:val="007F6D45"/>
    <w:rsid w:val="007F6DAA"/>
    <w:rsid w:val="007F6F9E"/>
    <w:rsid w:val="007F70A8"/>
    <w:rsid w:val="007F70D6"/>
    <w:rsid w:val="007F710D"/>
    <w:rsid w:val="007F7235"/>
    <w:rsid w:val="007F7280"/>
    <w:rsid w:val="007F74BE"/>
    <w:rsid w:val="007F7559"/>
    <w:rsid w:val="007F7654"/>
    <w:rsid w:val="007F766B"/>
    <w:rsid w:val="007F790D"/>
    <w:rsid w:val="007F794D"/>
    <w:rsid w:val="007F79C2"/>
    <w:rsid w:val="007F7A9E"/>
    <w:rsid w:val="007F7ADC"/>
    <w:rsid w:val="007F7B3D"/>
    <w:rsid w:val="007F7C69"/>
    <w:rsid w:val="007F7D65"/>
    <w:rsid w:val="008001AE"/>
    <w:rsid w:val="0080026A"/>
    <w:rsid w:val="00800527"/>
    <w:rsid w:val="008006BA"/>
    <w:rsid w:val="00800955"/>
    <w:rsid w:val="00800B91"/>
    <w:rsid w:val="00800CA8"/>
    <w:rsid w:val="00800CE8"/>
    <w:rsid w:val="00800F2D"/>
    <w:rsid w:val="0080108D"/>
    <w:rsid w:val="00801196"/>
    <w:rsid w:val="0080119C"/>
    <w:rsid w:val="008011B1"/>
    <w:rsid w:val="008011CE"/>
    <w:rsid w:val="00801214"/>
    <w:rsid w:val="008013BC"/>
    <w:rsid w:val="00801572"/>
    <w:rsid w:val="00801944"/>
    <w:rsid w:val="00801ABC"/>
    <w:rsid w:val="00801CB8"/>
    <w:rsid w:val="00801EE2"/>
    <w:rsid w:val="00801F2B"/>
    <w:rsid w:val="00802035"/>
    <w:rsid w:val="00802497"/>
    <w:rsid w:val="0080257C"/>
    <w:rsid w:val="00802626"/>
    <w:rsid w:val="00802801"/>
    <w:rsid w:val="00802C11"/>
    <w:rsid w:val="00802C76"/>
    <w:rsid w:val="00802C80"/>
    <w:rsid w:val="00802E49"/>
    <w:rsid w:val="00802F65"/>
    <w:rsid w:val="00802F89"/>
    <w:rsid w:val="00802FC3"/>
    <w:rsid w:val="008033FD"/>
    <w:rsid w:val="008035F5"/>
    <w:rsid w:val="008036CF"/>
    <w:rsid w:val="00803758"/>
    <w:rsid w:val="008037CF"/>
    <w:rsid w:val="008037F5"/>
    <w:rsid w:val="00803BD1"/>
    <w:rsid w:val="00803C02"/>
    <w:rsid w:val="00803F6C"/>
    <w:rsid w:val="00803FDD"/>
    <w:rsid w:val="008040E8"/>
    <w:rsid w:val="00804218"/>
    <w:rsid w:val="008043B1"/>
    <w:rsid w:val="008044B6"/>
    <w:rsid w:val="00804583"/>
    <w:rsid w:val="008045CA"/>
    <w:rsid w:val="00804697"/>
    <w:rsid w:val="00804732"/>
    <w:rsid w:val="0080498E"/>
    <w:rsid w:val="008049ED"/>
    <w:rsid w:val="00804BBB"/>
    <w:rsid w:val="00804D02"/>
    <w:rsid w:val="00804F48"/>
    <w:rsid w:val="00804FE5"/>
    <w:rsid w:val="00805003"/>
    <w:rsid w:val="0080510D"/>
    <w:rsid w:val="00805125"/>
    <w:rsid w:val="0080512A"/>
    <w:rsid w:val="008051AC"/>
    <w:rsid w:val="0080522B"/>
    <w:rsid w:val="00805300"/>
    <w:rsid w:val="0080544B"/>
    <w:rsid w:val="0080549B"/>
    <w:rsid w:val="00805679"/>
    <w:rsid w:val="00805838"/>
    <w:rsid w:val="00805900"/>
    <w:rsid w:val="00805933"/>
    <w:rsid w:val="00805C20"/>
    <w:rsid w:val="00805C3A"/>
    <w:rsid w:val="00805EE7"/>
    <w:rsid w:val="00806144"/>
    <w:rsid w:val="00806334"/>
    <w:rsid w:val="008063D8"/>
    <w:rsid w:val="008064F1"/>
    <w:rsid w:val="008065ED"/>
    <w:rsid w:val="0080662D"/>
    <w:rsid w:val="0080674C"/>
    <w:rsid w:val="00806757"/>
    <w:rsid w:val="00806A25"/>
    <w:rsid w:val="00806BC0"/>
    <w:rsid w:val="00806D0F"/>
    <w:rsid w:val="00806E84"/>
    <w:rsid w:val="00807186"/>
    <w:rsid w:val="00807281"/>
    <w:rsid w:val="008073A6"/>
    <w:rsid w:val="00807403"/>
    <w:rsid w:val="00807522"/>
    <w:rsid w:val="00807743"/>
    <w:rsid w:val="008077EC"/>
    <w:rsid w:val="00807BDB"/>
    <w:rsid w:val="00807C06"/>
    <w:rsid w:val="00807CCF"/>
    <w:rsid w:val="00807D22"/>
    <w:rsid w:val="00807E49"/>
    <w:rsid w:val="00807FB5"/>
    <w:rsid w:val="008100C6"/>
    <w:rsid w:val="008100FE"/>
    <w:rsid w:val="00810101"/>
    <w:rsid w:val="0081037E"/>
    <w:rsid w:val="008106F0"/>
    <w:rsid w:val="00810780"/>
    <w:rsid w:val="0081093C"/>
    <w:rsid w:val="008109C3"/>
    <w:rsid w:val="008109FD"/>
    <w:rsid w:val="00810A38"/>
    <w:rsid w:val="00810A96"/>
    <w:rsid w:val="00810AA1"/>
    <w:rsid w:val="00810F1A"/>
    <w:rsid w:val="00810FB6"/>
    <w:rsid w:val="0081110D"/>
    <w:rsid w:val="00811238"/>
    <w:rsid w:val="00811451"/>
    <w:rsid w:val="008116F5"/>
    <w:rsid w:val="00811783"/>
    <w:rsid w:val="008119C9"/>
    <w:rsid w:val="00811A84"/>
    <w:rsid w:val="00811B18"/>
    <w:rsid w:val="00811BA6"/>
    <w:rsid w:val="00811EAC"/>
    <w:rsid w:val="00811F76"/>
    <w:rsid w:val="00811F88"/>
    <w:rsid w:val="00812111"/>
    <w:rsid w:val="00812276"/>
    <w:rsid w:val="00812288"/>
    <w:rsid w:val="008123E9"/>
    <w:rsid w:val="0081243D"/>
    <w:rsid w:val="0081248A"/>
    <w:rsid w:val="008125CA"/>
    <w:rsid w:val="00812618"/>
    <w:rsid w:val="008126F1"/>
    <w:rsid w:val="0081286B"/>
    <w:rsid w:val="008128D0"/>
    <w:rsid w:val="0081291A"/>
    <w:rsid w:val="00812A23"/>
    <w:rsid w:val="00812B6D"/>
    <w:rsid w:val="00812CB3"/>
    <w:rsid w:val="00812E8C"/>
    <w:rsid w:val="008130D9"/>
    <w:rsid w:val="00813192"/>
    <w:rsid w:val="00813214"/>
    <w:rsid w:val="008133FD"/>
    <w:rsid w:val="008134C3"/>
    <w:rsid w:val="00813502"/>
    <w:rsid w:val="0081351A"/>
    <w:rsid w:val="00813586"/>
    <w:rsid w:val="00813605"/>
    <w:rsid w:val="00813732"/>
    <w:rsid w:val="008138AA"/>
    <w:rsid w:val="00813929"/>
    <w:rsid w:val="00813A69"/>
    <w:rsid w:val="00813AA5"/>
    <w:rsid w:val="00813AAB"/>
    <w:rsid w:val="00813B31"/>
    <w:rsid w:val="00813C85"/>
    <w:rsid w:val="00813D00"/>
    <w:rsid w:val="00813EE3"/>
    <w:rsid w:val="00813FFF"/>
    <w:rsid w:val="008140D8"/>
    <w:rsid w:val="00814190"/>
    <w:rsid w:val="00814209"/>
    <w:rsid w:val="0081421A"/>
    <w:rsid w:val="00814229"/>
    <w:rsid w:val="0081430D"/>
    <w:rsid w:val="00814408"/>
    <w:rsid w:val="0081462D"/>
    <w:rsid w:val="00814631"/>
    <w:rsid w:val="00814829"/>
    <w:rsid w:val="00814881"/>
    <w:rsid w:val="00814C85"/>
    <w:rsid w:val="00814CF5"/>
    <w:rsid w:val="00814DFA"/>
    <w:rsid w:val="008151E2"/>
    <w:rsid w:val="0081534E"/>
    <w:rsid w:val="00815363"/>
    <w:rsid w:val="00815507"/>
    <w:rsid w:val="0081551B"/>
    <w:rsid w:val="0081567E"/>
    <w:rsid w:val="00815710"/>
    <w:rsid w:val="0081599D"/>
    <w:rsid w:val="008159ED"/>
    <w:rsid w:val="00815A0E"/>
    <w:rsid w:val="00815A77"/>
    <w:rsid w:val="00815C1E"/>
    <w:rsid w:val="00815FA8"/>
    <w:rsid w:val="00815FC1"/>
    <w:rsid w:val="008163D5"/>
    <w:rsid w:val="008166D4"/>
    <w:rsid w:val="00816766"/>
    <w:rsid w:val="008167C1"/>
    <w:rsid w:val="008168B8"/>
    <w:rsid w:val="0081697D"/>
    <w:rsid w:val="00816A59"/>
    <w:rsid w:val="00816BB5"/>
    <w:rsid w:val="00816CB5"/>
    <w:rsid w:val="00816D06"/>
    <w:rsid w:val="00816DE8"/>
    <w:rsid w:val="00816ED3"/>
    <w:rsid w:val="008174F4"/>
    <w:rsid w:val="008175EF"/>
    <w:rsid w:val="00817601"/>
    <w:rsid w:val="008176F2"/>
    <w:rsid w:val="0081798C"/>
    <w:rsid w:val="008179BD"/>
    <w:rsid w:val="00817A0B"/>
    <w:rsid w:val="00817CA5"/>
    <w:rsid w:val="00817CE8"/>
    <w:rsid w:val="00817F3B"/>
    <w:rsid w:val="0082007A"/>
    <w:rsid w:val="00820174"/>
    <w:rsid w:val="008202C8"/>
    <w:rsid w:val="0082045A"/>
    <w:rsid w:val="008204B2"/>
    <w:rsid w:val="00820505"/>
    <w:rsid w:val="0082059D"/>
    <w:rsid w:val="008207D4"/>
    <w:rsid w:val="008209DF"/>
    <w:rsid w:val="008209ED"/>
    <w:rsid w:val="00821089"/>
    <w:rsid w:val="008212F0"/>
    <w:rsid w:val="008216D7"/>
    <w:rsid w:val="008218BA"/>
    <w:rsid w:val="008218EA"/>
    <w:rsid w:val="008219B0"/>
    <w:rsid w:val="00821A31"/>
    <w:rsid w:val="00821B06"/>
    <w:rsid w:val="00821BC0"/>
    <w:rsid w:val="00821F93"/>
    <w:rsid w:val="00822015"/>
    <w:rsid w:val="00822288"/>
    <w:rsid w:val="00822397"/>
    <w:rsid w:val="008224BB"/>
    <w:rsid w:val="008225CA"/>
    <w:rsid w:val="008228E1"/>
    <w:rsid w:val="00822A7F"/>
    <w:rsid w:val="00822CB6"/>
    <w:rsid w:val="00822D48"/>
    <w:rsid w:val="00822D87"/>
    <w:rsid w:val="00822FE7"/>
    <w:rsid w:val="008231E5"/>
    <w:rsid w:val="008232EA"/>
    <w:rsid w:val="0082331D"/>
    <w:rsid w:val="0082332D"/>
    <w:rsid w:val="008236F3"/>
    <w:rsid w:val="008237B7"/>
    <w:rsid w:val="008237F9"/>
    <w:rsid w:val="0082386C"/>
    <w:rsid w:val="00823AFF"/>
    <w:rsid w:val="00823CB5"/>
    <w:rsid w:val="00824357"/>
    <w:rsid w:val="008247DC"/>
    <w:rsid w:val="00824B77"/>
    <w:rsid w:val="00824C0E"/>
    <w:rsid w:val="00824E66"/>
    <w:rsid w:val="008250A3"/>
    <w:rsid w:val="0082521E"/>
    <w:rsid w:val="00825258"/>
    <w:rsid w:val="008252EF"/>
    <w:rsid w:val="00825430"/>
    <w:rsid w:val="008254EC"/>
    <w:rsid w:val="00825774"/>
    <w:rsid w:val="0082578F"/>
    <w:rsid w:val="008257EA"/>
    <w:rsid w:val="00825BC4"/>
    <w:rsid w:val="00825BEF"/>
    <w:rsid w:val="00825C28"/>
    <w:rsid w:val="00825CD2"/>
    <w:rsid w:val="00826204"/>
    <w:rsid w:val="00826242"/>
    <w:rsid w:val="0082630F"/>
    <w:rsid w:val="008266F8"/>
    <w:rsid w:val="00826B0F"/>
    <w:rsid w:val="00826B9E"/>
    <w:rsid w:val="00827108"/>
    <w:rsid w:val="00827144"/>
    <w:rsid w:val="008272F9"/>
    <w:rsid w:val="008273E7"/>
    <w:rsid w:val="008275C4"/>
    <w:rsid w:val="008275E2"/>
    <w:rsid w:val="00827673"/>
    <w:rsid w:val="008276DB"/>
    <w:rsid w:val="00827A2A"/>
    <w:rsid w:val="00827AC5"/>
    <w:rsid w:val="00827AE1"/>
    <w:rsid w:val="00827B5B"/>
    <w:rsid w:val="00827BAF"/>
    <w:rsid w:val="00827DDC"/>
    <w:rsid w:val="00827E8B"/>
    <w:rsid w:val="008300A4"/>
    <w:rsid w:val="00830500"/>
    <w:rsid w:val="0083074E"/>
    <w:rsid w:val="00830ACC"/>
    <w:rsid w:val="00830B45"/>
    <w:rsid w:val="00830F20"/>
    <w:rsid w:val="0083107C"/>
    <w:rsid w:val="008311E8"/>
    <w:rsid w:val="00831203"/>
    <w:rsid w:val="0083151E"/>
    <w:rsid w:val="008315CD"/>
    <w:rsid w:val="00831679"/>
    <w:rsid w:val="00831B1A"/>
    <w:rsid w:val="00831C93"/>
    <w:rsid w:val="00831DC6"/>
    <w:rsid w:val="00832152"/>
    <w:rsid w:val="008321C6"/>
    <w:rsid w:val="0083222E"/>
    <w:rsid w:val="0083228F"/>
    <w:rsid w:val="008322C5"/>
    <w:rsid w:val="00832378"/>
    <w:rsid w:val="0083244B"/>
    <w:rsid w:val="00832453"/>
    <w:rsid w:val="008325F1"/>
    <w:rsid w:val="0083260A"/>
    <w:rsid w:val="008326A8"/>
    <w:rsid w:val="008328EA"/>
    <w:rsid w:val="00832929"/>
    <w:rsid w:val="00832B0A"/>
    <w:rsid w:val="00832D07"/>
    <w:rsid w:val="00832D28"/>
    <w:rsid w:val="00832D9E"/>
    <w:rsid w:val="00833126"/>
    <w:rsid w:val="00833201"/>
    <w:rsid w:val="0083325B"/>
    <w:rsid w:val="00833265"/>
    <w:rsid w:val="00833399"/>
    <w:rsid w:val="0083345E"/>
    <w:rsid w:val="0083352C"/>
    <w:rsid w:val="0083357E"/>
    <w:rsid w:val="0083360D"/>
    <w:rsid w:val="00833770"/>
    <w:rsid w:val="008337D9"/>
    <w:rsid w:val="0083380C"/>
    <w:rsid w:val="00833BAC"/>
    <w:rsid w:val="00833C38"/>
    <w:rsid w:val="00833C71"/>
    <w:rsid w:val="00833D96"/>
    <w:rsid w:val="00833E7B"/>
    <w:rsid w:val="00833F5F"/>
    <w:rsid w:val="00834098"/>
    <w:rsid w:val="00834205"/>
    <w:rsid w:val="00834290"/>
    <w:rsid w:val="00834587"/>
    <w:rsid w:val="0083461B"/>
    <w:rsid w:val="00834861"/>
    <w:rsid w:val="008349C9"/>
    <w:rsid w:val="00834B4E"/>
    <w:rsid w:val="00834B82"/>
    <w:rsid w:val="00834E0D"/>
    <w:rsid w:val="00834E79"/>
    <w:rsid w:val="00834F15"/>
    <w:rsid w:val="00834F5F"/>
    <w:rsid w:val="00834F99"/>
    <w:rsid w:val="00835069"/>
    <w:rsid w:val="00835115"/>
    <w:rsid w:val="0083516C"/>
    <w:rsid w:val="0083529D"/>
    <w:rsid w:val="008352AA"/>
    <w:rsid w:val="008352BA"/>
    <w:rsid w:val="0083536E"/>
    <w:rsid w:val="008353A9"/>
    <w:rsid w:val="0083561A"/>
    <w:rsid w:val="008356C5"/>
    <w:rsid w:val="008356FC"/>
    <w:rsid w:val="00835869"/>
    <w:rsid w:val="00835880"/>
    <w:rsid w:val="00835910"/>
    <w:rsid w:val="00835945"/>
    <w:rsid w:val="00835989"/>
    <w:rsid w:val="008359AA"/>
    <w:rsid w:val="00835ACB"/>
    <w:rsid w:val="00835AE0"/>
    <w:rsid w:val="00835B3E"/>
    <w:rsid w:val="00835F7B"/>
    <w:rsid w:val="008360AA"/>
    <w:rsid w:val="00836291"/>
    <w:rsid w:val="0083647B"/>
    <w:rsid w:val="00836544"/>
    <w:rsid w:val="00836566"/>
    <w:rsid w:val="0083664F"/>
    <w:rsid w:val="00836805"/>
    <w:rsid w:val="008368CF"/>
    <w:rsid w:val="008369B4"/>
    <w:rsid w:val="008369F6"/>
    <w:rsid w:val="00836B1C"/>
    <w:rsid w:val="00836C8E"/>
    <w:rsid w:val="00836DE1"/>
    <w:rsid w:val="00836FDB"/>
    <w:rsid w:val="00836FFF"/>
    <w:rsid w:val="008371C8"/>
    <w:rsid w:val="008372AD"/>
    <w:rsid w:val="00837388"/>
    <w:rsid w:val="0083760C"/>
    <w:rsid w:val="008379D1"/>
    <w:rsid w:val="00837BDF"/>
    <w:rsid w:val="00837BE5"/>
    <w:rsid w:val="00837D86"/>
    <w:rsid w:val="00837DBD"/>
    <w:rsid w:val="00837F5D"/>
    <w:rsid w:val="00837FAC"/>
    <w:rsid w:val="00840001"/>
    <w:rsid w:val="00840363"/>
    <w:rsid w:val="008403EB"/>
    <w:rsid w:val="0084058C"/>
    <w:rsid w:val="008406AC"/>
    <w:rsid w:val="008407A6"/>
    <w:rsid w:val="00840895"/>
    <w:rsid w:val="008408B7"/>
    <w:rsid w:val="00840AA3"/>
    <w:rsid w:val="00840B91"/>
    <w:rsid w:val="00840CC8"/>
    <w:rsid w:val="00840D44"/>
    <w:rsid w:val="00840E08"/>
    <w:rsid w:val="00840EF1"/>
    <w:rsid w:val="008413E5"/>
    <w:rsid w:val="0084165D"/>
    <w:rsid w:val="00841698"/>
    <w:rsid w:val="00841A3C"/>
    <w:rsid w:val="00841AF7"/>
    <w:rsid w:val="00841CCB"/>
    <w:rsid w:val="00841D4A"/>
    <w:rsid w:val="00841E70"/>
    <w:rsid w:val="0084214D"/>
    <w:rsid w:val="008421AA"/>
    <w:rsid w:val="008421C6"/>
    <w:rsid w:val="008425C7"/>
    <w:rsid w:val="008427AD"/>
    <w:rsid w:val="00842A4D"/>
    <w:rsid w:val="00842A51"/>
    <w:rsid w:val="00842ADC"/>
    <w:rsid w:val="00842DA3"/>
    <w:rsid w:val="00842E17"/>
    <w:rsid w:val="00843090"/>
    <w:rsid w:val="00843093"/>
    <w:rsid w:val="008430A5"/>
    <w:rsid w:val="0084315A"/>
    <w:rsid w:val="0084316D"/>
    <w:rsid w:val="008431CC"/>
    <w:rsid w:val="0084345D"/>
    <w:rsid w:val="008435B4"/>
    <w:rsid w:val="00843604"/>
    <w:rsid w:val="00843724"/>
    <w:rsid w:val="008438ED"/>
    <w:rsid w:val="00843A63"/>
    <w:rsid w:val="00843BCE"/>
    <w:rsid w:val="00843C45"/>
    <w:rsid w:val="00843DFC"/>
    <w:rsid w:val="00843EF5"/>
    <w:rsid w:val="00843FE9"/>
    <w:rsid w:val="008442BF"/>
    <w:rsid w:val="0084471C"/>
    <w:rsid w:val="008447E2"/>
    <w:rsid w:val="0084483B"/>
    <w:rsid w:val="00844907"/>
    <w:rsid w:val="0084493E"/>
    <w:rsid w:val="0084493F"/>
    <w:rsid w:val="00844AC5"/>
    <w:rsid w:val="00844B07"/>
    <w:rsid w:val="00845051"/>
    <w:rsid w:val="00845162"/>
    <w:rsid w:val="00845177"/>
    <w:rsid w:val="0084538A"/>
    <w:rsid w:val="008453A5"/>
    <w:rsid w:val="00845419"/>
    <w:rsid w:val="00845549"/>
    <w:rsid w:val="0084555F"/>
    <w:rsid w:val="008455A5"/>
    <w:rsid w:val="00845805"/>
    <w:rsid w:val="00845844"/>
    <w:rsid w:val="00845AD6"/>
    <w:rsid w:val="00845D60"/>
    <w:rsid w:val="00845DF1"/>
    <w:rsid w:val="00845F27"/>
    <w:rsid w:val="00845F32"/>
    <w:rsid w:val="00845F46"/>
    <w:rsid w:val="00845F5A"/>
    <w:rsid w:val="008460A0"/>
    <w:rsid w:val="0084640C"/>
    <w:rsid w:val="0084647D"/>
    <w:rsid w:val="008464B9"/>
    <w:rsid w:val="0084652F"/>
    <w:rsid w:val="008466E6"/>
    <w:rsid w:val="00846726"/>
    <w:rsid w:val="008467AF"/>
    <w:rsid w:val="0084681D"/>
    <w:rsid w:val="00846A50"/>
    <w:rsid w:val="00846C31"/>
    <w:rsid w:val="00846E09"/>
    <w:rsid w:val="00846FEF"/>
    <w:rsid w:val="008470D2"/>
    <w:rsid w:val="00847124"/>
    <w:rsid w:val="00847251"/>
    <w:rsid w:val="00847372"/>
    <w:rsid w:val="0084739C"/>
    <w:rsid w:val="008473F2"/>
    <w:rsid w:val="0084743A"/>
    <w:rsid w:val="0084754E"/>
    <w:rsid w:val="00847619"/>
    <w:rsid w:val="008476E7"/>
    <w:rsid w:val="008477FD"/>
    <w:rsid w:val="00847876"/>
    <w:rsid w:val="008479BB"/>
    <w:rsid w:val="008479F5"/>
    <w:rsid w:val="00847A7B"/>
    <w:rsid w:val="00847A8F"/>
    <w:rsid w:val="00847D8B"/>
    <w:rsid w:val="00850021"/>
    <w:rsid w:val="008500CE"/>
    <w:rsid w:val="00850289"/>
    <w:rsid w:val="00850304"/>
    <w:rsid w:val="0085041D"/>
    <w:rsid w:val="00850481"/>
    <w:rsid w:val="0085054A"/>
    <w:rsid w:val="008505E6"/>
    <w:rsid w:val="00850644"/>
    <w:rsid w:val="008507AC"/>
    <w:rsid w:val="008508A4"/>
    <w:rsid w:val="00850903"/>
    <w:rsid w:val="00850B27"/>
    <w:rsid w:val="00850B7D"/>
    <w:rsid w:val="00850FC6"/>
    <w:rsid w:val="00851073"/>
    <w:rsid w:val="008510B3"/>
    <w:rsid w:val="00851326"/>
    <w:rsid w:val="00851431"/>
    <w:rsid w:val="0085157C"/>
    <w:rsid w:val="008515BB"/>
    <w:rsid w:val="0085182C"/>
    <w:rsid w:val="0085199F"/>
    <w:rsid w:val="00851A05"/>
    <w:rsid w:val="00851C1B"/>
    <w:rsid w:val="00851D2A"/>
    <w:rsid w:val="00851DD2"/>
    <w:rsid w:val="00851E32"/>
    <w:rsid w:val="00852109"/>
    <w:rsid w:val="0085211C"/>
    <w:rsid w:val="00852232"/>
    <w:rsid w:val="00852283"/>
    <w:rsid w:val="00852557"/>
    <w:rsid w:val="00852570"/>
    <w:rsid w:val="0085258B"/>
    <w:rsid w:val="008526C9"/>
    <w:rsid w:val="008527DE"/>
    <w:rsid w:val="008527EA"/>
    <w:rsid w:val="00852990"/>
    <w:rsid w:val="00852998"/>
    <w:rsid w:val="008529A0"/>
    <w:rsid w:val="00852AB3"/>
    <w:rsid w:val="00852CB0"/>
    <w:rsid w:val="00852CF1"/>
    <w:rsid w:val="00852DAE"/>
    <w:rsid w:val="00852EC9"/>
    <w:rsid w:val="00852EF7"/>
    <w:rsid w:val="0085319D"/>
    <w:rsid w:val="00853212"/>
    <w:rsid w:val="00853484"/>
    <w:rsid w:val="0085348A"/>
    <w:rsid w:val="008535F8"/>
    <w:rsid w:val="008536A6"/>
    <w:rsid w:val="00853700"/>
    <w:rsid w:val="00853768"/>
    <w:rsid w:val="00853A30"/>
    <w:rsid w:val="00853C1A"/>
    <w:rsid w:val="00853D1E"/>
    <w:rsid w:val="00853D9E"/>
    <w:rsid w:val="00853E2C"/>
    <w:rsid w:val="00853EBA"/>
    <w:rsid w:val="0085448F"/>
    <w:rsid w:val="00854543"/>
    <w:rsid w:val="00854572"/>
    <w:rsid w:val="008545A4"/>
    <w:rsid w:val="0085460D"/>
    <w:rsid w:val="00854964"/>
    <w:rsid w:val="00854976"/>
    <w:rsid w:val="00854A15"/>
    <w:rsid w:val="00854D39"/>
    <w:rsid w:val="00854E07"/>
    <w:rsid w:val="00854FDE"/>
    <w:rsid w:val="00854FF7"/>
    <w:rsid w:val="0085502C"/>
    <w:rsid w:val="00855084"/>
    <w:rsid w:val="0085514F"/>
    <w:rsid w:val="0085515E"/>
    <w:rsid w:val="0085530C"/>
    <w:rsid w:val="008553EA"/>
    <w:rsid w:val="00855408"/>
    <w:rsid w:val="00855459"/>
    <w:rsid w:val="00855515"/>
    <w:rsid w:val="00855532"/>
    <w:rsid w:val="008555B2"/>
    <w:rsid w:val="00855653"/>
    <w:rsid w:val="0085565B"/>
    <w:rsid w:val="00855744"/>
    <w:rsid w:val="008559FF"/>
    <w:rsid w:val="00855EFF"/>
    <w:rsid w:val="00855F06"/>
    <w:rsid w:val="00855FA5"/>
    <w:rsid w:val="008562B9"/>
    <w:rsid w:val="00856CF4"/>
    <w:rsid w:val="00856D10"/>
    <w:rsid w:val="00856DE9"/>
    <w:rsid w:val="00856EAE"/>
    <w:rsid w:val="00856ED5"/>
    <w:rsid w:val="00856F06"/>
    <w:rsid w:val="00856F53"/>
    <w:rsid w:val="00856FA6"/>
    <w:rsid w:val="00857018"/>
    <w:rsid w:val="0085702B"/>
    <w:rsid w:val="00857215"/>
    <w:rsid w:val="008572A6"/>
    <w:rsid w:val="0085742E"/>
    <w:rsid w:val="0085746D"/>
    <w:rsid w:val="0085746E"/>
    <w:rsid w:val="008575DE"/>
    <w:rsid w:val="00857730"/>
    <w:rsid w:val="008579CE"/>
    <w:rsid w:val="00857A95"/>
    <w:rsid w:val="00857B0E"/>
    <w:rsid w:val="00857B31"/>
    <w:rsid w:val="00857B60"/>
    <w:rsid w:val="00857D5B"/>
    <w:rsid w:val="00857D81"/>
    <w:rsid w:val="00857DFD"/>
    <w:rsid w:val="00857E07"/>
    <w:rsid w:val="00857EFC"/>
    <w:rsid w:val="00857F21"/>
    <w:rsid w:val="0086003F"/>
    <w:rsid w:val="00860090"/>
    <w:rsid w:val="00860295"/>
    <w:rsid w:val="00860413"/>
    <w:rsid w:val="00860435"/>
    <w:rsid w:val="00860894"/>
    <w:rsid w:val="00860B3C"/>
    <w:rsid w:val="00860B49"/>
    <w:rsid w:val="00860C29"/>
    <w:rsid w:val="00860CA3"/>
    <w:rsid w:val="00860F12"/>
    <w:rsid w:val="00860FDA"/>
    <w:rsid w:val="008610D8"/>
    <w:rsid w:val="00861146"/>
    <w:rsid w:val="00861260"/>
    <w:rsid w:val="008614B5"/>
    <w:rsid w:val="00861553"/>
    <w:rsid w:val="00861565"/>
    <w:rsid w:val="00861653"/>
    <w:rsid w:val="00861687"/>
    <w:rsid w:val="0086174B"/>
    <w:rsid w:val="00861863"/>
    <w:rsid w:val="008619D1"/>
    <w:rsid w:val="00861A1D"/>
    <w:rsid w:val="00861B7A"/>
    <w:rsid w:val="00861CA9"/>
    <w:rsid w:val="00861CB5"/>
    <w:rsid w:val="00861DD4"/>
    <w:rsid w:val="00861E21"/>
    <w:rsid w:val="00861E58"/>
    <w:rsid w:val="00861E96"/>
    <w:rsid w:val="00861F39"/>
    <w:rsid w:val="00861FF6"/>
    <w:rsid w:val="00861FFE"/>
    <w:rsid w:val="008624E1"/>
    <w:rsid w:val="0086257C"/>
    <w:rsid w:val="008625AC"/>
    <w:rsid w:val="008626BE"/>
    <w:rsid w:val="00862840"/>
    <w:rsid w:val="00862A2A"/>
    <w:rsid w:val="00862C18"/>
    <w:rsid w:val="00862C5F"/>
    <w:rsid w:val="00862E2C"/>
    <w:rsid w:val="008630B9"/>
    <w:rsid w:val="0086328E"/>
    <w:rsid w:val="0086344B"/>
    <w:rsid w:val="0086349B"/>
    <w:rsid w:val="008635C0"/>
    <w:rsid w:val="008635C4"/>
    <w:rsid w:val="00863638"/>
    <w:rsid w:val="008637D4"/>
    <w:rsid w:val="0086386A"/>
    <w:rsid w:val="00863A1E"/>
    <w:rsid w:val="00863A40"/>
    <w:rsid w:val="00863A8B"/>
    <w:rsid w:val="00863B64"/>
    <w:rsid w:val="00863ED4"/>
    <w:rsid w:val="00863FCD"/>
    <w:rsid w:val="00864130"/>
    <w:rsid w:val="008641F8"/>
    <w:rsid w:val="0086426B"/>
    <w:rsid w:val="008642D3"/>
    <w:rsid w:val="008643D0"/>
    <w:rsid w:val="00864527"/>
    <w:rsid w:val="00864539"/>
    <w:rsid w:val="00864592"/>
    <w:rsid w:val="00864658"/>
    <w:rsid w:val="008647E5"/>
    <w:rsid w:val="008649D5"/>
    <w:rsid w:val="008649E4"/>
    <w:rsid w:val="00864AEF"/>
    <w:rsid w:val="00864B3A"/>
    <w:rsid w:val="00864C7E"/>
    <w:rsid w:val="00864CF5"/>
    <w:rsid w:val="00864F17"/>
    <w:rsid w:val="008650F4"/>
    <w:rsid w:val="008651C6"/>
    <w:rsid w:val="008651D1"/>
    <w:rsid w:val="008651FD"/>
    <w:rsid w:val="00865588"/>
    <w:rsid w:val="00865808"/>
    <w:rsid w:val="0086583C"/>
    <w:rsid w:val="00865855"/>
    <w:rsid w:val="00865879"/>
    <w:rsid w:val="00865A32"/>
    <w:rsid w:val="00865B1E"/>
    <w:rsid w:val="00865CFB"/>
    <w:rsid w:val="00865DE9"/>
    <w:rsid w:val="00865DF8"/>
    <w:rsid w:val="0086605F"/>
    <w:rsid w:val="00866157"/>
    <w:rsid w:val="008661B3"/>
    <w:rsid w:val="00866339"/>
    <w:rsid w:val="008663C7"/>
    <w:rsid w:val="0086646E"/>
    <w:rsid w:val="008664EA"/>
    <w:rsid w:val="00866602"/>
    <w:rsid w:val="008667BC"/>
    <w:rsid w:val="00866954"/>
    <w:rsid w:val="00866973"/>
    <w:rsid w:val="00866E5C"/>
    <w:rsid w:val="008671C9"/>
    <w:rsid w:val="00867298"/>
    <w:rsid w:val="0086738D"/>
    <w:rsid w:val="0086741A"/>
    <w:rsid w:val="00867474"/>
    <w:rsid w:val="0086769D"/>
    <w:rsid w:val="00867754"/>
    <w:rsid w:val="00867928"/>
    <w:rsid w:val="00867B55"/>
    <w:rsid w:val="00867B5C"/>
    <w:rsid w:val="00867DB0"/>
    <w:rsid w:val="00867DD3"/>
    <w:rsid w:val="00867FFB"/>
    <w:rsid w:val="0087032B"/>
    <w:rsid w:val="008703C5"/>
    <w:rsid w:val="00870407"/>
    <w:rsid w:val="00870417"/>
    <w:rsid w:val="00870466"/>
    <w:rsid w:val="00870738"/>
    <w:rsid w:val="00870943"/>
    <w:rsid w:val="008709E4"/>
    <w:rsid w:val="00870A29"/>
    <w:rsid w:val="00870C84"/>
    <w:rsid w:val="00870C85"/>
    <w:rsid w:val="00870D47"/>
    <w:rsid w:val="00870D55"/>
    <w:rsid w:val="00870E05"/>
    <w:rsid w:val="00870E16"/>
    <w:rsid w:val="008710E0"/>
    <w:rsid w:val="0087116F"/>
    <w:rsid w:val="00871178"/>
    <w:rsid w:val="008711E3"/>
    <w:rsid w:val="0087122F"/>
    <w:rsid w:val="008712DA"/>
    <w:rsid w:val="0087168A"/>
    <w:rsid w:val="008716F4"/>
    <w:rsid w:val="00871707"/>
    <w:rsid w:val="00871863"/>
    <w:rsid w:val="008718CD"/>
    <w:rsid w:val="00871DC7"/>
    <w:rsid w:val="00871DEC"/>
    <w:rsid w:val="00872013"/>
    <w:rsid w:val="00872147"/>
    <w:rsid w:val="00872595"/>
    <w:rsid w:val="008725EB"/>
    <w:rsid w:val="0087261B"/>
    <w:rsid w:val="0087270A"/>
    <w:rsid w:val="008728BD"/>
    <w:rsid w:val="008728D9"/>
    <w:rsid w:val="00872991"/>
    <w:rsid w:val="00872A12"/>
    <w:rsid w:val="00872C7C"/>
    <w:rsid w:val="00872C9A"/>
    <w:rsid w:val="00872CA6"/>
    <w:rsid w:val="00872EC7"/>
    <w:rsid w:val="00873036"/>
    <w:rsid w:val="008731B5"/>
    <w:rsid w:val="008733CA"/>
    <w:rsid w:val="008734D9"/>
    <w:rsid w:val="008734FE"/>
    <w:rsid w:val="0087355F"/>
    <w:rsid w:val="008735F2"/>
    <w:rsid w:val="00873722"/>
    <w:rsid w:val="00873809"/>
    <w:rsid w:val="00873C69"/>
    <w:rsid w:val="00873DA4"/>
    <w:rsid w:val="0087402A"/>
    <w:rsid w:val="008741C7"/>
    <w:rsid w:val="00874354"/>
    <w:rsid w:val="008744A4"/>
    <w:rsid w:val="008746B9"/>
    <w:rsid w:val="00874774"/>
    <w:rsid w:val="0087479B"/>
    <w:rsid w:val="00874A0F"/>
    <w:rsid w:val="00874B40"/>
    <w:rsid w:val="00874C9F"/>
    <w:rsid w:val="00874D97"/>
    <w:rsid w:val="00874E27"/>
    <w:rsid w:val="00874E5B"/>
    <w:rsid w:val="00874EA2"/>
    <w:rsid w:val="0087503D"/>
    <w:rsid w:val="008750FA"/>
    <w:rsid w:val="00875223"/>
    <w:rsid w:val="00875229"/>
    <w:rsid w:val="008752A4"/>
    <w:rsid w:val="00875339"/>
    <w:rsid w:val="008755DC"/>
    <w:rsid w:val="008757DC"/>
    <w:rsid w:val="00875876"/>
    <w:rsid w:val="00875941"/>
    <w:rsid w:val="00875AB8"/>
    <w:rsid w:val="00875AD1"/>
    <w:rsid w:val="00875CAF"/>
    <w:rsid w:val="00875EA4"/>
    <w:rsid w:val="00876121"/>
    <w:rsid w:val="00876148"/>
    <w:rsid w:val="0087618B"/>
    <w:rsid w:val="00876255"/>
    <w:rsid w:val="0087635A"/>
    <w:rsid w:val="008763A1"/>
    <w:rsid w:val="008764A4"/>
    <w:rsid w:val="008764C0"/>
    <w:rsid w:val="00876651"/>
    <w:rsid w:val="008767A5"/>
    <w:rsid w:val="008767F3"/>
    <w:rsid w:val="0087698D"/>
    <w:rsid w:val="00876C22"/>
    <w:rsid w:val="00876C9B"/>
    <w:rsid w:val="00876D28"/>
    <w:rsid w:val="00876FEE"/>
    <w:rsid w:val="0087700E"/>
    <w:rsid w:val="00877119"/>
    <w:rsid w:val="0087740B"/>
    <w:rsid w:val="00877440"/>
    <w:rsid w:val="00877450"/>
    <w:rsid w:val="0087748D"/>
    <w:rsid w:val="00877588"/>
    <w:rsid w:val="008776A1"/>
    <w:rsid w:val="0087774C"/>
    <w:rsid w:val="008779DE"/>
    <w:rsid w:val="00877A97"/>
    <w:rsid w:val="00877CD3"/>
    <w:rsid w:val="00877D7B"/>
    <w:rsid w:val="00877D9B"/>
    <w:rsid w:val="00877DA0"/>
    <w:rsid w:val="00877EB5"/>
    <w:rsid w:val="00877F12"/>
    <w:rsid w:val="00880048"/>
    <w:rsid w:val="0088029C"/>
    <w:rsid w:val="0088037D"/>
    <w:rsid w:val="008803CF"/>
    <w:rsid w:val="0088068D"/>
    <w:rsid w:val="008806B6"/>
    <w:rsid w:val="008806C2"/>
    <w:rsid w:val="00880775"/>
    <w:rsid w:val="008807DA"/>
    <w:rsid w:val="00880C59"/>
    <w:rsid w:val="00880D1E"/>
    <w:rsid w:val="00880DAB"/>
    <w:rsid w:val="00880EF7"/>
    <w:rsid w:val="00880FA2"/>
    <w:rsid w:val="008813F3"/>
    <w:rsid w:val="00881708"/>
    <w:rsid w:val="008818B4"/>
    <w:rsid w:val="00881B7A"/>
    <w:rsid w:val="00881C6D"/>
    <w:rsid w:val="00881EB8"/>
    <w:rsid w:val="00881ECD"/>
    <w:rsid w:val="00882442"/>
    <w:rsid w:val="00882821"/>
    <w:rsid w:val="00882873"/>
    <w:rsid w:val="00882AA4"/>
    <w:rsid w:val="00882CB2"/>
    <w:rsid w:val="00882CC5"/>
    <w:rsid w:val="00882D0C"/>
    <w:rsid w:val="00882E8C"/>
    <w:rsid w:val="00882EFC"/>
    <w:rsid w:val="00883042"/>
    <w:rsid w:val="0088308D"/>
    <w:rsid w:val="00883484"/>
    <w:rsid w:val="008835B8"/>
    <w:rsid w:val="008837FB"/>
    <w:rsid w:val="008839D6"/>
    <w:rsid w:val="00883ABF"/>
    <w:rsid w:val="00883C2D"/>
    <w:rsid w:val="00883D4A"/>
    <w:rsid w:val="00883EB0"/>
    <w:rsid w:val="00883F38"/>
    <w:rsid w:val="00883F61"/>
    <w:rsid w:val="00884108"/>
    <w:rsid w:val="00884158"/>
    <w:rsid w:val="008841DB"/>
    <w:rsid w:val="0088468E"/>
    <w:rsid w:val="00884AE5"/>
    <w:rsid w:val="00884C8A"/>
    <w:rsid w:val="00884CD0"/>
    <w:rsid w:val="00884F07"/>
    <w:rsid w:val="00884FDC"/>
    <w:rsid w:val="0088500C"/>
    <w:rsid w:val="00885217"/>
    <w:rsid w:val="00885247"/>
    <w:rsid w:val="008852BA"/>
    <w:rsid w:val="008852C5"/>
    <w:rsid w:val="0088533D"/>
    <w:rsid w:val="00885364"/>
    <w:rsid w:val="0088562D"/>
    <w:rsid w:val="008856D5"/>
    <w:rsid w:val="008857AA"/>
    <w:rsid w:val="00885948"/>
    <w:rsid w:val="0088596E"/>
    <w:rsid w:val="008859FF"/>
    <w:rsid w:val="00885BDD"/>
    <w:rsid w:val="00885D5C"/>
    <w:rsid w:val="00885D79"/>
    <w:rsid w:val="00885ECD"/>
    <w:rsid w:val="008860A2"/>
    <w:rsid w:val="0088624C"/>
    <w:rsid w:val="008862BE"/>
    <w:rsid w:val="008865B3"/>
    <w:rsid w:val="0088662A"/>
    <w:rsid w:val="00886776"/>
    <w:rsid w:val="0088679E"/>
    <w:rsid w:val="008867FC"/>
    <w:rsid w:val="008868E2"/>
    <w:rsid w:val="008869D3"/>
    <w:rsid w:val="00886A34"/>
    <w:rsid w:val="00886B09"/>
    <w:rsid w:val="00886C39"/>
    <w:rsid w:val="00886CB3"/>
    <w:rsid w:val="00886EB1"/>
    <w:rsid w:val="008870F3"/>
    <w:rsid w:val="0088729E"/>
    <w:rsid w:val="0088737C"/>
    <w:rsid w:val="0088754F"/>
    <w:rsid w:val="00887567"/>
    <w:rsid w:val="008875FA"/>
    <w:rsid w:val="0088763E"/>
    <w:rsid w:val="008877D8"/>
    <w:rsid w:val="008878DD"/>
    <w:rsid w:val="008878E0"/>
    <w:rsid w:val="0088794C"/>
    <w:rsid w:val="008879CB"/>
    <w:rsid w:val="00887AFD"/>
    <w:rsid w:val="00887B03"/>
    <w:rsid w:val="00887B52"/>
    <w:rsid w:val="00887B54"/>
    <w:rsid w:val="00887C40"/>
    <w:rsid w:val="00887C7C"/>
    <w:rsid w:val="00887FB7"/>
    <w:rsid w:val="00890042"/>
    <w:rsid w:val="00890047"/>
    <w:rsid w:val="00890062"/>
    <w:rsid w:val="0089006A"/>
    <w:rsid w:val="00890424"/>
    <w:rsid w:val="00890488"/>
    <w:rsid w:val="00890532"/>
    <w:rsid w:val="008906BC"/>
    <w:rsid w:val="00890717"/>
    <w:rsid w:val="00890757"/>
    <w:rsid w:val="0089089F"/>
    <w:rsid w:val="008909BC"/>
    <w:rsid w:val="008909D1"/>
    <w:rsid w:val="00890A74"/>
    <w:rsid w:val="00890E0E"/>
    <w:rsid w:val="00890F65"/>
    <w:rsid w:val="00891177"/>
    <w:rsid w:val="0089129A"/>
    <w:rsid w:val="0089138E"/>
    <w:rsid w:val="008913E4"/>
    <w:rsid w:val="00891544"/>
    <w:rsid w:val="008915C2"/>
    <w:rsid w:val="008916AB"/>
    <w:rsid w:val="0089184E"/>
    <w:rsid w:val="00891900"/>
    <w:rsid w:val="00891B3B"/>
    <w:rsid w:val="00891B8A"/>
    <w:rsid w:val="00891DB6"/>
    <w:rsid w:val="00891EF6"/>
    <w:rsid w:val="00891FEC"/>
    <w:rsid w:val="00891FEE"/>
    <w:rsid w:val="0089200B"/>
    <w:rsid w:val="00892035"/>
    <w:rsid w:val="00892066"/>
    <w:rsid w:val="0089221D"/>
    <w:rsid w:val="0089237D"/>
    <w:rsid w:val="008923EF"/>
    <w:rsid w:val="00892434"/>
    <w:rsid w:val="008925AB"/>
    <w:rsid w:val="008926D7"/>
    <w:rsid w:val="00892788"/>
    <w:rsid w:val="00892905"/>
    <w:rsid w:val="00892A66"/>
    <w:rsid w:val="00892B47"/>
    <w:rsid w:val="00892CDB"/>
    <w:rsid w:val="00892DE0"/>
    <w:rsid w:val="00892E4C"/>
    <w:rsid w:val="00892F1B"/>
    <w:rsid w:val="00892F70"/>
    <w:rsid w:val="00893004"/>
    <w:rsid w:val="008930A1"/>
    <w:rsid w:val="008932A9"/>
    <w:rsid w:val="00893365"/>
    <w:rsid w:val="008933B1"/>
    <w:rsid w:val="008933D7"/>
    <w:rsid w:val="00893436"/>
    <w:rsid w:val="00893485"/>
    <w:rsid w:val="008935A9"/>
    <w:rsid w:val="008935B1"/>
    <w:rsid w:val="008935F1"/>
    <w:rsid w:val="008936C9"/>
    <w:rsid w:val="0089375B"/>
    <w:rsid w:val="0089378E"/>
    <w:rsid w:val="00893B00"/>
    <w:rsid w:val="00893F2A"/>
    <w:rsid w:val="00894086"/>
    <w:rsid w:val="008940E7"/>
    <w:rsid w:val="00894173"/>
    <w:rsid w:val="008942AE"/>
    <w:rsid w:val="00894516"/>
    <w:rsid w:val="0089488C"/>
    <w:rsid w:val="00894B79"/>
    <w:rsid w:val="00894BCC"/>
    <w:rsid w:val="00894C5A"/>
    <w:rsid w:val="00894C84"/>
    <w:rsid w:val="00894D73"/>
    <w:rsid w:val="00894DC2"/>
    <w:rsid w:val="00894E75"/>
    <w:rsid w:val="00894F82"/>
    <w:rsid w:val="0089527C"/>
    <w:rsid w:val="00895361"/>
    <w:rsid w:val="00895490"/>
    <w:rsid w:val="00895555"/>
    <w:rsid w:val="008955E7"/>
    <w:rsid w:val="008956AC"/>
    <w:rsid w:val="0089575D"/>
    <w:rsid w:val="008958B0"/>
    <w:rsid w:val="008958B8"/>
    <w:rsid w:val="00895A0A"/>
    <w:rsid w:val="00895A34"/>
    <w:rsid w:val="00895BFB"/>
    <w:rsid w:val="00895DBA"/>
    <w:rsid w:val="00895DE7"/>
    <w:rsid w:val="00895FEB"/>
    <w:rsid w:val="0089602D"/>
    <w:rsid w:val="008960A3"/>
    <w:rsid w:val="00896379"/>
    <w:rsid w:val="00896503"/>
    <w:rsid w:val="00896546"/>
    <w:rsid w:val="0089661B"/>
    <w:rsid w:val="00896875"/>
    <w:rsid w:val="00896ADC"/>
    <w:rsid w:val="00896AEB"/>
    <w:rsid w:val="00896CF3"/>
    <w:rsid w:val="00896E32"/>
    <w:rsid w:val="00896E74"/>
    <w:rsid w:val="00896FE7"/>
    <w:rsid w:val="0089709C"/>
    <w:rsid w:val="008970E0"/>
    <w:rsid w:val="0089736E"/>
    <w:rsid w:val="008976A2"/>
    <w:rsid w:val="00897760"/>
    <w:rsid w:val="00897799"/>
    <w:rsid w:val="008979C6"/>
    <w:rsid w:val="00897A8D"/>
    <w:rsid w:val="00897D8E"/>
    <w:rsid w:val="00897E00"/>
    <w:rsid w:val="00897F03"/>
    <w:rsid w:val="00897F65"/>
    <w:rsid w:val="00897F8A"/>
    <w:rsid w:val="008A01A1"/>
    <w:rsid w:val="008A02F3"/>
    <w:rsid w:val="008A03F0"/>
    <w:rsid w:val="008A0504"/>
    <w:rsid w:val="008A05BC"/>
    <w:rsid w:val="008A06C6"/>
    <w:rsid w:val="008A079B"/>
    <w:rsid w:val="008A07C3"/>
    <w:rsid w:val="008A08DF"/>
    <w:rsid w:val="008A0998"/>
    <w:rsid w:val="008A0AA3"/>
    <w:rsid w:val="008A0F21"/>
    <w:rsid w:val="008A1323"/>
    <w:rsid w:val="008A14DE"/>
    <w:rsid w:val="008A14E8"/>
    <w:rsid w:val="008A174B"/>
    <w:rsid w:val="008A1839"/>
    <w:rsid w:val="008A18E1"/>
    <w:rsid w:val="008A19BF"/>
    <w:rsid w:val="008A1A25"/>
    <w:rsid w:val="008A1BA4"/>
    <w:rsid w:val="008A1E13"/>
    <w:rsid w:val="008A1E89"/>
    <w:rsid w:val="008A1F2A"/>
    <w:rsid w:val="008A1FAD"/>
    <w:rsid w:val="008A1FD6"/>
    <w:rsid w:val="008A1FE3"/>
    <w:rsid w:val="008A21B4"/>
    <w:rsid w:val="008A22A1"/>
    <w:rsid w:val="008A2346"/>
    <w:rsid w:val="008A2535"/>
    <w:rsid w:val="008A2537"/>
    <w:rsid w:val="008A26B0"/>
    <w:rsid w:val="008A28F2"/>
    <w:rsid w:val="008A2A6D"/>
    <w:rsid w:val="008A2B2C"/>
    <w:rsid w:val="008A2BEE"/>
    <w:rsid w:val="008A2CDD"/>
    <w:rsid w:val="008A2D39"/>
    <w:rsid w:val="008A3152"/>
    <w:rsid w:val="008A32C3"/>
    <w:rsid w:val="008A33C8"/>
    <w:rsid w:val="008A35A0"/>
    <w:rsid w:val="008A35CD"/>
    <w:rsid w:val="008A3683"/>
    <w:rsid w:val="008A3892"/>
    <w:rsid w:val="008A3A88"/>
    <w:rsid w:val="008A3AAC"/>
    <w:rsid w:val="008A3B3D"/>
    <w:rsid w:val="008A3C21"/>
    <w:rsid w:val="008A3C81"/>
    <w:rsid w:val="008A3D40"/>
    <w:rsid w:val="008A413C"/>
    <w:rsid w:val="008A4144"/>
    <w:rsid w:val="008A41C6"/>
    <w:rsid w:val="008A42AC"/>
    <w:rsid w:val="008A42C2"/>
    <w:rsid w:val="008A44E9"/>
    <w:rsid w:val="008A47E1"/>
    <w:rsid w:val="008A4867"/>
    <w:rsid w:val="008A4B39"/>
    <w:rsid w:val="008A4B3E"/>
    <w:rsid w:val="008A4BAB"/>
    <w:rsid w:val="008A4C24"/>
    <w:rsid w:val="008A4C3C"/>
    <w:rsid w:val="008A4D7B"/>
    <w:rsid w:val="008A4F1F"/>
    <w:rsid w:val="008A50BF"/>
    <w:rsid w:val="008A51AA"/>
    <w:rsid w:val="008A5205"/>
    <w:rsid w:val="008A521C"/>
    <w:rsid w:val="008A532F"/>
    <w:rsid w:val="008A5407"/>
    <w:rsid w:val="008A5592"/>
    <w:rsid w:val="008A5B65"/>
    <w:rsid w:val="008A5DAC"/>
    <w:rsid w:val="008A5DE4"/>
    <w:rsid w:val="008A5E81"/>
    <w:rsid w:val="008A6089"/>
    <w:rsid w:val="008A6139"/>
    <w:rsid w:val="008A6145"/>
    <w:rsid w:val="008A61F4"/>
    <w:rsid w:val="008A650A"/>
    <w:rsid w:val="008A65F0"/>
    <w:rsid w:val="008A6695"/>
    <w:rsid w:val="008A675C"/>
    <w:rsid w:val="008A68E9"/>
    <w:rsid w:val="008A699C"/>
    <w:rsid w:val="008A6B6E"/>
    <w:rsid w:val="008A6C29"/>
    <w:rsid w:val="008A6DA8"/>
    <w:rsid w:val="008A6E83"/>
    <w:rsid w:val="008A6F77"/>
    <w:rsid w:val="008A737F"/>
    <w:rsid w:val="008A73ED"/>
    <w:rsid w:val="008A7452"/>
    <w:rsid w:val="008A747A"/>
    <w:rsid w:val="008A75C8"/>
    <w:rsid w:val="008A75DB"/>
    <w:rsid w:val="008A7627"/>
    <w:rsid w:val="008A769A"/>
    <w:rsid w:val="008A7A84"/>
    <w:rsid w:val="008A7ADB"/>
    <w:rsid w:val="008A7AF7"/>
    <w:rsid w:val="008A7B53"/>
    <w:rsid w:val="008A7D11"/>
    <w:rsid w:val="008A7D1F"/>
    <w:rsid w:val="008A7DC1"/>
    <w:rsid w:val="008A7EDE"/>
    <w:rsid w:val="008A7F3E"/>
    <w:rsid w:val="008A7FAC"/>
    <w:rsid w:val="008B0098"/>
    <w:rsid w:val="008B0540"/>
    <w:rsid w:val="008B064B"/>
    <w:rsid w:val="008B0690"/>
    <w:rsid w:val="008B0758"/>
    <w:rsid w:val="008B086A"/>
    <w:rsid w:val="008B09B4"/>
    <w:rsid w:val="008B0AAC"/>
    <w:rsid w:val="008B0AFC"/>
    <w:rsid w:val="008B0B0C"/>
    <w:rsid w:val="008B0BA6"/>
    <w:rsid w:val="008B0C4B"/>
    <w:rsid w:val="008B0DF7"/>
    <w:rsid w:val="008B0E01"/>
    <w:rsid w:val="008B0FE9"/>
    <w:rsid w:val="008B10FD"/>
    <w:rsid w:val="008B1211"/>
    <w:rsid w:val="008B1236"/>
    <w:rsid w:val="008B1306"/>
    <w:rsid w:val="008B1345"/>
    <w:rsid w:val="008B138D"/>
    <w:rsid w:val="008B1417"/>
    <w:rsid w:val="008B153B"/>
    <w:rsid w:val="008B16CC"/>
    <w:rsid w:val="008B17F8"/>
    <w:rsid w:val="008B1C2C"/>
    <w:rsid w:val="008B1C8D"/>
    <w:rsid w:val="008B1CB4"/>
    <w:rsid w:val="008B1CD8"/>
    <w:rsid w:val="008B1CFB"/>
    <w:rsid w:val="008B1D22"/>
    <w:rsid w:val="008B1E0B"/>
    <w:rsid w:val="008B1EE3"/>
    <w:rsid w:val="008B217C"/>
    <w:rsid w:val="008B22A1"/>
    <w:rsid w:val="008B2406"/>
    <w:rsid w:val="008B2501"/>
    <w:rsid w:val="008B27CC"/>
    <w:rsid w:val="008B2983"/>
    <w:rsid w:val="008B2AB8"/>
    <w:rsid w:val="008B2BB7"/>
    <w:rsid w:val="008B2CAC"/>
    <w:rsid w:val="008B2EDC"/>
    <w:rsid w:val="008B2F23"/>
    <w:rsid w:val="008B3167"/>
    <w:rsid w:val="008B3187"/>
    <w:rsid w:val="008B3518"/>
    <w:rsid w:val="008B3703"/>
    <w:rsid w:val="008B39E6"/>
    <w:rsid w:val="008B3B01"/>
    <w:rsid w:val="008B3BBD"/>
    <w:rsid w:val="008B3C3B"/>
    <w:rsid w:val="008B3E61"/>
    <w:rsid w:val="008B41FA"/>
    <w:rsid w:val="008B421D"/>
    <w:rsid w:val="008B4295"/>
    <w:rsid w:val="008B4337"/>
    <w:rsid w:val="008B4437"/>
    <w:rsid w:val="008B44D6"/>
    <w:rsid w:val="008B4590"/>
    <w:rsid w:val="008B467D"/>
    <w:rsid w:val="008B473C"/>
    <w:rsid w:val="008B47A9"/>
    <w:rsid w:val="008B48FF"/>
    <w:rsid w:val="008B49B5"/>
    <w:rsid w:val="008B49C1"/>
    <w:rsid w:val="008B4A7E"/>
    <w:rsid w:val="008B4AEF"/>
    <w:rsid w:val="008B4C60"/>
    <w:rsid w:val="008B4EFB"/>
    <w:rsid w:val="008B506B"/>
    <w:rsid w:val="008B5077"/>
    <w:rsid w:val="008B5274"/>
    <w:rsid w:val="008B530A"/>
    <w:rsid w:val="008B55AF"/>
    <w:rsid w:val="008B56AA"/>
    <w:rsid w:val="008B5808"/>
    <w:rsid w:val="008B59AC"/>
    <w:rsid w:val="008B5BFB"/>
    <w:rsid w:val="008B5ECF"/>
    <w:rsid w:val="008B5F00"/>
    <w:rsid w:val="008B604B"/>
    <w:rsid w:val="008B6111"/>
    <w:rsid w:val="008B611F"/>
    <w:rsid w:val="008B616B"/>
    <w:rsid w:val="008B63B0"/>
    <w:rsid w:val="008B647B"/>
    <w:rsid w:val="008B64F1"/>
    <w:rsid w:val="008B651E"/>
    <w:rsid w:val="008B653A"/>
    <w:rsid w:val="008B6542"/>
    <w:rsid w:val="008B6599"/>
    <w:rsid w:val="008B65C3"/>
    <w:rsid w:val="008B65CE"/>
    <w:rsid w:val="008B6916"/>
    <w:rsid w:val="008B6A0B"/>
    <w:rsid w:val="008B6BC8"/>
    <w:rsid w:val="008B6D93"/>
    <w:rsid w:val="008B6E98"/>
    <w:rsid w:val="008B704A"/>
    <w:rsid w:val="008B743E"/>
    <w:rsid w:val="008B7440"/>
    <w:rsid w:val="008B78CC"/>
    <w:rsid w:val="008B7BE0"/>
    <w:rsid w:val="008B7C76"/>
    <w:rsid w:val="008B7CC8"/>
    <w:rsid w:val="008B7D9B"/>
    <w:rsid w:val="008B7E86"/>
    <w:rsid w:val="008B7EF2"/>
    <w:rsid w:val="008B7EF7"/>
    <w:rsid w:val="008C0052"/>
    <w:rsid w:val="008C0126"/>
    <w:rsid w:val="008C029D"/>
    <w:rsid w:val="008C0422"/>
    <w:rsid w:val="008C0528"/>
    <w:rsid w:val="008C0592"/>
    <w:rsid w:val="008C05D7"/>
    <w:rsid w:val="008C05DD"/>
    <w:rsid w:val="008C0A5D"/>
    <w:rsid w:val="008C0CC3"/>
    <w:rsid w:val="008C0F99"/>
    <w:rsid w:val="008C11B9"/>
    <w:rsid w:val="008C1450"/>
    <w:rsid w:val="008C149B"/>
    <w:rsid w:val="008C156A"/>
    <w:rsid w:val="008C18E9"/>
    <w:rsid w:val="008C18F7"/>
    <w:rsid w:val="008C1A65"/>
    <w:rsid w:val="008C1A8F"/>
    <w:rsid w:val="008C1B60"/>
    <w:rsid w:val="008C1BD9"/>
    <w:rsid w:val="008C1C0A"/>
    <w:rsid w:val="008C1CBC"/>
    <w:rsid w:val="008C1D18"/>
    <w:rsid w:val="008C202E"/>
    <w:rsid w:val="008C207D"/>
    <w:rsid w:val="008C20BE"/>
    <w:rsid w:val="008C20D0"/>
    <w:rsid w:val="008C2222"/>
    <w:rsid w:val="008C237A"/>
    <w:rsid w:val="008C2560"/>
    <w:rsid w:val="008C2635"/>
    <w:rsid w:val="008C2682"/>
    <w:rsid w:val="008C2834"/>
    <w:rsid w:val="008C28CE"/>
    <w:rsid w:val="008C2AB6"/>
    <w:rsid w:val="008C2AD3"/>
    <w:rsid w:val="008C2AFB"/>
    <w:rsid w:val="008C2C26"/>
    <w:rsid w:val="008C2E05"/>
    <w:rsid w:val="008C2ED6"/>
    <w:rsid w:val="008C2F71"/>
    <w:rsid w:val="008C3026"/>
    <w:rsid w:val="008C315F"/>
    <w:rsid w:val="008C31BF"/>
    <w:rsid w:val="008C32D6"/>
    <w:rsid w:val="008C32F0"/>
    <w:rsid w:val="008C3404"/>
    <w:rsid w:val="008C350E"/>
    <w:rsid w:val="008C3592"/>
    <w:rsid w:val="008C35FE"/>
    <w:rsid w:val="008C36DD"/>
    <w:rsid w:val="008C36EA"/>
    <w:rsid w:val="008C37EB"/>
    <w:rsid w:val="008C3AA3"/>
    <w:rsid w:val="008C3BDE"/>
    <w:rsid w:val="008C3D12"/>
    <w:rsid w:val="008C3D8C"/>
    <w:rsid w:val="008C3D94"/>
    <w:rsid w:val="008C3DAA"/>
    <w:rsid w:val="008C3E68"/>
    <w:rsid w:val="008C4198"/>
    <w:rsid w:val="008C42AA"/>
    <w:rsid w:val="008C42D6"/>
    <w:rsid w:val="008C44FB"/>
    <w:rsid w:val="008C466B"/>
    <w:rsid w:val="008C49A2"/>
    <w:rsid w:val="008C4DC1"/>
    <w:rsid w:val="008C4E9D"/>
    <w:rsid w:val="008C4F7A"/>
    <w:rsid w:val="008C4F9A"/>
    <w:rsid w:val="008C5082"/>
    <w:rsid w:val="008C5173"/>
    <w:rsid w:val="008C51D1"/>
    <w:rsid w:val="008C533B"/>
    <w:rsid w:val="008C5459"/>
    <w:rsid w:val="008C56A4"/>
    <w:rsid w:val="008C57D2"/>
    <w:rsid w:val="008C5A5D"/>
    <w:rsid w:val="008C5B27"/>
    <w:rsid w:val="008C5DFF"/>
    <w:rsid w:val="008C5ED8"/>
    <w:rsid w:val="008C60B4"/>
    <w:rsid w:val="008C6497"/>
    <w:rsid w:val="008C66C4"/>
    <w:rsid w:val="008C68EE"/>
    <w:rsid w:val="008C69C0"/>
    <w:rsid w:val="008C6C57"/>
    <w:rsid w:val="008C6D3F"/>
    <w:rsid w:val="008C6E1E"/>
    <w:rsid w:val="008C6E36"/>
    <w:rsid w:val="008C6E55"/>
    <w:rsid w:val="008C6E6E"/>
    <w:rsid w:val="008C6F0E"/>
    <w:rsid w:val="008C6FED"/>
    <w:rsid w:val="008C700D"/>
    <w:rsid w:val="008C705C"/>
    <w:rsid w:val="008C7174"/>
    <w:rsid w:val="008C717C"/>
    <w:rsid w:val="008C7465"/>
    <w:rsid w:val="008C764E"/>
    <w:rsid w:val="008C792F"/>
    <w:rsid w:val="008C7B33"/>
    <w:rsid w:val="008C7B6D"/>
    <w:rsid w:val="008C7C99"/>
    <w:rsid w:val="008C7E10"/>
    <w:rsid w:val="008D0008"/>
    <w:rsid w:val="008D0049"/>
    <w:rsid w:val="008D00CF"/>
    <w:rsid w:val="008D0182"/>
    <w:rsid w:val="008D029C"/>
    <w:rsid w:val="008D051E"/>
    <w:rsid w:val="008D069D"/>
    <w:rsid w:val="008D07FD"/>
    <w:rsid w:val="008D083B"/>
    <w:rsid w:val="008D0CBE"/>
    <w:rsid w:val="008D0D89"/>
    <w:rsid w:val="008D0EA9"/>
    <w:rsid w:val="008D0F6C"/>
    <w:rsid w:val="008D10D8"/>
    <w:rsid w:val="008D1272"/>
    <w:rsid w:val="008D128C"/>
    <w:rsid w:val="008D13E1"/>
    <w:rsid w:val="008D160F"/>
    <w:rsid w:val="008D165A"/>
    <w:rsid w:val="008D169A"/>
    <w:rsid w:val="008D1A07"/>
    <w:rsid w:val="008D1A96"/>
    <w:rsid w:val="008D1B3E"/>
    <w:rsid w:val="008D1BA3"/>
    <w:rsid w:val="008D1C24"/>
    <w:rsid w:val="008D1D9F"/>
    <w:rsid w:val="008D1DA7"/>
    <w:rsid w:val="008D1E9E"/>
    <w:rsid w:val="008D1F9C"/>
    <w:rsid w:val="008D2184"/>
    <w:rsid w:val="008D22F6"/>
    <w:rsid w:val="008D23C2"/>
    <w:rsid w:val="008D2416"/>
    <w:rsid w:val="008D2697"/>
    <w:rsid w:val="008D26A8"/>
    <w:rsid w:val="008D2940"/>
    <w:rsid w:val="008D2C7C"/>
    <w:rsid w:val="008D305A"/>
    <w:rsid w:val="008D30C4"/>
    <w:rsid w:val="008D3283"/>
    <w:rsid w:val="008D32B0"/>
    <w:rsid w:val="008D3692"/>
    <w:rsid w:val="008D3706"/>
    <w:rsid w:val="008D3766"/>
    <w:rsid w:val="008D37B7"/>
    <w:rsid w:val="008D37E6"/>
    <w:rsid w:val="008D38E0"/>
    <w:rsid w:val="008D3904"/>
    <w:rsid w:val="008D3A63"/>
    <w:rsid w:val="008D3B0F"/>
    <w:rsid w:val="008D3B27"/>
    <w:rsid w:val="008D3B2A"/>
    <w:rsid w:val="008D3BE2"/>
    <w:rsid w:val="008D3CB3"/>
    <w:rsid w:val="008D3E67"/>
    <w:rsid w:val="008D4104"/>
    <w:rsid w:val="008D4107"/>
    <w:rsid w:val="008D415B"/>
    <w:rsid w:val="008D4473"/>
    <w:rsid w:val="008D44EC"/>
    <w:rsid w:val="008D46F4"/>
    <w:rsid w:val="008D4A11"/>
    <w:rsid w:val="008D4B1C"/>
    <w:rsid w:val="008D4B1F"/>
    <w:rsid w:val="008D4B73"/>
    <w:rsid w:val="008D4BF6"/>
    <w:rsid w:val="008D4C1D"/>
    <w:rsid w:val="008D4C53"/>
    <w:rsid w:val="008D4D8C"/>
    <w:rsid w:val="008D526C"/>
    <w:rsid w:val="008D53D0"/>
    <w:rsid w:val="008D5A9C"/>
    <w:rsid w:val="008D5C2C"/>
    <w:rsid w:val="008D5C64"/>
    <w:rsid w:val="008D5DBA"/>
    <w:rsid w:val="008D5F59"/>
    <w:rsid w:val="008D5FF4"/>
    <w:rsid w:val="008D6005"/>
    <w:rsid w:val="008D6051"/>
    <w:rsid w:val="008D607E"/>
    <w:rsid w:val="008D612F"/>
    <w:rsid w:val="008D6134"/>
    <w:rsid w:val="008D620E"/>
    <w:rsid w:val="008D6211"/>
    <w:rsid w:val="008D63F3"/>
    <w:rsid w:val="008D67A1"/>
    <w:rsid w:val="008D6869"/>
    <w:rsid w:val="008D6B69"/>
    <w:rsid w:val="008D6C8A"/>
    <w:rsid w:val="008D6C97"/>
    <w:rsid w:val="008D6CC3"/>
    <w:rsid w:val="008D6D39"/>
    <w:rsid w:val="008D6D79"/>
    <w:rsid w:val="008D6EC1"/>
    <w:rsid w:val="008D6EC9"/>
    <w:rsid w:val="008D6F52"/>
    <w:rsid w:val="008D746E"/>
    <w:rsid w:val="008D7478"/>
    <w:rsid w:val="008D75C9"/>
    <w:rsid w:val="008D75EC"/>
    <w:rsid w:val="008D765B"/>
    <w:rsid w:val="008D7937"/>
    <w:rsid w:val="008D7959"/>
    <w:rsid w:val="008D7A2D"/>
    <w:rsid w:val="008D7A5F"/>
    <w:rsid w:val="008D7D1E"/>
    <w:rsid w:val="008D7DBB"/>
    <w:rsid w:val="008D7E3B"/>
    <w:rsid w:val="008D7E53"/>
    <w:rsid w:val="008D7FC9"/>
    <w:rsid w:val="008D7FCB"/>
    <w:rsid w:val="008E0072"/>
    <w:rsid w:val="008E00A7"/>
    <w:rsid w:val="008E0115"/>
    <w:rsid w:val="008E0225"/>
    <w:rsid w:val="008E0467"/>
    <w:rsid w:val="008E0515"/>
    <w:rsid w:val="008E0599"/>
    <w:rsid w:val="008E08C5"/>
    <w:rsid w:val="008E08F3"/>
    <w:rsid w:val="008E0A3E"/>
    <w:rsid w:val="008E0AE6"/>
    <w:rsid w:val="008E0B63"/>
    <w:rsid w:val="008E0C7E"/>
    <w:rsid w:val="008E0CC2"/>
    <w:rsid w:val="008E0D15"/>
    <w:rsid w:val="008E0D1F"/>
    <w:rsid w:val="008E0E45"/>
    <w:rsid w:val="008E0EB4"/>
    <w:rsid w:val="008E0F4B"/>
    <w:rsid w:val="008E11DC"/>
    <w:rsid w:val="008E13A7"/>
    <w:rsid w:val="008E14A7"/>
    <w:rsid w:val="008E16C5"/>
    <w:rsid w:val="008E1701"/>
    <w:rsid w:val="008E170D"/>
    <w:rsid w:val="008E170E"/>
    <w:rsid w:val="008E19B4"/>
    <w:rsid w:val="008E1B34"/>
    <w:rsid w:val="008E1B5F"/>
    <w:rsid w:val="008E1C6E"/>
    <w:rsid w:val="008E1D82"/>
    <w:rsid w:val="008E1DF3"/>
    <w:rsid w:val="008E1EDE"/>
    <w:rsid w:val="008E1FB3"/>
    <w:rsid w:val="008E1FC1"/>
    <w:rsid w:val="008E236B"/>
    <w:rsid w:val="008E23D8"/>
    <w:rsid w:val="008E2671"/>
    <w:rsid w:val="008E26F3"/>
    <w:rsid w:val="008E26F5"/>
    <w:rsid w:val="008E2720"/>
    <w:rsid w:val="008E2777"/>
    <w:rsid w:val="008E2822"/>
    <w:rsid w:val="008E2912"/>
    <w:rsid w:val="008E297E"/>
    <w:rsid w:val="008E2BA1"/>
    <w:rsid w:val="008E2C63"/>
    <w:rsid w:val="008E2EA7"/>
    <w:rsid w:val="008E2F15"/>
    <w:rsid w:val="008E308F"/>
    <w:rsid w:val="008E30A3"/>
    <w:rsid w:val="008E30C9"/>
    <w:rsid w:val="008E30CF"/>
    <w:rsid w:val="008E3121"/>
    <w:rsid w:val="008E3369"/>
    <w:rsid w:val="008E3802"/>
    <w:rsid w:val="008E3916"/>
    <w:rsid w:val="008E3932"/>
    <w:rsid w:val="008E39DC"/>
    <w:rsid w:val="008E3C32"/>
    <w:rsid w:val="008E3E54"/>
    <w:rsid w:val="008E410C"/>
    <w:rsid w:val="008E450F"/>
    <w:rsid w:val="008E456A"/>
    <w:rsid w:val="008E468D"/>
    <w:rsid w:val="008E46B0"/>
    <w:rsid w:val="008E46E1"/>
    <w:rsid w:val="008E4790"/>
    <w:rsid w:val="008E4B22"/>
    <w:rsid w:val="008E4F37"/>
    <w:rsid w:val="008E4FB0"/>
    <w:rsid w:val="008E4FF2"/>
    <w:rsid w:val="008E500E"/>
    <w:rsid w:val="008E5037"/>
    <w:rsid w:val="008E5080"/>
    <w:rsid w:val="008E5108"/>
    <w:rsid w:val="008E511E"/>
    <w:rsid w:val="008E5146"/>
    <w:rsid w:val="008E52AE"/>
    <w:rsid w:val="008E52D7"/>
    <w:rsid w:val="008E532C"/>
    <w:rsid w:val="008E53B1"/>
    <w:rsid w:val="008E5550"/>
    <w:rsid w:val="008E59E6"/>
    <w:rsid w:val="008E5A9E"/>
    <w:rsid w:val="008E5AF9"/>
    <w:rsid w:val="008E5B9C"/>
    <w:rsid w:val="008E5DBE"/>
    <w:rsid w:val="008E5DC2"/>
    <w:rsid w:val="008E5DDF"/>
    <w:rsid w:val="008E5DE2"/>
    <w:rsid w:val="008E60EA"/>
    <w:rsid w:val="008E65B8"/>
    <w:rsid w:val="008E6693"/>
    <w:rsid w:val="008E678D"/>
    <w:rsid w:val="008E685D"/>
    <w:rsid w:val="008E6950"/>
    <w:rsid w:val="008E69C9"/>
    <w:rsid w:val="008E6C91"/>
    <w:rsid w:val="008E6FD0"/>
    <w:rsid w:val="008E7185"/>
    <w:rsid w:val="008E71CC"/>
    <w:rsid w:val="008E7251"/>
    <w:rsid w:val="008E761F"/>
    <w:rsid w:val="008E7659"/>
    <w:rsid w:val="008E7666"/>
    <w:rsid w:val="008E7758"/>
    <w:rsid w:val="008E78FF"/>
    <w:rsid w:val="008E79D4"/>
    <w:rsid w:val="008E7A33"/>
    <w:rsid w:val="008E7B4E"/>
    <w:rsid w:val="008E7B7D"/>
    <w:rsid w:val="008E7BD2"/>
    <w:rsid w:val="008E7BF7"/>
    <w:rsid w:val="008E7C09"/>
    <w:rsid w:val="008E7DB3"/>
    <w:rsid w:val="008E7DCA"/>
    <w:rsid w:val="008E7E4B"/>
    <w:rsid w:val="008E7F02"/>
    <w:rsid w:val="008E7FB8"/>
    <w:rsid w:val="008F010A"/>
    <w:rsid w:val="008F0122"/>
    <w:rsid w:val="008F02A3"/>
    <w:rsid w:val="008F0322"/>
    <w:rsid w:val="008F045F"/>
    <w:rsid w:val="008F0959"/>
    <w:rsid w:val="008F09E9"/>
    <w:rsid w:val="008F0A06"/>
    <w:rsid w:val="008F0BA3"/>
    <w:rsid w:val="008F0BCD"/>
    <w:rsid w:val="008F106F"/>
    <w:rsid w:val="008F10B8"/>
    <w:rsid w:val="008F11F2"/>
    <w:rsid w:val="008F13BE"/>
    <w:rsid w:val="008F15B9"/>
    <w:rsid w:val="008F15DF"/>
    <w:rsid w:val="008F1704"/>
    <w:rsid w:val="008F17C4"/>
    <w:rsid w:val="008F1805"/>
    <w:rsid w:val="008F1946"/>
    <w:rsid w:val="008F1AB6"/>
    <w:rsid w:val="008F1BA7"/>
    <w:rsid w:val="008F1C7C"/>
    <w:rsid w:val="008F1CA9"/>
    <w:rsid w:val="008F1D24"/>
    <w:rsid w:val="008F1DF8"/>
    <w:rsid w:val="008F1E5C"/>
    <w:rsid w:val="008F2018"/>
    <w:rsid w:val="008F21EE"/>
    <w:rsid w:val="008F2262"/>
    <w:rsid w:val="008F22D1"/>
    <w:rsid w:val="008F2326"/>
    <w:rsid w:val="008F2339"/>
    <w:rsid w:val="008F23AA"/>
    <w:rsid w:val="008F249A"/>
    <w:rsid w:val="008F24EB"/>
    <w:rsid w:val="008F2543"/>
    <w:rsid w:val="008F2744"/>
    <w:rsid w:val="008F27B6"/>
    <w:rsid w:val="008F282B"/>
    <w:rsid w:val="008F2A1A"/>
    <w:rsid w:val="008F2A75"/>
    <w:rsid w:val="008F2B08"/>
    <w:rsid w:val="008F2B87"/>
    <w:rsid w:val="008F2CEA"/>
    <w:rsid w:val="008F3040"/>
    <w:rsid w:val="008F3137"/>
    <w:rsid w:val="008F3192"/>
    <w:rsid w:val="008F3335"/>
    <w:rsid w:val="008F3423"/>
    <w:rsid w:val="008F3470"/>
    <w:rsid w:val="008F34F4"/>
    <w:rsid w:val="008F3576"/>
    <w:rsid w:val="008F358D"/>
    <w:rsid w:val="008F3BE2"/>
    <w:rsid w:val="008F3C5E"/>
    <w:rsid w:val="008F3D43"/>
    <w:rsid w:val="008F3DF3"/>
    <w:rsid w:val="008F3E74"/>
    <w:rsid w:val="008F3E98"/>
    <w:rsid w:val="008F3F20"/>
    <w:rsid w:val="008F408E"/>
    <w:rsid w:val="008F4098"/>
    <w:rsid w:val="008F409A"/>
    <w:rsid w:val="008F40E8"/>
    <w:rsid w:val="008F4331"/>
    <w:rsid w:val="008F44A5"/>
    <w:rsid w:val="008F453C"/>
    <w:rsid w:val="008F45D6"/>
    <w:rsid w:val="008F49C2"/>
    <w:rsid w:val="008F4A24"/>
    <w:rsid w:val="008F4A4C"/>
    <w:rsid w:val="008F4DC1"/>
    <w:rsid w:val="008F4E6C"/>
    <w:rsid w:val="008F4ECF"/>
    <w:rsid w:val="008F4F43"/>
    <w:rsid w:val="008F4F4C"/>
    <w:rsid w:val="008F5058"/>
    <w:rsid w:val="008F50A3"/>
    <w:rsid w:val="008F5243"/>
    <w:rsid w:val="008F5296"/>
    <w:rsid w:val="008F54C1"/>
    <w:rsid w:val="008F57C6"/>
    <w:rsid w:val="008F5893"/>
    <w:rsid w:val="008F58E8"/>
    <w:rsid w:val="008F5969"/>
    <w:rsid w:val="008F5A59"/>
    <w:rsid w:val="008F5B83"/>
    <w:rsid w:val="008F5B96"/>
    <w:rsid w:val="008F5D16"/>
    <w:rsid w:val="008F5DCF"/>
    <w:rsid w:val="008F5E7E"/>
    <w:rsid w:val="008F5E8B"/>
    <w:rsid w:val="008F5F56"/>
    <w:rsid w:val="008F6126"/>
    <w:rsid w:val="008F616A"/>
    <w:rsid w:val="008F6334"/>
    <w:rsid w:val="008F6367"/>
    <w:rsid w:val="008F637A"/>
    <w:rsid w:val="008F64C3"/>
    <w:rsid w:val="008F65C8"/>
    <w:rsid w:val="008F6735"/>
    <w:rsid w:val="008F67BD"/>
    <w:rsid w:val="008F6808"/>
    <w:rsid w:val="008F6C2A"/>
    <w:rsid w:val="008F6CA5"/>
    <w:rsid w:val="008F6F7C"/>
    <w:rsid w:val="008F6F83"/>
    <w:rsid w:val="008F716A"/>
    <w:rsid w:val="008F7228"/>
    <w:rsid w:val="008F731A"/>
    <w:rsid w:val="008F736F"/>
    <w:rsid w:val="008F744F"/>
    <w:rsid w:val="008F7484"/>
    <w:rsid w:val="008F749E"/>
    <w:rsid w:val="008F7546"/>
    <w:rsid w:val="008F7670"/>
    <w:rsid w:val="008F7991"/>
    <w:rsid w:val="008F7A80"/>
    <w:rsid w:val="008F7B11"/>
    <w:rsid w:val="008F7BD2"/>
    <w:rsid w:val="008F7D95"/>
    <w:rsid w:val="00900010"/>
    <w:rsid w:val="00900064"/>
    <w:rsid w:val="009000DA"/>
    <w:rsid w:val="009001AE"/>
    <w:rsid w:val="009001E8"/>
    <w:rsid w:val="0090038E"/>
    <w:rsid w:val="00900420"/>
    <w:rsid w:val="00900698"/>
    <w:rsid w:val="009006E7"/>
    <w:rsid w:val="0090070C"/>
    <w:rsid w:val="00900921"/>
    <w:rsid w:val="00900BEB"/>
    <w:rsid w:val="00900D5B"/>
    <w:rsid w:val="00900E8C"/>
    <w:rsid w:val="00900F60"/>
    <w:rsid w:val="00900F81"/>
    <w:rsid w:val="00900FC8"/>
    <w:rsid w:val="00900FE2"/>
    <w:rsid w:val="00900FFD"/>
    <w:rsid w:val="0090121C"/>
    <w:rsid w:val="0090123A"/>
    <w:rsid w:val="00901432"/>
    <w:rsid w:val="0090143C"/>
    <w:rsid w:val="00901984"/>
    <w:rsid w:val="009019D9"/>
    <w:rsid w:val="00901FE1"/>
    <w:rsid w:val="00901FE8"/>
    <w:rsid w:val="00902071"/>
    <w:rsid w:val="00902261"/>
    <w:rsid w:val="009022A7"/>
    <w:rsid w:val="009025DB"/>
    <w:rsid w:val="009028B1"/>
    <w:rsid w:val="009028F5"/>
    <w:rsid w:val="00902A11"/>
    <w:rsid w:val="00902B9B"/>
    <w:rsid w:val="00902BFF"/>
    <w:rsid w:val="00902C25"/>
    <w:rsid w:val="00902CAB"/>
    <w:rsid w:val="00902D52"/>
    <w:rsid w:val="009030FB"/>
    <w:rsid w:val="0090317E"/>
    <w:rsid w:val="0090324F"/>
    <w:rsid w:val="009033B2"/>
    <w:rsid w:val="0090343F"/>
    <w:rsid w:val="00903507"/>
    <w:rsid w:val="009035DD"/>
    <w:rsid w:val="00903836"/>
    <w:rsid w:val="00903872"/>
    <w:rsid w:val="00903884"/>
    <w:rsid w:val="00903910"/>
    <w:rsid w:val="00903BB8"/>
    <w:rsid w:val="00903CFC"/>
    <w:rsid w:val="00903D21"/>
    <w:rsid w:val="00903DF3"/>
    <w:rsid w:val="00903ECF"/>
    <w:rsid w:val="00903F61"/>
    <w:rsid w:val="00903F7F"/>
    <w:rsid w:val="009040E2"/>
    <w:rsid w:val="0090411A"/>
    <w:rsid w:val="00904143"/>
    <w:rsid w:val="0090414E"/>
    <w:rsid w:val="00904307"/>
    <w:rsid w:val="009043D8"/>
    <w:rsid w:val="009043EA"/>
    <w:rsid w:val="009045B9"/>
    <w:rsid w:val="009045D9"/>
    <w:rsid w:val="00904958"/>
    <w:rsid w:val="0090496B"/>
    <w:rsid w:val="00904B66"/>
    <w:rsid w:val="00904BDA"/>
    <w:rsid w:val="00904DD7"/>
    <w:rsid w:val="00904DFE"/>
    <w:rsid w:val="00905012"/>
    <w:rsid w:val="009050E4"/>
    <w:rsid w:val="00905131"/>
    <w:rsid w:val="00905139"/>
    <w:rsid w:val="00905357"/>
    <w:rsid w:val="00905457"/>
    <w:rsid w:val="009054CF"/>
    <w:rsid w:val="00905794"/>
    <w:rsid w:val="009057B8"/>
    <w:rsid w:val="00905984"/>
    <w:rsid w:val="009059B3"/>
    <w:rsid w:val="009059DE"/>
    <w:rsid w:val="00905A33"/>
    <w:rsid w:val="00905ADE"/>
    <w:rsid w:val="00905C5D"/>
    <w:rsid w:val="00905D09"/>
    <w:rsid w:val="00905E27"/>
    <w:rsid w:val="00905F75"/>
    <w:rsid w:val="00905FA3"/>
    <w:rsid w:val="00905FE7"/>
    <w:rsid w:val="00906003"/>
    <w:rsid w:val="00906035"/>
    <w:rsid w:val="009061DB"/>
    <w:rsid w:val="00906491"/>
    <w:rsid w:val="0090678B"/>
    <w:rsid w:val="009068BC"/>
    <w:rsid w:val="00906A0D"/>
    <w:rsid w:val="00906BBC"/>
    <w:rsid w:val="00906C2B"/>
    <w:rsid w:val="00906CB7"/>
    <w:rsid w:val="00906CCC"/>
    <w:rsid w:val="00906D0F"/>
    <w:rsid w:val="00906D31"/>
    <w:rsid w:val="00906D97"/>
    <w:rsid w:val="00906DFB"/>
    <w:rsid w:val="00907038"/>
    <w:rsid w:val="00907324"/>
    <w:rsid w:val="0090746B"/>
    <w:rsid w:val="00907555"/>
    <w:rsid w:val="00907897"/>
    <w:rsid w:val="00907938"/>
    <w:rsid w:val="00907A3D"/>
    <w:rsid w:val="00907A7C"/>
    <w:rsid w:val="00907AD4"/>
    <w:rsid w:val="00907B27"/>
    <w:rsid w:val="00907E4D"/>
    <w:rsid w:val="00907EDC"/>
    <w:rsid w:val="00907F07"/>
    <w:rsid w:val="009100F8"/>
    <w:rsid w:val="009101B2"/>
    <w:rsid w:val="009101CA"/>
    <w:rsid w:val="00910231"/>
    <w:rsid w:val="009103B7"/>
    <w:rsid w:val="0091040C"/>
    <w:rsid w:val="00910A0E"/>
    <w:rsid w:val="00910A6A"/>
    <w:rsid w:val="00910A73"/>
    <w:rsid w:val="00910BDC"/>
    <w:rsid w:val="00910EE5"/>
    <w:rsid w:val="00911075"/>
    <w:rsid w:val="00911383"/>
    <w:rsid w:val="009114B5"/>
    <w:rsid w:val="00911734"/>
    <w:rsid w:val="00911783"/>
    <w:rsid w:val="009118D0"/>
    <w:rsid w:val="00911950"/>
    <w:rsid w:val="0091195D"/>
    <w:rsid w:val="0091198C"/>
    <w:rsid w:val="00911A99"/>
    <w:rsid w:val="00911ABE"/>
    <w:rsid w:val="00911CF5"/>
    <w:rsid w:val="00911E2D"/>
    <w:rsid w:val="00911FD5"/>
    <w:rsid w:val="00912037"/>
    <w:rsid w:val="009124D5"/>
    <w:rsid w:val="009125B8"/>
    <w:rsid w:val="00912649"/>
    <w:rsid w:val="009128C6"/>
    <w:rsid w:val="00912ABC"/>
    <w:rsid w:val="00912C4A"/>
    <w:rsid w:val="00912C77"/>
    <w:rsid w:val="00912CF7"/>
    <w:rsid w:val="00912D30"/>
    <w:rsid w:val="00912D32"/>
    <w:rsid w:val="00912F72"/>
    <w:rsid w:val="00912F7E"/>
    <w:rsid w:val="0091303D"/>
    <w:rsid w:val="00913197"/>
    <w:rsid w:val="00913200"/>
    <w:rsid w:val="0091323A"/>
    <w:rsid w:val="009133DC"/>
    <w:rsid w:val="0091341C"/>
    <w:rsid w:val="0091348F"/>
    <w:rsid w:val="0091366C"/>
    <w:rsid w:val="009136AC"/>
    <w:rsid w:val="009136F1"/>
    <w:rsid w:val="00913738"/>
    <w:rsid w:val="009137D0"/>
    <w:rsid w:val="00913805"/>
    <w:rsid w:val="00913808"/>
    <w:rsid w:val="00913D52"/>
    <w:rsid w:val="009140CB"/>
    <w:rsid w:val="009141CD"/>
    <w:rsid w:val="009141D9"/>
    <w:rsid w:val="0091423D"/>
    <w:rsid w:val="009142E0"/>
    <w:rsid w:val="0091446A"/>
    <w:rsid w:val="00914542"/>
    <w:rsid w:val="0091491B"/>
    <w:rsid w:val="00914944"/>
    <w:rsid w:val="009149EC"/>
    <w:rsid w:val="00914AAF"/>
    <w:rsid w:val="00914AD7"/>
    <w:rsid w:val="00914C7A"/>
    <w:rsid w:val="00914D03"/>
    <w:rsid w:val="00914FB0"/>
    <w:rsid w:val="0091507B"/>
    <w:rsid w:val="00915129"/>
    <w:rsid w:val="00915723"/>
    <w:rsid w:val="00915770"/>
    <w:rsid w:val="00915B57"/>
    <w:rsid w:val="00915D91"/>
    <w:rsid w:val="00915DDB"/>
    <w:rsid w:val="00915EB8"/>
    <w:rsid w:val="00915F74"/>
    <w:rsid w:val="00915FA2"/>
    <w:rsid w:val="009160AA"/>
    <w:rsid w:val="009161CB"/>
    <w:rsid w:val="0091636B"/>
    <w:rsid w:val="009164C5"/>
    <w:rsid w:val="009164C9"/>
    <w:rsid w:val="0091669B"/>
    <w:rsid w:val="009166A7"/>
    <w:rsid w:val="00916E49"/>
    <w:rsid w:val="00916F86"/>
    <w:rsid w:val="00917014"/>
    <w:rsid w:val="009170C0"/>
    <w:rsid w:val="00917132"/>
    <w:rsid w:val="0091713A"/>
    <w:rsid w:val="00917202"/>
    <w:rsid w:val="009172EF"/>
    <w:rsid w:val="0091741D"/>
    <w:rsid w:val="0091743E"/>
    <w:rsid w:val="00917582"/>
    <w:rsid w:val="00917638"/>
    <w:rsid w:val="0091771D"/>
    <w:rsid w:val="00917728"/>
    <w:rsid w:val="00917759"/>
    <w:rsid w:val="0091780A"/>
    <w:rsid w:val="0091780F"/>
    <w:rsid w:val="0091794C"/>
    <w:rsid w:val="00917A73"/>
    <w:rsid w:val="00917ACB"/>
    <w:rsid w:val="00917BBF"/>
    <w:rsid w:val="00917BF2"/>
    <w:rsid w:val="00917D12"/>
    <w:rsid w:val="00917DD9"/>
    <w:rsid w:val="00917F61"/>
    <w:rsid w:val="00917FDC"/>
    <w:rsid w:val="00920083"/>
    <w:rsid w:val="0092032A"/>
    <w:rsid w:val="009203D1"/>
    <w:rsid w:val="0092045D"/>
    <w:rsid w:val="0092052F"/>
    <w:rsid w:val="00920593"/>
    <w:rsid w:val="00920747"/>
    <w:rsid w:val="009207DF"/>
    <w:rsid w:val="00920A2C"/>
    <w:rsid w:val="00920C74"/>
    <w:rsid w:val="00920CBC"/>
    <w:rsid w:val="00920DD9"/>
    <w:rsid w:val="00920DF7"/>
    <w:rsid w:val="00920F48"/>
    <w:rsid w:val="00920F82"/>
    <w:rsid w:val="0092106A"/>
    <w:rsid w:val="00921126"/>
    <w:rsid w:val="0092114C"/>
    <w:rsid w:val="0092124F"/>
    <w:rsid w:val="00921341"/>
    <w:rsid w:val="00921446"/>
    <w:rsid w:val="0092173A"/>
    <w:rsid w:val="00921769"/>
    <w:rsid w:val="009217A0"/>
    <w:rsid w:val="00921870"/>
    <w:rsid w:val="0092190F"/>
    <w:rsid w:val="00921A00"/>
    <w:rsid w:val="00921B2E"/>
    <w:rsid w:val="00921C5A"/>
    <w:rsid w:val="00921CF0"/>
    <w:rsid w:val="00921D0D"/>
    <w:rsid w:val="00921DC4"/>
    <w:rsid w:val="00921F19"/>
    <w:rsid w:val="00921F62"/>
    <w:rsid w:val="009221F5"/>
    <w:rsid w:val="00922263"/>
    <w:rsid w:val="00922378"/>
    <w:rsid w:val="0092237D"/>
    <w:rsid w:val="00922448"/>
    <w:rsid w:val="0092247F"/>
    <w:rsid w:val="009224AB"/>
    <w:rsid w:val="009224E9"/>
    <w:rsid w:val="00922669"/>
    <w:rsid w:val="00922B1B"/>
    <w:rsid w:val="00922B9B"/>
    <w:rsid w:val="00922D9B"/>
    <w:rsid w:val="00922E7C"/>
    <w:rsid w:val="00922F72"/>
    <w:rsid w:val="00923099"/>
    <w:rsid w:val="00923115"/>
    <w:rsid w:val="00923161"/>
    <w:rsid w:val="009231D3"/>
    <w:rsid w:val="00923452"/>
    <w:rsid w:val="009234B1"/>
    <w:rsid w:val="00923632"/>
    <w:rsid w:val="00923685"/>
    <w:rsid w:val="0092368B"/>
    <w:rsid w:val="009236E1"/>
    <w:rsid w:val="00923719"/>
    <w:rsid w:val="009237C2"/>
    <w:rsid w:val="009238B5"/>
    <w:rsid w:val="009238BF"/>
    <w:rsid w:val="00923A33"/>
    <w:rsid w:val="00923B30"/>
    <w:rsid w:val="00923C19"/>
    <w:rsid w:val="00923C50"/>
    <w:rsid w:val="00923D73"/>
    <w:rsid w:val="00923E8B"/>
    <w:rsid w:val="00923EAB"/>
    <w:rsid w:val="00924034"/>
    <w:rsid w:val="00924239"/>
    <w:rsid w:val="0092427E"/>
    <w:rsid w:val="009242FD"/>
    <w:rsid w:val="009244C4"/>
    <w:rsid w:val="0092451B"/>
    <w:rsid w:val="009248BB"/>
    <w:rsid w:val="009249A2"/>
    <w:rsid w:val="009249CD"/>
    <w:rsid w:val="00924D04"/>
    <w:rsid w:val="00924E37"/>
    <w:rsid w:val="00924E42"/>
    <w:rsid w:val="00924F4A"/>
    <w:rsid w:val="009250C5"/>
    <w:rsid w:val="009250F1"/>
    <w:rsid w:val="009252BB"/>
    <w:rsid w:val="009252E3"/>
    <w:rsid w:val="009253A9"/>
    <w:rsid w:val="009254CE"/>
    <w:rsid w:val="009254FA"/>
    <w:rsid w:val="0092552F"/>
    <w:rsid w:val="0092555F"/>
    <w:rsid w:val="0092573D"/>
    <w:rsid w:val="00925768"/>
    <w:rsid w:val="0092587F"/>
    <w:rsid w:val="009258B7"/>
    <w:rsid w:val="00925A68"/>
    <w:rsid w:val="00925CB4"/>
    <w:rsid w:val="00925EDB"/>
    <w:rsid w:val="00925F06"/>
    <w:rsid w:val="00925F79"/>
    <w:rsid w:val="009260F7"/>
    <w:rsid w:val="00926271"/>
    <w:rsid w:val="009264E7"/>
    <w:rsid w:val="0092677F"/>
    <w:rsid w:val="009267C4"/>
    <w:rsid w:val="009268DE"/>
    <w:rsid w:val="00926C4A"/>
    <w:rsid w:val="00926C82"/>
    <w:rsid w:val="00926CBC"/>
    <w:rsid w:val="00926D51"/>
    <w:rsid w:val="00926E63"/>
    <w:rsid w:val="00926E7A"/>
    <w:rsid w:val="00926F34"/>
    <w:rsid w:val="00926FCD"/>
    <w:rsid w:val="00927165"/>
    <w:rsid w:val="009271EA"/>
    <w:rsid w:val="00927304"/>
    <w:rsid w:val="00927435"/>
    <w:rsid w:val="009276A7"/>
    <w:rsid w:val="00927782"/>
    <w:rsid w:val="0092778C"/>
    <w:rsid w:val="0092778D"/>
    <w:rsid w:val="009277BA"/>
    <w:rsid w:val="009277D3"/>
    <w:rsid w:val="00927AFF"/>
    <w:rsid w:val="00927B0A"/>
    <w:rsid w:val="00927C0D"/>
    <w:rsid w:val="00927D21"/>
    <w:rsid w:val="00927EBB"/>
    <w:rsid w:val="00927F87"/>
    <w:rsid w:val="009301D1"/>
    <w:rsid w:val="00930284"/>
    <w:rsid w:val="0093043D"/>
    <w:rsid w:val="009307A5"/>
    <w:rsid w:val="00930833"/>
    <w:rsid w:val="0093086B"/>
    <w:rsid w:val="009308A8"/>
    <w:rsid w:val="009308C5"/>
    <w:rsid w:val="00930941"/>
    <w:rsid w:val="00930957"/>
    <w:rsid w:val="009309BB"/>
    <w:rsid w:val="00930A84"/>
    <w:rsid w:val="00930ACD"/>
    <w:rsid w:val="00930BB7"/>
    <w:rsid w:val="00930BB8"/>
    <w:rsid w:val="0093116E"/>
    <w:rsid w:val="00931214"/>
    <w:rsid w:val="00931256"/>
    <w:rsid w:val="009312EE"/>
    <w:rsid w:val="009313BB"/>
    <w:rsid w:val="0093144D"/>
    <w:rsid w:val="009315B9"/>
    <w:rsid w:val="00931603"/>
    <w:rsid w:val="0093176F"/>
    <w:rsid w:val="00931865"/>
    <w:rsid w:val="00931A2B"/>
    <w:rsid w:val="00931AAF"/>
    <w:rsid w:val="00931ACF"/>
    <w:rsid w:val="00931EA5"/>
    <w:rsid w:val="00932195"/>
    <w:rsid w:val="009321EE"/>
    <w:rsid w:val="009323DA"/>
    <w:rsid w:val="009325BD"/>
    <w:rsid w:val="00932602"/>
    <w:rsid w:val="00932631"/>
    <w:rsid w:val="009328E6"/>
    <w:rsid w:val="009329FE"/>
    <w:rsid w:val="00932AEB"/>
    <w:rsid w:val="00932CAB"/>
    <w:rsid w:val="00932D21"/>
    <w:rsid w:val="00932D68"/>
    <w:rsid w:val="00932DAF"/>
    <w:rsid w:val="00932ED8"/>
    <w:rsid w:val="00932FAB"/>
    <w:rsid w:val="0093301E"/>
    <w:rsid w:val="009330A8"/>
    <w:rsid w:val="009330AC"/>
    <w:rsid w:val="0093346A"/>
    <w:rsid w:val="009334F2"/>
    <w:rsid w:val="0093359D"/>
    <w:rsid w:val="00933661"/>
    <w:rsid w:val="00933838"/>
    <w:rsid w:val="00933873"/>
    <w:rsid w:val="00933A40"/>
    <w:rsid w:val="00933B90"/>
    <w:rsid w:val="00933CF0"/>
    <w:rsid w:val="00933D57"/>
    <w:rsid w:val="00933FBF"/>
    <w:rsid w:val="009340B2"/>
    <w:rsid w:val="009343CB"/>
    <w:rsid w:val="009343EF"/>
    <w:rsid w:val="00934513"/>
    <w:rsid w:val="009345D2"/>
    <w:rsid w:val="009347B7"/>
    <w:rsid w:val="00934886"/>
    <w:rsid w:val="009349CE"/>
    <w:rsid w:val="00934D16"/>
    <w:rsid w:val="00934E18"/>
    <w:rsid w:val="00935095"/>
    <w:rsid w:val="0093519D"/>
    <w:rsid w:val="009351AD"/>
    <w:rsid w:val="009351BA"/>
    <w:rsid w:val="00935291"/>
    <w:rsid w:val="009355FC"/>
    <w:rsid w:val="0093571C"/>
    <w:rsid w:val="00935849"/>
    <w:rsid w:val="009359CE"/>
    <w:rsid w:val="00935A1D"/>
    <w:rsid w:val="00935A80"/>
    <w:rsid w:val="009361A0"/>
    <w:rsid w:val="00936279"/>
    <w:rsid w:val="009362B4"/>
    <w:rsid w:val="009362DD"/>
    <w:rsid w:val="0093639F"/>
    <w:rsid w:val="009363C4"/>
    <w:rsid w:val="0093641B"/>
    <w:rsid w:val="009365D3"/>
    <w:rsid w:val="009367AF"/>
    <w:rsid w:val="00936AE1"/>
    <w:rsid w:val="00936AF7"/>
    <w:rsid w:val="00936B16"/>
    <w:rsid w:val="00936CAD"/>
    <w:rsid w:val="00936E44"/>
    <w:rsid w:val="00936F2D"/>
    <w:rsid w:val="0093701E"/>
    <w:rsid w:val="00937183"/>
    <w:rsid w:val="0093745A"/>
    <w:rsid w:val="0093771E"/>
    <w:rsid w:val="00937774"/>
    <w:rsid w:val="009377C4"/>
    <w:rsid w:val="00937A0F"/>
    <w:rsid w:val="00937AE0"/>
    <w:rsid w:val="00937B40"/>
    <w:rsid w:val="00937E61"/>
    <w:rsid w:val="00937EFF"/>
    <w:rsid w:val="00937F82"/>
    <w:rsid w:val="0094000F"/>
    <w:rsid w:val="0094001C"/>
    <w:rsid w:val="00940282"/>
    <w:rsid w:val="0094041E"/>
    <w:rsid w:val="009405DA"/>
    <w:rsid w:val="0094063C"/>
    <w:rsid w:val="00940672"/>
    <w:rsid w:val="009409CF"/>
    <w:rsid w:val="00940BB4"/>
    <w:rsid w:val="00940BF4"/>
    <w:rsid w:val="00940D11"/>
    <w:rsid w:val="00940D14"/>
    <w:rsid w:val="00940D7E"/>
    <w:rsid w:val="00940E70"/>
    <w:rsid w:val="00940F36"/>
    <w:rsid w:val="00940FD6"/>
    <w:rsid w:val="0094104B"/>
    <w:rsid w:val="00941180"/>
    <w:rsid w:val="0094119C"/>
    <w:rsid w:val="009411EF"/>
    <w:rsid w:val="009412A7"/>
    <w:rsid w:val="0094145A"/>
    <w:rsid w:val="009414B3"/>
    <w:rsid w:val="009415E8"/>
    <w:rsid w:val="0094179E"/>
    <w:rsid w:val="0094182A"/>
    <w:rsid w:val="00941C2E"/>
    <w:rsid w:val="00942185"/>
    <w:rsid w:val="009422EA"/>
    <w:rsid w:val="00942312"/>
    <w:rsid w:val="00942416"/>
    <w:rsid w:val="009425F6"/>
    <w:rsid w:val="0094264D"/>
    <w:rsid w:val="00942788"/>
    <w:rsid w:val="00942860"/>
    <w:rsid w:val="009428FE"/>
    <w:rsid w:val="00942B00"/>
    <w:rsid w:val="00942BA2"/>
    <w:rsid w:val="00942C69"/>
    <w:rsid w:val="00942D20"/>
    <w:rsid w:val="00942DC2"/>
    <w:rsid w:val="0094306B"/>
    <w:rsid w:val="00943301"/>
    <w:rsid w:val="00943408"/>
    <w:rsid w:val="00943620"/>
    <w:rsid w:val="0094363B"/>
    <w:rsid w:val="0094364D"/>
    <w:rsid w:val="00943705"/>
    <w:rsid w:val="00943886"/>
    <w:rsid w:val="009438DC"/>
    <w:rsid w:val="00943A69"/>
    <w:rsid w:val="00943A87"/>
    <w:rsid w:val="00943A8E"/>
    <w:rsid w:val="00943D82"/>
    <w:rsid w:val="00943FBF"/>
    <w:rsid w:val="00943FFC"/>
    <w:rsid w:val="0094405B"/>
    <w:rsid w:val="00944088"/>
    <w:rsid w:val="00944107"/>
    <w:rsid w:val="00944211"/>
    <w:rsid w:val="009442EE"/>
    <w:rsid w:val="0094431E"/>
    <w:rsid w:val="00944379"/>
    <w:rsid w:val="009445E6"/>
    <w:rsid w:val="009446A4"/>
    <w:rsid w:val="00944906"/>
    <w:rsid w:val="00944976"/>
    <w:rsid w:val="00944AE1"/>
    <w:rsid w:val="00944BEC"/>
    <w:rsid w:val="00944C7A"/>
    <w:rsid w:val="0094509C"/>
    <w:rsid w:val="009452B2"/>
    <w:rsid w:val="0094555A"/>
    <w:rsid w:val="0094563B"/>
    <w:rsid w:val="009456C9"/>
    <w:rsid w:val="00945728"/>
    <w:rsid w:val="009459C2"/>
    <w:rsid w:val="00945BF4"/>
    <w:rsid w:val="00945C16"/>
    <w:rsid w:val="00945D38"/>
    <w:rsid w:val="00945D46"/>
    <w:rsid w:val="00945FF4"/>
    <w:rsid w:val="00946062"/>
    <w:rsid w:val="00946349"/>
    <w:rsid w:val="0094636F"/>
    <w:rsid w:val="009463E7"/>
    <w:rsid w:val="009463FD"/>
    <w:rsid w:val="0094642C"/>
    <w:rsid w:val="009466FA"/>
    <w:rsid w:val="00946872"/>
    <w:rsid w:val="00946E2D"/>
    <w:rsid w:val="00946E6F"/>
    <w:rsid w:val="00946F15"/>
    <w:rsid w:val="0094715C"/>
    <w:rsid w:val="009473B1"/>
    <w:rsid w:val="009473D0"/>
    <w:rsid w:val="00947443"/>
    <w:rsid w:val="009476A7"/>
    <w:rsid w:val="00947871"/>
    <w:rsid w:val="009479ED"/>
    <w:rsid w:val="00947BB5"/>
    <w:rsid w:val="00947EE5"/>
    <w:rsid w:val="00947F31"/>
    <w:rsid w:val="00947FBC"/>
    <w:rsid w:val="00947FCB"/>
    <w:rsid w:val="0095003C"/>
    <w:rsid w:val="009500F9"/>
    <w:rsid w:val="009501E5"/>
    <w:rsid w:val="009505AF"/>
    <w:rsid w:val="0095066E"/>
    <w:rsid w:val="009507C6"/>
    <w:rsid w:val="00950861"/>
    <w:rsid w:val="009508A0"/>
    <w:rsid w:val="009509B4"/>
    <w:rsid w:val="00950A33"/>
    <w:rsid w:val="00950D8D"/>
    <w:rsid w:val="00950DBA"/>
    <w:rsid w:val="00950E00"/>
    <w:rsid w:val="00951072"/>
    <w:rsid w:val="009511E4"/>
    <w:rsid w:val="0095142D"/>
    <w:rsid w:val="009516C0"/>
    <w:rsid w:val="0095176F"/>
    <w:rsid w:val="0095197F"/>
    <w:rsid w:val="00951A6A"/>
    <w:rsid w:val="00951C9A"/>
    <w:rsid w:val="00951CBE"/>
    <w:rsid w:val="00951CF6"/>
    <w:rsid w:val="00951D2E"/>
    <w:rsid w:val="00951D40"/>
    <w:rsid w:val="00951DFC"/>
    <w:rsid w:val="00951FE4"/>
    <w:rsid w:val="00952045"/>
    <w:rsid w:val="00952199"/>
    <w:rsid w:val="00952570"/>
    <w:rsid w:val="00952625"/>
    <w:rsid w:val="00952671"/>
    <w:rsid w:val="00952809"/>
    <w:rsid w:val="00952853"/>
    <w:rsid w:val="00952933"/>
    <w:rsid w:val="00952A13"/>
    <w:rsid w:val="00952AAC"/>
    <w:rsid w:val="00952B90"/>
    <w:rsid w:val="00952D9F"/>
    <w:rsid w:val="00952DD3"/>
    <w:rsid w:val="00952FC0"/>
    <w:rsid w:val="00952FF7"/>
    <w:rsid w:val="0095302C"/>
    <w:rsid w:val="009531F7"/>
    <w:rsid w:val="00953560"/>
    <w:rsid w:val="00953818"/>
    <w:rsid w:val="009538E5"/>
    <w:rsid w:val="00953950"/>
    <w:rsid w:val="00953973"/>
    <w:rsid w:val="00953D2A"/>
    <w:rsid w:val="00953DC4"/>
    <w:rsid w:val="00953E90"/>
    <w:rsid w:val="00953FA0"/>
    <w:rsid w:val="0095437F"/>
    <w:rsid w:val="00954472"/>
    <w:rsid w:val="0095454B"/>
    <w:rsid w:val="00954582"/>
    <w:rsid w:val="009546D7"/>
    <w:rsid w:val="00954769"/>
    <w:rsid w:val="0095478D"/>
    <w:rsid w:val="00954911"/>
    <w:rsid w:val="00954AB5"/>
    <w:rsid w:val="00954CB8"/>
    <w:rsid w:val="00954E94"/>
    <w:rsid w:val="00954F11"/>
    <w:rsid w:val="00954F46"/>
    <w:rsid w:val="00955155"/>
    <w:rsid w:val="00955187"/>
    <w:rsid w:val="00955258"/>
    <w:rsid w:val="009552F2"/>
    <w:rsid w:val="00955749"/>
    <w:rsid w:val="0095589E"/>
    <w:rsid w:val="009559D2"/>
    <w:rsid w:val="00955A24"/>
    <w:rsid w:val="00955B69"/>
    <w:rsid w:val="00955D4D"/>
    <w:rsid w:val="00955E29"/>
    <w:rsid w:val="00955EBE"/>
    <w:rsid w:val="00956071"/>
    <w:rsid w:val="00956490"/>
    <w:rsid w:val="00956543"/>
    <w:rsid w:val="00956594"/>
    <w:rsid w:val="009565BF"/>
    <w:rsid w:val="0095660D"/>
    <w:rsid w:val="00956942"/>
    <w:rsid w:val="00956B07"/>
    <w:rsid w:val="00956C91"/>
    <w:rsid w:val="00956DC2"/>
    <w:rsid w:val="00956E8E"/>
    <w:rsid w:val="0095708F"/>
    <w:rsid w:val="009570AC"/>
    <w:rsid w:val="009570D4"/>
    <w:rsid w:val="0095716B"/>
    <w:rsid w:val="00957234"/>
    <w:rsid w:val="009572D2"/>
    <w:rsid w:val="0095757A"/>
    <w:rsid w:val="00957746"/>
    <w:rsid w:val="00957BE6"/>
    <w:rsid w:val="00957D8F"/>
    <w:rsid w:val="00957DAA"/>
    <w:rsid w:val="00960120"/>
    <w:rsid w:val="00960224"/>
    <w:rsid w:val="0096028E"/>
    <w:rsid w:val="00960369"/>
    <w:rsid w:val="0096050B"/>
    <w:rsid w:val="00960668"/>
    <w:rsid w:val="009607AF"/>
    <w:rsid w:val="00960931"/>
    <w:rsid w:val="00960AA6"/>
    <w:rsid w:val="00960B7D"/>
    <w:rsid w:val="00960C63"/>
    <w:rsid w:val="00960CCD"/>
    <w:rsid w:val="0096108C"/>
    <w:rsid w:val="009612A5"/>
    <w:rsid w:val="0096147E"/>
    <w:rsid w:val="0096150B"/>
    <w:rsid w:val="00961595"/>
    <w:rsid w:val="009615B0"/>
    <w:rsid w:val="0096162C"/>
    <w:rsid w:val="0096180D"/>
    <w:rsid w:val="00961871"/>
    <w:rsid w:val="009619B9"/>
    <w:rsid w:val="00961AE2"/>
    <w:rsid w:val="00961D52"/>
    <w:rsid w:val="00962272"/>
    <w:rsid w:val="0096234C"/>
    <w:rsid w:val="00962566"/>
    <w:rsid w:val="009626DB"/>
    <w:rsid w:val="009626E0"/>
    <w:rsid w:val="009627A6"/>
    <w:rsid w:val="00962A27"/>
    <w:rsid w:val="00962B66"/>
    <w:rsid w:val="00962C3A"/>
    <w:rsid w:val="00962DC7"/>
    <w:rsid w:val="00962FE9"/>
    <w:rsid w:val="0096304D"/>
    <w:rsid w:val="0096332B"/>
    <w:rsid w:val="00963448"/>
    <w:rsid w:val="009635C5"/>
    <w:rsid w:val="00963614"/>
    <w:rsid w:val="009638EB"/>
    <w:rsid w:val="0096393B"/>
    <w:rsid w:val="00963A18"/>
    <w:rsid w:val="00963A97"/>
    <w:rsid w:val="00963C9F"/>
    <w:rsid w:val="00963D46"/>
    <w:rsid w:val="00963D61"/>
    <w:rsid w:val="00963DB9"/>
    <w:rsid w:val="00963FBD"/>
    <w:rsid w:val="0096408E"/>
    <w:rsid w:val="009640E3"/>
    <w:rsid w:val="00964112"/>
    <w:rsid w:val="009641C4"/>
    <w:rsid w:val="00964215"/>
    <w:rsid w:val="0096428E"/>
    <w:rsid w:val="00964392"/>
    <w:rsid w:val="0096439E"/>
    <w:rsid w:val="00964590"/>
    <w:rsid w:val="00964618"/>
    <w:rsid w:val="0096482B"/>
    <w:rsid w:val="009648D4"/>
    <w:rsid w:val="00964B17"/>
    <w:rsid w:val="00964BE6"/>
    <w:rsid w:val="00964E4E"/>
    <w:rsid w:val="00964EA7"/>
    <w:rsid w:val="00964F84"/>
    <w:rsid w:val="009650C7"/>
    <w:rsid w:val="00965269"/>
    <w:rsid w:val="009652F9"/>
    <w:rsid w:val="009653D8"/>
    <w:rsid w:val="009656E0"/>
    <w:rsid w:val="00965790"/>
    <w:rsid w:val="009659CF"/>
    <w:rsid w:val="00965CBF"/>
    <w:rsid w:val="00965CC7"/>
    <w:rsid w:val="00965D1C"/>
    <w:rsid w:val="00965EAE"/>
    <w:rsid w:val="0096619C"/>
    <w:rsid w:val="0096631B"/>
    <w:rsid w:val="009663AC"/>
    <w:rsid w:val="009663E1"/>
    <w:rsid w:val="009664BA"/>
    <w:rsid w:val="009664C4"/>
    <w:rsid w:val="00966694"/>
    <w:rsid w:val="009668A6"/>
    <w:rsid w:val="00966A78"/>
    <w:rsid w:val="00966B60"/>
    <w:rsid w:val="00966BC4"/>
    <w:rsid w:val="00966CAA"/>
    <w:rsid w:val="00966CF5"/>
    <w:rsid w:val="00966CFE"/>
    <w:rsid w:val="00966D9D"/>
    <w:rsid w:val="00966F24"/>
    <w:rsid w:val="00966FE3"/>
    <w:rsid w:val="00966FF5"/>
    <w:rsid w:val="0096702F"/>
    <w:rsid w:val="009670E8"/>
    <w:rsid w:val="00967147"/>
    <w:rsid w:val="009671E3"/>
    <w:rsid w:val="0096733D"/>
    <w:rsid w:val="00967344"/>
    <w:rsid w:val="00967366"/>
    <w:rsid w:val="009674F8"/>
    <w:rsid w:val="009675D7"/>
    <w:rsid w:val="0096764E"/>
    <w:rsid w:val="00967675"/>
    <w:rsid w:val="00967690"/>
    <w:rsid w:val="009676D2"/>
    <w:rsid w:val="009678C3"/>
    <w:rsid w:val="00967B0F"/>
    <w:rsid w:val="00967B12"/>
    <w:rsid w:val="00967DF3"/>
    <w:rsid w:val="00967F10"/>
    <w:rsid w:val="0097009B"/>
    <w:rsid w:val="0097017B"/>
    <w:rsid w:val="00970196"/>
    <w:rsid w:val="009702E0"/>
    <w:rsid w:val="009702E3"/>
    <w:rsid w:val="0097037E"/>
    <w:rsid w:val="00970401"/>
    <w:rsid w:val="00970B1E"/>
    <w:rsid w:val="00970DA4"/>
    <w:rsid w:val="00970EF4"/>
    <w:rsid w:val="00970FFD"/>
    <w:rsid w:val="00971127"/>
    <w:rsid w:val="0097119F"/>
    <w:rsid w:val="009711B9"/>
    <w:rsid w:val="00971440"/>
    <w:rsid w:val="0097144B"/>
    <w:rsid w:val="00971601"/>
    <w:rsid w:val="009716C4"/>
    <w:rsid w:val="009716FE"/>
    <w:rsid w:val="0097170A"/>
    <w:rsid w:val="0097175E"/>
    <w:rsid w:val="00971805"/>
    <w:rsid w:val="00971832"/>
    <w:rsid w:val="00971950"/>
    <w:rsid w:val="00971B4F"/>
    <w:rsid w:val="00971C27"/>
    <w:rsid w:val="00971D1B"/>
    <w:rsid w:val="00971F90"/>
    <w:rsid w:val="009720B6"/>
    <w:rsid w:val="009720F8"/>
    <w:rsid w:val="0097211C"/>
    <w:rsid w:val="0097224D"/>
    <w:rsid w:val="00972265"/>
    <w:rsid w:val="00972295"/>
    <w:rsid w:val="009722DA"/>
    <w:rsid w:val="009722FD"/>
    <w:rsid w:val="00972472"/>
    <w:rsid w:val="00972910"/>
    <w:rsid w:val="00972C0A"/>
    <w:rsid w:val="00972C22"/>
    <w:rsid w:val="00972D62"/>
    <w:rsid w:val="00972DA1"/>
    <w:rsid w:val="00972DDB"/>
    <w:rsid w:val="00972ED8"/>
    <w:rsid w:val="00973013"/>
    <w:rsid w:val="00973197"/>
    <w:rsid w:val="00973279"/>
    <w:rsid w:val="0097341C"/>
    <w:rsid w:val="00973538"/>
    <w:rsid w:val="00973721"/>
    <w:rsid w:val="009737BB"/>
    <w:rsid w:val="009737DB"/>
    <w:rsid w:val="009737FB"/>
    <w:rsid w:val="009738EE"/>
    <w:rsid w:val="00973931"/>
    <w:rsid w:val="00973B9D"/>
    <w:rsid w:val="00973D91"/>
    <w:rsid w:val="00973DB6"/>
    <w:rsid w:val="00973E16"/>
    <w:rsid w:val="00973F2E"/>
    <w:rsid w:val="00973F30"/>
    <w:rsid w:val="00974020"/>
    <w:rsid w:val="00974085"/>
    <w:rsid w:val="00974254"/>
    <w:rsid w:val="0097432A"/>
    <w:rsid w:val="009744BD"/>
    <w:rsid w:val="009744E9"/>
    <w:rsid w:val="00974677"/>
    <w:rsid w:val="009746AD"/>
    <w:rsid w:val="009748B5"/>
    <w:rsid w:val="00974968"/>
    <w:rsid w:val="009749C3"/>
    <w:rsid w:val="00974B84"/>
    <w:rsid w:val="00974BF9"/>
    <w:rsid w:val="00974D9F"/>
    <w:rsid w:val="00974DB8"/>
    <w:rsid w:val="00974E4A"/>
    <w:rsid w:val="00974EF4"/>
    <w:rsid w:val="00974FC5"/>
    <w:rsid w:val="00975144"/>
    <w:rsid w:val="009751F2"/>
    <w:rsid w:val="0097536E"/>
    <w:rsid w:val="0097555D"/>
    <w:rsid w:val="00975861"/>
    <w:rsid w:val="00975A80"/>
    <w:rsid w:val="00975C46"/>
    <w:rsid w:val="00975CAE"/>
    <w:rsid w:val="00975DC8"/>
    <w:rsid w:val="00975F27"/>
    <w:rsid w:val="00975F4A"/>
    <w:rsid w:val="00976316"/>
    <w:rsid w:val="00976473"/>
    <w:rsid w:val="009765E0"/>
    <w:rsid w:val="00976716"/>
    <w:rsid w:val="00976833"/>
    <w:rsid w:val="00976895"/>
    <w:rsid w:val="009768C1"/>
    <w:rsid w:val="009768C5"/>
    <w:rsid w:val="00976930"/>
    <w:rsid w:val="00976C6F"/>
    <w:rsid w:val="00976F0D"/>
    <w:rsid w:val="0097723D"/>
    <w:rsid w:val="0097735A"/>
    <w:rsid w:val="009775C4"/>
    <w:rsid w:val="009775CC"/>
    <w:rsid w:val="00977652"/>
    <w:rsid w:val="009776C2"/>
    <w:rsid w:val="00977867"/>
    <w:rsid w:val="0097793D"/>
    <w:rsid w:val="00977A1A"/>
    <w:rsid w:val="00977A6C"/>
    <w:rsid w:val="00977A98"/>
    <w:rsid w:val="00977DA4"/>
    <w:rsid w:val="009803E1"/>
    <w:rsid w:val="009805C0"/>
    <w:rsid w:val="00980614"/>
    <w:rsid w:val="00980648"/>
    <w:rsid w:val="00980662"/>
    <w:rsid w:val="00980710"/>
    <w:rsid w:val="00980743"/>
    <w:rsid w:val="009808C0"/>
    <w:rsid w:val="00980B28"/>
    <w:rsid w:val="00980B7F"/>
    <w:rsid w:val="00980E8A"/>
    <w:rsid w:val="009810D1"/>
    <w:rsid w:val="00981101"/>
    <w:rsid w:val="009811AD"/>
    <w:rsid w:val="00981436"/>
    <w:rsid w:val="0098170D"/>
    <w:rsid w:val="00981712"/>
    <w:rsid w:val="0098178C"/>
    <w:rsid w:val="00981824"/>
    <w:rsid w:val="0098189E"/>
    <w:rsid w:val="009819E1"/>
    <w:rsid w:val="00981AA6"/>
    <w:rsid w:val="00981B09"/>
    <w:rsid w:val="00981B20"/>
    <w:rsid w:val="00981B5C"/>
    <w:rsid w:val="00981C00"/>
    <w:rsid w:val="00981C0C"/>
    <w:rsid w:val="00981C1C"/>
    <w:rsid w:val="00981ED9"/>
    <w:rsid w:val="0098200C"/>
    <w:rsid w:val="00982187"/>
    <w:rsid w:val="009823A7"/>
    <w:rsid w:val="009823C4"/>
    <w:rsid w:val="00982404"/>
    <w:rsid w:val="009825D2"/>
    <w:rsid w:val="0098260C"/>
    <w:rsid w:val="00982879"/>
    <w:rsid w:val="009828B2"/>
    <w:rsid w:val="00982B97"/>
    <w:rsid w:val="00982C52"/>
    <w:rsid w:val="00982D4A"/>
    <w:rsid w:val="00982DFE"/>
    <w:rsid w:val="00982F6F"/>
    <w:rsid w:val="00983124"/>
    <w:rsid w:val="00983213"/>
    <w:rsid w:val="0098329B"/>
    <w:rsid w:val="009834AC"/>
    <w:rsid w:val="009835F7"/>
    <w:rsid w:val="0098360E"/>
    <w:rsid w:val="00983673"/>
    <w:rsid w:val="009838CE"/>
    <w:rsid w:val="00983AB2"/>
    <w:rsid w:val="00983CC0"/>
    <w:rsid w:val="00983E0C"/>
    <w:rsid w:val="00983E1E"/>
    <w:rsid w:val="00983E66"/>
    <w:rsid w:val="0098406D"/>
    <w:rsid w:val="0098407E"/>
    <w:rsid w:val="009840CF"/>
    <w:rsid w:val="00984271"/>
    <w:rsid w:val="009843A0"/>
    <w:rsid w:val="0098451E"/>
    <w:rsid w:val="00984773"/>
    <w:rsid w:val="00984940"/>
    <w:rsid w:val="00984987"/>
    <w:rsid w:val="009849B2"/>
    <w:rsid w:val="00984A36"/>
    <w:rsid w:val="00984A8B"/>
    <w:rsid w:val="00984AF9"/>
    <w:rsid w:val="00984B4F"/>
    <w:rsid w:val="00984C03"/>
    <w:rsid w:val="00984CEA"/>
    <w:rsid w:val="00984D20"/>
    <w:rsid w:val="00984D72"/>
    <w:rsid w:val="00984DB5"/>
    <w:rsid w:val="00984E52"/>
    <w:rsid w:val="00984E88"/>
    <w:rsid w:val="00984EFE"/>
    <w:rsid w:val="00984F92"/>
    <w:rsid w:val="009850C7"/>
    <w:rsid w:val="00985178"/>
    <w:rsid w:val="0098517A"/>
    <w:rsid w:val="009853BB"/>
    <w:rsid w:val="009853FE"/>
    <w:rsid w:val="009856FD"/>
    <w:rsid w:val="00985830"/>
    <w:rsid w:val="00985995"/>
    <w:rsid w:val="00985C1D"/>
    <w:rsid w:val="00985F21"/>
    <w:rsid w:val="00986053"/>
    <w:rsid w:val="00986126"/>
    <w:rsid w:val="009861C2"/>
    <w:rsid w:val="00986631"/>
    <w:rsid w:val="009866B7"/>
    <w:rsid w:val="009868AB"/>
    <w:rsid w:val="009868FA"/>
    <w:rsid w:val="009868FD"/>
    <w:rsid w:val="00986A40"/>
    <w:rsid w:val="00986A67"/>
    <w:rsid w:val="00986AEB"/>
    <w:rsid w:val="00986B2B"/>
    <w:rsid w:val="00986B8F"/>
    <w:rsid w:val="00986C34"/>
    <w:rsid w:val="00986EDA"/>
    <w:rsid w:val="00986F54"/>
    <w:rsid w:val="00987059"/>
    <w:rsid w:val="009871B2"/>
    <w:rsid w:val="009871FC"/>
    <w:rsid w:val="009872D1"/>
    <w:rsid w:val="00987361"/>
    <w:rsid w:val="009873B2"/>
    <w:rsid w:val="0098748E"/>
    <w:rsid w:val="009875FD"/>
    <w:rsid w:val="009877F7"/>
    <w:rsid w:val="00987A1B"/>
    <w:rsid w:val="00987C77"/>
    <w:rsid w:val="00987EFC"/>
    <w:rsid w:val="00987F91"/>
    <w:rsid w:val="00987FB5"/>
    <w:rsid w:val="009900C7"/>
    <w:rsid w:val="009900DF"/>
    <w:rsid w:val="00990157"/>
    <w:rsid w:val="00990207"/>
    <w:rsid w:val="00990318"/>
    <w:rsid w:val="00990320"/>
    <w:rsid w:val="0099036E"/>
    <w:rsid w:val="0099042B"/>
    <w:rsid w:val="0099064C"/>
    <w:rsid w:val="009907E4"/>
    <w:rsid w:val="00990A0B"/>
    <w:rsid w:val="00990BA2"/>
    <w:rsid w:val="00990BF4"/>
    <w:rsid w:val="00990C18"/>
    <w:rsid w:val="00990E8B"/>
    <w:rsid w:val="00990EA9"/>
    <w:rsid w:val="0099126E"/>
    <w:rsid w:val="00991344"/>
    <w:rsid w:val="00991374"/>
    <w:rsid w:val="0099137A"/>
    <w:rsid w:val="00991715"/>
    <w:rsid w:val="009918E6"/>
    <w:rsid w:val="009918FD"/>
    <w:rsid w:val="009919D8"/>
    <w:rsid w:val="00991B55"/>
    <w:rsid w:val="00991F63"/>
    <w:rsid w:val="00991F9D"/>
    <w:rsid w:val="00991FDC"/>
    <w:rsid w:val="0099200F"/>
    <w:rsid w:val="009920F8"/>
    <w:rsid w:val="00992153"/>
    <w:rsid w:val="0099216B"/>
    <w:rsid w:val="00992373"/>
    <w:rsid w:val="0099266B"/>
    <w:rsid w:val="009926B5"/>
    <w:rsid w:val="00992709"/>
    <w:rsid w:val="0099271E"/>
    <w:rsid w:val="00992736"/>
    <w:rsid w:val="0099292E"/>
    <w:rsid w:val="009929C0"/>
    <w:rsid w:val="00992B8B"/>
    <w:rsid w:val="00992C9C"/>
    <w:rsid w:val="00992CBF"/>
    <w:rsid w:val="00992D9D"/>
    <w:rsid w:val="00992DA8"/>
    <w:rsid w:val="00992E8B"/>
    <w:rsid w:val="00992F5C"/>
    <w:rsid w:val="0099305D"/>
    <w:rsid w:val="009934C5"/>
    <w:rsid w:val="0099356E"/>
    <w:rsid w:val="009935BA"/>
    <w:rsid w:val="009935CE"/>
    <w:rsid w:val="009935DF"/>
    <w:rsid w:val="009939CA"/>
    <w:rsid w:val="009939DB"/>
    <w:rsid w:val="00993ABF"/>
    <w:rsid w:val="00993ADF"/>
    <w:rsid w:val="00993B89"/>
    <w:rsid w:val="00993CA5"/>
    <w:rsid w:val="00993CF5"/>
    <w:rsid w:val="00993DEF"/>
    <w:rsid w:val="00993E4F"/>
    <w:rsid w:val="00993EBF"/>
    <w:rsid w:val="00993F7D"/>
    <w:rsid w:val="009940C9"/>
    <w:rsid w:val="00994506"/>
    <w:rsid w:val="00994610"/>
    <w:rsid w:val="00994629"/>
    <w:rsid w:val="00994673"/>
    <w:rsid w:val="00994777"/>
    <w:rsid w:val="00994831"/>
    <w:rsid w:val="00994AC4"/>
    <w:rsid w:val="00994C79"/>
    <w:rsid w:val="00994CEC"/>
    <w:rsid w:val="00994D70"/>
    <w:rsid w:val="00994DF0"/>
    <w:rsid w:val="00994FE1"/>
    <w:rsid w:val="00995063"/>
    <w:rsid w:val="00995069"/>
    <w:rsid w:val="0099529C"/>
    <w:rsid w:val="009952BD"/>
    <w:rsid w:val="00995456"/>
    <w:rsid w:val="00995616"/>
    <w:rsid w:val="0099565B"/>
    <w:rsid w:val="00995688"/>
    <w:rsid w:val="009956C6"/>
    <w:rsid w:val="0099578F"/>
    <w:rsid w:val="009957CC"/>
    <w:rsid w:val="0099586E"/>
    <w:rsid w:val="00995AD0"/>
    <w:rsid w:val="00995CBD"/>
    <w:rsid w:val="00995CF8"/>
    <w:rsid w:val="00995E6D"/>
    <w:rsid w:val="0099611A"/>
    <w:rsid w:val="009962D5"/>
    <w:rsid w:val="0099664E"/>
    <w:rsid w:val="0099678A"/>
    <w:rsid w:val="009967EA"/>
    <w:rsid w:val="0099688E"/>
    <w:rsid w:val="00996960"/>
    <w:rsid w:val="009969B2"/>
    <w:rsid w:val="009969CA"/>
    <w:rsid w:val="00996A04"/>
    <w:rsid w:val="00996AB1"/>
    <w:rsid w:val="00996BE1"/>
    <w:rsid w:val="00996CF1"/>
    <w:rsid w:val="00997052"/>
    <w:rsid w:val="009971D1"/>
    <w:rsid w:val="00997260"/>
    <w:rsid w:val="009972DB"/>
    <w:rsid w:val="0099734E"/>
    <w:rsid w:val="009974BF"/>
    <w:rsid w:val="009975DF"/>
    <w:rsid w:val="00997624"/>
    <w:rsid w:val="009976BE"/>
    <w:rsid w:val="00997954"/>
    <w:rsid w:val="00997A7A"/>
    <w:rsid w:val="00997AF5"/>
    <w:rsid w:val="00997B4F"/>
    <w:rsid w:val="00997B9A"/>
    <w:rsid w:val="00997BBE"/>
    <w:rsid w:val="00997C5E"/>
    <w:rsid w:val="00997E59"/>
    <w:rsid w:val="00997EEC"/>
    <w:rsid w:val="00997FB8"/>
    <w:rsid w:val="00997FDA"/>
    <w:rsid w:val="009A00B2"/>
    <w:rsid w:val="009A010A"/>
    <w:rsid w:val="009A029B"/>
    <w:rsid w:val="009A02EB"/>
    <w:rsid w:val="009A0313"/>
    <w:rsid w:val="009A036E"/>
    <w:rsid w:val="009A0439"/>
    <w:rsid w:val="009A04F5"/>
    <w:rsid w:val="009A05C5"/>
    <w:rsid w:val="009A05CB"/>
    <w:rsid w:val="009A0631"/>
    <w:rsid w:val="009A06C3"/>
    <w:rsid w:val="009A0801"/>
    <w:rsid w:val="009A081E"/>
    <w:rsid w:val="009A088F"/>
    <w:rsid w:val="009A08EF"/>
    <w:rsid w:val="009A1297"/>
    <w:rsid w:val="009A139F"/>
    <w:rsid w:val="009A1460"/>
    <w:rsid w:val="009A147C"/>
    <w:rsid w:val="009A1560"/>
    <w:rsid w:val="009A17C4"/>
    <w:rsid w:val="009A1869"/>
    <w:rsid w:val="009A18F6"/>
    <w:rsid w:val="009A1935"/>
    <w:rsid w:val="009A1C83"/>
    <w:rsid w:val="009A1C8E"/>
    <w:rsid w:val="009A1CB0"/>
    <w:rsid w:val="009A1ED0"/>
    <w:rsid w:val="009A20FC"/>
    <w:rsid w:val="009A229C"/>
    <w:rsid w:val="009A2356"/>
    <w:rsid w:val="009A235C"/>
    <w:rsid w:val="009A2373"/>
    <w:rsid w:val="009A239C"/>
    <w:rsid w:val="009A242E"/>
    <w:rsid w:val="009A246E"/>
    <w:rsid w:val="009A2769"/>
    <w:rsid w:val="009A27A7"/>
    <w:rsid w:val="009A29C2"/>
    <w:rsid w:val="009A2A1D"/>
    <w:rsid w:val="009A2A6C"/>
    <w:rsid w:val="009A2D1E"/>
    <w:rsid w:val="009A2E0B"/>
    <w:rsid w:val="009A2F36"/>
    <w:rsid w:val="009A31D7"/>
    <w:rsid w:val="009A3217"/>
    <w:rsid w:val="009A321F"/>
    <w:rsid w:val="009A32B6"/>
    <w:rsid w:val="009A32F5"/>
    <w:rsid w:val="009A3324"/>
    <w:rsid w:val="009A33F7"/>
    <w:rsid w:val="009A35A3"/>
    <w:rsid w:val="009A35BA"/>
    <w:rsid w:val="009A35C2"/>
    <w:rsid w:val="009A373A"/>
    <w:rsid w:val="009A39B7"/>
    <w:rsid w:val="009A39EC"/>
    <w:rsid w:val="009A3AF3"/>
    <w:rsid w:val="009A3BB3"/>
    <w:rsid w:val="009A3C2B"/>
    <w:rsid w:val="009A3C34"/>
    <w:rsid w:val="009A3D2E"/>
    <w:rsid w:val="009A3F63"/>
    <w:rsid w:val="009A3F9C"/>
    <w:rsid w:val="009A3FA1"/>
    <w:rsid w:val="009A417E"/>
    <w:rsid w:val="009A4274"/>
    <w:rsid w:val="009A449E"/>
    <w:rsid w:val="009A4572"/>
    <w:rsid w:val="009A4657"/>
    <w:rsid w:val="009A473E"/>
    <w:rsid w:val="009A4989"/>
    <w:rsid w:val="009A4BB9"/>
    <w:rsid w:val="009A4C16"/>
    <w:rsid w:val="009A4CB6"/>
    <w:rsid w:val="009A4D1C"/>
    <w:rsid w:val="009A4D72"/>
    <w:rsid w:val="009A4E59"/>
    <w:rsid w:val="009A50D5"/>
    <w:rsid w:val="009A5164"/>
    <w:rsid w:val="009A518A"/>
    <w:rsid w:val="009A523D"/>
    <w:rsid w:val="009A5432"/>
    <w:rsid w:val="009A5433"/>
    <w:rsid w:val="009A54EC"/>
    <w:rsid w:val="009A550C"/>
    <w:rsid w:val="009A5595"/>
    <w:rsid w:val="009A55EF"/>
    <w:rsid w:val="009A5740"/>
    <w:rsid w:val="009A5778"/>
    <w:rsid w:val="009A57EA"/>
    <w:rsid w:val="009A5845"/>
    <w:rsid w:val="009A589A"/>
    <w:rsid w:val="009A5991"/>
    <w:rsid w:val="009A5B71"/>
    <w:rsid w:val="009A5BDF"/>
    <w:rsid w:val="009A5CC1"/>
    <w:rsid w:val="009A5D03"/>
    <w:rsid w:val="009A5D89"/>
    <w:rsid w:val="009A5F68"/>
    <w:rsid w:val="009A5FEB"/>
    <w:rsid w:val="009A6064"/>
    <w:rsid w:val="009A61F2"/>
    <w:rsid w:val="009A62AA"/>
    <w:rsid w:val="009A64A8"/>
    <w:rsid w:val="009A651D"/>
    <w:rsid w:val="009A65CB"/>
    <w:rsid w:val="009A662C"/>
    <w:rsid w:val="009A68C7"/>
    <w:rsid w:val="009A6B48"/>
    <w:rsid w:val="009A6DB7"/>
    <w:rsid w:val="009A6E03"/>
    <w:rsid w:val="009A6ECA"/>
    <w:rsid w:val="009A6F59"/>
    <w:rsid w:val="009A7141"/>
    <w:rsid w:val="009A722D"/>
    <w:rsid w:val="009A73B5"/>
    <w:rsid w:val="009A7483"/>
    <w:rsid w:val="009A791A"/>
    <w:rsid w:val="009A7ADE"/>
    <w:rsid w:val="009A7C1B"/>
    <w:rsid w:val="009A7CCC"/>
    <w:rsid w:val="009A7CE2"/>
    <w:rsid w:val="009A7CFC"/>
    <w:rsid w:val="009A7D13"/>
    <w:rsid w:val="009A7F55"/>
    <w:rsid w:val="009B00F6"/>
    <w:rsid w:val="009B0132"/>
    <w:rsid w:val="009B025F"/>
    <w:rsid w:val="009B026A"/>
    <w:rsid w:val="009B03A7"/>
    <w:rsid w:val="009B0464"/>
    <w:rsid w:val="009B0482"/>
    <w:rsid w:val="009B07A4"/>
    <w:rsid w:val="009B092F"/>
    <w:rsid w:val="009B0D23"/>
    <w:rsid w:val="009B0DBE"/>
    <w:rsid w:val="009B0EA9"/>
    <w:rsid w:val="009B0F44"/>
    <w:rsid w:val="009B1069"/>
    <w:rsid w:val="009B11DA"/>
    <w:rsid w:val="009B11EB"/>
    <w:rsid w:val="009B1288"/>
    <w:rsid w:val="009B171C"/>
    <w:rsid w:val="009B1728"/>
    <w:rsid w:val="009B1795"/>
    <w:rsid w:val="009B17C2"/>
    <w:rsid w:val="009B18C5"/>
    <w:rsid w:val="009B1ACF"/>
    <w:rsid w:val="009B1C0A"/>
    <w:rsid w:val="009B1C93"/>
    <w:rsid w:val="009B1D8F"/>
    <w:rsid w:val="009B1FFD"/>
    <w:rsid w:val="009B20C6"/>
    <w:rsid w:val="009B210F"/>
    <w:rsid w:val="009B21EE"/>
    <w:rsid w:val="009B225F"/>
    <w:rsid w:val="009B2281"/>
    <w:rsid w:val="009B2420"/>
    <w:rsid w:val="009B25AA"/>
    <w:rsid w:val="009B2658"/>
    <w:rsid w:val="009B272B"/>
    <w:rsid w:val="009B2903"/>
    <w:rsid w:val="009B2B1B"/>
    <w:rsid w:val="009B2B98"/>
    <w:rsid w:val="009B2C4B"/>
    <w:rsid w:val="009B2CCC"/>
    <w:rsid w:val="009B2D51"/>
    <w:rsid w:val="009B2DB5"/>
    <w:rsid w:val="009B2EF1"/>
    <w:rsid w:val="009B2FFB"/>
    <w:rsid w:val="009B30D4"/>
    <w:rsid w:val="009B317B"/>
    <w:rsid w:val="009B3205"/>
    <w:rsid w:val="009B358B"/>
    <w:rsid w:val="009B3688"/>
    <w:rsid w:val="009B3773"/>
    <w:rsid w:val="009B388F"/>
    <w:rsid w:val="009B3DD0"/>
    <w:rsid w:val="009B3EBA"/>
    <w:rsid w:val="009B4015"/>
    <w:rsid w:val="009B4022"/>
    <w:rsid w:val="009B43BA"/>
    <w:rsid w:val="009B43E8"/>
    <w:rsid w:val="009B4478"/>
    <w:rsid w:val="009B44FF"/>
    <w:rsid w:val="009B4509"/>
    <w:rsid w:val="009B456B"/>
    <w:rsid w:val="009B4623"/>
    <w:rsid w:val="009B471B"/>
    <w:rsid w:val="009B4B6A"/>
    <w:rsid w:val="009B4D77"/>
    <w:rsid w:val="009B4F35"/>
    <w:rsid w:val="009B4F36"/>
    <w:rsid w:val="009B4FE6"/>
    <w:rsid w:val="009B5039"/>
    <w:rsid w:val="009B50D2"/>
    <w:rsid w:val="009B529F"/>
    <w:rsid w:val="009B538F"/>
    <w:rsid w:val="009B54FA"/>
    <w:rsid w:val="009B559B"/>
    <w:rsid w:val="009B55B5"/>
    <w:rsid w:val="009B561B"/>
    <w:rsid w:val="009B576D"/>
    <w:rsid w:val="009B5856"/>
    <w:rsid w:val="009B5862"/>
    <w:rsid w:val="009B5877"/>
    <w:rsid w:val="009B591C"/>
    <w:rsid w:val="009B594F"/>
    <w:rsid w:val="009B59F0"/>
    <w:rsid w:val="009B5AB4"/>
    <w:rsid w:val="009B5B1E"/>
    <w:rsid w:val="009B5C29"/>
    <w:rsid w:val="009B5CF9"/>
    <w:rsid w:val="009B5DD1"/>
    <w:rsid w:val="009B5E65"/>
    <w:rsid w:val="009B5E96"/>
    <w:rsid w:val="009B627C"/>
    <w:rsid w:val="009B6392"/>
    <w:rsid w:val="009B6721"/>
    <w:rsid w:val="009B67CE"/>
    <w:rsid w:val="009B6A8E"/>
    <w:rsid w:val="009B6BDA"/>
    <w:rsid w:val="009B6DB1"/>
    <w:rsid w:val="009B6EBF"/>
    <w:rsid w:val="009B7057"/>
    <w:rsid w:val="009B7183"/>
    <w:rsid w:val="009B724B"/>
    <w:rsid w:val="009B72E4"/>
    <w:rsid w:val="009B734D"/>
    <w:rsid w:val="009B73E1"/>
    <w:rsid w:val="009B7404"/>
    <w:rsid w:val="009B75DE"/>
    <w:rsid w:val="009B767F"/>
    <w:rsid w:val="009B7681"/>
    <w:rsid w:val="009B7884"/>
    <w:rsid w:val="009B789E"/>
    <w:rsid w:val="009B7BBA"/>
    <w:rsid w:val="009B7CCC"/>
    <w:rsid w:val="009B7D8E"/>
    <w:rsid w:val="009B7D90"/>
    <w:rsid w:val="009B7F06"/>
    <w:rsid w:val="009C0189"/>
    <w:rsid w:val="009C02F6"/>
    <w:rsid w:val="009C0388"/>
    <w:rsid w:val="009C06EF"/>
    <w:rsid w:val="009C07A5"/>
    <w:rsid w:val="009C08DB"/>
    <w:rsid w:val="009C09A4"/>
    <w:rsid w:val="009C0BAB"/>
    <w:rsid w:val="009C0BC8"/>
    <w:rsid w:val="009C0C33"/>
    <w:rsid w:val="009C0CE7"/>
    <w:rsid w:val="009C0F17"/>
    <w:rsid w:val="009C1021"/>
    <w:rsid w:val="009C112D"/>
    <w:rsid w:val="009C1205"/>
    <w:rsid w:val="009C1234"/>
    <w:rsid w:val="009C1388"/>
    <w:rsid w:val="009C13EB"/>
    <w:rsid w:val="009C1472"/>
    <w:rsid w:val="009C153C"/>
    <w:rsid w:val="009C16FA"/>
    <w:rsid w:val="009C1767"/>
    <w:rsid w:val="009C180C"/>
    <w:rsid w:val="009C19A4"/>
    <w:rsid w:val="009C19C4"/>
    <w:rsid w:val="009C1B0F"/>
    <w:rsid w:val="009C1B92"/>
    <w:rsid w:val="009C1BDE"/>
    <w:rsid w:val="009C1C78"/>
    <w:rsid w:val="009C1CE3"/>
    <w:rsid w:val="009C1DBD"/>
    <w:rsid w:val="009C1FFD"/>
    <w:rsid w:val="009C215A"/>
    <w:rsid w:val="009C226F"/>
    <w:rsid w:val="009C22A5"/>
    <w:rsid w:val="009C2345"/>
    <w:rsid w:val="009C23BF"/>
    <w:rsid w:val="009C25B2"/>
    <w:rsid w:val="009C2A94"/>
    <w:rsid w:val="009C2B10"/>
    <w:rsid w:val="009C2BDE"/>
    <w:rsid w:val="009C2CAD"/>
    <w:rsid w:val="009C2E81"/>
    <w:rsid w:val="009C2F2C"/>
    <w:rsid w:val="009C2F9C"/>
    <w:rsid w:val="009C31CE"/>
    <w:rsid w:val="009C3282"/>
    <w:rsid w:val="009C3315"/>
    <w:rsid w:val="009C34AB"/>
    <w:rsid w:val="009C372F"/>
    <w:rsid w:val="009C3952"/>
    <w:rsid w:val="009C39D7"/>
    <w:rsid w:val="009C3C43"/>
    <w:rsid w:val="009C3EF4"/>
    <w:rsid w:val="009C4155"/>
    <w:rsid w:val="009C425A"/>
    <w:rsid w:val="009C4339"/>
    <w:rsid w:val="009C45F9"/>
    <w:rsid w:val="009C4651"/>
    <w:rsid w:val="009C46F9"/>
    <w:rsid w:val="009C4735"/>
    <w:rsid w:val="009C4777"/>
    <w:rsid w:val="009C478F"/>
    <w:rsid w:val="009C4C72"/>
    <w:rsid w:val="009C4F7A"/>
    <w:rsid w:val="009C5410"/>
    <w:rsid w:val="009C553A"/>
    <w:rsid w:val="009C55BC"/>
    <w:rsid w:val="009C55BE"/>
    <w:rsid w:val="009C55BF"/>
    <w:rsid w:val="009C583D"/>
    <w:rsid w:val="009C5915"/>
    <w:rsid w:val="009C5AD8"/>
    <w:rsid w:val="009C5B94"/>
    <w:rsid w:val="009C5EAF"/>
    <w:rsid w:val="009C5F7D"/>
    <w:rsid w:val="009C6087"/>
    <w:rsid w:val="009C61D8"/>
    <w:rsid w:val="009C62CD"/>
    <w:rsid w:val="009C64D4"/>
    <w:rsid w:val="009C6A31"/>
    <w:rsid w:val="009C6C15"/>
    <w:rsid w:val="009C707E"/>
    <w:rsid w:val="009C70AB"/>
    <w:rsid w:val="009C7107"/>
    <w:rsid w:val="009C71BE"/>
    <w:rsid w:val="009C721D"/>
    <w:rsid w:val="009C723D"/>
    <w:rsid w:val="009C7585"/>
    <w:rsid w:val="009C78A3"/>
    <w:rsid w:val="009C7921"/>
    <w:rsid w:val="009C7F92"/>
    <w:rsid w:val="009D01D2"/>
    <w:rsid w:val="009D0225"/>
    <w:rsid w:val="009D02CA"/>
    <w:rsid w:val="009D02F2"/>
    <w:rsid w:val="009D048E"/>
    <w:rsid w:val="009D07C3"/>
    <w:rsid w:val="009D09CB"/>
    <w:rsid w:val="009D0AAB"/>
    <w:rsid w:val="009D0B44"/>
    <w:rsid w:val="009D0C09"/>
    <w:rsid w:val="009D0E5E"/>
    <w:rsid w:val="009D0F9D"/>
    <w:rsid w:val="009D106F"/>
    <w:rsid w:val="009D1112"/>
    <w:rsid w:val="009D11A8"/>
    <w:rsid w:val="009D13EA"/>
    <w:rsid w:val="009D148E"/>
    <w:rsid w:val="009D15F2"/>
    <w:rsid w:val="009D15F3"/>
    <w:rsid w:val="009D1819"/>
    <w:rsid w:val="009D1893"/>
    <w:rsid w:val="009D1D53"/>
    <w:rsid w:val="009D1E59"/>
    <w:rsid w:val="009D2064"/>
    <w:rsid w:val="009D2134"/>
    <w:rsid w:val="009D22DF"/>
    <w:rsid w:val="009D2324"/>
    <w:rsid w:val="009D2424"/>
    <w:rsid w:val="009D24A9"/>
    <w:rsid w:val="009D2659"/>
    <w:rsid w:val="009D265F"/>
    <w:rsid w:val="009D26D8"/>
    <w:rsid w:val="009D2868"/>
    <w:rsid w:val="009D2938"/>
    <w:rsid w:val="009D2AF8"/>
    <w:rsid w:val="009D2B95"/>
    <w:rsid w:val="009D2C1C"/>
    <w:rsid w:val="009D2CA4"/>
    <w:rsid w:val="009D3034"/>
    <w:rsid w:val="009D31FF"/>
    <w:rsid w:val="009D322B"/>
    <w:rsid w:val="009D3307"/>
    <w:rsid w:val="009D3355"/>
    <w:rsid w:val="009D33D3"/>
    <w:rsid w:val="009D3523"/>
    <w:rsid w:val="009D3658"/>
    <w:rsid w:val="009D3699"/>
    <w:rsid w:val="009D3740"/>
    <w:rsid w:val="009D37BF"/>
    <w:rsid w:val="009D3911"/>
    <w:rsid w:val="009D3B22"/>
    <w:rsid w:val="009D3CE7"/>
    <w:rsid w:val="009D3DC2"/>
    <w:rsid w:val="009D4171"/>
    <w:rsid w:val="009D44A6"/>
    <w:rsid w:val="009D45ED"/>
    <w:rsid w:val="009D45F3"/>
    <w:rsid w:val="009D46DE"/>
    <w:rsid w:val="009D4820"/>
    <w:rsid w:val="009D48AC"/>
    <w:rsid w:val="009D494E"/>
    <w:rsid w:val="009D4AA8"/>
    <w:rsid w:val="009D4B61"/>
    <w:rsid w:val="009D4BE5"/>
    <w:rsid w:val="009D4BEC"/>
    <w:rsid w:val="009D4D4F"/>
    <w:rsid w:val="009D4EF0"/>
    <w:rsid w:val="009D51ED"/>
    <w:rsid w:val="009D5206"/>
    <w:rsid w:val="009D526C"/>
    <w:rsid w:val="009D5331"/>
    <w:rsid w:val="009D53C6"/>
    <w:rsid w:val="009D54A5"/>
    <w:rsid w:val="009D555E"/>
    <w:rsid w:val="009D55E6"/>
    <w:rsid w:val="009D5603"/>
    <w:rsid w:val="009D5613"/>
    <w:rsid w:val="009D5879"/>
    <w:rsid w:val="009D5AAA"/>
    <w:rsid w:val="009D5AC7"/>
    <w:rsid w:val="009D5BAE"/>
    <w:rsid w:val="009D5BDA"/>
    <w:rsid w:val="009D5BE4"/>
    <w:rsid w:val="009D5C85"/>
    <w:rsid w:val="009D5D99"/>
    <w:rsid w:val="009D5DD1"/>
    <w:rsid w:val="009D5E56"/>
    <w:rsid w:val="009D5E66"/>
    <w:rsid w:val="009D5FAF"/>
    <w:rsid w:val="009D6249"/>
    <w:rsid w:val="009D6264"/>
    <w:rsid w:val="009D6272"/>
    <w:rsid w:val="009D675B"/>
    <w:rsid w:val="009D6836"/>
    <w:rsid w:val="009D68E2"/>
    <w:rsid w:val="009D68EA"/>
    <w:rsid w:val="009D69E8"/>
    <w:rsid w:val="009D6B17"/>
    <w:rsid w:val="009D6B31"/>
    <w:rsid w:val="009D6BD3"/>
    <w:rsid w:val="009D6DA0"/>
    <w:rsid w:val="009D6FE0"/>
    <w:rsid w:val="009D7032"/>
    <w:rsid w:val="009D70F4"/>
    <w:rsid w:val="009D7502"/>
    <w:rsid w:val="009D76AF"/>
    <w:rsid w:val="009D76DA"/>
    <w:rsid w:val="009D780D"/>
    <w:rsid w:val="009D78A6"/>
    <w:rsid w:val="009D7944"/>
    <w:rsid w:val="009D79FA"/>
    <w:rsid w:val="009D7AE6"/>
    <w:rsid w:val="009D7B17"/>
    <w:rsid w:val="009D7DE3"/>
    <w:rsid w:val="009D7DE4"/>
    <w:rsid w:val="009D7E5F"/>
    <w:rsid w:val="009D7EB2"/>
    <w:rsid w:val="009D7F12"/>
    <w:rsid w:val="009D7F47"/>
    <w:rsid w:val="009D7F7B"/>
    <w:rsid w:val="009D7FD7"/>
    <w:rsid w:val="009E0232"/>
    <w:rsid w:val="009E0239"/>
    <w:rsid w:val="009E0442"/>
    <w:rsid w:val="009E064A"/>
    <w:rsid w:val="009E064C"/>
    <w:rsid w:val="009E0702"/>
    <w:rsid w:val="009E0880"/>
    <w:rsid w:val="009E0CDC"/>
    <w:rsid w:val="009E0D26"/>
    <w:rsid w:val="009E0DC5"/>
    <w:rsid w:val="009E0F09"/>
    <w:rsid w:val="009E0F70"/>
    <w:rsid w:val="009E0F75"/>
    <w:rsid w:val="009E1132"/>
    <w:rsid w:val="009E1234"/>
    <w:rsid w:val="009E12BF"/>
    <w:rsid w:val="009E1314"/>
    <w:rsid w:val="009E1328"/>
    <w:rsid w:val="009E146C"/>
    <w:rsid w:val="009E14CA"/>
    <w:rsid w:val="009E1555"/>
    <w:rsid w:val="009E16EB"/>
    <w:rsid w:val="009E17B5"/>
    <w:rsid w:val="009E19C9"/>
    <w:rsid w:val="009E1BBE"/>
    <w:rsid w:val="009E1D25"/>
    <w:rsid w:val="009E1DC3"/>
    <w:rsid w:val="009E1E43"/>
    <w:rsid w:val="009E1E87"/>
    <w:rsid w:val="009E20F1"/>
    <w:rsid w:val="009E227B"/>
    <w:rsid w:val="009E2580"/>
    <w:rsid w:val="009E2608"/>
    <w:rsid w:val="009E2754"/>
    <w:rsid w:val="009E28D1"/>
    <w:rsid w:val="009E2919"/>
    <w:rsid w:val="009E2A1A"/>
    <w:rsid w:val="009E2D02"/>
    <w:rsid w:val="009E2D34"/>
    <w:rsid w:val="009E2D51"/>
    <w:rsid w:val="009E2EAD"/>
    <w:rsid w:val="009E3040"/>
    <w:rsid w:val="009E3078"/>
    <w:rsid w:val="009E30C6"/>
    <w:rsid w:val="009E3130"/>
    <w:rsid w:val="009E345D"/>
    <w:rsid w:val="009E34AC"/>
    <w:rsid w:val="009E3648"/>
    <w:rsid w:val="009E3937"/>
    <w:rsid w:val="009E3A5B"/>
    <w:rsid w:val="009E3C6A"/>
    <w:rsid w:val="009E3D2B"/>
    <w:rsid w:val="009E3EEE"/>
    <w:rsid w:val="009E3F91"/>
    <w:rsid w:val="009E4619"/>
    <w:rsid w:val="009E4757"/>
    <w:rsid w:val="009E4870"/>
    <w:rsid w:val="009E4ADC"/>
    <w:rsid w:val="009E4E8E"/>
    <w:rsid w:val="009E50B8"/>
    <w:rsid w:val="009E5146"/>
    <w:rsid w:val="009E523D"/>
    <w:rsid w:val="009E529D"/>
    <w:rsid w:val="009E52EF"/>
    <w:rsid w:val="009E54AB"/>
    <w:rsid w:val="009E5569"/>
    <w:rsid w:val="009E5581"/>
    <w:rsid w:val="009E5676"/>
    <w:rsid w:val="009E5726"/>
    <w:rsid w:val="009E5737"/>
    <w:rsid w:val="009E5994"/>
    <w:rsid w:val="009E5BA2"/>
    <w:rsid w:val="009E5E0B"/>
    <w:rsid w:val="009E5F3A"/>
    <w:rsid w:val="009E6020"/>
    <w:rsid w:val="009E604E"/>
    <w:rsid w:val="009E6298"/>
    <w:rsid w:val="009E62C7"/>
    <w:rsid w:val="009E62D4"/>
    <w:rsid w:val="009E6313"/>
    <w:rsid w:val="009E65C8"/>
    <w:rsid w:val="009E675C"/>
    <w:rsid w:val="009E678F"/>
    <w:rsid w:val="009E690F"/>
    <w:rsid w:val="009E6B1B"/>
    <w:rsid w:val="009E6BD0"/>
    <w:rsid w:val="009E6C59"/>
    <w:rsid w:val="009E6E57"/>
    <w:rsid w:val="009E6E61"/>
    <w:rsid w:val="009E7438"/>
    <w:rsid w:val="009E7545"/>
    <w:rsid w:val="009E76B9"/>
    <w:rsid w:val="009E76F3"/>
    <w:rsid w:val="009E79F3"/>
    <w:rsid w:val="009E79F6"/>
    <w:rsid w:val="009E7A8D"/>
    <w:rsid w:val="009E7B28"/>
    <w:rsid w:val="009E7B50"/>
    <w:rsid w:val="009F0457"/>
    <w:rsid w:val="009F047A"/>
    <w:rsid w:val="009F04A3"/>
    <w:rsid w:val="009F0502"/>
    <w:rsid w:val="009F05BC"/>
    <w:rsid w:val="009F06D6"/>
    <w:rsid w:val="009F082A"/>
    <w:rsid w:val="009F0891"/>
    <w:rsid w:val="009F0A1A"/>
    <w:rsid w:val="009F0A48"/>
    <w:rsid w:val="009F0B20"/>
    <w:rsid w:val="009F0B68"/>
    <w:rsid w:val="009F0BA4"/>
    <w:rsid w:val="009F0BD4"/>
    <w:rsid w:val="009F0D22"/>
    <w:rsid w:val="009F102F"/>
    <w:rsid w:val="009F1056"/>
    <w:rsid w:val="009F10D3"/>
    <w:rsid w:val="009F117B"/>
    <w:rsid w:val="009F1393"/>
    <w:rsid w:val="009F13DF"/>
    <w:rsid w:val="009F14F7"/>
    <w:rsid w:val="009F1591"/>
    <w:rsid w:val="009F1623"/>
    <w:rsid w:val="009F1778"/>
    <w:rsid w:val="009F180A"/>
    <w:rsid w:val="009F1813"/>
    <w:rsid w:val="009F1BA9"/>
    <w:rsid w:val="009F1C07"/>
    <w:rsid w:val="009F1C7E"/>
    <w:rsid w:val="009F1CB6"/>
    <w:rsid w:val="009F1CD8"/>
    <w:rsid w:val="009F1D75"/>
    <w:rsid w:val="009F1EEB"/>
    <w:rsid w:val="009F21E9"/>
    <w:rsid w:val="009F226C"/>
    <w:rsid w:val="009F2407"/>
    <w:rsid w:val="009F25CD"/>
    <w:rsid w:val="009F2616"/>
    <w:rsid w:val="009F27AE"/>
    <w:rsid w:val="009F28D0"/>
    <w:rsid w:val="009F290E"/>
    <w:rsid w:val="009F295A"/>
    <w:rsid w:val="009F2A7D"/>
    <w:rsid w:val="009F2CD8"/>
    <w:rsid w:val="009F2E43"/>
    <w:rsid w:val="009F2ED1"/>
    <w:rsid w:val="009F305E"/>
    <w:rsid w:val="009F31C9"/>
    <w:rsid w:val="009F3235"/>
    <w:rsid w:val="009F3428"/>
    <w:rsid w:val="009F35C9"/>
    <w:rsid w:val="009F366D"/>
    <w:rsid w:val="009F38ED"/>
    <w:rsid w:val="009F39CD"/>
    <w:rsid w:val="009F3A05"/>
    <w:rsid w:val="009F3A23"/>
    <w:rsid w:val="009F3AC4"/>
    <w:rsid w:val="009F3FD9"/>
    <w:rsid w:val="009F4191"/>
    <w:rsid w:val="009F4505"/>
    <w:rsid w:val="009F453F"/>
    <w:rsid w:val="009F457A"/>
    <w:rsid w:val="009F4614"/>
    <w:rsid w:val="009F4645"/>
    <w:rsid w:val="009F4719"/>
    <w:rsid w:val="009F4759"/>
    <w:rsid w:val="009F4887"/>
    <w:rsid w:val="009F48FB"/>
    <w:rsid w:val="009F4908"/>
    <w:rsid w:val="009F4956"/>
    <w:rsid w:val="009F4B14"/>
    <w:rsid w:val="009F4B21"/>
    <w:rsid w:val="009F4B22"/>
    <w:rsid w:val="009F4BCB"/>
    <w:rsid w:val="009F4E4B"/>
    <w:rsid w:val="009F4E76"/>
    <w:rsid w:val="009F4EFA"/>
    <w:rsid w:val="009F51DB"/>
    <w:rsid w:val="009F52B0"/>
    <w:rsid w:val="009F52C3"/>
    <w:rsid w:val="009F53EB"/>
    <w:rsid w:val="009F5506"/>
    <w:rsid w:val="009F553C"/>
    <w:rsid w:val="009F574D"/>
    <w:rsid w:val="009F5766"/>
    <w:rsid w:val="009F57DE"/>
    <w:rsid w:val="009F5B93"/>
    <w:rsid w:val="009F5CA2"/>
    <w:rsid w:val="009F5DC5"/>
    <w:rsid w:val="009F5F63"/>
    <w:rsid w:val="009F6181"/>
    <w:rsid w:val="009F6221"/>
    <w:rsid w:val="009F6525"/>
    <w:rsid w:val="009F6793"/>
    <w:rsid w:val="009F67B7"/>
    <w:rsid w:val="009F67D6"/>
    <w:rsid w:val="009F683D"/>
    <w:rsid w:val="009F699E"/>
    <w:rsid w:val="009F6BC4"/>
    <w:rsid w:val="009F6C4F"/>
    <w:rsid w:val="009F6D80"/>
    <w:rsid w:val="009F6EB9"/>
    <w:rsid w:val="009F6FB9"/>
    <w:rsid w:val="009F6FBC"/>
    <w:rsid w:val="009F700D"/>
    <w:rsid w:val="009F7041"/>
    <w:rsid w:val="009F7056"/>
    <w:rsid w:val="009F70B8"/>
    <w:rsid w:val="009F70E9"/>
    <w:rsid w:val="009F7104"/>
    <w:rsid w:val="009F71A6"/>
    <w:rsid w:val="009F7257"/>
    <w:rsid w:val="009F7312"/>
    <w:rsid w:val="009F7318"/>
    <w:rsid w:val="009F756A"/>
    <w:rsid w:val="009F795A"/>
    <w:rsid w:val="009F7B7A"/>
    <w:rsid w:val="009F7D4A"/>
    <w:rsid w:val="009F7DB0"/>
    <w:rsid w:val="009F7E7D"/>
    <w:rsid w:val="00A0032C"/>
    <w:rsid w:val="00A0051B"/>
    <w:rsid w:val="00A00520"/>
    <w:rsid w:val="00A00538"/>
    <w:rsid w:val="00A00607"/>
    <w:rsid w:val="00A006AB"/>
    <w:rsid w:val="00A006DA"/>
    <w:rsid w:val="00A00880"/>
    <w:rsid w:val="00A00932"/>
    <w:rsid w:val="00A0096A"/>
    <w:rsid w:val="00A00A1B"/>
    <w:rsid w:val="00A00B8E"/>
    <w:rsid w:val="00A00C3F"/>
    <w:rsid w:val="00A00D9E"/>
    <w:rsid w:val="00A00DF0"/>
    <w:rsid w:val="00A00E1C"/>
    <w:rsid w:val="00A012F2"/>
    <w:rsid w:val="00A0135E"/>
    <w:rsid w:val="00A015A1"/>
    <w:rsid w:val="00A016C1"/>
    <w:rsid w:val="00A01926"/>
    <w:rsid w:val="00A019AB"/>
    <w:rsid w:val="00A0200D"/>
    <w:rsid w:val="00A020AB"/>
    <w:rsid w:val="00A0228B"/>
    <w:rsid w:val="00A0240F"/>
    <w:rsid w:val="00A02812"/>
    <w:rsid w:val="00A0281C"/>
    <w:rsid w:val="00A028CE"/>
    <w:rsid w:val="00A02919"/>
    <w:rsid w:val="00A02BF6"/>
    <w:rsid w:val="00A02E38"/>
    <w:rsid w:val="00A02E79"/>
    <w:rsid w:val="00A02E96"/>
    <w:rsid w:val="00A02ECE"/>
    <w:rsid w:val="00A02F4B"/>
    <w:rsid w:val="00A03045"/>
    <w:rsid w:val="00A03123"/>
    <w:rsid w:val="00A03395"/>
    <w:rsid w:val="00A03434"/>
    <w:rsid w:val="00A03700"/>
    <w:rsid w:val="00A037CF"/>
    <w:rsid w:val="00A037D5"/>
    <w:rsid w:val="00A037EE"/>
    <w:rsid w:val="00A0386F"/>
    <w:rsid w:val="00A03A42"/>
    <w:rsid w:val="00A03C81"/>
    <w:rsid w:val="00A03CF0"/>
    <w:rsid w:val="00A03D5A"/>
    <w:rsid w:val="00A040FF"/>
    <w:rsid w:val="00A0429A"/>
    <w:rsid w:val="00A042F6"/>
    <w:rsid w:val="00A0430A"/>
    <w:rsid w:val="00A043FE"/>
    <w:rsid w:val="00A04433"/>
    <w:rsid w:val="00A045E1"/>
    <w:rsid w:val="00A04613"/>
    <w:rsid w:val="00A04788"/>
    <w:rsid w:val="00A0481D"/>
    <w:rsid w:val="00A04BC4"/>
    <w:rsid w:val="00A04D9D"/>
    <w:rsid w:val="00A04EC6"/>
    <w:rsid w:val="00A051CD"/>
    <w:rsid w:val="00A0524C"/>
    <w:rsid w:val="00A05330"/>
    <w:rsid w:val="00A053D1"/>
    <w:rsid w:val="00A0541F"/>
    <w:rsid w:val="00A05570"/>
    <w:rsid w:val="00A055F8"/>
    <w:rsid w:val="00A05611"/>
    <w:rsid w:val="00A0571C"/>
    <w:rsid w:val="00A05964"/>
    <w:rsid w:val="00A05A84"/>
    <w:rsid w:val="00A05AEC"/>
    <w:rsid w:val="00A05B23"/>
    <w:rsid w:val="00A05E09"/>
    <w:rsid w:val="00A05F4E"/>
    <w:rsid w:val="00A060F0"/>
    <w:rsid w:val="00A0622D"/>
    <w:rsid w:val="00A06298"/>
    <w:rsid w:val="00A062CA"/>
    <w:rsid w:val="00A06644"/>
    <w:rsid w:val="00A06859"/>
    <w:rsid w:val="00A06983"/>
    <w:rsid w:val="00A06B43"/>
    <w:rsid w:val="00A06C5E"/>
    <w:rsid w:val="00A06EE2"/>
    <w:rsid w:val="00A07042"/>
    <w:rsid w:val="00A0707C"/>
    <w:rsid w:val="00A0727E"/>
    <w:rsid w:val="00A0730E"/>
    <w:rsid w:val="00A07498"/>
    <w:rsid w:val="00A074D3"/>
    <w:rsid w:val="00A07549"/>
    <w:rsid w:val="00A07645"/>
    <w:rsid w:val="00A0791D"/>
    <w:rsid w:val="00A0792F"/>
    <w:rsid w:val="00A079D3"/>
    <w:rsid w:val="00A079F6"/>
    <w:rsid w:val="00A07C2E"/>
    <w:rsid w:val="00A07D2D"/>
    <w:rsid w:val="00A07D94"/>
    <w:rsid w:val="00A10039"/>
    <w:rsid w:val="00A101CD"/>
    <w:rsid w:val="00A101E2"/>
    <w:rsid w:val="00A10304"/>
    <w:rsid w:val="00A104AB"/>
    <w:rsid w:val="00A104C0"/>
    <w:rsid w:val="00A10620"/>
    <w:rsid w:val="00A10649"/>
    <w:rsid w:val="00A10697"/>
    <w:rsid w:val="00A10888"/>
    <w:rsid w:val="00A10987"/>
    <w:rsid w:val="00A10A0F"/>
    <w:rsid w:val="00A10D04"/>
    <w:rsid w:val="00A10D1D"/>
    <w:rsid w:val="00A10EF7"/>
    <w:rsid w:val="00A11080"/>
    <w:rsid w:val="00A11362"/>
    <w:rsid w:val="00A11407"/>
    <w:rsid w:val="00A1144E"/>
    <w:rsid w:val="00A11657"/>
    <w:rsid w:val="00A116A4"/>
    <w:rsid w:val="00A11CCA"/>
    <w:rsid w:val="00A11D0E"/>
    <w:rsid w:val="00A11E36"/>
    <w:rsid w:val="00A11E97"/>
    <w:rsid w:val="00A11F03"/>
    <w:rsid w:val="00A12190"/>
    <w:rsid w:val="00A123FF"/>
    <w:rsid w:val="00A12448"/>
    <w:rsid w:val="00A1249B"/>
    <w:rsid w:val="00A126CD"/>
    <w:rsid w:val="00A12776"/>
    <w:rsid w:val="00A12849"/>
    <w:rsid w:val="00A128AA"/>
    <w:rsid w:val="00A12AB4"/>
    <w:rsid w:val="00A12BAC"/>
    <w:rsid w:val="00A12BAD"/>
    <w:rsid w:val="00A12BEB"/>
    <w:rsid w:val="00A12C4D"/>
    <w:rsid w:val="00A12D1E"/>
    <w:rsid w:val="00A12E05"/>
    <w:rsid w:val="00A13276"/>
    <w:rsid w:val="00A133AD"/>
    <w:rsid w:val="00A13440"/>
    <w:rsid w:val="00A135FC"/>
    <w:rsid w:val="00A137C9"/>
    <w:rsid w:val="00A1380C"/>
    <w:rsid w:val="00A139A1"/>
    <w:rsid w:val="00A13C0B"/>
    <w:rsid w:val="00A13C45"/>
    <w:rsid w:val="00A13CAB"/>
    <w:rsid w:val="00A13F15"/>
    <w:rsid w:val="00A13F9A"/>
    <w:rsid w:val="00A14210"/>
    <w:rsid w:val="00A142C1"/>
    <w:rsid w:val="00A14309"/>
    <w:rsid w:val="00A145FE"/>
    <w:rsid w:val="00A14712"/>
    <w:rsid w:val="00A1472B"/>
    <w:rsid w:val="00A1474F"/>
    <w:rsid w:val="00A1489E"/>
    <w:rsid w:val="00A14918"/>
    <w:rsid w:val="00A1498F"/>
    <w:rsid w:val="00A14A77"/>
    <w:rsid w:val="00A14A86"/>
    <w:rsid w:val="00A14C55"/>
    <w:rsid w:val="00A14DCC"/>
    <w:rsid w:val="00A14E5B"/>
    <w:rsid w:val="00A15066"/>
    <w:rsid w:val="00A150D2"/>
    <w:rsid w:val="00A150EE"/>
    <w:rsid w:val="00A1528B"/>
    <w:rsid w:val="00A152AB"/>
    <w:rsid w:val="00A15332"/>
    <w:rsid w:val="00A156BC"/>
    <w:rsid w:val="00A1577E"/>
    <w:rsid w:val="00A158C5"/>
    <w:rsid w:val="00A1597D"/>
    <w:rsid w:val="00A15A98"/>
    <w:rsid w:val="00A15CE4"/>
    <w:rsid w:val="00A15D75"/>
    <w:rsid w:val="00A15F67"/>
    <w:rsid w:val="00A1600D"/>
    <w:rsid w:val="00A16022"/>
    <w:rsid w:val="00A163CD"/>
    <w:rsid w:val="00A1659D"/>
    <w:rsid w:val="00A165D5"/>
    <w:rsid w:val="00A1674A"/>
    <w:rsid w:val="00A168E5"/>
    <w:rsid w:val="00A16A70"/>
    <w:rsid w:val="00A16DBB"/>
    <w:rsid w:val="00A16DE1"/>
    <w:rsid w:val="00A16F34"/>
    <w:rsid w:val="00A16F9A"/>
    <w:rsid w:val="00A171F1"/>
    <w:rsid w:val="00A17325"/>
    <w:rsid w:val="00A174DD"/>
    <w:rsid w:val="00A17506"/>
    <w:rsid w:val="00A175DD"/>
    <w:rsid w:val="00A1764B"/>
    <w:rsid w:val="00A177B8"/>
    <w:rsid w:val="00A1782A"/>
    <w:rsid w:val="00A17C99"/>
    <w:rsid w:val="00A17C9E"/>
    <w:rsid w:val="00A17EA9"/>
    <w:rsid w:val="00A201F2"/>
    <w:rsid w:val="00A20434"/>
    <w:rsid w:val="00A20582"/>
    <w:rsid w:val="00A207FD"/>
    <w:rsid w:val="00A20970"/>
    <w:rsid w:val="00A209FA"/>
    <w:rsid w:val="00A20A55"/>
    <w:rsid w:val="00A20B52"/>
    <w:rsid w:val="00A20CEC"/>
    <w:rsid w:val="00A2108B"/>
    <w:rsid w:val="00A21487"/>
    <w:rsid w:val="00A2152F"/>
    <w:rsid w:val="00A21706"/>
    <w:rsid w:val="00A21842"/>
    <w:rsid w:val="00A218F5"/>
    <w:rsid w:val="00A21AD7"/>
    <w:rsid w:val="00A21D18"/>
    <w:rsid w:val="00A21E0E"/>
    <w:rsid w:val="00A21F6D"/>
    <w:rsid w:val="00A22191"/>
    <w:rsid w:val="00A22266"/>
    <w:rsid w:val="00A22281"/>
    <w:rsid w:val="00A224AD"/>
    <w:rsid w:val="00A227BB"/>
    <w:rsid w:val="00A22929"/>
    <w:rsid w:val="00A22A0D"/>
    <w:rsid w:val="00A22A2B"/>
    <w:rsid w:val="00A22A38"/>
    <w:rsid w:val="00A22AE5"/>
    <w:rsid w:val="00A22CA9"/>
    <w:rsid w:val="00A22D61"/>
    <w:rsid w:val="00A22E09"/>
    <w:rsid w:val="00A22E52"/>
    <w:rsid w:val="00A22F14"/>
    <w:rsid w:val="00A22F29"/>
    <w:rsid w:val="00A22FBB"/>
    <w:rsid w:val="00A2300E"/>
    <w:rsid w:val="00A23169"/>
    <w:rsid w:val="00A2317F"/>
    <w:rsid w:val="00A234D0"/>
    <w:rsid w:val="00A23569"/>
    <w:rsid w:val="00A2356B"/>
    <w:rsid w:val="00A23630"/>
    <w:rsid w:val="00A236E4"/>
    <w:rsid w:val="00A23CE9"/>
    <w:rsid w:val="00A23E1C"/>
    <w:rsid w:val="00A23EC6"/>
    <w:rsid w:val="00A23F8F"/>
    <w:rsid w:val="00A2400F"/>
    <w:rsid w:val="00A240D0"/>
    <w:rsid w:val="00A24134"/>
    <w:rsid w:val="00A241E3"/>
    <w:rsid w:val="00A2439A"/>
    <w:rsid w:val="00A2445C"/>
    <w:rsid w:val="00A249CD"/>
    <w:rsid w:val="00A249F3"/>
    <w:rsid w:val="00A24DE5"/>
    <w:rsid w:val="00A24EAF"/>
    <w:rsid w:val="00A24ED7"/>
    <w:rsid w:val="00A24FA0"/>
    <w:rsid w:val="00A25109"/>
    <w:rsid w:val="00A253A9"/>
    <w:rsid w:val="00A253B7"/>
    <w:rsid w:val="00A253C0"/>
    <w:rsid w:val="00A25401"/>
    <w:rsid w:val="00A257F5"/>
    <w:rsid w:val="00A25833"/>
    <w:rsid w:val="00A25937"/>
    <w:rsid w:val="00A25A2C"/>
    <w:rsid w:val="00A25B4C"/>
    <w:rsid w:val="00A25C1E"/>
    <w:rsid w:val="00A25C81"/>
    <w:rsid w:val="00A25E86"/>
    <w:rsid w:val="00A25FC5"/>
    <w:rsid w:val="00A26061"/>
    <w:rsid w:val="00A261A1"/>
    <w:rsid w:val="00A262AE"/>
    <w:rsid w:val="00A26431"/>
    <w:rsid w:val="00A264AF"/>
    <w:rsid w:val="00A26717"/>
    <w:rsid w:val="00A267BA"/>
    <w:rsid w:val="00A267D2"/>
    <w:rsid w:val="00A2687E"/>
    <w:rsid w:val="00A26955"/>
    <w:rsid w:val="00A26983"/>
    <w:rsid w:val="00A26A9C"/>
    <w:rsid w:val="00A26C98"/>
    <w:rsid w:val="00A26DC0"/>
    <w:rsid w:val="00A26E39"/>
    <w:rsid w:val="00A26FDD"/>
    <w:rsid w:val="00A27178"/>
    <w:rsid w:val="00A273B6"/>
    <w:rsid w:val="00A274BE"/>
    <w:rsid w:val="00A274F1"/>
    <w:rsid w:val="00A2754F"/>
    <w:rsid w:val="00A276F5"/>
    <w:rsid w:val="00A27876"/>
    <w:rsid w:val="00A27A03"/>
    <w:rsid w:val="00A27AC0"/>
    <w:rsid w:val="00A27CB5"/>
    <w:rsid w:val="00A300E9"/>
    <w:rsid w:val="00A30384"/>
    <w:rsid w:val="00A303AC"/>
    <w:rsid w:val="00A304AB"/>
    <w:rsid w:val="00A306D1"/>
    <w:rsid w:val="00A30921"/>
    <w:rsid w:val="00A309B6"/>
    <w:rsid w:val="00A309FE"/>
    <w:rsid w:val="00A30B46"/>
    <w:rsid w:val="00A30EFF"/>
    <w:rsid w:val="00A30F84"/>
    <w:rsid w:val="00A30FB9"/>
    <w:rsid w:val="00A30FFB"/>
    <w:rsid w:val="00A310F9"/>
    <w:rsid w:val="00A312A2"/>
    <w:rsid w:val="00A31511"/>
    <w:rsid w:val="00A31612"/>
    <w:rsid w:val="00A31708"/>
    <w:rsid w:val="00A3174D"/>
    <w:rsid w:val="00A3180D"/>
    <w:rsid w:val="00A318FB"/>
    <w:rsid w:val="00A31A1B"/>
    <w:rsid w:val="00A31A29"/>
    <w:rsid w:val="00A31A33"/>
    <w:rsid w:val="00A31B30"/>
    <w:rsid w:val="00A31DCD"/>
    <w:rsid w:val="00A31EE9"/>
    <w:rsid w:val="00A32057"/>
    <w:rsid w:val="00A320F9"/>
    <w:rsid w:val="00A32115"/>
    <w:rsid w:val="00A323AD"/>
    <w:rsid w:val="00A32520"/>
    <w:rsid w:val="00A325BA"/>
    <w:rsid w:val="00A325D1"/>
    <w:rsid w:val="00A325D8"/>
    <w:rsid w:val="00A326D6"/>
    <w:rsid w:val="00A327B0"/>
    <w:rsid w:val="00A327D0"/>
    <w:rsid w:val="00A329F1"/>
    <w:rsid w:val="00A329F7"/>
    <w:rsid w:val="00A32CFE"/>
    <w:rsid w:val="00A32D4E"/>
    <w:rsid w:val="00A32DDF"/>
    <w:rsid w:val="00A3304D"/>
    <w:rsid w:val="00A330B7"/>
    <w:rsid w:val="00A331C5"/>
    <w:rsid w:val="00A33266"/>
    <w:rsid w:val="00A3334D"/>
    <w:rsid w:val="00A333AE"/>
    <w:rsid w:val="00A334A5"/>
    <w:rsid w:val="00A3378F"/>
    <w:rsid w:val="00A33940"/>
    <w:rsid w:val="00A339FB"/>
    <w:rsid w:val="00A33D1B"/>
    <w:rsid w:val="00A33E17"/>
    <w:rsid w:val="00A33F6E"/>
    <w:rsid w:val="00A33FC9"/>
    <w:rsid w:val="00A3401C"/>
    <w:rsid w:val="00A340CC"/>
    <w:rsid w:val="00A3458B"/>
    <w:rsid w:val="00A345D0"/>
    <w:rsid w:val="00A349C2"/>
    <w:rsid w:val="00A34A4A"/>
    <w:rsid w:val="00A34A4F"/>
    <w:rsid w:val="00A34AEF"/>
    <w:rsid w:val="00A34E12"/>
    <w:rsid w:val="00A34E2A"/>
    <w:rsid w:val="00A34EB0"/>
    <w:rsid w:val="00A350F4"/>
    <w:rsid w:val="00A351B2"/>
    <w:rsid w:val="00A352AE"/>
    <w:rsid w:val="00A355AD"/>
    <w:rsid w:val="00A357C7"/>
    <w:rsid w:val="00A357F7"/>
    <w:rsid w:val="00A35C1D"/>
    <w:rsid w:val="00A35C83"/>
    <w:rsid w:val="00A35CCE"/>
    <w:rsid w:val="00A35CD0"/>
    <w:rsid w:val="00A35D7D"/>
    <w:rsid w:val="00A35DB5"/>
    <w:rsid w:val="00A360EF"/>
    <w:rsid w:val="00A36182"/>
    <w:rsid w:val="00A363DC"/>
    <w:rsid w:val="00A36463"/>
    <w:rsid w:val="00A365BB"/>
    <w:rsid w:val="00A36818"/>
    <w:rsid w:val="00A36847"/>
    <w:rsid w:val="00A3686C"/>
    <w:rsid w:val="00A3697F"/>
    <w:rsid w:val="00A36997"/>
    <w:rsid w:val="00A36AAC"/>
    <w:rsid w:val="00A36AD7"/>
    <w:rsid w:val="00A36AEF"/>
    <w:rsid w:val="00A36B79"/>
    <w:rsid w:val="00A36C11"/>
    <w:rsid w:val="00A36C64"/>
    <w:rsid w:val="00A36CE3"/>
    <w:rsid w:val="00A36F0B"/>
    <w:rsid w:val="00A37057"/>
    <w:rsid w:val="00A37082"/>
    <w:rsid w:val="00A370A3"/>
    <w:rsid w:val="00A371F2"/>
    <w:rsid w:val="00A37324"/>
    <w:rsid w:val="00A374C1"/>
    <w:rsid w:val="00A375AC"/>
    <w:rsid w:val="00A3784E"/>
    <w:rsid w:val="00A37AE0"/>
    <w:rsid w:val="00A37C0A"/>
    <w:rsid w:val="00A37C46"/>
    <w:rsid w:val="00A37DD5"/>
    <w:rsid w:val="00A40114"/>
    <w:rsid w:val="00A401FB"/>
    <w:rsid w:val="00A4021F"/>
    <w:rsid w:val="00A4032B"/>
    <w:rsid w:val="00A4032E"/>
    <w:rsid w:val="00A4041A"/>
    <w:rsid w:val="00A40472"/>
    <w:rsid w:val="00A40481"/>
    <w:rsid w:val="00A404A7"/>
    <w:rsid w:val="00A4059C"/>
    <w:rsid w:val="00A4071E"/>
    <w:rsid w:val="00A40787"/>
    <w:rsid w:val="00A409B9"/>
    <w:rsid w:val="00A40AFE"/>
    <w:rsid w:val="00A40C27"/>
    <w:rsid w:val="00A40DB6"/>
    <w:rsid w:val="00A40DF0"/>
    <w:rsid w:val="00A40EDD"/>
    <w:rsid w:val="00A40EF7"/>
    <w:rsid w:val="00A40F08"/>
    <w:rsid w:val="00A41001"/>
    <w:rsid w:val="00A41078"/>
    <w:rsid w:val="00A41100"/>
    <w:rsid w:val="00A411C7"/>
    <w:rsid w:val="00A413BC"/>
    <w:rsid w:val="00A413E5"/>
    <w:rsid w:val="00A41411"/>
    <w:rsid w:val="00A4153A"/>
    <w:rsid w:val="00A41606"/>
    <w:rsid w:val="00A41697"/>
    <w:rsid w:val="00A4195A"/>
    <w:rsid w:val="00A41A7E"/>
    <w:rsid w:val="00A41D68"/>
    <w:rsid w:val="00A41DA8"/>
    <w:rsid w:val="00A41F28"/>
    <w:rsid w:val="00A41F93"/>
    <w:rsid w:val="00A41FD8"/>
    <w:rsid w:val="00A42014"/>
    <w:rsid w:val="00A42048"/>
    <w:rsid w:val="00A420CA"/>
    <w:rsid w:val="00A425FA"/>
    <w:rsid w:val="00A4269F"/>
    <w:rsid w:val="00A426DF"/>
    <w:rsid w:val="00A42830"/>
    <w:rsid w:val="00A4283B"/>
    <w:rsid w:val="00A42990"/>
    <w:rsid w:val="00A42A2E"/>
    <w:rsid w:val="00A42AB0"/>
    <w:rsid w:val="00A42ACC"/>
    <w:rsid w:val="00A42ADA"/>
    <w:rsid w:val="00A42BC1"/>
    <w:rsid w:val="00A42C73"/>
    <w:rsid w:val="00A42D17"/>
    <w:rsid w:val="00A42EC4"/>
    <w:rsid w:val="00A42FC0"/>
    <w:rsid w:val="00A4303A"/>
    <w:rsid w:val="00A430BB"/>
    <w:rsid w:val="00A43198"/>
    <w:rsid w:val="00A432FE"/>
    <w:rsid w:val="00A43352"/>
    <w:rsid w:val="00A43429"/>
    <w:rsid w:val="00A4357F"/>
    <w:rsid w:val="00A435D7"/>
    <w:rsid w:val="00A43716"/>
    <w:rsid w:val="00A43762"/>
    <w:rsid w:val="00A43766"/>
    <w:rsid w:val="00A43788"/>
    <w:rsid w:val="00A43911"/>
    <w:rsid w:val="00A43A40"/>
    <w:rsid w:val="00A43B27"/>
    <w:rsid w:val="00A43C45"/>
    <w:rsid w:val="00A43D8F"/>
    <w:rsid w:val="00A43FBB"/>
    <w:rsid w:val="00A4408A"/>
    <w:rsid w:val="00A440CD"/>
    <w:rsid w:val="00A440F4"/>
    <w:rsid w:val="00A44325"/>
    <w:rsid w:val="00A4442E"/>
    <w:rsid w:val="00A44481"/>
    <w:rsid w:val="00A45090"/>
    <w:rsid w:val="00A45276"/>
    <w:rsid w:val="00A45518"/>
    <w:rsid w:val="00A45520"/>
    <w:rsid w:val="00A45579"/>
    <w:rsid w:val="00A4557E"/>
    <w:rsid w:val="00A45B0D"/>
    <w:rsid w:val="00A45BD8"/>
    <w:rsid w:val="00A45C58"/>
    <w:rsid w:val="00A4604E"/>
    <w:rsid w:val="00A4610B"/>
    <w:rsid w:val="00A461FF"/>
    <w:rsid w:val="00A4621F"/>
    <w:rsid w:val="00A46586"/>
    <w:rsid w:val="00A465E8"/>
    <w:rsid w:val="00A46881"/>
    <w:rsid w:val="00A46BBF"/>
    <w:rsid w:val="00A46C6A"/>
    <w:rsid w:val="00A46E0D"/>
    <w:rsid w:val="00A46E2F"/>
    <w:rsid w:val="00A46E84"/>
    <w:rsid w:val="00A4706E"/>
    <w:rsid w:val="00A47263"/>
    <w:rsid w:val="00A4726C"/>
    <w:rsid w:val="00A47309"/>
    <w:rsid w:val="00A47572"/>
    <w:rsid w:val="00A477E8"/>
    <w:rsid w:val="00A477EA"/>
    <w:rsid w:val="00A4780C"/>
    <w:rsid w:val="00A47818"/>
    <w:rsid w:val="00A47833"/>
    <w:rsid w:val="00A4794B"/>
    <w:rsid w:val="00A47AE3"/>
    <w:rsid w:val="00A47B7C"/>
    <w:rsid w:val="00A47EC6"/>
    <w:rsid w:val="00A47F30"/>
    <w:rsid w:val="00A502F2"/>
    <w:rsid w:val="00A5034C"/>
    <w:rsid w:val="00A50364"/>
    <w:rsid w:val="00A50559"/>
    <w:rsid w:val="00A505C8"/>
    <w:rsid w:val="00A50E23"/>
    <w:rsid w:val="00A50F0C"/>
    <w:rsid w:val="00A51135"/>
    <w:rsid w:val="00A51210"/>
    <w:rsid w:val="00A513EF"/>
    <w:rsid w:val="00A51427"/>
    <w:rsid w:val="00A516C4"/>
    <w:rsid w:val="00A51882"/>
    <w:rsid w:val="00A51936"/>
    <w:rsid w:val="00A519E0"/>
    <w:rsid w:val="00A51A43"/>
    <w:rsid w:val="00A51AFD"/>
    <w:rsid w:val="00A51C1E"/>
    <w:rsid w:val="00A51C27"/>
    <w:rsid w:val="00A51D48"/>
    <w:rsid w:val="00A51D5F"/>
    <w:rsid w:val="00A51EA1"/>
    <w:rsid w:val="00A51F91"/>
    <w:rsid w:val="00A520FA"/>
    <w:rsid w:val="00A521D0"/>
    <w:rsid w:val="00A521DC"/>
    <w:rsid w:val="00A5281C"/>
    <w:rsid w:val="00A529AE"/>
    <w:rsid w:val="00A52A1C"/>
    <w:rsid w:val="00A52AEC"/>
    <w:rsid w:val="00A52CA0"/>
    <w:rsid w:val="00A531EB"/>
    <w:rsid w:val="00A5322A"/>
    <w:rsid w:val="00A532A6"/>
    <w:rsid w:val="00A533B1"/>
    <w:rsid w:val="00A534D6"/>
    <w:rsid w:val="00A535C7"/>
    <w:rsid w:val="00A53662"/>
    <w:rsid w:val="00A53781"/>
    <w:rsid w:val="00A53B18"/>
    <w:rsid w:val="00A53C45"/>
    <w:rsid w:val="00A53D8B"/>
    <w:rsid w:val="00A53F9B"/>
    <w:rsid w:val="00A53FAF"/>
    <w:rsid w:val="00A5408F"/>
    <w:rsid w:val="00A54090"/>
    <w:rsid w:val="00A5410A"/>
    <w:rsid w:val="00A5417C"/>
    <w:rsid w:val="00A54205"/>
    <w:rsid w:val="00A54273"/>
    <w:rsid w:val="00A5472C"/>
    <w:rsid w:val="00A54C2B"/>
    <w:rsid w:val="00A54F20"/>
    <w:rsid w:val="00A54F5A"/>
    <w:rsid w:val="00A5505E"/>
    <w:rsid w:val="00A550A0"/>
    <w:rsid w:val="00A55195"/>
    <w:rsid w:val="00A55266"/>
    <w:rsid w:val="00A55438"/>
    <w:rsid w:val="00A555FD"/>
    <w:rsid w:val="00A5582E"/>
    <w:rsid w:val="00A55934"/>
    <w:rsid w:val="00A55A04"/>
    <w:rsid w:val="00A55BCB"/>
    <w:rsid w:val="00A55D08"/>
    <w:rsid w:val="00A55E8B"/>
    <w:rsid w:val="00A55EA4"/>
    <w:rsid w:val="00A55F43"/>
    <w:rsid w:val="00A55F71"/>
    <w:rsid w:val="00A56332"/>
    <w:rsid w:val="00A56742"/>
    <w:rsid w:val="00A56C46"/>
    <w:rsid w:val="00A57004"/>
    <w:rsid w:val="00A570E1"/>
    <w:rsid w:val="00A5734C"/>
    <w:rsid w:val="00A57521"/>
    <w:rsid w:val="00A575CE"/>
    <w:rsid w:val="00A576E8"/>
    <w:rsid w:val="00A57754"/>
    <w:rsid w:val="00A578BE"/>
    <w:rsid w:val="00A578F2"/>
    <w:rsid w:val="00A57990"/>
    <w:rsid w:val="00A57A0B"/>
    <w:rsid w:val="00A57C0C"/>
    <w:rsid w:val="00A57FF2"/>
    <w:rsid w:val="00A600AE"/>
    <w:rsid w:val="00A604F6"/>
    <w:rsid w:val="00A606A2"/>
    <w:rsid w:val="00A606DB"/>
    <w:rsid w:val="00A606FE"/>
    <w:rsid w:val="00A6086A"/>
    <w:rsid w:val="00A608A6"/>
    <w:rsid w:val="00A60B25"/>
    <w:rsid w:val="00A60B49"/>
    <w:rsid w:val="00A60BB3"/>
    <w:rsid w:val="00A60E36"/>
    <w:rsid w:val="00A60EAC"/>
    <w:rsid w:val="00A60F67"/>
    <w:rsid w:val="00A60FE6"/>
    <w:rsid w:val="00A6113E"/>
    <w:rsid w:val="00A61411"/>
    <w:rsid w:val="00A614E9"/>
    <w:rsid w:val="00A615D7"/>
    <w:rsid w:val="00A61945"/>
    <w:rsid w:val="00A61B65"/>
    <w:rsid w:val="00A61B83"/>
    <w:rsid w:val="00A61B95"/>
    <w:rsid w:val="00A61C86"/>
    <w:rsid w:val="00A61CB8"/>
    <w:rsid w:val="00A61D9B"/>
    <w:rsid w:val="00A61E72"/>
    <w:rsid w:val="00A61E9F"/>
    <w:rsid w:val="00A61EF5"/>
    <w:rsid w:val="00A61FD8"/>
    <w:rsid w:val="00A61FDF"/>
    <w:rsid w:val="00A62292"/>
    <w:rsid w:val="00A623D0"/>
    <w:rsid w:val="00A62488"/>
    <w:rsid w:val="00A62694"/>
    <w:rsid w:val="00A626A6"/>
    <w:rsid w:val="00A628B2"/>
    <w:rsid w:val="00A62A33"/>
    <w:rsid w:val="00A62B12"/>
    <w:rsid w:val="00A62DF6"/>
    <w:rsid w:val="00A62EF6"/>
    <w:rsid w:val="00A62F52"/>
    <w:rsid w:val="00A62FFF"/>
    <w:rsid w:val="00A634B4"/>
    <w:rsid w:val="00A6362C"/>
    <w:rsid w:val="00A63788"/>
    <w:rsid w:val="00A63908"/>
    <w:rsid w:val="00A6399A"/>
    <w:rsid w:val="00A63A01"/>
    <w:rsid w:val="00A63A5B"/>
    <w:rsid w:val="00A63AA6"/>
    <w:rsid w:val="00A63D9B"/>
    <w:rsid w:val="00A640B7"/>
    <w:rsid w:val="00A641D8"/>
    <w:rsid w:val="00A6422A"/>
    <w:rsid w:val="00A64301"/>
    <w:rsid w:val="00A64461"/>
    <w:rsid w:val="00A644F6"/>
    <w:rsid w:val="00A64756"/>
    <w:rsid w:val="00A6484A"/>
    <w:rsid w:val="00A64984"/>
    <w:rsid w:val="00A64A87"/>
    <w:rsid w:val="00A64C6B"/>
    <w:rsid w:val="00A64DB7"/>
    <w:rsid w:val="00A64E58"/>
    <w:rsid w:val="00A64E6F"/>
    <w:rsid w:val="00A64F04"/>
    <w:rsid w:val="00A64F41"/>
    <w:rsid w:val="00A64F74"/>
    <w:rsid w:val="00A651E2"/>
    <w:rsid w:val="00A65234"/>
    <w:rsid w:val="00A6524B"/>
    <w:rsid w:val="00A65920"/>
    <w:rsid w:val="00A65A34"/>
    <w:rsid w:val="00A65AFC"/>
    <w:rsid w:val="00A65BBB"/>
    <w:rsid w:val="00A65D97"/>
    <w:rsid w:val="00A65E19"/>
    <w:rsid w:val="00A65F4B"/>
    <w:rsid w:val="00A65F74"/>
    <w:rsid w:val="00A660A8"/>
    <w:rsid w:val="00A66150"/>
    <w:rsid w:val="00A661C4"/>
    <w:rsid w:val="00A66230"/>
    <w:rsid w:val="00A66262"/>
    <w:rsid w:val="00A662FB"/>
    <w:rsid w:val="00A66328"/>
    <w:rsid w:val="00A66769"/>
    <w:rsid w:val="00A668A6"/>
    <w:rsid w:val="00A669E5"/>
    <w:rsid w:val="00A66A3B"/>
    <w:rsid w:val="00A66EC6"/>
    <w:rsid w:val="00A66EFB"/>
    <w:rsid w:val="00A66F07"/>
    <w:rsid w:val="00A67054"/>
    <w:rsid w:val="00A67096"/>
    <w:rsid w:val="00A672A4"/>
    <w:rsid w:val="00A6740E"/>
    <w:rsid w:val="00A67433"/>
    <w:rsid w:val="00A6750B"/>
    <w:rsid w:val="00A6762A"/>
    <w:rsid w:val="00A676C2"/>
    <w:rsid w:val="00A6781D"/>
    <w:rsid w:val="00A6789B"/>
    <w:rsid w:val="00A678FB"/>
    <w:rsid w:val="00A67B1E"/>
    <w:rsid w:val="00A67B39"/>
    <w:rsid w:val="00A67D7E"/>
    <w:rsid w:val="00A67F19"/>
    <w:rsid w:val="00A67F50"/>
    <w:rsid w:val="00A67F56"/>
    <w:rsid w:val="00A67FE8"/>
    <w:rsid w:val="00A67FEA"/>
    <w:rsid w:val="00A7015B"/>
    <w:rsid w:val="00A7046B"/>
    <w:rsid w:val="00A70580"/>
    <w:rsid w:val="00A705A2"/>
    <w:rsid w:val="00A70614"/>
    <w:rsid w:val="00A70737"/>
    <w:rsid w:val="00A70A42"/>
    <w:rsid w:val="00A70A61"/>
    <w:rsid w:val="00A70AE2"/>
    <w:rsid w:val="00A70B5D"/>
    <w:rsid w:val="00A70B84"/>
    <w:rsid w:val="00A70D4C"/>
    <w:rsid w:val="00A70E09"/>
    <w:rsid w:val="00A70E1D"/>
    <w:rsid w:val="00A70E46"/>
    <w:rsid w:val="00A70FE5"/>
    <w:rsid w:val="00A71073"/>
    <w:rsid w:val="00A71099"/>
    <w:rsid w:val="00A71466"/>
    <w:rsid w:val="00A71534"/>
    <w:rsid w:val="00A71643"/>
    <w:rsid w:val="00A71689"/>
    <w:rsid w:val="00A716C5"/>
    <w:rsid w:val="00A717B5"/>
    <w:rsid w:val="00A718B7"/>
    <w:rsid w:val="00A71A29"/>
    <w:rsid w:val="00A71A6F"/>
    <w:rsid w:val="00A71B83"/>
    <w:rsid w:val="00A71B9F"/>
    <w:rsid w:val="00A71BA4"/>
    <w:rsid w:val="00A71CC5"/>
    <w:rsid w:val="00A72165"/>
    <w:rsid w:val="00A721DF"/>
    <w:rsid w:val="00A725DE"/>
    <w:rsid w:val="00A726BB"/>
    <w:rsid w:val="00A726C4"/>
    <w:rsid w:val="00A72858"/>
    <w:rsid w:val="00A7292C"/>
    <w:rsid w:val="00A729B2"/>
    <w:rsid w:val="00A72A3E"/>
    <w:rsid w:val="00A72B6C"/>
    <w:rsid w:val="00A72C18"/>
    <w:rsid w:val="00A72E08"/>
    <w:rsid w:val="00A72E6D"/>
    <w:rsid w:val="00A72FA6"/>
    <w:rsid w:val="00A732C9"/>
    <w:rsid w:val="00A73328"/>
    <w:rsid w:val="00A73369"/>
    <w:rsid w:val="00A734ED"/>
    <w:rsid w:val="00A735F8"/>
    <w:rsid w:val="00A73605"/>
    <w:rsid w:val="00A7366B"/>
    <w:rsid w:val="00A737C4"/>
    <w:rsid w:val="00A739F2"/>
    <w:rsid w:val="00A73A19"/>
    <w:rsid w:val="00A73AB7"/>
    <w:rsid w:val="00A73B33"/>
    <w:rsid w:val="00A73BBB"/>
    <w:rsid w:val="00A73D08"/>
    <w:rsid w:val="00A73ED1"/>
    <w:rsid w:val="00A73ED5"/>
    <w:rsid w:val="00A743A8"/>
    <w:rsid w:val="00A743EE"/>
    <w:rsid w:val="00A743F2"/>
    <w:rsid w:val="00A744BD"/>
    <w:rsid w:val="00A74593"/>
    <w:rsid w:val="00A745D3"/>
    <w:rsid w:val="00A7465C"/>
    <w:rsid w:val="00A746EC"/>
    <w:rsid w:val="00A748E3"/>
    <w:rsid w:val="00A749D2"/>
    <w:rsid w:val="00A749DA"/>
    <w:rsid w:val="00A74A5A"/>
    <w:rsid w:val="00A74AE4"/>
    <w:rsid w:val="00A74C21"/>
    <w:rsid w:val="00A74C46"/>
    <w:rsid w:val="00A750A0"/>
    <w:rsid w:val="00A75179"/>
    <w:rsid w:val="00A75243"/>
    <w:rsid w:val="00A753BF"/>
    <w:rsid w:val="00A754E0"/>
    <w:rsid w:val="00A7564C"/>
    <w:rsid w:val="00A75693"/>
    <w:rsid w:val="00A757D1"/>
    <w:rsid w:val="00A75881"/>
    <w:rsid w:val="00A758F5"/>
    <w:rsid w:val="00A758F8"/>
    <w:rsid w:val="00A75A81"/>
    <w:rsid w:val="00A75BFA"/>
    <w:rsid w:val="00A75C90"/>
    <w:rsid w:val="00A75CF4"/>
    <w:rsid w:val="00A75D1E"/>
    <w:rsid w:val="00A75D93"/>
    <w:rsid w:val="00A75E10"/>
    <w:rsid w:val="00A75E24"/>
    <w:rsid w:val="00A75E56"/>
    <w:rsid w:val="00A75F93"/>
    <w:rsid w:val="00A760C7"/>
    <w:rsid w:val="00A76100"/>
    <w:rsid w:val="00A763AA"/>
    <w:rsid w:val="00A764F3"/>
    <w:rsid w:val="00A76503"/>
    <w:rsid w:val="00A76561"/>
    <w:rsid w:val="00A76955"/>
    <w:rsid w:val="00A76CAC"/>
    <w:rsid w:val="00A76CEA"/>
    <w:rsid w:val="00A76D71"/>
    <w:rsid w:val="00A76D87"/>
    <w:rsid w:val="00A76DEB"/>
    <w:rsid w:val="00A76E9F"/>
    <w:rsid w:val="00A76EE7"/>
    <w:rsid w:val="00A77055"/>
    <w:rsid w:val="00A771E6"/>
    <w:rsid w:val="00A77398"/>
    <w:rsid w:val="00A77409"/>
    <w:rsid w:val="00A774A7"/>
    <w:rsid w:val="00A7753C"/>
    <w:rsid w:val="00A7754E"/>
    <w:rsid w:val="00A77625"/>
    <w:rsid w:val="00A77691"/>
    <w:rsid w:val="00A77747"/>
    <w:rsid w:val="00A778A5"/>
    <w:rsid w:val="00A779AF"/>
    <w:rsid w:val="00A779C5"/>
    <w:rsid w:val="00A77AD0"/>
    <w:rsid w:val="00A77BB3"/>
    <w:rsid w:val="00A77C44"/>
    <w:rsid w:val="00A77D6F"/>
    <w:rsid w:val="00A80216"/>
    <w:rsid w:val="00A80388"/>
    <w:rsid w:val="00A80571"/>
    <w:rsid w:val="00A8059D"/>
    <w:rsid w:val="00A805A8"/>
    <w:rsid w:val="00A80763"/>
    <w:rsid w:val="00A807D3"/>
    <w:rsid w:val="00A8099F"/>
    <w:rsid w:val="00A80B0F"/>
    <w:rsid w:val="00A80BAF"/>
    <w:rsid w:val="00A80C7E"/>
    <w:rsid w:val="00A80D48"/>
    <w:rsid w:val="00A81265"/>
    <w:rsid w:val="00A81293"/>
    <w:rsid w:val="00A812E5"/>
    <w:rsid w:val="00A81663"/>
    <w:rsid w:val="00A817F3"/>
    <w:rsid w:val="00A8183C"/>
    <w:rsid w:val="00A81AB3"/>
    <w:rsid w:val="00A81EA2"/>
    <w:rsid w:val="00A8200B"/>
    <w:rsid w:val="00A82159"/>
    <w:rsid w:val="00A82205"/>
    <w:rsid w:val="00A822F3"/>
    <w:rsid w:val="00A823A0"/>
    <w:rsid w:val="00A823F7"/>
    <w:rsid w:val="00A82537"/>
    <w:rsid w:val="00A825E1"/>
    <w:rsid w:val="00A828E4"/>
    <w:rsid w:val="00A82952"/>
    <w:rsid w:val="00A82C61"/>
    <w:rsid w:val="00A82D20"/>
    <w:rsid w:val="00A82D3D"/>
    <w:rsid w:val="00A82EEC"/>
    <w:rsid w:val="00A82F10"/>
    <w:rsid w:val="00A82F62"/>
    <w:rsid w:val="00A83165"/>
    <w:rsid w:val="00A831D9"/>
    <w:rsid w:val="00A833F0"/>
    <w:rsid w:val="00A835C4"/>
    <w:rsid w:val="00A8386F"/>
    <w:rsid w:val="00A83A43"/>
    <w:rsid w:val="00A83A49"/>
    <w:rsid w:val="00A83D24"/>
    <w:rsid w:val="00A83D2B"/>
    <w:rsid w:val="00A83D47"/>
    <w:rsid w:val="00A83D8B"/>
    <w:rsid w:val="00A83E20"/>
    <w:rsid w:val="00A83EBF"/>
    <w:rsid w:val="00A84275"/>
    <w:rsid w:val="00A8455B"/>
    <w:rsid w:val="00A845A8"/>
    <w:rsid w:val="00A8483A"/>
    <w:rsid w:val="00A8486F"/>
    <w:rsid w:val="00A8487F"/>
    <w:rsid w:val="00A849BF"/>
    <w:rsid w:val="00A84A09"/>
    <w:rsid w:val="00A84C82"/>
    <w:rsid w:val="00A84CC2"/>
    <w:rsid w:val="00A84CE4"/>
    <w:rsid w:val="00A84D97"/>
    <w:rsid w:val="00A84FC9"/>
    <w:rsid w:val="00A850C1"/>
    <w:rsid w:val="00A8522F"/>
    <w:rsid w:val="00A852F9"/>
    <w:rsid w:val="00A85407"/>
    <w:rsid w:val="00A85597"/>
    <w:rsid w:val="00A8563C"/>
    <w:rsid w:val="00A8564F"/>
    <w:rsid w:val="00A858DB"/>
    <w:rsid w:val="00A85940"/>
    <w:rsid w:val="00A859EB"/>
    <w:rsid w:val="00A85A3A"/>
    <w:rsid w:val="00A85AFC"/>
    <w:rsid w:val="00A85BB0"/>
    <w:rsid w:val="00A85E2A"/>
    <w:rsid w:val="00A85E60"/>
    <w:rsid w:val="00A85EF3"/>
    <w:rsid w:val="00A860F1"/>
    <w:rsid w:val="00A861BE"/>
    <w:rsid w:val="00A86207"/>
    <w:rsid w:val="00A86237"/>
    <w:rsid w:val="00A86402"/>
    <w:rsid w:val="00A8647B"/>
    <w:rsid w:val="00A86526"/>
    <w:rsid w:val="00A8659A"/>
    <w:rsid w:val="00A86672"/>
    <w:rsid w:val="00A866BE"/>
    <w:rsid w:val="00A8676D"/>
    <w:rsid w:val="00A86825"/>
    <w:rsid w:val="00A8684B"/>
    <w:rsid w:val="00A86A14"/>
    <w:rsid w:val="00A86AA8"/>
    <w:rsid w:val="00A86AC9"/>
    <w:rsid w:val="00A86B64"/>
    <w:rsid w:val="00A86ED2"/>
    <w:rsid w:val="00A86F12"/>
    <w:rsid w:val="00A870D6"/>
    <w:rsid w:val="00A87215"/>
    <w:rsid w:val="00A87216"/>
    <w:rsid w:val="00A872A9"/>
    <w:rsid w:val="00A874BD"/>
    <w:rsid w:val="00A8756D"/>
    <w:rsid w:val="00A877D7"/>
    <w:rsid w:val="00A879FC"/>
    <w:rsid w:val="00A87AB0"/>
    <w:rsid w:val="00A87BD7"/>
    <w:rsid w:val="00A87E25"/>
    <w:rsid w:val="00A87FB2"/>
    <w:rsid w:val="00A90145"/>
    <w:rsid w:val="00A901AF"/>
    <w:rsid w:val="00A902C8"/>
    <w:rsid w:val="00A90325"/>
    <w:rsid w:val="00A903C7"/>
    <w:rsid w:val="00A90504"/>
    <w:rsid w:val="00A90567"/>
    <w:rsid w:val="00A905C0"/>
    <w:rsid w:val="00A905D8"/>
    <w:rsid w:val="00A907BF"/>
    <w:rsid w:val="00A909B0"/>
    <w:rsid w:val="00A90A81"/>
    <w:rsid w:val="00A90A90"/>
    <w:rsid w:val="00A90CFB"/>
    <w:rsid w:val="00A90D50"/>
    <w:rsid w:val="00A91052"/>
    <w:rsid w:val="00A9109E"/>
    <w:rsid w:val="00A916C6"/>
    <w:rsid w:val="00A91841"/>
    <w:rsid w:val="00A9189E"/>
    <w:rsid w:val="00A918C6"/>
    <w:rsid w:val="00A919DE"/>
    <w:rsid w:val="00A919F1"/>
    <w:rsid w:val="00A91A51"/>
    <w:rsid w:val="00A91B4C"/>
    <w:rsid w:val="00A91BF8"/>
    <w:rsid w:val="00A91CD6"/>
    <w:rsid w:val="00A91D57"/>
    <w:rsid w:val="00A91DB1"/>
    <w:rsid w:val="00A91F07"/>
    <w:rsid w:val="00A92064"/>
    <w:rsid w:val="00A9238A"/>
    <w:rsid w:val="00A92578"/>
    <w:rsid w:val="00A92600"/>
    <w:rsid w:val="00A92767"/>
    <w:rsid w:val="00A92863"/>
    <w:rsid w:val="00A9298B"/>
    <w:rsid w:val="00A92AAE"/>
    <w:rsid w:val="00A92BC0"/>
    <w:rsid w:val="00A92F21"/>
    <w:rsid w:val="00A92F3F"/>
    <w:rsid w:val="00A92FD8"/>
    <w:rsid w:val="00A9303B"/>
    <w:rsid w:val="00A9308D"/>
    <w:rsid w:val="00A933A5"/>
    <w:rsid w:val="00A93421"/>
    <w:rsid w:val="00A93635"/>
    <w:rsid w:val="00A936C5"/>
    <w:rsid w:val="00A937C8"/>
    <w:rsid w:val="00A938C0"/>
    <w:rsid w:val="00A93A3A"/>
    <w:rsid w:val="00A93C0C"/>
    <w:rsid w:val="00A93DFA"/>
    <w:rsid w:val="00A93EC3"/>
    <w:rsid w:val="00A9439F"/>
    <w:rsid w:val="00A94441"/>
    <w:rsid w:val="00A945CD"/>
    <w:rsid w:val="00A9465A"/>
    <w:rsid w:val="00A948EB"/>
    <w:rsid w:val="00A94C9C"/>
    <w:rsid w:val="00A94D51"/>
    <w:rsid w:val="00A94E0B"/>
    <w:rsid w:val="00A95180"/>
    <w:rsid w:val="00A952BA"/>
    <w:rsid w:val="00A954A5"/>
    <w:rsid w:val="00A95704"/>
    <w:rsid w:val="00A95743"/>
    <w:rsid w:val="00A958BA"/>
    <w:rsid w:val="00A959F4"/>
    <w:rsid w:val="00A95AD8"/>
    <w:rsid w:val="00A95CEB"/>
    <w:rsid w:val="00A96071"/>
    <w:rsid w:val="00A960F1"/>
    <w:rsid w:val="00A961D1"/>
    <w:rsid w:val="00A961D4"/>
    <w:rsid w:val="00A9621B"/>
    <w:rsid w:val="00A962F4"/>
    <w:rsid w:val="00A967B1"/>
    <w:rsid w:val="00A9683C"/>
    <w:rsid w:val="00A9698F"/>
    <w:rsid w:val="00A96B80"/>
    <w:rsid w:val="00A96BAF"/>
    <w:rsid w:val="00A96DBB"/>
    <w:rsid w:val="00A96EC3"/>
    <w:rsid w:val="00A970F6"/>
    <w:rsid w:val="00A971F1"/>
    <w:rsid w:val="00A97320"/>
    <w:rsid w:val="00A9734C"/>
    <w:rsid w:val="00A97370"/>
    <w:rsid w:val="00A97438"/>
    <w:rsid w:val="00A97692"/>
    <w:rsid w:val="00A9771A"/>
    <w:rsid w:val="00A97744"/>
    <w:rsid w:val="00A978ED"/>
    <w:rsid w:val="00A97983"/>
    <w:rsid w:val="00A97ADA"/>
    <w:rsid w:val="00A97B69"/>
    <w:rsid w:val="00A97BE5"/>
    <w:rsid w:val="00A97DA0"/>
    <w:rsid w:val="00A97E8D"/>
    <w:rsid w:val="00A97EE3"/>
    <w:rsid w:val="00A97F73"/>
    <w:rsid w:val="00AA0126"/>
    <w:rsid w:val="00AA03C8"/>
    <w:rsid w:val="00AA0562"/>
    <w:rsid w:val="00AA0637"/>
    <w:rsid w:val="00AA068B"/>
    <w:rsid w:val="00AA086C"/>
    <w:rsid w:val="00AA0875"/>
    <w:rsid w:val="00AA095B"/>
    <w:rsid w:val="00AA09E6"/>
    <w:rsid w:val="00AA0A09"/>
    <w:rsid w:val="00AA0A8E"/>
    <w:rsid w:val="00AA0C4E"/>
    <w:rsid w:val="00AA0F6B"/>
    <w:rsid w:val="00AA107B"/>
    <w:rsid w:val="00AA1168"/>
    <w:rsid w:val="00AA1305"/>
    <w:rsid w:val="00AA1352"/>
    <w:rsid w:val="00AA1479"/>
    <w:rsid w:val="00AA1908"/>
    <w:rsid w:val="00AA1A09"/>
    <w:rsid w:val="00AA1AD8"/>
    <w:rsid w:val="00AA1B72"/>
    <w:rsid w:val="00AA1BD1"/>
    <w:rsid w:val="00AA1CA5"/>
    <w:rsid w:val="00AA1D6F"/>
    <w:rsid w:val="00AA1D8F"/>
    <w:rsid w:val="00AA1D9C"/>
    <w:rsid w:val="00AA21D0"/>
    <w:rsid w:val="00AA22D6"/>
    <w:rsid w:val="00AA234D"/>
    <w:rsid w:val="00AA237E"/>
    <w:rsid w:val="00AA250D"/>
    <w:rsid w:val="00AA2711"/>
    <w:rsid w:val="00AA2851"/>
    <w:rsid w:val="00AA29E0"/>
    <w:rsid w:val="00AA2A40"/>
    <w:rsid w:val="00AA2B86"/>
    <w:rsid w:val="00AA2D24"/>
    <w:rsid w:val="00AA2DC2"/>
    <w:rsid w:val="00AA2DFF"/>
    <w:rsid w:val="00AA30E2"/>
    <w:rsid w:val="00AA3497"/>
    <w:rsid w:val="00AA3640"/>
    <w:rsid w:val="00AA366C"/>
    <w:rsid w:val="00AA3721"/>
    <w:rsid w:val="00AA3C57"/>
    <w:rsid w:val="00AA3EF5"/>
    <w:rsid w:val="00AA4108"/>
    <w:rsid w:val="00AA41E3"/>
    <w:rsid w:val="00AA42BE"/>
    <w:rsid w:val="00AA43B3"/>
    <w:rsid w:val="00AA44A5"/>
    <w:rsid w:val="00AA44DB"/>
    <w:rsid w:val="00AA4657"/>
    <w:rsid w:val="00AA46E6"/>
    <w:rsid w:val="00AA470C"/>
    <w:rsid w:val="00AA4734"/>
    <w:rsid w:val="00AA4780"/>
    <w:rsid w:val="00AA4875"/>
    <w:rsid w:val="00AA4935"/>
    <w:rsid w:val="00AA4CC2"/>
    <w:rsid w:val="00AA4E64"/>
    <w:rsid w:val="00AA5180"/>
    <w:rsid w:val="00AA5318"/>
    <w:rsid w:val="00AA53FB"/>
    <w:rsid w:val="00AA5405"/>
    <w:rsid w:val="00AA54A0"/>
    <w:rsid w:val="00AA54E6"/>
    <w:rsid w:val="00AA599A"/>
    <w:rsid w:val="00AA5ACC"/>
    <w:rsid w:val="00AA5AFC"/>
    <w:rsid w:val="00AA5DAF"/>
    <w:rsid w:val="00AA5DC3"/>
    <w:rsid w:val="00AA5DE6"/>
    <w:rsid w:val="00AA5FE7"/>
    <w:rsid w:val="00AA5FE8"/>
    <w:rsid w:val="00AA6067"/>
    <w:rsid w:val="00AA614B"/>
    <w:rsid w:val="00AA619B"/>
    <w:rsid w:val="00AA6253"/>
    <w:rsid w:val="00AA6280"/>
    <w:rsid w:val="00AA62AF"/>
    <w:rsid w:val="00AA64FD"/>
    <w:rsid w:val="00AA655E"/>
    <w:rsid w:val="00AA690E"/>
    <w:rsid w:val="00AA6934"/>
    <w:rsid w:val="00AA6A14"/>
    <w:rsid w:val="00AA6B23"/>
    <w:rsid w:val="00AA6B7C"/>
    <w:rsid w:val="00AA6C25"/>
    <w:rsid w:val="00AA6CF7"/>
    <w:rsid w:val="00AA6D93"/>
    <w:rsid w:val="00AA6DC7"/>
    <w:rsid w:val="00AA6E8C"/>
    <w:rsid w:val="00AA7001"/>
    <w:rsid w:val="00AA71AB"/>
    <w:rsid w:val="00AA7352"/>
    <w:rsid w:val="00AA7368"/>
    <w:rsid w:val="00AA738C"/>
    <w:rsid w:val="00AA7419"/>
    <w:rsid w:val="00AA7670"/>
    <w:rsid w:val="00AA7692"/>
    <w:rsid w:val="00AA76A8"/>
    <w:rsid w:val="00AA7704"/>
    <w:rsid w:val="00AA7798"/>
    <w:rsid w:val="00AA77BE"/>
    <w:rsid w:val="00AA79AF"/>
    <w:rsid w:val="00AA79C0"/>
    <w:rsid w:val="00AA7BD9"/>
    <w:rsid w:val="00AA7C91"/>
    <w:rsid w:val="00AA7D8A"/>
    <w:rsid w:val="00AA7E17"/>
    <w:rsid w:val="00AB0106"/>
    <w:rsid w:val="00AB010B"/>
    <w:rsid w:val="00AB01C8"/>
    <w:rsid w:val="00AB0340"/>
    <w:rsid w:val="00AB04A5"/>
    <w:rsid w:val="00AB06B4"/>
    <w:rsid w:val="00AB06E7"/>
    <w:rsid w:val="00AB0723"/>
    <w:rsid w:val="00AB0726"/>
    <w:rsid w:val="00AB095A"/>
    <w:rsid w:val="00AB0A79"/>
    <w:rsid w:val="00AB0A8C"/>
    <w:rsid w:val="00AB0BF2"/>
    <w:rsid w:val="00AB0EF9"/>
    <w:rsid w:val="00AB1057"/>
    <w:rsid w:val="00AB10AD"/>
    <w:rsid w:val="00AB1231"/>
    <w:rsid w:val="00AB1282"/>
    <w:rsid w:val="00AB1309"/>
    <w:rsid w:val="00AB13E3"/>
    <w:rsid w:val="00AB1408"/>
    <w:rsid w:val="00AB142A"/>
    <w:rsid w:val="00AB1526"/>
    <w:rsid w:val="00AB1668"/>
    <w:rsid w:val="00AB16F8"/>
    <w:rsid w:val="00AB1721"/>
    <w:rsid w:val="00AB173D"/>
    <w:rsid w:val="00AB1A4A"/>
    <w:rsid w:val="00AB1B4F"/>
    <w:rsid w:val="00AB1B8A"/>
    <w:rsid w:val="00AB1C79"/>
    <w:rsid w:val="00AB1CC2"/>
    <w:rsid w:val="00AB1D5B"/>
    <w:rsid w:val="00AB1EE2"/>
    <w:rsid w:val="00AB1F0F"/>
    <w:rsid w:val="00AB1F1A"/>
    <w:rsid w:val="00AB1FA6"/>
    <w:rsid w:val="00AB2231"/>
    <w:rsid w:val="00AB2283"/>
    <w:rsid w:val="00AB22AD"/>
    <w:rsid w:val="00AB24F1"/>
    <w:rsid w:val="00AB24FD"/>
    <w:rsid w:val="00AB2665"/>
    <w:rsid w:val="00AB26CF"/>
    <w:rsid w:val="00AB280B"/>
    <w:rsid w:val="00AB2838"/>
    <w:rsid w:val="00AB28A2"/>
    <w:rsid w:val="00AB28D5"/>
    <w:rsid w:val="00AB2901"/>
    <w:rsid w:val="00AB2B05"/>
    <w:rsid w:val="00AB2BCA"/>
    <w:rsid w:val="00AB2D12"/>
    <w:rsid w:val="00AB2D44"/>
    <w:rsid w:val="00AB3136"/>
    <w:rsid w:val="00AB3142"/>
    <w:rsid w:val="00AB3257"/>
    <w:rsid w:val="00AB3298"/>
    <w:rsid w:val="00AB335D"/>
    <w:rsid w:val="00AB367E"/>
    <w:rsid w:val="00AB3767"/>
    <w:rsid w:val="00AB3A08"/>
    <w:rsid w:val="00AB3B2B"/>
    <w:rsid w:val="00AB3D4F"/>
    <w:rsid w:val="00AB3E61"/>
    <w:rsid w:val="00AB3E8F"/>
    <w:rsid w:val="00AB3F0B"/>
    <w:rsid w:val="00AB3F40"/>
    <w:rsid w:val="00AB433A"/>
    <w:rsid w:val="00AB4461"/>
    <w:rsid w:val="00AB4490"/>
    <w:rsid w:val="00AB451D"/>
    <w:rsid w:val="00AB4572"/>
    <w:rsid w:val="00AB4610"/>
    <w:rsid w:val="00AB4749"/>
    <w:rsid w:val="00AB4912"/>
    <w:rsid w:val="00AB4BFB"/>
    <w:rsid w:val="00AB4CA5"/>
    <w:rsid w:val="00AB4CD3"/>
    <w:rsid w:val="00AB4D2F"/>
    <w:rsid w:val="00AB4DB0"/>
    <w:rsid w:val="00AB5150"/>
    <w:rsid w:val="00AB5203"/>
    <w:rsid w:val="00AB53D5"/>
    <w:rsid w:val="00AB5409"/>
    <w:rsid w:val="00AB54A9"/>
    <w:rsid w:val="00AB5655"/>
    <w:rsid w:val="00AB57A1"/>
    <w:rsid w:val="00AB57B1"/>
    <w:rsid w:val="00AB57F6"/>
    <w:rsid w:val="00AB5983"/>
    <w:rsid w:val="00AB5A1A"/>
    <w:rsid w:val="00AB5AC9"/>
    <w:rsid w:val="00AB5CF4"/>
    <w:rsid w:val="00AB5E37"/>
    <w:rsid w:val="00AB5F10"/>
    <w:rsid w:val="00AB5FD3"/>
    <w:rsid w:val="00AB6276"/>
    <w:rsid w:val="00AB62DC"/>
    <w:rsid w:val="00AB636C"/>
    <w:rsid w:val="00AB64A6"/>
    <w:rsid w:val="00AB6532"/>
    <w:rsid w:val="00AB65EF"/>
    <w:rsid w:val="00AB6CAE"/>
    <w:rsid w:val="00AB6CB2"/>
    <w:rsid w:val="00AB7009"/>
    <w:rsid w:val="00AB713B"/>
    <w:rsid w:val="00AB713D"/>
    <w:rsid w:val="00AB753C"/>
    <w:rsid w:val="00AB7668"/>
    <w:rsid w:val="00AB76E5"/>
    <w:rsid w:val="00AB776D"/>
    <w:rsid w:val="00AB7821"/>
    <w:rsid w:val="00AB7969"/>
    <w:rsid w:val="00AB7AA0"/>
    <w:rsid w:val="00AB7AE0"/>
    <w:rsid w:val="00AB7DED"/>
    <w:rsid w:val="00AB7E24"/>
    <w:rsid w:val="00AB7E58"/>
    <w:rsid w:val="00AC006E"/>
    <w:rsid w:val="00AC031C"/>
    <w:rsid w:val="00AC03DD"/>
    <w:rsid w:val="00AC0444"/>
    <w:rsid w:val="00AC059B"/>
    <w:rsid w:val="00AC067C"/>
    <w:rsid w:val="00AC083E"/>
    <w:rsid w:val="00AC08BF"/>
    <w:rsid w:val="00AC0B21"/>
    <w:rsid w:val="00AC0B76"/>
    <w:rsid w:val="00AC0D1D"/>
    <w:rsid w:val="00AC0E28"/>
    <w:rsid w:val="00AC0E5D"/>
    <w:rsid w:val="00AC0EAE"/>
    <w:rsid w:val="00AC0F9F"/>
    <w:rsid w:val="00AC1245"/>
    <w:rsid w:val="00AC12D1"/>
    <w:rsid w:val="00AC12FF"/>
    <w:rsid w:val="00AC150D"/>
    <w:rsid w:val="00AC1855"/>
    <w:rsid w:val="00AC1970"/>
    <w:rsid w:val="00AC1A06"/>
    <w:rsid w:val="00AC1B34"/>
    <w:rsid w:val="00AC1D5B"/>
    <w:rsid w:val="00AC1E44"/>
    <w:rsid w:val="00AC1F4B"/>
    <w:rsid w:val="00AC2192"/>
    <w:rsid w:val="00AC244B"/>
    <w:rsid w:val="00AC2753"/>
    <w:rsid w:val="00AC2936"/>
    <w:rsid w:val="00AC2B80"/>
    <w:rsid w:val="00AC2C35"/>
    <w:rsid w:val="00AC2C71"/>
    <w:rsid w:val="00AC3222"/>
    <w:rsid w:val="00AC330E"/>
    <w:rsid w:val="00AC33F8"/>
    <w:rsid w:val="00AC345E"/>
    <w:rsid w:val="00AC346E"/>
    <w:rsid w:val="00AC34DA"/>
    <w:rsid w:val="00AC35AD"/>
    <w:rsid w:val="00AC36BD"/>
    <w:rsid w:val="00AC36E5"/>
    <w:rsid w:val="00AC3708"/>
    <w:rsid w:val="00AC373F"/>
    <w:rsid w:val="00AC3749"/>
    <w:rsid w:val="00AC38B7"/>
    <w:rsid w:val="00AC3BF8"/>
    <w:rsid w:val="00AC3E57"/>
    <w:rsid w:val="00AC3F69"/>
    <w:rsid w:val="00AC422D"/>
    <w:rsid w:val="00AC45F2"/>
    <w:rsid w:val="00AC465C"/>
    <w:rsid w:val="00AC46AD"/>
    <w:rsid w:val="00AC4795"/>
    <w:rsid w:val="00AC481B"/>
    <w:rsid w:val="00AC48FA"/>
    <w:rsid w:val="00AC497C"/>
    <w:rsid w:val="00AC4D06"/>
    <w:rsid w:val="00AC5038"/>
    <w:rsid w:val="00AC50D6"/>
    <w:rsid w:val="00AC5216"/>
    <w:rsid w:val="00AC527F"/>
    <w:rsid w:val="00AC537B"/>
    <w:rsid w:val="00AC53A5"/>
    <w:rsid w:val="00AC5463"/>
    <w:rsid w:val="00AC5565"/>
    <w:rsid w:val="00AC55CC"/>
    <w:rsid w:val="00AC55FD"/>
    <w:rsid w:val="00AC5645"/>
    <w:rsid w:val="00AC5766"/>
    <w:rsid w:val="00AC5A7F"/>
    <w:rsid w:val="00AC5AD5"/>
    <w:rsid w:val="00AC5B41"/>
    <w:rsid w:val="00AC5BEF"/>
    <w:rsid w:val="00AC5E03"/>
    <w:rsid w:val="00AC5F38"/>
    <w:rsid w:val="00AC5FD1"/>
    <w:rsid w:val="00AC610C"/>
    <w:rsid w:val="00AC613C"/>
    <w:rsid w:val="00AC61B8"/>
    <w:rsid w:val="00AC6255"/>
    <w:rsid w:val="00AC65E7"/>
    <w:rsid w:val="00AC6689"/>
    <w:rsid w:val="00AC66C7"/>
    <w:rsid w:val="00AC6728"/>
    <w:rsid w:val="00AC6785"/>
    <w:rsid w:val="00AC6986"/>
    <w:rsid w:val="00AC6B1B"/>
    <w:rsid w:val="00AC6BA7"/>
    <w:rsid w:val="00AC6CCB"/>
    <w:rsid w:val="00AC6EC5"/>
    <w:rsid w:val="00AC6F47"/>
    <w:rsid w:val="00AC719C"/>
    <w:rsid w:val="00AC739D"/>
    <w:rsid w:val="00AC7A14"/>
    <w:rsid w:val="00AC7B70"/>
    <w:rsid w:val="00AC7BCD"/>
    <w:rsid w:val="00AC7BD0"/>
    <w:rsid w:val="00AC7C3E"/>
    <w:rsid w:val="00AD0216"/>
    <w:rsid w:val="00AD02AD"/>
    <w:rsid w:val="00AD0463"/>
    <w:rsid w:val="00AD0580"/>
    <w:rsid w:val="00AD06EC"/>
    <w:rsid w:val="00AD08DE"/>
    <w:rsid w:val="00AD09AB"/>
    <w:rsid w:val="00AD0B21"/>
    <w:rsid w:val="00AD0C91"/>
    <w:rsid w:val="00AD10AA"/>
    <w:rsid w:val="00AD10C4"/>
    <w:rsid w:val="00AD1189"/>
    <w:rsid w:val="00AD11C6"/>
    <w:rsid w:val="00AD13D0"/>
    <w:rsid w:val="00AD1585"/>
    <w:rsid w:val="00AD1999"/>
    <w:rsid w:val="00AD1A1C"/>
    <w:rsid w:val="00AD1A6F"/>
    <w:rsid w:val="00AD1B3E"/>
    <w:rsid w:val="00AD1BF3"/>
    <w:rsid w:val="00AD1C36"/>
    <w:rsid w:val="00AD1D41"/>
    <w:rsid w:val="00AD1E91"/>
    <w:rsid w:val="00AD1EF5"/>
    <w:rsid w:val="00AD1F25"/>
    <w:rsid w:val="00AD1F38"/>
    <w:rsid w:val="00AD2083"/>
    <w:rsid w:val="00AD2142"/>
    <w:rsid w:val="00AD21AB"/>
    <w:rsid w:val="00AD23DC"/>
    <w:rsid w:val="00AD27B6"/>
    <w:rsid w:val="00AD27D0"/>
    <w:rsid w:val="00AD27F7"/>
    <w:rsid w:val="00AD2891"/>
    <w:rsid w:val="00AD28BF"/>
    <w:rsid w:val="00AD2A1B"/>
    <w:rsid w:val="00AD2A43"/>
    <w:rsid w:val="00AD2CB8"/>
    <w:rsid w:val="00AD2DCF"/>
    <w:rsid w:val="00AD2F52"/>
    <w:rsid w:val="00AD2F5B"/>
    <w:rsid w:val="00AD30CF"/>
    <w:rsid w:val="00AD331A"/>
    <w:rsid w:val="00AD3524"/>
    <w:rsid w:val="00AD3558"/>
    <w:rsid w:val="00AD3765"/>
    <w:rsid w:val="00AD37B6"/>
    <w:rsid w:val="00AD3A35"/>
    <w:rsid w:val="00AD3B2F"/>
    <w:rsid w:val="00AD3B95"/>
    <w:rsid w:val="00AD3E51"/>
    <w:rsid w:val="00AD3E9D"/>
    <w:rsid w:val="00AD3EB5"/>
    <w:rsid w:val="00AD3FAA"/>
    <w:rsid w:val="00AD44F0"/>
    <w:rsid w:val="00AD47E4"/>
    <w:rsid w:val="00AD48A5"/>
    <w:rsid w:val="00AD48AA"/>
    <w:rsid w:val="00AD48D0"/>
    <w:rsid w:val="00AD496B"/>
    <w:rsid w:val="00AD4B4A"/>
    <w:rsid w:val="00AD4D1B"/>
    <w:rsid w:val="00AD4D2F"/>
    <w:rsid w:val="00AD4D7B"/>
    <w:rsid w:val="00AD4E76"/>
    <w:rsid w:val="00AD4FE3"/>
    <w:rsid w:val="00AD503C"/>
    <w:rsid w:val="00AD523B"/>
    <w:rsid w:val="00AD5242"/>
    <w:rsid w:val="00AD547E"/>
    <w:rsid w:val="00AD54C2"/>
    <w:rsid w:val="00AD5580"/>
    <w:rsid w:val="00AD5778"/>
    <w:rsid w:val="00AD5799"/>
    <w:rsid w:val="00AD5890"/>
    <w:rsid w:val="00AD5E6A"/>
    <w:rsid w:val="00AD5F1C"/>
    <w:rsid w:val="00AD5F68"/>
    <w:rsid w:val="00AD5FD6"/>
    <w:rsid w:val="00AD60B2"/>
    <w:rsid w:val="00AD61FE"/>
    <w:rsid w:val="00AD640F"/>
    <w:rsid w:val="00AD64E9"/>
    <w:rsid w:val="00AD6673"/>
    <w:rsid w:val="00AD66BC"/>
    <w:rsid w:val="00AD67C8"/>
    <w:rsid w:val="00AD67EA"/>
    <w:rsid w:val="00AD68BB"/>
    <w:rsid w:val="00AD6976"/>
    <w:rsid w:val="00AD6A6E"/>
    <w:rsid w:val="00AD6C51"/>
    <w:rsid w:val="00AD6D16"/>
    <w:rsid w:val="00AD6DC3"/>
    <w:rsid w:val="00AD6DF6"/>
    <w:rsid w:val="00AD6E05"/>
    <w:rsid w:val="00AD6F74"/>
    <w:rsid w:val="00AD710F"/>
    <w:rsid w:val="00AD7343"/>
    <w:rsid w:val="00AD744D"/>
    <w:rsid w:val="00AD74B9"/>
    <w:rsid w:val="00AD76B0"/>
    <w:rsid w:val="00AD76CB"/>
    <w:rsid w:val="00AD7820"/>
    <w:rsid w:val="00AD79B3"/>
    <w:rsid w:val="00AD7BCC"/>
    <w:rsid w:val="00AD7DF7"/>
    <w:rsid w:val="00AD7EF6"/>
    <w:rsid w:val="00AD7FDF"/>
    <w:rsid w:val="00AE00B0"/>
    <w:rsid w:val="00AE0166"/>
    <w:rsid w:val="00AE0443"/>
    <w:rsid w:val="00AE05FF"/>
    <w:rsid w:val="00AE0620"/>
    <w:rsid w:val="00AE074C"/>
    <w:rsid w:val="00AE07BA"/>
    <w:rsid w:val="00AE0A22"/>
    <w:rsid w:val="00AE0BB3"/>
    <w:rsid w:val="00AE0E36"/>
    <w:rsid w:val="00AE1032"/>
    <w:rsid w:val="00AE107B"/>
    <w:rsid w:val="00AE126B"/>
    <w:rsid w:val="00AE12C5"/>
    <w:rsid w:val="00AE1498"/>
    <w:rsid w:val="00AE14FB"/>
    <w:rsid w:val="00AE150C"/>
    <w:rsid w:val="00AE15EE"/>
    <w:rsid w:val="00AE199A"/>
    <w:rsid w:val="00AE1A6D"/>
    <w:rsid w:val="00AE1BCC"/>
    <w:rsid w:val="00AE1C34"/>
    <w:rsid w:val="00AE2190"/>
    <w:rsid w:val="00AE2227"/>
    <w:rsid w:val="00AE2303"/>
    <w:rsid w:val="00AE2430"/>
    <w:rsid w:val="00AE2567"/>
    <w:rsid w:val="00AE2568"/>
    <w:rsid w:val="00AE26A2"/>
    <w:rsid w:val="00AE28BA"/>
    <w:rsid w:val="00AE2B2B"/>
    <w:rsid w:val="00AE2C84"/>
    <w:rsid w:val="00AE2D59"/>
    <w:rsid w:val="00AE2F9E"/>
    <w:rsid w:val="00AE3317"/>
    <w:rsid w:val="00AE3336"/>
    <w:rsid w:val="00AE337C"/>
    <w:rsid w:val="00AE35BE"/>
    <w:rsid w:val="00AE35D0"/>
    <w:rsid w:val="00AE36D6"/>
    <w:rsid w:val="00AE3850"/>
    <w:rsid w:val="00AE3AA6"/>
    <w:rsid w:val="00AE3B1F"/>
    <w:rsid w:val="00AE3B87"/>
    <w:rsid w:val="00AE3DE1"/>
    <w:rsid w:val="00AE4003"/>
    <w:rsid w:val="00AE4183"/>
    <w:rsid w:val="00AE4369"/>
    <w:rsid w:val="00AE43E1"/>
    <w:rsid w:val="00AE44F8"/>
    <w:rsid w:val="00AE45BB"/>
    <w:rsid w:val="00AE4673"/>
    <w:rsid w:val="00AE483A"/>
    <w:rsid w:val="00AE4848"/>
    <w:rsid w:val="00AE48DE"/>
    <w:rsid w:val="00AE48EB"/>
    <w:rsid w:val="00AE4963"/>
    <w:rsid w:val="00AE49B5"/>
    <w:rsid w:val="00AE4B7A"/>
    <w:rsid w:val="00AE4BB6"/>
    <w:rsid w:val="00AE4CFA"/>
    <w:rsid w:val="00AE4D87"/>
    <w:rsid w:val="00AE4F3D"/>
    <w:rsid w:val="00AE4FC1"/>
    <w:rsid w:val="00AE4FEE"/>
    <w:rsid w:val="00AE5046"/>
    <w:rsid w:val="00AE51DA"/>
    <w:rsid w:val="00AE5242"/>
    <w:rsid w:val="00AE524F"/>
    <w:rsid w:val="00AE54CB"/>
    <w:rsid w:val="00AE553F"/>
    <w:rsid w:val="00AE576F"/>
    <w:rsid w:val="00AE5B8C"/>
    <w:rsid w:val="00AE5C3A"/>
    <w:rsid w:val="00AE5D90"/>
    <w:rsid w:val="00AE5D98"/>
    <w:rsid w:val="00AE5DA1"/>
    <w:rsid w:val="00AE5EA6"/>
    <w:rsid w:val="00AE5FFD"/>
    <w:rsid w:val="00AE607D"/>
    <w:rsid w:val="00AE60FD"/>
    <w:rsid w:val="00AE6154"/>
    <w:rsid w:val="00AE61B4"/>
    <w:rsid w:val="00AE621E"/>
    <w:rsid w:val="00AE6359"/>
    <w:rsid w:val="00AE639A"/>
    <w:rsid w:val="00AE6479"/>
    <w:rsid w:val="00AE654D"/>
    <w:rsid w:val="00AE6713"/>
    <w:rsid w:val="00AE67EA"/>
    <w:rsid w:val="00AE6AF9"/>
    <w:rsid w:val="00AE6C02"/>
    <w:rsid w:val="00AE6C05"/>
    <w:rsid w:val="00AE704B"/>
    <w:rsid w:val="00AE70BE"/>
    <w:rsid w:val="00AE70F6"/>
    <w:rsid w:val="00AE71B4"/>
    <w:rsid w:val="00AE71DE"/>
    <w:rsid w:val="00AE71DF"/>
    <w:rsid w:val="00AE7258"/>
    <w:rsid w:val="00AE74EA"/>
    <w:rsid w:val="00AE7564"/>
    <w:rsid w:val="00AE767E"/>
    <w:rsid w:val="00AE7771"/>
    <w:rsid w:val="00AE77F6"/>
    <w:rsid w:val="00AE79A1"/>
    <w:rsid w:val="00AE7A69"/>
    <w:rsid w:val="00AE7A7C"/>
    <w:rsid w:val="00AE7C3C"/>
    <w:rsid w:val="00AE7E4C"/>
    <w:rsid w:val="00AF0032"/>
    <w:rsid w:val="00AF00FC"/>
    <w:rsid w:val="00AF0170"/>
    <w:rsid w:val="00AF019A"/>
    <w:rsid w:val="00AF022B"/>
    <w:rsid w:val="00AF0257"/>
    <w:rsid w:val="00AF027E"/>
    <w:rsid w:val="00AF02D2"/>
    <w:rsid w:val="00AF0508"/>
    <w:rsid w:val="00AF0661"/>
    <w:rsid w:val="00AF0719"/>
    <w:rsid w:val="00AF0A7E"/>
    <w:rsid w:val="00AF0A8A"/>
    <w:rsid w:val="00AF0A92"/>
    <w:rsid w:val="00AF0ABD"/>
    <w:rsid w:val="00AF0BA5"/>
    <w:rsid w:val="00AF0BD9"/>
    <w:rsid w:val="00AF0C72"/>
    <w:rsid w:val="00AF0DC4"/>
    <w:rsid w:val="00AF1238"/>
    <w:rsid w:val="00AF12E4"/>
    <w:rsid w:val="00AF143D"/>
    <w:rsid w:val="00AF1675"/>
    <w:rsid w:val="00AF1745"/>
    <w:rsid w:val="00AF17B3"/>
    <w:rsid w:val="00AF1DD4"/>
    <w:rsid w:val="00AF1E77"/>
    <w:rsid w:val="00AF1F86"/>
    <w:rsid w:val="00AF2035"/>
    <w:rsid w:val="00AF20F5"/>
    <w:rsid w:val="00AF2169"/>
    <w:rsid w:val="00AF2210"/>
    <w:rsid w:val="00AF2361"/>
    <w:rsid w:val="00AF262A"/>
    <w:rsid w:val="00AF26F3"/>
    <w:rsid w:val="00AF2798"/>
    <w:rsid w:val="00AF27DA"/>
    <w:rsid w:val="00AF27FF"/>
    <w:rsid w:val="00AF2BF1"/>
    <w:rsid w:val="00AF2F2A"/>
    <w:rsid w:val="00AF3073"/>
    <w:rsid w:val="00AF3077"/>
    <w:rsid w:val="00AF32CA"/>
    <w:rsid w:val="00AF3451"/>
    <w:rsid w:val="00AF38C7"/>
    <w:rsid w:val="00AF3953"/>
    <w:rsid w:val="00AF3B12"/>
    <w:rsid w:val="00AF3D07"/>
    <w:rsid w:val="00AF3D9D"/>
    <w:rsid w:val="00AF40C1"/>
    <w:rsid w:val="00AF4452"/>
    <w:rsid w:val="00AF45A3"/>
    <w:rsid w:val="00AF475E"/>
    <w:rsid w:val="00AF47D6"/>
    <w:rsid w:val="00AF480C"/>
    <w:rsid w:val="00AF4AAA"/>
    <w:rsid w:val="00AF4AE4"/>
    <w:rsid w:val="00AF4B79"/>
    <w:rsid w:val="00AF4CE5"/>
    <w:rsid w:val="00AF4F0C"/>
    <w:rsid w:val="00AF5021"/>
    <w:rsid w:val="00AF5026"/>
    <w:rsid w:val="00AF513B"/>
    <w:rsid w:val="00AF539E"/>
    <w:rsid w:val="00AF5577"/>
    <w:rsid w:val="00AF5658"/>
    <w:rsid w:val="00AF592A"/>
    <w:rsid w:val="00AF5AD3"/>
    <w:rsid w:val="00AF5B57"/>
    <w:rsid w:val="00AF5B92"/>
    <w:rsid w:val="00AF5BEE"/>
    <w:rsid w:val="00AF5CD6"/>
    <w:rsid w:val="00AF5CE5"/>
    <w:rsid w:val="00AF5D2B"/>
    <w:rsid w:val="00AF5D94"/>
    <w:rsid w:val="00AF5E6F"/>
    <w:rsid w:val="00AF6165"/>
    <w:rsid w:val="00AF6256"/>
    <w:rsid w:val="00AF62A6"/>
    <w:rsid w:val="00AF62B8"/>
    <w:rsid w:val="00AF6343"/>
    <w:rsid w:val="00AF638E"/>
    <w:rsid w:val="00AF666E"/>
    <w:rsid w:val="00AF675B"/>
    <w:rsid w:val="00AF6794"/>
    <w:rsid w:val="00AF6805"/>
    <w:rsid w:val="00AF6852"/>
    <w:rsid w:val="00AF6B3F"/>
    <w:rsid w:val="00AF6D6C"/>
    <w:rsid w:val="00AF6E0C"/>
    <w:rsid w:val="00AF6E9E"/>
    <w:rsid w:val="00AF71CE"/>
    <w:rsid w:val="00AF7304"/>
    <w:rsid w:val="00AF7585"/>
    <w:rsid w:val="00AF7910"/>
    <w:rsid w:val="00AF7A36"/>
    <w:rsid w:val="00AF7B66"/>
    <w:rsid w:val="00AF7BB4"/>
    <w:rsid w:val="00AF7EA9"/>
    <w:rsid w:val="00AF7FF0"/>
    <w:rsid w:val="00B0008F"/>
    <w:rsid w:val="00B00304"/>
    <w:rsid w:val="00B0034C"/>
    <w:rsid w:val="00B004B8"/>
    <w:rsid w:val="00B004BA"/>
    <w:rsid w:val="00B0066D"/>
    <w:rsid w:val="00B006B7"/>
    <w:rsid w:val="00B007BB"/>
    <w:rsid w:val="00B008BA"/>
    <w:rsid w:val="00B009A5"/>
    <w:rsid w:val="00B00BA9"/>
    <w:rsid w:val="00B00D68"/>
    <w:rsid w:val="00B00E7D"/>
    <w:rsid w:val="00B010FC"/>
    <w:rsid w:val="00B011D4"/>
    <w:rsid w:val="00B01475"/>
    <w:rsid w:val="00B015A9"/>
    <w:rsid w:val="00B0169D"/>
    <w:rsid w:val="00B016D7"/>
    <w:rsid w:val="00B019D2"/>
    <w:rsid w:val="00B01A97"/>
    <w:rsid w:val="00B01B5C"/>
    <w:rsid w:val="00B01B80"/>
    <w:rsid w:val="00B01E83"/>
    <w:rsid w:val="00B01F9E"/>
    <w:rsid w:val="00B0212B"/>
    <w:rsid w:val="00B024E1"/>
    <w:rsid w:val="00B02653"/>
    <w:rsid w:val="00B026EF"/>
    <w:rsid w:val="00B02768"/>
    <w:rsid w:val="00B02964"/>
    <w:rsid w:val="00B02A62"/>
    <w:rsid w:val="00B02AE8"/>
    <w:rsid w:val="00B02C96"/>
    <w:rsid w:val="00B02F53"/>
    <w:rsid w:val="00B02FA9"/>
    <w:rsid w:val="00B03036"/>
    <w:rsid w:val="00B0315E"/>
    <w:rsid w:val="00B031E1"/>
    <w:rsid w:val="00B03387"/>
    <w:rsid w:val="00B0375A"/>
    <w:rsid w:val="00B03C82"/>
    <w:rsid w:val="00B03D3E"/>
    <w:rsid w:val="00B03E18"/>
    <w:rsid w:val="00B03E3D"/>
    <w:rsid w:val="00B03E5A"/>
    <w:rsid w:val="00B0410D"/>
    <w:rsid w:val="00B041EF"/>
    <w:rsid w:val="00B0470A"/>
    <w:rsid w:val="00B04937"/>
    <w:rsid w:val="00B04AED"/>
    <w:rsid w:val="00B04BC0"/>
    <w:rsid w:val="00B04C63"/>
    <w:rsid w:val="00B04DAB"/>
    <w:rsid w:val="00B04E39"/>
    <w:rsid w:val="00B04E72"/>
    <w:rsid w:val="00B04E8D"/>
    <w:rsid w:val="00B05111"/>
    <w:rsid w:val="00B0511F"/>
    <w:rsid w:val="00B051FF"/>
    <w:rsid w:val="00B05327"/>
    <w:rsid w:val="00B0549D"/>
    <w:rsid w:val="00B057CB"/>
    <w:rsid w:val="00B057EB"/>
    <w:rsid w:val="00B0580A"/>
    <w:rsid w:val="00B058A6"/>
    <w:rsid w:val="00B0591F"/>
    <w:rsid w:val="00B05999"/>
    <w:rsid w:val="00B05A3F"/>
    <w:rsid w:val="00B05BCE"/>
    <w:rsid w:val="00B05D2B"/>
    <w:rsid w:val="00B06261"/>
    <w:rsid w:val="00B062EE"/>
    <w:rsid w:val="00B06463"/>
    <w:rsid w:val="00B06546"/>
    <w:rsid w:val="00B065B5"/>
    <w:rsid w:val="00B06644"/>
    <w:rsid w:val="00B06942"/>
    <w:rsid w:val="00B06C10"/>
    <w:rsid w:val="00B06D78"/>
    <w:rsid w:val="00B06F85"/>
    <w:rsid w:val="00B07126"/>
    <w:rsid w:val="00B07232"/>
    <w:rsid w:val="00B07318"/>
    <w:rsid w:val="00B07358"/>
    <w:rsid w:val="00B0740A"/>
    <w:rsid w:val="00B07473"/>
    <w:rsid w:val="00B07603"/>
    <w:rsid w:val="00B07646"/>
    <w:rsid w:val="00B07651"/>
    <w:rsid w:val="00B0776B"/>
    <w:rsid w:val="00B07847"/>
    <w:rsid w:val="00B07969"/>
    <w:rsid w:val="00B0796F"/>
    <w:rsid w:val="00B07974"/>
    <w:rsid w:val="00B07980"/>
    <w:rsid w:val="00B079F6"/>
    <w:rsid w:val="00B07A7F"/>
    <w:rsid w:val="00B07AD9"/>
    <w:rsid w:val="00B07C40"/>
    <w:rsid w:val="00B07EB5"/>
    <w:rsid w:val="00B100DB"/>
    <w:rsid w:val="00B100DF"/>
    <w:rsid w:val="00B1056E"/>
    <w:rsid w:val="00B1063F"/>
    <w:rsid w:val="00B1076F"/>
    <w:rsid w:val="00B1081D"/>
    <w:rsid w:val="00B10AA4"/>
    <w:rsid w:val="00B10BE1"/>
    <w:rsid w:val="00B10E80"/>
    <w:rsid w:val="00B10F3E"/>
    <w:rsid w:val="00B1103E"/>
    <w:rsid w:val="00B11100"/>
    <w:rsid w:val="00B1118B"/>
    <w:rsid w:val="00B11298"/>
    <w:rsid w:val="00B11467"/>
    <w:rsid w:val="00B114F3"/>
    <w:rsid w:val="00B119A8"/>
    <w:rsid w:val="00B119EE"/>
    <w:rsid w:val="00B11AF0"/>
    <w:rsid w:val="00B11DA4"/>
    <w:rsid w:val="00B120A2"/>
    <w:rsid w:val="00B121BD"/>
    <w:rsid w:val="00B1221B"/>
    <w:rsid w:val="00B1223F"/>
    <w:rsid w:val="00B12289"/>
    <w:rsid w:val="00B122F4"/>
    <w:rsid w:val="00B125E1"/>
    <w:rsid w:val="00B126E6"/>
    <w:rsid w:val="00B126FD"/>
    <w:rsid w:val="00B12903"/>
    <w:rsid w:val="00B129A1"/>
    <w:rsid w:val="00B129A7"/>
    <w:rsid w:val="00B12BB2"/>
    <w:rsid w:val="00B12D5B"/>
    <w:rsid w:val="00B12E88"/>
    <w:rsid w:val="00B12EC2"/>
    <w:rsid w:val="00B1301E"/>
    <w:rsid w:val="00B13147"/>
    <w:rsid w:val="00B13288"/>
    <w:rsid w:val="00B13631"/>
    <w:rsid w:val="00B13663"/>
    <w:rsid w:val="00B13841"/>
    <w:rsid w:val="00B13936"/>
    <w:rsid w:val="00B13A72"/>
    <w:rsid w:val="00B13B65"/>
    <w:rsid w:val="00B13B7A"/>
    <w:rsid w:val="00B13BC5"/>
    <w:rsid w:val="00B13DA7"/>
    <w:rsid w:val="00B13DCE"/>
    <w:rsid w:val="00B13FAB"/>
    <w:rsid w:val="00B141E6"/>
    <w:rsid w:val="00B142B6"/>
    <w:rsid w:val="00B14480"/>
    <w:rsid w:val="00B14786"/>
    <w:rsid w:val="00B1484B"/>
    <w:rsid w:val="00B14873"/>
    <w:rsid w:val="00B14885"/>
    <w:rsid w:val="00B14904"/>
    <w:rsid w:val="00B14B23"/>
    <w:rsid w:val="00B14C33"/>
    <w:rsid w:val="00B14CFA"/>
    <w:rsid w:val="00B14E1F"/>
    <w:rsid w:val="00B14E31"/>
    <w:rsid w:val="00B14EAD"/>
    <w:rsid w:val="00B14F7B"/>
    <w:rsid w:val="00B1500E"/>
    <w:rsid w:val="00B15057"/>
    <w:rsid w:val="00B150FC"/>
    <w:rsid w:val="00B1520C"/>
    <w:rsid w:val="00B15459"/>
    <w:rsid w:val="00B157CE"/>
    <w:rsid w:val="00B158B9"/>
    <w:rsid w:val="00B1590D"/>
    <w:rsid w:val="00B15938"/>
    <w:rsid w:val="00B15AF1"/>
    <w:rsid w:val="00B15BD7"/>
    <w:rsid w:val="00B15BE1"/>
    <w:rsid w:val="00B15E55"/>
    <w:rsid w:val="00B160D8"/>
    <w:rsid w:val="00B160FA"/>
    <w:rsid w:val="00B161C5"/>
    <w:rsid w:val="00B16234"/>
    <w:rsid w:val="00B16304"/>
    <w:rsid w:val="00B1634A"/>
    <w:rsid w:val="00B163E3"/>
    <w:rsid w:val="00B1649F"/>
    <w:rsid w:val="00B16532"/>
    <w:rsid w:val="00B1660D"/>
    <w:rsid w:val="00B167A3"/>
    <w:rsid w:val="00B1683E"/>
    <w:rsid w:val="00B16AE9"/>
    <w:rsid w:val="00B16F25"/>
    <w:rsid w:val="00B17140"/>
    <w:rsid w:val="00B17208"/>
    <w:rsid w:val="00B17250"/>
    <w:rsid w:val="00B1744C"/>
    <w:rsid w:val="00B1752C"/>
    <w:rsid w:val="00B1786F"/>
    <w:rsid w:val="00B17940"/>
    <w:rsid w:val="00B17A24"/>
    <w:rsid w:val="00B17A71"/>
    <w:rsid w:val="00B17AC6"/>
    <w:rsid w:val="00B17DF3"/>
    <w:rsid w:val="00B17F0A"/>
    <w:rsid w:val="00B17F45"/>
    <w:rsid w:val="00B17FAC"/>
    <w:rsid w:val="00B205B2"/>
    <w:rsid w:val="00B20620"/>
    <w:rsid w:val="00B20636"/>
    <w:rsid w:val="00B207E0"/>
    <w:rsid w:val="00B208F0"/>
    <w:rsid w:val="00B20933"/>
    <w:rsid w:val="00B20AE3"/>
    <w:rsid w:val="00B20B2F"/>
    <w:rsid w:val="00B20BEA"/>
    <w:rsid w:val="00B20CC4"/>
    <w:rsid w:val="00B20E24"/>
    <w:rsid w:val="00B20EBC"/>
    <w:rsid w:val="00B20EE4"/>
    <w:rsid w:val="00B21127"/>
    <w:rsid w:val="00B21145"/>
    <w:rsid w:val="00B2129B"/>
    <w:rsid w:val="00B2163E"/>
    <w:rsid w:val="00B2164C"/>
    <w:rsid w:val="00B219C8"/>
    <w:rsid w:val="00B21B39"/>
    <w:rsid w:val="00B21B7F"/>
    <w:rsid w:val="00B21B84"/>
    <w:rsid w:val="00B21E37"/>
    <w:rsid w:val="00B21E52"/>
    <w:rsid w:val="00B21EFF"/>
    <w:rsid w:val="00B21FC7"/>
    <w:rsid w:val="00B22116"/>
    <w:rsid w:val="00B227CE"/>
    <w:rsid w:val="00B22970"/>
    <w:rsid w:val="00B22DBF"/>
    <w:rsid w:val="00B22DF1"/>
    <w:rsid w:val="00B22F68"/>
    <w:rsid w:val="00B23274"/>
    <w:rsid w:val="00B234B4"/>
    <w:rsid w:val="00B2359F"/>
    <w:rsid w:val="00B23624"/>
    <w:rsid w:val="00B236D1"/>
    <w:rsid w:val="00B23833"/>
    <w:rsid w:val="00B23B08"/>
    <w:rsid w:val="00B23C20"/>
    <w:rsid w:val="00B23CFE"/>
    <w:rsid w:val="00B23DEE"/>
    <w:rsid w:val="00B23EB3"/>
    <w:rsid w:val="00B23FE9"/>
    <w:rsid w:val="00B2403F"/>
    <w:rsid w:val="00B241EF"/>
    <w:rsid w:val="00B24223"/>
    <w:rsid w:val="00B243E1"/>
    <w:rsid w:val="00B244A7"/>
    <w:rsid w:val="00B244E4"/>
    <w:rsid w:val="00B2454D"/>
    <w:rsid w:val="00B246A2"/>
    <w:rsid w:val="00B246A4"/>
    <w:rsid w:val="00B246F1"/>
    <w:rsid w:val="00B24723"/>
    <w:rsid w:val="00B247B3"/>
    <w:rsid w:val="00B248A1"/>
    <w:rsid w:val="00B24A2D"/>
    <w:rsid w:val="00B2529A"/>
    <w:rsid w:val="00B252BA"/>
    <w:rsid w:val="00B25319"/>
    <w:rsid w:val="00B25373"/>
    <w:rsid w:val="00B253EA"/>
    <w:rsid w:val="00B254E6"/>
    <w:rsid w:val="00B255B5"/>
    <w:rsid w:val="00B256BE"/>
    <w:rsid w:val="00B257B7"/>
    <w:rsid w:val="00B257EC"/>
    <w:rsid w:val="00B25A2E"/>
    <w:rsid w:val="00B25AE6"/>
    <w:rsid w:val="00B260A4"/>
    <w:rsid w:val="00B261EE"/>
    <w:rsid w:val="00B26270"/>
    <w:rsid w:val="00B262AE"/>
    <w:rsid w:val="00B262C8"/>
    <w:rsid w:val="00B263E3"/>
    <w:rsid w:val="00B263F4"/>
    <w:rsid w:val="00B266CD"/>
    <w:rsid w:val="00B26808"/>
    <w:rsid w:val="00B2685D"/>
    <w:rsid w:val="00B26B69"/>
    <w:rsid w:val="00B26CE5"/>
    <w:rsid w:val="00B26D46"/>
    <w:rsid w:val="00B26D5C"/>
    <w:rsid w:val="00B26E33"/>
    <w:rsid w:val="00B26F6F"/>
    <w:rsid w:val="00B2710B"/>
    <w:rsid w:val="00B273B8"/>
    <w:rsid w:val="00B27608"/>
    <w:rsid w:val="00B27673"/>
    <w:rsid w:val="00B2792F"/>
    <w:rsid w:val="00B27995"/>
    <w:rsid w:val="00B27A93"/>
    <w:rsid w:val="00B27B1A"/>
    <w:rsid w:val="00B27B37"/>
    <w:rsid w:val="00B27DA4"/>
    <w:rsid w:val="00B27DDB"/>
    <w:rsid w:val="00B27E18"/>
    <w:rsid w:val="00B27F7B"/>
    <w:rsid w:val="00B30067"/>
    <w:rsid w:val="00B300F6"/>
    <w:rsid w:val="00B3013F"/>
    <w:rsid w:val="00B30280"/>
    <w:rsid w:val="00B30346"/>
    <w:rsid w:val="00B30424"/>
    <w:rsid w:val="00B3045C"/>
    <w:rsid w:val="00B304C3"/>
    <w:rsid w:val="00B3056C"/>
    <w:rsid w:val="00B30571"/>
    <w:rsid w:val="00B3072F"/>
    <w:rsid w:val="00B30733"/>
    <w:rsid w:val="00B30976"/>
    <w:rsid w:val="00B309CD"/>
    <w:rsid w:val="00B30C9F"/>
    <w:rsid w:val="00B30DB5"/>
    <w:rsid w:val="00B30E51"/>
    <w:rsid w:val="00B30F90"/>
    <w:rsid w:val="00B30FF0"/>
    <w:rsid w:val="00B310E6"/>
    <w:rsid w:val="00B3110B"/>
    <w:rsid w:val="00B3118B"/>
    <w:rsid w:val="00B31316"/>
    <w:rsid w:val="00B313D4"/>
    <w:rsid w:val="00B31473"/>
    <w:rsid w:val="00B314CF"/>
    <w:rsid w:val="00B315E7"/>
    <w:rsid w:val="00B315E8"/>
    <w:rsid w:val="00B31668"/>
    <w:rsid w:val="00B31748"/>
    <w:rsid w:val="00B317B2"/>
    <w:rsid w:val="00B31843"/>
    <w:rsid w:val="00B31952"/>
    <w:rsid w:val="00B31999"/>
    <w:rsid w:val="00B31A70"/>
    <w:rsid w:val="00B31A8D"/>
    <w:rsid w:val="00B31BA0"/>
    <w:rsid w:val="00B32154"/>
    <w:rsid w:val="00B321F6"/>
    <w:rsid w:val="00B32224"/>
    <w:rsid w:val="00B322A9"/>
    <w:rsid w:val="00B322FC"/>
    <w:rsid w:val="00B3266E"/>
    <w:rsid w:val="00B32776"/>
    <w:rsid w:val="00B329B0"/>
    <w:rsid w:val="00B32A0F"/>
    <w:rsid w:val="00B32B39"/>
    <w:rsid w:val="00B32C38"/>
    <w:rsid w:val="00B32DC0"/>
    <w:rsid w:val="00B32F02"/>
    <w:rsid w:val="00B32F3C"/>
    <w:rsid w:val="00B33247"/>
    <w:rsid w:val="00B332B4"/>
    <w:rsid w:val="00B332FE"/>
    <w:rsid w:val="00B33594"/>
    <w:rsid w:val="00B335CE"/>
    <w:rsid w:val="00B3365F"/>
    <w:rsid w:val="00B336B6"/>
    <w:rsid w:val="00B337A6"/>
    <w:rsid w:val="00B33960"/>
    <w:rsid w:val="00B33A31"/>
    <w:rsid w:val="00B33B23"/>
    <w:rsid w:val="00B33B9B"/>
    <w:rsid w:val="00B33CD0"/>
    <w:rsid w:val="00B33D20"/>
    <w:rsid w:val="00B33F85"/>
    <w:rsid w:val="00B34057"/>
    <w:rsid w:val="00B34115"/>
    <w:rsid w:val="00B34175"/>
    <w:rsid w:val="00B34311"/>
    <w:rsid w:val="00B3464B"/>
    <w:rsid w:val="00B346DC"/>
    <w:rsid w:val="00B34927"/>
    <w:rsid w:val="00B3496F"/>
    <w:rsid w:val="00B34A7B"/>
    <w:rsid w:val="00B34B24"/>
    <w:rsid w:val="00B34B49"/>
    <w:rsid w:val="00B34D39"/>
    <w:rsid w:val="00B34FCB"/>
    <w:rsid w:val="00B350F9"/>
    <w:rsid w:val="00B352FE"/>
    <w:rsid w:val="00B353B2"/>
    <w:rsid w:val="00B354F3"/>
    <w:rsid w:val="00B356CA"/>
    <w:rsid w:val="00B357E6"/>
    <w:rsid w:val="00B35909"/>
    <w:rsid w:val="00B359EC"/>
    <w:rsid w:val="00B35A0B"/>
    <w:rsid w:val="00B35A86"/>
    <w:rsid w:val="00B35C3C"/>
    <w:rsid w:val="00B36148"/>
    <w:rsid w:val="00B361CD"/>
    <w:rsid w:val="00B3621A"/>
    <w:rsid w:val="00B36348"/>
    <w:rsid w:val="00B36352"/>
    <w:rsid w:val="00B363A4"/>
    <w:rsid w:val="00B36505"/>
    <w:rsid w:val="00B3680B"/>
    <w:rsid w:val="00B36908"/>
    <w:rsid w:val="00B369BF"/>
    <w:rsid w:val="00B369D8"/>
    <w:rsid w:val="00B36A69"/>
    <w:rsid w:val="00B36CA7"/>
    <w:rsid w:val="00B36DBC"/>
    <w:rsid w:val="00B36E0F"/>
    <w:rsid w:val="00B36E73"/>
    <w:rsid w:val="00B36FAC"/>
    <w:rsid w:val="00B3712E"/>
    <w:rsid w:val="00B37166"/>
    <w:rsid w:val="00B37447"/>
    <w:rsid w:val="00B37580"/>
    <w:rsid w:val="00B37697"/>
    <w:rsid w:val="00B37732"/>
    <w:rsid w:val="00B379D9"/>
    <w:rsid w:val="00B37D5E"/>
    <w:rsid w:val="00B37DA3"/>
    <w:rsid w:val="00B37FB4"/>
    <w:rsid w:val="00B401B6"/>
    <w:rsid w:val="00B40395"/>
    <w:rsid w:val="00B404ED"/>
    <w:rsid w:val="00B40536"/>
    <w:rsid w:val="00B40703"/>
    <w:rsid w:val="00B407F0"/>
    <w:rsid w:val="00B40936"/>
    <w:rsid w:val="00B40967"/>
    <w:rsid w:val="00B40B0F"/>
    <w:rsid w:val="00B40C16"/>
    <w:rsid w:val="00B40DC4"/>
    <w:rsid w:val="00B40DDE"/>
    <w:rsid w:val="00B412D9"/>
    <w:rsid w:val="00B41647"/>
    <w:rsid w:val="00B41839"/>
    <w:rsid w:val="00B41850"/>
    <w:rsid w:val="00B4190C"/>
    <w:rsid w:val="00B41A1D"/>
    <w:rsid w:val="00B41A95"/>
    <w:rsid w:val="00B41A9B"/>
    <w:rsid w:val="00B41B66"/>
    <w:rsid w:val="00B41BBF"/>
    <w:rsid w:val="00B42043"/>
    <w:rsid w:val="00B4223D"/>
    <w:rsid w:val="00B42649"/>
    <w:rsid w:val="00B42A71"/>
    <w:rsid w:val="00B42B11"/>
    <w:rsid w:val="00B42B89"/>
    <w:rsid w:val="00B42C4C"/>
    <w:rsid w:val="00B42FD9"/>
    <w:rsid w:val="00B431D1"/>
    <w:rsid w:val="00B4330A"/>
    <w:rsid w:val="00B433A2"/>
    <w:rsid w:val="00B43728"/>
    <w:rsid w:val="00B4379B"/>
    <w:rsid w:val="00B438C2"/>
    <w:rsid w:val="00B43A2D"/>
    <w:rsid w:val="00B43CDF"/>
    <w:rsid w:val="00B43DE4"/>
    <w:rsid w:val="00B44025"/>
    <w:rsid w:val="00B44177"/>
    <w:rsid w:val="00B44268"/>
    <w:rsid w:val="00B4432C"/>
    <w:rsid w:val="00B44366"/>
    <w:rsid w:val="00B445A4"/>
    <w:rsid w:val="00B4465D"/>
    <w:rsid w:val="00B44690"/>
    <w:rsid w:val="00B447AC"/>
    <w:rsid w:val="00B44914"/>
    <w:rsid w:val="00B4498E"/>
    <w:rsid w:val="00B44E66"/>
    <w:rsid w:val="00B44E73"/>
    <w:rsid w:val="00B44F42"/>
    <w:rsid w:val="00B44F60"/>
    <w:rsid w:val="00B45060"/>
    <w:rsid w:val="00B452B5"/>
    <w:rsid w:val="00B452C4"/>
    <w:rsid w:val="00B453D7"/>
    <w:rsid w:val="00B454DB"/>
    <w:rsid w:val="00B454FD"/>
    <w:rsid w:val="00B4585A"/>
    <w:rsid w:val="00B45987"/>
    <w:rsid w:val="00B45AD6"/>
    <w:rsid w:val="00B45B63"/>
    <w:rsid w:val="00B45DF2"/>
    <w:rsid w:val="00B45F8F"/>
    <w:rsid w:val="00B45FC3"/>
    <w:rsid w:val="00B4641D"/>
    <w:rsid w:val="00B4650A"/>
    <w:rsid w:val="00B46866"/>
    <w:rsid w:val="00B4697C"/>
    <w:rsid w:val="00B46A0C"/>
    <w:rsid w:val="00B46B0D"/>
    <w:rsid w:val="00B46CE3"/>
    <w:rsid w:val="00B46E99"/>
    <w:rsid w:val="00B47212"/>
    <w:rsid w:val="00B4728E"/>
    <w:rsid w:val="00B47369"/>
    <w:rsid w:val="00B47533"/>
    <w:rsid w:val="00B475AF"/>
    <w:rsid w:val="00B475E5"/>
    <w:rsid w:val="00B47697"/>
    <w:rsid w:val="00B477F8"/>
    <w:rsid w:val="00B4784F"/>
    <w:rsid w:val="00B47ABD"/>
    <w:rsid w:val="00B47B2F"/>
    <w:rsid w:val="00B47B64"/>
    <w:rsid w:val="00B47B7A"/>
    <w:rsid w:val="00B47BA3"/>
    <w:rsid w:val="00B47CC4"/>
    <w:rsid w:val="00B47D76"/>
    <w:rsid w:val="00B47DF1"/>
    <w:rsid w:val="00B47E06"/>
    <w:rsid w:val="00B47E64"/>
    <w:rsid w:val="00B47F4F"/>
    <w:rsid w:val="00B47F98"/>
    <w:rsid w:val="00B503E3"/>
    <w:rsid w:val="00B503EA"/>
    <w:rsid w:val="00B504B5"/>
    <w:rsid w:val="00B505CB"/>
    <w:rsid w:val="00B50637"/>
    <w:rsid w:val="00B506CC"/>
    <w:rsid w:val="00B50744"/>
    <w:rsid w:val="00B5079D"/>
    <w:rsid w:val="00B50A7F"/>
    <w:rsid w:val="00B50B86"/>
    <w:rsid w:val="00B50B9C"/>
    <w:rsid w:val="00B50BC1"/>
    <w:rsid w:val="00B50BD1"/>
    <w:rsid w:val="00B50C9C"/>
    <w:rsid w:val="00B50C9E"/>
    <w:rsid w:val="00B50D87"/>
    <w:rsid w:val="00B50EE2"/>
    <w:rsid w:val="00B50FFC"/>
    <w:rsid w:val="00B511AB"/>
    <w:rsid w:val="00B5144A"/>
    <w:rsid w:val="00B515C7"/>
    <w:rsid w:val="00B516B8"/>
    <w:rsid w:val="00B516CA"/>
    <w:rsid w:val="00B517AF"/>
    <w:rsid w:val="00B518E3"/>
    <w:rsid w:val="00B51BE5"/>
    <w:rsid w:val="00B51C39"/>
    <w:rsid w:val="00B51C7F"/>
    <w:rsid w:val="00B51C9A"/>
    <w:rsid w:val="00B51DD8"/>
    <w:rsid w:val="00B51DF9"/>
    <w:rsid w:val="00B51E53"/>
    <w:rsid w:val="00B51E89"/>
    <w:rsid w:val="00B5216E"/>
    <w:rsid w:val="00B5223E"/>
    <w:rsid w:val="00B52355"/>
    <w:rsid w:val="00B5278B"/>
    <w:rsid w:val="00B527B4"/>
    <w:rsid w:val="00B527DB"/>
    <w:rsid w:val="00B527E5"/>
    <w:rsid w:val="00B52BDA"/>
    <w:rsid w:val="00B52C2D"/>
    <w:rsid w:val="00B52D20"/>
    <w:rsid w:val="00B52D54"/>
    <w:rsid w:val="00B52D8F"/>
    <w:rsid w:val="00B52DC4"/>
    <w:rsid w:val="00B52DE7"/>
    <w:rsid w:val="00B53004"/>
    <w:rsid w:val="00B530B9"/>
    <w:rsid w:val="00B530F5"/>
    <w:rsid w:val="00B5326D"/>
    <w:rsid w:val="00B5330D"/>
    <w:rsid w:val="00B53538"/>
    <w:rsid w:val="00B53714"/>
    <w:rsid w:val="00B53842"/>
    <w:rsid w:val="00B539E7"/>
    <w:rsid w:val="00B53A7A"/>
    <w:rsid w:val="00B53AA4"/>
    <w:rsid w:val="00B53DC3"/>
    <w:rsid w:val="00B53FF5"/>
    <w:rsid w:val="00B54090"/>
    <w:rsid w:val="00B540A4"/>
    <w:rsid w:val="00B540A8"/>
    <w:rsid w:val="00B541FE"/>
    <w:rsid w:val="00B547D6"/>
    <w:rsid w:val="00B547E8"/>
    <w:rsid w:val="00B5497C"/>
    <w:rsid w:val="00B54E40"/>
    <w:rsid w:val="00B54E47"/>
    <w:rsid w:val="00B54ECA"/>
    <w:rsid w:val="00B550DA"/>
    <w:rsid w:val="00B552C2"/>
    <w:rsid w:val="00B552CB"/>
    <w:rsid w:val="00B55357"/>
    <w:rsid w:val="00B55360"/>
    <w:rsid w:val="00B555F7"/>
    <w:rsid w:val="00B55758"/>
    <w:rsid w:val="00B557A2"/>
    <w:rsid w:val="00B55820"/>
    <w:rsid w:val="00B558BD"/>
    <w:rsid w:val="00B558D1"/>
    <w:rsid w:val="00B5593F"/>
    <w:rsid w:val="00B5596A"/>
    <w:rsid w:val="00B55A4A"/>
    <w:rsid w:val="00B55BCF"/>
    <w:rsid w:val="00B55D33"/>
    <w:rsid w:val="00B55D68"/>
    <w:rsid w:val="00B55EE6"/>
    <w:rsid w:val="00B560BB"/>
    <w:rsid w:val="00B56247"/>
    <w:rsid w:val="00B56275"/>
    <w:rsid w:val="00B562CA"/>
    <w:rsid w:val="00B562F3"/>
    <w:rsid w:val="00B56332"/>
    <w:rsid w:val="00B56382"/>
    <w:rsid w:val="00B5638E"/>
    <w:rsid w:val="00B56466"/>
    <w:rsid w:val="00B56720"/>
    <w:rsid w:val="00B56738"/>
    <w:rsid w:val="00B56812"/>
    <w:rsid w:val="00B56932"/>
    <w:rsid w:val="00B56A66"/>
    <w:rsid w:val="00B56B02"/>
    <w:rsid w:val="00B56BA5"/>
    <w:rsid w:val="00B56D40"/>
    <w:rsid w:val="00B56EC9"/>
    <w:rsid w:val="00B56F2B"/>
    <w:rsid w:val="00B56FE8"/>
    <w:rsid w:val="00B5721C"/>
    <w:rsid w:val="00B5724E"/>
    <w:rsid w:val="00B5725E"/>
    <w:rsid w:val="00B57603"/>
    <w:rsid w:val="00B577AE"/>
    <w:rsid w:val="00B577E2"/>
    <w:rsid w:val="00B577E4"/>
    <w:rsid w:val="00B57920"/>
    <w:rsid w:val="00B57987"/>
    <w:rsid w:val="00B57A50"/>
    <w:rsid w:val="00B57A62"/>
    <w:rsid w:val="00B57B7F"/>
    <w:rsid w:val="00B57B81"/>
    <w:rsid w:val="00B57D1D"/>
    <w:rsid w:val="00B57E35"/>
    <w:rsid w:val="00B57E39"/>
    <w:rsid w:val="00B57F0D"/>
    <w:rsid w:val="00B600D8"/>
    <w:rsid w:val="00B60216"/>
    <w:rsid w:val="00B6033C"/>
    <w:rsid w:val="00B60399"/>
    <w:rsid w:val="00B603AE"/>
    <w:rsid w:val="00B60442"/>
    <w:rsid w:val="00B60641"/>
    <w:rsid w:val="00B606A2"/>
    <w:rsid w:val="00B607CA"/>
    <w:rsid w:val="00B6086F"/>
    <w:rsid w:val="00B60979"/>
    <w:rsid w:val="00B609A2"/>
    <w:rsid w:val="00B60A55"/>
    <w:rsid w:val="00B60BA2"/>
    <w:rsid w:val="00B60BC6"/>
    <w:rsid w:val="00B60CD4"/>
    <w:rsid w:val="00B60D6B"/>
    <w:rsid w:val="00B60E36"/>
    <w:rsid w:val="00B60E67"/>
    <w:rsid w:val="00B60EE7"/>
    <w:rsid w:val="00B60FD8"/>
    <w:rsid w:val="00B612D1"/>
    <w:rsid w:val="00B61371"/>
    <w:rsid w:val="00B614E3"/>
    <w:rsid w:val="00B61695"/>
    <w:rsid w:val="00B6192C"/>
    <w:rsid w:val="00B61948"/>
    <w:rsid w:val="00B61952"/>
    <w:rsid w:val="00B61ACA"/>
    <w:rsid w:val="00B61B41"/>
    <w:rsid w:val="00B61B83"/>
    <w:rsid w:val="00B62016"/>
    <w:rsid w:val="00B620D3"/>
    <w:rsid w:val="00B6219E"/>
    <w:rsid w:val="00B62268"/>
    <w:rsid w:val="00B622CB"/>
    <w:rsid w:val="00B62522"/>
    <w:rsid w:val="00B62551"/>
    <w:rsid w:val="00B625AC"/>
    <w:rsid w:val="00B625FE"/>
    <w:rsid w:val="00B62620"/>
    <w:rsid w:val="00B6279B"/>
    <w:rsid w:val="00B62C28"/>
    <w:rsid w:val="00B62C38"/>
    <w:rsid w:val="00B62D1A"/>
    <w:rsid w:val="00B62E79"/>
    <w:rsid w:val="00B62F65"/>
    <w:rsid w:val="00B63437"/>
    <w:rsid w:val="00B63519"/>
    <w:rsid w:val="00B63591"/>
    <w:rsid w:val="00B63870"/>
    <w:rsid w:val="00B638E8"/>
    <w:rsid w:val="00B639C6"/>
    <w:rsid w:val="00B63A3C"/>
    <w:rsid w:val="00B63A57"/>
    <w:rsid w:val="00B63A60"/>
    <w:rsid w:val="00B63C14"/>
    <w:rsid w:val="00B63CCD"/>
    <w:rsid w:val="00B63EFC"/>
    <w:rsid w:val="00B64056"/>
    <w:rsid w:val="00B64295"/>
    <w:rsid w:val="00B642D9"/>
    <w:rsid w:val="00B642DB"/>
    <w:rsid w:val="00B64382"/>
    <w:rsid w:val="00B64544"/>
    <w:rsid w:val="00B64666"/>
    <w:rsid w:val="00B64A35"/>
    <w:rsid w:val="00B64A83"/>
    <w:rsid w:val="00B64BFD"/>
    <w:rsid w:val="00B64CF4"/>
    <w:rsid w:val="00B64F95"/>
    <w:rsid w:val="00B6523B"/>
    <w:rsid w:val="00B65654"/>
    <w:rsid w:val="00B656D7"/>
    <w:rsid w:val="00B65701"/>
    <w:rsid w:val="00B658CC"/>
    <w:rsid w:val="00B659AF"/>
    <w:rsid w:val="00B659CF"/>
    <w:rsid w:val="00B65CBA"/>
    <w:rsid w:val="00B65E6E"/>
    <w:rsid w:val="00B65FFB"/>
    <w:rsid w:val="00B660D6"/>
    <w:rsid w:val="00B66189"/>
    <w:rsid w:val="00B66224"/>
    <w:rsid w:val="00B6636E"/>
    <w:rsid w:val="00B66464"/>
    <w:rsid w:val="00B66680"/>
    <w:rsid w:val="00B6669D"/>
    <w:rsid w:val="00B66792"/>
    <w:rsid w:val="00B668CE"/>
    <w:rsid w:val="00B66A42"/>
    <w:rsid w:val="00B66AE0"/>
    <w:rsid w:val="00B66DF5"/>
    <w:rsid w:val="00B67033"/>
    <w:rsid w:val="00B67179"/>
    <w:rsid w:val="00B6783F"/>
    <w:rsid w:val="00B678D9"/>
    <w:rsid w:val="00B67B42"/>
    <w:rsid w:val="00B67B8E"/>
    <w:rsid w:val="00B67C7D"/>
    <w:rsid w:val="00B67D08"/>
    <w:rsid w:val="00B67E60"/>
    <w:rsid w:val="00B67F45"/>
    <w:rsid w:val="00B67FE9"/>
    <w:rsid w:val="00B70072"/>
    <w:rsid w:val="00B7018F"/>
    <w:rsid w:val="00B70335"/>
    <w:rsid w:val="00B703C8"/>
    <w:rsid w:val="00B70680"/>
    <w:rsid w:val="00B706A8"/>
    <w:rsid w:val="00B7082F"/>
    <w:rsid w:val="00B709A7"/>
    <w:rsid w:val="00B709B1"/>
    <w:rsid w:val="00B70AB9"/>
    <w:rsid w:val="00B70B2E"/>
    <w:rsid w:val="00B70B82"/>
    <w:rsid w:val="00B70BD7"/>
    <w:rsid w:val="00B70C10"/>
    <w:rsid w:val="00B70C57"/>
    <w:rsid w:val="00B70C59"/>
    <w:rsid w:val="00B70DA2"/>
    <w:rsid w:val="00B70EF9"/>
    <w:rsid w:val="00B70FC6"/>
    <w:rsid w:val="00B710B7"/>
    <w:rsid w:val="00B711C1"/>
    <w:rsid w:val="00B71698"/>
    <w:rsid w:val="00B71CB3"/>
    <w:rsid w:val="00B71D0D"/>
    <w:rsid w:val="00B71ED3"/>
    <w:rsid w:val="00B71FEB"/>
    <w:rsid w:val="00B7207C"/>
    <w:rsid w:val="00B72232"/>
    <w:rsid w:val="00B722EA"/>
    <w:rsid w:val="00B72522"/>
    <w:rsid w:val="00B72575"/>
    <w:rsid w:val="00B725FB"/>
    <w:rsid w:val="00B72711"/>
    <w:rsid w:val="00B729B9"/>
    <w:rsid w:val="00B72A40"/>
    <w:rsid w:val="00B72F69"/>
    <w:rsid w:val="00B730A2"/>
    <w:rsid w:val="00B731FB"/>
    <w:rsid w:val="00B73239"/>
    <w:rsid w:val="00B732BD"/>
    <w:rsid w:val="00B732FF"/>
    <w:rsid w:val="00B7336A"/>
    <w:rsid w:val="00B733E4"/>
    <w:rsid w:val="00B736B5"/>
    <w:rsid w:val="00B73941"/>
    <w:rsid w:val="00B7396C"/>
    <w:rsid w:val="00B73BB1"/>
    <w:rsid w:val="00B73C42"/>
    <w:rsid w:val="00B73C73"/>
    <w:rsid w:val="00B73FE0"/>
    <w:rsid w:val="00B73FE6"/>
    <w:rsid w:val="00B7402B"/>
    <w:rsid w:val="00B74101"/>
    <w:rsid w:val="00B7420C"/>
    <w:rsid w:val="00B7445D"/>
    <w:rsid w:val="00B74715"/>
    <w:rsid w:val="00B74C77"/>
    <w:rsid w:val="00B75198"/>
    <w:rsid w:val="00B75424"/>
    <w:rsid w:val="00B75489"/>
    <w:rsid w:val="00B7565C"/>
    <w:rsid w:val="00B757BC"/>
    <w:rsid w:val="00B757E1"/>
    <w:rsid w:val="00B759BC"/>
    <w:rsid w:val="00B759E1"/>
    <w:rsid w:val="00B759FE"/>
    <w:rsid w:val="00B75CCA"/>
    <w:rsid w:val="00B76082"/>
    <w:rsid w:val="00B76173"/>
    <w:rsid w:val="00B761BA"/>
    <w:rsid w:val="00B761BF"/>
    <w:rsid w:val="00B7634A"/>
    <w:rsid w:val="00B76498"/>
    <w:rsid w:val="00B76623"/>
    <w:rsid w:val="00B76642"/>
    <w:rsid w:val="00B768F8"/>
    <w:rsid w:val="00B76923"/>
    <w:rsid w:val="00B769BF"/>
    <w:rsid w:val="00B76A15"/>
    <w:rsid w:val="00B76B72"/>
    <w:rsid w:val="00B76DA0"/>
    <w:rsid w:val="00B76F1C"/>
    <w:rsid w:val="00B77191"/>
    <w:rsid w:val="00B773EA"/>
    <w:rsid w:val="00B776BE"/>
    <w:rsid w:val="00B77834"/>
    <w:rsid w:val="00B77A2B"/>
    <w:rsid w:val="00B77F16"/>
    <w:rsid w:val="00B77F1D"/>
    <w:rsid w:val="00B77F44"/>
    <w:rsid w:val="00B77FC3"/>
    <w:rsid w:val="00B77FD4"/>
    <w:rsid w:val="00B80154"/>
    <w:rsid w:val="00B802E9"/>
    <w:rsid w:val="00B802ED"/>
    <w:rsid w:val="00B80537"/>
    <w:rsid w:val="00B805E5"/>
    <w:rsid w:val="00B805FA"/>
    <w:rsid w:val="00B80699"/>
    <w:rsid w:val="00B809BC"/>
    <w:rsid w:val="00B80FEC"/>
    <w:rsid w:val="00B81334"/>
    <w:rsid w:val="00B81341"/>
    <w:rsid w:val="00B81583"/>
    <w:rsid w:val="00B815B8"/>
    <w:rsid w:val="00B81721"/>
    <w:rsid w:val="00B81766"/>
    <w:rsid w:val="00B817A8"/>
    <w:rsid w:val="00B81840"/>
    <w:rsid w:val="00B81874"/>
    <w:rsid w:val="00B818FD"/>
    <w:rsid w:val="00B81A77"/>
    <w:rsid w:val="00B81C04"/>
    <w:rsid w:val="00B81C49"/>
    <w:rsid w:val="00B81E05"/>
    <w:rsid w:val="00B81E1E"/>
    <w:rsid w:val="00B81E6B"/>
    <w:rsid w:val="00B81FFF"/>
    <w:rsid w:val="00B820BB"/>
    <w:rsid w:val="00B820D4"/>
    <w:rsid w:val="00B8218B"/>
    <w:rsid w:val="00B821D1"/>
    <w:rsid w:val="00B82206"/>
    <w:rsid w:val="00B82318"/>
    <w:rsid w:val="00B8242A"/>
    <w:rsid w:val="00B82591"/>
    <w:rsid w:val="00B82669"/>
    <w:rsid w:val="00B826F1"/>
    <w:rsid w:val="00B82712"/>
    <w:rsid w:val="00B82769"/>
    <w:rsid w:val="00B8287A"/>
    <w:rsid w:val="00B828BD"/>
    <w:rsid w:val="00B8296A"/>
    <w:rsid w:val="00B829B8"/>
    <w:rsid w:val="00B829F8"/>
    <w:rsid w:val="00B82AFF"/>
    <w:rsid w:val="00B82BD5"/>
    <w:rsid w:val="00B82CBD"/>
    <w:rsid w:val="00B82F48"/>
    <w:rsid w:val="00B82FF9"/>
    <w:rsid w:val="00B83253"/>
    <w:rsid w:val="00B8327D"/>
    <w:rsid w:val="00B832A4"/>
    <w:rsid w:val="00B83668"/>
    <w:rsid w:val="00B836D3"/>
    <w:rsid w:val="00B83874"/>
    <w:rsid w:val="00B83AED"/>
    <w:rsid w:val="00B83C51"/>
    <w:rsid w:val="00B83D54"/>
    <w:rsid w:val="00B83ECF"/>
    <w:rsid w:val="00B83F09"/>
    <w:rsid w:val="00B84032"/>
    <w:rsid w:val="00B84074"/>
    <w:rsid w:val="00B846E8"/>
    <w:rsid w:val="00B84791"/>
    <w:rsid w:val="00B848B8"/>
    <w:rsid w:val="00B849DB"/>
    <w:rsid w:val="00B84CAE"/>
    <w:rsid w:val="00B8508F"/>
    <w:rsid w:val="00B85185"/>
    <w:rsid w:val="00B8518C"/>
    <w:rsid w:val="00B85216"/>
    <w:rsid w:val="00B852B5"/>
    <w:rsid w:val="00B853D3"/>
    <w:rsid w:val="00B854C1"/>
    <w:rsid w:val="00B8553E"/>
    <w:rsid w:val="00B855CC"/>
    <w:rsid w:val="00B857A1"/>
    <w:rsid w:val="00B857A8"/>
    <w:rsid w:val="00B857CF"/>
    <w:rsid w:val="00B85842"/>
    <w:rsid w:val="00B8592E"/>
    <w:rsid w:val="00B85A10"/>
    <w:rsid w:val="00B85A48"/>
    <w:rsid w:val="00B85B1C"/>
    <w:rsid w:val="00B85B4F"/>
    <w:rsid w:val="00B85B58"/>
    <w:rsid w:val="00B85DD1"/>
    <w:rsid w:val="00B85EEB"/>
    <w:rsid w:val="00B85F2B"/>
    <w:rsid w:val="00B8611E"/>
    <w:rsid w:val="00B863E2"/>
    <w:rsid w:val="00B86415"/>
    <w:rsid w:val="00B86661"/>
    <w:rsid w:val="00B866A8"/>
    <w:rsid w:val="00B867BC"/>
    <w:rsid w:val="00B867F3"/>
    <w:rsid w:val="00B868D3"/>
    <w:rsid w:val="00B869B0"/>
    <w:rsid w:val="00B869CC"/>
    <w:rsid w:val="00B86CC3"/>
    <w:rsid w:val="00B86CE7"/>
    <w:rsid w:val="00B86E1F"/>
    <w:rsid w:val="00B86EC8"/>
    <w:rsid w:val="00B8711D"/>
    <w:rsid w:val="00B8720A"/>
    <w:rsid w:val="00B8721E"/>
    <w:rsid w:val="00B872E7"/>
    <w:rsid w:val="00B8760F"/>
    <w:rsid w:val="00B877BB"/>
    <w:rsid w:val="00B878AB"/>
    <w:rsid w:val="00B87A3E"/>
    <w:rsid w:val="00B87A5B"/>
    <w:rsid w:val="00B87BE5"/>
    <w:rsid w:val="00B87BFE"/>
    <w:rsid w:val="00B87C0C"/>
    <w:rsid w:val="00B87C1C"/>
    <w:rsid w:val="00B87C33"/>
    <w:rsid w:val="00B87DC6"/>
    <w:rsid w:val="00B87F0D"/>
    <w:rsid w:val="00B87F65"/>
    <w:rsid w:val="00B901DB"/>
    <w:rsid w:val="00B906F3"/>
    <w:rsid w:val="00B9072C"/>
    <w:rsid w:val="00B908F6"/>
    <w:rsid w:val="00B90906"/>
    <w:rsid w:val="00B909B8"/>
    <w:rsid w:val="00B90A25"/>
    <w:rsid w:val="00B90D4E"/>
    <w:rsid w:val="00B91153"/>
    <w:rsid w:val="00B9145A"/>
    <w:rsid w:val="00B914AA"/>
    <w:rsid w:val="00B91897"/>
    <w:rsid w:val="00B91904"/>
    <w:rsid w:val="00B91B49"/>
    <w:rsid w:val="00B91B6F"/>
    <w:rsid w:val="00B91D2C"/>
    <w:rsid w:val="00B91DBE"/>
    <w:rsid w:val="00B91E2E"/>
    <w:rsid w:val="00B91FFD"/>
    <w:rsid w:val="00B920DF"/>
    <w:rsid w:val="00B92244"/>
    <w:rsid w:val="00B9224B"/>
    <w:rsid w:val="00B92300"/>
    <w:rsid w:val="00B92548"/>
    <w:rsid w:val="00B92691"/>
    <w:rsid w:val="00B926FD"/>
    <w:rsid w:val="00B92961"/>
    <w:rsid w:val="00B92A56"/>
    <w:rsid w:val="00B92D6A"/>
    <w:rsid w:val="00B92DA6"/>
    <w:rsid w:val="00B92EA2"/>
    <w:rsid w:val="00B92EB0"/>
    <w:rsid w:val="00B92F1E"/>
    <w:rsid w:val="00B931B5"/>
    <w:rsid w:val="00B93209"/>
    <w:rsid w:val="00B9326A"/>
    <w:rsid w:val="00B93458"/>
    <w:rsid w:val="00B935D2"/>
    <w:rsid w:val="00B93722"/>
    <w:rsid w:val="00B93774"/>
    <w:rsid w:val="00B93890"/>
    <w:rsid w:val="00B938A5"/>
    <w:rsid w:val="00B938C8"/>
    <w:rsid w:val="00B93A68"/>
    <w:rsid w:val="00B93A72"/>
    <w:rsid w:val="00B93CE1"/>
    <w:rsid w:val="00B93EC2"/>
    <w:rsid w:val="00B93F2B"/>
    <w:rsid w:val="00B93FC7"/>
    <w:rsid w:val="00B9405B"/>
    <w:rsid w:val="00B9436A"/>
    <w:rsid w:val="00B944C8"/>
    <w:rsid w:val="00B94625"/>
    <w:rsid w:val="00B9487A"/>
    <w:rsid w:val="00B948C1"/>
    <w:rsid w:val="00B94B9F"/>
    <w:rsid w:val="00B94C15"/>
    <w:rsid w:val="00B94CBF"/>
    <w:rsid w:val="00B94EA5"/>
    <w:rsid w:val="00B94EF9"/>
    <w:rsid w:val="00B94F49"/>
    <w:rsid w:val="00B94F91"/>
    <w:rsid w:val="00B94FF2"/>
    <w:rsid w:val="00B950ED"/>
    <w:rsid w:val="00B95104"/>
    <w:rsid w:val="00B9516C"/>
    <w:rsid w:val="00B951AC"/>
    <w:rsid w:val="00B95265"/>
    <w:rsid w:val="00B95373"/>
    <w:rsid w:val="00B9565B"/>
    <w:rsid w:val="00B95740"/>
    <w:rsid w:val="00B9575D"/>
    <w:rsid w:val="00B958FF"/>
    <w:rsid w:val="00B95B93"/>
    <w:rsid w:val="00B95BC1"/>
    <w:rsid w:val="00B95E6F"/>
    <w:rsid w:val="00B95E75"/>
    <w:rsid w:val="00B95E81"/>
    <w:rsid w:val="00B96182"/>
    <w:rsid w:val="00B962B8"/>
    <w:rsid w:val="00B96306"/>
    <w:rsid w:val="00B965F0"/>
    <w:rsid w:val="00B9664D"/>
    <w:rsid w:val="00B966E3"/>
    <w:rsid w:val="00B96770"/>
    <w:rsid w:val="00B969B7"/>
    <w:rsid w:val="00B96AA2"/>
    <w:rsid w:val="00B96B7D"/>
    <w:rsid w:val="00B96C2C"/>
    <w:rsid w:val="00B96D3D"/>
    <w:rsid w:val="00B96E3E"/>
    <w:rsid w:val="00B96E80"/>
    <w:rsid w:val="00B97068"/>
    <w:rsid w:val="00B970FB"/>
    <w:rsid w:val="00B9714D"/>
    <w:rsid w:val="00B971D6"/>
    <w:rsid w:val="00B97207"/>
    <w:rsid w:val="00B9722E"/>
    <w:rsid w:val="00B9746C"/>
    <w:rsid w:val="00B97563"/>
    <w:rsid w:val="00B976BA"/>
    <w:rsid w:val="00B976BB"/>
    <w:rsid w:val="00B978B2"/>
    <w:rsid w:val="00B97940"/>
    <w:rsid w:val="00B9798C"/>
    <w:rsid w:val="00B97A43"/>
    <w:rsid w:val="00B97A46"/>
    <w:rsid w:val="00B97D94"/>
    <w:rsid w:val="00B97FD1"/>
    <w:rsid w:val="00BA0031"/>
    <w:rsid w:val="00BA017B"/>
    <w:rsid w:val="00BA02EC"/>
    <w:rsid w:val="00BA0301"/>
    <w:rsid w:val="00BA04E9"/>
    <w:rsid w:val="00BA0515"/>
    <w:rsid w:val="00BA056F"/>
    <w:rsid w:val="00BA05CA"/>
    <w:rsid w:val="00BA089A"/>
    <w:rsid w:val="00BA093F"/>
    <w:rsid w:val="00BA0AD8"/>
    <w:rsid w:val="00BA0AFA"/>
    <w:rsid w:val="00BA0E34"/>
    <w:rsid w:val="00BA0F7D"/>
    <w:rsid w:val="00BA115A"/>
    <w:rsid w:val="00BA11BC"/>
    <w:rsid w:val="00BA1217"/>
    <w:rsid w:val="00BA1534"/>
    <w:rsid w:val="00BA16F6"/>
    <w:rsid w:val="00BA1A74"/>
    <w:rsid w:val="00BA1AC9"/>
    <w:rsid w:val="00BA1C70"/>
    <w:rsid w:val="00BA1C74"/>
    <w:rsid w:val="00BA1C96"/>
    <w:rsid w:val="00BA1CE1"/>
    <w:rsid w:val="00BA1DCF"/>
    <w:rsid w:val="00BA1F7E"/>
    <w:rsid w:val="00BA2006"/>
    <w:rsid w:val="00BA20A6"/>
    <w:rsid w:val="00BA2257"/>
    <w:rsid w:val="00BA23A1"/>
    <w:rsid w:val="00BA23D3"/>
    <w:rsid w:val="00BA244C"/>
    <w:rsid w:val="00BA2470"/>
    <w:rsid w:val="00BA26B3"/>
    <w:rsid w:val="00BA2793"/>
    <w:rsid w:val="00BA27D7"/>
    <w:rsid w:val="00BA2861"/>
    <w:rsid w:val="00BA2A18"/>
    <w:rsid w:val="00BA2B3D"/>
    <w:rsid w:val="00BA2CF6"/>
    <w:rsid w:val="00BA2DC2"/>
    <w:rsid w:val="00BA2F33"/>
    <w:rsid w:val="00BA304A"/>
    <w:rsid w:val="00BA30CB"/>
    <w:rsid w:val="00BA3179"/>
    <w:rsid w:val="00BA319D"/>
    <w:rsid w:val="00BA343E"/>
    <w:rsid w:val="00BA3AAB"/>
    <w:rsid w:val="00BA3AF6"/>
    <w:rsid w:val="00BA3B00"/>
    <w:rsid w:val="00BA3B8F"/>
    <w:rsid w:val="00BA3BF0"/>
    <w:rsid w:val="00BA3C03"/>
    <w:rsid w:val="00BA3CAE"/>
    <w:rsid w:val="00BA3CE9"/>
    <w:rsid w:val="00BA3D0E"/>
    <w:rsid w:val="00BA3EF1"/>
    <w:rsid w:val="00BA3F45"/>
    <w:rsid w:val="00BA3FB1"/>
    <w:rsid w:val="00BA4119"/>
    <w:rsid w:val="00BA4324"/>
    <w:rsid w:val="00BA4AF1"/>
    <w:rsid w:val="00BA4BB8"/>
    <w:rsid w:val="00BA501C"/>
    <w:rsid w:val="00BA507C"/>
    <w:rsid w:val="00BA511D"/>
    <w:rsid w:val="00BA52AB"/>
    <w:rsid w:val="00BA52D6"/>
    <w:rsid w:val="00BA5348"/>
    <w:rsid w:val="00BA53FE"/>
    <w:rsid w:val="00BA5595"/>
    <w:rsid w:val="00BA5668"/>
    <w:rsid w:val="00BA56C3"/>
    <w:rsid w:val="00BA577F"/>
    <w:rsid w:val="00BA578A"/>
    <w:rsid w:val="00BA57F0"/>
    <w:rsid w:val="00BA5901"/>
    <w:rsid w:val="00BA5982"/>
    <w:rsid w:val="00BA5BD1"/>
    <w:rsid w:val="00BA5C05"/>
    <w:rsid w:val="00BA5C68"/>
    <w:rsid w:val="00BA5D06"/>
    <w:rsid w:val="00BA5E3D"/>
    <w:rsid w:val="00BA5F94"/>
    <w:rsid w:val="00BA62C2"/>
    <w:rsid w:val="00BA6405"/>
    <w:rsid w:val="00BA651A"/>
    <w:rsid w:val="00BA673A"/>
    <w:rsid w:val="00BA67DA"/>
    <w:rsid w:val="00BA68D0"/>
    <w:rsid w:val="00BA6973"/>
    <w:rsid w:val="00BA697A"/>
    <w:rsid w:val="00BA6A69"/>
    <w:rsid w:val="00BA6A87"/>
    <w:rsid w:val="00BA6CF7"/>
    <w:rsid w:val="00BA6D70"/>
    <w:rsid w:val="00BA6EB0"/>
    <w:rsid w:val="00BA6F9C"/>
    <w:rsid w:val="00BA6FDB"/>
    <w:rsid w:val="00BA7164"/>
    <w:rsid w:val="00BA72A1"/>
    <w:rsid w:val="00BA72B9"/>
    <w:rsid w:val="00BA7359"/>
    <w:rsid w:val="00BA7505"/>
    <w:rsid w:val="00BA760E"/>
    <w:rsid w:val="00BA776A"/>
    <w:rsid w:val="00BA77B0"/>
    <w:rsid w:val="00BA7813"/>
    <w:rsid w:val="00BA79D1"/>
    <w:rsid w:val="00BA7A00"/>
    <w:rsid w:val="00BA7BCE"/>
    <w:rsid w:val="00BA7C09"/>
    <w:rsid w:val="00BA7C4F"/>
    <w:rsid w:val="00BA7CF6"/>
    <w:rsid w:val="00BA7D2B"/>
    <w:rsid w:val="00BA7D83"/>
    <w:rsid w:val="00BA7D8B"/>
    <w:rsid w:val="00BA7D96"/>
    <w:rsid w:val="00BA7F9C"/>
    <w:rsid w:val="00BB0082"/>
    <w:rsid w:val="00BB0093"/>
    <w:rsid w:val="00BB0112"/>
    <w:rsid w:val="00BB0169"/>
    <w:rsid w:val="00BB0277"/>
    <w:rsid w:val="00BB035A"/>
    <w:rsid w:val="00BB06B7"/>
    <w:rsid w:val="00BB0709"/>
    <w:rsid w:val="00BB0779"/>
    <w:rsid w:val="00BB078F"/>
    <w:rsid w:val="00BB07C4"/>
    <w:rsid w:val="00BB089A"/>
    <w:rsid w:val="00BB08E4"/>
    <w:rsid w:val="00BB0901"/>
    <w:rsid w:val="00BB0937"/>
    <w:rsid w:val="00BB09C4"/>
    <w:rsid w:val="00BB0A2E"/>
    <w:rsid w:val="00BB0A61"/>
    <w:rsid w:val="00BB0D30"/>
    <w:rsid w:val="00BB0D91"/>
    <w:rsid w:val="00BB0E1C"/>
    <w:rsid w:val="00BB0E4C"/>
    <w:rsid w:val="00BB0E9C"/>
    <w:rsid w:val="00BB0F40"/>
    <w:rsid w:val="00BB1007"/>
    <w:rsid w:val="00BB114D"/>
    <w:rsid w:val="00BB1163"/>
    <w:rsid w:val="00BB1166"/>
    <w:rsid w:val="00BB11F9"/>
    <w:rsid w:val="00BB120B"/>
    <w:rsid w:val="00BB12EC"/>
    <w:rsid w:val="00BB1356"/>
    <w:rsid w:val="00BB13D0"/>
    <w:rsid w:val="00BB1520"/>
    <w:rsid w:val="00BB1620"/>
    <w:rsid w:val="00BB1631"/>
    <w:rsid w:val="00BB17DF"/>
    <w:rsid w:val="00BB1804"/>
    <w:rsid w:val="00BB18F3"/>
    <w:rsid w:val="00BB19A9"/>
    <w:rsid w:val="00BB1A33"/>
    <w:rsid w:val="00BB1B37"/>
    <w:rsid w:val="00BB1BA5"/>
    <w:rsid w:val="00BB1C21"/>
    <w:rsid w:val="00BB1CB5"/>
    <w:rsid w:val="00BB1D69"/>
    <w:rsid w:val="00BB1E18"/>
    <w:rsid w:val="00BB1E19"/>
    <w:rsid w:val="00BB20F6"/>
    <w:rsid w:val="00BB2120"/>
    <w:rsid w:val="00BB23DF"/>
    <w:rsid w:val="00BB2477"/>
    <w:rsid w:val="00BB25F0"/>
    <w:rsid w:val="00BB290E"/>
    <w:rsid w:val="00BB2B15"/>
    <w:rsid w:val="00BB2B17"/>
    <w:rsid w:val="00BB2B9A"/>
    <w:rsid w:val="00BB2D7E"/>
    <w:rsid w:val="00BB2D92"/>
    <w:rsid w:val="00BB2EE7"/>
    <w:rsid w:val="00BB30EA"/>
    <w:rsid w:val="00BB355D"/>
    <w:rsid w:val="00BB35A2"/>
    <w:rsid w:val="00BB35E4"/>
    <w:rsid w:val="00BB36CB"/>
    <w:rsid w:val="00BB370E"/>
    <w:rsid w:val="00BB3889"/>
    <w:rsid w:val="00BB38D6"/>
    <w:rsid w:val="00BB3AB8"/>
    <w:rsid w:val="00BB3C86"/>
    <w:rsid w:val="00BB3DB2"/>
    <w:rsid w:val="00BB3DCE"/>
    <w:rsid w:val="00BB3EA2"/>
    <w:rsid w:val="00BB3FD8"/>
    <w:rsid w:val="00BB41A1"/>
    <w:rsid w:val="00BB423A"/>
    <w:rsid w:val="00BB4278"/>
    <w:rsid w:val="00BB42BF"/>
    <w:rsid w:val="00BB42E7"/>
    <w:rsid w:val="00BB4307"/>
    <w:rsid w:val="00BB4431"/>
    <w:rsid w:val="00BB45D1"/>
    <w:rsid w:val="00BB4692"/>
    <w:rsid w:val="00BB4811"/>
    <w:rsid w:val="00BB4870"/>
    <w:rsid w:val="00BB4B90"/>
    <w:rsid w:val="00BB4C4A"/>
    <w:rsid w:val="00BB4CDB"/>
    <w:rsid w:val="00BB4CF0"/>
    <w:rsid w:val="00BB4D20"/>
    <w:rsid w:val="00BB4F6A"/>
    <w:rsid w:val="00BB4F78"/>
    <w:rsid w:val="00BB5047"/>
    <w:rsid w:val="00BB52F7"/>
    <w:rsid w:val="00BB53B7"/>
    <w:rsid w:val="00BB54E9"/>
    <w:rsid w:val="00BB54EA"/>
    <w:rsid w:val="00BB55A9"/>
    <w:rsid w:val="00BB5653"/>
    <w:rsid w:val="00BB57CD"/>
    <w:rsid w:val="00BB58DD"/>
    <w:rsid w:val="00BB5994"/>
    <w:rsid w:val="00BB5AE1"/>
    <w:rsid w:val="00BB5B4C"/>
    <w:rsid w:val="00BB5E11"/>
    <w:rsid w:val="00BB6042"/>
    <w:rsid w:val="00BB6086"/>
    <w:rsid w:val="00BB625D"/>
    <w:rsid w:val="00BB62F5"/>
    <w:rsid w:val="00BB64D1"/>
    <w:rsid w:val="00BB6507"/>
    <w:rsid w:val="00BB650F"/>
    <w:rsid w:val="00BB669C"/>
    <w:rsid w:val="00BB6708"/>
    <w:rsid w:val="00BB6764"/>
    <w:rsid w:val="00BB6839"/>
    <w:rsid w:val="00BB69B5"/>
    <w:rsid w:val="00BB6AC0"/>
    <w:rsid w:val="00BB6C19"/>
    <w:rsid w:val="00BB6D8B"/>
    <w:rsid w:val="00BB6E4D"/>
    <w:rsid w:val="00BB6F52"/>
    <w:rsid w:val="00BB6FF8"/>
    <w:rsid w:val="00BB7059"/>
    <w:rsid w:val="00BB705F"/>
    <w:rsid w:val="00BB7094"/>
    <w:rsid w:val="00BB71D4"/>
    <w:rsid w:val="00BB73FC"/>
    <w:rsid w:val="00BB7466"/>
    <w:rsid w:val="00BB75E2"/>
    <w:rsid w:val="00BB75FE"/>
    <w:rsid w:val="00BB783E"/>
    <w:rsid w:val="00BB78B2"/>
    <w:rsid w:val="00BB78C0"/>
    <w:rsid w:val="00BB790E"/>
    <w:rsid w:val="00BB7A28"/>
    <w:rsid w:val="00BB7BB5"/>
    <w:rsid w:val="00BB7C21"/>
    <w:rsid w:val="00BB7C40"/>
    <w:rsid w:val="00BB7E73"/>
    <w:rsid w:val="00BC00B7"/>
    <w:rsid w:val="00BC0254"/>
    <w:rsid w:val="00BC027A"/>
    <w:rsid w:val="00BC0511"/>
    <w:rsid w:val="00BC0792"/>
    <w:rsid w:val="00BC07F4"/>
    <w:rsid w:val="00BC0C34"/>
    <w:rsid w:val="00BC0C56"/>
    <w:rsid w:val="00BC100E"/>
    <w:rsid w:val="00BC108C"/>
    <w:rsid w:val="00BC10F7"/>
    <w:rsid w:val="00BC11C3"/>
    <w:rsid w:val="00BC1280"/>
    <w:rsid w:val="00BC12B2"/>
    <w:rsid w:val="00BC12FD"/>
    <w:rsid w:val="00BC1347"/>
    <w:rsid w:val="00BC1625"/>
    <w:rsid w:val="00BC177C"/>
    <w:rsid w:val="00BC178B"/>
    <w:rsid w:val="00BC18B0"/>
    <w:rsid w:val="00BC196E"/>
    <w:rsid w:val="00BC197F"/>
    <w:rsid w:val="00BC1A14"/>
    <w:rsid w:val="00BC1D38"/>
    <w:rsid w:val="00BC1EB7"/>
    <w:rsid w:val="00BC1FEE"/>
    <w:rsid w:val="00BC20D8"/>
    <w:rsid w:val="00BC2290"/>
    <w:rsid w:val="00BC239B"/>
    <w:rsid w:val="00BC2486"/>
    <w:rsid w:val="00BC24A8"/>
    <w:rsid w:val="00BC2574"/>
    <w:rsid w:val="00BC2776"/>
    <w:rsid w:val="00BC2B1B"/>
    <w:rsid w:val="00BC2EF7"/>
    <w:rsid w:val="00BC2EFC"/>
    <w:rsid w:val="00BC3196"/>
    <w:rsid w:val="00BC322F"/>
    <w:rsid w:val="00BC329C"/>
    <w:rsid w:val="00BC3308"/>
    <w:rsid w:val="00BC33D7"/>
    <w:rsid w:val="00BC3587"/>
    <w:rsid w:val="00BC3930"/>
    <w:rsid w:val="00BC39E7"/>
    <w:rsid w:val="00BC3AEE"/>
    <w:rsid w:val="00BC3B82"/>
    <w:rsid w:val="00BC3DE8"/>
    <w:rsid w:val="00BC3E24"/>
    <w:rsid w:val="00BC3E5E"/>
    <w:rsid w:val="00BC3E8E"/>
    <w:rsid w:val="00BC3ED9"/>
    <w:rsid w:val="00BC3FC6"/>
    <w:rsid w:val="00BC408D"/>
    <w:rsid w:val="00BC4182"/>
    <w:rsid w:val="00BC42B1"/>
    <w:rsid w:val="00BC4379"/>
    <w:rsid w:val="00BC455C"/>
    <w:rsid w:val="00BC4660"/>
    <w:rsid w:val="00BC470C"/>
    <w:rsid w:val="00BC485C"/>
    <w:rsid w:val="00BC4A19"/>
    <w:rsid w:val="00BC4B2E"/>
    <w:rsid w:val="00BC4C1C"/>
    <w:rsid w:val="00BC4C7E"/>
    <w:rsid w:val="00BC4D89"/>
    <w:rsid w:val="00BC4DC7"/>
    <w:rsid w:val="00BC4F3C"/>
    <w:rsid w:val="00BC5028"/>
    <w:rsid w:val="00BC5178"/>
    <w:rsid w:val="00BC51AA"/>
    <w:rsid w:val="00BC51AB"/>
    <w:rsid w:val="00BC5213"/>
    <w:rsid w:val="00BC52AD"/>
    <w:rsid w:val="00BC52B2"/>
    <w:rsid w:val="00BC5306"/>
    <w:rsid w:val="00BC5344"/>
    <w:rsid w:val="00BC5840"/>
    <w:rsid w:val="00BC5AF9"/>
    <w:rsid w:val="00BC5B51"/>
    <w:rsid w:val="00BC5DD5"/>
    <w:rsid w:val="00BC604C"/>
    <w:rsid w:val="00BC654F"/>
    <w:rsid w:val="00BC65C4"/>
    <w:rsid w:val="00BC66A3"/>
    <w:rsid w:val="00BC6CA3"/>
    <w:rsid w:val="00BC6D00"/>
    <w:rsid w:val="00BC6F8C"/>
    <w:rsid w:val="00BC700B"/>
    <w:rsid w:val="00BC709C"/>
    <w:rsid w:val="00BC7157"/>
    <w:rsid w:val="00BC72B4"/>
    <w:rsid w:val="00BC74BF"/>
    <w:rsid w:val="00BC76CD"/>
    <w:rsid w:val="00BC7756"/>
    <w:rsid w:val="00BC7856"/>
    <w:rsid w:val="00BC7931"/>
    <w:rsid w:val="00BC7DEA"/>
    <w:rsid w:val="00BD0087"/>
    <w:rsid w:val="00BD0256"/>
    <w:rsid w:val="00BD030B"/>
    <w:rsid w:val="00BD0382"/>
    <w:rsid w:val="00BD03F5"/>
    <w:rsid w:val="00BD0627"/>
    <w:rsid w:val="00BD0678"/>
    <w:rsid w:val="00BD075C"/>
    <w:rsid w:val="00BD0786"/>
    <w:rsid w:val="00BD080E"/>
    <w:rsid w:val="00BD086A"/>
    <w:rsid w:val="00BD08AA"/>
    <w:rsid w:val="00BD0973"/>
    <w:rsid w:val="00BD09CE"/>
    <w:rsid w:val="00BD0A0E"/>
    <w:rsid w:val="00BD0AFC"/>
    <w:rsid w:val="00BD0DAB"/>
    <w:rsid w:val="00BD0E0E"/>
    <w:rsid w:val="00BD0E52"/>
    <w:rsid w:val="00BD1106"/>
    <w:rsid w:val="00BD1130"/>
    <w:rsid w:val="00BD1185"/>
    <w:rsid w:val="00BD13BF"/>
    <w:rsid w:val="00BD1415"/>
    <w:rsid w:val="00BD15DC"/>
    <w:rsid w:val="00BD1635"/>
    <w:rsid w:val="00BD1865"/>
    <w:rsid w:val="00BD187B"/>
    <w:rsid w:val="00BD1B37"/>
    <w:rsid w:val="00BD1B98"/>
    <w:rsid w:val="00BD1BB1"/>
    <w:rsid w:val="00BD1BD4"/>
    <w:rsid w:val="00BD1C65"/>
    <w:rsid w:val="00BD1D78"/>
    <w:rsid w:val="00BD1DAF"/>
    <w:rsid w:val="00BD1EDC"/>
    <w:rsid w:val="00BD20D5"/>
    <w:rsid w:val="00BD20E3"/>
    <w:rsid w:val="00BD21CF"/>
    <w:rsid w:val="00BD223C"/>
    <w:rsid w:val="00BD22CC"/>
    <w:rsid w:val="00BD2341"/>
    <w:rsid w:val="00BD24DC"/>
    <w:rsid w:val="00BD26BA"/>
    <w:rsid w:val="00BD26DB"/>
    <w:rsid w:val="00BD27BA"/>
    <w:rsid w:val="00BD297A"/>
    <w:rsid w:val="00BD2DE8"/>
    <w:rsid w:val="00BD2FD7"/>
    <w:rsid w:val="00BD30E1"/>
    <w:rsid w:val="00BD3563"/>
    <w:rsid w:val="00BD35BF"/>
    <w:rsid w:val="00BD3629"/>
    <w:rsid w:val="00BD3661"/>
    <w:rsid w:val="00BD3797"/>
    <w:rsid w:val="00BD390F"/>
    <w:rsid w:val="00BD39FA"/>
    <w:rsid w:val="00BD3A1E"/>
    <w:rsid w:val="00BD3BDD"/>
    <w:rsid w:val="00BD3C2F"/>
    <w:rsid w:val="00BD3E79"/>
    <w:rsid w:val="00BD4407"/>
    <w:rsid w:val="00BD443F"/>
    <w:rsid w:val="00BD448B"/>
    <w:rsid w:val="00BD4772"/>
    <w:rsid w:val="00BD4786"/>
    <w:rsid w:val="00BD479A"/>
    <w:rsid w:val="00BD4942"/>
    <w:rsid w:val="00BD4A94"/>
    <w:rsid w:val="00BD4D6D"/>
    <w:rsid w:val="00BD4D74"/>
    <w:rsid w:val="00BD4EB4"/>
    <w:rsid w:val="00BD5128"/>
    <w:rsid w:val="00BD513C"/>
    <w:rsid w:val="00BD5151"/>
    <w:rsid w:val="00BD5330"/>
    <w:rsid w:val="00BD54EA"/>
    <w:rsid w:val="00BD5500"/>
    <w:rsid w:val="00BD56FB"/>
    <w:rsid w:val="00BD577A"/>
    <w:rsid w:val="00BD5783"/>
    <w:rsid w:val="00BD57AB"/>
    <w:rsid w:val="00BD57E1"/>
    <w:rsid w:val="00BD582E"/>
    <w:rsid w:val="00BD5860"/>
    <w:rsid w:val="00BD590E"/>
    <w:rsid w:val="00BD5B83"/>
    <w:rsid w:val="00BD5B86"/>
    <w:rsid w:val="00BD5B8C"/>
    <w:rsid w:val="00BD5BFB"/>
    <w:rsid w:val="00BD5BFD"/>
    <w:rsid w:val="00BD5C53"/>
    <w:rsid w:val="00BD5D38"/>
    <w:rsid w:val="00BD5DA5"/>
    <w:rsid w:val="00BD5E03"/>
    <w:rsid w:val="00BD5F0D"/>
    <w:rsid w:val="00BD62E2"/>
    <w:rsid w:val="00BD631F"/>
    <w:rsid w:val="00BD6324"/>
    <w:rsid w:val="00BD6850"/>
    <w:rsid w:val="00BD6A57"/>
    <w:rsid w:val="00BD6AAF"/>
    <w:rsid w:val="00BD6D8D"/>
    <w:rsid w:val="00BD71C7"/>
    <w:rsid w:val="00BD7208"/>
    <w:rsid w:val="00BD726E"/>
    <w:rsid w:val="00BD72B8"/>
    <w:rsid w:val="00BD7490"/>
    <w:rsid w:val="00BD75E9"/>
    <w:rsid w:val="00BD7647"/>
    <w:rsid w:val="00BD76A3"/>
    <w:rsid w:val="00BD76C0"/>
    <w:rsid w:val="00BD7724"/>
    <w:rsid w:val="00BD775B"/>
    <w:rsid w:val="00BD78EA"/>
    <w:rsid w:val="00BD7AFE"/>
    <w:rsid w:val="00BD7E03"/>
    <w:rsid w:val="00BD7FCD"/>
    <w:rsid w:val="00BE002C"/>
    <w:rsid w:val="00BE00D3"/>
    <w:rsid w:val="00BE01B2"/>
    <w:rsid w:val="00BE02B5"/>
    <w:rsid w:val="00BE02C2"/>
    <w:rsid w:val="00BE03B2"/>
    <w:rsid w:val="00BE04FC"/>
    <w:rsid w:val="00BE0682"/>
    <w:rsid w:val="00BE06DF"/>
    <w:rsid w:val="00BE08CB"/>
    <w:rsid w:val="00BE0955"/>
    <w:rsid w:val="00BE09E5"/>
    <w:rsid w:val="00BE0B1C"/>
    <w:rsid w:val="00BE0B61"/>
    <w:rsid w:val="00BE0C02"/>
    <w:rsid w:val="00BE0C1B"/>
    <w:rsid w:val="00BE0D0C"/>
    <w:rsid w:val="00BE0D10"/>
    <w:rsid w:val="00BE0DA9"/>
    <w:rsid w:val="00BE0E48"/>
    <w:rsid w:val="00BE14D1"/>
    <w:rsid w:val="00BE1573"/>
    <w:rsid w:val="00BE17D1"/>
    <w:rsid w:val="00BE19CA"/>
    <w:rsid w:val="00BE1A15"/>
    <w:rsid w:val="00BE1C58"/>
    <w:rsid w:val="00BE1CA7"/>
    <w:rsid w:val="00BE1E1A"/>
    <w:rsid w:val="00BE1E6B"/>
    <w:rsid w:val="00BE1E7C"/>
    <w:rsid w:val="00BE1E81"/>
    <w:rsid w:val="00BE22C0"/>
    <w:rsid w:val="00BE2372"/>
    <w:rsid w:val="00BE23DB"/>
    <w:rsid w:val="00BE248E"/>
    <w:rsid w:val="00BE2647"/>
    <w:rsid w:val="00BE2659"/>
    <w:rsid w:val="00BE275F"/>
    <w:rsid w:val="00BE2772"/>
    <w:rsid w:val="00BE27FA"/>
    <w:rsid w:val="00BE2816"/>
    <w:rsid w:val="00BE2D12"/>
    <w:rsid w:val="00BE2D66"/>
    <w:rsid w:val="00BE2E0F"/>
    <w:rsid w:val="00BE30EA"/>
    <w:rsid w:val="00BE32B0"/>
    <w:rsid w:val="00BE32D7"/>
    <w:rsid w:val="00BE34A3"/>
    <w:rsid w:val="00BE353C"/>
    <w:rsid w:val="00BE3575"/>
    <w:rsid w:val="00BE3612"/>
    <w:rsid w:val="00BE3780"/>
    <w:rsid w:val="00BE3874"/>
    <w:rsid w:val="00BE38BE"/>
    <w:rsid w:val="00BE39ED"/>
    <w:rsid w:val="00BE3A3E"/>
    <w:rsid w:val="00BE3A5E"/>
    <w:rsid w:val="00BE3B33"/>
    <w:rsid w:val="00BE3C91"/>
    <w:rsid w:val="00BE3CC5"/>
    <w:rsid w:val="00BE3D04"/>
    <w:rsid w:val="00BE3D21"/>
    <w:rsid w:val="00BE3ECB"/>
    <w:rsid w:val="00BE3F0F"/>
    <w:rsid w:val="00BE3F8D"/>
    <w:rsid w:val="00BE405D"/>
    <w:rsid w:val="00BE419B"/>
    <w:rsid w:val="00BE43BA"/>
    <w:rsid w:val="00BE462E"/>
    <w:rsid w:val="00BE46AA"/>
    <w:rsid w:val="00BE4977"/>
    <w:rsid w:val="00BE4CDC"/>
    <w:rsid w:val="00BE4FD6"/>
    <w:rsid w:val="00BE50C4"/>
    <w:rsid w:val="00BE51DD"/>
    <w:rsid w:val="00BE541F"/>
    <w:rsid w:val="00BE5422"/>
    <w:rsid w:val="00BE544E"/>
    <w:rsid w:val="00BE54A9"/>
    <w:rsid w:val="00BE551D"/>
    <w:rsid w:val="00BE580A"/>
    <w:rsid w:val="00BE5852"/>
    <w:rsid w:val="00BE5AF0"/>
    <w:rsid w:val="00BE5F34"/>
    <w:rsid w:val="00BE6246"/>
    <w:rsid w:val="00BE62D6"/>
    <w:rsid w:val="00BE652F"/>
    <w:rsid w:val="00BE682B"/>
    <w:rsid w:val="00BE6A6A"/>
    <w:rsid w:val="00BE6AA2"/>
    <w:rsid w:val="00BE6B06"/>
    <w:rsid w:val="00BE6D1E"/>
    <w:rsid w:val="00BE6D61"/>
    <w:rsid w:val="00BE6DC7"/>
    <w:rsid w:val="00BE6DFD"/>
    <w:rsid w:val="00BE7068"/>
    <w:rsid w:val="00BE708D"/>
    <w:rsid w:val="00BE70CE"/>
    <w:rsid w:val="00BE7120"/>
    <w:rsid w:val="00BE71C2"/>
    <w:rsid w:val="00BE71C6"/>
    <w:rsid w:val="00BE71D0"/>
    <w:rsid w:val="00BE720F"/>
    <w:rsid w:val="00BE7230"/>
    <w:rsid w:val="00BE7440"/>
    <w:rsid w:val="00BE7480"/>
    <w:rsid w:val="00BE748C"/>
    <w:rsid w:val="00BE751A"/>
    <w:rsid w:val="00BE79DF"/>
    <w:rsid w:val="00BE7AFA"/>
    <w:rsid w:val="00BE7BA2"/>
    <w:rsid w:val="00BE7DB2"/>
    <w:rsid w:val="00BE7FB1"/>
    <w:rsid w:val="00BF00DC"/>
    <w:rsid w:val="00BF0566"/>
    <w:rsid w:val="00BF0822"/>
    <w:rsid w:val="00BF085F"/>
    <w:rsid w:val="00BF0B16"/>
    <w:rsid w:val="00BF0B27"/>
    <w:rsid w:val="00BF0E37"/>
    <w:rsid w:val="00BF0E55"/>
    <w:rsid w:val="00BF1042"/>
    <w:rsid w:val="00BF108B"/>
    <w:rsid w:val="00BF1160"/>
    <w:rsid w:val="00BF141A"/>
    <w:rsid w:val="00BF14D8"/>
    <w:rsid w:val="00BF167D"/>
    <w:rsid w:val="00BF1695"/>
    <w:rsid w:val="00BF17A7"/>
    <w:rsid w:val="00BF19A4"/>
    <w:rsid w:val="00BF1AA4"/>
    <w:rsid w:val="00BF1B10"/>
    <w:rsid w:val="00BF1CB9"/>
    <w:rsid w:val="00BF1E71"/>
    <w:rsid w:val="00BF1F7A"/>
    <w:rsid w:val="00BF214F"/>
    <w:rsid w:val="00BF225F"/>
    <w:rsid w:val="00BF251A"/>
    <w:rsid w:val="00BF25F7"/>
    <w:rsid w:val="00BF2760"/>
    <w:rsid w:val="00BF27DD"/>
    <w:rsid w:val="00BF296A"/>
    <w:rsid w:val="00BF2A0D"/>
    <w:rsid w:val="00BF2A7D"/>
    <w:rsid w:val="00BF2B60"/>
    <w:rsid w:val="00BF2E24"/>
    <w:rsid w:val="00BF2E3E"/>
    <w:rsid w:val="00BF2EC4"/>
    <w:rsid w:val="00BF323E"/>
    <w:rsid w:val="00BF35CB"/>
    <w:rsid w:val="00BF35F7"/>
    <w:rsid w:val="00BF3678"/>
    <w:rsid w:val="00BF397C"/>
    <w:rsid w:val="00BF3A2B"/>
    <w:rsid w:val="00BF3A58"/>
    <w:rsid w:val="00BF3CA1"/>
    <w:rsid w:val="00BF3F90"/>
    <w:rsid w:val="00BF4093"/>
    <w:rsid w:val="00BF44C5"/>
    <w:rsid w:val="00BF44F8"/>
    <w:rsid w:val="00BF4864"/>
    <w:rsid w:val="00BF4887"/>
    <w:rsid w:val="00BF49DE"/>
    <w:rsid w:val="00BF4A98"/>
    <w:rsid w:val="00BF4B5A"/>
    <w:rsid w:val="00BF4C90"/>
    <w:rsid w:val="00BF4CF9"/>
    <w:rsid w:val="00BF4EA0"/>
    <w:rsid w:val="00BF5157"/>
    <w:rsid w:val="00BF51AB"/>
    <w:rsid w:val="00BF51D5"/>
    <w:rsid w:val="00BF52EB"/>
    <w:rsid w:val="00BF5317"/>
    <w:rsid w:val="00BF53C3"/>
    <w:rsid w:val="00BF55C9"/>
    <w:rsid w:val="00BF5912"/>
    <w:rsid w:val="00BF5945"/>
    <w:rsid w:val="00BF5A09"/>
    <w:rsid w:val="00BF5A2B"/>
    <w:rsid w:val="00BF5A9B"/>
    <w:rsid w:val="00BF5E22"/>
    <w:rsid w:val="00BF5E43"/>
    <w:rsid w:val="00BF5E60"/>
    <w:rsid w:val="00BF5F12"/>
    <w:rsid w:val="00BF64C1"/>
    <w:rsid w:val="00BF64E4"/>
    <w:rsid w:val="00BF64FF"/>
    <w:rsid w:val="00BF6924"/>
    <w:rsid w:val="00BF69A2"/>
    <w:rsid w:val="00BF6A3C"/>
    <w:rsid w:val="00BF6B63"/>
    <w:rsid w:val="00BF6B9F"/>
    <w:rsid w:val="00BF6D3D"/>
    <w:rsid w:val="00BF6EEC"/>
    <w:rsid w:val="00BF724A"/>
    <w:rsid w:val="00BF725F"/>
    <w:rsid w:val="00BF72BE"/>
    <w:rsid w:val="00BF75AA"/>
    <w:rsid w:val="00BF76B0"/>
    <w:rsid w:val="00BF76CB"/>
    <w:rsid w:val="00BF77AD"/>
    <w:rsid w:val="00BF7823"/>
    <w:rsid w:val="00BF7919"/>
    <w:rsid w:val="00BF79E6"/>
    <w:rsid w:val="00BF7B56"/>
    <w:rsid w:val="00BF7DF3"/>
    <w:rsid w:val="00C000E3"/>
    <w:rsid w:val="00C00242"/>
    <w:rsid w:val="00C00455"/>
    <w:rsid w:val="00C0068A"/>
    <w:rsid w:val="00C007BD"/>
    <w:rsid w:val="00C00819"/>
    <w:rsid w:val="00C00B94"/>
    <w:rsid w:val="00C00D28"/>
    <w:rsid w:val="00C00D85"/>
    <w:rsid w:val="00C00F77"/>
    <w:rsid w:val="00C011D4"/>
    <w:rsid w:val="00C0126C"/>
    <w:rsid w:val="00C013B3"/>
    <w:rsid w:val="00C013DE"/>
    <w:rsid w:val="00C014DF"/>
    <w:rsid w:val="00C016B6"/>
    <w:rsid w:val="00C01B44"/>
    <w:rsid w:val="00C01B8B"/>
    <w:rsid w:val="00C01BD8"/>
    <w:rsid w:val="00C01C7F"/>
    <w:rsid w:val="00C01D15"/>
    <w:rsid w:val="00C02167"/>
    <w:rsid w:val="00C023AA"/>
    <w:rsid w:val="00C02479"/>
    <w:rsid w:val="00C02618"/>
    <w:rsid w:val="00C02802"/>
    <w:rsid w:val="00C0299C"/>
    <w:rsid w:val="00C02A6F"/>
    <w:rsid w:val="00C02B8E"/>
    <w:rsid w:val="00C02FD2"/>
    <w:rsid w:val="00C03084"/>
    <w:rsid w:val="00C0309D"/>
    <w:rsid w:val="00C03215"/>
    <w:rsid w:val="00C03272"/>
    <w:rsid w:val="00C033E9"/>
    <w:rsid w:val="00C03817"/>
    <w:rsid w:val="00C0391F"/>
    <w:rsid w:val="00C03A68"/>
    <w:rsid w:val="00C03B7B"/>
    <w:rsid w:val="00C03C44"/>
    <w:rsid w:val="00C03F3F"/>
    <w:rsid w:val="00C03F4A"/>
    <w:rsid w:val="00C0402F"/>
    <w:rsid w:val="00C04164"/>
    <w:rsid w:val="00C04171"/>
    <w:rsid w:val="00C0438C"/>
    <w:rsid w:val="00C0461B"/>
    <w:rsid w:val="00C0464E"/>
    <w:rsid w:val="00C04677"/>
    <w:rsid w:val="00C04BEF"/>
    <w:rsid w:val="00C04C90"/>
    <w:rsid w:val="00C04D83"/>
    <w:rsid w:val="00C04D8F"/>
    <w:rsid w:val="00C05020"/>
    <w:rsid w:val="00C050D7"/>
    <w:rsid w:val="00C051E3"/>
    <w:rsid w:val="00C0531F"/>
    <w:rsid w:val="00C0543B"/>
    <w:rsid w:val="00C054A6"/>
    <w:rsid w:val="00C0559F"/>
    <w:rsid w:val="00C0570F"/>
    <w:rsid w:val="00C05AE4"/>
    <w:rsid w:val="00C05BAB"/>
    <w:rsid w:val="00C0641B"/>
    <w:rsid w:val="00C065DF"/>
    <w:rsid w:val="00C06608"/>
    <w:rsid w:val="00C06769"/>
    <w:rsid w:val="00C068B8"/>
    <w:rsid w:val="00C068F6"/>
    <w:rsid w:val="00C068FC"/>
    <w:rsid w:val="00C0696C"/>
    <w:rsid w:val="00C06B2B"/>
    <w:rsid w:val="00C06E33"/>
    <w:rsid w:val="00C06E4B"/>
    <w:rsid w:val="00C06F0D"/>
    <w:rsid w:val="00C07153"/>
    <w:rsid w:val="00C0718B"/>
    <w:rsid w:val="00C07231"/>
    <w:rsid w:val="00C07619"/>
    <w:rsid w:val="00C0766D"/>
    <w:rsid w:val="00C076D5"/>
    <w:rsid w:val="00C076EE"/>
    <w:rsid w:val="00C07714"/>
    <w:rsid w:val="00C07917"/>
    <w:rsid w:val="00C07B04"/>
    <w:rsid w:val="00C07BE1"/>
    <w:rsid w:val="00C07C2D"/>
    <w:rsid w:val="00C07C36"/>
    <w:rsid w:val="00C07CAF"/>
    <w:rsid w:val="00C07CF4"/>
    <w:rsid w:val="00C07F07"/>
    <w:rsid w:val="00C07F79"/>
    <w:rsid w:val="00C100BE"/>
    <w:rsid w:val="00C10121"/>
    <w:rsid w:val="00C101C0"/>
    <w:rsid w:val="00C1032F"/>
    <w:rsid w:val="00C10550"/>
    <w:rsid w:val="00C10675"/>
    <w:rsid w:val="00C106D1"/>
    <w:rsid w:val="00C107E8"/>
    <w:rsid w:val="00C10812"/>
    <w:rsid w:val="00C10828"/>
    <w:rsid w:val="00C108C8"/>
    <w:rsid w:val="00C10915"/>
    <w:rsid w:val="00C10B61"/>
    <w:rsid w:val="00C10DEE"/>
    <w:rsid w:val="00C10E15"/>
    <w:rsid w:val="00C10FF4"/>
    <w:rsid w:val="00C11034"/>
    <w:rsid w:val="00C11071"/>
    <w:rsid w:val="00C11358"/>
    <w:rsid w:val="00C1138A"/>
    <w:rsid w:val="00C116AA"/>
    <w:rsid w:val="00C11706"/>
    <w:rsid w:val="00C1178C"/>
    <w:rsid w:val="00C1178E"/>
    <w:rsid w:val="00C11892"/>
    <w:rsid w:val="00C11B09"/>
    <w:rsid w:val="00C11B9C"/>
    <w:rsid w:val="00C11BA1"/>
    <w:rsid w:val="00C11C0C"/>
    <w:rsid w:val="00C11C41"/>
    <w:rsid w:val="00C11C53"/>
    <w:rsid w:val="00C11CF6"/>
    <w:rsid w:val="00C11DE2"/>
    <w:rsid w:val="00C11F42"/>
    <w:rsid w:val="00C11F6B"/>
    <w:rsid w:val="00C1205D"/>
    <w:rsid w:val="00C12081"/>
    <w:rsid w:val="00C120B2"/>
    <w:rsid w:val="00C121AB"/>
    <w:rsid w:val="00C122B6"/>
    <w:rsid w:val="00C1232B"/>
    <w:rsid w:val="00C12420"/>
    <w:rsid w:val="00C124C3"/>
    <w:rsid w:val="00C1255E"/>
    <w:rsid w:val="00C125CD"/>
    <w:rsid w:val="00C12A28"/>
    <w:rsid w:val="00C12AF5"/>
    <w:rsid w:val="00C12D3A"/>
    <w:rsid w:val="00C12D62"/>
    <w:rsid w:val="00C12DEE"/>
    <w:rsid w:val="00C1312D"/>
    <w:rsid w:val="00C1314E"/>
    <w:rsid w:val="00C132ED"/>
    <w:rsid w:val="00C133FB"/>
    <w:rsid w:val="00C134B5"/>
    <w:rsid w:val="00C134BA"/>
    <w:rsid w:val="00C134F7"/>
    <w:rsid w:val="00C134FE"/>
    <w:rsid w:val="00C138E7"/>
    <w:rsid w:val="00C138EC"/>
    <w:rsid w:val="00C139E5"/>
    <w:rsid w:val="00C13A4D"/>
    <w:rsid w:val="00C13A86"/>
    <w:rsid w:val="00C13DAF"/>
    <w:rsid w:val="00C140D0"/>
    <w:rsid w:val="00C14124"/>
    <w:rsid w:val="00C141DF"/>
    <w:rsid w:val="00C142F6"/>
    <w:rsid w:val="00C143ED"/>
    <w:rsid w:val="00C144D0"/>
    <w:rsid w:val="00C14587"/>
    <w:rsid w:val="00C147DD"/>
    <w:rsid w:val="00C147F2"/>
    <w:rsid w:val="00C14814"/>
    <w:rsid w:val="00C14888"/>
    <w:rsid w:val="00C14893"/>
    <w:rsid w:val="00C1489E"/>
    <w:rsid w:val="00C148C3"/>
    <w:rsid w:val="00C148C8"/>
    <w:rsid w:val="00C14B6F"/>
    <w:rsid w:val="00C14C37"/>
    <w:rsid w:val="00C14D10"/>
    <w:rsid w:val="00C14D4B"/>
    <w:rsid w:val="00C14D9B"/>
    <w:rsid w:val="00C14DAE"/>
    <w:rsid w:val="00C14DDA"/>
    <w:rsid w:val="00C14DFB"/>
    <w:rsid w:val="00C14E6B"/>
    <w:rsid w:val="00C14F04"/>
    <w:rsid w:val="00C15000"/>
    <w:rsid w:val="00C1501A"/>
    <w:rsid w:val="00C15285"/>
    <w:rsid w:val="00C15300"/>
    <w:rsid w:val="00C1532C"/>
    <w:rsid w:val="00C1548C"/>
    <w:rsid w:val="00C1563C"/>
    <w:rsid w:val="00C1580B"/>
    <w:rsid w:val="00C15930"/>
    <w:rsid w:val="00C1599F"/>
    <w:rsid w:val="00C159E8"/>
    <w:rsid w:val="00C15B82"/>
    <w:rsid w:val="00C15FDF"/>
    <w:rsid w:val="00C1609F"/>
    <w:rsid w:val="00C160DD"/>
    <w:rsid w:val="00C1611E"/>
    <w:rsid w:val="00C1631D"/>
    <w:rsid w:val="00C16585"/>
    <w:rsid w:val="00C16964"/>
    <w:rsid w:val="00C16C94"/>
    <w:rsid w:val="00C16CE8"/>
    <w:rsid w:val="00C16CFE"/>
    <w:rsid w:val="00C16D48"/>
    <w:rsid w:val="00C16D9D"/>
    <w:rsid w:val="00C16E53"/>
    <w:rsid w:val="00C17353"/>
    <w:rsid w:val="00C174E8"/>
    <w:rsid w:val="00C178A2"/>
    <w:rsid w:val="00C179B1"/>
    <w:rsid w:val="00C17A63"/>
    <w:rsid w:val="00C17B34"/>
    <w:rsid w:val="00C17C82"/>
    <w:rsid w:val="00C17D5A"/>
    <w:rsid w:val="00C17E9D"/>
    <w:rsid w:val="00C17F37"/>
    <w:rsid w:val="00C17FCB"/>
    <w:rsid w:val="00C2006E"/>
    <w:rsid w:val="00C201A3"/>
    <w:rsid w:val="00C20284"/>
    <w:rsid w:val="00C20285"/>
    <w:rsid w:val="00C202B2"/>
    <w:rsid w:val="00C2035A"/>
    <w:rsid w:val="00C2040E"/>
    <w:rsid w:val="00C204C5"/>
    <w:rsid w:val="00C2058D"/>
    <w:rsid w:val="00C20770"/>
    <w:rsid w:val="00C207FC"/>
    <w:rsid w:val="00C20888"/>
    <w:rsid w:val="00C209DA"/>
    <w:rsid w:val="00C20A2A"/>
    <w:rsid w:val="00C20B4A"/>
    <w:rsid w:val="00C20C82"/>
    <w:rsid w:val="00C20CAB"/>
    <w:rsid w:val="00C20D79"/>
    <w:rsid w:val="00C20E18"/>
    <w:rsid w:val="00C20F74"/>
    <w:rsid w:val="00C210F4"/>
    <w:rsid w:val="00C21584"/>
    <w:rsid w:val="00C216E9"/>
    <w:rsid w:val="00C21857"/>
    <w:rsid w:val="00C2185F"/>
    <w:rsid w:val="00C2188B"/>
    <w:rsid w:val="00C21A86"/>
    <w:rsid w:val="00C21B8E"/>
    <w:rsid w:val="00C21BBF"/>
    <w:rsid w:val="00C21C87"/>
    <w:rsid w:val="00C21CC3"/>
    <w:rsid w:val="00C21DA7"/>
    <w:rsid w:val="00C21E7B"/>
    <w:rsid w:val="00C21EE4"/>
    <w:rsid w:val="00C221E1"/>
    <w:rsid w:val="00C222EB"/>
    <w:rsid w:val="00C223C9"/>
    <w:rsid w:val="00C225E0"/>
    <w:rsid w:val="00C227D9"/>
    <w:rsid w:val="00C22B88"/>
    <w:rsid w:val="00C22BFE"/>
    <w:rsid w:val="00C22C5C"/>
    <w:rsid w:val="00C22D58"/>
    <w:rsid w:val="00C22D74"/>
    <w:rsid w:val="00C22E1E"/>
    <w:rsid w:val="00C22E2E"/>
    <w:rsid w:val="00C22ED4"/>
    <w:rsid w:val="00C22F0B"/>
    <w:rsid w:val="00C23201"/>
    <w:rsid w:val="00C23357"/>
    <w:rsid w:val="00C234FA"/>
    <w:rsid w:val="00C2352B"/>
    <w:rsid w:val="00C235EE"/>
    <w:rsid w:val="00C2368D"/>
    <w:rsid w:val="00C23808"/>
    <w:rsid w:val="00C2381D"/>
    <w:rsid w:val="00C2383C"/>
    <w:rsid w:val="00C23875"/>
    <w:rsid w:val="00C23907"/>
    <w:rsid w:val="00C2422D"/>
    <w:rsid w:val="00C24299"/>
    <w:rsid w:val="00C242BA"/>
    <w:rsid w:val="00C2433A"/>
    <w:rsid w:val="00C24373"/>
    <w:rsid w:val="00C2461A"/>
    <w:rsid w:val="00C24703"/>
    <w:rsid w:val="00C247E6"/>
    <w:rsid w:val="00C24820"/>
    <w:rsid w:val="00C24A40"/>
    <w:rsid w:val="00C24C6D"/>
    <w:rsid w:val="00C24C80"/>
    <w:rsid w:val="00C24CD1"/>
    <w:rsid w:val="00C24D82"/>
    <w:rsid w:val="00C24E04"/>
    <w:rsid w:val="00C24E06"/>
    <w:rsid w:val="00C24ECB"/>
    <w:rsid w:val="00C24F28"/>
    <w:rsid w:val="00C24FE6"/>
    <w:rsid w:val="00C25335"/>
    <w:rsid w:val="00C25399"/>
    <w:rsid w:val="00C25419"/>
    <w:rsid w:val="00C254D9"/>
    <w:rsid w:val="00C2559A"/>
    <w:rsid w:val="00C255E9"/>
    <w:rsid w:val="00C256EB"/>
    <w:rsid w:val="00C25748"/>
    <w:rsid w:val="00C257F4"/>
    <w:rsid w:val="00C25885"/>
    <w:rsid w:val="00C25A64"/>
    <w:rsid w:val="00C25A6D"/>
    <w:rsid w:val="00C25AF0"/>
    <w:rsid w:val="00C25BD7"/>
    <w:rsid w:val="00C25E6F"/>
    <w:rsid w:val="00C25ED1"/>
    <w:rsid w:val="00C260B4"/>
    <w:rsid w:val="00C26412"/>
    <w:rsid w:val="00C265CB"/>
    <w:rsid w:val="00C265D9"/>
    <w:rsid w:val="00C26884"/>
    <w:rsid w:val="00C269EF"/>
    <w:rsid w:val="00C26CA4"/>
    <w:rsid w:val="00C2714D"/>
    <w:rsid w:val="00C271EB"/>
    <w:rsid w:val="00C273B2"/>
    <w:rsid w:val="00C27455"/>
    <w:rsid w:val="00C27456"/>
    <w:rsid w:val="00C274FD"/>
    <w:rsid w:val="00C2758F"/>
    <w:rsid w:val="00C2764E"/>
    <w:rsid w:val="00C27654"/>
    <w:rsid w:val="00C276E7"/>
    <w:rsid w:val="00C27714"/>
    <w:rsid w:val="00C27850"/>
    <w:rsid w:val="00C278CA"/>
    <w:rsid w:val="00C27937"/>
    <w:rsid w:val="00C27B6A"/>
    <w:rsid w:val="00C27BD4"/>
    <w:rsid w:val="00C27CCA"/>
    <w:rsid w:val="00C27D72"/>
    <w:rsid w:val="00C27DAD"/>
    <w:rsid w:val="00C27DE2"/>
    <w:rsid w:val="00C27F79"/>
    <w:rsid w:val="00C27FEF"/>
    <w:rsid w:val="00C3014A"/>
    <w:rsid w:val="00C30314"/>
    <w:rsid w:val="00C3039F"/>
    <w:rsid w:val="00C30403"/>
    <w:rsid w:val="00C304DE"/>
    <w:rsid w:val="00C3059F"/>
    <w:rsid w:val="00C3068E"/>
    <w:rsid w:val="00C30734"/>
    <w:rsid w:val="00C308A8"/>
    <w:rsid w:val="00C30951"/>
    <w:rsid w:val="00C30A97"/>
    <w:rsid w:val="00C30CBD"/>
    <w:rsid w:val="00C30D65"/>
    <w:rsid w:val="00C30D79"/>
    <w:rsid w:val="00C30FAD"/>
    <w:rsid w:val="00C30FB3"/>
    <w:rsid w:val="00C30FF3"/>
    <w:rsid w:val="00C31005"/>
    <w:rsid w:val="00C310D2"/>
    <w:rsid w:val="00C3116B"/>
    <w:rsid w:val="00C312EC"/>
    <w:rsid w:val="00C3135E"/>
    <w:rsid w:val="00C313F1"/>
    <w:rsid w:val="00C3155D"/>
    <w:rsid w:val="00C31A1B"/>
    <w:rsid w:val="00C31AAB"/>
    <w:rsid w:val="00C31B5C"/>
    <w:rsid w:val="00C31CAC"/>
    <w:rsid w:val="00C31E76"/>
    <w:rsid w:val="00C31F36"/>
    <w:rsid w:val="00C31FDC"/>
    <w:rsid w:val="00C31FF3"/>
    <w:rsid w:val="00C32052"/>
    <w:rsid w:val="00C320DC"/>
    <w:rsid w:val="00C32253"/>
    <w:rsid w:val="00C323B4"/>
    <w:rsid w:val="00C3245A"/>
    <w:rsid w:val="00C32460"/>
    <w:rsid w:val="00C32472"/>
    <w:rsid w:val="00C325D0"/>
    <w:rsid w:val="00C325EF"/>
    <w:rsid w:val="00C32643"/>
    <w:rsid w:val="00C32780"/>
    <w:rsid w:val="00C32856"/>
    <w:rsid w:val="00C329D6"/>
    <w:rsid w:val="00C32B11"/>
    <w:rsid w:val="00C32B9A"/>
    <w:rsid w:val="00C32C4C"/>
    <w:rsid w:val="00C32C4D"/>
    <w:rsid w:val="00C32E44"/>
    <w:rsid w:val="00C32E5A"/>
    <w:rsid w:val="00C32FB7"/>
    <w:rsid w:val="00C330AD"/>
    <w:rsid w:val="00C33BFA"/>
    <w:rsid w:val="00C33D71"/>
    <w:rsid w:val="00C34008"/>
    <w:rsid w:val="00C34042"/>
    <w:rsid w:val="00C340F0"/>
    <w:rsid w:val="00C341B4"/>
    <w:rsid w:val="00C34326"/>
    <w:rsid w:val="00C3441D"/>
    <w:rsid w:val="00C34530"/>
    <w:rsid w:val="00C34677"/>
    <w:rsid w:val="00C3468B"/>
    <w:rsid w:val="00C346D8"/>
    <w:rsid w:val="00C347B4"/>
    <w:rsid w:val="00C34803"/>
    <w:rsid w:val="00C34888"/>
    <w:rsid w:val="00C3489A"/>
    <w:rsid w:val="00C34958"/>
    <w:rsid w:val="00C3495C"/>
    <w:rsid w:val="00C34A14"/>
    <w:rsid w:val="00C34ACF"/>
    <w:rsid w:val="00C34CE7"/>
    <w:rsid w:val="00C34E3F"/>
    <w:rsid w:val="00C34F71"/>
    <w:rsid w:val="00C351DD"/>
    <w:rsid w:val="00C3528A"/>
    <w:rsid w:val="00C3528B"/>
    <w:rsid w:val="00C35365"/>
    <w:rsid w:val="00C35616"/>
    <w:rsid w:val="00C35988"/>
    <w:rsid w:val="00C35AD0"/>
    <w:rsid w:val="00C35BFE"/>
    <w:rsid w:val="00C35E8B"/>
    <w:rsid w:val="00C35EEF"/>
    <w:rsid w:val="00C36161"/>
    <w:rsid w:val="00C361B1"/>
    <w:rsid w:val="00C36272"/>
    <w:rsid w:val="00C36372"/>
    <w:rsid w:val="00C363E9"/>
    <w:rsid w:val="00C36594"/>
    <w:rsid w:val="00C365CA"/>
    <w:rsid w:val="00C366D9"/>
    <w:rsid w:val="00C366EC"/>
    <w:rsid w:val="00C36762"/>
    <w:rsid w:val="00C36842"/>
    <w:rsid w:val="00C368E6"/>
    <w:rsid w:val="00C36A4F"/>
    <w:rsid w:val="00C36B44"/>
    <w:rsid w:val="00C36C49"/>
    <w:rsid w:val="00C36CBA"/>
    <w:rsid w:val="00C36E90"/>
    <w:rsid w:val="00C371BE"/>
    <w:rsid w:val="00C3756D"/>
    <w:rsid w:val="00C3777F"/>
    <w:rsid w:val="00C3786D"/>
    <w:rsid w:val="00C37B85"/>
    <w:rsid w:val="00C37DF7"/>
    <w:rsid w:val="00C37E5C"/>
    <w:rsid w:val="00C37ECA"/>
    <w:rsid w:val="00C40166"/>
    <w:rsid w:val="00C402DD"/>
    <w:rsid w:val="00C402E9"/>
    <w:rsid w:val="00C40523"/>
    <w:rsid w:val="00C40545"/>
    <w:rsid w:val="00C40759"/>
    <w:rsid w:val="00C40811"/>
    <w:rsid w:val="00C40834"/>
    <w:rsid w:val="00C40878"/>
    <w:rsid w:val="00C40A09"/>
    <w:rsid w:val="00C40AD4"/>
    <w:rsid w:val="00C40AF9"/>
    <w:rsid w:val="00C40B4F"/>
    <w:rsid w:val="00C40B88"/>
    <w:rsid w:val="00C40BE7"/>
    <w:rsid w:val="00C40C39"/>
    <w:rsid w:val="00C40C83"/>
    <w:rsid w:val="00C40D73"/>
    <w:rsid w:val="00C40DC9"/>
    <w:rsid w:val="00C40E34"/>
    <w:rsid w:val="00C4131A"/>
    <w:rsid w:val="00C41390"/>
    <w:rsid w:val="00C41456"/>
    <w:rsid w:val="00C41589"/>
    <w:rsid w:val="00C416FD"/>
    <w:rsid w:val="00C4195C"/>
    <w:rsid w:val="00C41B93"/>
    <w:rsid w:val="00C41CA9"/>
    <w:rsid w:val="00C41D09"/>
    <w:rsid w:val="00C41F24"/>
    <w:rsid w:val="00C4215A"/>
    <w:rsid w:val="00C423B4"/>
    <w:rsid w:val="00C42549"/>
    <w:rsid w:val="00C4260C"/>
    <w:rsid w:val="00C42739"/>
    <w:rsid w:val="00C428AF"/>
    <w:rsid w:val="00C4296F"/>
    <w:rsid w:val="00C429E8"/>
    <w:rsid w:val="00C42B68"/>
    <w:rsid w:val="00C42C15"/>
    <w:rsid w:val="00C42C72"/>
    <w:rsid w:val="00C42D83"/>
    <w:rsid w:val="00C43050"/>
    <w:rsid w:val="00C4306B"/>
    <w:rsid w:val="00C432CD"/>
    <w:rsid w:val="00C43307"/>
    <w:rsid w:val="00C43390"/>
    <w:rsid w:val="00C433C2"/>
    <w:rsid w:val="00C433DE"/>
    <w:rsid w:val="00C43595"/>
    <w:rsid w:val="00C439EE"/>
    <w:rsid w:val="00C43C80"/>
    <w:rsid w:val="00C43CC4"/>
    <w:rsid w:val="00C43D69"/>
    <w:rsid w:val="00C445FA"/>
    <w:rsid w:val="00C44723"/>
    <w:rsid w:val="00C44874"/>
    <w:rsid w:val="00C448DA"/>
    <w:rsid w:val="00C44998"/>
    <w:rsid w:val="00C44B3B"/>
    <w:rsid w:val="00C44B53"/>
    <w:rsid w:val="00C44B7F"/>
    <w:rsid w:val="00C44DFC"/>
    <w:rsid w:val="00C44F85"/>
    <w:rsid w:val="00C4508E"/>
    <w:rsid w:val="00C45225"/>
    <w:rsid w:val="00C4522A"/>
    <w:rsid w:val="00C45271"/>
    <w:rsid w:val="00C456BC"/>
    <w:rsid w:val="00C4573C"/>
    <w:rsid w:val="00C45890"/>
    <w:rsid w:val="00C45959"/>
    <w:rsid w:val="00C45C3F"/>
    <w:rsid w:val="00C45CAE"/>
    <w:rsid w:val="00C45D81"/>
    <w:rsid w:val="00C45E98"/>
    <w:rsid w:val="00C45EBC"/>
    <w:rsid w:val="00C45FA2"/>
    <w:rsid w:val="00C4616B"/>
    <w:rsid w:val="00C4617F"/>
    <w:rsid w:val="00C461AE"/>
    <w:rsid w:val="00C4622B"/>
    <w:rsid w:val="00C462CA"/>
    <w:rsid w:val="00C466EC"/>
    <w:rsid w:val="00C46708"/>
    <w:rsid w:val="00C46732"/>
    <w:rsid w:val="00C4677D"/>
    <w:rsid w:val="00C467AA"/>
    <w:rsid w:val="00C46900"/>
    <w:rsid w:val="00C46965"/>
    <w:rsid w:val="00C469A3"/>
    <w:rsid w:val="00C46C39"/>
    <w:rsid w:val="00C46C45"/>
    <w:rsid w:val="00C46C56"/>
    <w:rsid w:val="00C46C9C"/>
    <w:rsid w:val="00C47058"/>
    <w:rsid w:val="00C47164"/>
    <w:rsid w:val="00C47201"/>
    <w:rsid w:val="00C4720A"/>
    <w:rsid w:val="00C47601"/>
    <w:rsid w:val="00C47829"/>
    <w:rsid w:val="00C479C5"/>
    <w:rsid w:val="00C47A1F"/>
    <w:rsid w:val="00C47D5C"/>
    <w:rsid w:val="00C47FFB"/>
    <w:rsid w:val="00C5031F"/>
    <w:rsid w:val="00C5033F"/>
    <w:rsid w:val="00C503D9"/>
    <w:rsid w:val="00C508CC"/>
    <w:rsid w:val="00C50ACB"/>
    <w:rsid w:val="00C50AF8"/>
    <w:rsid w:val="00C50C26"/>
    <w:rsid w:val="00C50DF3"/>
    <w:rsid w:val="00C510EE"/>
    <w:rsid w:val="00C51109"/>
    <w:rsid w:val="00C511E2"/>
    <w:rsid w:val="00C514B4"/>
    <w:rsid w:val="00C515A8"/>
    <w:rsid w:val="00C515BE"/>
    <w:rsid w:val="00C5167E"/>
    <w:rsid w:val="00C5168F"/>
    <w:rsid w:val="00C5173C"/>
    <w:rsid w:val="00C51759"/>
    <w:rsid w:val="00C517AD"/>
    <w:rsid w:val="00C51985"/>
    <w:rsid w:val="00C51B4E"/>
    <w:rsid w:val="00C51BDD"/>
    <w:rsid w:val="00C51C44"/>
    <w:rsid w:val="00C51D9F"/>
    <w:rsid w:val="00C51E37"/>
    <w:rsid w:val="00C51E7B"/>
    <w:rsid w:val="00C51FCE"/>
    <w:rsid w:val="00C520A2"/>
    <w:rsid w:val="00C5228C"/>
    <w:rsid w:val="00C522D9"/>
    <w:rsid w:val="00C52485"/>
    <w:rsid w:val="00C525B9"/>
    <w:rsid w:val="00C52834"/>
    <w:rsid w:val="00C52849"/>
    <w:rsid w:val="00C529B9"/>
    <w:rsid w:val="00C52AFC"/>
    <w:rsid w:val="00C52B78"/>
    <w:rsid w:val="00C52BAD"/>
    <w:rsid w:val="00C52C53"/>
    <w:rsid w:val="00C52D10"/>
    <w:rsid w:val="00C52DAE"/>
    <w:rsid w:val="00C52ECC"/>
    <w:rsid w:val="00C530AB"/>
    <w:rsid w:val="00C532A0"/>
    <w:rsid w:val="00C532BB"/>
    <w:rsid w:val="00C534F6"/>
    <w:rsid w:val="00C5359D"/>
    <w:rsid w:val="00C535CF"/>
    <w:rsid w:val="00C53832"/>
    <w:rsid w:val="00C5388A"/>
    <w:rsid w:val="00C5389A"/>
    <w:rsid w:val="00C5393A"/>
    <w:rsid w:val="00C53C94"/>
    <w:rsid w:val="00C53CDD"/>
    <w:rsid w:val="00C5408D"/>
    <w:rsid w:val="00C541D4"/>
    <w:rsid w:val="00C541E7"/>
    <w:rsid w:val="00C54212"/>
    <w:rsid w:val="00C54292"/>
    <w:rsid w:val="00C542B3"/>
    <w:rsid w:val="00C54312"/>
    <w:rsid w:val="00C5435D"/>
    <w:rsid w:val="00C54508"/>
    <w:rsid w:val="00C5478D"/>
    <w:rsid w:val="00C547A3"/>
    <w:rsid w:val="00C548D5"/>
    <w:rsid w:val="00C54A13"/>
    <w:rsid w:val="00C54AC1"/>
    <w:rsid w:val="00C54B32"/>
    <w:rsid w:val="00C54C11"/>
    <w:rsid w:val="00C54CE1"/>
    <w:rsid w:val="00C54E12"/>
    <w:rsid w:val="00C54FF9"/>
    <w:rsid w:val="00C5504F"/>
    <w:rsid w:val="00C550AA"/>
    <w:rsid w:val="00C551C8"/>
    <w:rsid w:val="00C5535B"/>
    <w:rsid w:val="00C5549D"/>
    <w:rsid w:val="00C55578"/>
    <w:rsid w:val="00C556E6"/>
    <w:rsid w:val="00C55863"/>
    <w:rsid w:val="00C55933"/>
    <w:rsid w:val="00C55E23"/>
    <w:rsid w:val="00C55EA4"/>
    <w:rsid w:val="00C55F56"/>
    <w:rsid w:val="00C55F69"/>
    <w:rsid w:val="00C560A5"/>
    <w:rsid w:val="00C560ED"/>
    <w:rsid w:val="00C56109"/>
    <w:rsid w:val="00C56180"/>
    <w:rsid w:val="00C563BA"/>
    <w:rsid w:val="00C566C0"/>
    <w:rsid w:val="00C56A4B"/>
    <w:rsid w:val="00C56A80"/>
    <w:rsid w:val="00C56DDD"/>
    <w:rsid w:val="00C56EBF"/>
    <w:rsid w:val="00C56FD1"/>
    <w:rsid w:val="00C56FDB"/>
    <w:rsid w:val="00C57059"/>
    <w:rsid w:val="00C571FB"/>
    <w:rsid w:val="00C57282"/>
    <w:rsid w:val="00C572DC"/>
    <w:rsid w:val="00C57352"/>
    <w:rsid w:val="00C57530"/>
    <w:rsid w:val="00C57551"/>
    <w:rsid w:val="00C5755C"/>
    <w:rsid w:val="00C5776A"/>
    <w:rsid w:val="00C578D9"/>
    <w:rsid w:val="00C57A65"/>
    <w:rsid w:val="00C57A90"/>
    <w:rsid w:val="00C57C4F"/>
    <w:rsid w:val="00C57F44"/>
    <w:rsid w:val="00C57F5F"/>
    <w:rsid w:val="00C600D2"/>
    <w:rsid w:val="00C60113"/>
    <w:rsid w:val="00C601B5"/>
    <w:rsid w:val="00C6044E"/>
    <w:rsid w:val="00C604EF"/>
    <w:rsid w:val="00C6059D"/>
    <w:rsid w:val="00C60694"/>
    <w:rsid w:val="00C6095C"/>
    <w:rsid w:val="00C60A3E"/>
    <w:rsid w:val="00C60A56"/>
    <w:rsid w:val="00C60ED7"/>
    <w:rsid w:val="00C60F3E"/>
    <w:rsid w:val="00C60F6A"/>
    <w:rsid w:val="00C61096"/>
    <w:rsid w:val="00C610B4"/>
    <w:rsid w:val="00C610BF"/>
    <w:rsid w:val="00C6116B"/>
    <w:rsid w:val="00C61283"/>
    <w:rsid w:val="00C612D4"/>
    <w:rsid w:val="00C61471"/>
    <w:rsid w:val="00C6150F"/>
    <w:rsid w:val="00C61775"/>
    <w:rsid w:val="00C6184F"/>
    <w:rsid w:val="00C61B84"/>
    <w:rsid w:val="00C61BA3"/>
    <w:rsid w:val="00C61F81"/>
    <w:rsid w:val="00C62038"/>
    <w:rsid w:val="00C6237F"/>
    <w:rsid w:val="00C62393"/>
    <w:rsid w:val="00C625F0"/>
    <w:rsid w:val="00C628E5"/>
    <w:rsid w:val="00C62B73"/>
    <w:rsid w:val="00C62E74"/>
    <w:rsid w:val="00C62EB2"/>
    <w:rsid w:val="00C62F4F"/>
    <w:rsid w:val="00C63338"/>
    <w:rsid w:val="00C633B5"/>
    <w:rsid w:val="00C633C7"/>
    <w:rsid w:val="00C636D0"/>
    <w:rsid w:val="00C638B2"/>
    <w:rsid w:val="00C63A65"/>
    <w:rsid w:val="00C63A73"/>
    <w:rsid w:val="00C63B7F"/>
    <w:rsid w:val="00C63C0F"/>
    <w:rsid w:val="00C63C5A"/>
    <w:rsid w:val="00C63DA4"/>
    <w:rsid w:val="00C63E23"/>
    <w:rsid w:val="00C63E5A"/>
    <w:rsid w:val="00C63F2C"/>
    <w:rsid w:val="00C64261"/>
    <w:rsid w:val="00C644A8"/>
    <w:rsid w:val="00C647B9"/>
    <w:rsid w:val="00C648A4"/>
    <w:rsid w:val="00C648EB"/>
    <w:rsid w:val="00C64900"/>
    <w:rsid w:val="00C649A4"/>
    <w:rsid w:val="00C64A09"/>
    <w:rsid w:val="00C64D37"/>
    <w:rsid w:val="00C64E05"/>
    <w:rsid w:val="00C64EF7"/>
    <w:rsid w:val="00C65024"/>
    <w:rsid w:val="00C650DC"/>
    <w:rsid w:val="00C651EF"/>
    <w:rsid w:val="00C65355"/>
    <w:rsid w:val="00C65367"/>
    <w:rsid w:val="00C653A0"/>
    <w:rsid w:val="00C6567E"/>
    <w:rsid w:val="00C658E2"/>
    <w:rsid w:val="00C6594A"/>
    <w:rsid w:val="00C65A2E"/>
    <w:rsid w:val="00C65ABF"/>
    <w:rsid w:val="00C65B1D"/>
    <w:rsid w:val="00C65B1F"/>
    <w:rsid w:val="00C65BA2"/>
    <w:rsid w:val="00C65C2C"/>
    <w:rsid w:val="00C65C96"/>
    <w:rsid w:val="00C65CC0"/>
    <w:rsid w:val="00C65DA8"/>
    <w:rsid w:val="00C65E12"/>
    <w:rsid w:val="00C65F88"/>
    <w:rsid w:val="00C662AA"/>
    <w:rsid w:val="00C6635A"/>
    <w:rsid w:val="00C6655B"/>
    <w:rsid w:val="00C66572"/>
    <w:rsid w:val="00C669A2"/>
    <w:rsid w:val="00C669FF"/>
    <w:rsid w:val="00C66A2A"/>
    <w:rsid w:val="00C66AE3"/>
    <w:rsid w:val="00C66B5C"/>
    <w:rsid w:val="00C66B77"/>
    <w:rsid w:val="00C66EB8"/>
    <w:rsid w:val="00C66EBA"/>
    <w:rsid w:val="00C671BE"/>
    <w:rsid w:val="00C672AF"/>
    <w:rsid w:val="00C673BC"/>
    <w:rsid w:val="00C673E1"/>
    <w:rsid w:val="00C67408"/>
    <w:rsid w:val="00C67679"/>
    <w:rsid w:val="00C6773E"/>
    <w:rsid w:val="00C67934"/>
    <w:rsid w:val="00C6798D"/>
    <w:rsid w:val="00C67A1B"/>
    <w:rsid w:val="00C67D07"/>
    <w:rsid w:val="00C700A1"/>
    <w:rsid w:val="00C7078A"/>
    <w:rsid w:val="00C7079D"/>
    <w:rsid w:val="00C70817"/>
    <w:rsid w:val="00C70861"/>
    <w:rsid w:val="00C7088B"/>
    <w:rsid w:val="00C709FF"/>
    <w:rsid w:val="00C70B38"/>
    <w:rsid w:val="00C70B80"/>
    <w:rsid w:val="00C710F8"/>
    <w:rsid w:val="00C7140F"/>
    <w:rsid w:val="00C71413"/>
    <w:rsid w:val="00C7156D"/>
    <w:rsid w:val="00C71594"/>
    <w:rsid w:val="00C715CF"/>
    <w:rsid w:val="00C71630"/>
    <w:rsid w:val="00C7183C"/>
    <w:rsid w:val="00C71ADF"/>
    <w:rsid w:val="00C71C99"/>
    <w:rsid w:val="00C71E84"/>
    <w:rsid w:val="00C72152"/>
    <w:rsid w:val="00C721E0"/>
    <w:rsid w:val="00C721EB"/>
    <w:rsid w:val="00C722FC"/>
    <w:rsid w:val="00C72314"/>
    <w:rsid w:val="00C72395"/>
    <w:rsid w:val="00C72429"/>
    <w:rsid w:val="00C72431"/>
    <w:rsid w:val="00C72450"/>
    <w:rsid w:val="00C7245A"/>
    <w:rsid w:val="00C72651"/>
    <w:rsid w:val="00C727DF"/>
    <w:rsid w:val="00C72815"/>
    <w:rsid w:val="00C72913"/>
    <w:rsid w:val="00C72ADC"/>
    <w:rsid w:val="00C72CE7"/>
    <w:rsid w:val="00C72D23"/>
    <w:rsid w:val="00C72D4D"/>
    <w:rsid w:val="00C72ED4"/>
    <w:rsid w:val="00C72FC7"/>
    <w:rsid w:val="00C73143"/>
    <w:rsid w:val="00C73579"/>
    <w:rsid w:val="00C7372F"/>
    <w:rsid w:val="00C738AE"/>
    <w:rsid w:val="00C738BF"/>
    <w:rsid w:val="00C73952"/>
    <w:rsid w:val="00C739B1"/>
    <w:rsid w:val="00C73A5F"/>
    <w:rsid w:val="00C73BBD"/>
    <w:rsid w:val="00C73DCC"/>
    <w:rsid w:val="00C73E86"/>
    <w:rsid w:val="00C7401F"/>
    <w:rsid w:val="00C7426C"/>
    <w:rsid w:val="00C7428F"/>
    <w:rsid w:val="00C74526"/>
    <w:rsid w:val="00C7461E"/>
    <w:rsid w:val="00C74905"/>
    <w:rsid w:val="00C74D2A"/>
    <w:rsid w:val="00C74DDF"/>
    <w:rsid w:val="00C750F3"/>
    <w:rsid w:val="00C75165"/>
    <w:rsid w:val="00C75206"/>
    <w:rsid w:val="00C75378"/>
    <w:rsid w:val="00C7539A"/>
    <w:rsid w:val="00C753F0"/>
    <w:rsid w:val="00C753FF"/>
    <w:rsid w:val="00C75546"/>
    <w:rsid w:val="00C75672"/>
    <w:rsid w:val="00C756AF"/>
    <w:rsid w:val="00C756C7"/>
    <w:rsid w:val="00C7581A"/>
    <w:rsid w:val="00C758B3"/>
    <w:rsid w:val="00C75947"/>
    <w:rsid w:val="00C75A83"/>
    <w:rsid w:val="00C75C0D"/>
    <w:rsid w:val="00C75C20"/>
    <w:rsid w:val="00C75CC4"/>
    <w:rsid w:val="00C76038"/>
    <w:rsid w:val="00C76155"/>
    <w:rsid w:val="00C76655"/>
    <w:rsid w:val="00C76727"/>
    <w:rsid w:val="00C7679B"/>
    <w:rsid w:val="00C767E2"/>
    <w:rsid w:val="00C769CB"/>
    <w:rsid w:val="00C76B3A"/>
    <w:rsid w:val="00C76C18"/>
    <w:rsid w:val="00C76C1A"/>
    <w:rsid w:val="00C76C5B"/>
    <w:rsid w:val="00C76E1C"/>
    <w:rsid w:val="00C76EE6"/>
    <w:rsid w:val="00C76F8A"/>
    <w:rsid w:val="00C76FA4"/>
    <w:rsid w:val="00C7748B"/>
    <w:rsid w:val="00C7756A"/>
    <w:rsid w:val="00C775EA"/>
    <w:rsid w:val="00C77654"/>
    <w:rsid w:val="00C776BA"/>
    <w:rsid w:val="00C776BE"/>
    <w:rsid w:val="00C77713"/>
    <w:rsid w:val="00C7779F"/>
    <w:rsid w:val="00C778A2"/>
    <w:rsid w:val="00C77A77"/>
    <w:rsid w:val="00C77A98"/>
    <w:rsid w:val="00C77AFD"/>
    <w:rsid w:val="00C77BCE"/>
    <w:rsid w:val="00C77BE5"/>
    <w:rsid w:val="00C77C04"/>
    <w:rsid w:val="00C77D3A"/>
    <w:rsid w:val="00C77E39"/>
    <w:rsid w:val="00C80025"/>
    <w:rsid w:val="00C80129"/>
    <w:rsid w:val="00C8017C"/>
    <w:rsid w:val="00C80208"/>
    <w:rsid w:val="00C8023A"/>
    <w:rsid w:val="00C803D3"/>
    <w:rsid w:val="00C803FC"/>
    <w:rsid w:val="00C804A8"/>
    <w:rsid w:val="00C80534"/>
    <w:rsid w:val="00C80603"/>
    <w:rsid w:val="00C80806"/>
    <w:rsid w:val="00C808B2"/>
    <w:rsid w:val="00C80A4E"/>
    <w:rsid w:val="00C80B6F"/>
    <w:rsid w:val="00C80CF2"/>
    <w:rsid w:val="00C80D84"/>
    <w:rsid w:val="00C80F40"/>
    <w:rsid w:val="00C81013"/>
    <w:rsid w:val="00C81048"/>
    <w:rsid w:val="00C8106C"/>
    <w:rsid w:val="00C8110D"/>
    <w:rsid w:val="00C812EC"/>
    <w:rsid w:val="00C8143C"/>
    <w:rsid w:val="00C8157C"/>
    <w:rsid w:val="00C8173D"/>
    <w:rsid w:val="00C8182B"/>
    <w:rsid w:val="00C81957"/>
    <w:rsid w:val="00C81FE4"/>
    <w:rsid w:val="00C8217A"/>
    <w:rsid w:val="00C82226"/>
    <w:rsid w:val="00C824CC"/>
    <w:rsid w:val="00C825D0"/>
    <w:rsid w:val="00C827D6"/>
    <w:rsid w:val="00C8286B"/>
    <w:rsid w:val="00C829A5"/>
    <w:rsid w:val="00C82A1B"/>
    <w:rsid w:val="00C82A59"/>
    <w:rsid w:val="00C82BFD"/>
    <w:rsid w:val="00C82D3F"/>
    <w:rsid w:val="00C82E08"/>
    <w:rsid w:val="00C82F2C"/>
    <w:rsid w:val="00C82FA3"/>
    <w:rsid w:val="00C82FF5"/>
    <w:rsid w:val="00C830AA"/>
    <w:rsid w:val="00C83197"/>
    <w:rsid w:val="00C831DE"/>
    <w:rsid w:val="00C833A7"/>
    <w:rsid w:val="00C833EB"/>
    <w:rsid w:val="00C83402"/>
    <w:rsid w:val="00C83460"/>
    <w:rsid w:val="00C83466"/>
    <w:rsid w:val="00C835EB"/>
    <w:rsid w:val="00C83677"/>
    <w:rsid w:val="00C8371D"/>
    <w:rsid w:val="00C83798"/>
    <w:rsid w:val="00C83889"/>
    <w:rsid w:val="00C839C5"/>
    <w:rsid w:val="00C83A10"/>
    <w:rsid w:val="00C83ACE"/>
    <w:rsid w:val="00C83B78"/>
    <w:rsid w:val="00C83BE6"/>
    <w:rsid w:val="00C83D4F"/>
    <w:rsid w:val="00C83E0A"/>
    <w:rsid w:val="00C83ECB"/>
    <w:rsid w:val="00C83FDD"/>
    <w:rsid w:val="00C840F6"/>
    <w:rsid w:val="00C8425B"/>
    <w:rsid w:val="00C845A5"/>
    <w:rsid w:val="00C8473D"/>
    <w:rsid w:val="00C848E9"/>
    <w:rsid w:val="00C84A33"/>
    <w:rsid w:val="00C84B46"/>
    <w:rsid w:val="00C84C1C"/>
    <w:rsid w:val="00C84CEA"/>
    <w:rsid w:val="00C84F28"/>
    <w:rsid w:val="00C850F6"/>
    <w:rsid w:val="00C851D0"/>
    <w:rsid w:val="00C85266"/>
    <w:rsid w:val="00C854E4"/>
    <w:rsid w:val="00C8563A"/>
    <w:rsid w:val="00C85665"/>
    <w:rsid w:val="00C858B8"/>
    <w:rsid w:val="00C8590E"/>
    <w:rsid w:val="00C85B18"/>
    <w:rsid w:val="00C85C1A"/>
    <w:rsid w:val="00C85F2D"/>
    <w:rsid w:val="00C85F3F"/>
    <w:rsid w:val="00C85FCB"/>
    <w:rsid w:val="00C8609E"/>
    <w:rsid w:val="00C860A8"/>
    <w:rsid w:val="00C860BE"/>
    <w:rsid w:val="00C86192"/>
    <w:rsid w:val="00C865E0"/>
    <w:rsid w:val="00C86A47"/>
    <w:rsid w:val="00C86A50"/>
    <w:rsid w:val="00C86A87"/>
    <w:rsid w:val="00C86A9A"/>
    <w:rsid w:val="00C86AAC"/>
    <w:rsid w:val="00C86B07"/>
    <w:rsid w:val="00C86BAC"/>
    <w:rsid w:val="00C86C60"/>
    <w:rsid w:val="00C86CF8"/>
    <w:rsid w:val="00C86F6A"/>
    <w:rsid w:val="00C871DC"/>
    <w:rsid w:val="00C877DF"/>
    <w:rsid w:val="00C87A2B"/>
    <w:rsid w:val="00C87B52"/>
    <w:rsid w:val="00C87CBE"/>
    <w:rsid w:val="00C87D61"/>
    <w:rsid w:val="00C87D70"/>
    <w:rsid w:val="00C87E8C"/>
    <w:rsid w:val="00C87E9C"/>
    <w:rsid w:val="00C90100"/>
    <w:rsid w:val="00C9011B"/>
    <w:rsid w:val="00C9028B"/>
    <w:rsid w:val="00C902F8"/>
    <w:rsid w:val="00C90380"/>
    <w:rsid w:val="00C903A8"/>
    <w:rsid w:val="00C9059C"/>
    <w:rsid w:val="00C908BC"/>
    <w:rsid w:val="00C9090D"/>
    <w:rsid w:val="00C90AB0"/>
    <w:rsid w:val="00C90C4D"/>
    <w:rsid w:val="00C90CE8"/>
    <w:rsid w:val="00C90E34"/>
    <w:rsid w:val="00C90E9E"/>
    <w:rsid w:val="00C90EC5"/>
    <w:rsid w:val="00C90F35"/>
    <w:rsid w:val="00C90FF0"/>
    <w:rsid w:val="00C9158F"/>
    <w:rsid w:val="00C91634"/>
    <w:rsid w:val="00C91735"/>
    <w:rsid w:val="00C9179E"/>
    <w:rsid w:val="00C919B6"/>
    <w:rsid w:val="00C919E1"/>
    <w:rsid w:val="00C91A1B"/>
    <w:rsid w:val="00C91B29"/>
    <w:rsid w:val="00C91D65"/>
    <w:rsid w:val="00C91E43"/>
    <w:rsid w:val="00C9204C"/>
    <w:rsid w:val="00C92102"/>
    <w:rsid w:val="00C9220E"/>
    <w:rsid w:val="00C92217"/>
    <w:rsid w:val="00C922EC"/>
    <w:rsid w:val="00C9268C"/>
    <w:rsid w:val="00C927B7"/>
    <w:rsid w:val="00C927B8"/>
    <w:rsid w:val="00C927FF"/>
    <w:rsid w:val="00C92A92"/>
    <w:rsid w:val="00C92BA0"/>
    <w:rsid w:val="00C92DE1"/>
    <w:rsid w:val="00C92E1C"/>
    <w:rsid w:val="00C92E51"/>
    <w:rsid w:val="00C92E76"/>
    <w:rsid w:val="00C92FFD"/>
    <w:rsid w:val="00C9303E"/>
    <w:rsid w:val="00C932C4"/>
    <w:rsid w:val="00C933D6"/>
    <w:rsid w:val="00C934D4"/>
    <w:rsid w:val="00C9358A"/>
    <w:rsid w:val="00C9369B"/>
    <w:rsid w:val="00C936AE"/>
    <w:rsid w:val="00C937C7"/>
    <w:rsid w:val="00C937E4"/>
    <w:rsid w:val="00C9380C"/>
    <w:rsid w:val="00C939FD"/>
    <w:rsid w:val="00C93A94"/>
    <w:rsid w:val="00C93E8A"/>
    <w:rsid w:val="00C94135"/>
    <w:rsid w:val="00C941EE"/>
    <w:rsid w:val="00C94287"/>
    <w:rsid w:val="00C942F0"/>
    <w:rsid w:val="00C9446F"/>
    <w:rsid w:val="00C944FD"/>
    <w:rsid w:val="00C94645"/>
    <w:rsid w:val="00C949C9"/>
    <w:rsid w:val="00C94BD5"/>
    <w:rsid w:val="00C94C3F"/>
    <w:rsid w:val="00C9502E"/>
    <w:rsid w:val="00C952CF"/>
    <w:rsid w:val="00C9530B"/>
    <w:rsid w:val="00C9530E"/>
    <w:rsid w:val="00C955E8"/>
    <w:rsid w:val="00C95951"/>
    <w:rsid w:val="00C95A9D"/>
    <w:rsid w:val="00C95B52"/>
    <w:rsid w:val="00C95DCB"/>
    <w:rsid w:val="00C9617B"/>
    <w:rsid w:val="00C9619E"/>
    <w:rsid w:val="00C962BF"/>
    <w:rsid w:val="00C96310"/>
    <w:rsid w:val="00C96339"/>
    <w:rsid w:val="00C9640D"/>
    <w:rsid w:val="00C96412"/>
    <w:rsid w:val="00C96561"/>
    <w:rsid w:val="00C9661D"/>
    <w:rsid w:val="00C96647"/>
    <w:rsid w:val="00C96851"/>
    <w:rsid w:val="00C9689B"/>
    <w:rsid w:val="00C9690B"/>
    <w:rsid w:val="00C96967"/>
    <w:rsid w:val="00C969B4"/>
    <w:rsid w:val="00C96A8C"/>
    <w:rsid w:val="00C96ADA"/>
    <w:rsid w:val="00C96BBE"/>
    <w:rsid w:val="00C96C4A"/>
    <w:rsid w:val="00C96C97"/>
    <w:rsid w:val="00C976D9"/>
    <w:rsid w:val="00C97730"/>
    <w:rsid w:val="00C97840"/>
    <w:rsid w:val="00C979DF"/>
    <w:rsid w:val="00C97A08"/>
    <w:rsid w:val="00C97B39"/>
    <w:rsid w:val="00C97BCE"/>
    <w:rsid w:val="00C97CB7"/>
    <w:rsid w:val="00C97D9A"/>
    <w:rsid w:val="00C97DB5"/>
    <w:rsid w:val="00C97EB0"/>
    <w:rsid w:val="00CA0010"/>
    <w:rsid w:val="00CA0012"/>
    <w:rsid w:val="00CA0070"/>
    <w:rsid w:val="00CA00E8"/>
    <w:rsid w:val="00CA020D"/>
    <w:rsid w:val="00CA040D"/>
    <w:rsid w:val="00CA05C4"/>
    <w:rsid w:val="00CA0615"/>
    <w:rsid w:val="00CA06B2"/>
    <w:rsid w:val="00CA07E8"/>
    <w:rsid w:val="00CA0962"/>
    <w:rsid w:val="00CA0A47"/>
    <w:rsid w:val="00CA10BF"/>
    <w:rsid w:val="00CA11A0"/>
    <w:rsid w:val="00CA12B4"/>
    <w:rsid w:val="00CA140B"/>
    <w:rsid w:val="00CA17EF"/>
    <w:rsid w:val="00CA1917"/>
    <w:rsid w:val="00CA192D"/>
    <w:rsid w:val="00CA19F7"/>
    <w:rsid w:val="00CA1B41"/>
    <w:rsid w:val="00CA1C86"/>
    <w:rsid w:val="00CA1CD5"/>
    <w:rsid w:val="00CA1F99"/>
    <w:rsid w:val="00CA2221"/>
    <w:rsid w:val="00CA24DC"/>
    <w:rsid w:val="00CA2750"/>
    <w:rsid w:val="00CA2792"/>
    <w:rsid w:val="00CA289F"/>
    <w:rsid w:val="00CA2AEC"/>
    <w:rsid w:val="00CA2CD9"/>
    <w:rsid w:val="00CA2CE3"/>
    <w:rsid w:val="00CA2EE9"/>
    <w:rsid w:val="00CA2F4F"/>
    <w:rsid w:val="00CA2FB6"/>
    <w:rsid w:val="00CA3350"/>
    <w:rsid w:val="00CA34D5"/>
    <w:rsid w:val="00CA34FA"/>
    <w:rsid w:val="00CA36F5"/>
    <w:rsid w:val="00CA3A07"/>
    <w:rsid w:val="00CA3B05"/>
    <w:rsid w:val="00CA3BA9"/>
    <w:rsid w:val="00CA3C1A"/>
    <w:rsid w:val="00CA3C32"/>
    <w:rsid w:val="00CA4053"/>
    <w:rsid w:val="00CA420E"/>
    <w:rsid w:val="00CA4241"/>
    <w:rsid w:val="00CA4246"/>
    <w:rsid w:val="00CA4326"/>
    <w:rsid w:val="00CA4616"/>
    <w:rsid w:val="00CA4888"/>
    <w:rsid w:val="00CA489C"/>
    <w:rsid w:val="00CA48BF"/>
    <w:rsid w:val="00CA49CC"/>
    <w:rsid w:val="00CA49D4"/>
    <w:rsid w:val="00CA4A01"/>
    <w:rsid w:val="00CA4A7D"/>
    <w:rsid w:val="00CA4AF4"/>
    <w:rsid w:val="00CA4DC7"/>
    <w:rsid w:val="00CA4E4F"/>
    <w:rsid w:val="00CA4E7C"/>
    <w:rsid w:val="00CA4ED5"/>
    <w:rsid w:val="00CA4FB4"/>
    <w:rsid w:val="00CA5196"/>
    <w:rsid w:val="00CA53B8"/>
    <w:rsid w:val="00CA54AF"/>
    <w:rsid w:val="00CA54F9"/>
    <w:rsid w:val="00CA5677"/>
    <w:rsid w:val="00CA579A"/>
    <w:rsid w:val="00CA57A3"/>
    <w:rsid w:val="00CA586B"/>
    <w:rsid w:val="00CA5AA4"/>
    <w:rsid w:val="00CA5B05"/>
    <w:rsid w:val="00CA5B37"/>
    <w:rsid w:val="00CA5B96"/>
    <w:rsid w:val="00CA5C16"/>
    <w:rsid w:val="00CA5C78"/>
    <w:rsid w:val="00CA5CF3"/>
    <w:rsid w:val="00CA5E8D"/>
    <w:rsid w:val="00CA5F09"/>
    <w:rsid w:val="00CA5F31"/>
    <w:rsid w:val="00CA5F40"/>
    <w:rsid w:val="00CA600B"/>
    <w:rsid w:val="00CA63D0"/>
    <w:rsid w:val="00CA6417"/>
    <w:rsid w:val="00CA660F"/>
    <w:rsid w:val="00CA6686"/>
    <w:rsid w:val="00CA68EF"/>
    <w:rsid w:val="00CA6955"/>
    <w:rsid w:val="00CA69D2"/>
    <w:rsid w:val="00CA6A1C"/>
    <w:rsid w:val="00CA6D2A"/>
    <w:rsid w:val="00CA6E00"/>
    <w:rsid w:val="00CA6FC0"/>
    <w:rsid w:val="00CA7083"/>
    <w:rsid w:val="00CA7161"/>
    <w:rsid w:val="00CA7260"/>
    <w:rsid w:val="00CA7271"/>
    <w:rsid w:val="00CA72B9"/>
    <w:rsid w:val="00CA7493"/>
    <w:rsid w:val="00CA7609"/>
    <w:rsid w:val="00CA76B8"/>
    <w:rsid w:val="00CA7775"/>
    <w:rsid w:val="00CA77EA"/>
    <w:rsid w:val="00CA7802"/>
    <w:rsid w:val="00CA7D3A"/>
    <w:rsid w:val="00CA7E10"/>
    <w:rsid w:val="00CA7EBA"/>
    <w:rsid w:val="00CA7F5B"/>
    <w:rsid w:val="00CA7F7A"/>
    <w:rsid w:val="00CB0121"/>
    <w:rsid w:val="00CB0403"/>
    <w:rsid w:val="00CB0489"/>
    <w:rsid w:val="00CB09D8"/>
    <w:rsid w:val="00CB09F5"/>
    <w:rsid w:val="00CB0A29"/>
    <w:rsid w:val="00CB0A65"/>
    <w:rsid w:val="00CB0D6A"/>
    <w:rsid w:val="00CB0E57"/>
    <w:rsid w:val="00CB0E67"/>
    <w:rsid w:val="00CB0FBC"/>
    <w:rsid w:val="00CB109F"/>
    <w:rsid w:val="00CB10FE"/>
    <w:rsid w:val="00CB114B"/>
    <w:rsid w:val="00CB1668"/>
    <w:rsid w:val="00CB16B9"/>
    <w:rsid w:val="00CB1850"/>
    <w:rsid w:val="00CB1912"/>
    <w:rsid w:val="00CB19C7"/>
    <w:rsid w:val="00CB19CC"/>
    <w:rsid w:val="00CB1ED5"/>
    <w:rsid w:val="00CB1FA1"/>
    <w:rsid w:val="00CB200D"/>
    <w:rsid w:val="00CB208B"/>
    <w:rsid w:val="00CB222B"/>
    <w:rsid w:val="00CB22FF"/>
    <w:rsid w:val="00CB25EA"/>
    <w:rsid w:val="00CB2675"/>
    <w:rsid w:val="00CB28E1"/>
    <w:rsid w:val="00CB28EB"/>
    <w:rsid w:val="00CB2A6E"/>
    <w:rsid w:val="00CB2C99"/>
    <w:rsid w:val="00CB2F10"/>
    <w:rsid w:val="00CB301A"/>
    <w:rsid w:val="00CB311D"/>
    <w:rsid w:val="00CB3120"/>
    <w:rsid w:val="00CB320B"/>
    <w:rsid w:val="00CB3235"/>
    <w:rsid w:val="00CB352E"/>
    <w:rsid w:val="00CB35E0"/>
    <w:rsid w:val="00CB3712"/>
    <w:rsid w:val="00CB38BA"/>
    <w:rsid w:val="00CB3C29"/>
    <w:rsid w:val="00CB3E27"/>
    <w:rsid w:val="00CB3E7D"/>
    <w:rsid w:val="00CB42E1"/>
    <w:rsid w:val="00CB4300"/>
    <w:rsid w:val="00CB4770"/>
    <w:rsid w:val="00CB478A"/>
    <w:rsid w:val="00CB4A7A"/>
    <w:rsid w:val="00CB4A99"/>
    <w:rsid w:val="00CB4B13"/>
    <w:rsid w:val="00CB4EB7"/>
    <w:rsid w:val="00CB4F34"/>
    <w:rsid w:val="00CB5040"/>
    <w:rsid w:val="00CB5094"/>
    <w:rsid w:val="00CB50C3"/>
    <w:rsid w:val="00CB5198"/>
    <w:rsid w:val="00CB51A6"/>
    <w:rsid w:val="00CB5222"/>
    <w:rsid w:val="00CB5360"/>
    <w:rsid w:val="00CB5428"/>
    <w:rsid w:val="00CB5429"/>
    <w:rsid w:val="00CB565B"/>
    <w:rsid w:val="00CB573F"/>
    <w:rsid w:val="00CB581D"/>
    <w:rsid w:val="00CB5971"/>
    <w:rsid w:val="00CB5A40"/>
    <w:rsid w:val="00CB5A78"/>
    <w:rsid w:val="00CB5BDF"/>
    <w:rsid w:val="00CB5D00"/>
    <w:rsid w:val="00CB5D52"/>
    <w:rsid w:val="00CB5E57"/>
    <w:rsid w:val="00CB5EED"/>
    <w:rsid w:val="00CB616E"/>
    <w:rsid w:val="00CB6347"/>
    <w:rsid w:val="00CB643B"/>
    <w:rsid w:val="00CB67C7"/>
    <w:rsid w:val="00CB6985"/>
    <w:rsid w:val="00CB6F27"/>
    <w:rsid w:val="00CB6F43"/>
    <w:rsid w:val="00CB6FB9"/>
    <w:rsid w:val="00CB7098"/>
    <w:rsid w:val="00CB73B9"/>
    <w:rsid w:val="00CB7872"/>
    <w:rsid w:val="00CB7C17"/>
    <w:rsid w:val="00CB7CA5"/>
    <w:rsid w:val="00CB7D45"/>
    <w:rsid w:val="00CB7DD0"/>
    <w:rsid w:val="00CB7E79"/>
    <w:rsid w:val="00CB7EBA"/>
    <w:rsid w:val="00CB7ECA"/>
    <w:rsid w:val="00CB7EEE"/>
    <w:rsid w:val="00CB7FC1"/>
    <w:rsid w:val="00CC00D2"/>
    <w:rsid w:val="00CC017E"/>
    <w:rsid w:val="00CC0204"/>
    <w:rsid w:val="00CC032F"/>
    <w:rsid w:val="00CC0394"/>
    <w:rsid w:val="00CC03D9"/>
    <w:rsid w:val="00CC0431"/>
    <w:rsid w:val="00CC071E"/>
    <w:rsid w:val="00CC0779"/>
    <w:rsid w:val="00CC0816"/>
    <w:rsid w:val="00CC0881"/>
    <w:rsid w:val="00CC0926"/>
    <w:rsid w:val="00CC09C4"/>
    <w:rsid w:val="00CC0A9C"/>
    <w:rsid w:val="00CC0ACE"/>
    <w:rsid w:val="00CC0B18"/>
    <w:rsid w:val="00CC0F95"/>
    <w:rsid w:val="00CC1020"/>
    <w:rsid w:val="00CC10CA"/>
    <w:rsid w:val="00CC1108"/>
    <w:rsid w:val="00CC110C"/>
    <w:rsid w:val="00CC113B"/>
    <w:rsid w:val="00CC11AE"/>
    <w:rsid w:val="00CC1273"/>
    <w:rsid w:val="00CC1458"/>
    <w:rsid w:val="00CC14FF"/>
    <w:rsid w:val="00CC1552"/>
    <w:rsid w:val="00CC1582"/>
    <w:rsid w:val="00CC182E"/>
    <w:rsid w:val="00CC199E"/>
    <w:rsid w:val="00CC1AA1"/>
    <w:rsid w:val="00CC1B1C"/>
    <w:rsid w:val="00CC1DFB"/>
    <w:rsid w:val="00CC1E57"/>
    <w:rsid w:val="00CC1E90"/>
    <w:rsid w:val="00CC1EE1"/>
    <w:rsid w:val="00CC1F9C"/>
    <w:rsid w:val="00CC2102"/>
    <w:rsid w:val="00CC2161"/>
    <w:rsid w:val="00CC21B1"/>
    <w:rsid w:val="00CC2247"/>
    <w:rsid w:val="00CC22EA"/>
    <w:rsid w:val="00CC23A6"/>
    <w:rsid w:val="00CC23B3"/>
    <w:rsid w:val="00CC2574"/>
    <w:rsid w:val="00CC2593"/>
    <w:rsid w:val="00CC25A0"/>
    <w:rsid w:val="00CC279B"/>
    <w:rsid w:val="00CC27BE"/>
    <w:rsid w:val="00CC287B"/>
    <w:rsid w:val="00CC2933"/>
    <w:rsid w:val="00CC2A0E"/>
    <w:rsid w:val="00CC2C2E"/>
    <w:rsid w:val="00CC304A"/>
    <w:rsid w:val="00CC30C0"/>
    <w:rsid w:val="00CC32D2"/>
    <w:rsid w:val="00CC3309"/>
    <w:rsid w:val="00CC3574"/>
    <w:rsid w:val="00CC361E"/>
    <w:rsid w:val="00CC3724"/>
    <w:rsid w:val="00CC37C8"/>
    <w:rsid w:val="00CC3927"/>
    <w:rsid w:val="00CC3A11"/>
    <w:rsid w:val="00CC3A56"/>
    <w:rsid w:val="00CC3B66"/>
    <w:rsid w:val="00CC3BFD"/>
    <w:rsid w:val="00CC3D53"/>
    <w:rsid w:val="00CC3F83"/>
    <w:rsid w:val="00CC4018"/>
    <w:rsid w:val="00CC40F7"/>
    <w:rsid w:val="00CC411E"/>
    <w:rsid w:val="00CC423F"/>
    <w:rsid w:val="00CC4249"/>
    <w:rsid w:val="00CC4596"/>
    <w:rsid w:val="00CC45FE"/>
    <w:rsid w:val="00CC463D"/>
    <w:rsid w:val="00CC4677"/>
    <w:rsid w:val="00CC493B"/>
    <w:rsid w:val="00CC4B2E"/>
    <w:rsid w:val="00CC4BDB"/>
    <w:rsid w:val="00CC4C57"/>
    <w:rsid w:val="00CC4CC1"/>
    <w:rsid w:val="00CC4CDB"/>
    <w:rsid w:val="00CC4E7D"/>
    <w:rsid w:val="00CC4F13"/>
    <w:rsid w:val="00CC50CF"/>
    <w:rsid w:val="00CC510A"/>
    <w:rsid w:val="00CC51D9"/>
    <w:rsid w:val="00CC5361"/>
    <w:rsid w:val="00CC5407"/>
    <w:rsid w:val="00CC550C"/>
    <w:rsid w:val="00CC5701"/>
    <w:rsid w:val="00CC5AAF"/>
    <w:rsid w:val="00CC5B9A"/>
    <w:rsid w:val="00CC5CBB"/>
    <w:rsid w:val="00CC5ED2"/>
    <w:rsid w:val="00CC5F7E"/>
    <w:rsid w:val="00CC602C"/>
    <w:rsid w:val="00CC6065"/>
    <w:rsid w:val="00CC61BC"/>
    <w:rsid w:val="00CC633A"/>
    <w:rsid w:val="00CC6372"/>
    <w:rsid w:val="00CC6525"/>
    <w:rsid w:val="00CC6627"/>
    <w:rsid w:val="00CC69E7"/>
    <w:rsid w:val="00CC6C18"/>
    <w:rsid w:val="00CC6D01"/>
    <w:rsid w:val="00CC6DCB"/>
    <w:rsid w:val="00CC6FB5"/>
    <w:rsid w:val="00CC72F0"/>
    <w:rsid w:val="00CC7315"/>
    <w:rsid w:val="00CC7373"/>
    <w:rsid w:val="00CC7521"/>
    <w:rsid w:val="00CC77CA"/>
    <w:rsid w:val="00CC78BC"/>
    <w:rsid w:val="00CC7970"/>
    <w:rsid w:val="00CC7987"/>
    <w:rsid w:val="00CC7A05"/>
    <w:rsid w:val="00CC7BEC"/>
    <w:rsid w:val="00CC7BF5"/>
    <w:rsid w:val="00CC7E41"/>
    <w:rsid w:val="00CD03AC"/>
    <w:rsid w:val="00CD04A7"/>
    <w:rsid w:val="00CD054A"/>
    <w:rsid w:val="00CD0598"/>
    <w:rsid w:val="00CD05E5"/>
    <w:rsid w:val="00CD0656"/>
    <w:rsid w:val="00CD0700"/>
    <w:rsid w:val="00CD09A6"/>
    <w:rsid w:val="00CD0A0C"/>
    <w:rsid w:val="00CD0AA1"/>
    <w:rsid w:val="00CD0AB6"/>
    <w:rsid w:val="00CD0ADA"/>
    <w:rsid w:val="00CD0F29"/>
    <w:rsid w:val="00CD0F7E"/>
    <w:rsid w:val="00CD1157"/>
    <w:rsid w:val="00CD11C3"/>
    <w:rsid w:val="00CD123F"/>
    <w:rsid w:val="00CD12DC"/>
    <w:rsid w:val="00CD133B"/>
    <w:rsid w:val="00CD156F"/>
    <w:rsid w:val="00CD1753"/>
    <w:rsid w:val="00CD189F"/>
    <w:rsid w:val="00CD1C9B"/>
    <w:rsid w:val="00CD213F"/>
    <w:rsid w:val="00CD230B"/>
    <w:rsid w:val="00CD2399"/>
    <w:rsid w:val="00CD251A"/>
    <w:rsid w:val="00CD2819"/>
    <w:rsid w:val="00CD2990"/>
    <w:rsid w:val="00CD2A03"/>
    <w:rsid w:val="00CD2A2F"/>
    <w:rsid w:val="00CD2AA5"/>
    <w:rsid w:val="00CD2C05"/>
    <w:rsid w:val="00CD2C51"/>
    <w:rsid w:val="00CD2C8B"/>
    <w:rsid w:val="00CD2D5E"/>
    <w:rsid w:val="00CD2D7B"/>
    <w:rsid w:val="00CD2DB2"/>
    <w:rsid w:val="00CD2EC8"/>
    <w:rsid w:val="00CD31B2"/>
    <w:rsid w:val="00CD33C2"/>
    <w:rsid w:val="00CD34BB"/>
    <w:rsid w:val="00CD3669"/>
    <w:rsid w:val="00CD3772"/>
    <w:rsid w:val="00CD395C"/>
    <w:rsid w:val="00CD3982"/>
    <w:rsid w:val="00CD3CAC"/>
    <w:rsid w:val="00CD3CCE"/>
    <w:rsid w:val="00CD3D46"/>
    <w:rsid w:val="00CD3E78"/>
    <w:rsid w:val="00CD3F4E"/>
    <w:rsid w:val="00CD4047"/>
    <w:rsid w:val="00CD4123"/>
    <w:rsid w:val="00CD41F6"/>
    <w:rsid w:val="00CD4218"/>
    <w:rsid w:val="00CD430B"/>
    <w:rsid w:val="00CD445C"/>
    <w:rsid w:val="00CD44C7"/>
    <w:rsid w:val="00CD45F2"/>
    <w:rsid w:val="00CD464F"/>
    <w:rsid w:val="00CD4714"/>
    <w:rsid w:val="00CD4760"/>
    <w:rsid w:val="00CD4777"/>
    <w:rsid w:val="00CD49AE"/>
    <w:rsid w:val="00CD4A00"/>
    <w:rsid w:val="00CD4D54"/>
    <w:rsid w:val="00CD4E51"/>
    <w:rsid w:val="00CD4F17"/>
    <w:rsid w:val="00CD4F20"/>
    <w:rsid w:val="00CD5154"/>
    <w:rsid w:val="00CD5165"/>
    <w:rsid w:val="00CD529A"/>
    <w:rsid w:val="00CD52CC"/>
    <w:rsid w:val="00CD52DB"/>
    <w:rsid w:val="00CD52EB"/>
    <w:rsid w:val="00CD5605"/>
    <w:rsid w:val="00CD565C"/>
    <w:rsid w:val="00CD585D"/>
    <w:rsid w:val="00CD5C9B"/>
    <w:rsid w:val="00CD5FE5"/>
    <w:rsid w:val="00CD6004"/>
    <w:rsid w:val="00CD6043"/>
    <w:rsid w:val="00CD607B"/>
    <w:rsid w:val="00CD60B8"/>
    <w:rsid w:val="00CD6121"/>
    <w:rsid w:val="00CD62DC"/>
    <w:rsid w:val="00CD63BB"/>
    <w:rsid w:val="00CD6410"/>
    <w:rsid w:val="00CD64CA"/>
    <w:rsid w:val="00CD6781"/>
    <w:rsid w:val="00CD68DB"/>
    <w:rsid w:val="00CD6D3D"/>
    <w:rsid w:val="00CD6F6B"/>
    <w:rsid w:val="00CD6FCC"/>
    <w:rsid w:val="00CD70C6"/>
    <w:rsid w:val="00CD7386"/>
    <w:rsid w:val="00CD73A5"/>
    <w:rsid w:val="00CD75F5"/>
    <w:rsid w:val="00CD787A"/>
    <w:rsid w:val="00CD79D5"/>
    <w:rsid w:val="00CD7AB7"/>
    <w:rsid w:val="00CD7C8A"/>
    <w:rsid w:val="00CD7FD0"/>
    <w:rsid w:val="00CE0210"/>
    <w:rsid w:val="00CE0445"/>
    <w:rsid w:val="00CE044B"/>
    <w:rsid w:val="00CE0549"/>
    <w:rsid w:val="00CE058D"/>
    <w:rsid w:val="00CE05AC"/>
    <w:rsid w:val="00CE0657"/>
    <w:rsid w:val="00CE075A"/>
    <w:rsid w:val="00CE0A93"/>
    <w:rsid w:val="00CE0B68"/>
    <w:rsid w:val="00CE0B9C"/>
    <w:rsid w:val="00CE0BC3"/>
    <w:rsid w:val="00CE0CAB"/>
    <w:rsid w:val="00CE0D61"/>
    <w:rsid w:val="00CE0DE4"/>
    <w:rsid w:val="00CE0ECC"/>
    <w:rsid w:val="00CE0EFE"/>
    <w:rsid w:val="00CE101C"/>
    <w:rsid w:val="00CE10B2"/>
    <w:rsid w:val="00CE11E5"/>
    <w:rsid w:val="00CE1413"/>
    <w:rsid w:val="00CE144D"/>
    <w:rsid w:val="00CE1599"/>
    <w:rsid w:val="00CE176F"/>
    <w:rsid w:val="00CE182E"/>
    <w:rsid w:val="00CE1913"/>
    <w:rsid w:val="00CE1953"/>
    <w:rsid w:val="00CE1D19"/>
    <w:rsid w:val="00CE1F5F"/>
    <w:rsid w:val="00CE214E"/>
    <w:rsid w:val="00CE24CC"/>
    <w:rsid w:val="00CE2563"/>
    <w:rsid w:val="00CE26E4"/>
    <w:rsid w:val="00CE27BA"/>
    <w:rsid w:val="00CE2AAB"/>
    <w:rsid w:val="00CE2C64"/>
    <w:rsid w:val="00CE30D0"/>
    <w:rsid w:val="00CE3139"/>
    <w:rsid w:val="00CE3206"/>
    <w:rsid w:val="00CE329F"/>
    <w:rsid w:val="00CE333C"/>
    <w:rsid w:val="00CE3567"/>
    <w:rsid w:val="00CE3588"/>
    <w:rsid w:val="00CE369D"/>
    <w:rsid w:val="00CE36AB"/>
    <w:rsid w:val="00CE38D1"/>
    <w:rsid w:val="00CE3B06"/>
    <w:rsid w:val="00CE3BA5"/>
    <w:rsid w:val="00CE3C2F"/>
    <w:rsid w:val="00CE3CA5"/>
    <w:rsid w:val="00CE3F66"/>
    <w:rsid w:val="00CE4038"/>
    <w:rsid w:val="00CE40AC"/>
    <w:rsid w:val="00CE41B9"/>
    <w:rsid w:val="00CE4258"/>
    <w:rsid w:val="00CE42A3"/>
    <w:rsid w:val="00CE45FF"/>
    <w:rsid w:val="00CE4687"/>
    <w:rsid w:val="00CE49B1"/>
    <w:rsid w:val="00CE4A6B"/>
    <w:rsid w:val="00CE4A88"/>
    <w:rsid w:val="00CE4ABD"/>
    <w:rsid w:val="00CE4D27"/>
    <w:rsid w:val="00CE4EAC"/>
    <w:rsid w:val="00CE4F69"/>
    <w:rsid w:val="00CE4F7A"/>
    <w:rsid w:val="00CE4FC8"/>
    <w:rsid w:val="00CE5048"/>
    <w:rsid w:val="00CE509B"/>
    <w:rsid w:val="00CE53B1"/>
    <w:rsid w:val="00CE53E3"/>
    <w:rsid w:val="00CE5442"/>
    <w:rsid w:val="00CE5501"/>
    <w:rsid w:val="00CE55BE"/>
    <w:rsid w:val="00CE56FB"/>
    <w:rsid w:val="00CE5838"/>
    <w:rsid w:val="00CE59DA"/>
    <w:rsid w:val="00CE5B23"/>
    <w:rsid w:val="00CE5B5C"/>
    <w:rsid w:val="00CE5C35"/>
    <w:rsid w:val="00CE5DCD"/>
    <w:rsid w:val="00CE5E47"/>
    <w:rsid w:val="00CE5F70"/>
    <w:rsid w:val="00CE60C7"/>
    <w:rsid w:val="00CE6108"/>
    <w:rsid w:val="00CE6338"/>
    <w:rsid w:val="00CE6435"/>
    <w:rsid w:val="00CE65B0"/>
    <w:rsid w:val="00CE67CB"/>
    <w:rsid w:val="00CE67F8"/>
    <w:rsid w:val="00CE6C68"/>
    <w:rsid w:val="00CE6FF4"/>
    <w:rsid w:val="00CE7020"/>
    <w:rsid w:val="00CE71CB"/>
    <w:rsid w:val="00CE727C"/>
    <w:rsid w:val="00CE72B9"/>
    <w:rsid w:val="00CE730F"/>
    <w:rsid w:val="00CE74DF"/>
    <w:rsid w:val="00CE77F5"/>
    <w:rsid w:val="00CE781D"/>
    <w:rsid w:val="00CE788E"/>
    <w:rsid w:val="00CE796E"/>
    <w:rsid w:val="00CE7A34"/>
    <w:rsid w:val="00CE7AF0"/>
    <w:rsid w:val="00CE7C6C"/>
    <w:rsid w:val="00CE7CEA"/>
    <w:rsid w:val="00CE7F8D"/>
    <w:rsid w:val="00CF0028"/>
    <w:rsid w:val="00CF015C"/>
    <w:rsid w:val="00CF022F"/>
    <w:rsid w:val="00CF0363"/>
    <w:rsid w:val="00CF05B9"/>
    <w:rsid w:val="00CF0606"/>
    <w:rsid w:val="00CF0672"/>
    <w:rsid w:val="00CF06FD"/>
    <w:rsid w:val="00CF0795"/>
    <w:rsid w:val="00CF07E7"/>
    <w:rsid w:val="00CF08F2"/>
    <w:rsid w:val="00CF0988"/>
    <w:rsid w:val="00CF0A75"/>
    <w:rsid w:val="00CF0B1B"/>
    <w:rsid w:val="00CF0B58"/>
    <w:rsid w:val="00CF0E20"/>
    <w:rsid w:val="00CF0EFB"/>
    <w:rsid w:val="00CF0F34"/>
    <w:rsid w:val="00CF102D"/>
    <w:rsid w:val="00CF118A"/>
    <w:rsid w:val="00CF1412"/>
    <w:rsid w:val="00CF17FD"/>
    <w:rsid w:val="00CF1936"/>
    <w:rsid w:val="00CF1A99"/>
    <w:rsid w:val="00CF1B02"/>
    <w:rsid w:val="00CF1CA3"/>
    <w:rsid w:val="00CF1F0A"/>
    <w:rsid w:val="00CF20DC"/>
    <w:rsid w:val="00CF215A"/>
    <w:rsid w:val="00CF2211"/>
    <w:rsid w:val="00CF2217"/>
    <w:rsid w:val="00CF2457"/>
    <w:rsid w:val="00CF2532"/>
    <w:rsid w:val="00CF2682"/>
    <w:rsid w:val="00CF2817"/>
    <w:rsid w:val="00CF2863"/>
    <w:rsid w:val="00CF28D7"/>
    <w:rsid w:val="00CF28DD"/>
    <w:rsid w:val="00CF2969"/>
    <w:rsid w:val="00CF29F4"/>
    <w:rsid w:val="00CF2F6A"/>
    <w:rsid w:val="00CF3292"/>
    <w:rsid w:val="00CF3417"/>
    <w:rsid w:val="00CF352E"/>
    <w:rsid w:val="00CF3579"/>
    <w:rsid w:val="00CF35B9"/>
    <w:rsid w:val="00CF3703"/>
    <w:rsid w:val="00CF374D"/>
    <w:rsid w:val="00CF3996"/>
    <w:rsid w:val="00CF3AC0"/>
    <w:rsid w:val="00CF3C7D"/>
    <w:rsid w:val="00CF3F96"/>
    <w:rsid w:val="00CF3FC0"/>
    <w:rsid w:val="00CF3FC6"/>
    <w:rsid w:val="00CF3FF6"/>
    <w:rsid w:val="00CF4090"/>
    <w:rsid w:val="00CF4450"/>
    <w:rsid w:val="00CF4598"/>
    <w:rsid w:val="00CF4692"/>
    <w:rsid w:val="00CF470C"/>
    <w:rsid w:val="00CF4A36"/>
    <w:rsid w:val="00CF4CC9"/>
    <w:rsid w:val="00CF4D6C"/>
    <w:rsid w:val="00CF4F78"/>
    <w:rsid w:val="00CF50A7"/>
    <w:rsid w:val="00CF52BE"/>
    <w:rsid w:val="00CF52DF"/>
    <w:rsid w:val="00CF5314"/>
    <w:rsid w:val="00CF5327"/>
    <w:rsid w:val="00CF5447"/>
    <w:rsid w:val="00CF54CE"/>
    <w:rsid w:val="00CF556B"/>
    <w:rsid w:val="00CF56A2"/>
    <w:rsid w:val="00CF58E2"/>
    <w:rsid w:val="00CF59CF"/>
    <w:rsid w:val="00CF5A02"/>
    <w:rsid w:val="00CF5A47"/>
    <w:rsid w:val="00CF5B1E"/>
    <w:rsid w:val="00CF5E1D"/>
    <w:rsid w:val="00CF5EEA"/>
    <w:rsid w:val="00CF60AB"/>
    <w:rsid w:val="00CF637E"/>
    <w:rsid w:val="00CF6474"/>
    <w:rsid w:val="00CF648B"/>
    <w:rsid w:val="00CF6833"/>
    <w:rsid w:val="00CF6940"/>
    <w:rsid w:val="00CF6965"/>
    <w:rsid w:val="00CF6A94"/>
    <w:rsid w:val="00CF6B1D"/>
    <w:rsid w:val="00CF6FD7"/>
    <w:rsid w:val="00CF6FED"/>
    <w:rsid w:val="00CF702B"/>
    <w:rsid w:val="00CF702D"/>
    <w:rsid w:val="00CF709E"/>
    <w:rsid w:val="00CF71AB"/>
    <w:rsid w:val="00CF73B6"/>
    <w:rsid w:val="00CF7419"/>
    <w:rsid w:val="00CF74FF"/>
    <w:rsid w:val="00CF7531"/>
    <w:rsid w:val="00CF7551"/>
    <w:rsid w:val="00CF7690"/>
    <w:rsid w:val="00CF7695"/>
    <w:rsid w:val="00CF769E"/>
    <w:rsid w:val="00CF7A6D"/>
    <w:rsid w:val="00CF7A9A"/>
    <w:rsid w:val="00CF7F2F"/>
    <w:rsid w:val="00D002D8"/>
    <w:rsid w:val="00D005A8"/>
    <w:rsid w:val="00D00F42"/>
    <w:rsid w:val="00D01088"/>
    <w:rsid w:val="00D010AA"/>
    <w:rsid w:val="00D011DF"/>
    <w:rsid w:val="00D01339"/>
    <w:rsid w:val="00D01469"/>
    <w:rsid w:val="00D014F2"/>
    <w:rsid w:val="00D015F9"/>
    <w:rsid w:val="00D01722"/>
    <w:rsid w:val="00D01772"/>
    <w:rsid w:val="00D01C6B"/>
    <w:rsid w:val="00D01CE4"/>
    <w:rsid w:val="00D01D97"/>
    <w:rsid w:val="00D01EB4"/>
    <w:rsid w:val="00D01F4C"/>
    <w:rsid w:val="00D01FD1"/>
    <w:rsid w:val="00D0226A"/>
    <w:rsid w:val="00D022C2"/>
    <w:rsid w:val="00D023F1"/>
    <w:rsid w:val="00D025B2"/>
    <w:rsid w:val="00D02E61"/>
    <w:rsid w:val="00D02E77"/>
    <w:rsid w:val="00D02FF5"/>
    <w:rsid w:val="00D03037"/>
    <w:rsid w:val="00D0309F"/>
    <w:rsid w:val="00D032F5"/>
    <w:rsid w:val="00D03325"/>
    <w:rsid w:val="00D0352F"/>
    <w:rsid w:val="00D035CB"/>
    <w:rsid w:val="00D036D5"/>
    <w:rsid w:val="00D03781"/>
    <w:rsid w:val="00D039D4"/>
    <w:rsid w:val="00D03ACD"/>
    <w:rsid w:val="00D03BE8"/>
    <w:rsid w:val="00D03F46"/>
    <w:rsid w:val="00D040F1"/>
    <w:rsid w:val="00D04239"/>
    <w:rsid w:val="00D04333"/>
    <w:rsid w:val="00D046B6"/>
    <w:rsid w:val="00D04772"/>
    <w:rsid w:val="00D04786"/>
    <w:rsid w:val="00D0492F"/>
    <w:rsid w:val="00D0494B"/>
    <w:rsid w:val="00D04967"/>
    <w:rsid w:val="00D04A4E"/>
    <w:rsid w:val="00D04A73"/>
    <w:rsid w:val="00D04AC3"/>
    <w:rsid w:val="00D04B06"/>
    <w:rsid w:val="00D04BA3"/>
    <w:rsid w:val="00D04BD5"/>
    <w:rsid w:val="00D04C3E"/>
    <w:rsid w:val="00D04D68"/>
    <w:rsid w:val="00D04E15"/>
    <w:rsid w:val="00D04E98"/>
    <w:rsid w:val="00D04EBC"/>
    <w:rsid w:val="00D05039"/>
    <w:rsid w:val="00D05158"/>
    <w:rsid w:val="00D05380"/>
    <w:rsid w:val="00D0538A"/>
    <w:rsid w:val="00D053D4"/>
    <w:rsid w:val="00D0542E"/>
    <w:rsid w:val="00D05474"/>
    <w:rsid w:val="00D0555F"/>
    <w:rsid w:val="00D056EF"/>
    <w:rsid w:val="00D05981"/>
    <w:rsid w:val="00D05AB6"/>
    <w:rsid w:val="00D05CA9"/>
    <w:rsid w:val="00D06328"/>
    <w:rsid w:val="00D06375"/>
    <w:rsid w:val="00D063C2"/>
    <w:rsid w:val="00D063D6"/>
    <w:rsid w:val="00D06445"/>
    <w:rsid w:val="00D0644D"/>
    <w:rsid w:val="00D0661E"/>
    <w:rsid w:val="00D066D3"/>
    <w:rsid w:val="00D0671C"/>
    <w:rsid w:val="00D06750"/>
    <w:rsid w:val="00D0694E"/>
    <w:rsid w:val="00D0696D"/>
    <w:rsid w:val="00D06A8D"/>
    <w:rsid w:val="00D06B37"/>
    <w:rsid w:val="00D0716C"/>
    <w:rsid w:val="00D0719C"/>
    <w:rsid w:val="00D071BB"/>
    <w:rsid w:val="00D073FC"/>
    <w:rsid w:val="00D074E5"/>
    <w:rsid w:val="00D076A6"/>
    <w:rsid w:val="00D0789D"/>
    <w:rsid w:val="00D0792A"/>
    <w:rsid w:val="00D07BA7"/>
    <w:rsid w:val="00D10056"/>
    <w:rsid w:val="00D10156"/>
    <w:rsid w:val="00D10282"/>
    <w:rsid w:val="00D10421"/>
    <w:rsid w:val="00D106E1"/>
    <w:rsid w:val="00D10820"/>
    <w:rsid w:val="00D10A30"/>
    <w:rsid w:val="00D10FEB"/>
    <w:rsid w:val="00D1108E"/>
    <w:rsid w:val="00D11126"/>
    <w:rsid w:val="00D11139"/>
    <w:rsid w:val="00D11276"/>
    <w:rsid w:val="00D11496"/>
    <w:rsid w:val="00D11594"/>
    <w:rsid w:val="00D11A18"/>
    <w:rsid w:val="00D11A6A"/>
    <w:rsid w:val="00D11A73"/>
    <w:rsid w:val="00D11C5B"/>
    <w:rsid w:val="00D11C63"/>
    <w:rsid w:val="00D11DC6"/>
    <w:rsid w:val="00D11E6C"/>
    <w:rsid w:val="00D11FA3"/>
    <w:rsid w:val="00D1225A"/>
    <w:rsid w:val="00D123B5"/>
    <w:rsid w:val="00D1257D"/>
    <w:rsid w:val="00D125DA"/>
    <w:rsid w:val="00D125F9"/>
    <w:rsid w:val="00D12865"/>
    <w:rsid w:val="00D128E2"/>
    <w:rsid w:val="00D12924"/>
    <w:rsid w:val="00D129BE"/>
    <w:rsid w:val="00D12D5C"/>
    <w:rsid w:val="00D12D61"/>
    <w:rsid w:val="00D12D8B"/>
    <w:rsid w:val="00D12DF2"/>
    <w:rsid w:val="00D12F43"/>
    <w:rsid w:val="00D131F8"/>
    <w:rsid w:val="00D1326C"/>
    <w:rsid w:val="00D13448"/>
    <w:rsid w:val="00D1348D"/>
    <w:rsid w:val="00D134D9"/>
    <w:rsid w:val="00D13573"/>
    <w:rsid w:val="00D13799"/>
    <w:rsid w:val="00D137A2"/>
    <w:rsid w:val="00D13840"/>
    <w:rsid w:val="00D13BE8"/>
    <w:rsid w:val="00D13E22"/>
    <w:rsid w:val="00D14045"/>
    <w:rsid w:val="00D14279"/>
    <w:rsid w:val="00D14525"/>
    <w:rsid w:val="00D1462F"/>
    <w:rsid w:val="00D146CB"/>
    <w:rsid w:val="00D1473F"/>
    <w:rsid w:val="00D147D5"/>
    <w:rsid w:val="00D14945"/>
    <w:rsid w:val="00D14A3C"/>
    <w:rsid w:val="00D14B17"/>
    <w:rsid w:val="00D14B22"/>
    <w:rsid w:val="00D14D15"/>
    <w:rsid w:val="00D14DC1"/>
    <w:rsid w:val="00D14EB4"/>
    <w:rsid w:val="00D1511A"/>
    <w:rsid w:val="00D151E6"/>
    <w:rsid w:val="00D1572D"/>
    <w:rsid w:val="00D1577D"/>
    <w:rsid w:val="00D159B8"/>
    <w:rsid w:val="00D159DA"/>
    <w:rsid w:val="00D15A98"/>
    <w:rsid w:val="00D15B96"/>
    <w:rsid w:val="00D15CA9"/>
    <w:rsid w:val="00D15F2E"/>
    <w:rsid w:val="00D16056"/>
    <w:rsid w:val="00D160B3"/>
    <w:rsid w:val="00D160F5"/>
    <w:rsid w:val="00D16126"/>
    <w:rsid w:val="00D16205"/>
    <w:rsid w:val="00D1623C"/>
    <w:rsid w:val="00D16252"/>
    <w:rsid w:val="00D16274"/>
    <w:rsid w:val="00D1633A"/>
    <w:rsid w:val="00D163BD"/>
    <w:rsid w:val="00D16524"/>
    <w:rsid w:val="00D1664C"/>
    <w:rsid w:val="00D16702"/>
    <w:rsid w:val="00D168DA"/>
    <w:rsid w:val="00D168DB"/>
    <w:rsid w:val="00D16B6B"/>
    <w:rsid w:val="00D16D8E"/>
    <w:rsid w:val="00D17052"/>
    <w:rsid w:val="00D1710D"/>
    <w:rsid w:val="00D176B4"/>
    <w:rsid w:val="00D176FF"/>
    <w:rsid w:val="00D17957"/>
    <w:rsid w:val="00D17B96"/>
    <w:rsid w:val="00D17BD3"/>
    <w:rsid w:val="00D17C0C"/>
    <w:rsid w:val="00D17C55"/>
    <w:rsid w:val="00D17FE8"/>
    <w:rsid w:val="00D2000E"/>
    <w:rsid w:val="00D203D4"/>
    <w:rsid w:val="00D20528"/>
    <w:rsid w:val="00D2060E"/>
    <w:rsid w:val="00D2077D"/>
    <w:rsid w:val="00D207BE"/>
    <w:rsid w:val="00D2083C"/>
    <w:rsid w:val="00D209F0"/>
    <w:rsid w:val="00D209FF"/>
    <w:rsid w:val="00D20ABE"/>
    <w:rsid w:val="00D20B63"/>
    <w:rsid w:val="00D20CB0"/>
    <w:rsid w:val="00D20D05"/>
    <w:rsid w:val="00D210AE"/>
    <w:rsid w:val="00D210DF"/>
    <w:rsid w:val="00D211E9"/>
    <w:rsid w:val="00D2137B"/>
    <w:rsid w:val="00D213BF"/>
    <w:rsid w:val="00D214E8"/>
    <w:rsid w:val="00D21632"/>
    <w:rsid w:val="00D2191D"/>
    <w:rsid w:val="00D21A18"/>
    <w:rsid w:val="00D21ABC"/>
    <w:rsid w:val="00D21C21"/>
    <w:rsid w:val="00D21E3B"/>
    <w:rsid w:val="00D21E53"/>
    <w:rsid w:val="00D21EF4"/>
    <w:rsid w:val="00D21F0F"/>
    <w:rsid w:val="00D21F6A"/>
    <w:rsid w:val="00D22012"/>
    <w:rsid w:val="00D22071"/>
    <w:rsid w:val="00D2212C"/>
    <w:rsid w:val="00D221F7"/>
    <w:rsid w:val="00D226F6"/>
    <w:rsid w:val="00D22835"/>
    <w:rsid w:val="00D228A5"/>
    <w:rsid w:val="00D2293A"/>
    <w:rsid w:val="00D22A8E"/>
    <w:rsid w:val="00D22C71"/>
    <w:rsid w:val="00D22C9D"/>
    <w:rsid w:val="00D22D60"/>
    <w:rsid w:val="00D231BD"/>
    <w:rsid w:val="00D23284"/>
    <w:rsid w:val="00D233DD"/>
    <w:rsid w:val="00D2359E"/>
    <w:rsid w:val="00D235E3"/>
    <w:rsid w:val="00D237A0"/>
    <w:rsid w:val="00D239F1"/>
    <w:rsid w:val="00D23A38"/>
    <w:rsid w:val="00D23A71"/>
    <w:rsid w:val="00D23CDD"/>
    <w:rsid w:val="00D23E69"/>
    <w:rsid w:val="00D23E9E"/>
    <w:rsid w:val="00D24033"/>
    <w:rsid w:val="00D244C3"/>
    <w:rsid w:val="00D245BE"/>
    <w:rsid w:val="00D24704"/>
    <w:rsid w:val="00D24762"/>
    <w:rsid w:val="00D2479C"/>
    <w:rsid w:val="00D2486B"/>
    <w:rsid w:val="00D248D9"/>
    <w:rsid w:val="00D2493E"/>
    <w:rsid w:val="00D24A51"/>
    <w:rsid w:val="00D24AFB"/>
    <w:rsid w:val="00D24B67"/>
    <w:rsid w:val="00D24C3E"/>
    <w:rsid w:val="00D24D05"/>
    <w:rsid w:val="00D24E0A"/>
    <w:rsid w:val="00D24F86"/>
    <w:rsid w:val="00D24FD8"/>
    <w:rsid w:val="00D24FFD"/>
    <w:rsid w:val="00D250A6"/>
    <w:rsid w:val="00D25194"/>
    <w:rsid w:val="00D2527B"/>
    <w:rsid w:val="00D254BA"/>
    <w:rsid w:val="00D259AB"/>
    <w:rsid w:val="00D25A4B"/>
    <w:rsid w:val="00D25B43"/>
    <w:rsid w:val="00D25C71"/>
    <w:rsid w:val="00D25CF3"/>
    <w:rsid w:val="00D25FB2"/>
    <w:rsid w:val="00D26147"/>
    <w:rsid w:val="00D26164"/>
    <w:rsid w:val="00D262AB"/>
    <w:rsid w:val="00D26381"/>
    <w:rsid w:val="00D2663B"/>
    <w:rsid w:val="00D26824"/>
    <w:rsid w:val="00D26844"/>
    <w:rsid w:val="00D26974"/>
    <w:rsid w:val="00D26A9B"/>
    <w:rsid w:val="00D26B35"/>
    <w:rsid w:val="00D26B38"/>
    <w:rsid w:val="00D26C98"/>
    <w:rsid w:val="00D26CBC"/>
    <w:rsid w:val="00D26CD4"/>
    <w:rsid w:val="00D26CE8"/>
    <w:rsid w:val="00D26E5A"/>
    <w:rsid w:val="00D26EA6"/>
    <w:rsid w:val="00D26FA2"/>
    <w:rsid w:val="00D27054"/>
    <w:rsid w:val="00D2714C"/>
    <w:rsid w:val="00D27265"/>
    <w:rsid w:val="00D27269"/>
    <w:rsid w:val="00D27337"/>
    <w:rsid w:val="00D27373"/>
    <w:rsid w:val="00D273CE"/>
    <w:rsid w:val="00D274A9"/>
    <w:rsid w:val="00D275D0"/>
    <w:rsid w:val="00D2763F"/>
    <w:rsid w:val="00D27999"/>
    <w:rsid w:val="00D27AEA"/>
    <w:rsid w:val="00D27CDA"/>
    <w:rsid w:val="00D27D77"/>
    <w:rsid w:val="00D27EC2"/>
    <w:rsid w:val="00D300FA"/>
    <w:rsid w:val="00D3012B"/>
    <w:rsid w:val="00D302E2"/>
    <w:rsid w:val="00D303BB"/>
    <w:rsid w:val="00D3049B"/>
    <w:rsid w:val="00D30513"/>
    <w:rsid w:val="00D30602"/>
    <w:rsid w:val="00D306BB"/>
    <w:rsid w:val="00D3070F"/>
    <w:rsid w:val="00D30A2A"/>
    <w:rsid w:val="00D30A50"/>
    <w:rsid w:val="00D30AD9"/>
    <w:rsid w:val="00D30DBC"/>
    <w:rsid w:val="00D30E3F"/>
    <w:rsid w:val="00D30FF0"/>
    <w:rsid w:val="00D31273"/>
    <w:rsid w:val="00D31276"/>
    <w:rsid w:val="00D312B1"/>
    <w:rsid w:val="00D312F1"/>
    <w:rsid w:val="00D3137E"/>
    <w:rsid w:val="00D3152F"/>
    <w:rsid w:val="00D315E6"/>
    <w:rsid w:val="00D31743"/>
    <w:rsid w:val="00D3188C"/>
    <w:rsid w:val="00D31BE7"/>
    <w:rsid w:val="00D31DE8"/>
    <w:rsid w:val="00D31E17"/>
    <w:rsid w:val="00D31F68"/>
    <w:rsid w:val="00D31F74"/>
    <w:rsid w:val="00D32177"/>
    <w:rsid w:val="00D3245E"/>
    <w:rsid w:val="00D32485"/>
    <w:rsid w:val="00D3275D"/>
    <w:rsid w:val="00D32BE5"/>
    <w:rsid w:val="00D32C48"/>
    <w:rsid w:val="00D32D3C"/>
    <w:rsid w:val="00D32EB5"/>
    <w:rsid w:val="00D330C4"/>
    <w:rsid w:val="00D33371"/>
    <w:rsid w:val="00D33433"/>
    <w:rsid w:val="00D338E7"/>
    <w:rsid w:val="00D339F5"/>
    <w:rsid w:val="00D33A78"/>
    <w:rsid w:val="00D3401F"/>
    <w:rsid w:val="00D340D6"/>
    <w:rsid w:val="00D34295"/>
    <w:rsid w:val="00D3429D"/>
    <w:rsid w:val="00D34320"/>
    <w:rsid w:val="00D3437A"/>
    <w:rsid w:val="00D344D7"/>
    <w:rsid w:val="00D344E9"/>
    <w:rsid w:val="00D346F6"/>
    <w:rsid w:val="00D34754"/>
    <w:rsid w:val="00D34772"/>
    <w:rsid w:val="00D34A24"/>
    <w:rsid w:val="00D34A44"/>
    <w:rsid w:val="00D34A7E"/>
    <w:rsid w:val="00D34C9C"/>
    <w:rsid w:val="00D34DCD"/>
    <w:rsid w:val="00D34E85"/>
    <w:rsid w:val="00D34F67"/>
    <w:rsid w:val="00D350C2"/>
    <w:rsid w:val="00D35140"/>
    <w:rsid w:val="00D35392"/>
    <w:rsid w:val="00D354CE"/>
    <w:rsid w:val="00D35530"/>
    <w:rsid w:val="00D35726"/>
    <w:rsid w:val="00D35779"/>
    <w:rsid w:val="00D35965"/>
    <w:rsid w:val="00D35AAB"/>
    <w:rsid w:val="00D35AB3"/>
    <w:rsid w:val="00D35B51"/>
    <w:rsid w:val="00D35D0F"/>
    <w:rsid w:val="00D35DB7"/>
    <w:rsid w:val="00D35E75"/>
    <w:rsid w:val="00D35E78"/>
    <w:rsid w:val="00D35EF6"/>
    <w:rsid w:val="00D35F40"/>
    <w:rsid w:val="00D35FB3"/>
    <w:rsid w:val="00D36340"/>
    <w:rsid w:val="00D36439"/>
    <w:rsid w:val="00D3654D"/>
    <w:rsid w:val="00D36584"/>
    <w:rsid w:val="00D366FB"/>
    <w:rsid w:val="00D36F4A"/>
    <w:rsid w:val="00D36F4C"/>
    <w:rsid w:val="00D37291"/>
    <w:rsid w:val="00D37317"/>
    <w:rsid w:val="00D37463"/>
    <w:rsid w:val="00D37496"/>
    <w:rsid w:val="00D37609"/>
    <w:rsid w:val="00D3763F"/>
    <w:rsid w:val="00D37699"/>
    <w:rsid w:val="00D37797"/>
    <w:rsid w:val="00D378B8"/>
    <w:rsid w:val="00D37932"/>
    <w:rsid w:val="00D37957"/>
    <w:rsid w:val="00D37BA2"/>
    <w:rsid w:val="00D37C13"/>
    <w:rsid w:val="00D37CDF"/>
    <w:rsid w:val="00D37FD8"/>
    <w:rsid w:val="00D400AF"/>
    <w:rsid w:val="00D400D1"/>
    <w:rsid w:val="00D400F3"/>
    <w:rsid w:val="00D40300"/>
    <w:rsid w:val="00D40335"/>
    <w:rsid w:val="00D4055B"/>
    <w:rsid w:val="00D40765"/>
    <w:rsid w:val="00D4088E"/>
    <w:rsid w:val="00D40ADC"/>
    <w:rsid w:val="00D40C5F"/>
    <w:rsid w:val="00D40D43"/>
    <w:rsid w:val="00D40DD2"/>
    <w:rsid w:val="00D40EB5"/>
    <w:rsid w:val="00D40FCB"/>
    <w:rsid w:val="00D4113A"/>
    <w:rsid w:val="00D4149B"/>
    <w:rsid w:val="00D41582"/>
    <w:rsid w:val="00D416D9"/>
    <w:rsid w:val="00D41873"/>
    <w:rsid w:val="00D41949"/>
    <w:rsid w:val="00D41995"/>
    <w:rsid w:val="00D41B2E"/>
    <w:rsid w:val="00D41BB9"/>
    <w:rsid w:val="00D41C82"/>
    <w:rsid w:val="00D4200E"/>
    <w:rsid w:val="00D420A8"/>
    <w:rsid w:val="00D422D5"/>
    <w:rsid w:val="00D4235A"/>
    <w:rsid w:val="00D42415"/>
    <w:rsid w:val="00D42453"/>
    <w:rsid w:val="00D424E6"/>
    <w:rsid w:val="00D425B2"/>
    <w:rsid w:val="00D426BE"/>
    <w:rsid w:val="00D427F1"/>
    <w:rsid w:val="00D42894"/>
    <w:rsid w:val="00D428D7"/>
    <w:rsid w:val="00D429D3"/>
    <w:rsid w:val="00D42A3D"/>
    <w:rsid w:val="00D42D67"/>
    <w:rsid w:val="00D42EEE"/>
    <w:rsid w:val="00D4314C"/>
    <w:rsid w:val="00D43191"/>
    <w:rsid w:val="00D433E3"/>
    <w:rsid w:val="00D43450"/>
    <w:rsid w:val="00D43582"/>
    <w:rsid w:val="00D43587"/>
    <w:rsid w:val="00D436E2"/>
    <w:rsid w:val="00D4375C"/>
    <w:rsid w:val="00D43780"/>
    <w:rsid w:val="00D4388C"/>
    <w:rsid w:val="00D43B69"/>
    <w:rsid w:val="00D43B7C"/>
    <w:rsid w:val="00D43B8B"/>
    <w:rsid w:val="00D43BD8"/>
    <w:rsid w:val="00D43C73"/>
    <w:rsid w:val="00D43C87"/>
    <w:rsid w:val="00D43C9C"/>
    <w:rsid w:val="00D43D3A"/>
    <w:rsid w:val="00D43E22"/>
    <w:rsid w:val="00D43F02"/>
    <w:rsid w:val="00D44083"/>
    <w:rsid w:val="00D44130"/>
    <w:rsid w:val="00D441AA"/>
    <w:rsid w:val="00D44574"/>
    <w:rsid w:val="00D4468C"/>
    <w:rsid w:val="00D4472A"/>
    <w:rsid w:val="00D447DA"/>
    <w:rsid w:val="00D44808"/>
    <w:rsid w:val="00D449EF"/>
    <w:rsid w:val="00D449F6"/>
    <w:rsid w:val="00D44A87"/>
    <w:rsid w:val="00D44AC7"/>
    <w:rsid w:val="00D44F72"/>
    <w:rsid w:val="00D45511"/>
    <w:rsid w:val="00D455C7"/>
    <w:rsid w:val="00D4566A"/>
    <w:rsid w:val="00D4590F"/>
    <w:rsid w:val="00D45AD6"/>
    <w:rsid w:val="00D45B1B"/>
    <w:rsid w:val="00D45B3B"/>
    <w:rsid w:val="00D45C20"/>
    <w:rsid w:val="00D45CE7"/>
    <w:rsid w:val="00D45D20"/>
    <w:rsid w:val="00D45E55"/>
    <w:rsid w:val="00D45F48"/>
    <w:rsid w:val="00D4602A"/>
    <w:rsid w:val="00D46057"/>
    <w:rsid w:val="00D460C4"/>
    <w:rsid w:val="00D46392"/>
    <w:rsid w:val="00D4648C"/>
    <w:rsid w:val="00D466A6"/>
    <w:rsid w:val="00D466FF"/>
    <w:rsid w:val="00D46738"/>
    <w:rsid w:val="00D467A6"/>
    <w:rsid w:val="00D46828"/>
    <w:rsid w:val="00D46A99"/>
    <w:rsid w:val="00D46AFD"/>
    <w:rsid w:val="00D46C83"/>
    <w:rsid w:val="00D46E19"/>
    <w:rsid w:val="00D46ED3"/>
    <w:rsid w:val="00D46F32"/>
    <w:rsid w:val="00D46FE3"/>
    <w:rsid w:val="00D471CC"/>
    <w:rsid w:val="00D471F6"/>
    <w:rsid w:val="00D4731E"/>
    <w:rsid w:val="00D4734B"/>
    <w:rsid w:val="00D47360"/>
    <w:rsid w:val="00D474B1"/>
    <w:rsid w:val="00D4751C"/>
    <w:rsid w:val="00D47595"/>
    <w:rsid w:val="00D4780B"/>
    <w:rsid w:val="00D4799F"/>
    <w:rsid w:val="00D479E5"/>
    <w:rsid w:val="00D47C64"/>
    <w:rsid w:val="00D47D84"/>
    <w:rsid w:val="00D47E0B"/>
    <w:rsid w:val="00D47E9C"/>
    <w:rsid w:val="00D47EF0"/>
    <w:rsid w:val="00D5025B"/>
    <w:rsid w:val="00D5081F"/>
    <w:rsid w:val="00D5083B"/>
    <w:rsid w:val="00D50867"/>
    <w:rsid w:val="00D50B04"/>
    <w:rsid w:val="00D50B43"/>
    <w:rsid w:val="00D50BAA"/>
    <w:rsid w:val="00D51528"/>
    <w:rsid w:val="00D516F8"/>
    <w:rsid w:val="00D5174D"/>
    <w:rsid w:val="00D517A1"/>
    <w:rsid w:val="00D51927"/>
    <w:rsid w:val="00D51955"/>
    <w:rsid w:val="00D51A07"/>
    <w:rsid w:val="00D51BB2"/>
    <w:rsid w:val="00D51BE6"/>
    <w:rsid w:val="00D51C2B"/>
    <w:rsid w:val="00D51D8E"/>
    <w:rsid w:val="00D51F66"/>
    <w:rsid w:val="00D51F85"/>
    <w:rsid w:val="00D52075"/>
    <w:rsid w:val="00D523F5"/>
    <w:rsid w:val="00D52606"/>
    <w:rsid w:val="00D526F4"/>
    <w:rsid w:val="00D52711"/>
    <w:rsid w:val="00D52821"/>
    <w:rsid w:val="00D52891"/>
    <w:rsid w:val="00D528CF"/>
    <w:rsid w:val="00D529B3"/>
    <w:rsid w:val="00D52A3B"/>
    <w:rsid w:val="00D52AD5"/>
    <w:rsid w:val="00D52C46"/>
    <w:rsid w:val="00D52C50"/>
    <w:rsid w:val="00D52C8F"/>
    <w:rsid w:val="00D52CE1"/>
    <w:rsid w:val="00D52D37"/>
    <w:rsid w:val="00D52FFB"/>
    <w:rsid w:val="00D53040"/>
    <w:rsid w:val="00D5310B"/>
    <w:rsid w:val="00D53254"/>
    <w:rsid w:val="00D535B5"/>
    <w:rsid w:val="00D53687"/>
    <w:rsid w:val="00D536DF"/>
    <w:rsid w:val="00D536F2"/>
    <w:rsid w:val="00D5383C"/>
    <w:rsid w:val="00D53C1B"/>
    <w:rsid w:val="00D53F61"/>
    <w:rsid w:val="00D53F81"/>
    <w:rsid w:val="00D5425F"/>
    <w:rsid w:val="00D54300"/>
    <w:rsid w:val="00D544E4"/>
    <w:rsid w:val="00D545C3"/>
    <w:rsid w:val="00D54816"/>
    <w:rsid w:val="00D54B41"/>
    <w:rsid w:val="00D54B54"/>
    <w:rsid w:val="00D54BF6"/>
    <w:rsid w:val="00D54CAD"/>
    <w:rsid w:val="00D54CFE"/>
    <w:rsid w:val="00D54E10"/>
    <w:rsid w:val="00D54E7A"/>
    <w:rsid w:val="00D55195"/>
    <w:rsid w:val="00D55353"/>
    <w:rsid w:val="00D5549C"/>
    <w:rsid w:val="00D554A3"/>
    <w:rsid w:val="00D55557"/>
    <w:rsid w:val="00D557C9"/>
    <w:rsid w:val="00D55946"/>
    <w:rsid w:val="00D55A4E"/>
    <w:rsid w:val="00D55B15"/>
    <w:rsid w:val="00D560F9"/>
    <w:rsid w:val="00D5616F"/>
    <w:rsid w:val="00D56231"/>
    <w:rsid w:val="00D5639A"/>
    <w:rsid w:val="00D565A8"/>
    <w:rsid w:val="00D566C9"/>
    <w:rsid w:val="00D56979"/>
    <w:rsid w:val="00D56A10"/>
    <w:rsid w:val="00D56B59"/>
    <w:rsid w:val="00D56BFA"/>
    <w:rsid w:val="00D56EBB"/>
    <w:rsid w:val="00D5710D"/>
    <w:rsid w:val="00D571DB"/>
    <w:rsid w:val="00D573FD"/>
    <w:rsid w:val="00D575E7"/>
    <w:rsid w:val="00D575FE"/>
    <w:rsid w:val="00D57717"/>
    <w:rsid w:val="00D577ED"/>
    <w:rsid w:val="00D5785C"/>
    <w:rsid w:val="00D57A64"/>
    <w:rsid w:val="00D57C6F"/>
    <w:rsid w:val="00D57C78"/>
    <w:rsid w:val="00D57C7E"/>
    <w:rsid w:val="00D57DA8"/>
    <w:rsid w:val="00D6004F"/>
    <w:rsid w:val="00D6007D"/>
    <w:rsid w:val="00D600D2"/>
    <w:rsid w:val="00D601C5"/>
    <w:rsid w:val="00D604BB"/>
    <w:rsid w:val="00D60521"/>
    <w:rsid w:val="00D6075F"/>
    <w:rsid w:val="00D6079D"/>
    <w:rsid w:val="00D6082B"/>
    <w:rsid w:val="00D609BE"/>
    <w:rsid w:val="00D60AC9"/>
    <w:rsid w:val="00D60B79"/>
    <w:rsid w:val="00D60D59"/>
    <w:rsid w:val="00D60D5B"/>
    <w:rsid w:val="00D60DC2"/>
    <w:rsid w:val="00D6103D"/>
    <w:rsid w:val="00D61291"/>
    <w:rsid w:val="00D6129A"/>
    <w:rsid w:val="00D61678"/>
    <w:rsid w:val="00D616F7"/>
    <w:rsid w:val="00D6187E"/>
    <w:rsid w:val="00D61967"/>
    <w:rsid w:val="00D6196E"/>
    <w:rsid w:val="00D61A97"/>
    <w:rsid w:val="00D61D20"/>
    <w:rsid w:val="00D61E4D"/>
    <w:rsid w:val="00D61F7A"/>
    <w:rsid w:val="00D61FED"/>
    <w:rsid w:val="00D62127"/>
    <w:rsid w:val="00D6215D"/>
    <w:rsid w:val="00D623AE"/>
    <w:rsid w:val="00D62476"/>
    <w:rsid w:val="00D6270E"/>
    <w:rsid w:val="00D6273F"/>
    <w:rsid w:val="00D6282C"/>
    <w:rsid w:val="00D62AF9"/>
    <w:rsid w:val="00D62B3E"/>
    <w:rsid w:val="00D62D2D"/>
    <w:rsid w:val="00D62F5F"/>
    <w:rsid w:val="00D62FDD"/>
    <w:rsid w:val="00D631AD"/>
    <w:rsid w:val="00D6329D"/>
    <w:rsid w:val="00D63320"/>
    <w:rsid w:val="00D63776"/>
    <w:rsid w:val="00D637DE"/>
    <w:rsid w:val="00D638C9"/>
    <w:rsid w:val="00D63A82"/>
    <w:rsid w:val="00D63C13"/>
    <w:rsid w:val="00D63C40"/>
    <w:rsid w:val="00D63E3C"/>
    <w:rsid w:val="00D63EB7"/>
    <w:rsid w:val="00D63F9D"/>
    <w:rsid w:val="00D640A0"/>
    <w:rsid w:val="00D643B0"/>
    <w:rsid w:val="00D64584"/>
    <w:rsid w:val="00D6470B"/>
    <w:rsid w:val="00D64720"/>
    <w:rsid w:val="00D648FB"/>
    <w:rsid w:val="00D64BAD"/>
    <w:rsid w:val="00D64D40"/>
    <w:rsid w:val="00D65091"/>
    <w:rsid w:val="00D6512B"/>
    <w:rsid w:val="00D65160"/>
    <w:rsid w:val="00D65230"/>
    <w:rsid w:val="00D6530C"/>
    <w:rsid w:val="00D6547D"/>
    <w:rsid w:val="00D6553E"/>
    <w:rsid w:val="00D65717"/>
    <w:rsid w:val="00D657F3"/>
    <w:rsid w:val="00D65A80"/>
    <w:rsid w:val="00D65B2A"/>
    <w:rsid w:val="00D65B4D"/>
    <w:rsid w:val="00D65F23"/>
    <w:rsid w:val="00D65F29"/>
    <w:rsid w:val="00D65F6B"/>
    <w:rsid w:val="00D65F88"/>
    <w:rsid w:val="00D6623D"/>
    <w:rsid w:val="00D662B1"/>
    <w:rsid w:val="00D6634A"/>
    <w:rsid w:val="00D66359"/>
    <w:rsid w:val="00D6642A"/>
    <w:rsid w:val="00D66522"/>
    <w:rsid w:val="00D667BE"/>
    <w:rsid w:val="00D6688C"/>
    <w:rsid w:val="00D66A18"/>
    <w:rsid w:val="00D66C4E"/>
    <w:rsid w:val="00D66CAB"/>
    <w:rsid w:val="00D66DEB"/>
    <w:rsid w:val="00D67028"/>
    <w:rsid w:val="00D67032"/>
    <w:rsid w:val="00D6708C"/>
    <w:rsid w:val="00D67242"/>
    <w:rsid w:val="00D672EB"/>
    <w:rsid w:val="00D6744E"/>
    <w:rsid w:val="00D67635"/>
    <w:rsid w:val="00D6768F"/>
    <w:rsid w:val="00D67752"/>
    <w:rsid w:val="00D67758"/>
    <w:rsid w:val="00D67913"/>
    <w:rsid w:val="00D679DB"/>
    <w:rsid w:val="00D67B3F"/>
    <w:rsid w:val="00D67B45"/>
    <w:rsid w:val="00D67B8B"/>
    <w:rsid w:val="00D67BC9"/>
    <w:rsid w:val="00D67D47"/>
    <w:rsid w:val="00D67E0A"/>
    <w:rsid w:val="00D67FAF"/>
    <w:rsid w:val="00D67FCB"/>
    <w:rsid w:val="00D700CB"/>
    <w:rsid w:val="00D7040A"/>
    <w:rsid w:val="00D7068F"/>
    <w:rsid w:val="00D70789"/>
    <w:rsid w:val="00D70848"/>
    <w:rsid w:val="00D70A50"/>
    <w:rsid w:val="00D70BF9"/>
    <w:rsid w:val="00D70D07"/>
    <w:rsid w:val="00D70E25"/>
    <w:rsid w:val="00D70F68"/>
    <w:rsid w:val="00D70FA5"/>
    <w:rsid w:val="00D71075"/>
    <w:rsid w:val="00D7112A"/>
    <w:rsid w:val="00D712AC"/>
    <w:rsid w:val="00D71361"/>
    <w:rsid w:val="00D7142A"/>
    <w:rsid w:val="00D71535"/>
    <w:rsid w:val="00D71587"/>
    <w:rsid w:val="00D715BD"/>
    <w:rsid w:val="00D716A7"/>
    <w:rsid w:val="00D71747"/>
    <w:rsid w:val="00D7175D"/>
    <w:rsid w:val="00D71785"/>
    <w:rsid w:val="00D71800"/>
    <w:rsid w:val="00D71892"/>
    <w:rsid w:val="00D71A74"/>
    <w:rsid w:val="00D71B94"/>
    <w:rsid w:val="00D71C4A"/>
    <w:rsid w:val="00D71CE9"/>
    <w:rsid w:val="00D71D10"/>
    <w:rsid w:val="00D71E8A"/>
    <w:rsid w:val="00D71EC8"/>
    <w:rsid w:val="00D72029"/>
    <w:rsid w:val="00D720E3"/>
    <w:rsid w:val="00D72244"/>
    <w:rsid w:val="00D7225D"/>
    <w:rsid w:val="00D72262"/>
    <w:rsid w:val="00D722B2"/>
    <w:rsid w:val="00D722B7"/>
    <w:rsid w:val="00D723F0"/>
    <w:rsid w:val="00D7257C"/>
    <w:rsid w:val="00D725D1"/>
    <w:rsid w:val="00D72730"/>
    <w:rsid w:val="00D727F7"/>
    <w:rsid w:val="00D7284E"/>
    <w:rsid w:val="00D7296D"/>
    <w:rsid w:val="00D72AFA"/>
    <w:rsid w:val="00D72B27"/>
    <w:rsid w:val="00D72D51"/>
    <w:rsid w:val="00D72F84"/>
    <w:rsid w:val="00D731B7"/>
    <w:rsid w:val="00D73278"/>
    <w:rsid w:val="00D73460"/>
    <w:rsid w:val="00D7347E"/>
    <w:rsid w:val="00D7350B"/>
    <w:rsid w:val="00D73544"/>
    <w:rsid w:val="00D735CF"/>
    <w:rsid w:val="00D73C18"/>
    <w:rsid w:val="00D73D0D"/>
    <w:rsid w:val="00D73DA2"/>
    <w:rsid w:val="00D73F40"/>
    <w:rsid w:val="00D73FCF"/>
    <w:rsid w:val="00D73FD3"/>
    <w:rsid w:val="00D7421F"/>
    <w:rsid w:val="00D74294"/>
    <w:rsid w:val="00D7435A"/>
    <w:rsid w:val="00D74378"/>
    <w:rsid w:val="00D744B2"/>
    <w:rsid w:val="00D746B3"/>
    <w:rsid w:val="00D74862"/>
    <w:rsid w:val="00D7494F"/>
    <w:rsid w:val="00D74A26"/>
    <w:rsid w:val="00D74A4F"/>
    <w:rsid w:val="00D74A7A"/>
    <w:rsid w:val="00D74B4C"/>
    <w:rsid w:val="00D74D98"/>
    <w:rsid w:val="00D74DC3"/>
    <w:rsid w:val="00D74EA4"/>
    <w:rsid w:val="00D750A4"/>
    <w:rsid w:val="00D7518F"/>
    <w:rsid w:val="00D7531F"/>
    <w:rsid w:val="00D7543C"/>
    <w:rsid w:val="00D75587"/>
    <w:rsid w:val="00D75841"/>
    <w:rsid w:val="00D75C83"/>
    <w:rsid w:val="00D75C97"/>
    <w:rsid w:val="00D75CA8"/>
    <w:rsid w:val="00D75D6A"/>
    <w:rsid w:val="00D75D94"/>
    <w:rsid w:val="00D75DBA"/>
    <w:rsid w:val="00D75F13"/>
    <w:rsid w:val="00D7604C"/>
    <w:rsid w:val="00D762BC"/>
    <w:rsid w:val="00D76486"/>
    <w:rsid w:val="00D76506"/>
    <w:rsid w:val="00D76665"/>
    <w:rsid w:val="00D76833"/>
    <w:rsid w:val="00D76861"/>
    <w:rsid w:val="00D76DE1"/>
    <w:rsid w:val="00D76FA5"/>
    <w:rsid w:val="00D77076"/>
    <w:rsid w:val="00D7726E"/>
    <w:rsid w:val="00D7732F"/>
    <w:rsid w:val="00D775EE"/>
    <w:rsid w:val="00D776C4"/>
    <w:rsid w:val="00D776D9"/>
    <w:rsid w:val="00D776FB"/>
    <w:rsid w:val="00D7784A"/>
    <w:rsid w:val="00D77B41"/>
    <w:rsid w:val="00D77BF5"/>
    <w:rsid w:val="00D77C35"/>
    <w:rsid w:val="00D77C45"/>
    <w:rsid w:val="00D77DF1"/>
    <w:rsid w:val="00D77DFE"/>
    <w:rsid w:val="00D80118"/>
    <w:rsid w:val="00D80205"/>
    <w:rsid w:val="00D8041F"/>
    <w:rsid w:val="00D80563"/>
    <w:rsid w:val="00D8057A"/>
    <w:rsid w:val="00D805D6"/>
    <w:rsid w:val="00D80681"/>
    <w:rsid w:val="00D807DA"/>
    <w:rsid w:val="00D80A38"/>
    <w:rsid w:val="00D80DD5"/>
    <w:rsid w:val="00D80E29"/>
    <w:rsid w:val="00D80F80"/>
    <w:rsid w:val="00D813EC"/>
    <w:rsid w:val="00D8144D"/>
    <w:rsid w:val="00D815F8"/>
    <w:rsid w:val="00D81726"/>
    <w:rsid w:val="00D818C8"/>
    <w:rsid w:val="00D81D63"/>
    <w:rsid w:val="00D81E6C"/>
    <w:rsid w:val="00D82049"/>
    <w:rsid w:val="00D8206C"/>
    <w:rsid w:val="00D820F6"/>
    <w:rsid w:val="00D82227"/>
    <w:rsid w:val="00D8246B"/>
    <w:rsid w:val="00D824D1"/>
    <w:rsid w:val="00D8258E"/>
    <w:rsid w:val="00D82676"/>
    <w:rsid w:val="00D82700"/>
    <w:rsid w:val="00D82861"/>
    <w:rsid w:val="00D828DE"/>
    <w:rsid w:val="00D82979"/>
    <w:rsid w:val="00D82A9E"/>
    <w:rsid w:val="00D82B78"/>
    <w:rsid w:val="00D82E09"/>
    <w:rsid w:val="00D83202"/>
    <w:rsid w:val="00D83225"/>
    <w:rsid w:val="00D83270"/>
    <w:rsid w:val="00D8341C"/>
    <w:rsid w:val="00D837C0"/>
    <w:rsid w:val="00D8387E"/>
    <w:rsid w:val="00D83883"/>
    <w:rsid w:val="00D838A1"/>
    <w:rsid w:val="00D8394E"/>
    <w:rsid w:val="00D8395B"/>
    <w:rsid w:val="00D839D8"/>
    <w:rsid w:val="00D83B9F"/>
    <w:rsid w:val="00D83CB8"/>
    <w:rsid w:val="00D83D05"/>
    <w:rsid w:val="00D83DBA"/>
    <w:rsid w:val="00D83E79"/>
    <w:rsid w:val="00D83FDC"/>
    <w:rsid w:val="00D83FF5"/>
    <w:rsid w:val="00D8409A"/>
    <w:rsid w:val="00D840DA"/>
    <w:rsid w:val="00D84194"/>
    <w:rsid w:val="00D842AD"/>
    <w:rsid w:val="00D84303"/>
    <w:rsid w:val="00D84632"/>
    <w:rsid w:val="00D8477A"/>
    <w:rsid w:val="00D84904"/>
    <w:rsid w:val="00D84971"/>
    <w:rsid w:val="00D84CE5"/>
    <w:rsid w:val="00D84D1D"/>
    <w:rsid w:val="00D84FEF"/>
    <w:rsid w:val="00D85014"/>
    <w:rsid w:val="00D85269"/>
    <w:rsid w:val="00D8532A"/>
    <w:rsid w:val="00D85621"/>
    <w:rsid w:val="00D8572F"/>
    <w:rsid w:val="00D857C5"/>
    <w:rsid w:val="00D857F7"/>
    <w:rsid w:val="00D85824"/>
    <w:rsid w:val="00D8589B"/>
    <w:rsid w:val="00D85CA2"/>
    <w:rsid w:val="00D85CC0"/>
    <w:rsid w:val="00D85D2E"/>
    <w:rsid w:val="00D85D5F"/>
    <w:rsid w:val="00D85D7B"/>
    <w:rsid w:val="00D85DD6"/>
    <w:rsid w:val="00D86038"/>
    <w:rsid w:val="00D86089"/>
    <w:rsid w:val="00D8608F"/>
    <w:rsid w:val="00D860AF"/>
    <w:rsid w:val="00D86147"/>
    <w:rsid w:val="00D8622D"/>
    <w:rsid w:val="00D86639"/>
    <w:rsid w:val="00D866D6"/>
    <w:rsid w:val="00D8672B"/>
    <w:rsid w:val="00D86754"/>
    <w:rsid w:val="00D86893"/>
    <w:rsid w:val="00D86A24"/>
    <w:rsid w:val="00D86A7D"/>
    <w:rsid w:val="00D86A84"/>
    <w:rsid w:val="00D86B12"/>
    <w:rsid w:val="00D86BC2"/>
    <w:rsid w:val="00D86C7A"/>
    <w:rsid w:val="00D86D10"/>
    <w:rsid w:val="00D86DED"/>
    <w:rsid w:val="00D86ECE"/>
    <w:rsid w:val="00D86F09"/>
    <w:rsid w:val="00D86FC1"/>
    <w:rsid w:val="00D86FCA"/>
    <w:rsid w:val="00D87027"/>
    <w:rsid w:val="00D8708B"/>
    <w:rsid w:val="00D870C0"/>
    <w:rsid w:val="00D8731E"/>
    <w:rsid w:val="00D87353"/>
    <w:rsid w:val="00D8743C"/>
    <w:rsid w:val="00D874AC"/>
    <w:rsid w:val="00D87681"/>
    <w:rsid w:val="00D87795"/>
    <w:rsid w:val="00D878BC"/>
    <w:rsid w:val="00D8798D"/>
    <w:rsid w:val="00D879A1"/>
    <w:rsid w:val="00D87A3A"/>
    <w:rsid w:val="00D87EFE"/>
    <w:rsid w:val="00D87F24"/>
    <w:rsid w:val="00D87F76"/>
    <w:rsid w:val="00D9002B"/>
    <w:rsid w:val="00D90055"/>
    <w:rsid w:val="00D9006A"/>
    <w:rsid w:val="00D9020E"/>
    <w:rsid w:val="00D90423"/>
    <w:rsid w:val="00D90B7A"/>
    <w:rsid w:val="00D90BDA"/>
    <w:rsid w:val="00D90BEC"/>
    <w:rsid w:val="00D90C25"/>
    <w:rsid w:val="00D90D77"/>
    <w:rsid w:val="00D90EC4"/>
    <w:rsid w:val="00D90F35"/>
    <w:rsid w:val="00D90F67"/>
    <w:rsid w:val="00D91029"/>
    <w:rsid w:val="00D9125C"/>
    <w:rsid w:val="00D9129C"/>
    <w:rsid w:val="00D91364"/>
    <w:rsid w:val="00D914CC"/>
    <w:rsid w:val="00D91501"/>
    <w:rsid w:val="00D91519"/>
    <w:rsid w:val="00D91688"/>
    <w:rsid w:val="00D918A8"/>
    <w:rsid w:val="00D91944"/>
    <w:rsid w:val="00D91A0C"/>
    <w:rsid w:val="00D91A66"/>
    <w:rsid w:val="00D91B95"/>
    <w:rsid w:val="00D91C96"/>
    <w:rsid w:val="00D91EFD"/>
    <w:rsid w:val="00D91F01"/>
    <w:rsid w:val="00D91FBC"/>
    <w:rsid w:val="00D9246F"/>
    <w:rsid w:val="00D924C0"/>
    <w:rsid w:val="00D925D3"/>
    <w:rsid w:val="00D92C6D"/>
    <w:rsid w:val="00D93938"/>
    <w:rsid w:val="00D93C92"/>
    <w:rsid w:val="00D93C9E"/>
    <w:rsid w:val="00D93DBC"/>
    <w:rsid w:val="00D93E6B"/>
    <w:rsid w:val="00D93EDD"/>
    <w:rsid w:val="00D93EF2"/>
    <w:rsid w:val="00D93F24"/>
    <w:rsid w:val="00D93F3A"/>
    <w:rsid w:val="00D94105"/>
    <w:rsid w:val="00D942D4"/>
    <w:rsid w:val="00D94336"/>
    <w:rsid w:val="00D94347"/>
    <w:rsid w:val="00D94469"/>
    <w:rsid w:val="00D9448A"/>
    <w:rsid w:val="00D944D1"/>
    <w:rsid w:val="00D94519"/>
    <w:rsid w:val="00D945DC"/>
    <w:rsid w:val="00D94633"/>
    <w:rsid w:val="00D9465D"/>
    <w:rsid w:val="00D947FD"/>
    <w:rsid w:val="00D94922"/>
    <w:rsid w:val="00D94A61"/>
    <w:rsid w:val="00D94AA6"/>
    <w:rsid w:val="00D94B06"/>
    <w:rsid w:val="00D94D31"/>
    <w:rsid w:val="00D94EA1"/>
    <w:rsid w:val="00D94FB8"/>
    <w:rsid w:val="00D94FC3"/>
    <w:rsid w:val="00D95005"/>
    <w:rsid w:val="00D95103"/>
    <w:rsid w:val="00D952A0"/>
    <w:rsid w:val="00D9545A"/>
    <w:rsid w:val="00D9570D"/>
    <w:rsid w:val="00D957B6"/>
    <w:rsid w:val="00D957FC"/>
    <w:rsid w:val="00D958FF"/>
    <w:rsid w:val="00D9591A"/>
    <w:rsid w:val="00D9594A"/>
    <w:rsid w:val="00D95A04"/>
    <w:rsid w:val="00D95A10"/>
    <w:rsid w:val="00D95A32"/>
    <w:rsid w:val="00D95C8E"/>
    <w:rsid w:val="00D95D26"/>
    <w:rsid w:val="00D95EF3"/>
    <w:rsid w:val="00D96089"/>
    <w:rsid w:val="00D961D9"/>
    <w:rsid w:val="00D9620A"/>
    <w:rsid w:val="00D9625F"/>
    <w:rsid w:val="00D962AD"/>
    <w:rsid w:val="00D962FB"/>
    <w:rsid w:val="00D96334"/>
    <w:rsid w:val="00D96435"/>
    <w:rsid w:val="00D96486"/>
    <w:rsid w:val="00D965B7"/>
    <w:rsid w:val="00D966B1"/>
    <w:rsid w:val="00D966C2"/>
    <w:rsid w:val="00D969BE"/>
    <w:rsid w:val="00D96A54"/>
    <w:rsid w:val="00D96A61"/>
    <w:rsid w:val="00D96B03"/>
    <w:rsid w:val="00D96B6E"/>
    <w:rsid w:val="00D96C45"/>
    <w:rsid w:val="00D96D78"/>
    <w:rsid w:val="00D97219"/>
    <w:rsid w:val="00D972B7"/>
    <w:rsid w:val="00D972E3"/>
    <w:rsid w:val="00D97402"/>
    <w:rsid w:val="00D97583"/>
    <w:rsid w:val="00D975EA"/>
    <w:rsid w:val="00D9778E"/>
    <w:rsid w:val="00D977CE"/>
    <w:rsid w:val="00D97913"/>
    <w:rsid w:val="00D9794C"/>
    <w:rsid w:val="00D97A69"/>
    <w:rsid w:val="00D97B28"/>
    <w:rsid w:val="00D97C38"/>
    <w:rsid w:val="00D97E27"/>
    <w:rsid w:val="00D97E64"/>
    <w:rsid w:val="00D97E79"/>
    <w:rsid w:val="00D97F47"/>
    <w:rsid w:val="00DA003C"/>
    <w:rsid w:val="00DA01A4"/>
    <w:rsid w:val="00DA01CC"/>
    <w:rsid w:val="00DA02A0"/>
    <w:rsid w:val="00DA0587"/>
    <w:rsid w:val="00DA0723"/>
    <w:rsid w:val="00DA07A7"/>
    <w:rsid w:val="00DA0823"/>
    <w:rsid w:val="00DA0847"/>
    <w:rsid w:val="00DA09FD"/>
    <w:rsid w:val="00DA0B7E"/>
    <w:rsid w:val="00DA0C53"/>
    <w:rsid w:val="00DA0E15"/>
    <w:rsid w:val="00DA116A"/>
    <w:rsid w:val="00DA1345"/>
    <w:rsid w:val="00DA1440"/>
    <w:rsid w:val="00DA1476"/>
    <w:rsid w:val="00DA157D"/>
    <w:rsid w:val="00DA1701"/>
    <w:rsid w:val="00DA173E"/>
    <w:rsid w:val="00DA17F6"/>
    <w:rsid w:val="00DA1AA8"/>
    <w:rsid w:val="00DA1ABF"/>
    <w:rsid w:val="00DA1C54"/>
    <w:rsid w:val="00DA1C5B"/>
    <w:rsid w:val="00DA1C7C"/>
    <w:rsid w:val="00DA1C7F"/>
    <w:rsid w:val="00DA1CAF"/>
    <w:rsid w:val="00DA1CDB"/>
    <w:rsid w:val="00DA1D42"/>
    <w:rsid w:val="00DA21A2"/>
    <w:rsid w:val="00DA21D3"/>
    <w:rsid w:val="00DA2290"/>
    <w:rsid w:val="00DA257E"/>
    <w:rsid w:val="00DA272D"/>
    <w:rsid w:val="00DA29E0"/>
    <w:rsid w:val="00DA29E8"/>
    <w:rsid w:val="00DA2A8A"/>
    <w:rsid w:val="00DA2C12"/>
    <w:rsid w:val="00DA2C1B"/>
    <w:rsid w:val="00DA2C1E"/>
    <w:rsid w:val="00DA2CFA"/>
    <w:rsid w:val="00DA2ECB"/>
    <w:rsid w:val="00DA2EDB"/>
    <w:rsid w:val="00DA2FD7"/>
    <w:rsid w:val="00DA311A"/>
    <w:rsid w:val="00DA332D"/>
    <w:rsid w:val="00DA33E8"/>
    <w:rsid w:val="00DA35DB"/>
    <w:rsid w:val="00DA3605"/>
    <w:rsid w:val="00DA3660"/>
    <w:rsid w:val="00DA37AF"/>
    <w:rsid w:val="00DA38BA"/>
    <w:rsid w:val="00DA3D0A"/>
    <w:rsid w:val="00DA3EE0"/>
    <w:rsid w:val="00DA4028"/>
    <w:rsid w:val="00DA4035"/>
    <w:rsid w:val="00DA40A1"/>
    <w:rsid w:val="00DA40F9"/>
    <w:rsid w:val="00DA4118"/>
    <w:rsid w:val="00DA4270"/>
    <w:rsid w:val="00DA46AA"/>
    <w:rsid w:val="00DA4840"/>
    <w:rsid w:val="00DA49AC"/>
    <w:rsid w:val="00DA4A53"/>
    <w:rsid w:val="00DA4F3F"/>
    <w:rsid w:val="00DA4F8F"/>
    <w:rsid w:val="00DA4FE2"/>
    <w:rsid w:val="00DA5174"/>
    <w:rsid w:val="00DA5339"/>
    <w:rsid w:val="00DA5BD0"/>
    <w:rsid w:val="00DA5C6E"/>
    <w:rsid w:val="00DA5D1E"/>
    <w:rsid w:val="00DA5E8D"/>
    <w:rsid w:val="00DA5EFA"/>
    <w:rsid w:val="00DA5FEB"/>
    <w:rsid w:val="00DA6026"/>
    <w:rsid w:val="00DA605F"/>
    <w:rsid w:val="00DA643F"/>
    <w:rsid w:val="00DA65C0"/>
    <w:rsid w:val="00DA6802"/>
    <w:rsid w:val="00DA6847"/>
    <w:rsid w:val="00DA6903"/>
    <w:rsid w:val="00DA6943"/>
    <w:rsid w:val="00DA6963"/>
    <w:rsid w:val="00DA6A25"/>
    <w:rsid w:val="00DA6B7E"/>
    <w:rsid w:val="00DA6BA9"/>
    <w:rsid w:val="00DA6CA1"/>
    <w:rsid w:val="00DA6D66"/>
    <w:rsid w:val="00DA6DA5"/>
    <w:rsid w:val="00DA7050"/>
    <w:rsid w:val="00DA71F6"/>
    <w:rsid w:val="00DA7204"/>
    <w:rsid w:val="00DA7466"/>
    <w:rsid w:val="00DA7899"/>
    <w:rsid w:val="00DA7922"/>
    <w:rsid w:val="00DA79C6"/>
    <w:rsid w:val="00DA7B1B"/>
    <w:rsid w:val="00DA7C0E"/>
    <w:rsid w:val="00DA7C47"/>
    <w:rsid w:val="00DA7D60"/>
    <w:rsid w:val="00DA7D75"/>
    <w:rsid w:val="00DA7D7F"/>
    <w:rsid w:val="00DA7DB4"/>
    <w:rsid w:val="00DA7F31"/>
    <w:rsid w:val="00DB014A"/>
    <w:rsid w:val="00DB029F"/>
    <w:rsid w:val="00DB0331"/>
    <w:rsid w:val="00DB034C"/>
    <w:rsid w:val="00DB04B3"/>
    <w:rsid w:val="00DB04C0"/>
    <w:rsid w:val="00DB0763"/>
    <w:rsid w:val="00DB089C"/>
    <w:rsid w:val="00DB08CF"/>
    <w:rsid w:val="00DB09D4"/>
    <w:rsid w:val="00DB0AEC"/>
    <w:rsid w:val="00DB0C1C"/>
    <w:rsid w:val="00DB0C4A"/>
    <w:rsid w:val="00DB0CA1"/>
    <w:rsid w:val="00DB0D29"/>
    <w:rsid w:val="00DB0D51"/>
    <w:rsid w:val="00DB0D5F"/>
    <w:rsid w:val="00DB0F1A"/>
    <w:rsid w:val="00DB0F92"/>
    <w:rsid w:val="00DB0FD2"/>
    <w:rsid w:val="00DB100D"/>
    <w:rsid w:val="00DB10B5"/>
    <w:rsid w:val="00DB11FA"/>
    <w:rsid w:val="00DB1208"/>
    <w:rsid w:val="00DB126A"/>
    <w:rsid w:val="00DB135C"/>
    <w:rsid w:val="00DB1378"/>
    <w:rsid w:val="00DB13F1"/>
    <w:rsid w:val="00DB1455"/>
    <w:rsid w:val="00DB157C"/>
    <w:rsid w:val="00DB1941"/>
    <w:rsid w:val="00DB1AAE"/>
    <w:rsid w:val="00DB1CB0"/>
    <w:rsid w:val="00DB1FD8"/>
    <w:rsid w:val="00DB20B3"/>
    <w:rsid w:val="00DB2180"/>
    <w:rsid w:val="00DB22FD"/>
    <w:rsid w:val="00DB23AF"/>
    <w:rsid w:val="00DB246F"/>
    <w:rsid w:val="00DB24FD"/>
    <w:rsid w:val="00DB2633"/>
    <w:rsid w:val="00DB27DC"/>
    <w:rsid w:val="00DB2AA0"/>
    <w:rsid w:val="00DB2C68"/>
    <w:rsid w:val="00DB2E90"/>
    <w:rsid w:val="00DB2F5A"/>
    <w:rsid w:val="00DB3060"/>
    <w:rsid w:val="00DB30E1"/>
    <w:rsid w:val="00DB311A"/>
    <w:rsid w:val="00DB3384"/>
    <w:rsid w:val="00DB3496"/>
    <w:rsid w:val="00DB3537"/>
    <w:rsid w:val="00DB38BB"/>
    <w:rsid w:val="00DB3A41"/>
    <w:rsid w:val="00DB3A9E"/>
    <w:rsid w:val="00DB3AB4"/>
    <w:rsid w:val="00DB3B60"/>
    <w:rsid w:val="00DB3C5C"/>
    <w:rsid w:val="00DB3C95"/>
    <w:rsid w:val="00DB3CDD"/>
    <w:rsid w:val="00DB3CE2"/>
    <w:rsid w:val="00DB3EA2"/>
    <w:rsid w:val="00DB3EF2"/>
    <w:rsid w:val="00DB436A"/>
    <w:rsid w:val="00DB47B1"/>
    <w:rsid w:val="00DB49DA"/>
    <w:rsid w:val="00DB4BBA"/>
    <w:rsid w:val="00DB4DF2"/>
    <w:rsid w:val="00DB4F40"/>
    <w:rsid w:val="00DB4F7B"/>
    <w:rsid w:val="00DB50FA"/>
    <w:rsid w:val="00DB510C"/>
    <w:rsid w:val="00DB54E2"/>
    <w:rsid w:val="00DB577E"/>
    <w:rsid w:val="00DB5832"/>
    <w:rsid w:val="00DB58AC"/>
    <w:rsid w:val="00DB58B0"/>
    <w:rsid w:val="00DB5965"/>
    <w:rsid w:val="00DB59C9"/>
    <w:rsid w:val="00DB59CE"/>
    <w:rsid w:val="00DB5B17"/>
    <w:rsid w:val="00DB5C80"/>
    <w:rsid w:val="00DB5D18"/>
    <w:rsid w:val="00DB5E34"/>
    <w:rsid w:val="00DB5E66"/>
    <w:rsid w:val="00DB5EF4"/>
    <w:rsid w:val="00DB5FB3"/>
    <w:rsid w:val="00DB612F"/>
    <w:rsid w:val="00DB63CE"/>
    <w:rsid w:val="00DB68DA"/>
    <w:rsid w:val="00DB6A36"/>
    <w:rsid w:val="00DB6CFF"/>
    <w:rsid w:val="00DB6DA8"/>
    <w:rsid w:val="00DB6E43"/>
    <w:rsid w:val="00DB6F22"/>
    <w:rsid w:val="00DB70B1"/>
    <w:rsid w:val="00DB7173"/>
    <w:rsid w:val="00DB7343"/>
    <w:rsid w:val="00DB74BD"/>
    <w:rsid w:val="00DB760B"/>
    <w:rsid w:val="00DB77DC"/>
    <w:rsid w:val="00DB7988"/>
    <w:rsid w:val="00DB79F0"/>
    <w:rsid w:val="00DB7D5D"/>
    <w:rsid w:val="00DB7ECE"/>
    <w:rsid w:val="00DB7F21"/>
    <w:rsid w:val="00DC01D4"/>
    <w:rsid w:val="00DC0293"/>
    <w:rsid w:val="00DC037C"/>
    <w:rsid w:val="00DC05E9"/>
    <w:rsid w:val="00DC06EB"/>
    <w:rsid w:val="00DC07BD"/>
    <w:rsid w:val="00DC083B"/>
    <w:rsid w:val="00DC085B"/>
    <w:rsid w:val="00DC094D"/>
    <w:rsid w:val="00DC09CF"/>
    <w:rsid w:val="00DC0A07"/>
    <w:rsid w:val="00DC0B24"/>
    <w:rsid w:val="00DC0CBB"/>
    <w:rsid w:val="00DC0E43"/>
    <w:rsid w:val="00DC103A"/>
    <w:rsid w:val="00DC10CC"/>
    <w:rsid w:val="00DC1363"/>
    <w:rsid w:val="00DC139F"/>
    <w:rsid w:val="00DC152F"/>
    <w:rsid w:val="00DC15F8"/>
    <w:rsid w:val="00DC16C6"/>
    <w:rsid w:val="00DC17A6"/>
    <w:rsid w:val="00DC1C01"/>
    <w:rsid w:val="00DC1E20"/>
    <w:rsid w:val="00DC1EEB"/>
    <w:rsid w:val="00DC1F3A"/>
    <w:rsid w:val="00DC200F"/>
    <w:rsid w:val="00DC2010"/>
    <w:rsid w:val="00DC202E"/>
    <w:rsid w:val="00DC20FA"/>
    <w:rsid w:val="00DC212E"/>
    <w:rsid w:val="00DC22BA"/>
    <w:rsid w:val="00DC22FE"/>
    <w:rsid w:val="00DC236E"/>
    <w:rsid w:val="00DC2772"/>
    <w:rsid w:val="00DC2921"/>
    <w:rsid w:val="00DC2DF1"/>
    <w:rsid w:val="00DC2F8A"/>
    <w:rsid w:val="00DC2FB4"/>
    <w:rsid w:val="00DC2FEB"/>
    <w:rsid w:val="00DC3024"/>
    <w:rsid w:val="00DC30F0"/>
    <w:rsid w:val="00DC31D4"/>
    <w:rsid w:val="00DC33AA"/>
    <w:rsid w:val="00DC3444"/>
    <w:rsid w:val="00DC3594"/>
    <w:rsid w:val="00DC37DA"/>
    <w:rsid w:val="00DC3880"/>
    <w:rsid w:val="00DC392B"/>
    <w:rsid w:val="00DC3BA5"/>
    <w:rsid w:val="00DC3BFA"/>
    <w:rsid w:val="00DC3D60"/>
    <w:rsid w:val="00DC3EE2"/>
    <w:rsid w:val="00DC40D7"/>
    <w:rsid w:val="00DC44DE"/>
    <w:rsid w:val="00DC4662"/>
    <w:rsid w:val="00DC46CA"/>
    <w:rsid w:val="00DC46CB"/>
    <w:rsid w:val="00DC4898"/>
    <w:rsid w:val="00DC4FB5"/>
    <w:rsid w:val="00DC5206"/>
    <w:rsid w:val="00DC527E"/>
    <w:rsid w:val="00DC52FA"/>
    <w:rsid w:val="00DC53DA"/>
    <w:rsid w:val="00DC57BA"/>
    <w:rsid w:val="00DC58B5"/>
    <w:rsid w:val="00DC5B4A"/>
    <w:rsid w:val="00DC5CC7"/>
    <w:rsid w:val="00DC5DA0"/>
    <w:rsid w:val="00DC5DA5"/>
    <w:rsid w:val="00DC5E60"/>
    <w:rsid w:val="00DC5EB7"/>
    <w:rsid w:val="00DC60F4"/>
    <w:rsid w:val="00DC611E"/>
    <w:rsid w:val="00DC6420"/>
    <w:rsid w:val="00DC661E"/>
    <w:rsid w:val="00DC68BD"/>
    <w:rsid w:val="00DC695B"/>
    <w:rsid w:val="00DC6990"/>
    <w:rsid w:val="00DC6A5D"/>
    <w:rsid w:val="00DC6ADA"/>
    <w:rsid w:val="00DC6B4A"/>
    <w:rsid w:val="00DC6D24"/>
    <w:rsid w:val="00DC6F7C"/>
    <w:rsid w:val="00DC7160"/>
    <w:rsid w:val="00DC71CA"/>
    <w:rsid w:val="00DC71D2"/>
    <w:rsid w:val="00DC721A"/>
    <w:rsid w:val="00DC72B1"/>
    <w:rsid w:val="00DC7398"/>
    <w:rsid w:val="00DC7417"/>
    <w:rsid w:val="00DC759E"/>
    <w:rsid w:val="00DC75A0"/>
    <w:rsid w:val="00DC7989"/>
    <w:rsid w:val="00DC7A2F"/>
    <w:rsid w:val="00DC7AE9"/>
    <w:rsid w:val="00DC7BD0"/>
    <w:rsid w:val="00DC7DD0"/>
    <w:rsid w:val="00DC7DE6"/>
    <w:rsid w:val="00DC7E92"/>
    <w:rsid w:val="00DC7EA1"/>
    <w:rsid w:val="00DC7FBC"/>
    <w:rsid w:val="00DD029B"/>
    <w:rsid w:val="00DD0442"/>
    <w:rsid w:val="00DD054A"/>
    <w:rsid w:val="00DD054B"/>
    <w:rsid w:val="00DD063A"/>
    <w:rsid w:val="00DD06D0"/>
    <w:rsid w:val="00DD0868"/>
    <w:rsid w:val="00DD0B6A"/>
    <w:rsid w:val="00DD0CFE"/>
    <w:rsid w:val="00DD0D0D"/>
    <w:rsid w:val="00DD0D78"/>
    <w:rsid w:val="00DD0F35"/>
    <w:rsid w:val="00DD1272"/>
    <w:rsid w:val="00DD14F4"/>
    <w:rsid w:val="00DD157D"/>
    <w:rsid w:val="00DD18D0"/>
    <w:rsid w:val="00DD1B11"/>
    <w:rsid w:val="00DD1CB2"/>
    <w:rsid w:val="00DD2072"/>
    <w:rsid w:val="00DD2179"/>
    <w:rsid w:val="00DD239C"/>
    <w:rsid w:val="00DD23FB"/>
    <w:rsid w:val="00DD246C"/>
    <w:rsid w:val="00DD263A"/>
    <w:rsid w:val="00DD2663"/>
    <w:rsid w:val="00DD2A2D"/>
    <w:rsid w:val="00DD2A59"/>
    <w:rsid w:val="00DD2AA2"/>
    <w:rsid w:val="00DD2B51"/>
    <w:rsid w:val="00DD2B86"/>
    <w:rsid w:val="00DD2C5A"/>
    <w:rsid w:val="00DD2D01"/>
    <w:rsid w:val="00DD2F29"/>
    <w:rsid w:val="00DD2F67"/>
    <w:rsid w:val="00DD3057"/>
    <w:rsid w:val="00DD31C3"/>
    <w:rsid w:val="00DD32EF"/>
    <w:rsid w:val="00DD330B"/>
    <w:rsid w:val="00DD3340"/>
    <w:rsid w:val="00DD33DF"/>
    <w:rsid w:val="00DD3767"/>
    <w:rsid w:val="00DD37A7"/>
    <w:rsid w:val="00DD3A15"/>
    <w:rsid w:val="00DD3A25"/>
    <w:rsid w:val="00DD3A6C"/>
    <w:rsid w:val="00DD3B50"/>
    <w:rsid w:val="00DD3CF1"/>
    <w:rsid w:val="00DD3CF3"/>
    <w:rsid w:val="00DD3CFC"/>
    <w:rsid w:val="00DD3F1D"/>
    <w:rsid w:val="00DD3F6C"/>
    <w:rsid w:val="00DD3F7D"/>
    <w:rsid w:val="00DD40B1"/>
    <w:rsid w:val="00DD4210"/>
    <w:rsid w:val="00DD43AE"/>
    <w:rsid w:val="00DD4411"/>
    <w:rsid w:val="00DD44B7"/>
    <w:rsid w:val="00DD4522"/>
    <w:rsid w:val="00DD45E0"/>
    <w:rsid w:val="00DD4D09"/>
    <w:rsid w:val="00DD4EFC"/>
    <w:rsid w:val="00DD4F5C"/>
    <w:rsid w:val="00DD4F64"/>
    <w:rsid w:val="00DD5250"/>
    <w:rsid w:val="00DD52F4"/>
    <w:rsid w:val="00DD52F7"/>
    <w:rsid w:val="00DD53C3"/>
    <w:rsid w:val="00DD546C"/>
    <w:rsid w:val="00DD55B5"/>
    <w:rsid w:val="00DD56A1"/>
    <w:rsid w:val="00DD5826"/>
    <w:rsid w:val="00DD5840"/>
    <w:rsid w:val="00DD5854"/>
    <w:rsid w:val="00DD5950"/>
    <w:rsid w:val="00DD59DA"/>
    <w:rsid w:val="00DD59DC"/>
    <w:rsid w:val="00DD5C68"/>
    <w:rsid w:val="00DD5E54"/>
    <w:rsid w:val="00DD5E65"/>
    <w:rsid w:val="00DD5E8D"/>
    <w:rsid w:val="00DD611C"/>
    <w:rsid w:val="00DD61FD"/>
    <w:rsid w:val="00DD658E"/>
    <w:rsid w:val="00DD66B1"/>
    <w:rsid w:val="00DD66FB"/>
    <w:rsid w:val="00DD6825"/>
    <w:rsid w:val="00DD68EC"/>
    <w:rsid w:val="00DD6A43"/>
    <w:rsid w:val="00DD6B06"/>
    <w:rsid w:val="00DD6C1E"/>
    <w:rsid w:val="00DD6CEC"/>
    <w:rsid w:val="00DD6CEF"/>
    <w:rsid w:val="00DD6D18"/>
    <w:rsid w:val="00DD6D5C"/>
    <w:rsid w:val="00DD6D90"/>
    <w:rsid w:val="00DD6DD0"/>
    <w:rsid w:val="00DD6E24"/>
    <w:rsid w:val="00DD6EA9"/>
    <w:rsid w:val="00DD6F72"/>
    <w:rsid w:val="00DD700C"/>
    <w:rsid w:val="00DD72AC"/>
    <w:rsid w:val="00DD7523"/>
    <w:rsid w:val="00DD774C"/>
    <w:rsid w:val="00DD77FA"/>
    <w:rsid w:val="00DD7813"/>
    <w:rsid w:val="00DD7863"/>
    <w:rsid w:val="00DD7C72"/>
    <w:rsid w:val="00DD7D82"/>
    <w:rsid w:val="00DD7FE9"/>
    <w:rsid w:val="00DE00FE"/>
    <w:rsid w:val="00DE02B2"/>
    <w:rsid w:val="00DE02D5"/>
    <w:rsid w:val="00DE02F0"/>
    <w:rsid w:val="00DE0358"/>
    <w:rsid w:val="00DE03C5"/>
    <w:rsid w:val="00DE057D"/>
    <w:rsid w:val="00DE05B2"/>
    <w:rsid w:val="00DE0714"/>
    <w:rsid w:val="00DE08CA"/>
    <w:rsid w:val="00DE0969"/>
    <w:rsid w:val="00DE0A95"/>
    <w:rsid w:val="00DE0ABB"/>
    <w:rsid w:val="00DE0BC2"/>
    <w:rsid w:val="00DE0DCA"/>
    <w:rsid w:val="00DE1117"/>
    <w:rsid w:val="00DE1273"/>
    <w:rsid w:val="00DE1360"/>
    <w:rsid w:val="00DE140B"/>
    <w:rsid w:val="00DE1559"/>
    <w:rsid w:val="00DE1560"/>
    <w:rsid w:val="00DE15B6"/>
    <w:rsid w:val="00DE1611"/>
    <w:rsid w:val="00DE1675"/>
    <w:rsid w:val="00DE1963"/>
    <w:rsid w:val="00DE1976"/>
    <w:rsid w:val="00DE19EB"/>
    <w:rsid w:val="00DE1AD0"/>
    <w:rsid w:val="00DE1AE1"/>
    <w:rsid w:val="00DE1D3E"/>
    <w:rsid w:val="00DE1EF3"/>
    <w:rsid w:val="00DE1FDE"/>
    <w:rsid w:val="00DE2113"/>
    <w:rsid w:val="00DE2203"/>
    <w:rsid w:val="00DE2235"/>
    <w:rsid w:val="00DE258E"/>
    <w:rsid w:val="00DE26F0"/>
    <w:rsid w:val="00DE27D4"/>
    <w:rsid w:val="00DE2822"/>
    <w:rsid w:val="00DE2851"/>
    <w:rsid w:val="00DE28E8"/>
    <w:rsid w:val="00DE2A5F"/>
    <w:rsid w:val="00DE2ADC"/>
    <w:rsid w:val="00DE2AF4"/>
    <w:rsid w:val="00DE2B96"/>
    <w:rsid w:val="00DE2CEC"/>
    <w:rsid w:val="00DE2D43"/>
    <w:rsid w:val="00DE2D4A"/>
    <w:rsid w:val="00DE2DD3"/>
    <w:rsid w:val="00DE2FB5"/>
    <w:rsid w:val="00DE3023"/>
    <w:rsid w:val="00DE3036"/>
    <w:rsid w:val="00DE32E9"/>
    <w:rsid w:val="00DE33E8"/>
    <w:rsid w:val="00DE3457"/>
    <w:rsid w:val="00DE34D0"/>
    <w:rsid w:val="00DE34F7"/>
    <w:rsid w:val="00DE3576"/>
    <w:rsid w:val="00DE3589"/>
    <w:rsid w:val="00DE363E"/>
    <w:rsid w:val="00DE3699"/>
    <w:rsid w:val="00DE37AB"/>
    <w:rsid w:val="00DE389D"/>
    <w:rsid w:val="00DE3960"/>
    <w:rsid w:val="00DE3964"/>
    <w:rsid w:val="00DE39F7"/>
    <w:rsid w:val="00DE3A59"/>
    <w:rsid w:val="00DE3C98"/>
    <w:rsid w:val="00DE3CBA"/>
    <w:rsid w:val="00DE3CC4"/>
    <w:rsid w:val="00DE4029"/>
    <w:rsid w:val="00DE4118"/>
    <w:rsid w:val="00DE4489"/>
    <w:rsid w:val="00DE46B3"/>
    <w:rsid w:val="00DE470E"/>
    <w:rsid w:val="00DE482A"/>
    <w:rsid w:val="00DE48AD"/>
    <w:rsid w:val="00DE48E9"/>
    <w:rsid w:val="00DE4A62"/>
    <w:rsid w:val="00DE4A75"/>
    <w:rsid w:val="00DE4B40"/>
    <w:rsid w:val="00DE4B7D"/>
    <w:rsid w:val="00DE4E40"/>
    <w:rsid w:val="00DE4E9A"/>
    <w:rsid w:val="00DE4EAC"/>
    <w:rsid w:val="00DE4EF6"/>
    <w:rsid w:val="00DE4FF6"/>
    <w:rsid w:val="00DE5028"/>
    <w:rsid w:val="00DE528A"/>
    <w:rsid w:val="00DE54F9"/>
    <w:rsid w:val="00DE552C"/>
    <w:rsid w:val="00DE55A0"/>
    <w:rsid w:val="00DE5621"/>
    <w:rsid w:val="00DE5812"/>
    <w:rsid w:val="00DE58AF"/>
    <w:rsid w:val="00DE592A"/>
    <w:rsid w:val="00DE59CB"/>
    <w:rsid w:val="00DE5B02"/>
    <w:rsid w:val="00DE5B6C"/>
    <w:rsid w:val="00DE5BAD"/>
    <w:rsid w:val="00DE5C5D"/>
    <w:rsid w:val="00DE5D4E"/>
    <w:rsid w:val="00DE5E2F"/>
    <w:rsid w:val="00DE61A9"/>
    <w:rsid w:val="00DE64AE"/>
    <w:rsid w:val="00DE6677"/>
    <w:rsid w:val="00DE672B"/>
    <w:rsid w:val="00DE67F9"/>
    <w:rsid w:val="00DE6822"/>
    <w:rsid w:val="00DE685F"/>
    <w:rsid w:val="00DE693F"/>
    <w:rsid w:val="00DE6982"/>
    <w:rsid w:val="00DE6A40"/>
    <w:rsid w:val="00DE6A95"/>
    <w:rsid w:val="00DE6BDD"/>
    <w:rsid w:val="00DE6BF0"/>
    <w:rsid w:val="00DE6D33"/>
    <w:rsid w:val="00DE6D58"/>
    <w:rsid w:val="00DE6F99"/>
    <w:rsid w:val="00DE6FD2"/>
    <w:rsid w:val="00DE7095"/>
    <w:rsid w:val="00DE71FD"/>
    <w:rsid w:val="00DE722A"/>
    <w:rsid w:val="00DE7337"/>
    <w:rsid w:val="00DE75BD"/>
    <w:rsid w:val="00DE7692"/>
    <w:rsid w:val="00DE76C6"/>
    <w:rsid w:val="00DE76E4"/>
    <w:rsid w:val="00DE77E9"/>
    <w:rsid w:val="00DE77EE"/>
    <w:rsid w:val="00DE7A20"/>
    <w:rsid w:val="00DE7A4A"/>
    <w:rsid w:val="00DE7DF4"/>
    <w:rsid w:val="00DE7FEC"/>
    <w:rsid w:val="00DF0286"/>
    <w:rsid w:val="00DF0329"/>
    <w:rsid w:val="00DF0344"/>
    <w:rsid w:val="00DF0507"/>
    <w:rsid w:val="00DF054B"/>
    <w:rsid w:val="00DF08D7"/>
    <w:rsid w:val="00DF0946"/>
    <w:rsid w:val="00DF0DA0"/>
    <w:rsid w:val="00DF0E01"/>
    <w:rsid w:val="00DF0EB8"/>
    <w:rsid w:val="00DF100F"/>
    <w:rsid w:val="00DF119D"/>
    <w:rsid w:val="00DF11A3"/>
    <w:rsid w:val="00DF13B1"/>
    <w:rsid w:val="00DF13C6"/>
    <w:rsid w:val="00DF155E"/>
    <w:rsid w:val="00DF16B5"/>
    <w:rsid w:val="00DF16DC"/>
    <w:rsid w:val="00DF18C5"/>
    <w:rsid w:val="00DF1B0E"/>
    <w:rsid w:val="00DF1D85"/>
    <w:rsid w:val="00DF1EAC"/>
    <w:rsid w:val="00DF1F17"/>
    <w:rsid w:val="00DF1F48"/>
    <w:rsid w:val="00DF1F81"/>
    <w:rsid w:val="00DF20D5"/>
    <w:rsid w:val="00DF2376"/>
    <w:rsid w:val="00DF24A1"/>
    <w:rsid w:val="00DF259F"/>
    <w:rsid w:val="00DF25E0"/>
    <w:rsid w:val="00DF261B"/>
    <w:rsid w:val="00DF263B"/>
    <w:rsid w:val="00DF26D7"/>
    <w:rsid w:val="00DF2806"/>
    <w:rsid w:val="00DF2823"/>
    <w:rsid w:val="00DF2A3B"/>
    <w:rsid w:val="00DF2B93"/>
    <w:rsid w:val="00DF2C3D"/>
    <w:rsid w:val="00DF2D8A"/>
    <w:rsid w:val="00DF2DDA"/>
    <w:rsid w:val="00DF2E5F"/>
    <w:rsid w:val="00DF2F5F"/>
    <w:rsid w:val="00DF2FE9"/>
    <w:rsid w:val="00DF30DC"/>
    <w:rsid w:val="00DF337F"/>
    <w:rsid w:val="00DF3398"/>
    <w:rsid w:val="00DF357C"/>
    <w:rsid w:val="00DF37F6"/>
    <w:rsid w:val="00DF384A"/>
    <w:rsid w:val="00DF38F3"/>
    <w:rsid w:val="00DF3B52"/>
    <w:rsid w:val="00DF3C09"/>
    <w:rsid w:val="00DF3CB7"/>
    <w:rsid w:val="00DF3CCD"/>
    <w:rsid w:val="00DF3EA8"/>
    <w:rsid w:val="00DF3F12"/>
    <w:rsid w:val="00DF403E"/>
    <w:rsid w:val="00DF4044"/>
    <w:rsid w:val="00DF404A"/>
    <w:rsid w:val="00DF4222"/>
    <w:rsid w:val="00DF438B"/>
    <w:rsid w:val="00DF4603"/>
    <w:rsid w:val="00DF4777"/>
    <w:rsid w:val="00DF47C7"/>
    <w:rsid w:val="00DF481F"/>
    <w:rsid w:val="00DF4A4D"/>
    <w:rsid w:val="00DF4B44"/>
    <w:rsid w:val="00DF4DA9"/>
    <w:rsid w:val="00DF4F8C"/>
    <w:rsid w:val="00DF50F1"/>
    <w:rsid w:val="00DF5117"/>
    <w:rsid w:val="00DF5383"/>
    <w:rsid w:val="00DF5399"/>
    <w:rsid w:val="00DF53A2"/>
    <w:rsid w:val="00DF548C"/>
    <w:rsid w:val="00DF5849"/>
    <w:rsid w:val="00DF595E"/>
    <w:rsid w:val="00DF596B"/>
    <w:rsid w:val="00DF5A8A"/>
    <w:rsid w:val="00DF5C98"/>
    <w:rsid w:val="00DF5D01"/>
    <w:rsid w:val="00DF5D1E"/>
    <w:rsid w:val="00DF5D40"/>
    <w:rsid w:val="00DF5DBC"/>
    <w:rsid w:val="00DF5F06"/>
    <w:rsid w:val="00DF5F38"/>
    <w:rsid w:val="00DF6031"/>
    <w:rsid w:val="00DF6067"/>
    <w:rsid w:val="00DF60D2"/>
    <w:rsid w:val="00DF61B4"/>
    <w:rsid w:val="00DF6301"/>
    <w:rsid w:val="00DF6379"/>
    <w:rsid w:val="00DF63DE"/>
    <w:rsid w:val="00DF63F3"/>
    <w:rsid w:val="00DF64E1"/>
    <w:rsid w:val="00DF6597"/>
    <w:rsid w:val="00DF65FF"/>
    <w:rsid w:val="00DF66D3"/>
    <w:rsid w:val="00DF673F"/>
    <w:rsid w:val="00DF676C"/>
    <w:rsid w:val="00DF6781"/>
    <w:rsid w:val="00DF6A28"/>
    <w:rsid w:val="00DF6A92"/>
    <w:rsid w:val="00DF6B20"/>
    <w:rsid w:val="00DF6B50"/>
    <w:rsid w:val="00DF6D42"/>
    <w:rsid w:val="00DF6F9F"/>
    <w:rsid w:val="00DF6FCE"/>
    <w:rsid w:val="00DF700E"/>
    <w:rsid w:val="00DF7078"/>
    <w:rsid w:val="00DF7152"/>
    <w:rsid w:val="00DF715E"/>
    <w:rsid w:val="00DF72B7"/>
    <w:rsid w:val="00DF72E1"/>
    <w:rsid w:val="00DF74DA"/>
    <w:rsid w:val="00DF74F9"/>
    <w:rsid w:val="00DF7546"/>
    <w:rsid w:val="00DF766B"/>
    <w:rsid w:val="00DF773A"/>
    <w:rsid w:val="00DF7783"/>
    <w:rsid w:val="00DF7987"/>
    <w:rsid w:val="00DF7C8B"/>
    <w:rsid w:val="00DF7D0D"/>
    <w:rsid w:val="00DF7D42"/>
    <w:rsid w:val="00DF7D57"/>
    <w:rsid w:val="00E0013A"/>
    <w:rsid w:val="00E0031C"/>
    <w:rsid w:val="00E007C0"/>
    <w:rsid w:val="00E008E5"/>
    <w:rsid w:val="00E009B2"/>
    <w:rsid w:val="00E00A29"/>
    <w:rsid w:val="00E00D2C"/>
    <w:rsid w:val="00E00DBF"/>
    <w:rsid w:val="00E00DF2"/>
    <w:rsid w:val="00E00FCB"/>
    <w:rsid w:val="00E0103C"/>
    <w:rsid w:val="00E0106B"/>
    <w:rsid w:val="00E010F9"/>
    <w:rsid w:val="00E01154"/>
    <w:rsid w:val="00E01177"/>
    <w:rsid w:val="00E011F5"/>
    <w:rsid w:val="00E01689"/>
    <w:rsid w:val="00E016C4"/>
    <w:rsid w:val="00E016EB"/>
    <w:rsid w:val="00E01706"/>
    <w:rsid w:val="00E01772"/>
    <w:rsid w:val="00E017C2"/>
    <w:rsid w:val="00E01822"/>
    <w:rsid w:val="00E01934"/>
    <w:rsid w:val="00E01946"/>
    <w:rsid w:val="00E01AED"/>
    <w:rsid w:val="00E01BE3"/>
    <w:rsid w:val="00E01C5F"/>
    <w:rsid w:val="00E01CBA"/>
    <w:rsid w:val="00E01D1A"/>
    <w:rsid w:val="00E01D33"/>
    <w:rsid w:val="00E01D44"/>
    <w:rsid w:val="00E01FE4"/>
    <w:rsid w:val="00E01FFD"/>
    <w:rsid w:val="00E0212F"/>
    <w:rsid w:val="00E02156"/>
    <w:rsid w:val="00E021C3"/>
    <w:rsid w:val="00E02213"/>
    <w:rsid w:val="00E02459"/>
    <w:rsid w:val="00E02460"/>
    <w:rsid w:val="00E0261C"/>
    <w:rsid w:val="00E0278F"/>
    <w:rsid w:val="00E028A3"/>
    <w:rsid w:val="00E02A9E"/>
    <w:rsid w:val="00E02D8B"/>
    <w:rsid w:val="00E02E47"/>
    <w:rsid w:val="00E02EF3"/>
    <w:rsid w:val="00E03001"/>
    <w:rsid w:val="00E0311D"/>
    <w:rsid w:val="00E03140"/>
    <w:rsid w:val="00E031EA"/>
    <w:rsid w:val="00E034BA"/>
    <w:rsid w:val="00E03686"/>
    <w:rsid w:val="00E036A5"/>
    <w:rsid w:val="00E037AF"/>
    <w:rsid w:val="00E038E7"/>
    <w:rsid w:val="00E03BBB"/>
    <w:rsid w:val="00E03BE5"/>
    <w:rsid w:val="00E03C00"/>
    <w:rsid w:val="00E03C4C"/>
    <w:rsid w:val="00E03C50"/>
    <w:rsid w:val="00E03C9D"/>
    <w:rsid w:val="00E03D15"/>
    <w:rsid w:val="00E03D82"/>
    <w:rsid w:val="00E03D8B"/>
    <w:rsid w:val="00E03DAD"/>
    <w:rsid w:val="00E03E97"/>
    <w:rsid w:val="00E03F15"/>
    <w:rsid w:val="00E04037"/>
    <w:rsid w:val="00E041D6"/>
    <w:rsid w:val="00E04267"/>
    <w:rsid w:val="00E04478"/>
    <w:rsid w:val="00E045C5"/>
    <w:rsid w:val="00E04760"/>
    <w:rsid w:val="00E0485E"/>
    <w:rsid w:val="00E049A1"/>
    <w:rsid w:val="00E04CEA"/>
    <w:rsid w:val="00E04D0F"/>
    <w:rsid w:val="00E04D15"/>
    <w:rsid w:val="00E04FD7"/>
    <w:rsid w:val="00E0505B"/>
    <w:rsid w:val="00E0507D"/>
    <w:rsid w:val="00E05090"/>
    <w:rsid w:val="00E050C7"/>
    <w:rsid w:val="00E052A9"/>
    <w:rsid w:val="00E0545A"/>
    <w:rsid w:val="00E054E3"/>
    <w:rsid w:val="00E055B4"/>
    <w:rsid w:val="00E057E7"/>
    <w:rsid w:val="00E05825"/>
    <w:rsid w:val="00E05B43"/>
    <w:rsid w:val="00E05C08"/>
    <w:rsid w:val="00E05D01"/>
    <w:rsid w:val="00E05E6B"/>
    <w:rsid w:val="00E05EC1"/>
    <w:rsid w:val="00E05FB4"/>
    <w:rsid w:val="00E06030"/>
    <w:rsid w:val="00E061DE"/>
    <w:rsid w:val="00E0638F"/>
    <w:rsid w:val="00E063C3"/>
    <w:rsid w:val="00E063E7"/>
    <w:rsid w:val="00E06562"/>
    <w:rsid w:val="00E067AE"/>
    <w:rsid w:val="00E06960"/>
    <w:rsid w:val="00E06A01"/>
    <w:rsid w:val="00E06A92"/>
    <w:rsid w:val="00E06D3D"/>
    <w:rsid w:val="00E06D6A"/>
    <w:rsid w:val="00E06F74"/>
    <w:rsid w:val="00E071A1"/>
    <w:rsid w:val="00E071CB"/>
    <w:rsid w:val="00E073E4"/>
    <w:rsid w:val="00E074D3"/>
    <w:rsid w:val="00E074D8"/>
    <w:rsid w:val="00E075F5"/>
    <w:rsid w:val="00E0760D"/>
    <w:rsid w:val="00E07728"/>
    <w:rsid w:val="00E0777E"/>
    <w:rsid w:val="00E07825"/>
    <w:rsid w:val="00E0794A"/>
    <w:rsid w:val="00E079BA"/>
    <w:rsid w:val="00E079FC"/>
    <w:rsid w:val="00E07ADB"/>
    <w:rsid w:val="00E07B59"/>
    <w:rsid w:val="00E07C22"/>
    <w:rsid w:val="00E07E5B"/>
    <w:rsid w:val="00E07F98"/>
    <w:rsid w:val="00E100A6"/>
    <w:rsid w:val="00E101E0"/>
    <w:rsid w:val="00E1030F"/>
    <w:rsid w:val="00E10595"/>
    <w:rsid w:val="00E10680"/>
    <w:rsid w:val="00E1076F"/>
    <w:rsid w:val="00E10A4C"/>
    <w:rsid w:val="00E10AED"/>
    <w:rsid w:val="00E10AF4"/>
    <w:rsid w:val="00E10BB1"/>
    <w:rsid w:val="00E10C3A"/>
    <w:rsid w:val="00E10D3A"/>
    <w:rsid w:val="00E10DEF"/>
    <w:rsid w:val="00E10ECA"/>
    <w:rsid w:val="00E11010"/>
    <w:rsid w:val="00E1118B"/>
    <w:rsid w:val="00E11206"/>
    <w:rsid w:val="00E11459"/>
    <w:rsid w:val="00E11613"/>
    <w:rsid w:val="00E1162A"/>
    <w:rsid w:val="00E1162D"/>
    <w:rsid w:val="00E117F3"/>
    <w:rsid w:val="00E1184F"/>
    <w:rsid w:val="00E11AD7"/>
    <w:rsid w:val="00E11B59"/>
    <w:rsid w:val="00E11BB8"/>
    <w:rsid w:val="00E11D44"/>
    <w:rsid w:val="00E11FE6"/>
    <w:rsid w:val="00E123A1"/>
    <w:rsid w:val="00E1240B"/>
    <w:rsid w:val="00E125C5"/>
    <w:rsid w:val="00E12612"/>
    <w:rsid w:val="00E1274D"/>
    <w:rsid w:val="00E12874"/>
    <w:rsid w:val="00E128EA"/>
    <w:rsid w:val="00E129AD"/>
    <w:rsid w:val="00E12A3B"/>
    <w:rsid w:val="00E12D2E"/>
    <w:rsid w:val="00E12EF6"/>
    <w:rsid w:val="00E12FD2"/>
    <w:rsid w:val="00E13057"/>
    <w:rsid w:val="00E13068"/>
    <w:rsid w:val="00E13163"/>
    <w:rsid w:val="00E1361C"/>
    <w:rsid w:val="00E138A4"/>
    <w:rsid w:val="00E139BE"/>
    <w:rsid w:val="00E13C82"/>
    <w:rsid w:val="00E13D7D"/>
    <w:rsid w:val="00E13DB2"/>
    <w:rsid w:val="00E13DE3"/>
    <w:rsid w:val="00E13E9F"/>
    <w:rsid w:val="00E140BA"/>
    <w:rsid w:val="00E141AB"/>
    <w:rsid w:val="00E14236"/>
    <w:rsid w:val="00E14371"/>
    <w:rsid w:val="00E14457"/>
    <w:rsid w:val="00E14484"/>
    <w:rsid w:val="00E145DF"/>
    <w:rsid w:val="00E1470C"/>
    <w:rsid w:val="00E14735"/>
    <w:rsid w:val="00E14796"/>
    <w:rsid w:val="00E1487F"/>
    <w:rsid w:val="00E1493D"/>
    <w:rsid w:val="00E14B30"/>
    <w:rsid w:val="00E14B65"/>
    <w:rsid w:val="00E14E09"/>
    <w:rsid w:val="00E14E8B"/>
    <w:rsid w:val="00E15064"/>
    <w:rsid w:val="00E150BD"/>
    <w:rsid w:val="00E150CB"/>
    <w:rsid w:val="00E150D1"/>
    <w:rsid w:val="00E150F0"/>
    <w:rsid w:val="00E152C7"/>
    <w:rsid w:val="00E15377"/>
    <w:rsid w:val="00E153E8"/>
    <w:rsid w:val="00E154B2"/>
    <w:rsid w:val="00E154C3"/>
    <w:rsid w:val="00E1554E"/>
    <w:rsid w:val="00E155F3"/>
    <w:rsid w:val="00E15651"/>
    <w:rsid w:val="00E15906"/>
    <w:rsid w:val="00E159ED"/>
    <w:rsid w:val="00E15C4C"/>
    <w:rsid w:val="00E15EA5"/>
    <w:rsid w:val="00E15F99"/>
    <w:rsid w:val="00E161F4"/>
    <w:rsid w:val="00E16214"/>
    <w:rsid w:val="00E16229"/>
    <w:rsid w:val="00E165C8"/>
    <w:rsid w:val="00E165ED"/>
    <w:rsid w:val="00E166AE"/>
    <w:rsid w:val="00E16853"/>
    <w:rsid w:val="00E1690D"/>
    <w:rsid w:val="00E16AAE"/>
    <w:rsid w:val="00E16ABF"/>
    <w:rsid w:val="00E16BCA"/>
    <w:rsid w:val="00E16DA3"/>
    <w:rsid w:val="00E16E13"/>
    <w:rsid w:val="00E1724E"/>
    <w:rsid w:val="00E17435"/>
    <w:rsid w:val="00E17563"/>
    <w:rsid w:val="00E1757D"/>
    <w:rsid w:val="00E175D0"/>
    <w:rsid w:val="00E176DF"/>
    <w:rsid w:val="00E176E7"/>
    <w:rsid w:val="00E1778D"/>
    <w:rsid w:val="00E17818"/>
    <w:rsid w:val="00E17969"/>
    <w:rsid w:val="00E17AF5"/>
    <w:rsid w:val="00E17BAF"/>
    <w:rsid w:val="00E20371"/>
    <w:rsid w:val="00E204A1"/>
    <w:rsid w:val="00E204BE"/>
    <w:rsid w:val="00E20619"/>
    <w:rsid w:val="00E2065B"/>
    <w:rsid w:val="00E207B2"/>
    <w:rsid w:val="00E2097F"/>
    <w:rsid w:val="00E209B6"/>
    <w:rsid w:val="00E20A19"/>
    <w:rsid w:val="00E20A41"/>
    <w:rsid w:val="00E20B22"/>
    <w:rsid w:val="00E20B72"/>
    <w:rsid w:val="00E20D43"/>
    <w:rsid w:val="00E2113D"/>
    <w:rsid w:val="00E214B9"/>
    <w:rsid w:val="00E215F8"/>
    <w:rsid w:val="00E2165F"/>
    <w:rsid w:val="00E216DD"/>
    <w:rsid w:val="00E2187D"/>
    <w:rsid w:val="00E21A2F"/>
    <w:rsid w:val="00E21A4F"/>
    <w:rsid w:val="00E21A53"/>
    <w:rsid w:val="00E21A9A"/>
    <w:rsid w:val="00E21BA9"/>
    <w:rsid w:val="00E21BDC"/>
    <w:rsid w:val="00E21CE6"/>
    <w:rsid w:val="00E21DC0"/>
    <w:rsid w:val="00E21EC9"/>
    <w:rsid w:val="00E21EEF"/>
    <w:rsid w:val="00E21F33"/>
    <w:rsid w:val="00E21F99"/>
    <w:rsid w:val="00E2208F"/>
    <w:rsid w:val="00E22536"/>
    <w:rsid w:val="00E225BB"/>
    <w:rsid w:val="00E22732"/>
    <w:rsid w:val="00E2278C"/>
    <w:rsid w:val="00E227A9"/>
    <w:rsid w:val="00E22844"/>
    <w:rsid w:val="00E229EC"/>
    <w:rsid w:val="00E22A31"/>
    <w:rsid w:val="00E22AA2"/>
    <w:rsid w:val="00E22D00"/>
    <w:rsid w:val="00E22D72"/>
    <w:rsid w:val="00E22E2B"/>
    <w:rsid w:val="00E22FBB"/>
    <w:rsid w:val="00E22FDD"/>
    <w:rsid w:val="00E23080"/>
    <w:rsid w:val="00E23136"/>
    <w:rsid w:val="00E232DE"/>
    <w:rsid w:val="00E23366"/>
    <w:rsid w:val="00E2336E"/>
    <w:rsid w:val="00E2347C"/>
    <w:rsid w:val="00E2367E"/>
    <w:rsid w:val="00E2381D"/>
    <w:rsid w:val="00E23D64"/>
    <w:rsid w:val="00E23DD7"/>
    <w:rsid w:val="00E23EC6"/>
    <w:rsid w:val="00E23FE4"/>
    <w:rsid w:val="00E23FF1"/>
    <w:rsid w:val="00E24090"/>
    <w:rsid w:val="00E241EE"/>
    <w:rsid w:val="00E24273"/>
    <w:rsid w:val="00E24596"/>
    <w:rsid w:val="00E2480B"/>
    <w:rsid w:val="00E2489B"/>
    <w:rsid w:val="00E248C0"/>
    <w:rsid w:val="00E24ACC"/>
    <w:rsid w:val="00E24C13"/>
    <w:rsid w:val="00E24CD5"/>
    <w:rsid w:val="00E24DAF"/>
    <w:rsid w:val="00E24E1D"/>
    <w:rsid w:val="00E24E75"/>
    <w:rsid w:val="00E24F8A"/>
    <w:rsid w:val="00E24FFA"/>
    <w:rsid w:val="00E25009"/>
    <w:rsid w:val="00E2510A"/>
    <w:rsid w:val="00E25126"/>
    <w:rsid w:val="00E25171"/>
    <w:rsid w:val="00E25264"/>
    <w:rsid w:val="00E2528A"/>
    <w:rsid w:val="00E252AF"/>
    <w:rsid w:val="00E25626"/>
    <w:rsid w:val="00E256DD"/>
    <w:rsid w:val="00E25826"/>
    <w:rsid w:val="00E25846"/>
    <w:rsid w:val="00E25861"/>
    <w:rsid w:val="00E258BB"/>
    <w:rsid w:val="00E25A35"/>
    <w:rsid w:val="00E25B13"/>
    <w:rsid w:val="00E25B2A"/>
    <w:rsid w:val="00E25C36"/>
    <w:rsid w:val="00E25DEB"/>
    <w:rsid w:val="00E25E55"/>
    <w:rsid w:val="00E25E76"/>
    <w:rsid w:val="00E25E85"/>
    <w:rsid w:val="00E25F3E"/>
    <w:rsid w:val="00E25FCE"/>
    <w:rsid w:val="00E260DB"/>
    <w:rsid w:val="00E26293"/>
    <w:rsid w:val="00E26332"/>
    <w:rsid w:val="00E263B1"/>
    <w:rsid w:val="00E264CE"/>
    <w:rsid w:val="00E264FF"/>
    <w:rsid w:val="00E2676B"/>
    <w:rsid w:val="00E2677A"/>
    <w:rsid w:val="00E269BF"/>
    <w:rsid w:val="00E269F2"/>
    <w:rsid w:val="00E26B7F"/>
    <w:rsid w:val="00E26C57"/>
    <w:rsid w:val="00E26D53"/>
    <w:rsid w:val="00E26DD9"/>
    <w:rsid w:val="00E26E14"/>
    <w:rsid w:val="00E26E34"/>
    <w:rsid w:val="00E26E3F"/>
    <w:rsid w:val="00E2703A"/>
    <w:rsid w:val="00E270BD"/>
    <w:rsid w:val="00E27269"/>
    <w:rsid w:val="00E272F2"/>
    <w:rsid w:val="00E27323"/>
    <w:rsid w:val="00E2739B"/>
    <w:rsid w:val="00E27400"/>
    <w:rsid w:val="00E274A9"/>
    <w:rsid w:val="00E27544"/>
    <w:rsid w:val="00E27547"/>
    <w:rsid w:val="00E2757D"/>
    <w:rsid w:val="00E27610"/>
    <w:rsid w:val="00E2766B"/>
    <w:rsid w:val="00E2779E"/>
    <w:rsid w:val="00E27D6E"/>
    <w:rsid w:val="00E30052"/>
    <w:rsid w:val="00E302B9"/>
    <w:rsid w:val="00E305B5"/>
    <w:rsid w:val="00E306BB"/>
    <w:rsid w:val="00E30766"/>
    <w:rsid w:val="00E30792"/>
    <w:rsid w:val="00E30950"/>
    <w:rsid w:val="00E3095A"/>
    <w:rsid w:val="00E30A73"/>
    <w:rsid w:val="00E30BF3"/>
    <w:rsid w:val="00E30D08"/>
    <w:rsid w:val="00E30DD1"/>
    <w:rsid w:val="00E30F3B"/>
    <w:rsid w:val="00E30F95"/>
    <w:rsid w:val="00E311A1"/>
    <w:rsid w:val="00E31376"/>
    <w:rsid w:val="00E31519"/>
    <w:rsid w:val="00E316FA"/>
    <w:rsid w:val="00E318B0"/>
    <w:rsid w:val="00E319D8"/>
    <w:rsid w:val="00E31CBA"/>
    <w:rsid w:val="00E31CC8"/>
    <w:rsid w:val="00E31CCC"/>
    <w:rsid w:val="00E31CE9"/>
    <w:rsid w:val="00E31D28"/>
    <w:rsid w:val="00E31FBC"/>
    <w:rsid w:val="00E32115"/>
    <w:rsid w:val="00E3248A"/>
    <w:rsid w:val="00E324B9"/>
    <w:rsid w:val="00E3256C"/>
    <w:rsid w:val="00E325EA"/>
    <w:rsid w:val="00E3265B"/>
    <w:rsid w:val="00E326AC"/>
    <w:rsid w:val="00E3284F"/>
    <w:rsid w:val="00E32884"/>
    <w:rsid w:val="00E328E4"/>
    <w:rsid w:val="00E328FB"/>
    <w:rsid w:val="00E32994"/>
    <w:rsid w:val="00E329D1"/>
    <w:rsid w:val="00E32A15"/>
    <w:rsid w:val="00E32A9F"/>
    <w:rsid w:val="00E32ABD"/>
    <w:rsid w:val="00E32AE0"/>
    <w:rsid w:val="00E32BA0"/>
    <w:rsid w:val="00E32C47"/>
    <w:rsid w:val="00E32E89"/>
    <w:rsid w:val="00E32F36"/>
    <w:rsid w:val="00E3323F"/>
    <w:rsid w:val="00E33294"/>
    <w:rsid w:val="00E33337"/>
    <w:rsid w:val="00E3344E"/>
    <w:rsid w:val="00E334F7"/>
    <w:rsid w:val="00E337BB"/>
    <w:rsid w:val="00E3384F"/>
    <w:rsid w:val="00E339F5"/>
    <w:rsid w:val="00E33A11"/>
    <w:rsid w:val="00E33B81"/>
    <w:rsid w:val="00E33BDE"/>
    <w:rsid w:val="00E33C7B"/>
    <w:rsid w:val="00E33DF6"/>
    <w:rsid w:val="00E341D2"/>
    <w:rsid w:val="00E34237"/>
    <w:rsid w:val="00E345CF"/>
    <w:rsid w:val="00E347ED"/>
    <w:rsid w:val="00E34829"/>
    <w:rsid w:val="00E348FF"/>
    <w:rsid w:val="00E34972"/>
    <w:rsid w:val="00E34AC0"/>
    <w:rsid w:val="00E34B43"/>
    <w:rsid w:val="00E34B99"/>
    <w:rsid w:val="00E34F2E"/>
    <w:rsid w:val="00E35140"/>
    <w:rsid w:val="00E35287"/>
    <w:rsid w:val="00E352EA"/>
    <w:rsid w:val="00E354BB"/>
    <w:rsid w:val="00E35759"/>
    <w:rsid w:val="00E35762"/>
    <w:rsid w:val="00E35797"/>
    <w:rsid w:val="00E357E7"/>
    <w:rsid w:val="00E35998"/>
    <w:rsid w:val="00E359C7"/>
    <w:rsid w:val="00E35AC0"/>
    <w:rsid w:val="00E35EA9"/>
    <w:rsid w:val="00E36174"/>
    <w:rsid w:val="00E36547"/>
    <w:rsid w:val="00E367CD"/>
    <w:rsid w:val="00E369FA"/>
    <w:rsid w:val="00E36B71"/>
    <w:rsid w:val="00E36CD0"/>
    <w:rsid w:val="00E36E3E"/>
    <w:rsid w:val="00E36EAC"/>
    <w:rsid w:val="00E36EC3"/>
    <w:rsid w:val="00E36EDD"/>
    <w:rsid w:val="00E36FF1"/>
    <w:rsid w:val="00E37081"/>
    <w:rsid w:val="00E370C5"/>
    <w:rsid w:val="00E3714B"/>
    <w:rsid w:val="00E37209"/>
    <w:rsid w:val="00E373FA"/>
    <w:rsid w:val="00E37515"/>
    <w:rsid w:val="00E37565"/>
    <w:rsid w:val="00E376E8"/>
    <w:rsid w:val="00E376F7"/>
    <w:rsid w:val="00E37701"/>
    <w:rsid w:val="00E377C9"/>
    <w:rsid w:val="00E3793F"/>
    <w:rsid w:val="00E37AFD"/>
    <w:rsid w:val="00E37F4E"/>
    <w:rsid w:val="00E400B0"/>
    <w:rsid w:val="00E40354"/>
    <w:rsid w:val="00E403A7"/>
    <w:rsid w:val="00E40449"/>
    <w:rsid w:val="00E405B8"/>
    <w:rsid w:val="00E4068B"/>
    <w:rsid w:val="00E40730"/>
    <w:rsid w:val="00E40876"/>
    <w:rsid w:val="00E409E7"/>
    <w:rsid w:val="00E40B8A"/>
    <w:rsid w:val="00E40B8B"/>
    <w:rsid w:val="00E40BA5"/>
    <w:rsid w:val="00E40C10"/>
    <w:rsid w:val="00E40E28"/>
    <w:rsid w:val="00E40EED"/>
    <w:rsid w:val="00E41077"/>
    <w:rsid w:val="00E410C4"/>
    <w:rsid w:val="00E41276"/>
    <w:rsid w:val="00E4128E"/>
    <w:rsid w:val="00E4136F"/>
    <w:rsid w:val="00E4140D"/>
    <w:rsid w:val="00E41530"/>
    <w:rsid w:val="00E4155D"/>
    <w:rsid w:val="00E4183B"/>
    <w:rsid w:val="00E418E9"/>
    <w:rsid w:val="00E41990"/>
    <w:rsid w:val="00E41C10"/>
    <w:rsid w:val="00E41CC0"/>
    <w:rsid w:val="00E41E5D"/>
    <w:rsid w:val="00E41ECF"/>
    <w:rsid w:val="00E42007"/>
    <w:rsid w:val="00E42292"/>
    <w:rsid w:val="00E42431"/>
    <w:rsid w:val="00E426F1"/>
    <w:rsid w:val="00E4278B"/>
    <w:rsid w:val="00E4287E"/>
    <w:rsid w:val="00E428C3"/>
    <w:rsid w:val="00E42ADD"/>
    <w:rsid w:val="00E42BA1"/>
    <w:rsid w:val="00E42D6F"/>
    <w:rsid w:val="00E42DBC"/>
    <w:rsid w:val="00E42E48"/>
    <w:rsid w:val="00E42FC5"/>
    <w:rsid w:val="00E430AD"/>
    <w:rsid w:val="00E4319C"/>
    <w:rsid w:val="00E43416"/>
    <w:rsid w:val="00E434C7"/>
    <w:rsid w:val="00E4359E"/>
    <w:rsid w:val="00E435B4"/>
    <w:rsid w:val="00E43629"/>
    <w:rsid w:val="00E437D5"/>
    <w:rsid w:val="00E438D4"/>
    <w:rsid w:val="00E43910"/>
    <w:rsid w:val="00E439F3"/>
    <w:rsid w:val="00E43A77"/>
    <w:rsid w:val="00E43B2C"/>
    <w:rsid w:val="00E43B84"/>
    <w:rsid w:val="00E43C6E"/>
    <w:rsid w:val="00E43DB1"/>
    <w:rsid w:val="00E43E4A"/>
    <w:rsid w:val="00E43EAC"/>
    <w:rsid w:val="00E44097"/>
    <w:rsid w:val="00E440D0"/>
    <w:rsid w:val="00E44147"/>
    <w:rsid w:val="00E44248"/>
    <w:rsid w:val="00E445B7"/>
    <w:rsid w:val="00E44921"/>
    <w:rsid w:val="00E44977"/>
    <w:rsid w:val="00E44A90"/>
    <w:rsid w:val="00E44AD3"/>
    <w:rsid w:val="00E44C64"/>
    <w:rsid w:val="00E44CB1"/>
    <w:rsid w:val="00E44D98"/>
    <w:rsid w:val="00E45039"/>
    <w:rsid w:val="00E4516E"/>
    <w:rsid w:val="00E45262"/>
    <w:rsid w:val="00E4533F"/>
    <w:rsid w:val="00E45351"/>
    <w:rsid w:val="00E45444"/>
    <w:rsid w:val="00E45701"/>
    <w:rsid w:val="00E457EA"/>
    <w:rsid w:val="00E458E4"/>
    <w:rsid w:val="00E45996"/>
    <w:rsid w:val="00E459C7"/>
    <w:rsid w:val="00E45A19"/>
    <w:rsid w:val="00E45AD7"/>
    <w:rsid w:val="00E45C67"/>
    <w:rsid w:val="00E45DB1"/>
    <w:rsid w:val="00E45DF6"/>
    <w:rsid w:val="00E45F98"/>
    <w:rsid w:val="00E45FE2"/>
    <w:rsid w:val="00E461DF"/>
    <w:rsid w:val="00E46329"/>
    <w:rsid w:val="00E46419"/>
    <w:rsid w:val="00E4655B"/>
    <w:rsid w:val="00E466A6"/>
    <w:rsid w:val="00E46801"/>
    <w:rsid w:val="00E46BDE"/>
    <w:rsid w:val="00E46C85"/>
    <w:rsid w:val="00E46C9B"/>
    <w:rsid w:val="00E46F93"/>
    <w:rsid w:val="00E46FA3"/>
    <w:rsid w:val="00E46FD0"/>
    <w:rsid w:val="00E47015"/>
    <w:rsid w:val="00E47074"/>
    <w:rsid w:val="00E471D4"/>
    <w:rsid w:val="00E4723D"/>
    <w:rsid w:val="00E475BC"/>
    <w:rsid w:val="00E475C1"/>
    <w:rsid w:val="00E475FD"/>
    <w:rsid w:val="00E47603"/>
    <w:rsid w:val="00E4761F"/>
    <w:rsid w:val="00E47673"/>
    <w:rsid w:val="00E476A7"/>
    <w:rsid w:val="00E47BC2"/>
    <w:rsid w:val="00E47CE1"/>
    <w:rsid w:val="00E47D1D"/>
    <w:rsid w:val="00E47D91"/>
    <w:rsid w:val="00E501D9"/>
    <w:rsid w:val="00E50206"/>
    <w:rsid w:val="00E50382"/>
    <w:rsid w:val="00E508B4"/>
    <w:rsid w:val="00E50A04"/>
    <w:rsid w:val="00E50DAA"/>
    <w:rsid w:val="00E50DD4"/>
    <w:rsid w:val="00E5111C"/>
    <w:rsid w:val="00E51344"/>
    <w:rsid w:val="00E513A4"/>
    <w:rsid w:val="00E5142A"/>
    <w:rsid w:val="00E5149C"/>
    <w:rsid w:val="00E517B9"/>
    <w:rsid w:val="00E51902"/>
    <w:rsid w:val="00E51A97"/>
    <w:rsid w:val="00E51A9C"/>
    <w:rsid w:val="00E51B72"/>
    <w:rsid w:val="00E51C9A"/>
    <w:rsid w:val="00E51C9E"/>
    <w:rsid w:val="00E51CEB"/>
    <w:rsid w:val="00E51E07"/>
    <w:rsid w:val="00E52465"/>
    <w:rsid w:val="00E52517"/>
    <w:rsid w:val="00E52535"/>
    <w:rsid w:val="00E5279D"/>
    <w:rsid w:val="00E527E2"/>
    <w:rsid w:val="00E5281B"/>
    <w:rsid w:val="00E528D1"/>
    <w:rsid w:val="00E529D2"/>
    <w:rsid w:val="00E52B17"/>
    <w:rsid w:val="00E52B48"/>
    <w:rsid w:val="00E52BB3"/>
    <w:rsid w:val="00E52BFB"/>
    <w:rsid w:val="00E52C23"/>
    <w:rsid w:val="00E52C7B"/>
    <w:rsid w:val="00E52D3E"/>
    <w:rsid w:val="00E530DD"/>
    <w:rsid w:val="00E53216"/>
    <w:rsid w:val="00E533A2"/>
    <w:rsid w:val="00E534A4"/>
    <w:rsid w:val="00E534B1"/>
    <w:rsid w:val="00E534D0"/>
    <w:rsid w:val="00E5355E"/>
    <w:rsid w:val="00E535DA"/>
    <w:rsid w:val="00E53900"/>
    <w:rsid w:val="00E53909"/>
    <w:rsid w:val="00E53A1F"/>
    <w:rsid w:val="00E53A9F"/>
    <w:rsid w:val="00E53DF3"/>
    <w:rsid w:val="00E53F5E"/>
    <w:rsid w:val="00E54021"/>
    <w:rsid w:val="00E54050"/>
    <w:rsid w:val="00E540A1"/>
    <w:rsid w:val="00E540B4"/>
    <w:rsid w:val="00E5410F"/>
    <w:rsid w:val="00E5457E"/>
    <w:rsid w:val="00E54657"/>
    <w:rsid w:val="00E5471F"/>
    <w:rsid w:val="00E54724"/>
    <w:rsid w:val="00E549DD"/>
    <w:rsid w:val="00E54A97"/>
    <w:rsid w:val="00E54D23"/>
    <w:rsid w:val="00E54D2E"/>
    <w:rsid w:val="00E54F09"/>
    <w:rsid w:val="00E551DD"/>
    <w:rsid w:val="00E55202"/>
    <w:rsid w:val="00E55276"/>
    <w:rsid w:val="00E552FE"/>
    <w:rsid w:val="00E55305"/>
    <w:rsid w:val="00E55444"/>
    <w:rsid w:val="00E55478"/>
    <w:rsid w:val="00E554BB"/>
    <w:rsid w:val="00E5550B"/>
    <w:rsid w:val="00E55725"/>
    <w:rsid w:val="00E5589B"/>
    <w:rsid w:val="00E55B4B"/>
    <w:rsid w:val="00E55C70"/>
    <w:rsid w:val="00E55D10"/>
    <w:rsid w:val="00E55DF4"/>
    <w:rsid w:val="00E560E5"/>
    <w:rsid w:val="00E562F5"/>
    <w:rsid w:val="00E5631D"/>
    <w:rsid w:val="00E563FC"/>
    <w:rsid w:val="00E564CB"/>
    <w:rsid w:val="00E5652C"/>
    <w:rsid w:val="00E565C5"/>
    <w:rsid w:val="00E565FB"/>
    <w:rsid w:val="00E56803"/>
    <w:rsid w:val="00E56983"/>
    <w:rsid w:val="00E56A13"/>
    <w:rsid w:val="00E56B62"/>
    <w:rsid w:val="00E56C40"/>
    <w:rsid w:val="00E56C85"/>
    <w:rsid w:val="00E56DE0"/>
    <w:rsid w:val="00E56EEC"/>
    <w:rsid w:val="00E5702D"/>
    <w:rsid w:val="00E57064"/>
    <w:rsid w:val="00E57161"/>
    <w:rsid w:val="00E571D9"/>
    <w:rsid w:val="00E5720C"/>
    <w:rsid w:val="00E572C7"/>
    <w:rsid w:val="00E57391"/>
    <w:rsid w:val="00E57552"/>
    <w:rsid w:val="00E57899"/>
    <w:rsid w:val="00E57C1C"/>
    <w:rsid w:val="00E57CA4"/>
    <w:rsid w:val="00E57CF8"/>
    <w:rsid w:val="00E57EAB"/>
    <w:rsid w:val="00E57F47"/>
    <w:rsid w:val="00E57FB7"/>
    <w:rsid w:val="00E60019"/>
    <w:rsid w:val="00E60113"/>
    <w:rsid w:val="00E6048B"/>
    <w:rsid w:val="00E604D3"/>
    <w:rsid w:val="00E605E0"/>
    <w:rsid w:val="00E60621"/>
    <w:rsid w:val="00E607FB"/>
    <w:rsid w:val="00E60930"/>
    <w:rsid w:val="00E60990"/>
    <w:rsid w:val="00E609A1"/>
    <w:rsid w:val="00E60B5B"/>
    <w:rsid w:val="00E60BAD"/>
    <w:rsid w:val="00E60C77"/>
    <w:rsid w:val="00E60C8B"/>
    <w:rsid w:val="00E60E4D"/>
    <w:rsid w:val="00E6113D"/>
    <w:rsid w:val="00E612D6"/>
    <w:rsid w:val="00E61310"/>
    <w:rsid w:val="00E6163A"/>
    <w:rsid w:val="00E616BF"/>
    <w:rsid w:val="00E61837"/>
    <w:rsid w:val="00E61862"/>
    <w:rsid w:val="00E619D7"/>
    <w:rsid w:val="00E61ADF"/>
    <w:rsid w:val="00E61B20"/>
    <w:rsid w:val="00E61BA5"/>
    <w:rsid w:val="00E61BAE"/>
    <w:rsid w:val="00E61C5F"/>
    <w:rsid w:val="00E61C7C"/>
    <w:rsid w:val="00E61CE0"/>
    <w:rsid w:val="00E61D10"/>
    <w:rsid w:val="00E61DE8"/>
    <w:rsid w:val="00E62002"/>
    <w:rsid w:val="00E620D5"/>
    <w:rsid w:val="00E621F2"/>
    <w:rsid w:val="00E623F1"/>
    <w:rsid w:val="00E624E3"/>
    <w:rsid w:val="00E625A0"/>
    <w:rsid w:val="00E62683"/>
    <w:rsid w:val="00E627BC"/>
    <w:rsid w:val="00E627E1"/>
    <w:rsid w:val="00E6293D"/>
    <w:rsid w:val="00E62C86"/>
    <w:rsid w:val="00E62FF4"/>
    <w:rsid w:val="00E63264"/>
    <w:rsid w:val="00E632B3"/>
    <w:rsid w:val="00E633C4"/>
    <w:rsid w:val="00E63688"/>
    <w:rsid w:val="00E63716"/>
    <w:rsid w:val="00E6383B"/>
    <w:rsid w:val="00E63C7C"/>
    <w:rsid w:val="00E63D1F"/>
    <w:rsid w:val="00E63F83"/>
    <w:rsid w:val="00E63F9C"/>
    <w:rsid w:val="00E640D2"/>
    <w:rsid w:val="00E64175"/>
    <w:rsid w:val="00E6444F"/>
    <w:rsid w:val="00E64481"/>
    <w:rsid w:val="00E645B6"/>
    <w:rsid w:val="00E64706"/>
    <w:rsid w:val="00E64782"/>
    <w:rsid w:val="00E64890"/>
    <w:rsid w:val="00E64905"/>
    <w:rsid w:val="00E64A98"/>
    <w:rsid w:val="00E64B32"/>
    <w:rsid w:val="00E64D60"/>
    <w:rsid w:val="00E64E94"/>
    <w:rsid w:val="00E64F79"/>
    <w:rsid w:val="00E6523F"/>
    <w:rsid w:val="00E65308"/>
    <w:rsid w:val="00E65341"/>
    <w:rsid w:val="00E65351"/>
    <w:rsid w:val="00E6547D"/>
    <w:rsid w:val="00E65566"/>
    <w:rsid w:val="00E655F5"/>
    <w:rsid w:val="00E6575A"/>
    <w:rsid w:val="00E65A89"/>
    <w:rsid w:val="00E65B11"/>
    <w:rsid w:val="00E65CAF"/>
    <w:rsid w:val="00E65CD8"/>
    <w:rsid w:val="00E66093"/>
    <w:rsid w:val="00E66153"/>
    <w:rsid w:val="00E663F1"/>
    <w:rsid w:val="00E6648F"/>
    <w:rsid w:val="00E665CD"/>
    <w:rsid w:val="00E669CB"/>
    <w:rsid w:val="00E66A12"/>
    <w:rsid w:val="00E66C28"/>
    <w:rsid w:val="00E66D36"/>
    <w:rsid w:val="00E66E10"/>
    <w:rsid w:val="00E67053"/>
    <w:rsid w:val="00E6717A"/>
    <w:rsid w:val="00E6717C"/>
    <w:rsid w:val="00E672D6"/>
    <w:rsid w:val="00E674AF"/>
    <w:rsid w:val="00E67511"/>
    <w:rsid w:val="00E675CF"/>
    <w:rsid w:val="00E67691"/>
    <w:rsid w:val="00E67759"/>
    <w:rsid w:val="00E67A63"/>
    <w:rsid w:val="00E67A67"/>
    <w:rsid w:val="00E67C07"/>
    <w:rsid w:val="00E67C38"/>
    <w:rsid w:val="00E67EE8"/>
    <w:rsid w:val="00E67F36"/>
    <w:rsid w:val="00E67F55"/>
    <w:rsid w:val="00E700C7"/>
    <w:rsid w:val="00E700ED"/>
    <w:rsid w:val="00E70128"/>
    <w:rsid w:val="00E7012C"/>
    <w:rsid w:val="00E7016F"/>
    <w:rsid w:val="00E703FB"/>
    <w:rsid w:val="00E7045B"/>
    <w:rsid w:val="00E70723"/>
    <w:rsid w:val="00E7079E"/>
    <w:rsid w:val="00E7097F"/>
    <w:rsid w:val="00E70A54"/>
    <w:rsid w:val="00E70AEE"/>
    <w:rsid w:val="00E70B7B"/>
    <w:rsid w:val="00E70C6D"/>
    <w:rsid w:val="00E70CC6"/>
    <w:rsid w:val="00E70CF8"/>
    <w:rsid w:val="00E70DF8"/>
    <w:rsid w:val="00E7101C"/>
    <w:rsid w:val="00E710E6"/>
    <w:rsid w:val="00E713B7"/>
    <w:rsid w:val="00E714D2"/>
    <w:rsid w:val="00E71510"/>
    <w:rsid w:val="00E7155A"/>
    <w:rsid w:val="00E715DC"/>
    <w:rsid w:val="00E71727"/>
    <w:rsid w:val="00E71788"/>
    <w:rsid w:val="00E71853"/>
    <w:rsid w:val="00E719AB"/>
    <w:rsid w:val="00E71A69"/>
    <w:rsid w:val="00E71B51"/>
    <w:rsid w:val="00E71B72"/>
    <w:rsid w:val="00E71D31"/>
    <w:rsid w:val="00E71FA6"/>
    <w:rsid w:val="00E72085"/>
    <w:rsid w:val="00E72177"/>
    <w:rsid w:val="00E72256"/>
    <w:rsid w:val="00E7226F"/>
    <w:rsid w:val="00E722A6"/>
    <w:rsid w:val="00E723A1"/>
    <w:rsid w:val="00E723D1"/>
    <w:rsid w:val="00E723D6"/>
    <w:rsid w:val="00E725FD"/>
    <w:rsid w:val="00E7271B"/>
    <w:rsid w:val="00E72877"/>
    <w:rsid w:val="00E7287E"/>
    <w:rsid w:val="00E72CCD"/>
    <w:rsid w:val="00E72DB1"/>
    <w:rsid w:val="00E733EB"/>
    <w:rsid w:val="00E73406"/>
    <w:rsid w:val="00E73433"/>
    <w:rsid w:val="00E7344B"/>
    <w:rsid w:val="00E734AA"/>
    <w:rsid w:val="00E734C6"/>
    <w:rsid w:val="00E734FC"/>
    <w:rsid w:val="00E73738"/>
    <w:rsid w:val="00E73899"/>
    <w:rsid w:val="00E7390A"/>
    <w:rsid w:val="00E73C0F"/>
    <w:rsid w:val="00E73C14"/>
    <w:rsid w:val="00E73DE3"/>
    <w:rsid w:val="00E73EE9"/>
    <w:rsid w:val="00E740D6"/>
    <w:rsid w:val="00E74174"/>
    <w:rsid w:val="00E74189"/>
    <w:rsid w:val="00E74212"/>
    <w:rsid w:val="00E7424D"/>
    <w:rsid w:val="00E744C1"/>
    <w:rsid w:val="00E746A6"/>
    <w:rsid w:val="00E74797"/>
    <w:rsid w:val="00E74AFE"/>
    <w:rsid w:val="00E74DBC"/>
    <w:rsid w:val="00E74E9F"/>
    <w:rsid w:val="00E74ECC"/>
    <w:rsid w:val="00E75104"/>
    <w:rsid w:val="00E7511A"/>
    <w:rsid w:val="00E75368"/>
    <w:rsid w:val="00E7539F"/>
    <w:rsid w:val="00E75415"/>
    <w:rsid w:val="00E75491"/>
    <w:rsid w:val="00E75742"/>
    <w:rsid w:val="00E75942"/>
    <w:rsid w:val="00E75C82"/>
    <w:rsid w:val="00E75D6A"/>
    <w:rsid w:val="00E75D83"/>
    <w:rsid w:val="00E75DD5"/>
    <w:rsid w:val="00E75E88"/>
    <w:rsid w:val="00E75F43"/>
    <w:rsid w:val="00E75F7B"/>
    <w:rsid w:val="00E76047"/>
    <w:rsid w:val="00E76085"/>
    <w:rsid w:val="00E7611F"/>
    <w:rsid w:val="00E76263"/>
    <w:rsid w:val="00E7628A"/>
    <w:rsid w:val="00E76335"/>
    <w:rsid w:val="00E76486"/>
    <w:rsid w:val="00E76811"/>
    <w:rsid w:val="00E76895"/>
    <w:rsid w:val="00E76A41"/>
    <w:rsid w:val="00E76ACE"/>
    <w:rsid w:val="00E76AD4"/>
    <w:rsid w:val="00E76C37"/>
    <w:rsid w:val="00E76C52"/>
    <w:rsid w:val="00E76E08"/>
    <w:rsid w:val="00E77205"/>
    <w:rsid w:val="00E772E8"/>
    <w:rsid w:val="00E77348"/>
    <w:rsid w:val="00E774A1"/>
    <w:rsid w:val="00E7773C"/>
    <w:rsid w:val="00E777A1"/>
    <w:rsid w:val="00E7783B"/>
    <w:rsid w:val="00E77885"/>
    <w:rsid w:val="00E778B5"/>
    <w:rsid w:val="00E7794A"/>
    <w:rsid w:val="00E77A30"/>
    <w:rsid w:val="00E77D5C"/>
    <w:rsid w:val="00E77EE5"/>
    <w:rsid w:val="00E80010"/>
    <w:rsid w:val="00E800EA"/>
    <w:rsid w:val="00E80277"/>
    <w:rsid w:val="00E8028F"/>
    <w:rsid w:val="00E8030B"/>
    <w:rsid w:val="00E80361"/>
    <w:rsid w:val="00E80642"/>
    <w:rsid w:val="00E807EE"/>
    <w:rsid w:val="00E80CAA"/>
    <w:rsid w:val="00E80E2B"/>
    <w:rsid w:val="00E80E36"/>
    <w:rsid w:val="00E812BB"/>
    <w:rsid w:val="00E81365"/>
    <w:rsid w:val="00E8137F"/>
    <w:rsid w:val="00E813A0"/>
    <w:rsid w:val="00E813EC"/>
    <w:rsid w:val="00E814C6"/>
    <w:rsid w:val="00E8191A"/>
    <w:rsid w:val="00E81A03"/>
    <w:rsid w:val="00E81A2C"/>
    <w:rsid w:val="00E81A4B"/>
    <w:rsid w:val="00E81A8B"/>
    <w:rsid w:val="00E821E2"/>
    <w:rsid w:val="00E822F7"/>
    <w:rsid w:val="00E823DF"/>
    <w:rsid w:val="00E8272B"/>
    <w:rsid w:val="00E82858"/>
    <w:rsid w:val="00E82C35"/>
    <w:rsid w:val="00E82C6F"/>
    <w:rsid w:val="00E83410"/>
    <w:rsid w:val="00E83479"/>
    <w:rsid w:val="00E83541"/>
    <w:rsid w:val="00E83A0B"/>
    <w:rsid w:val="00E83B08"/>
    <w:rsid w:val="00E83C59"/>
    <w:rsid w:val="00E83F59"/>
    <w:rsid w:val="00E83FA0"/>
    <w:rsid w:val="00E841AE"/>
    <w:rsid w:val="00E84445"/>
    <w:rsid w:val="00E84596"/>
    <w:rsid w:val="00E84693"/>
    <w:rsid w:val="00E8471C"/>
    <w:rsid w:val="00E847EE"/>
    <w:rsid w:val="00E84991"/>
    <w:rsid w:val="00E84A02"/>
    <w:rsid w:val="00E84A97"/>
    <w:rsid w:val="00E84AE5"/>
    <w:rsid w:val="00E84C40"/>
    <w:rsid w:val="00E84CC5"/>
    <w:rsid w:val="00E84E07"/>
    <w:rsid w:val="00E84EA5"/>
    <w:rsid w:val="00E85226"/>
    <w:rsid w:val="00E85276"/>
    <w:rsid w:val="00E85290"/>
    <w:rsid w:val="00E85443"/>
    <w:rsid w:val="00E8549C"/>
    <w:rsid w:val="00E854AA"/>
    <w:rsid w:val="00E85649"/>
    <w:rsid w:val="00E856EF"/>
    <w:rsid w:val="00E857F0"/>
    <w:rsid w:val="00E858C4"/>
    <w:rsid w:val="00E85985"/>
    <w:rsid w:val="00E85CAD"/>
    <w:rsid w:val="00E85FBA"/>
    <w:rsid w:val="00E8600F"/>
    <w:rsid w:val="00E8634D"/>
    <w:rsid w:val="00E8658D"/>
    <w:rsid w:val="00E865AC"/>
    <w:rsid w:val="00E865DB"/>
    <w:rsid w:val="00E86746"/>
    <w:rsid w:val="00E8681D"/>
    <w:rsid w:val="00E8684C"/>
    <w:rsid w:val="00E868D0"/>
    <w:rsid w:val="00E869FD"/>
    <w:rsid w:val="00E86A6A"/>
    <w:rsid w:val="00E86BC6"/>
    <w:rsid w:val="00E86C7F"/>
    <w:rsid w:val="00E86CFD"/>
    <w:rsid w:val="00E86D38"/>
    <w:rsid w:val="00E86D43"/>
    <w:rsid w:val="00E87065"/>
    <w:rsid w:val="00E870FE"/>
    <w:rsid w:val="00E8752E"/>
    <w:rsid w:val="00E8769D"/>
    <w:rsid w:val="00E87715"/>
    <w:rsid w:val="00E877C6"/>
    <w:rsid w:val="00E877D5"/>
    <w:rsid w:val="00E877FE"/>
    <w:rsid w:val="00E87822"/>
    <w:rsid w:val="00E878EB"/>
    <w:rsid w:val="00E87A46"/>
    <w:rsid w:val="00E87BBA"/>
    <w:rsid w:val="00E87C2D"/>
    <w:rsid w:val="00E87C3B"/>
    <w:rsid w:val="00E87C4A"/>
    <w:rsid w:val="00E87F5F"/>
    <w:rsid w:val="00E900FA"/>
    <w:rsid w:val="00E90106"/>
    <w:rsid w:val="00E901FB"/>
    <w:rsid w:val="00E903C5"/>
    <w:rsid w:val="00E903E1"/>
    <w:rsid w:val="00E90445"/>
    <w:rsid w:val="00E90616"/>
    <w:rsid w:val="00E9063D"/>
    <w:rsid w:val="00E90654"/>
    <w:rsid w:val="00E906E5"/>
    <w:rsid w:val="00E9085B"/>
    <w:rsid w:val="00E909E2"/>
    <w:rsid w:val="00E90BEA"/>
    <w:rsid w:val="00E90CF3"/>
    <w:rsid w:val="00E90CF7"/>
    <w:rsid w:val="00E90D58"/>
    <w:rsid w:val="00E90E66"/>
    <w:rsid w:val="00E90F29"/>
    <w:rsid w:val="00E910EE"/>
    <w:rsid w:val="00E91267"/>
    <w:rsid w:val="00E9132C"/>
    <w:rsid w:val="00E9135E"/>
    <w:rsid w:val="00E91395"/>
    <w:rsid w:val="00E91526"/>
    <w:rsid w:val="00E9186A"/>
    <w:rsid w:val="00E91A86"/>
    <w:rsid w:val="00E91B48"/>
    <w:rsid w:val="00E91B88"/>
    <w:rsid w:val="00E91D94"/>
    <w:rsid w:val="00E91E14"/>
    <w:rsid w:val="00E91E4A"/>
    <w:rsid w:val="00E920D5"/>
    <w:rsid w:val="00E92190"/>
    <w:rsid w:val="00E923FF"/>
    <w:rsid w:val="00E92426"/>
    <w:rsid w:val="00E924A6"/>
    <w:rsid w:val="00E92552"/>
    <w:rsid w:val="00E9274D"/>
    <w:rsid w:val="00E9285F"/>
    <w:rsid w:val="00E92A3F"/>
    <w:rsid w:val="00E92BD1"/>
    <w:rsid w:val="00E92DDE"/>
    <w:rsid w:val="00E92EE5"/>
    <w:rsid w:val="00E92FF9"/>
    <w:rsid w:val="00E9304E"/>
    <w:rsid w:val="00E930AD"/>
    <w:rsid w:val="00E9350C"/>
    <w:rsid w:val="00E9350F"/>
    <w:rsid w:val="00E9379F"/>
    <w:rsid w:val="00E9386D"/>
    <w:rsid w:val="00E93968"/>
    <w:rsid w:val="00E93B89"/>
    <w:rsid w:val="00E93CA3"/>
    <w:rsid w:val="00E93CDF"/>
    <w:rsid w:val="00E93D69"/>
    <w:rsid w:val="00E93E40"/>
    <w:rsid w:val="00E93FA8"/>
    <w:rsid w:val="00E943C1"/>
    <w:rsid w:val="00E9469C"/>
    <w:rsid w:val="00E948FF"/>
    <w:rsid w:val="00E94AEB"/>
    <w:rsid w:val="00E94EC3"/>
    <w:rsid w:val="00E95075"/>
    <w:rsid w:val="00E95078"/>
    <w:rsid w:val="00E95160"/>
    <w:rsid w:val="00E951A9"/>
    <w:rsid w:val="00E9528C"/>
    <w:rsid w:val="00E95365"/>
    <w:rsid w:val="00E953D6"/>
    <w:rsid w:val="00E953FA"/>
    <w:rsid w:val="00E95432"/>
    <w:rsid w:val="00E954DF"/>
    <w:rsid w:val="00E955BA"/>
    <w:rsid w:val="00E958F8"/>
    <w:rsid w:val="00E95921"/>
    <w:rsid w:val="00E95950"/>
    <w:rsid w:val="00E95A64"/>
    <w:rsid w:val="00E95BAB"/>
    <w:rsid w:val="00E95CFF"/>
    <w:rsid w:val="00E95E00"/>
    <w:rsid w:val="00E95E28"/>
    <w:rsid w:val="00E96066"/>
    <w:rsid w:val="00E960E1"/>
    <w:rsid w:val="00E96145"/>
    <w:rsid w:val="00E96702"/>
    <w:rsid w:val="00E96C43"/>
    <w:rsid w:val="00E96DA6"/>
    <w:rsid w:val="00E96F4E"/>
    <w:rsid w:val="00E97093"/>
    <w:rsid w:val="00E9710C"/>
    <w:rsid w:val="00E971ED"/>
    <w:rsid w:val="00E974A2"/>
    <w:rsid w:val="00E97592"/>
    <w:rsid w:val="00E9765F"/>
    <w:rsid w:val="00E977B8"/>
    <w:rsid w:val="00E977B9"/>
    <w:rsid w:val="00E977C7"/>
    <w:rsid w:val="00E97826"/>
    <w:rsid w:val="00E978B1"/>
    <w:rsid w:val="00E97AC9"/>
    <w:rsid w:val="00E97ADB"/>
    <w:rsid w:val="00E97B2A"/>
    <w:rsid w:val="00E97CB1"/>
    <w:rsid w:val="00E97E7B"/>
    <w:rsid w:val="00E97EC7"/>
    <w:rsid w:val="00E97FE2"/>
    <w:rsid w:val="00EA007F"/>
    <w:rsid w:val="00EA00FD"/>
    <w:rsid w:val="00EA016A"/>
    <w:rsid w:val="00EA06AE"/>
    <w:rsid w:val="00EA07B2"/>
    <w:rsid w:val="00EA08BF"/>
    <w:rsid w:val="00EA0946"/>
    <w:rsid w:val="00EA0990"/>
    <w:rsid w:val="00EA0A9F"/>
    <w:rsid w:val="00EA0AE2"/>
    <w:rsid w:val="00EA0B50"/>
    <w:rsid w:val="00EA0B51"/>
    <w:rsid w:val="00EA0B58"/>
    <w:rsid w:val="00EA0C01"/>
    <w:rsid w:val="00EA0C77"/>
    <w:rsid w:val="00EA0D1B"/>
    <w:rsid w:val="00EA0E0C"/>
    <w:rsid w:val="00EA0E36"/>
    <w:rsid w:val="00EA1212"/>
    <w:rsid w:val="00EA126B"/>
    <w:rsid w:val="00EA1278"/>
    <w:rsid w:val="00EA1322"/>
    <w:rsid w:val="00EA1526"/>
    <w:rsid w:val="00EA1A06"/>
    <w:rsid w:val="00EA1A2A"/>
    <w:rsid w:val="00EA1D2A"/>
    <w:rsid w:val="00EA1DAA"/>
    <w:rsid w:val="00EA1F6D"/>
    <w:rsid w:val="00EA1F90"/>
    <w:rsid w:val="00EA213D"/>
    <w:rsid w:val="00EA2274"/>
    <w:rsid w:val="00EA23F4"/>
    <w:rsid w:val="00EA24FB"/>
    <w:rsid w:val="00EA2569"/>
    <w:rsid w:val="00EA2638"/>
    <w:rsid w:val="00EA2741"/>
    <w:rsid w:val="00EA2821"/>
    <w:rsid w:val="00EA2895"/>
    <w:rsid w:val="00EA2B9C"/>
    <w:rsid w:val="00EA2C5B"/>
    <w:rsid w:val="00EA2DC2"/>
    <w:rsid w:val="00EA323C"/>
    <w:rsid w:val="00EA32AA"/>
    <w:rsid w:val="00EA346B"/>
    <w:rsid w:val="00EA35A7"/>
    <w:rsid w:val="00EA3601"/>
    <w:rsid w:val="00EA362B"/>
    <w:rsid w:val="00EA3695"/>
    <w:rsid w:val="00EA3721"/>
    <w:rsid w:val="00EA37A7"/>
    <w:rsid w:val="00EA3B13"/>
    <w:rsid w:val="00EA3B94"/>
    <w:rsid w:val="00EA3E13"/>
    <w:rsid w:val="00EA3F37"/>
    <w:rsid w:val="00EA3FD8"/>
    <w:rsid w:val="00EA40BA"/>
    <w:rsid w:val="00EA430A"/>
    <w:rsid w:val="00EA43FB"/>
    <w:rsid w:val="00EA4535"/>
    <w:rsid w:val="00EA4647"/>
    <w:rsid w:val="00EA479B"/>
    <w:rsid w:val="00EA490C"/>
    <w:rsid w:val="00EA49B6"/>
    <w:rsid w:val="00EA4C09"/>
    <w:rsid w:val="00EA4C31"/>
    <w:rsid w:val="00EA4CC1"/>
    <w:rsid w:val="00EA4F23"/>
    <w:rsid w:val="00EA4FB8"/>
    <w:rsid w:val="00EA513D"/>
    <w:rsid w:val="00EA5226"/>
    <w:rsid w:val="00EA530C"/>
    <w:rsid w:val="00EA543B"/>
    <w:rsid w:val="00EA565F"/>
    <w:rsid w:val="00EA5878"/>
    <w:rsid w:val="00EA5896"/>
    <w:rsid w:val="00EA593A"/>
    <w:rsid w:val="00EA59E0"/>
    <w:rsid w:val="00EA5A9A"/>
    <w:rsid w:val="00EA5C56"/>
    <w:rsid w:val="00EA5CB8"/>
    <w:rsid w:val="00EA5E75"/>
    <w:rsid w:val="00EA5EC7"/>
    <w:rsid w:val="00EA6098"/>
    <w:rsid w:val="00EA625D"/>
    <w:rsid w:val="00EA6286"/>
    <w:rsid w:val="00EA634D"/>
    <w:rsid w:val="00EA6704"/>
    <w:rsid w:val="00EA672B"/>
    <w:rsid w:val="00EA6A86"/>
    <w:rsid w:val="00EA6B48"/>
    <w:rsid w:val="00EA6B85"/>
    <w:rsid w:val="00EA6D8A"/>
    <w:rsid w:val="00EA6EA5"/>
    <w:rsid w:val="00EA6FA8"/>
    <w:rsid w:val="00EA70ED"/>
    <w:rsid w:val="00EA7108"/>
    <w:rsid w:val="00EA7208"/>
    <w:rsid w:val="00EA7300"/>
    <w:rsid w:val="00EA7347"/>
    <w:rsid w:val="00EA74C9"/>
    <w:rsid w:val="00EA7515"/>
    <w:rsid w:val="00EA755A"/>
    <w:rsid w:val="00EA75BA"/>
    <w:rsid w:val="00EA7633"/>
    <w:rsid w:val="00EA7644"/>
    <w:rsid w:val="00EA77C8"/>
    <w:rsid w:val="00EA79C8"/>
    <w:rsid w:val="00EA7A70"/>
    <w:rsid w:val="00EA7CEC"/>
    <w:rsid w:val="00EA7E9F"/>
    <w:rsid w:val="00EB003C"/>
    <w:rsid w:val="00EB0287"/>
    <w:rsid w:val="00EB02C0"/>
    <w:rsid w:val="00EB0558"/>
    <w:rsid w:val="00EB0635"/>
    <w:rsid w:val="00EB0766"/>
    <w:rsid w:val="00EB0853"/>
    <w:rsid w:val="00EB091D"/>
    <w:rsid w:val="00EB09D9"/>
    <w:rsid w:val="00EB0AFE"/>
    <w:rsid w:val="00EB0B9F"/>
    <w:rsid w:val="00EB0D47"/>
    <w:rsid w:val="00EB0D9F"/>
    <w:rsid w:val="00EB0F75"/>
    <w:rsid w:val="00EB11D7"/>
    <w:rsid w:val="00EB1344"/>
    <w:rsid w:val="00EB150C"/>
    <w:rsid w:val="00EB1813"/>
    <w:rsid w:val="00EB1835"/>
    <w:rsid w:val="00EB1A99"/>
    <w:rsid w:val="00EB1B23"/>
    <w:rsid w:val="00EB1C37"/>
    <w:rsid w:val="00EB1EF6"/>
    <w:rsid w:val="00EB211F"/>
    <w:rsid w:val="00EB2138"/>
    <w:rsid w:val="00EB21D5"/>
    <w:rsid w:val="00EB23D5"/>
    <w:rsid w:val="00EB2465"/>
    <w:rsid w:val="00EB2829"/>
    <w:rsid w:val="00EB286A"/>
    <w:rsid w:val="00EB2BF1"/>
    <w:rsid w:val="00EB2C08"/>
    <w:rsid w:val="00EB2C9F"/>
    <w:rsid w:val="00EB2F72"/>
    <w:rsid w:val="00EB2F89"/>
    <w:rsid w:val="00EB3063"/>
    <w:rsid w:val="00EB308E"/>
    <w:rsid w:val="00EB35EB"/>
    <w:rsid w:val="00EB36F1"/>
    <w:rsid w:val="00EB37A5"/>
    <w:rsid w:val="00EB37B2"/>
    <w:rsid w:val="00EB394A"/>
    <w:rsid w:val="00EB3C14"/>
    <w:rsid w:val="00EB3E1D"/>
    <w:rsid w:val="00EB3E8E"/>
    <w:rsid w:val="00EB45CE"/>
    <w:rsid w:val="00EB46A1"/>
    <w:rsid w:val="00EB4851"/>
    <w:rsid w:val="00EB4AD0"/>
    <w:rsid w:val="00EB4BA2"/>
    <w:rsid w:val="00EB4F1B"/>
    <w:rsid w:val="00EB4FA3"/>
    <w:rsid w:val="00EB503D"/>
    <w:rsid w:val="00EB5049"/>
    <w:rsid w:val="00EB50B5"/>
    <w:rsid w:val="00EB5167"/>
    <w:rsid w:val="00EB524C"/>
    <w:rsid w:val="00EB57C5"/>
    <w:rsid w:val="00EB593D"/>
    <w:rsid w:val="00EB5A80"/>
    <w:rsid w:val="00EB5BDF"/>
    <w:rsid w:val="00EB5BFB"/>
    <w:rsid w:val="00EB5D8E"/>
    <w:rsid w:val="00EB5FE9"/>
    <w:rsid w:val="00EB60CA"/>
    <w:rsid w:val="00EB6109"/>
    <w:rsid w:val="00EB6167"/>
    <w:rsid w:val="00EB6226"/>
    <w:rsid w:val="00EB62BF"/>
    <w:rsid w:val="00EB6372"/>
    <w:rsid w:val="00EB6495"/>
    <w:rsid w:val="00EB6719"/>
    <w:rsid w:val="00EB67AC"/>
    <w:rsid w:val="00EB68F9"/>
    <w:rsid w:val="00EB6A08"/>
    <w:rsid w:val="00EB6AA6"/>
    <w:rsid w:val="00EB6AEC"/>
    <w:rsid w:val="00EB6C24"/>
    <w:rsid w:val="00EB6C70"/>
    <w:rsid w:val="00EB6D91"/>
    <w:rsid w:val="00EB6E6F"/>
    <w:rsid w:val="00EB6F3D"/>
    <w:rsid w:val="00EB6F7B"/>
    <w:rsid w:val="00EB6FE0"/>
    <w:rsid w:val="00EB70D1"/>
    <w:rsid w:val="00EB7330"/>
    <w:rsid w:val="00EB7421"/>
    <w:rsid w:val="00EB7560"/>
    <w:rsid w:val="00EB7616"/>
    <w:rsid w:val="00EB7628"/>
    <w:rsid w:val="00EB76FF"/>
    <w:rsid w:val="00EB7B4A"/>
    <w:rsid w:val="00EB7BB9"/>
    <w:rsid w:val="00EB7F15"/>
    <w:rsid w:val="00EC013B"/>
    <w:rsid w:val="00EC056F"/>
    <w:rsid w:val="00EC05D1"/>
    <w:rsid w:val="00EC082E"/>
    <w:rsid w:val="00EC085F"/>
    <w:rsid w:val="00EC0B24"/>
    <w:rsid w:val="00EC0B8B"/>
    <w:rsid w:val="00EC0DE5"/>
    <w:rsid w:val="00EC0E17"/>
    <w:rsid w:val="00EC0F6C"/>
    <w:rsid w:val="00EC10D2"/>
    <w:rsid w:val="00EC1236"/>
    <w:rsid w:val="00EC123F"/>
    <w:rsid w:val="00EC129B"/>
    <w:rsid w:val="00EC1380"/>
    <w:rsid w:val="00EC1411"/>
    <w:rsid w:val="00EC1444"/>
    <w:rsid w:val="00EC1496"/>
    <w:rsid w:val="00EC1C0B"/>
    <w:rsid w:val="00EC1CF2"/>
    <w:rsid w:val="00EC1D61"/>
    <w:rsid w:val="00EC1DDC"/>
    <w:rsid w:val="00EC1F1E"/>
    <w:rsid w:val="00EC2023"/>
    <w:rsid w:val="00EC2103"/>
    <w:rsid w:val="00EC2162"/>
    <w:rsid w:val="00EC265F"/>
    <w:rsid w:val="00EC2670"/>
    <w:rsid w:val="00EC27FD"/>
    <w:rsid w:val="00EC2817"/>
    <w:rsid w:val="00EC2B7C"/>
    <w:rsid w:val="00EC2BBC"/>
    <w:rsid w:val="00EC2E07"/>
    <w:rsid w:val="00EC2E18"/>
    <w:rsid w:val="00EC2F29"/>
    <w:rsid w:val="00EC3122"/>
    <w:rsid w:val="00EC31BB"/>
    <w:rsid w:val="00EC32E2"/>
    <w:rsid w:val="00EC3333"/>
    <w:rsid w:val="00EC3376"/>
    <w:rsid w:val="00EC37BD"/>
    <w:rsid w:val="00EC384C"/>
    <w:rsid w:val="00EC39A4"/>
    <w:rsid w:val="00EC3B72"/>
    <w:rsid w:val="00EC3BFF"/>
    <w:rsid w:val="00EC3C76"/>
    <w:rsid w:val="00EC3CD7"/>
    <w:rsid w:val="00EC3DAD"/>
    <w:rsid w:val="00EC3DD8"/>
    <w:rsid w:val="00EC3E7D"/>
    <w:rsid w:val="00EC3FC8"/>
    <w:rsid w:val="00EC4087"/>
    <w:rsid w:val="00EC438F"/>
    <w:rsid w:val="00EC4639"/>
    <w:rsid w:val="00EC46C9"/>
    <w:rsid w:val="00EC46D0"/>
    <w:rsid w:val="00EC4737"/>
    <w:rsid w:val="00EC48D7"/>
    <w:rsid w:val="00EC4983"/>
    <w:rsid w:val="00EC4A2C"/>
    <w:rsid w:val="00EC4CCC"/>
    <w:rsid w:val="00EC4DA3"/>
    <w:rsid w:val="00EC4E45"/>
    <w:rsid w:val="00EC4FA9"/>
    <w:rsid w:val="00EC4FE7"/>
    <w:rsid w:val="00EC529F"/>
    <w:rsid w:val="00EC55DE"/>
    <w:rsid w:val="00EC58BD"/>
    <w:rsid w:val="00EC5933"/>
    <w:rsid w:val="00EC5C51"/>
    <w:rsid w:val="00EC5CBC"/>
    <w:rsid w:val="00EC5D81"/>
    <w:rsid w:val="00EC5DA5"/>
    <w:rsid w:val="00EC5DC0"/>
    <w:rsid w:val="00EC63BF"/>
    <w:rsid w:val="00EC64AE"/>
    <w:rsid w:val="00EC6594"/>
    <w:rsid w:val="00EC665C"/>
    <w:rsid w:val="00EC66D4"/>
    <w:rsid w:val="00EC6A0C"/>
    <w:rsid w:val="00EC6B30"/>
    <w:rsid w:val="00EC6CA0"/>
    <w:rsid w:val="00EC6D77"/>
    <w:rsid w:val="00EC6DA7"/>
    <w:rsid w:val="00EC6E8E"/>
    <w:rsid w:val="00EC6F31"/>
    <w:rsid w:val="00EC6FCE"/>
    <w:rsid w:val="00EC701D"/>
    <w:rsid w:val="00EC7336"/>
    <w:rsid w:val="00EC7568"/>
    <w:rsid w:val="00EC7751"/>
    <w:rsid w:val="00EC78AA"/>
    <w:rsid w:val="00EC7BCF"/>
    <w:rsid w:val="00EC7C95"/>
    <w:rsid w:val="00EC7D8E"/>
    <w:rsid w:val="00EC7FE3"/>
    <w:rsid w:val="00ED02AA"/>
    <w:rsid w:val="00ED0611"/>
    <w:rsid w:val="00ED06C6"/>
    <w:rsid w:val="00ED081D"/>
    <w:rsid w:val="00ED0847"/>
    <w:rsid w:val="00ED0933"/>
    <w:rsid w:val="00ED0A7E"/>
    <w:rsid w:val="00ED0C3E"/>
    <w:rsid w:val="00ED0C77"/>
    <w:rsid w:val="00ED0CDA"/>
    <w:rsid w:val="00ED0F53"/>
    <w:rsid w:val="00ED106D"/>
    <w:rsid w:val="00ED10CC"/>
    <w:rsid w:val="00ED125F"/>
    <w:rsid w:val="00ED1331"/>
    <w:rsid w:val="00ED1364"/>
    <w:rsid w:val="00ED145B"/>
    <w:rsid w:val="00ED174D"/>
    <w:rsid w:val="00ED1778"/>
    <w:rsid w:val="00ED1831"/>
    <w:rsid w:val="00ED1847"/>
    <w:rsid w:val="00ED19C0"/>
    <w:rsid w:val="00ED1B84"/>
    <w:rsid w:val="00ED1E25"/>
    <w:rsid w:val="00ED1EC2"/>
    <w:rsid w:val="00ED21A9"/>
    <w:rsid w:val="00ED2358"/>
    <w:rsid w:val="00ED2471"/>
    <w:rsid w:val="00ED24A2"/>
    <w:rsid w:val="00ED24DB"/>
    <w:rsid w:val="00ED2641"/>
    <w:rsid w:val="00ED26EF"/>
    <w:rsid w:val="00ED2807"/>
    <w:rsid w:val="00ED29E4"/>
    <w:rsid w:val="00ED2B75"/>
    <w:rsid w:val="00ED2CC4"/>
    <w:rsid w:val="00ED2D45"/>
    <w:rsid w:val="00ED2DD1"/>
    <w:rsid w:val="00ED2E13"/>
    <w:rsid w:val="00ED30AB"/>
    <w:rsid w:val="00ED30CD"/>
    <w:rsid w:val="00ED3176"/>
    <w:rsid w:val="00ED320B"/>
    <w:rsid w:val="00ED337D"/>
    <w:rsid w:val="00ED33C9"/>
    <w:rsid w:val="00ED3489"/>
    <w:rsid w:val="00ED3561"/>
    <w:rsid w:val="00ED35D7"/>
    <w:rsid w:val="00ED3666"/>
    <w:rsid w:val="00ED3B8C"/>
    <w:rsid w:val="00ED3D48"/>
    <w:rsid w:val="00ED3F7D"/>
    <w:rsid w:val="00ED4054"/>
    <w:rsid w:val="00ED4281"/>
    <w:rsid w:val="00ED42D3"/>
    <w:rsid w:val="00ED430F"/>
    <w:rsid w:val="00ED43D1"/>
    <w:rsid w:val="00ED4608"/>
    <w:rsid w:val="00ED486E"/>
    <w:rsid w:val="00ED496F"/>
    <w:rsid w:val="00ED49D5"/>
    <w:rsid w:val="00ED49F1"/>
    <w:rsid w:val="00ED4B20"/>
    <w:rsid w:val="00ED4D01"/>
    <w:rsid w:val="00ED4D06"/>
    <w:rsid w:val="00ED4D1A"/>
    <w:rsid w:val="00ED4D48"/>
    <w:rsid w:val="00ED4D81"/>
    <w:rsid w:val="00ED4E40"/>
    <w:rsid w:val="00ED4E94"/>
    <w:rsid w:val="00ED5078"/>
    <w:rsid w:val="00ED50EE"/>
    <w:rsid w:val="00ED5409"/>
    <w:rsid w:val="00ED559A"/>
    <w:rsid w:val="00ED55B1"/>
    <w:rsid w:val="00ED5648"/>
    <w:rsid w:val="00ED567F"/>
    <w:rsid w:val="00ED5801"/>
    <w:rsid w:val="00ED591D"/>
    <w:rsid w:val="00ED59A9"/>
    <w:rsid w:val="00ED5AAC"/>
    <w:rsid w:val="00ED5AD3"/>
    <w:rsid w:val="00ED5D06"/>
    <w:rsid w:val="00ED5D43"/>
    <w:rsid w:val="00ED5EB8"/>
    <w:rsid w:val="00ED5F5A"/>
    <w:rsid w:val="00ED622F"/>
    <w:rsid w:val="00ED6268"/>
    <w:rsid w:val="00ED62E2"/>
    <w:rsid w:val="00ED6320"/>
    <w:rsid w:val="00ED6368"/>
    <w:rsid w:val="00ED640C"/>
    <w:rsid w:val="00ED654C"/>
    <w:rsid w:val="00ED673E"/>
    <w:rsid w:val="00ED68C0"/>
    <w:rsid w:val="00ED691C"/>
    <w:rsid w:val="00ED6B87"/>
    <w:rsid w:val="00ED6C46"/>
    <w:rsid w:val="00ED6E69"/>
    <w:rsid w:val="00ED701D"/>
    <w:rsid w:val="00ED70C2"/>
    <w:rsid w:val="00ED7101"/>
    <w:rsid w:val="00ED7160"/>
    <w:rsid w:val="00ED72DA"/>
    <w:rsid w:val="00ED736B"/>
    <w:rsid w:val="00ED7409"/>
    <w:rsid w:val="00ED7919"/>
    <w:rsid w:val="00ED793F"/>
    <w:rsid w:val="00ED7960"/>
    <w:rsid w:val="00ED79FD"/>
    <w:rsid w:val="00ED79FE"/>
    <w:rsid w:val="00ED7A57"/>
    <w:rsid w:val="00ED7BCF"/>
    <w:rsid w:val="00ED7DFC"/>
    <w:rsid w:val="00ED7FE7"/>
    <w:rsid w:val="00ED7FEA"/>
    <w:rsid w:val="00EE0115"/>
    <w:rsid w:val="00EE011F"/>
    <w:rsid w:val="00EE036A"/>
    <w:rsid w:val="00EE039F"/>
    <w:rsid w:val="00EE03DE"/>
    <w:rsid w:val="00EE0429"/>
    <w:rsid w:val="00EE042B"/>
    <w:rsid w:val="00EE0470"/>
    <w:rsid w:val="00EE04F4"/>
    <w:rsid w:val="00EE05DA"/>
    <w:rsid w:val="00EE0637"/>
    <w:rsid w:val="00EE063A"/>
    <w:rsid w:val="00EE065B"/>
    <w:rsid w:val="00EE07CD"/>
    <w:rsid w:val="00EE0852"/>
    <w:rsid w:val="00EE08F7"/>
    <w:rsid w:val="00EE0ADC"/>
    <w:rsid w:val="00EE0BBD"/>
    <w:rsid w:val="00EE0C99"/>
    <w:rsid w:val="00EE0F73"/>
    <w:rsid w:val="00EE0FB6"/>
    <w:rsid w:val="00EE1099"/>
    <w:rsid w:val="00EE1259"/>
    <w:rsid w:val="00EE139B"/>
    <w:rsid w:val="00EE13B1"/>
    <w:rsid w:val="00EE14CD"/>
    <w:rsid w:val="00EE1634"/>
    <w:rsid w:val="00EE165D"/>
    <w:rsid w:val="00EE16EF"/>
    <w:rsid w:val="00EE16F4"/>
    <w:rsid w:val="00EE192E"/>
    <w:rsid w:val="00EE1A49"/>
    <w:rsid w:val="00EE1A7A"/>
    <w:rsid w:val="00EE1C3B"/>
    <w:rsid w:val="00EE1D80"/>
    <w:rsid w:val="00EE1EB7"/>
    <w:rsid w:val="00EE1F53"/>
    <w:rsid w:val="00EE1F5A"/>
    <w:rsid w:val="00EE203D"/>
    <w:rsid w:val="00EE20A9"/>
    <w:rsid w:val="00EE2112"/>
    <w:rsid w:val="00EE22C5"/>
    <w:rsid w:val="00EE247A"/>
    <w:rsid w:val="00EE25D4"/>
    <w:rsid w:val="00EE27C2"/>
    <w:rsid w:val="00EE27D4"/>
    <w:rsid w:val="00EE2808"/>
    <w:rsid w:val="00EE2ADB"/>
    <w:rsid w:val="00EE2CC5"/>
    <w:rsid w:val="00EE2D3B"/>
    <w:rsid w:val="00EE2E58"/>
    <w:rsid w:val="00EE2E8E"/>
    <w:rsid w:val="00EE2E9D"/>
    <w:rsid w:val="00EE2FD9"/>
    <w:rsid w:val="00EE31E2"/>
    <w:rsid w:val="00EE323C"/>
    <w:rsid w:val="00EE3452"/>
    <w:rsid w:val="00EE3476"/>
    <w:rsid w:val="00EE35B3"/>
    <w:rsid w:val="00EE3691"/>
    <w:rsid w:val="00EE387B"/>
    <w:rsid w:val="00EE39A8"/>
    <w:rsid w:val="00EE39CC"/>
    <w:rsid w:val="00EE3A55"/>
    <w:rsid w:val="00EE3BDB"/>
    <w:rsid w:val="00EE3C4F"/>
    <w:rsid w:val="00EE3E00"/>
    <w:rsid w:val="00EE3F32"/>
    <w:rsid w:val="00EE3F7F"/>
    <w:rsid w:val="00EE3FD6"/>
    <w:rsid w:val="00EE4077"/>
    <w:rsid w:val="00EE4153"/>
    <w:rsid w:val="00EE419E"/>
    <w:rsid w:val="00EE421A"/>
    <w:rsid w:val="00EE43BE"/>
    <w:rsid w:val="00EE4608"/>
    <w:rsid w:val="00EE4729"/>
    <w:rsid w:val="00EE475B"/>
    <w:rsid w:val="00EE481E"/>
    <w:rsid w:val="00EE488C"/>
    <w:rsid w:val="00EE4912"/>
    <w:rsid w:val="00EE4920"/>
    <w:rsid w:val="00EE494A"/>
    <w:rsid w:val="00EE4A03"/>
    <w:rsid w:val="00EE4A22"/>
    <w:rsid w:val="00EE4B28"/>
    <w:rsid w:val="00EE4C1A"/>
    <w:rsid w:val="00EE4CB6"/>
    <w:rsid w:val="00EE4FCE"/>
    <w:rsid w:val="00EE50AD"/>
    <w:rsid w:val="00EE50CA"/>
    <w:rsid w:val="00EE5526"/>
    <w:rsid w:val="00EE56B5"/>
    <w:rsid w:val="00EE5855"/>
    <w:rsid w:val="00EE59D2"/>
    <w:rsid w:val="00EE5BD5"/>
    <w:rsid w:val="00EE5D2E"/>
    <w:rsid w:val="00EE5DEA"/>
    <w:rsid w:val="00EE5EE8"/>
    <w:rsid w:val="00EE6079"/>
    <w:rsid w:val="00EE623B"/>
    <w:rsid w:val="00EE6486"/>
    <w:rsid w:val="00EE6530"/>
    <w:rsid w:val="00EE654F"/>
    <w:rsid w:val="00EE667E"/>
    <w:rsid w:val="00EE6717"/>
    <w:rsid w:val="00EE6868"/>
    <w:rsid w:val="00EE693A"/>
    <w:rsid w:val="00EE6ACA"/>
    <w:rsid w:val="00EE6CAA"/>
    <w:rsid w:val="00EE6CE8"/>
    <w:rsid w:val="00EE6D72"/>
    <w:rsid w:val="00EE70B0"/>
    <w:rsid w:val="00EE70FE"/>
    <w:rsid w:val="00EE72E4"/>
    <w:rsid w:val="00EE73C4"/>
    <w:rsid w:val="00EE7929"/>
    <w:rsid w:val="00EE799B"/>
    <w:rsid w:val="00EE7BED"/>
    <w:rsid w:val="00EE7D9C"/>
    <w:rsid w:val="00EE7E32"/>
    <w:rsid w:val="00EE7E3B"/>
    <w:rsid w:val="00EE7E4F"/>
    <w:rsid w:val="00EE7EB7"/>
    <w:rsid w:val="00EF0036"/>
    <w:rsid w:val="00EF00D2"/>
    <w:rsid w:val="00EF0245"/>
    <w:rsid w:val="00EF0567"/>
    <w:rsid w:val="00EF06FB"/>
    <w:rsid w:val="00EF080A"/>
    <w:rsid w:val="00EF0A28"/>
    <w:rsid w:val="00EF0A48"/>
    <w:rsid w:val="00EF0BBE"/>
    <w:rsid w:val="00EF0D82"/>
    <w:rsid w:val="00EF0DE8"/>
    <w:rsid w:val="00EF0DFD"/>
    <w:rsid w:val="00EF102C"/>
    <w:rsid w:val="00EF14EB"/>
    <w:rsid w:val="00EF17DC"/>
    <w:rsid w:val="00EF17F6"/>
    <w:rsid w:val="00EF1986"/>
    <w:rsid w:val="00EF1B50"/>
    <w:rsid w:val="00EF1B70"/>
    <w:rsid w:val="00EF1CBA"/>
    <w:rsid w:val="00EF1F63"/>
    <w:rsid w:val="00EF1F6F"/>
    <w:rsid w:val="00EF208F"/>
    <w:rsid w:val="00EF21FB"/>
    <w:rsid w:val="00EF233D"/>
    <w:rsid w:val="00EF236E"/>
    <w:rsid w:val="00EF244F"/>
    <w:rsid w:val="00EF25AD"/>
    <w:rsid w:val="00EF26FC"/>
    <w:rsid w:val="00EF2809"/>
    <w:rsid w:val="00EF293E"/>
    <w:rsid w:val="00EF2965"/>
    <w:rsid w:val="00EF29CE"/>
    <w:rsid w:val="00EF29F5"/>
    <w:rsid w:val="00EF2AD0"/>
    <w:rsid w:val="00EF2C80"/>
    <w:rsid w:val="00EF2CCB"/>
    <w:rsid w:val="00EF2E00"/>
    <w:rsid w:val="00EF2E67"/>
    <w:rsid w:val="00EF2F61"/>
    <w:rsid w:val="00EF2FA8"/>
    <w:rsid w:val="00EF339F"/>
    <w:rsid w:val="00EF33F0"/>
    <w:rsid w:val="00EF3612"/>
    <w:rsid w:val="00EF37BD"/>
    <w:rsid w:val="00EF39F2"/>
    <w:rsid w:val="00EF3C78"/>
    <w:rsid w:val="00EF3CAA"/>
    <w:rsid w:val="00EF3CEF"/>
    <w:rsid w:val="00EF3E33"/>
    <w:rsid w:val="00EF4009"/>
    <w:rsid w:val="00EF4052"/>
    <w:rsid w:val="00EF430B"/>
    <w:rsid w:val="00EF4386"/>
    <w:rsid w:val="00EF43D0"/>
    <w:rsid w:val="00EF46B2"/>
    <w:rsid w:val="00EF4A64"/>
    <w:rsid w:val="00EF4AB7"/>
    <w:rsid w:val="00EF4B36"/>
    <w:rsid w:val="00EF4CC2"/>
    <w:rsid w:val="00EF4EB3"/>
    <w:rsid w:val="00EF502D"/>
    <w:rsid w:val="00EF52CB"/>
    <w:rsid w:val="00EF5479"/>
    <w:rsid w:val="00EF55A6"/>
    <w:rsid w:val="00EF55F9"/>
    <w:rsid w:val="00EF5621"/>
    <w:rsid w:val="00EF562E"/>
    <w:rsid w:val="00EF5656"/>
    <w:rsid w:val="00EF56D4"/>
    <w:rsid w:val="00EF5718"/>
    <w:rsid w:val="00EF57DD"/>
    <w:rsid w:val="00EF59A6"/>
    <w:rsid w:val="00EF59D8"/>
    <w:rsid w:val="00EF5A4F"/>
    <w:rsid w:val="00EF5A74"/>
    <w:rsid w:val="00EF5D5B"/>
    <w:rsid w:val="00EF5E9B"/>
    <w:rsid w:val="00EF5F24"/>
    <w:rsid w:val="00EF5F9B"/>
    <w:rsid w:val="00EF5FB4"/>
    <w:rsid w:val="00EF6149"/>
    <w:rsid w:val="00EF61A5"/>
    <w:rsid w:val="00EF62DC"/>
    <w:rsid w:val="00EF6AAB"/>
    <w:rsid w:val="00EF6AE7"/>
    <w:rsid w:val="00EF6B27"/>
    <w:rsid w:val="00EF6B88"/>
    <w:rsid w:val="00EF6BAD"/>
    <w:rsid w:val="00EF6F5B"/>
    <w:rsid w:val="00EF7065"/>
    <w:rsid w:val="00EF7135"/>
    <w:rsid w:val="00EF72AC"/>
    <w:rsid w:val="00EF737D"/>
    <w:rsid w:val="00EF755F"/>
    <w:rsid w:val="00EF7702"/>
    <w:rsid w:val="00EF775A"/>
    <w:rsid w:val="00EF7835"/>
    <w:rsid w:val="00EF791B"/>
    <w:rsid w:val="00EF7C1E"/>
    <w:rsid w:val="00EF7D0F"/>
    <w:rsid w:val="00EF7E5E"/>
    <w:rsid w:val="00EF7E92"/>
    <w:rsid w:val="00EF7F97"/>
    <w:rsid w:val="00F00048"/>
    <w:rsid w:val="00F00161"/>
    <w:rsid w:val="00F00273"/>
    <w:rsid w:val="00F00284"/>
    <w:rsid w:val="00F00357"/>
    <w:rsid w:val="00F005B5"/>
    <w:rsid w:val="00F00618"/>
    <w:rsid w:val="00F00790"/>
    <w:rsid w:val="00F00905"/>
    <w:rsid w:val="00F00981"/>
    <w:rsid w:val="00F00B1E"/>
    <w:rsid w:val="00F00B81"/>
    <w:rsid w:val="00F00CBC"/>
    <w:rsid w:val="00F00EFA"/>
    <w:rsid w:val="00F01125"/>
    <w:rsid w:val="00F01162"/>
    <w:rsid w:val="00F0150C"/>
    <w:rsid w:val="00F01789"/>
    <w:rsid w:val="00F01864"/>
    <w:rsid w:val="00F01888"/>
    <w:rsid w:val="00F018D0"/>
    <w:rsid w:val="00F019FB"/>
    <w:rsid w:val="00F01AB3"/>
    <w:rsid w:val="00F01C3F"/>
    <w:rsid w:val="00F01C71"/>
    <w:rsid w:val="00F01EB2"/>
    <w:rsid w:val="00F0208E"/>
    <w:rsid w:val="00F023CC"/>
    <w:rsid w:val="00F027A0"/>
    <w:rsid w:val="00F028FF"/>
    <w:rsid w:val="00F029B6"/>
    <w:rsid w:val="00F02BC4"/>
    <w:rsid w:val="00F02C2D"/>
    <w:rsid w:val="00F02CA1"/>
    <w:rsid w:val="00F02D34"/>
    <w:rsid w:val="00F03164"/>
    <w:rsid w:val="00F03276"/>
    <w:rsid w:val="00F03298"/>
    <w:rsid w:val="00F0343D"/>
    <w:rsid w:val="00F034B7"/>
    <w:rsid w:val="00F0385E"/>
    <w:rsid w:val="00F03963"/>
    <w:rsid w:val="00F03999"/>
    <w:rsid w:val="00F039C9"/>
    <w:rsid w:val="00F03D7A"/>
    <w:rsid w:val="00F03DCF"/>
    <w:rsid w:val="00F03E2D"/>
    <w:rsid w:val="00F03EB9"/>
    <w:rsid w:val="00F03F2A"/>
    <w:rsid w:val="00F040BD"/>
    <w:rsid w:val="00F04150"/>
    <w:rsid w:val="00F0422E"/>
    <w:rsid w:val="00F04274"/>
    <w:rsid w:val="00F043DB"/>
    <w:rsid w:val="00F0446F"/>
    <w:rsid w:val="00F044DE"/>
    <w:rsid w:val="00F045A3"/>
    <w:rsid w:val="00F04630"/>
    <w:rsid w:val="00F04649"/>
    <w:rsid w:val="00F0475D"/>
    <w:rsid w:val="00F0478F"/>
    <w:rsid w:val="00F04934"/>
    <w:rsid w:val="00F04B04"/>
    <w:rsid w:val="00F04DC7"/>
    <w:rsid w:val="00F04E34"/>
    <w:rsid w:val="00F05260"/>
    <w:rsid w:val="00F0562E"/>
    <w:rsid w:val="00F0579A"/>
    <w:rsid w:val="00F0593D"/>
    <w:rsid w:val="00F059C7"/>
    <w:rsid w:val="00F05A54"/>
    <w:rsid w:val="00F05AE0"/>
    <w:rsid w:val="00F05BC7"/>
    <w:rsid w:val="00F05BDB"/>
    <w:rsid w:val="00F05D4B"/>
    <w:rsid w:val="00F0601E"/>
    <w:rsid w:val="00F06073"/>
    <w:rsid w:val="00F061BA"/>
    <w:rsid w:val="00F062D2"/>
    <w:rsid w:val="00F06653"/>
    <w:rsid w:val="00F066E4"/>
    <w:rsid w:val="00F067E2"/>
    <w:rsid w:val="00F068D2"/>
    <w:rsid w:val="00F068D6"/>
    <w:rsid w:val="00F06A50"/>
    <w:rsid w:val="00F06A88"/>
    <w:rsid w:val="00F06AAD"/>
    <w:rsid w:val="00F06B49"/>
    <w:rsid w:val="00F06B77"/>
    <w:rsid w:val="00F06C12"/>
    <w:rsid w:val="00F06F35"/>
    <w:rsid w:val="00F06F71"/>
    <w:rsid w:val="00F06FDF"/>
    <w:rsid w:val="00F0739A"/>
    <w:rsid w:val="00F07413"/>
    <w:rsid w:val="00F07491"/>
    <w:rsid w:val="00F07579"/>
    <w:rsid w:val="00F0763D"/>
    <w:rsid w:val="00F07976"/>
    <w:rsid w:val="00F07990"/>
    <w:rsid w:val="00F07B20"/>
    <w:rsid w:val="00F07B6D"/>
    <w:rsid w:val="00F07B9F"/>
    <w:rsid w:val="00F07C2E"/>
    <w:rsid w:val="00F07D5E"/>
    <w:rsid w:val="00F07FA9"/>
    <w:rsid w:val="00F1010F"/>
    <w:rsid w:val="00F1014A"/>
    <w:rsid w:val="00F102C1"/>
    <w:rsid w:val="00F103B9"/>
    <w:rsid w:val="00F10418"/>
    <w:rsid w:val="00F10470"/>
    <w:rsid w:val="00F104E3"/>
    <w:rsid w:val="00F10517"/>
    <w:rsid w:val="00F106A5"/>
    <w:rsid w:val="00F107B7"/>
    <w:rsid w:val="00F108EC"/>
    <w:rsid w:val="00F108F7"/>
    <w:rsid w:val="00F109C0"/>
    <w:rsid w:val="00F10BF3"/>
    <w:rsid w:val="00F10C3D"/>
    <w:rsid w:val="00F10CED"/>
    <w:rsid w:val="00F10D2A"/>
    <w:rsid w:val="00F10D4F"/>
    <w:rsid w:val="00F10DEA"/>
    <w:rsid w:val="00F10EF0"/>
    <w:rsid w:val="00F11060"/>
    <w:rsid w:val="00F1115A"/>
    <w:rsid w:val="00F113A4"/>
    <w:rsid w:val="00F116FB"/>
    <w:rsid w:val="00F118A3"/>
    <w:rsid w:val="00F118C9"/>
    <w:rsid w:val="00F11941"/>
    <w:rsid w:val="00F119DB"/>
    <w:rsid w:val="00F11C21"/>
    <w:rsid w:val="00F11DC8"/>
    <w:rsid w:val="00F11E69"/>
    <w:rsid w:val="00F11EDC"/>
    <w:rsid w:val="00F11F48"/>
    <w:rsid w:val="00F12100"/>
    <w:rsid w:val="00F1216A"/>
    <w:rsid w:val="00F122CF"/>
    <w:rsid w:val="00F122ED"/>
    <w:rsid w:val="00F12454"/>
    <w:rsid w:val="00F126B1"/>
    <w:rsid w:val="00F1278B"/>
    <w:rsid w:val="00F12920"/>
    <w:rsid w:val="00F12A03"/>
    <w:rsid w:val="00F12C59"/>
    <w:rsid w:val="00F12E99"/>
    <w:rsid w:val="00F13014"/>
    <w:rsid w:val="00F131BF"/>
    <w:rsid w:val="00F13303"/>
    <w:rsid w:val="00F1344F"/>
    <w:rsid w:val="00F13741"/>
    <w:rsid w:val="00F1385B"/>
    <w:rsid w:val="00F13907"/>
    <w:rsid w:val="00F13A67"/>
    <w:rsid w:val="00F13BA0"/>
    <w:rsid w:val="00F13BA4"/>
    <w:rsid w:val="00F13D0D"/>
    <w:rsid w:val="00F13F6A"/>
    <w:rsid w:val="00F13FA6"/>
    <w:rsid w:val="00F140EF"/>
    <w:rsid w:val="00F1410C"/>
    <w:rsid w:val="00F142A2"/>
    <w:rsid w:val="00F14489"/>
    <w:rsid w:val="00F14494"/>
    <w:rsid w:val="00F144E7"/>
    <w:rsid w:val="00F14642"/>
    <w:rsid w:val="00F14689"/>
    <w:rsid w:val="00F1472A"/>
    <w:rsid w:val="00F14A26"/>
    <w:rsid w:val="00F14CCF"/>
    <w:rsid w:val="00F14E29"/>
    <w:rsid w:val="00F14F58"/>
    <w:rsid w:val="00F150D4"/>
    <w:rsid w:val="00F15135"/>
    <w:rsid w:val="00F15239"/>
    <w:rsid w:val="00F153E9"/>
    <w:rsid w:val="00F155DE"/>
    <w:rsid w:val="00F15610"/>
    <w:rsid w:val="00F15757"/>
    <w:rsid w:val="00F15B5D"/>
    <w:rsid w:val="00F15C17"/>
    <w:rsid w:val="00F15C3E"/>
    <w:rsid w:val="00F15C94"/>
    <w:rsid w:val="00F15DB0"/>
    <w:rsid w:val="00F15E06"/>
    <w:rsid w:val="00F15E3F"/>
    <w:rsid w:val="00F16326"/>
    <w:rsid w:val="00F16366"/>
    <w:rsid w:val="00F163E8"/>
    <w:rsid w:val="00F16923"/>
    <w:rsid w:val="00F16949"/>
    <w:rsid w:val="00F16966"/>
    <w:rsid w:val="00F16D0B"/>
    <w:rsid w:val="00F16F41"/>
    <w:rsid w:val="00F17415"/>
    <w:rsid w:val="00F175F7"/>
    <w:rsid w:val="00F17674"/>
    <w:rsid w:val="00F17675"/>
    <w:rsid w:val="00F17680"/>
    <w:rsid w:val="00F17696"/>
    <w:rsid w:val="00F1776F"/>
    <w:rsid w:val="00F178BB"/>
    <w:rsid w:val="00F17970"/>
    <w:rsid w:val="00F17B5B"/>
    <w:rsid w:val="00F17BFC"/>
    <w:rsid w:val="00F17EB3"/>
    <w:rsid w:val="00F17FF7"/>
    <w:rsid w:val="00F20067"/>
    <w:rsid w:val="00F2021F"/>
    <w:rsid w:val="00F20427"/>
    <w:rsid w:val="00F20437"/>
    <w:rsid w:val="00F2048F"/>
    <w:rsid w:val="00F20654"/>
    <w:rsid w:val="00F206A9"/>
    <w:rsid w:val="00F2089D"/>
    <w:rsid w:val="00F20A16"/>
    <w:rsid w:val="00F20A29"/>
    <w:rsid w:val="00F20BC1"/>
    <w:rsid w:val="00F20FEA"/>
    <w:rsid w:val="00F2108E"/>
    <w:rsid w:val="00F21309"/>
    <w:rsid w:val="00F21353"/>
    <w:rsid w:val="00F2143B"/>
    <w:rsid w:val="00F21485"/>
    <w:rsid w:val="00F216A1"/>
    <w:rsid w:val="00F216FE"/>
    <w:rsid w:val="00F217BE"/>
    <w:rsid w:val="00F2181A"/>
    <w:rsid w:val="00F219D5"/>
    <w:rsid w:val="00F21AD7"/>
    <w:rsid w:val="00F21AF9"/>
    <w:rsid w:val="00F21B17"/>
    <w:rsid w:val="00F21BE3"/>
    <w:rsid w:val="00F21D3A"/>
    <w:rsid w:val="00F21EB7"/>
    <w:rsid w:val="00F21F03"/>
    <w:rsid w:val="00F21F04"/>
    <w:rsid w:val="00F21F46"/>
    <w:rsid w:val="00F220FD"/>
    <w:rsid w:val="00F2243B"/>
    <w:rsid w:val="00F224F6"/>
    <w:rsid w:val="00F22511"/>
    <w:rsid w:val="00F22529"/>
    <w:rsid w:val="00F2282F"/>
    <w:rsid w:val="00F228AB"/>
    <w:rsid w:val="00F22A0B"/>
    <w:rsid w:val="00F22AF5"/>
    <w:rsid w:val="00F22BE2"/>
    <w:rsid w:val="00F22D86"/>
    <w:rsid w:val="00F22F8C"/>
    <w:rsid w:val="00F23109"/>
    <w:rsid w:val="00F23310"/>
    <w:rsid w:val="00F2339F"/>
    <w:rsid w:val="00F237FE"/>
    <w:rsid w:val="00F23824"/>
    <w:rsid w:val="00F23914"/>
    <w:rsid w:val="00F23C76"/>
    <w:rsid w:val="00F23D60"/>
    <w:rsid w:val="00F23DA8"/>
    <w:rsid w:val="00F23DBE"/>
    <w:rsid w:val="00F24013"/>
    <w:rsid w:val="00F24024"/>
    <w:rsid w:val="00F24052"/>
    <w:rsid w:val="00F2422D"/>
    <w:rsid w:val="00F24357"/>
    <w:rsid w:val="00F24439"/>
    <w:rsid w:val="00F24464"/>
    <w:rsid w:val="00F247FC"/>
    <w:rsid w:val="00F24983"/>
    <w:rsid w:val="00F24986"/>
    <w:rsid w:val="00F24995"/>
    <w:rsid w:val="00F24ACE"/>
    <w:rsid w:val="00F24CC5"/>
    <w:rsid w:val="00F24DF3"/>
    <w:rsid w:val="00F24E13"/>
    <w:rsid w:val="00F25165"/>
    <w:rsid w:val="00F251CF"/>
    <w:rsid w:val="00F251F7"/>
    <w:rsid w:val="00F25273"/>
    <w:rsid w:val="00F252EB"/>
    <w:rsid w:val="00F25719"/>
    <w:rsid w:val="00F257A2"/>
    <w:rsid w:val="00F25883"/>
    <w:rsid w:val="00F258BD"/>
    <w:rsid w:val="00F258D7"/>
    <w:rsid w:val="00F259B4"/>
    <w:rsid w:val="00F25A26"/>
    <w:rsid w:val="00F25B6D"/>
    <w:rsid w:val="00F25D50"/>
    <w:rsid w:val="00F25E96"/>
    <w:rsid w:val="00F26018"/>
    <w:rsid w:val="00F2604D"/>
    <w:rsid w:val="00F260DF"/>
    <w:rsid w:val="00F26377"/>
    <w:rsid w:val="00F26468"/>
    <w:rsid w:val="00F26558"/>
    <w:rsid w:val="00F26561"/>
    <w:rsid w:val="00F26587"/>
    <w:rsid w:val="00F2691F"/>
    <w:rsid w:val="00F26A68"/>
    <w:rsid w:val="00F26C33"/>
    <w:rsid w:val="00F26C9D"/>
    <w:rsid w:val="00F26D8C"/>
    <w:rsid w:val="00F26FFE"/>
    <w:rsid w:val="00F2709D"/>
    <w:rsid w:val="00F2710C"/>
    <w:rsid w:val="00F274FA"/>
    <w:rsid w:val="00F27506"/>
    <w:rsid w:val="00F27880"/>
    <w:rsid w:val="00F2795E"/>
    <w:rsid w:val="00F2796F"/>
    <w:rsid w:val="00F279CA"/>
    <w:rsid w:val="00F27A14"/>
    <w:rsid w:val="00F27AA3"/>
    <w:rsid w:val="00F27AC0"/>
    <w:rsid w:val="00F27B4A"/>
    <w:rsid w:val="00F27B97"/>
    <w:rsid w:val="00F27DA3"/>
    <w:rsid w:val="00F27E2F"/>
    <w:rsid w:val="00F27FB9"/>
    <w:rsid w:val="00F3001E"/>
    <w:rsid w:val="00F30046"/>
    <w:rsid w:val="00F30091"/>
    <w:rsid w:val="00F303E7"/>
    <w:rsid w:val="00F305E6"/>
    <w:rsid w:val="00F30607"/>
    <w:rsid w:val="00F30686"/>
    <w:rsid w:val="00F3089A"/>
    <w:rsid w:val="00F30D14"/>
    <w:rsid w:val="00F30D50"/>
    <w:rsid w:val="00F3109F"/>
    <w:rsid w:val="00F3114F"/>
    <w:rsid w:val="00F3127F"/>
    <w:rsid w:val="00F31329"/>
    <w:rsid w:val="00F31493"/>
    <w:rsid w:val="00F317EA"/>
    <w:rsid w:val="00F318A0"/>
    <w:rsid w:val="00F31978"/>
    <w:rsid w:val="00F31AC3"/>
    <w:rsid w:val="00F31D3B"/>
    <w:rsid w:val="00F31F8A"/>
    <w:rsid w:val="00F321DE"/>
    <w:rsid w:val="00F32465"/>
    <w:rsid w:val="00F326CE"/>
    <w:rsid w:val="00F329FB"/>
    <w:rsid w:val="00F32A7B"/>
    <w:rsid w:val="00F32C04"/>
    <w:rsid w:val="00F32F7D"/>
    <w:rsid w:val="00F32FD7"/>
    <w:rsid w:val="00F32FFC"/>
    <w:rsid w:val="00F33016"/>
    <w:rsid w:val="00F33089"/>
    <w:rsid w:val="00F331E1"/>
    <w:rsid w:val="00F332E2"/>
    <w:rsid w:val="00F33656"/>
    <w:rsid w:val="00F33713"/>
    <w:rsid w:val="00F33782"/>
    <w:rsid w:val="00F339D8"/>
    <w:rsid w:val="00F339DD"/>
    <w:rsid w:val="00F33BAE"/>
    <w:rsid w:val="00F33C3A"/>
    <w:rsid w:val="00F33DD3"/>
    <w:rsid w:val="00F33DF1"/>
    <w:rsid w:val="00F341D3"/>
    <w:rsid w:val="00F3437D"/>
    <w:rsid w:val="00F343B1"/>
    <w:rsid w:val="00F346E5"/>
    <w:rsid w:val="00F34820"/>
    <w:rsid w:val="00F34BAD"/>
    <w:rsid w:val="00F34CAD"/>
    <w:rsid w:val="00F34D1B"/>
    <w:rsid w:val="00F34DA8"/>
    <w:rsid w:val="00F34DCD"/>
    <w:rsid w:val="00F34F21"/>
    <w:rsid w:val="00F351C4"/>
    <w:rsid w:val="00F351CF"/>
    <w:rsid w:val="00F355CA"/>
    <w:rsid w:val="00F35683"/>
    <w:rsid w:val="00F35738"/>
    <w:rsid w:val="00F3581C"/>
    <w:rsid w:val="00F35AB4"/>
    <w:rsid w:val="00F35B08"/>
    <w:rsid w:val="00F35B69"/>
    <w:rsid w:val="00F35B92"/>
    <w:rsid w:val="00F35C17"/>
    <w:rsid w:val="00F35D2C"/>
    <w:rsid w:val="00F35D8A"/>
    <w:rsid w:val="00F35DB5"/>
    <w:rsid w:val="00F35F6C"/>
    <w:rsid w:val="00F35F77"/>
    <w:rsid w:val="00F3640B"/>
    <w:rsid w:val="00F36717"/>
    <w:rsid w:val="00F36718"/>
    <w:rsid w:val="00F367BA"/>
    <w:rsid w:val="00F367EE"/>
    <w:rsid w:val="00F3684A"/>
    <w:rsid w:val="00F368DC"/>
    <w:rsid w:val="00F36A6C"/>
    <w:rsid w:val="00F36BAB"/>
    <w:rsid w:val="00F36C80"/>
    <w:rsid w:val="00F36C9C"/>
    <w:rsid w:val="00F36CAC"/>
    <w:rsid w:val="00F36F71"/>
    <w:rsid w:val="00F37583"/>
    <w:rsid w:val="00F377DC"/>
    <w:rsid w:val="00F37A36"/>
    <w:rsid w:val="00F40036"/>
    <w:rsid w:val="00F40210"/>
    <w:rsid w:val="00F402B8"/>
    <w:rsid w:val="00F402CE"/>
    <w:rsid w:val="00F402EF"/>
    <w:rsid w:val="00F403AB"/>
    <w:rsid w:val="00F4078B"/>
    <w:rsid w:val="00F408C7"/>
    <w:rsid w:val="00F409B2"/>
    <w:rsid w:val="00F40C58"/>
    <w:rsid w:val="00F40C82"/>
    <w:rsid w:val="00F40CD2"/>
    <w:rsid w:val="00F40D82"/>
    <w:rsid w:val="00F41101"/>
    <w:rsid w:val="00F4111A"/>
    <w:rsid w:val="00F4118B"/>
    <w:rsid w:val="00F41264"/>
    <w:rsid w:val="00F4128C"/>
    <w:rsid w:val="00F412DB"/>
    <w:rsid w:val="00F41325"/>
    <w:rsid w:val="00F41383"/>
    <w:rsid w:val="00F413E0"/>
    <w:rsid w:val="00F41482"/>
    <w:rsid w:val="00F417AE"/>
    <w:rsid w:val="00F4191D"/>
    <w:rsid w:val="00F41D7E"/>
    <w:rsid w:val="00F4200E"/>
    <w:rsid w:val="00F4204A"/>
    <w:rsid w:val="00F4206F"/>
    <w:rsid w:val="00F4212D"/>
    <w:rsid w:val="00F42132"/>
    <w:rsid w:val="00F42168"/>
    <w:rsid w:val="00F42513"/>
    <w:rsid w:val="00F425F8"/>
    <w:rsid w:val="00F42632"/>
    <w:rsid w:val="00F42692"/>
    <w:rsid w:val="00F427AB"/>
    <w:rsid w:val="00F42AE8"/>
    <w:rsid w:val="00F42B17"/>
    <w:rsid w:val="00F42C4F"/>
    <w:rsid w:val="00F42E61"/>
    <w:rsid w:val="00F431F2"/>
    <w:rsid w:val="00F43241"/>
    <w:rsid w:val="00F43257"/>
    <w:rsid w:val="00F43377"/>
    <w:rsid w:val="00F43492"/>
    <w:rsid w:val="00F4362C"/>
    <w:rsid w:val="00F438C6"/>
    <w:rsid w:val="00F43B51"/>
    <w:rsid w:val="00F43EBB"/>
    <w:rsid w:val="00F43F61"/>
    <w:rsid w:val="00F43FB7"/>
    <w:rsid w:val="00F4401E"/>
    <w:rsid w:val="00F44071"/>
    <w:rsid w:val="00F4410E"/>
    <w:rsid w:val="00F442CB"/>
    <w:rsid w:val="00F4439C"/>
    <w:rsid w:val="00F445B7"/>
    <w:rsid w:val="00F44666"/>
    <w:rsid w:val="00F4467A"/>
    <w:rsid w:val="00F447C1"/>
    <w:rsid w:val="00F447D6"/>
    <w:rsid w:val="00F44869"/>
    <w:rsid w:val="00F448CA"/>
    <w:rsid w:val="00F44CAB"/>
    <w:rsid w:val="00F44CE4"/>
    <w:rsid w:val="00F44D9C"/>
    <w:rsid w:val="00F44EC8"/>
    <w:rsid w:val="00F44EF7"/>
    <w:rsid w:val="00F44FBF"/>
    <w:rsid w:val="00F450E0"/>
    <w:rsid w:val="00F452FF"/>
    <w:rsid w:val="00F4537A"/>
    <w:rsid w:val="00F45473"/>
    <w:rsid w:val="00F454AA"/>
    <w:rsid w:val="00F45579"/>
    <w:rsid w:val="00F455ED"/>
    <w:rsid w:val="00F45956"/>
    <w:rsid w:val="00F45B6B"/>
    <w:rsid w:val="00F45BD9"/>
    <w:rsid w:val="00F45CAF"/>
    <w:rsid w:val="00F45E2F"/>
    <w:rsid w:val="00F45E4B"/>
    <w:rsid w:val="00F45F52"/>
    <w:rsid w:val="00F45F73"/>
    <w:rsid w:val="00F4607D"/>
    <w:rsid w:val="00F460DB"/>
    <w:rsid w:val="00F4615F"/>
    <w:rsid w:val="00F461F4"/>
    <w:rsid w:val="00F46315"/>
    <w:rsid w:val="00F46635"/>
    <w:rsid w:val="00F46692"/>
    <w:rsid w:val="00F467A3"/>
    <w:rsid w:val="00F467FC"/>
    <w:rsid w:val="00F46811"/>
    <w:rsid w:val="00F46848"/>
    <w:rsid w:val="00F46A33"/>
    <w:rsid w:val="00F46CA5"/>
    <w:rsid w:val="00F46ECF"/>
    <w:rsid w:val="00F46F52"/>
    <w:rsid w:val="00F46FE3"/>
    <w:rsid w:val="00F47019"/>
    <w:rsid w:val="00F47112"/>
    <w:rsid w:val="00F47208"/>
    <w:rsid w:val="00F47382"/>
    <w:rsid w:val="00F473AE"/>
    <w:rsid w:val="00F474AA"/>
    <w:rsid w:val="00F474CB"/>
    <w:rsid w:val="00F47577"/>
    <w:rsid w:val="00F47671"/>
    <w:rsid w:val="00F478DD"/>
    <w:rsid w:val="00F478FF"/>
    <w:rsid w:val="00F47A21"/>
    <w:rsid w:val="00F47A26"/>
    <w:rsid w:val="00F47AF4"/>
    <w:rsid w:val="00F47E3F"/>
    <w:rsid w:val="00F47F63"/>
    <w:rsid w:val="00F47F70"/>
    <w:rsid w:val="00F5011C"/>
    <w:rsid w:val="00F50214"/>
    <w:rsid w:val="00F50283"/>
    <w:rsid w:val="00F5036C"/>
    <w:rsid w:val="00F50420"/>
    <w:rsid w:val="00F50497"/>
    <w:rsid w:val="00F5057D"/>
    <w:rsid w:val="00F50589"/>
    <w:rsid w:val="00F50604"/>
    <w:rsid w:val="00F50A8A"/>
    <w:rsid w:val="00F50AEE"/>
    <w:rsid w:val="00F50C23"/>
    <w:rsid w:val="00F50CFB"/>
    <w:rsid w:val="00F50E4F"/>
    <w:rsid w:val="00F50F13"/>
    <w:rsid w:val="00F50FC7"/>
    <w:rsid w:val="00F51015"/>
    <w:rsid w:val="00F511FD"/>
    <w:rsid w:val="00F51217"/>
    <w:rsid w:val="00F5122B"/>
    <w:rsid w:val="00F51444"/>
    <w:rsid w:val="00F518DF"/>
    <w:rsid w:val="00F51960"/>
    <w:rsid w:val="00F519A5"/>
    <w:rsid w:val="00F51A62"/>
    <w:rsid w:val="00F51AD2"/>
    <w:rsid w:val="00F51D70"/>
    <w:rsid w:val="00F51F80"/>
    <w:rsid w:val="00F520E9"/>
    <w:rsid w:val="00F522BA"/>
    <w:rsid w:val="00F522DB"/>
    <w:rsid w:val="00F52588"/>
    <w:rsid w:val="00F52935"/>
    <w:rsid w:val="00F52BBB"/>
    <w:rsid w:val="00F52BBE"/>
    <w:rsid w:val="00F52C23"/>
    <w:rsid w:val="00F52D2E"/>
    <w:rsid w:val="00F532C6"/>
    <w:rsid w:val="00F53A46"/>
    <w:rsid w:val="00F53A91"/>
    <w:rsid w:val="00F53BE1"/>
    <w:rsid w:val="00F53BED"/>
    <w:rsid w:val="00F53C5C"/>
    <w:rsid w:val="00F53E29"/>
    <w:rsid w:val="00F53E99"/>
    <w:rsid w:val="00F540A5"/>
    <w:rsid w:val="00F5413A"/>
    <w:rsid w:val="00F542DC"/>
    <w:rsid w:val="00F54367"/>
    <w:rsid w:val="00F544A4"/>
    <w:rsid w:val="00F545EF"/>
    <w:rsid w:val="00F545FF"/>
    <w:rsid w:val="00F54736"/>
    <w:rsid w:val="00F5478B"/>
    <w:rsid w:val="00F54A09"/>
    <w:rsid w:val="00F54C89"/>
    <w:rsid w:val="00F54CB0"/>
    <w:rsid w:val="00F54D92"/>
    <w:rsid w:val="00F54DE6"/>
    <w:rsid w:val="00F550BF"/>
    <w:rsid w:val="00F553CA"/>
    <w:rsid w:val="00F55422"/>
    <w:rsid w:val="00F556BB"/>
    <w:rsid w:val="00F55851"/>
    <w:rsid w:val="00F559AC"/>
    <w:rsid w:val="00F55E94"/>
    <w:rsid w:val="00F55F3B"/>
    <w:rsid w:val="00F5613D"/>
    <w:rsid w:val="00F56196"/>
    <w:rsid w:val="00F5630E"/>
    <w:rsid w:val="00F5638F"/>
    <w:rsid w:val="00F563AD"/>
    <w:rsid w:val="00F56478"/>
    <w:rsid w:val="00F564F5"/>
    <w:rsid w:val="00F567BB"/>
    <w:rsid w:val="00F5686D"/>
    <w:rsid w:val="00F56A4E"/>
    <w:rsid w:val="00F56C58"/>
    <w:rsid w:val="00F56DB2"/>
    <w:rsid w:val="00F56F7D"/>
    <w:rsid w:val="00F57056"/>
    <w:rsid w:val="00F571B8"/>
    <w:rsid w:val="00F571CA"/>
    <w:rsid w:val="00F572E5"/>
    <w:rsid w:val="00F57363"/>
    <w:rsid w:val="00F57377"/>
    <w:rsid w:val="00F57432"/>
    <w:rsid w:val="00F574A8"/>
    <w:rsid w:val="00F574AE"/>
    <w:rsid w:val="00F574F2"/>
    <w:rsid w:val="00F57505"/>
    <w:rsid w:val="00F575E1"/>
    <w:rsid w:val="00F576B8"/>
    <w:rsid w:val="00F577B8"/>
    <w:rsid w:val="00F578E1"/>
    <w:rsid w:val="00F578F6"/>
    <w:rsid w:val="00F57928"/>
    <w:rsid w:val="00F57B19"/>
    <w:rsid w:val="00F57B22"/>
    <w:rsid w:val="00F57C1A"/>
    <w:rsid w:val="00F57CFC"/>
    <w:rsid w:val="00F57D55"/>
    <w:rsid w:val="00F57DDE"/>
    <w:rsid w:val="00F60018"/>
    <w:rsid w:val="00F60034"/>
    <w:rsid w:val="00F60223"/>
    <w:rsid w:val="00F603F3"/>
    <w:rsid w:val="00F60501"/>
    <w:rsid w:val="00F60542"/>
    <w:rsid w:val="00F60659"/>
    <w:rsid w:val="00F609F3"/>
    <w:rsid w:val="00F60AA4"/>
    <w:rsid w:val="00F60AFD"/>
    <w:rsid w:val="00F60B2C"/>
    <w:rsid w:val="00F60BF9"/>
    <w:rsid w:val="00F60D3A"/>
    <w:rsid w:val="00F60F0A"/>
    <w:rsid w:val="00F6117A"/>
    <w:rsid w:val="00F6132E"/>
    <w:rsid w:val="00F613E5"/>
    <w:rsid w:val="00F61461"/>
    <w:rsid w:val="00F614ED"/>
    <w:rsid w:val="00F61577"/>
    <w:rsid w:val="00F61975"/>
    <w:rsid w:val="00F61983"/>
    <w:rsid w:val="00F61BA9"/>
    <w:rsid w:val="00F61BBF"/>
    <w:rsid w:val="00F61BE8"/>
    <w:rsid w:val="00F61C20"/>
    <w:rsid w:val="00F61CDA"/>
    <w:rsid w:val="00F61FB1"/>
    <w:rsid w:val="00F62169"/>
    <w:rsid w:val="00F6242D"/>
    <w:rsid w:val="00F625F6"/>
    <w:rsid w:val="00F62693"/>
    <w:rsid w:val="00F62806"/>
    <w:rsid w:val="00F629FC"/>
    <w:rsid w:val="00F62DA9"/>
    <w:rsid w:val="00F62DEE"/>
    <w:rsid w:val="00F62F8E"/>
    <w:rsid w:val="00F6308B"/>
    <w:rsid w:val="00F630A7"/>
    <w:rsid w:val="00F6310B"/>
    <w:rsid w:val="00F63247"/>
    <w:rsid w:val="00F632AD"/>
    <w:rsid w:val="00F6330B"/>
    <w:rsid w:val="00F634B3"/>
    <w:rsid w:val="00F63523"/>
    <w:rsid w:val="00F635C6"/>
    <w:rsid w:val="00F63786"/>
    <w:rsid w:val="00F63915"/>
    <w:rsid w:val="00F63917"/>
    <w:rsid w:val="00F63E57"/>
    <w:rsid w:val="00F63FA6"/>
    <w:rsid w:val="00F63FF6"/>
    <w:rsid w:val="00F6401F"/>
    <w:rsid w:val="00F640DD"/>
    <w:rsid w:val="00F642B2"/>
    <w:rsid w:val="00F642C5"/>
    <w:rsid w:val="00F642F1"/>
    <w:rsid w:val="00F64420"/>
    <w:rsid w:val="00F64430"/>
    <w:rsid w:val="00F6455F"/>
    <w:rsid w:val="00F6470D"/>
    <w:rsid w:val="00F64735"/>
    <w:rsid w:val="00F647B6"/>
    <w:rsid w:val="00F64897"/>
    <w:rsid w:val="00F6492C"/>
    <w:rsid w:val="00F649A1"/>
    <w:rsid w:val="00F64A2C"/>
    <w:rsid w:val="00F64ADD"/>
    <w:rsid w:val="00F64B88"/>
    <w:rsid w:val="00F64C0D"/>
    <w:rsid w:val="00F6505B"/>
    <w:rsid w:val="00F651B2"/>
    <w:rsid w:val="00F65269"/>
    <w:rsid w:val="00F65440"/>
    <w:rsid w:val="00F658DE"/>
    <w:rsid w:val="00F65A44"/>
    <w:rsid w:val="00F65AD6"/>
    <w:rsid w:val="00F65B9E"/>
    <w:rsid w:val="00F65EDB"/>
    <w:rsid w:val="00F65F49"/>
    <w:rsid w:val="00F66054"/>
    <w:rsid w:val="00F66103"/>
    <w:rsid w:val="00F6617A"/>
    <w:rsid w:val="00F6637C"/>
    <w:rsid w:val="00F663EE"/>
    <w:rsid w:val="00F6641C"/>
    <w:rsid w:val="00F664D3"/>
    <w:rsid w:val="00F66A57"/>
    <w:rsid w:val="00F66A9F"/>
    <w:rsid w:val="00F66E75"/>
    <w:rsid w:val="00F66E89"/>
    <w:rsid w:val="00F67088"/>
    <w:rsid w:val="00F671D3"/>
    <w:rsid w:val="00F67213"/>
    <w:rsid w:val="00F67281"/>
    <w:rsid w:val="00F6731F"/>
    <w:rsid w:val="00F673B1"/>
    <w:rsid w:val="00F6791E"/>
    <w:rsid w:val="00F679D5"/>
    <w:rsid w:val="00F679EF"/>
    <w:rsid w:val="00F67A47"/>
    <w:rsid w:val="00F67B68"/>
    <w:rsid w:val="00F67C1A"/>
    <w:rsid w:val="00F67D2B"/>
    <w:rsid w:val="00F67FBC"/>
    <w:rsid w:val="00F70228"/>
    <w:rsid w:val="00F7025D"/>
    <w:rsid w:val="00F7073A"/>
    <w:rsid w:val="00F70790"/>
    <w:rsid w:val="00F707D6"/>
    <w:rsid w:val="00F708E1"/>
    <w:rsid w:val="00F708EE"/>
    <w:rsid w:val="00F708FB"/>
    <w:rsid w:val="00F70D81"/>
    <w:rsid w:val="00F70DAD"/>
    <w:rsid w:val="00F70E5E"/>
    <w:rsid w:val="00F70E68"/>
    <w:rsid w:val="00F70E9F"/>
    <w:rsid w:val="00F7128F"/>
    <w:rsid w:val="00F7137F"/>
    <w:rsid w:val="00F71552"/>
    <w:rsid w:val="00F71841"/>
    <w:rsid w:val="00F71B99"/>
    <w:rsid w:val="00F71CBD"/>
    <w:rsid w:val="00F71E9A"/>
    <w:rsid w:val="00F71EA4"/>
    <w:rsid w:val="00F71F96"/>
    <w:rsid w:val="00F72002"/>
    <w:rsid w:val="00F720D5"/>
    <w:rsid w:val="00F7212C"/>
    <w:rsid w:val="00F722E5"/>
    <w:rsid w:val="00F724A4"/>
    <w:rsid w:val="00F724C4"/>
    <w:rsid w:val="00F724D7"/>
    <w:rsid w:val="00F72539"/>
    <w:rsid w:val="00F7264C"/>
    <w:rsid w:val="00F72756"/>
    <w:rsid w:val="00F728C1"/>
    <w:rsid w:val="00F72942"/>
    <w:rsid w:val="00F729B7"/>
    <w:rsid w:val="00F729FF"/>
    <w:rsid w:val="00F72A87"/>
    <w:rsid w:val="00F72B04"/>
    <w:rsid w:val="00F72C3D"/>
    <w:rsid w:val="00F72CE6"/>
    <w:rsid w:val="00F72D57"/>
    <w:rsid w:val="00F72D7F"/>
    <w:rsid w:val="00F72E0C"/>
    <w:rsid w:val="00F72EDA"/>
    <w:rsid w:val="00F72F48"/>
    <w:rsid w:val="00F7302A"/>
    <w:rsid w:val="00F7329B"/>
    <w:rsid w:val="00F733B2"/>
    <w:rsid w:val="00F73466"/>
    <w:rsid w:val="00F7353D"/>
    <w:rsid w:val="00F73543"/>
    <w:rsid w:val="00F736EA"/>
    <w:rsid w:val="00F7380E"/>
    <w:rsid w:val="00F73865"/>
    <w:rsid w:val="00F739D1"/>
    <w:rsid w:val="00F73A3A"/>
    <w:rsid w:val="00F73A50"/>
    <w:rsid w:val="00F73D18"/>
    <w:rsid w:val="00F73E27"/>
    <w:rsid w:val="00F73E48"/>
    <w:rsid w:val="00F73ECB"/>
    <w:rsid w:val="00F74066"/>
    <w:rsid w:val="00F747A3"/>
    <w:rsid w:val="00F74B27"/>
    <w:rsid w:val="00F74B42"/>
    <w:rsid w:val="00F74DCB"/>
    <w:rsid w:val="00F74DEC"/>
    <w:rsid w:val="00F74F56"/>
    <w:rsid w:val="00F7504F"/>
    <w:rsid w:val="00F752C9"/>
    <w:rsid w:val="00F75354"/>
    <w:rsid w:val="00F754B0"/>
    <w:rsid w:val="00F754EF"/>
    <w:rsid w:val="00F75753"/>
    <w:rsid w:val="00F757F8"/>
    <w:rsid w:val="00F75847"/>
    <w:rsid w:val="00F75C21"/>
    <w:rsid w:val="00F75C44"/>
    <w:rsid w:val="00F75E78"/>
    <w:rsid w:val="00F75EDA"/>
    <w:rsid w:val="00F7602C"/>
    <w:rsid w:val="00F76073"/>
    <w:rsid w:val="00F7617E"/>
    <w:rsid w:val="00F761EC"/>
    <w:rsid w:val="00F761F4"/>
    <w:rsid w:val="00F76362"/>
    <w:rsid w:val="00F763DC"/>
    <w:rsid w:val="00F763E4"/>
    <w:rsid w:val="00F76449"/>
    <w:rsid w:val="00F7650A"/>
    <w:rsid w:val="00F765DF"/>
    <w:rsid w:val="00F766A8"/>
    <w:rsid w:val="00F767F2"/>
    <w:rsid w:val="00F76A9B"/>
    <w:rsid w:val="00F76AD1"/>
    <w:rsid w:val="00F76B1F"/>
    <w:rsid w:val="00F76B54"/>
    <w:rsid w:val="00F76BDA"/>
    <w:rsid w:val="00F76D41"/>
    <w:rsid w:val="00F76D6C"/>
    <w:rsid w:val="00F76E41"/>
    <w:rsid w:val="00F76FAE"/>
    <w:rsid w:val="00F76FBC"/>
    <w:rsid w:val="00F77000"/>
    <w:rsid w:val="00F7711B"/>
    <w:rsid w:val="00F771EF"/>
    <w:rsid w:val="00F77472"/>
    <w:rsid w:val="00F7768A"/>
    <w:rsid w:val="00F77727"/>
    <w:rsid w:val="00F77761"/>
    <w:rsid w:val="00F777A0"/>
    <w:rsid w:val="00F778B8"/>
    <w:rsid w:val="00F77A4C"/>
    <w:rsid w:val="00F77D32"/>
    <w:rsid w:val="00F77E1F"/>
    <w:rsid w:val="00F77E7F"/>
    <w:rsid w:val="00F77ECD"/>
    <w:rsid w:val="00F77EDB"/>
    <w:rsid w:val="00F77F3D"/>
    <w:rsid w:val="00F80082"/>
    <w:rsid w:val="00F80136"/>
    <w:rsid w:val="00F80201"/>
    <w:rsid w:val="00F802B2"/>
    <w:rsid w:val="00F802FB"/>
    <w:rsid w:val="00F80354"/>
    <w:rsid w:val="00F803CC"/>
    <w:rsid w:val="00F80439"/>
    <w:rsid w:val="00F8045A"/>
    <w:rsid w:val="00F80783"/>
    <w:rsid w:val="00F80825"/>
    <w:rsid w:val="00F80953"/>
    <w:rsid w:val="00F80AFF"/>
    <w:rsid w:val="00F81061"/>
    <w:rsid w:val="00F8114C"/>
    <w:rsid w:val="00F81242"/>
    <w:rsid w:val="00F8151B"/>
    <w:rsid w:val="00F8156B"/>
    <w:rsid w:val="00F8197A"/>
    <w:rsid w:val="00F81AE7"/>
    <w:rsid w:val="00F81AEA"/>
    <w:rsid w:val="00F81CAB"/>
    <w:rsid w:val="00F81E5E"/>
    <w:rsid w:val="00F81F16"/>
    <w:rsid w:val="00F82047"/>
    <w:rsid w:val="00F821BD"/>
    <w:rsid w:val="00F8224D"/>
    <w:rsid w:val="00F82338"/>
    <w:rsid w:val="00F8234D"/>
    <w:rsid w:val="00F8252E"/>
    <w:rsid w:val="00F8269B"/>
    <w:rsid w:val="00F826DA"/>
    <w:rsid w:val="00F826EA"/>
    <w:rsid w:val="00F828A4"/>
    <w:rsid w:val="00F82914"/>
    <w:rsid w:val="00F829D1"/>
    <w:rsid w:val="00F82CED"/>
    <w:rsid w:val="00F82D9A"/>
    <w:rsid w:val="00F82DBC"/>
    <w:rsid w:val="00F82F6E"/>
    <w:rsid w:val="00F82FE4"/>
    <w:rsid w:val="00F83023"/>
    <w:rsid w:val="00F830D5"/>
    <w:rsid w:val="00F831A3"/>
    <w:rsid w:val="00F832EC"/>
    <w:rsid w:val="00F8331F"/>
    <w:rsid w:val="00F833B1"/>
    <w:rsid w:val="00F83491"/>
    <w:rsid w:val="00F834DB"/>
    <w:rsid w:val="00F8351E"/>
    <w:rsid w:val="00F835E5"/>
    <w:rsid w:val="00F836EE"/>
    <w:rsid w:val="00F83754"/>
    <w:rsid w:val="00F83764"/>
    <w:rsid w:val="00F83C3A"/>
    <w:rsid w:val="00F83EA2"/>
    <w:rsid w:val="00F84002"/>
    <w:rsid w:val="00F84133"/>
    <w:rsid w:val="00F8413A"/>
    <w:rsid w:val="00F842B9"/>
    <w:rsid w:val="00F842BA"/>
    <w:rsid w:val="00F84365"/>
    <w:rsid w:val="00F84465"/>
    <w:rsid w:val="00F845CE"/>
    <w:rsid w:val="00F846C3"/>
    <w:rsid w:val="00F847FD"/>
    <w:rsid w:val="00F8483C"/>
    <w:rsid w:val="00F8488D"/>
    <w:rsid w:val="00F8490C"/>
    <w:rsid w:val="00F84AA7"/>
    <w:rsid w:val="00F84AEE"/>
    <w:rsid w:val="00F84B88"/>
    <w:rsid w:val="00F84BA5"/>
    <w:rsid w:val="00F84C50"/>
    <w:rsid w:val="00F84C86"/>
    <w:rsid w:val="00F84E50"/>
    <w:rsid w:val="00F84EDC"/>
    <w:rsid w:val="00F850AE"/>
    <w:rsid w:val="00F85189"/>
    <w:rsid w:val="00F8522A"/>
    <w:rsid w:val="00F852BA"/>
    <w:rsid w:val="00F85379"/>
    <w:rsid w:val="00F853FC"/>
    <w:rsid w:val="00F85628"/>
    <w:rsid w:val="00F856CB"/>
    <w:rsid w:val="00F85711"/>
    <w:rsid w:val="00F85C11"/>
    <w:rsid w:val="00F85CC2"/>
    <w:rsid w:val="00F85D04"/>
    <w:rsid w:val="00F85D0B"/>
    <w:rsid w:val="00F85D5E"/>
    <w:rsid w:val="00F85E19"/>
    <w:rsid w:val="00F85F11"/>
    <w:rsid w:val="00F86063"/>
    <w:rsid w:val="00F86083"/>
    <w:rsid w:val="00F86153"/>
    <w:rsid w:val="00F861F2"/>
    <w:rsid w:val="00F8627B"/>
    <w:rsid w:val="00F863E4"/>
    <w:rsid w:val="00F86553"/>
    <w:rsid w:val="00F867A5"/>
    <w:rsid w:val="00F867D4"/>
    <w:rsid w:val="00F867DD"/>
    <w:rsid w:val="00F86B34"/>
    <w:rsid w:val="00F86FAB"/>
    <w:rsid w:val="00F86FB8"/>
    <w:rsid w:val="00F871E1"/>
    <w:rsid w:val="00F87471"/>
    <w:rsid w:val="00F8752E"/>
    <w:rsid w:val="00F87656"/>
    <w:rsid w:val="00F8768D"/>
    <w:rsid w:val="00F87870"/>
    <w:rsid w:val="00F87900"/>
    <w:rsid w:val="00F8796C"/>
    <w:rsid w:val="00F87AC7"/>
    <w:rsid w:val="00F87AEE"/>
    <w:rsid w:val="00F87C89"/>
    <w:rsid w:val="00F87ED8"/>
    <w:rsid w:val="00F900B0"/>
    <w:rsid w:val="00F901CF"/>
    <w:rsid w:val="00F9020A"/>
    <w:rsid w:val="00F90295"/>
    <w:rsid w:val="00F903E2"/>
    <w:rsid w:val="00F90682"/>
    <w:rsid w:val="00F90A85"/>
    <w:rsid w:val="00F90B26"/>
    <w:rsid w:val="00F90BBF"/>
    <w:rsid w:val="00F91251"/>
    <w:rsid w:val="00F912EF"/>
    <w:rsid w:val="00F9147B"/>
    <w:rsid w:val="00F914F7"/>
    <w:rsid w:val="00F916BD"/>
    <w:rsid w:val="00F91721"/>
    <w:rsid w:val="00F9176E"/>
    <w:rsid w:val="00F91A13"/>
    <w:rsid w:val="00F91A44"/>
    <w:rsid w:val="00F91A46"/>
    <w:rsid w:val="00F91C46"/>
    <w:rsid w:val="00F91C7A"/>
    <w:rsid w:val="00F91E3A"/>
    <w:rsid w:val="00F92030"/>
    <w:rsid w:val="00F92271"/>
    <w:rsid w:val="00F922BB"/>
    <w:rsid w:val="00F9238F"/>
    <w:rsid w:val="00F9239B"/>
    <w:rsid w:val="00F923A0"/>
    <w:rsid w:val="00F92615"/>
    <w:rsid w:val="00F92707"/>
    <w:rsid w:val="00F92924"/>
    <w:rsid w:val="00F92B3F"/>
    <w:rsid w:val="00F92C4B"/>
    <w:rsid w:val="00F92C82"/>
    <w:rsid w:val="00F92C8A"/>
    <w:rsid w:val="00F92CC6"/>
    <w:rsid w:val="00F92D5B"/>
    <w:rsid w:val="00F92E6F"/>
    <w:rsid w:val="00F9301D"/>
    <w:rsid w:val="00F9303B"/>
    <w:rsid w:val="00F932F1"/>
    <w:rsid w:val="00F934B0"/>
    <w:rsid w:val="00F93528"/>
    <w:rsid w:val="00F9353B"/>
    <w:rsid w:val="00F93743"/>
    <w:rsid w:val="00F93866"/>
    <w:rsid w:val="00F938A8"/>
    <w:rsid w:val="00F93999"/>
    <w:rsid w:val="00F939F3"/>
    <w:rsid w:val="00F93D6D"/>
    <w:rsid w:val="00F93D6F"/>
    <w:rsid w:val="00F93E4F"/>
    <w:rsid w:val="00F93E55"/>
    <w:rsid w:val="00F93F6D"/>
    <w:rsid w:val="00F94089"/>
    <w:rsid w:val="00F940C0"/>
    <w:rsid w:val="00F941E1"/>
    <w:rsid w:val="00F94221"/>
    <w:rsid w:val="00F94239"/>
    <w:rsid w:val="00F94274"/>
    <w:rsid w:val="00F94281"/>
    <w:rsid w:val="00F94475"/>
    <w:rsid w:val="00F944EF"/>
    <w:rsid w:val="00F9462E"/>
    <w:rsid w:val="00F94746"/>
    <w:rsid w:val="00F948B3"/>
    <w:rsid w:val="00F94A3B"/>
    <w:rsid w:val="00F94A77"/>
    <w:rsid w:val="00F94C9C"/>
    <w:rsid w:val="00F94CC8"/>
    <w:rsid w:val="00F94EDC"/>
    <w:rsid w:val="00F94FBE"/>
    <w:rsid w:val="00F95078"/>
    <w:rsid w:val="00F95084"/>
    <w:rsid w:val="00F95528"/>
    <w:rsid w:val="00F955E4"/>
    <w:rsid w:val="00F95693"/>
    <w:rsid w:val="00F958B7"/>
    <w:rsid w:val="00F95953"/>
    <w:rsid w:val="00F95BAF"/>
    <w:rsid w:val="00F95C62"/>
    <w:rsid w:val="00F95CD6"/>
    <w:rsid w:val="00F9638A"/>
    <w:rsid w:val="00F9647E"/>
    <w:rsid w:val="00F965F1"/>
    <w:rsid w:val="00F966B2"/>
    <w:rsid w:val="00F9681E"/>
    <w:rsid w:val="00F9691D"/>
    <w:rsid w:val="00F969C2"/>
    <w:rsid w:val="00F96AF8"/>
    <w:rsid w:val="00F96B17"/>
    <w:rsid w:val="00F96CD9"/>
    <w:rsid w:val="00F96E4C"/>
    <w:rsid w:val="00F96F2B"/>
    <w:rsid w:val="00F9703F"/>
    <w:rsid w:val="00F97125"/>
    <w:rsid w:val="00F971E3"/>
    <w:rsid w:val="00F97440"/>
    <w:rsid w:val="00F97701"/>
    <w:rsid w:val="00F97831"/>
    <w:rsid w:val="00F97982"/>
    <w:rsid w:val="00F97D32"/>
    <w:rsid w:val="00F97E30"/>
    <w:rsid w:val="00F97FB3"/>
    <w:rsid w:val="00FA00EC"/>
    <w:rsid w:val="00FA011D"/>
    <w:rsid w:val="00FA0192"/>
    <w:rsid w:val="00FA0251"/>
    <w:rsid w:val="00FA02F6"/>
    <w:rsid w:val="00FA0319"/>
    <w:rsid w:val="00FA03EF"/>
    <w:rsid w:val="00FA042B"/>
    <w:rsid w:val="00FA04C7"/>
    <w:rsid w:val="00FA0525"/>
    <w:rsid w:val="00FA06F0"/>
    <w:rsid w:val="00FA0773"/>
    <w:rsid w:val="00FA079F"/>
    <w:rsid w:val="00FA0969"/>
    <w:rsid w:val="00FA09A9"/>
    <w:rsid w:val="00FA09B9"/>
    <w:rsid w:val="00FA0AF5"/>
    <w:rsid w:val="00FA0F44"/>
    <w:rsid w:val="00FA1048"/>
    <w:rsid w:val="00FA1128"/>
    <w:rsid w:val="00FA123A"/>
    <w:rsid w:val="00FA124C"/>
    <w:rsid w:val="00FA13E6"/>
    <w:rsid w:val="00FA1405"/>
    <w:rsid w:val="00FA1451"/>
    <w:rsid w:val="00FA1691"/>
    <w:rsid w:val="00FA17AE"/>
    <w:rsid w:val="00FA18A8"/>
    <w:rsid w:val="00FA18E8"/>
    <w:rsid w:val="00FA197C"/>
    <w:rsid w:val="00FA1D69"/>
    <w:rsid w:val="00FA1DA8"/>
    <w:rsid w:val="00FA1DB2"/>
    <w:rsid w:val="00FA1E78"/>
    <w:rsid w:val="00FA1EAA"/>
    <w:rsid w:val="00FA1F2A"/>
    <w:rsid w:val="00FA2188"/>
    <w:rsid w:val="00FA2314"/>
    <w:rsid w:val="00FA2318"/>
    <w:rsid w:val="00FA256A"/>
    <w:rsid w:val="00FA259D"/>
    <w:rsid w:val="00FA2986"/>
    <w:rsid w:val="00FA2A26"/>
    <w:rsid w:val="00FA2A3A"/>
    <w:rsid w:val="00FA2A8E"/>
    <w:rsid w:val="00FA2AAB"/>
    <w:rsid w:val="00FA2B21"/>
    <w:rsid w:val="00FA2B2F"/>
    <w:rsid w:val="00FA2B43"/>
    <w:rsid w:val="00FA2CE3"/>
    <w:rsid w:val="00FA325F"/>
    <w:rsid w:val="00FA32C8"/>
    <w:rsid w:val="00FA3378"/>
    <w:rsid w:val="00FA3415"/>
    <w:rsid w:val="00FA34AA"/>
    <w:rsid w:val="00FA35B9"/>
    <w:rsid w:val="00FA3806"/>
    <w:rsid w:val="00FA3A6F"/>
    <w:rsid w:val="00FA3C1D"/>
    <w:rsid w:val="00FA3DC6"/>
    <w:rsid w:val="00FA4275"/>
    <w:rsid w:val="00FA42CD"/>
    <w:rsid w:val="00FA45E0"/>
    <w:rsid w:val="00FA46D6"/>
    <w:rsid w:val="00FA4AC7"/>
    <w:rsid w:val="00FA4B3A"/>
    <w:rsid w:val="00FA4BDA"/>
    <w:rsid w:val="00FA4CE2"/>
    <w:rsid w:val="00FA4D83"/>
    <w:rsid w:val="00FA4D98"/>
    <w:rsid w:val="00FA4E20"/>
    <w:rsid w:val="00FA50BC"/>
    <w:rsid w:val="00FA5132"/>
    <w:rsid w:val="00FA543C"/>
    <w:rsid w:val="00FA553A"/>
    <w:rsid w:val="00FA5551"/>
    <w:rsid w:val="00FA557A"/>
    <w:rsid w:val="00FA5587"/>
    <w:rsid w:val="00FA5722"/>
    <w:rsid w:val="00FA57D4"/>
    <w:rsid w:val="00FA58FA"/>
    <w:rsid w:val="00FA5928"/>
    <w:rsid w:val="00FA5A97"/>
    <w:rsid w:val="00FA5B92"/>
    <w:rsid w:val="00FA5CD9"/>
    <w:rsid w:val="00FA5CE0"/>
    <w:rsid w:val="00FA5D82"/>
    <w:rsid w:val="00FA5FAF"/>
    <w:rsid w:val="00FA62AE"/>
    <w:rsid w:val="00FA6328"/>
    <w:rsid w:val="00FA6373"/>
    <w:rsid w:val="00FA6445"/>
    <w:rsid w:val="00FA6459"/>
    <w:rsid w:val="00FA6474"/>
    <w:rsid w:val="00FA64BA"/>
    <w:rsid w:val="00FA64BF"/>
    <w:rsid w:val="00FA64E3"/>
    <w:rsid w:val="00FA6512"/>
    <w:rsid w:val="00FA653D"/>
    <w:rsid w:val="00FA6641"/>
    <w:rsid w:val="00FA66E3"/>
    <w:rsid w:val="00FA6721"/>
    <w:rsid w:val="00FA6731"/>
    <w:rsid w:val="00FA6AAB"/>
    <w:rsid w:val="00FA6B9D"/>
    <w:rsid w:val="00FA6C0F"/>
    <w:rsid w:val="00FA6D19"/>
    <w:rsid w:val="00FA6E0F"/>
    <w:rsid w:val="00FA6F30"/>
    <w:rsid w:val="00FA6FA6"/>
    <w:rsid w:val="00FA7158"/>
    <w:rsid w:val="00FA715C"/>
    <w:rsid w:val="00FA7197"/>
    <w:rsid w:val="00FA71A9"/>
    <w:rsid w:val="00FA72FC"/>
    <w:rsid w:val="00FA7431"/>
    <w:rsid w:val="00FA767C"/>
    <w:rsid w:val="00FA76CA"/>
    <w:rsid w:val="00FA7763"/>
    <w:rsid w:val="00FA78D1"/>
    <w:rsid w:val="00FA7961"/>
    <w:rsid w:val="00FA7C00"/>
    <w:rsid w:val="00FA7CF4"/>
    <w:rsid w:val="00FB00CB"/>
    <w:rsid w:val="00FB040F"/>
    <w:rsid w:val="00FB0445"/>
    <w:rsid w:val="00FB0627"/>
    <w:rsid w:val="00FB0638"/>
    <w:rsid w:val="00FB0731"/>
    <w:rsid w:val="00FB07AF"/>
    <w:rsid w:val="00FB0800"/>
    <w:rsid w:val="00FB084B"/>
    <w:rsid w:val="00FB096C"/>
    <w:rsid w:val="00FB0C8B"/>
    <w:rsid w:val="00FB0D23"/>
    <w:rsid w:val="00FB0D35"/>
    <w:rsid w:val="00FB0FC3"/>
    <w:rsid w:val="00FB100F"/>
    <w:rsid w:val="00FB10DA"/>
    <w:rsid w:val="00FB11BA"/>
    <w:rsid w:val="00FB11CC"/>
    <w:rsid w:val="00FB12C1"/>
    <w:rsid w:val="00FB142A"/>
    <w:rsid w:val="00FB1568"/>
    <w:rsid w:val="00FB1696"/>
    <w:rsid w:val="00FB17C3"/>
    <w:rsid w:val="00FB18E8"/>
    <w:rsid w:val="00FB1991"/>
    <w:rsid w:val="00FB1A46"/>
    <w:rsid w:val="00FB1AE0"/>
    <w:rsid w:val="00FB1AE8"/>
    <w:rsid w:val="00FB1C2F"/>
    <w:rsid w:val="00FB1E5B"/>
    <w:rsid w:val="00FB1F16"/>
    <w:rsid w:val="00FB2152"/>
    <w:rsid w:val="00FB2205"/>
    <w:rsid w:val="00FB22CA"/>
    <w:rsid w:val="00FB24AB"/>
    <w:rsid w:val="00FB24E4"/>
    <w:rsid w:val="00FB25C6"/>
    <w:rsid w:val="00FB27A2"/>
    <w:rsid w:val="00FB2945"/>
    <w:rsid w:val="00FB29FB"/>
    <w:rsid w:val="00FB2B17"/>
    <w:rsid w:val="00FB2B4F"/>
    <w:rsid w:val="00FB2CAA"/>
    <w:rsid w:val="00FB2D55"/>
    <w:rsid w:val="00FB2E52"/>
    <w:rsid w:val="00FB2F44"/>
    <w:rsid w:val="00FB30E8"/>
    <w:rsid w:val="00FB314D"/>
    <w:rsid w:val="00FB3210"/>
    <w:rsid w:val="00FB32BC"/>
    <w:rsid w:val="00FB346C"/>
    <w:rsid w:val="00FB34D4"/>
    <w:rsid w:val="00FB3615"/>
    <w:rsid w:val="00FB361C"/>
    <w:rsid w:val="00FB3641"/>
    <w:rsid w:val="00FB3694"/>
    <w:rsid w:val="00FB37A6"/>
    <w:rsid w:val="00FB38AA"/>
    <w:rsid w:val="00FB3976"/>
    <w:rsid w:val="00FB39CC"/>
    <w:rsid w:val="00FB3B16"/>
    <w:rsid w:val="00FB3C85"/>
    <w:rsid w:val="00FB3D90"/>
    <w:rsid w:val="00FB3DC5"/>
    <w:rsid w:val="00FB3EB4"/>
    <w:rsid w:val="00FB3EF9"/>
    <w:rsid w:val="00FB3F78"/>
    <w:rsid w:val="00FB4085"/>
    <w:rsid w:val="00FB40A8"/>
    <w:rsid w:val="00FB4126"/>
    <w:rsid w:val="00FB4274"/>
    <w:rsid w:val="00FB4304"/>
    <w:rsid w:val="00FB441C"/>
    <w:rsid w:val="00FB445A"/>
    <w:rsid w:val="00FB44F1"/>
    <w:rsid w:val="00FB4562"/>
    <w:rsid w:val="00FB461E"/>
    <w:rsid w:val="00FB46AA"/>
    <w:rsid w:val="00FB470E"/>
    <w:rsid w:val="00FB479D"/>
    <w:rsid w:val="00FB4811"/>
    <w:rsid w:val="00FB4871"/>
    <w:rsid w:val="00FB4874"/>
    <w:rsid w:val="00FB4A4C"/>
    <w:rsid w:val="00FB4AFA"/>
    <w:rsid w:val="00FB4C0C"/>
    <w:rsid w:val="00FB4D21"/>
    <w:rsid w:val="00FB5162"/>
    <w:rsid w:val="00FB5332"/>
    <w:rsid w:val="00FB5447"/>
    <w:rsid w:val="00FB56F2"/>
    <w:rsid w:val="00FB5741"/>
    <w:rsid w:val="00FB582C"/>
    <w:rsid w:val="00FB5834"/>
    <w:rsid w:val="00FB5A7A"/>
    <w:rsid w:val="00FB5AE2"/>
    <w:rsid w:val="00FB5AF7"/>
    <w:rsid w:val="00FB5B09"/>
    <w:rsid w:val="00FB5C12"/>
    <w:rsid w:val="00FB5C49"/>
    <w:rsid w:val="00FB5D40"/>
    <w:rsid w:val="00FB5E17"/>
    <w:rsid w:val="00FB5E49"/>
    <w:rsid w:val="00FB5E64"/>
    <w:rsid w:val="00FB609A"/>
    <w:rsid w:val="00FB611F"/>
    <w:rsid w:val="00FB616B"/>
    <w:rsid w:val="00FB658F"/>
    <w:rsid w:val="00FB66F6"/>
    <w:rsid w:val="00FB6796"/>
    <w:rsid w:val="00FB6A65"/>
    <w:rsid w:val="00FB6CF7"/>
    <w:rsid w:val="00FB6F03"/>
    <w:rsid w:val="00FB707B"/>
    <w:rsid w:val="00FB72C0"/>
    <w:rsid w:val="00FB72FD"/>
    <w:rsid w:val="00FB732C"/>
    <w:rsid w:val="00FB765C"/>
    <w:rsid w:val="00FB7825"/>
    <w:rsid w:val="00FB784A"/>
    <w:rsid w:val="00FB7B3C"/>
    <w:rsid w:val="00FB7B48"/>
    <w:rsid w:val="00FB7CFE"/>
    <w:rsid w:val="00FB7D70"/>
    <w:rsid w:val="00FB7E92"/>
    <w:rsid w:val="00FB7FC5"/>
    <w:rsid w:val="00FC0007"/>
    <w:rsid w:val="00FC008D"/>
    <w:rsid w:val="00FC0146"/>
    <w:rsid w:val="00FC02B8"/>
    <w:rsid w:val="00FC02BD"/>
    <w:rsid w:val="00FC0326"/>
    <w:rsid w:val="00FC0686"/>
    <w:rsid w:val="00FC0784"/>
    <w:rsid w:val="00FC07D1"/>
    <w:rsid w:val="00FC0824"/>
    <w:rsid w:val="00FC09A1"/>
    <w:rsid w:val="00FC0AD1"/>
    <w:rsid w:val="00FC0D8D"/>
    <w:rsid w:val="00FC0EF8"/>
    <w:rsid w:val="00FC0F6E"/>
    <w:rsid w:val="00FC1144"/>
    <w:rsid w:val="00FC11BB"/>
    <w:rsid w:val="00FC11DB"/>
    <w:rsid w:val="00FC120C"/>
    <w:rsid w:val="00FC1504"/>
    <w:rsid w:val="00FC159C"/>
    <w:rsid w:val="00FC15AE"/>
    <w:rsid w:val="00FC1807"/>
    <w:rsid w:val="00FC1A81"/>
    <w:rsid w:val="00FC1C7B"/>
    <w:rsid w:val="00FC1CD8"/>
    <w:rsid w:val="00FC1D41"/>
    <w:rsid w:val="00FC1DDF"/>
    <w:rsid w:val="00FC1E21"/>
    <w:rsid w:val="00FC2171"/>
    <w:rsid w:val="00FC2213"/>
    <w:rsid w:val="00FC2354"/>
    <w:rsid w:val="00FC243F"/>
    <w:rsid w:val="00FC25EE"/>
    <w:rsid w:val="00FC2A36"/>
    <w:rsid w:val="00FC2A6A"/>
    <w:rsid w:val="00FC2B3A"/>
    <w:rsid w:val="00FC2BCE"/>
    <w:rsid w:val="00FC3005"/>
    <w:rsid w:val="00FC301F"/>
    <w:rsid w:val="00FC320D"/>
    <w:rsid w:val="00FC329E"/>
    <w:rsid w:val="00FC33E4"/>
    <w:rsid w:val="00FC3533"/>
    <w:rsid w:val="00FC38A9"/>
    <w:rsid w:val="00FC3AAB"/>
    <w:rsid w:val="00FC3FD8"/>
    <w:rsid w:val="00FC40AA"/>
    <w:rsid w:val="00FC40DB"/>
    <w:rsid w:val="00FC40EC"/>
    <w:rsid w:val="00FC41B6"/>
    <w:rsid w:val="00FC41F6"/>
    <w:rsid w:val="00FC44FA"/>
    <w:rsid w:val="00FC45CD"/>
    <w:rsid w:val="00FC4619"/>
    <w:rsid w:val="00FC46DF"/>
    <w:rsid w:val="00FC4803"/>
    <w:rsid w:val="00FC49FF"/>
    <w:rsid w:val="00FC4A7C"/>
    <w:rsid w:val="00FC4B83"/>
    <w:rsid w:val="00FC4C08"/>
    <w:rsid w:val="00FC4C1C"/>
    <w:rsid w:val="00FC4F03"/>
    <w:rsid w:val="00FC5025"/>
    <w:rsid w:val="00FC5057"/>
    <w:rsid w:val="00FC511E"/>
    <w:rsid w:val="00FC512B"/>
    <w:rsid w:val="00FC528E"/>
    <w:rsid w:val="00FC52B1"/>
    <w:rsid w:val="00FC52BA"/>
    <w:rsid w:val="00FC52EA"/>
    <w:rsid w:val="00FC5583"/>
    <w:rsid w:val="00FC5758"/>
    <w:rsid w:val="00FC57FA"/>
    <w:rsid w:val="00FC596F"/>
    <w:rsid w:val="00FC59FD"/>
    <w:rsid w:val="00FC5A45"/>
    <w:rsid w:val="00FC5B3F"/>
    <w:rsid w:val="00FC5D41"/>
    <w:rsid w:val="00FC5D71"/>
    <w:rsid w:val="00FC5E1A"/>
    <w:rsid w:val="00FC5E3E"/>
    <w:rsid w:val="00FC5E45"/>
    <w:rsid w:val="00FC5F27"/>
    <w:rsid w:val="00FC5FEF"/>
    <w:rsid w:val="00FC606E"/>
    <w:rsid w:val="00FC6218"/>
    <w:rsid w:val="00FC6514"/>
    <w:rsid w:val="00FC6546"/>
    <w:rsid w:val="00FC65E0"/>
    <w:rsid w:val="00FC661B"/>
    <w:rsid w:val="00FC66A8"/>
    <w:rsid w:val="00FC6A5E"/>
    <w:rsid w:val="00FC6AE8"/>
    <w:rsid w:val="00FC6BC5"/>
    <w:rsid w:val="00FC6C7D"/>
    <w:rsid w:val="00FC6D84"/>
    <w:rsid w:val="00FC714A"/>
    <w:rsid w:val="00FC7198"/>
    <w:rsid w:val="00FC7303"/>
    <w:rsid w:val="00FC735E"/>
    <w:rsid w:val="00FC73EA"/>
    <w:rsid w:val="00FC7512"/>
    <w:rsid w:val="00FC75AF"/>
    <w:rsid w:val="00FC75B5"/>
    <w:rsid w:val="00FC7831"/>
    <w:rsid w:val="00FC783E"/>
    <w:rsid w:val="00FC7B9F"/>
    <w:rsid w:val="00FC7CD2"/>
    <w:rsid w:val="00FD0219"/>
    <w:rsid w:val="00FD0226"/>
    <w:rsid w:val="00FD0419"/>
    <w:rsid w:val="00FD0473"/>
    <w:rsid w:val="00FD047B"/>
    <w:rsid w:val="00FD0491"/>
    <w:rsid w:val="00FD04A2"/>
    <w:rsid w:val="00FD06B1"/>
    <w:rsid w:val="00FD0B3A"/>
    <w:rsid w:val="00FD0BC6"/>
    <w:rsid w:val="00FD0D64"/>
    <w:rsid w:val="00FD0D80"/>
    <w:rsid w:val="00FD0DC1"/>
    <w:rsid w:val="00FD0E2A"/>
    <w:rsid w:val="00FD0F2C"/>
    <w:rsid w:val="00FD10BF"/>
    <w:rsid w:val="00FD117F"/>
    <w:rsid w:val="00FD1246"/>
    <w:rsid w:val="00FD1265"/>
    <w:rsid w:val="00FD151C"/>
    <w:rsid w:val="00FD1753"/>
    <w:rsid w:val="00FD18B1"/>
    <w:rsid w:val="00FD1A3D"/>
    <w:rsid w:val="00FD1E3E"/>
    <w:rsid w:val="00FD1ECB"/>
    <w:rsid w:val="00FD20E9"/>
    <w:rsid w:val="00FD2165"/>
    <w:rsid w:val="00FD232A"/>
    <w:rsid w:val="00FD283D"/>
    <w:rsid w:val="00FD2922"/>
    <w:rsid w:val="00FD29D0"/>
    <w:rsid w:val="00FD2BED"/>
    <w:rsid w:val="00FD2E4F"/>
    <w:rsid w:val="00FD2F1E"/>
    <w:rsid w:val="00FD2F92"/>
    <w:rsid w:val="00FD306E"/>
    <w:rsid w:val="00FD312C"/>
    <w:rsid w:val="00FD314A"/>
    <w:rsid w:val="00FD317F"/>
    <w:rsid w:val="00FD321D"/>
    <w:rsid w:val="00FD3236"/>
    <w:rsid w:val="00FD3237"/>
    <w:rsid w:val="00FD32E4"/>
    <w:rsid w:val="00FD34F0"/>
    <w:rsid w:val="00FD381E"/>
    <w:rsid w:val="00FD3908"/>
    <w:rsid w:val="00FD3A47"/>
    <w:rsid w:val="00FD3A9F"/>
    <w:rsid w:val="00FD3AC4"/>
    <w:rsid w:val="00FD3B26"/>
    <w:rsid w:val="00FD3B3E"/>
    <w:rsid w:val="00FD3CF5"/>
    <w:rsid w:val="00FD4000"/>
    <w:rsid w:val="00FD4135"/>
    <w:rsid w:val="00FD44D9"/>
    <w:rsid w:val="00FD4610"/>
    <w:rsid w:val="00FD4924"/>
    <w:rsid w:val="00FD4E5D"/>
    <w:rsid w:val="00FD5012"/>
    <w:rsid w:val="00FD51AA"/>
    <w:rsid w:val="00FD53FC"/>
    <w:rsid w:val="00FD54C6"/>
    <w:rsid w:val="00FD55AA"/>
    <w:rsid w:val="00FD5C39"/>
    <w:rsid w:val="00FD5C87"/>
    <w:rsid w:val="00FD5C90"/>
    <w:rsid w:val="00FD5CD2"/>
    <w:rsid w:val="00FD5E94"/>
    <w:rsid w:val="00FD6412"/>
    <w:rsid w:val="00FD65C1"/>
    <w:rsid w:val="00FD6675"/>
    <w:rsid w:val="00FD683C"/>
    <w:rsid w:val="00FD6859"/>
    <w:rsid w:val="00FD6885"/>
    <w:rsid w:val="00FD69BB"/>
    <w:rsid w:val="00FD6AC4"/>
    <w:rsid w:val="00FD6C9E"/>
    <w:rsid w:val="00FD6CB6"/>
    <w:rsid w:val="00FD6F1E"/>
    <w:rsid w:val="00FD6F3C"/>
    <w:rsid w:val="00FD6F62"/>
    <w:rsid w:val="00FD7115"/>
    <w:rsid w:val="00FD7118"/>
    <w:rsid w:val="00FD73E2"/>
    <w:rsid w:val="00FD7745"/>
    <w:rsid w:val="00FD7861"/>
    <w:rsid w:val="00FD78B7"/>
    <w:rsid w:val="00FD78CB"/>
    <w:rsid w:val="00FD797F"/>
    <w:rsid w:val="00FD7A0F"/>
    <w:rsid w:val="00FD7B0D"/>
    <w:rsid w:val="00FD7B8A"/>
    <w:rsid w:val="00FD7C9B"/>
    <w:rsid w:val="00FD7CBC"/>
    <w:rsid w:val="00FD7CE1"/>
    <w:rsid w:val="00FD7E60"/>
    <w:rsid w:val="00FE017C"/>
    <w:rsid w:val="00FE022A"/>
    <w:rsid w:val="00FE02C3"/>
    <w:rsid w:val="00FE03D4"/>
    <w:rsid w:val="00FE048A"/>
    <w:rsid w:val="00FE064F"/>
    <w:rsid w:val="00FE06EB"/>
    <w:rsid w:val="00FE0A7B"/>
    <w:rsid w:val="00FE0AB3"/>
    <w:rsid w:val="00FE0AFA"/>
    <w:rsid w:val="00FE0E7E"/>
    <w:rsid w:val="00FE0F0B"/>
    <w:rsid w:val="00FE1355"/>
    <w:rsid w:val="00FE13EF"/>
    <w:rsid w:val="00FE1692"/>
    <w:rsid w:val="00FE1727"/>
    <w:rsid w:val="00FE192A"/>
    <w:rsid w:val="00FE1A2E"/>
    <w:rsid w:val="00FE1AB8"/>
    <w:rsid w:val="00FE1AFC"/>
    <w:rsid w:val="00FE1E00"/>
    <w:rsid w:val="00FE1E1B"/>
    <w:rsid w:val="00FE1F21"/>
    <w:rsid w:val="00FE2119"/>
    <w:rsid w:val="00FE2223"/>
    <w:rsid w:val="00FE2314"/>
    <w:rsid w:val="00FE2416"/>
    <w:rsid w:val="00FE2471"/>
    <w:rsid w:val="00FE24E1"/>
    <w:rsid w:val="00FE279F"/>
    <w:rsid w:val="00FE29FB"/>
    <w:rsid w:val="00FE29FF"/>
    <w:rsid w:val="00FE2AE8"/>
    <w:rsid w:val="00FE2C23"/>
    <w:rsid w:val="00FE2CCB"/>
    <w:rsid w:val="00FE2CEB"/>
    <w:rsid w:val="00FE2D33"/>
    <w:rsid w:val="00FE2FF0"/>
    <w:rsid w:val="00FE30CF"/>
    <w:rsid w:val="00FE3246"/>
    <w:rsid w:val="00FE324A"/>
    <w:rsid w:val="00FE363A"/>
    <w:rsid w:val="00FE3734"/>
    <w:rsid w:val="00FE3AC2"/>
    <w:rsid w:val="00FE3CEE"/>
    <w:rsid w:val="00FE3CFB"/>
    <w:rsid w:val="00FE3D65"/>
    <w:rsid w:val="00FE3E13"/>
    <w:rsid w:val="00FE3EAD"/>
    <w:rsid w:val="00FE3F37"/>
    <w:rsid w:val="00FE3F47"/>
    <w:rsid w:val="00FE404F"/>
    <w:rsid w:val="00FE425F"/>
    <w:rsid w:val="00FE42A2"/>
    <w:rsid w:val="00FE438B"/>
    <w:rsid w:val="00FE461F"/>
    <w:rsid w:val="00FE4629"/>
    <w:rsid w:val="00FE486E"/>
    <w:rsid w:val="00FE4877"/>
    <w:rsid w:val="00FE4CC3"/>
    <w:rsid w:val="00FE4F43"/>
    <w:rsid w:val="00FE4F5D"/>
    <w:rsid w:val="00FE510C"/>
    <w:rsid w:val="00FE51D9"/>
    <w:rsid w:val="00FE52A9"/>
    <w:rsid w:val="00FE52AB"/>
    <w:rsid w:val="00FE541F"/>
    <w:rsid w:val="00FE563F"/>
    <w:rsid w:val="00FE5686"/>
    <w:rsid w:val="00FE56C9"/>
    <w:rsid w:val="00FE56CF"/>
    <w:rsid w:val="00FE56E8"/>
    <w:rsid w:val="00FE57D6"/>
    <w:rsid w:val="00FE58D0"/>
    <w:rsid w:val="00FE58DA"/>
    <w:rsid w:val="00FE5931"/>
    <w:rsid w:val="00FE59C9"/>
    <w:rsid w:val="00FE5A79"/>
    <w:rsid w:val="00FE5C5E"/>
    <w:rsid w:val="00FE5CCA"/>
    <w:rsid w:val="00FE5D7E"/>
    <w:rsid w:val="00FE5E27"/>
    <w:rsid w:val="00FE5E5F"/>
    <w:rsid w:val="00FE5ED3"/>
    <w:rsid w:val="00FE6135"/>
    <w:rsid w:val="00FE6397"/>
    <w:rsid w:val="00FE63DB"/>
    <w:rsid w:val="00FE64FB"/>
    <w:rsid w:val="00FE6738"/>
    <w:rsid w:val="00FE67AD"/>
    <w:rsid w:val="00FE6A28"/>
    <w:rsid w:val="00FE6B47"/>
    <w:rsid w:val="00FE6C60"/>
    <w:rsid w:val="00FE6D4D"/>
    <w:rsid w:val="00FE6DE2"/>
    <w:rsid w:val="00FE6EC9"/>
    <w:rsid w:val="00FE711F"/>
    <w:rsid w:val="00FE71FD"/>
    <w:rsid w:val="00FE7290"/>
    <w:rsid w:val="00FE790E"/>
    <w:rsid w:val="00FE79EA"/>
    <w:rsid w:val="00FE7DF9"/>
    <w:rsid w:val="00FE7EDE"/>
    <w:rsid w:val="00FF00E9"/>
    <w:rsid w:val="00FF019C"/>
    <w:rsid w:val="00FF0313"/>
    <w:rsid w:val="00FF0520"/>
    <w:rsid w:val="00FF0549"/>
    <w:rsid w:val="00FF058E"/>
    <w:rsid w:val="00FF06A1"/>
    <w:rsid w:val="00FF06D0"/>
    <w:rsid w:val="00FF07A2"/>
    <w:rsid w:val="00FF0959"/>
    <w:rsid w:val="00FF09FD"/>
    <w:rsid w:val="00FF0AA2"/>
    <w:rsid w:val="00FF0BFE"/>
    <w:rsid w:val="00FF0CD4"/>
    <w:rsid w:val="00FF0DE4"/>
    <w:rsid w:val="00FF0EE7"/>
    <w:rsid w:val="00FF1041"/>
    <w:rsid w:val="00FF10A2"/>
    <w:rsid w:val="00FF12A5"/>
    <w:rsid w:val="00FF162E"/>
    <w:rsid w:val="00FF174B"/>
    <w:rsid w:val="00FF17FE"/>
    <w:rsid w:val="00FF187F"/>
    <w:rsid w:val="00FF18FB"/>
    <w:rsid w:val="00FF1A67"/>
    <w:rsid w:val="00FF1AC4"/>
    <w:rsid w:val="00FF1B4B"/>
    <w:rsid w:val="00FF1CFB"/>
    <w:rsid w:val="00FF1D51"/>
    <w:rsid w:val="00FF1D94"/>
    <w:rsid w:val="00FF1E68"/>
    <w:rsid w:val="00FF1E8B"/>
    <w:rsid w:val="00FF227F"/>
    <w:rsid w:val="00FF238D"/>
    <w:rsid w:val="00FF2400"/>
    <w:rsid w:val="00FF2466"/>
    <w:rsid w:val="00FF24F2"/>
    <w:rsid w:val="00FF2544"/>
    <w:rsid w:val="00FF258A"/>
    <w:rsid w:val="00FF258D"/>
    <w:rsid w:val="00FF260A"/>
    <w:rsid w:val="00FF2846"/>
    <w:rsid w:val="00FF28BF"/>
    <w:rsid w:val="00FF290F"/>
    <w:rsid w:val="00FF2B33"/>
    <w:rsid w:val="00FF2EA3"/>
    <w:rsid w:val="00FF2F83"/>
    <w:rsid w:val="00FF2F90"/>
    <w:rsid w:val="00FF300B"/>
    <w:rsid w:val="00FF3079"/>
    <w:rsid w:val="00FF3102"/>
    <w:rsid w:val="00FF3188"/>
    <w:rsid w:val="00FF333D"/>
    <w:rsid w:val="00FF355F"/>
    <w:rsid w:val="00FF3A00"/>
    <w:rsid w:val="00FF3B5B"/>
    <w:rsid w:val="00FF3DDD"/>
    <w:rsid w:val="00FF3F72"/>
    <w:rsid w:val="00FF401E"/>
    <w:rsid w:val="00FF401F"/>
    <w:rsid w:val="00FF40AF"/>
    <w:rsid w:val="00FF41C2"/>
    <w:rsid w:val="00FF4214"/>
    <w:rsid w:val="00FF4515"/>
    <w:rsid w:val="00FF4563"/>
    <w:rsid w:val="00FF458C"/>
    <w:rsid w:val="00FF47F9"/>
    <w:rsid w:val="00FF4C11"/>
    <w:rsid w:val="00FF4C86"/>
    <w:rsid w:val="00FF4CAC"/>
    <w:rsid w:val="00FF529B"/>
    <w:rsid w:val="00FF52F2"/>
    <w:rsid w:val="00FF5396"/>
    <w:rsid w:val="00FF5427"/>
    <w:rsid w:val="00FF54C7"/>
    <w:rsid w:val="00FF551C"/>
    <w:rsid w:val="00FF58E9"/>
    <w:rsid w:val="00FF5968"/>
    <w:rsid w:val="00FF5A2F"/>
    <w:rsid w:val="00FF5B07"/>
    <w:rsid w:val="00FF5B72"/>
    <w:rsid w:val="00FF5CD4"/>
    <w:rsid w:val="00FF5DA2"/>
    <w:rsid w:val="00FF5FDE"/>
    <w:rsid w:val="00FF6047"/>
    <w:rsid w:val="00FF6057"/>
    <w:rsid w:val="00FF606A"/>
    <w:rsid w:val="00FF6191"/>
    <w:rsid w:val="00FF626B"/>
    <w:rsid w:val="00FF62FD"/>
    <w:rsid w:val="00FF635A"/>
    <w:rsid w:val="00FF63FF"/>
    <w:rsid w:val="00FF6491"/>
    <w:rsid w:val="00FF6702"/>
    <w:rsid w:val="00FF6712"/>
    <w:rsid w:val="00FF6741"/>
    <w:rsid w:val="00FF68B2"/>
    <w:rsid w:val="00FF699D"/>
    <w:rsid w:val="00FF6A59"/>
    <w:rsid w:val="00FF6AF3"/>
    <w:rsid w:val="00FF6B61"/>
    <w:rsid w:val="00FF6D2A"/>
    <w:rsid w:val="00FF6DA3"/>
    <w:rsid w:val="00FF6EE6"/>
    <w:rsid w:val="00FF6EFB"/>
    <w:rsid w:val="00FF7065"/>
    <w:rsid w:val="00FF713D"/>
    <w:rsid w:val="00FF717F"/>
    <w:rsid w:val="00FF7204"/>
    <w:rsid w:val="00FF74BB"/>
    <w:rsid w:val="00FF766B"/>
    <w:rsid w:val="00FF7C74"/>
    <w:rsid w:val="00FF7C87"/>
    <w:rsid w:val="00FF7F9E"/>
    <w:rsid w:val="00FF7FE7"/>
    <w:rsid w:val="00FF7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15CC923"/>
  <w15:docId w15:val="{670A63DE-1C56-4DCE-841C-B3B0C4060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uiPriority="99" w:qFormat="1"/>
    <w:lsdException w:name="heading 7" w:semiHidden="1" w:uiPriority="99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1E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E13DE3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Theme="majorBidi" w:hAnsiTheme="majorBidi" w:cs="Times New Roman"/>
      <w:b/>
      <w:bCs/>
      <w:sz w:val="30"/>
    </w:rPr>
  </w:style>
  <w:style w:type="paragraph" w:styleId="Heading2">
    <w:name w:val="heading 2"/>
    <w:basedOn w:val="Normal"/>
    <w:next w:val="Normal"/>
    <w:link w:val="Heading2Char"/>
    <w:qFormat/>
    <w:rsid w:val="005975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Theme="majorBidi" w:hAnsiTheme="majorBidi" w:cs="Times New Roman"/>
      <w:b/>
      <w:bCs/>
      <w:sz w:val="30"/>
    </w:rPr>
  </w:style>
  <w:style w:type="paragraph" w:styleId="Heading3">
    <w:name w:val="heading 3"/>
    <w:basedOn w:val="Normal"/>
    <w:next w:val="Normal"/>
    <w:link w:val="Heading3Char"/>
    <w:qFormat/>
    <w:rsid w:val="00222D9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22D9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13DE3"/>
    <w:rPr>
      <w:rFonts w:asciiTheme="majorBidi" w:hAnsiTheme="majorBidi" w:cs="Times New Roman"/>
      <w:b/>
      <w:bCs/>
      <w:sz w:val="30"/>
      <w:szCs w:val="18"/>
      <w:shd w:val="solid" w:color="FFFFFF" w:fill="FFFFFF"/>
    </w:rPr>
  </w:style>
  <w:style w:type="character" w:customStyle="1" w:styleId="Heading2Char">
    <w:name w:val="Heading 2 Char"/>
    <w:link w:val="Heading2"/>
    <w:rsid w:val="005975C1"/>
    <w:rPr>
      <w:rFonts w:asciiTheme="majorBidi" w:hAnsiTheme="majorBidi" w:cs="Times New Roman"/>
      <w:b/>
      <w:bCs/>
      <w:sz w:val="30"/>
      <w:szCs w:val="18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 Char Char,BT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 Char,BT"/>
    <w:basedOn w:val="Normal"/>
    <w:link w:val="BodyTextChar"/>
    <w:rsid w:val="00222D9F"/>
    <w:pPr>
      <w:spacing w:after="120"/>
    </w:pPr>
  </w:style>
  <w:style w:type="paragraph" w:styleId="Header">
    <w:name w:val="header"/>
    <w:basedOn w:val="Normal"/>
    <w:link w:val="HeaderChar"/>
    <w:rsid w:val="00222D9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222D9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22D9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22D9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22D9F"/>
    <w:rPr>
      <w:rFonts w:cs="Times New Roman"/>
      <w:b/>
      <w:bCs/>
    </w:rPr>
  </w:style>
  <w:style w:type="paragraph" w:styleId="ListBullet">
    <w:name w:val="List Bullet"/>
    <w:basedOn w:val="Normal"/>
    <w:rsid w:val="00222D9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222D9F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222D9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222D9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222D9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222D9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222D9F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222D9F"/>
    <w:pPr>
      <w:ind w:left="284"/>
    </w:pPr>
  </w:style>
  <w:style w:type="paragraph" w:customStyle="1" w:styleId="AAFrameAddress">
    <w:name w:val="AA Frame Address"/>
    <w:basedOn w:val="Heading1"/>
    <w:rsid w:val="00222D9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22D9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22D9F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222D9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22D9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22D9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22D9F"/>
    <w:pPr>
      <w:ind w:left="851" w:hanging="284"/>
    </w:pPr>
  </w:style>
  <w:style w:type="paragraph" w:styleId="Index4">
    <w:name w:val="index 4"/>
    <w:basedOn w:val="Normal"/>
    <w:next w:val="Normal"/>
    <w:semiHidden/>
    <w:rsid w:val="00222D9F"/>
    <w:pPr>
      <w:ind w:left="1135" w:hanging="284"/>
    </w:pPr>
  </w:style>
  <w:style w:type="paragraph" w:styleId="Index6">
    <w:name w:val="index 6"/>
    <w:basedOn w:val="Normal"/>
    <w:next w:val="Normal"/>
    <w:semiHidden/>
    <w:rsid w:val="00222D9F"/>
    <w:pPr>
      <w:ind w:left="1702" w:hanging="284"/>
    </w:pPr>
  </w:style>
  <w:style w:type="paragraph" w:styleId="Index5">
    <w:name w:val="index 5"/>
    <w:basedOn w:val="Normal"/>
    <w:next w:val="Normal"/>
    <w:semiHidden/>
    <w:rsid w:val="00222D9F"/>
    <w:pPr>
      <w:ind w:left="1418" w:hanging="284"/>
    </w:pPr>
  </w:style>
  <w:style w:type="paragraph" w:styleId="Index7">
    <w:name w:val="index 7"/>
    <w:basedOn w:val="Normal"/>
    <w:next w:val="Normal"/>
    <w:semiHidden/>
    <w:rsid w:val="00222D9F"/>
    <w:pPr>
      <w:ind w:left="1985" w:hanging="284"/>
    </w:pPr>
  </w:style>
  <w:style w:type="paragraph" w:styleId="Index8">
    <w:name w:val="index 8"/>
    <w:basedOn w:val="Normal"/>
    <w:next w:val="Normal"/>
    <w:semiHidden/>
    <w:rsid w:val="00222D9F"/>
    <w:pPr>
      <w:ind w:left="2269" w:hanging="284"/>
    </w:pPr>
  </w:style>
  <w:style w:type="paragraph" w:styleId="Index9">
    <w:name w:val="index 9"/>
    <w:basedOn w:val="Normal"/>
    <w:next w:val="Normal"/>
    <w:semiHidden/>
    <w:rsid w:val="00222D9F"/>
    <w:pPr>
      <w:ind w:left="2552" w:hanging="284"/>
    </w:pPr>
  </w:style>
  <w:style w:type="paragraph" w:styleId="TOC2">
    <w:name w:val="toc 2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22D9F"/>
    <w:pPr>
      <w:ind w:left="851"/>
    </w:pPr>
  </w:style>
  <w:style w:type="paragraph" w:styleId="TOC5">
    <w:name w:val="toc 5"/>
    <w:basedOn w:val="Normal"/>
    <w:next w:val="Normal"/>
    <w:semiHidden/>
    <w:rsid w:val="00222D9F"/>
    <w:pPr>
      <w:ind w:left="1134"/>
    </w:pPr>
  </w:style>
  <w:style w:type="paragraph" w:styleId="TOC6">
    <w:name w:val="toc 6"/>
    <w:basedOn w:val="Normal"/>
    <w:next w:val="Normal"/>
    <w:semiHidden/>
    <w:rsid w:val="00222D9F"/>
    <w:pPr>
      <w:ind w:left="1418"/>
    </w:pPr>
  </w:style>
  <w:style w:type="paragraph" w:styleId="TOC7">
    <w:name w:val="toc 7"/>
    <w:basedOn w:val="Normal"/>
    <w:next w:val="Normal"/>
    <w:semiHidden/>
    <w:rsid w:val="00222D9F"/>
    <w:pPr>
      <w:ind w:left="1701"/>
    </w:pPr>
  </w:style>
  <w:style w:type="paragraph" w:styleId="TOC8">
    <w:name w:val="toc 8"/>
    <w:basedOn w:val="Normal"/>
    <w:next w:val="Normal"/>
    <w:semiHidden/>
    <w:rsid w:val="00222D9F"/>
    <w:pPr>
      <w:ind w:left="1985"/>
    </w:pPr>
  </w:style>
  <w:style w:type="paragraph" w:styleId="TOC9">
    <w:name w:val="toc 9"/>
    <w:basedOn w:val="Normal"/>
    <w:next w:val="Normal"/>
    <w:semiHidden/>
    <w:rsid w:val="00222D9F"/>
    <w:pPr>
      <w:ind w:left="2268"/>
    </w:pPr>
  </w:style>
  <w:style w:type="paragraph" w:styleId="TableofFigures">
    <w:name w:val="table of figures"/>
    <w:basedOn w:val="Normal"/>
    <w:next w:val="Normal"/>
    <w:semiHidden/>
    <w:rsid w:val="00222D9F"/>
    <w:pPr>
      <w:ind w:left="567" w:hanging="567"/>
    </w:pPr>
  </w:style>
  <w:style w:type="paragraph" w:styleId="ListBullet5">
    <w:name w:val="List Bullet 5"/>
    <w:basedOn w:val="Normal"/>
    <w:rsid w:val="00222D9F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222D9F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222D9F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22D9F"/>
    <w:pPr>
      <w:ind w:left="284" w:firstLine="284"/>
    </w:pPr>
  </w:style>
  <w:style w:type="character" w:styleId="Strong">
    <w:name w:val="Strong"/>
    <w:uiPriority w:val="22"/>
    <w:qFormat/>
    <w:rsid w:val="00222D9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22D9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22D9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22D9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22D9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22D9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22D9F"/>
    <w:pPr>
      <w:framePr w:h="1054" w:wrap="around" w:y="5920"/>
    </w:pPr>
  </w:style>
  <w:style w:type="paragraph" w:customStyle="1" w:styleId="ReportHeading3">
    <w:name w:val="ReportHeading3"/>
    <w:basedOn w:val="ReportHeading2"/>
    <w:rsid w:val="00222D9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222D9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22D9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22D9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22D9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22D9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16091C"/>
    <w:rPr>
      <w:sz w:val="28"/>
      <w:szCs w:val="28"/>
      <w:lang w:val="th-TH" w:eastAsia="en-US" w:bidi="th-TH"/>
    </w:rPr>
  </w:style>
  <w:style w:type="paragraph" w:customStyle="1" w:styleId="a2">
    <w:name w:val="ºÇ¡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222D9F"/>
  </w:style>
  <w:style w:type="paragraph" w:customStyle="1" w:styleId="ASSETS">
    <w:name w:val="ASSETS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716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7167C"/>
    <w:rPr>
      <w:rFonts w:ascii="Angsana New" w:hAnsi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10">
    <w:name w:val="10"/>
    <w:basedOn w:val="Normal"/>
    <w:rsid w:val="00D43B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Book Antiqua" w:eastAsia="Cordia New" w:hAnsi="Book Antiqua" w:cs="Cordia New"/>
      <w:sz w:val="20"/>
      <w:szCs w:val="20"/>
      <w:lang w:eastAsia="th-TH"/>
    </w:rPr>
  </w:style>
  <w:style w:type="paragraph" w:customStyle="1" w:styleId="1">
    <w:name w:val="??1"/>
    <w:basedOn w:val="Normal"/>
    <w:rsid w:val="004053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Book Antiqua" w:eastAsia="Cordia New" w:hAnsi="Book Antiqua" w:cs="Cordia New"/>
      <w:sz w:val="28"/>
      <w:szCs w:val="28"/>
      <w:lang w:eastAsia="th-TH"/>
    </w:rPr>
  </w:style>
  <w:style w:type="paragraph" w:customStyle="1" w:styleId="E0">
    <w:name w:val="??E"/>
    <w:basedOn w:val="Normal"/>
    <w:rsid w:val="004053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Cordia New"/>
      <w:b/>
      <w:bCs/>
      <w:sz w:val="24"/>
      <w:szCs w:val="24"/>
      <w:lang w:eastAsia="th-TH"/>
    </w:rPr>
  </w:style>
  <w:style w:type="paragraph" w:customStyle="1" w:styleId="zDistnHeader">
    <w:name w:val="zDistnHeader"/>
    <w:basedOn w:val="Normal"/>
    <w:next w:val="Normal"/>
    <w:rsid w:val="0040534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paragraph" w:customStyle="1" w:styleId="a6">
    <w:name w:val="???????????"/>
    <w:basedOn w:val="Normal"/>
    <w:rsid w:val="0040534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 New" w:hAnsi="Cordia New" w:cs="Cordia New"/>
      <w:sz w:val="20"/>
      <w:szCs w:val="20"/>
    </w:rPr>
  </w:style>
  <w:style w:type="character" w:styleId="Hyperlink">
    <w:name w:val="Hyperlink"/>
    <w:rsid w:val="00405348"/>
    <w:rPr>
      <w:color w:val="0000FF"/>
      <w:u w:val="single"/>
    </w:rPr>
  </w:style>
  <w:style w:type="character" w:styleId="Emphasis">
    <w:name w:val="Emphasis"/>
    <w:uiPriority w:val="20"/>
    <w:qFormat/>
    <w:rsid w:val="005F39FA"/>
    <w:rPr>
      <w:i/>
      <w:iCs/>
    </w:rPr>
  </w:style>
  <w:style w:type="character" w:customStyle="1" w:styleId="CharChar2">
    <w:name w:val="Char Char2"/>
    <w:rsid w:val="004E4596"/>
    <w:rPr>
      <w:rFonts w:ascii="Arial" w:hAnsi="Arial" w:cs="Angsana New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4E4596"/>
    <w:rPr>
      <w:rFonts w:ascii="Arial" w:hAnsi="Arial" w:cs="Angsana New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4E4596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paragraph" w:styleId="CommentText">
    <w:name w:val="annotation text"/>
    <w:basedOn w:val="Normal"/>
    <w:link w:val="CommentTextChar"/>
    <w:rsid w:val="004E45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3"/>
    </w:rPr>
  </w:style>
  <w:style w:type="table" w:customStyle="1" w:styleId="TableGrid1">
    <w:name w:val="Table Grid1"/>
    <w:basedOn w:val="TableNormal"/>
    <w:next w:val="TableGrid"/>
    <w:rsid w:val="00897A8D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256695"/>
    <w:rPr>
      <w:sz w:val="16"/>
      <w:szCs w:val="18"/>
    </w:rPr>
  </w:style>
  <w:style w:type="numbering" w:customStyle="1" w:styleId="NoList1">
    <w:name w:val="No List1"/>
    <w:next w:val="NoList"/>
    <w:semiHidden/>
    <w:rsid w:val="00E50DAA"/>
  </w:style>
  <w:style w:type="table" w:customStyle="1" w:styleId="TableGrid2">
    <w:name w:val="Table Grid2"/>
    <w:basedOn w:val="TableNormal"/>
    <w:next w:val="TableGrid"/>
    <w:rsid w:val="00E50DAA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semiHidden/>
    <w:rsid w:val="00E50DAA"/>
  </w:style>
  <w:style w:type="table" w:customStyle="1" w:styleId="TableGrid3">
    <w:name w:val="Table Grid3"/>
    <w:basedOn w:val="TableNormal"/>
    <w:next w:val="TableGrid"/>
    <w:rsid w:val="00E50DAA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3F52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A918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ms Rmn"/>
      <w:sz w:val="24"/>
      <w:szCs w:val="24"/>
    </w:rPr>
  </w:style>
  <w:style w:type="character" w:customStyle="1" w:styleId="Heading1Char1">
    <w:name w:val="Heading 1 Char1"/>
    <w:rsid w:val="00866954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866954"/>
    <w:rPr>
      <w:rFonts w:ascii="Arial" w:hAnsi="Arial" w:cs="Angsana New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rsid w:val="00866954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ecx597224006-02112009">
    <w:name w:val="ecx597224006-02112009"/>
    <w:basedOn w:val="DefaultParagraphFont"/>
    <w:rsid w:val="00866954"/>
  </w:style>
  <w:style w:type="character" w:customStyle="1" w:styleId="ecx952042505-03112009">
    <w:name w:val="ecx952042505-03112009"/>
    <w:basedOn w:val="DefaultParagraphFont"/>
    <w:rsid w:val="00866954"/>
  </w:style>
  <w:style w:type="character" w:customStyle="1" w:styleId="ecx405334904-03112009">
    <w:name w:val="ecx405334904-03112009"/>
    <w:basedOn w:val="DefaultParagraphFont"/>
    <w:rsid w:val="00866954"/>
  </w:style>
  <w:style w:type="table" w:customStyle="1" w:styleId="TableGrid11">
    <w:name w:val="Table Grid11"/>
    <w:basedOn w:val="TableNormal"/>
    <w:next w:val="TableGrid"/>
    <w:rsid w:val="00866954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866954"/>
  </w:style>
  <w:style w:type="character" w:styleId="FollowedHyperlink">
    <w:name w:val="FollowedHyperlink"/>
    <w:rsid w:val="00866954"/>
    <w:rPr>
      <w:color w:val="606420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866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Times New Roman" w:hAnsi="Times New Roman"/>
      <w:sz w:val="24"/>
      <w:szCs w:val="28"/>
    </w:rPr>
  </w:style>
  <w:style w:type="paragraph" w:customStyle="1" w:styleId="Default">
    <w:name w:val="Default"/>
    <w:rsid w:val="00373D6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8Char">
    <w:name w:val="Heading 8 Char"/>
    <w:link w:val="Heading8"/>
    <w:rsid w:val="00313F3F"/>
    <w:rPr>
      <w:rFonts w:cs="EucrosiaUPC"/>
      <w:b/>
      <w:bCs/>
      <w:sz w:val="32"/>
      <w:szCs w:val="32"/>
    </w:rPr>
  </w:style>
  <w:style w:type="character" w:customStyle="1" w:styleId="Heading5Char">
    <w:name w:val="Heading 5 Char"/>
    <w:link w:val="Heading5"/>
    <w:rsid w:val="002D500C"/>
    <w:rPr>
      <w:rFonts w:cs="EucrosiaUPC"/>
      <w:b/>
      <w:bCs/>
      <w:sz w:val="32"/>
      <w:szCs w:val="32"/>
    </w:rPr>
  </w:style>
  <w:style w:type="character" w:customStyle="1" w:styleId="BodyTextChar1">
    <w:name w:val="Body Text Char1"/>
    <w:aliases w:val="bt Char1,body text Char1,Body Char1"/>
    <w:uiPriority w:val="99"/>
    <w:locked/>
    <w:rsid w:val="007F3170"/>
    <w:rPr>
      <w:rFonts w:cs="Times New Roman"/>
      <w:sz w:val="24"/>
    </w:rPr>
  </w:style>
  <w:style w:type="character" w:customStyle="1" w:styleId="BodyText2Char">
    <w:name w:val="Body Text 2 Char"/>
    <w:link w:val="BodyText2"/>
    <w:uiPriority w:val="99"/>
    <w:rsid w:val="004F140F"/>
    <w:rPr>
      <w:rFonts w:ascii="Book Antiqua" w:hAnsi="Book Antiqua"/>
      <w:sz w:val="22"/>
      <w:szCs w:val="22"/>
    </w:rPr>
  </w:style>
  <w:style w:type="paragraph" w:styleId="NormalWeb">
    <w:name w:val="Normal (Web)"/>
    <w:basedOn w:val="Normal"/>
    <w:uiPriority w:val="99"/>
    <w:unhideWhenUsed/>
    <w:rsid w:val="00C54C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harChar23">
    <w:name w:val="Char Char23"/>
    <w:rsid w:val="00691BF1"/>
    <w:rPr>
      <w:rFonts w:ascii="Arial" w:hAnsi="Arial" w:cs="Angsana New"/>
      <w:b/>
      <w:bCs/>
      <w:sz w:val="18"/>
      <w:szCs w:val="18"/>
      <w:u w:val="single"/>
      <w:lang w:val="en-US" w:eastAsia="en-US" w:bidi="th-TH"/>
    </w:rPr>
  </w:style>
  <w:style w:type="character" w:customStyle="1" w:styleId="CharChar11">
    <w:name w:val="Char Char11"/>
    <w:rsid w:val="00691BF1"/>
    <w:rPr>
      <w:rFonts w:ascii="Arial" w:hAnsi="Arial" w:cs="Angsana New"/>
      <w:b/>
      <w:bCs/>
      <w:sz w:val="18"/>
      <w:szCs w:val="18"/>
      <w:lang w:val="en-US" w:eastAsia="en-US" w:bidi="th-TH"/>
    </w:rPr>
  </w:style>
  <w:style w:type="character" w:customStyle="1" w:styleId="CharChar3">
    <w:name w:val="Char Char3"/>
    <w:rsid w:val="00691BF1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761B6A"/>
    <w:rPr>
      <w:rFonts w:ascii="Arial" w:hAnsi="Arial" w:cs="Times New Roman"/>
      <w:b/>
      <w:bCs/>
      <w:sz w:val="18"/>
      <w:szCs w:val="18"/>
    </w:rPr>
  </w:style>
  <w:style w:type="character" w:customStyle="1" w:styleId="Heading6Char">
    <w:name w:val="Heading 6 Char"/>
    <w:link w:val="Heading6"/>
    <w:uiPriority w:val="99"/>
    <w:locked/>
    <w:rsid w:val="00761B6A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761B6A"/>
    <w:rPr>
      <w:rFonts w:cs="EucrosiaUPC"/>
      <w:b/>
      <w:bCs/>
      <w:sz w:val="30"/>
      <w:szCs w:val="30"/>
    </w:rPr>
  </w:style>
  <w:style w:type="character" w:customStyle="1" w:styleId="Heading9Char">
    <w:name w:val="Heading 9 Char"/>
    <w:link w:val="Heading9"/>
    <w:uiPriority w:val="99"/>
    <w:locked/>
    <w:rsid w:val="00761B6A"/>
    <w:rPr>
      <w:rFonts w:cs="EucrosiaUPC"/>
      <w:b/>
      <w:bCs/>
      <w:sz w:val="30"/>
      <w:szCs w:val="30"/>
    </w:rPr>
  </w:style>
  <w:style w:type="character" w:customStyle="1" w:styleId="HeaderChar">
    <w:name w:val="Header Char"/>
    <w:link w:val="Header"/>
    <w:locked/>
    <w:rsid w:val="00761B6A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uiPriority w:val="99"/>
    <w:locked/>
    <w:rsid w:val="00761B6A"/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761B6A"/>
    <w:rPr>
      <w:rFonts w:cs="EucrosiaUPC"/>
      <w:sz w:val="30"/>
      <w:szCs w:val="30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761B6A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761B6A"/>
    <w:rPr>
      <w:rFonts w:ascii="Arial" w:hAnsi="Arial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761B6A"/>
    <w:rPr>
      <w:rFonts w:ascii="Tahoma" w:hAnsi="Tahoma" w:cs="Tahoma"/>
      <w:sz w:val="16"/>
      <w:szCs w:val="16"/>
    </w:rPr>
  </w:style>
  <w:style w:type="character" w:customStyle="1" w:styleId="BodyTextFirstIndentChar">
    <w:name w:val="Body Text First Indent Char"/>
    <w:link w:val="BodyTextFirstIndent"/>
    <w:locked/>
    <w:rsid w:val="00761B6A"/>
    <w:rPr>
      <w:rFonts w:ascii="Arial" w:hAnsi="Arial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link w:val="BodyTextFirstIndent2"/>
    <w:locked/>
    <w:rsid w:val="00761B6A"/>
    <w:rPr>
      <w:rFonts w:ascii="Arial" w:hAnsi="Arial"/>
      <w:sz w:val="18"/>
      <w:szCs w:val="18"/>
    </w:rPr>
  </w:style>
  <w:style w:type="character" w:customStyle="1" w:styleId="SignatureChar">
    <w:name w:val="Signature Char"/>
    <w:link w:val="Signature"/>
    <w:uiPriority w:val="99"/>
    <w:locked/>
    <w:rsid w:val="00761B6A"/>
    <w:rPr>
      <w:rFonts w:ascii="Arial" w:hAnsi="Arial"/>
      <w:sz w:val="18"/>
      <w:szCs w:val="18"/>
    </w:rPr>
  </w:style>
  <w:style w:type="character" w:customStyle="1" w:styleId="CommentTextChar">
    <w:name w:val="Comment Text Char"/>
    <w:link w:val="CommentText"/>
    <w:locked/>
    <w:rsid w:val="00761B6A"/>
    <w:rPr>
      <w:szCs w:val="23"/>
    </w:rPr>
  </w:style>
  <w:style w:type="character" w:customStyle="1" w:styleId="FootnoteTextChar">
    <w:name w:val="Footnote Text Char"/>
    <w:aliases w:val="ft Char"/>
    <w:link w:val="FootnoteText"/>
    <w:semiHidden/>
    <w:locked/>
    <w:rsid w:val="00761B6A"/>
    <w:rPr>
      <w:sz w:val="18"/>
      <w:lang w:val="en-GB" w:bidi="ar-SA"/>
    </w:rPr>
  </w:style>
  <w:style w:type="character" w:customStyle="1" w:styleId="MacroTextChar">
    <w:name w:val="Macro Text Char"/>
    <w:link w:val="MacroText"/>
    <w:semiHidden/>
    <w:locked/>
    <w:rsid w:val="00761B6A"/>
    <w:rPr>
      <w:rFonts w:ascii="Courier New" w:hAnsi="Courier New"/>
      <w:lang w:val="en-AU" w:eastAsia="en-US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761B6A"/>
    <w:rPr>
      <w:rFonts w:ascii="Tahoma" w:hAnsi="Tahoma" w:cs="Tahoma"/>
      <w:shd w:val="clear" w:color="auto" w:fill="000080"/>
      <w:lang w:val="en-GB" w:bidi="ar-SA"/>
    </w:rPr>
  </w:style>
  <w:style w:type="character" w:styleId="FootnoteReference">
    <w:name w:val="footnote reference"/>
    <w:uiPriority w:val="99"/>
    <w:unhideWhenUsed/>
    <w:rsid w:val="00761B6A"/>
    <w:rPr>
      <w:vertAlign w:val="superscript"/>
    </w:rPr>
  </w:style>
  <w:style w:type="paragraph" w:styleId="PlainText">
    <w:name w:val="Plain Text"/>
    <w:basedOn w:val="Normal"/>
    <w:link w:val="PlainTextChar"/>
    <w:unhideWhenUsed/>
    <w:rsid w:val="00761B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Cordia New"/>
      <w:sz w:val="21"/>
      <w:szCs w:val="26"/>
    </w:rPr>
  </w:style>
  <w:style w:type="character" w:customStyle="1" w:styleId="PlainTextChar">
    <w:name w:val="Plain Text Char"/>
    <w:link w:val="PlainText"/>
    <w:rsid w:val="00761B6A"/>
    <w:rPr>
      <w:rFonts w:ascii="Consolas" w:eastAsia="Calibri" w:hAnsi="Consolas" w:cs="Cordia New"/>
      <w:sz w:val="21"/>
      <w:szCs w:val="26"/>
    </w:rPr>
  </w:style>
  <w:style w:type="character" w:customStyle="1" w:styleId="Heading8Char1">
    <w:name w:val="Heading 8 Char1"/>
    <w:rsid w:val="008E685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4Char1">
    <w:name w:val="Heading 4 Char1"/>
    <w:rsid w:val="00F57C1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57C1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57C1A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57C1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F57C1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F57C1A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F57C1A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F57C1A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F57C1A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57C1A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F57C1A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57C1A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57C1A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F57C1A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F57C1A"/>
    <w:rPr>
      <w:sz w:val="29"/>
      <w:szCs w:val="29"/>
    </w:rPr>
  </w:style>
  <w:style w:type="character" w:customStyle="1" w:styleId="shorttext">
    <w:name w:val="short_text"/>
    <w:basedOn w:val="DefaultParagraphFont"/>
    <w:rsid w:val="00F57C1A"/>
  </w:style>
  <w:style w:type="paragraph" w:styleId="CommentSubject">
    <w:name w:val="annotation subject"/>
    <w:basedOn w:val="CommentText"/>
    <w:next w:val="CommentText"/>
    <w:link w:val="CommentSubjectChar"/>
    <w:rsid w:val="00F57C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b/>
      <w:bCs/>
      <w:szCs w:val="25"/>
    </w:rPr>
  </w:style>
  <w:style w:type="character" w:customStyle="1" w:styleId="CommentSubjectChar">
    <w:name w:val="Comment Subject Char"/>
    <w:link w:val="CommentSubject"/>
    <w:rsid w:val="00F57C1A"/>
    <w:rPr>
      <w:rFonts w:ascii="Arial" w:hAnsi="Arial"/>
      <w:b/>
      <w:bCs/>
      <w:szCs w:val="25"/>
    </w:rPr>
  </w:style>
  <w:style w:type="character" w:customStyle="1" w:styleId="hps">
    <w:name w:val="hps"/>
    <w:rsid w:val="00F57C1A"/>
    <w:rPr>
      <w:rFonts w:cs="Times New Roman"/>
    </w:rPr>
  </w:style>
  <w:style w:type="character" w:customStyle="1" w:styleId="gt-icon-text1">
    <w:name w:val="gt-icon-text1"/>
    <w:rsid w:val="00F57C1A"/>
    <w:rPr>
      <w:rFonts w:cs="Times New Roman"/>
    </w:rPr>
  </w:style>
  <w:style w:type="character" w:customStyle="1" w:styleId="longtext">
    <w:name w:val="long_text"/>
    <w:rsid w:val="00F57C1A"/>
    <w:rPr>
      <w:rFonts w:cs="Times New Roman"/>
    </w:rPr>
  </w:style>
  <w:style w:type="character" w:customStyle="1" w:styleId="CharChar22">
    <w:name w:val="Char Char22"/>
    <w:rsid w:val="00F57C1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57C1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57C1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57C1A"/>
  </w:style>
  <w:style w:type="character" w:customStyle="1" w:styleId="st1">
    <w:name w:val="st1"/>
    <w:basedOn w:val="DefaultParagraphFont"/>
    <w:rsid w:val="00F57C1A"/>
  </w:style>
  <w:style w:type="paragraph" w:styleId="Revision">
    <w:name w:val="Revision"/>
    <w:hidden/>
    <w:uiPriority w:val="99"/>
    <w:semiHidden/>
    <w:rsid w:val="00F57C1A"/>
    <w:rPr>
      <w:rFonts w:ascii="Arial" w:hAnsi="Arial"/>
      <w:sz w:val="18"/>
      <w:szCs w:val="22"/>
    </w:rPr>
  </w:style>
  <w:style w:type="character" w:customStyle="1" w:styleId="alt-edited1">
    <w:name w:val="alt-edited1"/>
    <w:rsid w:val="00F57C1A"/>
    <w:rPr>
      <w:color w:val="4D90F0"/>
    </w:rPr>
  </w:style>
  <w:style w:type="character" w:customStyle="1" w:styleId="FootnoteTextChar1">
    <w:name w:val="Footnote Text Char1"/>
    <w:aliases w:val="ft Char1"/>
    <w:semiHidden/>
    <w:rsid w:val="000B328E"/>
    <w:rPr>
      <w:szCs w:val="25"/>
    </w:rPr>
  </w:style>
  <w:style w:type="paragraph" w:customStyle="1" w:styleId="AccountingPolicy">
    <w:name w:val="Accounting Policy"/>
    <w:basedOn w:val="Normal"/>
    <w:link w:val="AccountingPolicyChar1"/>
    <w:rsid w:val="0019294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92944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192944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NormalIndent2">
    <w:name w:val="Normal Indent2"/>
    <w:basedOn w:val="Normal"/>
    <w:rsid w:val="00030C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02B8E"/>
    <w:rPr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1E7294"/>
    <w:rPr>
      <w:sz w:val="24"/>
      <w:szCs w:val="28"/>
    </w:rPr>
  </w:style>
  <w:style w:type="numbering" w:customStyle="1" w:styleId="NoList3">
    <w:name w:val="No List3"/>
    <w:next w:val="NoList"/>
    <w:uiPriority w:val="99"/>
    <w:semiHidden/>
    <w:unhideWhenUsed/>
    <w:rsid w:val="0089709C"/>
  </w:style>
  <w:style w:type="numbering" w:customStyle="1" w:styleId="NoList12">
    <w:name w:val="No List12"/>
    <w:next w:val="NoList"/>
    <w:semiHidden/>
    <w:rsid w:val="0089709C"/>
  </w:style>
  <w:style w:type="numbering" w:customStyle="1" w:styleId="NoList21">
    <w:name w:val="No List21"/>
    <w:next w:val="NoList"/>
    <w:semiHidden/>
    <w:rsid w:val="0089709C"/>
  </w:style>
  <w:style w:type="numbering" w:customStyle="1" w:styleId="NoList111">
    <w:name w:val="No List111"/>
    <w:next w:val="NoList"/>
    <w:semiHidden/>
    <w:rsid w:val="0089709C"/>
  </w:style>
  <w:style w:type="character" w:styleId="LineNumber">
    <w:name w:val="line number"/>
    <w:semiHidden/>
    <w:unhideWhenUsed/>
    <w:rsid w:val="003523B5"/>
  </w:style>
  <w:style w:type="paragraph" w:customStyle="1" w:styleId="Pa47">
    <w:name w:val="Pa47"/>
    <w:basedOn w:val="Normal"/>
    <w:next w:val="Normal"/>
    <w:uiPriority w:val="99"/>
    <w:rsid w:val="003523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4C05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paragraph" w:customStyle="1" w:styleId="paragraph">
    <w:name w:val="paragraph"/>
    <w:basedOn w:val="Normal"/>
    <w:rsid w:val="00717D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717DA0"/>
  </w:style>
  <w:style w:type="character" w:customStyle="1" w:styleId="eop">
    <w:name w:val="eop"/>
    <w:basedOn w:val="DefaultParagraphFont"/>
    <w:rsid w:val="00717DA0"/>
  </w:style>
  <w:style w:type="character" w:customStyle="1" w:styleId="scxw181545373">
    <w:name w:val="scxw181545373"/>
    <w:basedOn w:val="DefaultParagraphFont"/>
    <w:rsid w:val="00717DA0"/>
  </w:style>
  <w:style w:type="character" w:customStyle="1" w:styleId="findhit">
    <w:name w:val="findhit"/>
    <w:basedOn w:val="DefaultParagraphFont"/>
    <w:rsid w:val="00A84D97"/>
  </w:style>
  <w:style w:type="character" w:customStyle="1" w:styleId="scxw168714142">
    <w:name w:val="scxw168714142"/>
    <w:basedOn w:val="DefaultParagraphFont"/>
    <w:rsid w:val="00A84D97"/>
  </w:style>
  <w:style w:type="character" w:styleId="UnresolvedMention">
    <w:name w:val="Unresolved Mention"/>
    <w:basedOn w:val="DefaultParagraphFont"/>
    <w:uiPriority w:val="99"/>
    <w:unhideWhenUsed/>
    <w:rsid w:val="00F757F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F757F8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0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43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69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4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2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1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70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61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39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59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0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8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8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35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11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62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787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95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00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64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78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63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279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81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68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36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30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26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08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9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60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5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075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2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01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650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114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41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70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383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06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701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47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47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64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34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41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378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93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59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79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27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87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86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82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37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49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150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00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3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33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566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08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99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62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61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51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6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74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0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214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8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98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75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073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21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416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66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013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04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85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67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15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648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85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77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603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63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102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365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14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65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62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23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12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089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0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878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75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5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6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59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46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213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27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421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29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47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922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97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96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304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7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33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6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7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14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86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53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452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8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42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9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047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62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53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50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19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65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92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576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05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095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27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23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21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941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502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632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22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45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47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587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71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34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38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89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03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049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50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89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93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94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20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27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50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77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7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3792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157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99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36417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7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15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8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44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78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9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00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159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468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44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028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71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71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9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109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292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1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6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20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39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758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75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311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20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71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34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4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9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5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0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0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22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2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5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84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9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3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3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2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0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80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7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008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15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494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81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026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15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940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03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110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45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6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06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518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4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7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1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89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391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62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22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39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29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4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767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41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80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59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475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2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49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141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66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63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571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25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231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72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47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230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35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89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12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86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82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96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93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20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36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66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02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89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26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19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05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40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61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0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20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1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9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44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7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73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71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23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5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25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92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00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572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21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75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5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245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46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514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80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892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34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81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1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64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77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216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27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643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2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86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91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46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30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95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28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866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86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422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35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67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3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93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25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0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97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25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76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327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70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93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62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764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36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382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95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333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11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68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8778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76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958566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68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061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25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99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26" Type="http://schemas.openxmlformats.org/officeDocument/2006/relationships/footer" Target="footer9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header" Target="header7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6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8.xml"/><Relationship Id="rId28" Type="http://schemas.openxmlformats.org/officeDocument/2006/relationships/footer" Target="footer10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7.xml"/><Relationship Id="rId27" Type="http://schemas.openxmlformats.org/officeDocument/2006/relationships/header" Target="header8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4D60DE1BF87541B179544BBE165E40" ma:contentTypeVersion="13" ma:contentTypeDescription="Create a new document." ma:contentTypeScope="" ma:versionID="a51170c4223040412b72138a8d64de4b">
  <xsd:schema xmlns:xsd="http://www.w3.org/2001/XMLSchema" xmlns:xs="http://www.w3.org/2001/XMLSchema" xmlns:p="http://schemas.microsoft.com/office/2006/metadata/properties" xmlns:ns3="518de180-63db-4acc-8bde-dd5ee2d509fa" xmlns:ns4="3995950f-9cf1-4553-a302-545ab36cf70b" targetNamespace="http://schemas.microsoft.com/office/2006/metadata/properties" ma:root="true" ma:fieldsID="c192d0129dcbcb39953321217af75a19" ns3:_="" ns4:_="">
    <xsd:import namespace="518de180-63db-4acc-8bde-dd5ee2d509fa"/>
    <xsd:import namespace="3995950f-9cf1-4553-a302-545ab36cf70b"/>
    <xsd:element name="properties">
      <xsd:complexType>
        <xsd:sequence>
          <xsd:element name="documentManagement">
            <xsd:complexType>
              <xsd:all>
                <xsd:element ref="ns3:SharedWithDetails" minOccurs="0"/>
                <xsd:element ref="ns3:SharedWithUser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8de180-63db-4acc-8bde-dd5ee2d509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95950f-9cf1-4553-a302-545ab36cf7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094149F-055B-4EEA-89B6-3B3222F867E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7BF5B3D-9B68-46F5-8EF7-DC446DFD6D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67BF23-2E72-4936-A0E2-CDAE582C0C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8de180-63db-4acc-8bde-dd5ee2d509fa"/>
    <ds:schemaRef ds:uri="3995950f-9cf1-4553-a302-545ab36cf7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7832D7-B004-42C0-A69A-31D6D64C458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140</Pages>
  <Words>28105</Words>
  <Characters>160201</Characters>
  <Application>Microsoft Office Word</Application>
  <DocSecurity>0</DocSecurity>
  <Lines>1335</Lines>
  <Paragraphs>375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187931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Nuttatiya, Chidsin</dc:creator>
  <cp:keywords/>
  <dc:description/>
  <cp:lastModifiedBy>Nuttatiya, Chidsin</cp:lastModifiedBy>
  <cp:revision>2</cp:revision>
  <cp:lastPrinted>2022-02-25T23:20:00Z</cp:lastPrinted>
  <dcterms:created xsi:type="dcterms:W3CDTF">2022-02-25T10:33:00Z</dcterms:created>
  <dcterms:modified xsi:type="dcterms:W3CDTF">2022-02-25T10:33:00Z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Annual Financial Statement Template</vt:lpwstr>
  </property>
  <property fmtid="{D5CDD505-2E9C-101B-9397-08002B2CF9AE}" pid="4" name="ContentTypeId">
    <vt:lpwstr>0x010100A84D60DE1BF87541B179544BBE165E40</vt:lpwstr>
  </property>
</Properties>
</file>