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C950BB" w14:textId="77777777" w:rsidR="00314BE9" w:rsidRPr="000B526A" w:rsidRDefault="009D299A" w:rsidP="00FB31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bookmarkStart w:id="0" w:name="Start"/>
      <w:bookmarkEnd w:id="0"/>
      <w:r w:rsidRPr="000B526A">
        <w:rPr>
          <w:rFonts w:ascii="Angsana New" w:hAnsi="Angsana New" w:cs="Angsana New" w:hint="cs"/>
          <w:sz w:val="52"/>
          <w:szCs w:val="52"/>
        </w:rPr>
        <w:t xml:space="preserve"> </w:t>
      </w:r>
    </w:p>
    <w:p w14:paraId="542B1409" w14:textId="77777777" w:rsidR="00314BE9" w:rsidRPr="000B526A" w:rsidRDefault="00314BE9" w:rsidP="00FB31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13AC9203" w14:textId="77777777" w:rsidR="004E0DC0" w:rsidRPr="000B526A" w:rsidRDefault="004E0DC0" w:rsidP="00FB31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6B0C5CD3" w14:textId="77777777" w:rsidR="00C67504" w:rsidRDefault="00C67504" w:rsidP="00FB31B0">
      <w:pPr>
        <w:spacing w:before="200" w:line="240" w:lineRule="atLeast"/>
        <w:jc w:val="center"/>
        <w:rPr>
          <w:rFonts w:ascii="Angsana New" w:hAnsi="Angsana New"/>
          <w:b/>
          <w:bCs/>
          <w:sz w:val="52"/>
          <w:szCs w:val="52"/>
        </w:rPr>
      </w:pPr>
    </w:p>
    <w:p w14:paraId="5E6A306A" w14:textId="534A78E2" w:rsidR="00314BE9" w:rsidRPr="000B526A" w:rsidRDefault="0009636A" w:rsidP="00FB31B0">
      <w:pPr>
        <w:spacing w:before="200" w:line="240" w:lineRule="atLeast"/>
        <w:jc w:val="center"/>
        <w:rPr>
          <w:rFonts w:ascii="Angsana New" w:hAnsi="Angsana New"/>
          <w:b/>
          <w:bCs/>
          <w:sz w:val="52"/>
          <w:szCs w:val="52"/>
        </w:rPr>
      </w:pPr>
      <w:r w:rsidRPr="000B526A">
        <w:rPr>
          <w:rFonts w:ascii="Angsana New" w:hAnsi="Angsana New" w:hint="cs"/>
          <w:b/>
          <w:bCs/>
          <w:sz w:val="52"/>
          <w:szCs w:val="52"/>
          <w:cs/>
        </w:rPr>
        <w:t>บริษัท อลูคอน</w:t>
      </w:r>
      <w:r w:rsidR="00314BE9" w:rsidRPr="000B526A">
        <w:rPr>
          <w:rFonts w:ascii="Angsana New" w:hAnsi="Angsana New" w:hint="cs"/>
          <w:b/>
          <w:bCs/>
          <w:sz w:val="52"/>
          <w:szCs w:val="52"/>
          <w:cs/>
        </w:rPr>
        <w:t xml:space="preserve"> จำกัด (มหาชน)</w:t>
      </w:r>
    </w:p>
    <w:p w14:paraId="2AD03C9C" w14:textId="77777777" w:rsidR="00314BE9" w:rsidRPr="000B526A" w:rsidRDefault="005150A2" w:rsidP="00FB31B0">
      <w:pPr>
        <w:spacing w:line="240" w:lineRule="atLeast"/>
        <w:jc w:val="center"/>
        <w:rPr>
          <w:rFonts w:ascii="Angsana New" w:hAnsi="Angsana New"/>
          <w:sz w:val="28"/>
          <w:szCs w:val="28"/>
        </w:rPr>
      </w:pPr>
      <w:r w:rsidRPr="000B526A">
        <w:rPr>
          <w:rFonts w:ascii="Angsana New" w:hAnsi="Angsana New" w:hint="cs"/>
          <w:sz w:val="28"/>
          <w:szCs w:val="28"/>
        </w:rPr>
        <w:t xml:space="preserve"> </w:t>
      </w:r>
    </w:p>
    <w:p w14:paraId="11B1E7F1" w14:textId="3465A46F" w:rsidR="00120267" w:rsidRPr="000B526A" w:rsidRDefault="00120267" w:rsidP="00FB31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0B526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</w:t>
      </w:r>
      <w:r w:rsidR="004E0DC0" w:rsidRPr="000B526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สำหรับปีสิ้นสุดวันที่</w:t>
      </w:r>
      <w:r w:rsidR="005B2EB6" w:rsidRPr="000B526A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 31</w:t>
      </w:r>
      <w:r w:rsidR="004E0DC0" w:rsidRPr="000B526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ธันวาคม</w:t>
      </w:r>
      <w:r w:rsidR="004E0DC0" w:rsidRPr="000B526A">
        <w:rPr>
          <w:rFonts w:ascii="Angsana New" w:hAnsi="Angsana New" w:cs="Angsana New" w:hint="cs"/>
          <w:b w:val="0"/>
          <w:bCs w:val="0"/>
          <w:sz w:val="32"/>
          <w:szCs w:val="32"/>
          <w:cs/>
          <w:lang w:val="th-TH"/>
        </w:rPr>
        <w:t xml:space="preserve"> </w:t>
      </w:r>
      <w:r w:rsidR="004E0DC0" w:rsidRPr="000B526A">
        <w:rPr>
          <w:rFonts w:ascii="Angsana New" w:hAnsi="Angsana New" w:cs="Angsana New" w:hint="cs"/>
          <w:b w:val="0"/>
          <w:bCs w:val="0"/>
          <w:sz w:val="32"/>
          <w:szCs w:val="32"/>
        </w:rPr>
        <w:t>25</w:t>
      </w:r>
      <w:r w:rsidR="000C6655" w:rsidRPr="000B526A">
        <w:rPr>
          <w:rFonts w:ascii="Angsana New" w:hAnsi="Angsana New" w:cs="Angsana New" w:hint="cs"/>
          <w:b w:val="0"/>
          <w:bCs w:val="0"/>
          <w:sz w:val="32"/>
          <w:szCs w:val="32"/>
        </w:rPr>
        <w:t>6</w:t>
      </w:r>
      <w:r w:rsidR="008D0E27" w:rsidRPr="000B526A">
        <w:rPr>
          <w:rFonts w:ascii="Angsana New" w:hAnsi="Angsana New" w:cs="Angsana New" w:hint="cs"/>
          <w:b w:val="0"/>
          <w:bCs w:val="0"/>
          <w:sz w:val="32"/>
          <w:szCs w:val="32"/>
        </w:rPr>
        <w:t>4</w:t>
      </w:r>
    </w:p>
    <w:p w14:paraId="711BD606" w14:textId="77777777" w:rsidR="00120267" w:rsidRPr="000B526A" w:rsidRDefault="00120267" w:rsidP="00FB31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0B526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53EE9D56" w14:textId="77777777" w:rsidR="00120267" w:rsidRPr="000B526A" w:rsidRDefault="00120267" w:rsidP="00FB31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B526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0416E182" w14:textId="77777777" w:rsidR="00120267" w:rsidRPr="000B526A" w:rsidRDefault="00120267" w:rsidP="00FB31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28"/>
          <w:szCs w:val="28"/>
        </w:rPr>
      </w:pPr>
    </w:p>
    <w:p w14:paraId="7CD5F5F7" w14:textId="77777777" w:rsidR="005172BD" w:rsidRPr="000B526A" w:rsidRDefault="005172BD" w:rsidP="00FB31B0">
      <w:pPr>
        <w:spacing w:line="240" w:lineRule="atLeast"/>
        <w:outlineLvl w:val="0"/>
        <w:rPr>
          <w:rFonts w:ascii="Angsana New" w:hAnsi="Angsana New"/>
          <w:sz w:val="30"/>
          <w:szCs w:val="30"/>
          <w:u w:val="single"/>
          <w:lang w:val="en-US"/>
        </w:rPr>
        <w:sectPr w:rsidR="005172BD" w:rsidRPr="000B526A" w:rsidSect="008D0E27">
          <w:footerReference w:type="even" r:id="rId8"/>
          <w:footerReference w:type="default" r:id="rId9"/>
          <w:headerReference w:type="first" r:id="rId10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3749F858" w14:textId="77777777" w:rsidR="00E27691" w:rsidRPr="000B526A" w:rsidRDefault="00E27691" w:rsidP="00FB31B0">
      <w:pPr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BC92C4D" w14:textId="77777777" w:rsidR="00E27691" w:rsidRPr="000B526A" w:rsidRDefault="00E27691" w:rsidP="00FB31B0">
      <w:pPr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FB541C4" w14:textId="77777777" w:rsidR="00E27691" w:rsidRPr="000B526A" w:rsidRDefault="00E27691" w:rsidP="00FB31B0">
      <w:pPr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7A8D418" w14:textId="77777777" w:rsidR="00E27691" w:rsidRPr="000B526A" w:rsidRDefault="00E27691" w:rsidP="00FB31B0">
      <w:pPr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2DD7908" w14:textId="77777777" w:rsidR="00E27691" w:rsidRPr="000B526A" w:rsidRDefault="00E27691" w:rsidP="00FB31B0">
      <w:pPr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578F95A" w14:textId="77777777" w:rsidR="00E27691" w:rsidRPr="000B526A" w:rsidRDefault="00E27691" w:rsidP="00FB31B0">
      <w:pPr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D02DC8B" w14:textId="77777777" w:rsidR="00E27691" w:rsidRPr="000B526A" w:rsidRDefault="00E27691" w:rsidP="00FB31B0">
      <w:pPr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1D39B3C" w14:textId="77777777" w:rsidR="004A5132" w:rsidRPr="000B526A" w:rsidRDefault="004A5132" w:rsidP="00FB31B0">
      <w:pPr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0B526A">
        <w:rPr>
          <w:rFonts w:ascii="Angsana New" w:hAnsi="Angsana New" w:hint="cs"/>
          <w:b/>
          <w:bCs/>
          <w:sz w:val="32"/>
          <w:szCs w:val="32"/>
          <w:cs/>
        </w:rPr>
        <w:t>รายงาน</w:t>
      </w:r>
      <w:r w:rsidR="00314BE9" w:rsidRPr="000B526A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0B526A">
        <w:rPr>
          <w:rFonts w:ascii="Angsana New" w:hAnsi="Angsana New" w:hint="cs"/>
          <w:b/>
          <w:bCs/>
          <w:sz w:val="32"/>
          <w:szCs w:val="32"/>
          <w:cs/>
        </w:rPr>
        <w:t>ผู้สอบบัญชีรับอนุญาต</w:t>
      </w:r>
    </w:p>
    <w:p w14:paraId="1DF7255D" w14:textId="77777777" w:rsidR="00915CF5" w:rsidRPr="000B526A" w:rsidRDefault="00915CF5" w:rsidP="00915CF5">
      <w:pPr>
        <w:spacing w:line="240" w:lineRule="auto"/>
        <w:jc w:val="both"/>
        <w:rPr>
          <w:rFonts w:ascii="Angsana New" w:hAnsi="Angsana New"/>
          <w:sz w:val="30"/>
          <w:szCs w:val="30"/>
          <w:lang w:val="en-US"/>
        </w:rPr>
      </w:pPr>
    </w:p>
    <w:p w14:paraId="2D612F16" w14:textId="77777777" w:rsidR="004A5132" w:rsidRPr="000B526A" w:rsidRDefault="004A5132" w:rsidP="00FB31B0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0B526A">
        <w:rPr>
          <w:rFonts w:ascii="Angsana New" w:hAnsi="Angsana New" w:hint="cs"/>
          <w:b/>
          <w:bCs/>
          <w:sz w:val="30"/>
          <w:szCs w:val="30"/>
          <w:cs/>
        </w:rPr>
        <w:t xml:space="preserve">เสนอ ผู้ถือหุ้นบริษัท </w:t>
      </w:r>
      <w:r w:rsidR="0009636A" w:rsidRPr="000B526A">
        <w:rPr>
          <w:rFonts w:ascii="Angsana New" w:hAnsi="Angsana New" w:hint="cs"/>
          <w:b/>
          <w:bCs/>
          <w:sz w:val="30"/>
          <w:szCs w:val="30"/>
          <w:cs/>
        </w:rPr>
        <w:t>อลูคอน</w:t>
      </w:r>
      <w:r w:rsidRPr="000B526A">
        <w:rPr>
          <w:rFonts w:ascii="Angsana New" w:hAnsi="Angsana New" w:hint="cs"/>
          <w:b/>
          <w:bCs/>
          <w:sz w:val="30"/>
          <w:szCs w:val="30"/>
          <w:cs/>
        </w:rPr>
        <w:t xml:space="preserve"> จำกัด</w:t>
      </w:r>
      <w:r w:rsidR="00394FCE" w:rsidRPr="000B526A">
        <w:rPr>
          <w:rFonts w:ascii="Angsana New" w:hAnsi="Angsana New" w:hint="cs"/>
          <w:b/>
          <w:bCs/>
          <w:sz w:val="30"/>
          <w:szCs w:val="30"/>
        </w:rPr>
        <w:t xml:space="preserve"> </w:t>
      </w:r>
      <w:r w:rsidR="00394FCE" w:rsidRPr="000B526A">
        <w:rPr>
          <w:rFonts w:ascii="Angsana New" w:hAnsi="Angsana New" w:hint="cs"/>
          <w:b/>
          <w:bCs/>
          <w:sz w:val="30"/>
          <w:szCs w:val="30"/>
          <w:cs/>
        </w:rPr>
        <w:t>(มหาชน)</w:t>
      </w:r>
    </w:p>
    <w:p w14:paraId="045831B8" w14:textId="77777777" w:rsidR="00915CF5" w:rsidRPr="000B526A" w:rsidRDefault="00915CF5" w:rsidP="00915CF5">
      <w:pPr>
        <w:spacing w:line="240" w:lineRule="auto"/>
        <w:jc w:val="both"/>
        <w:rPr>
          <w:rFonts w:ascii="Angsana New" w:hAnsi="Angsana New"/>
          <w:spacing w:val="-4"/>
          <w:sz w:val="30"/>
          <w:szCs w:val="30"/>
          <w:lang w:val="en-US"/>
        </w:rPr>
      </w:pPr>
    </w:p>
    <w:p w14:paraId="46780156" w14:textId="77777777" w:rsidR="00461FE1" w:rsidRPr="000B526A" w:rsidRDefault="00461FE1" w:rsidP="00EF6AF7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0B526A">
        <w:rPr>
          <w:rFonts w:ascii="Angsana New" w:eastAsia="Calibri" w:hAnsi="Angsana New" w:hint="cs"/>
          <w:i/>
          <w:iCs/>
          <w:sz w:val="30"/>
          <w:szCs w:val="30"/>
          <w:cs/>
        </w:rPr>
        <w:t>ความเห็น</w:t>
      </w:r>
    </w:p>
    <w:p w14:paraId="04D82181" w14:textId="77777777" w:rsidR="00EF6AF7" w:rsidRPr="000B526A" w:rsidRDefault="00EF6AF7" w:rsidP="00EF6AF7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7289FC7F" w14:textId="5BA35481" w:rsidR="00461FE1" w:rsidRPr="000B526A" w:rsidRDefault="00461FE1" w:rsidP="00EF6AF7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0B526A">
        <w:rPr>
          <w:rFonts w:ascii="Angsana New" w:eastAsia="Calibri" w:hAnsi="Angsana New" w:hint="cs"/>
          <w:sz w:val="30"/>
          <w:szCs w:val="30"/>
          <w:cs/>
        </w:rPr>
        <w:t xml:space="preserve">ข้าพเจ้าได้ตรวจสอบงบการเงินของบริษัท </w:t>
      </w:r>
      <w:r w:rsidR="007A4345" w:rsidRPr="000B526A">
        <w:rPr>
          <w:rFonts w:ascii="Angsana New" w:eastAsia="Calibri" w:hAnsi="Angsana New" w:hint="cs"/>
          <w:sz w:val="30"/>
          <w:szCs w:val="30"/>
          <w:cs/>
        </w:rPr>
        <w:t>อลูคอน จำกัด</w:t>
      </w:r>
      <w:r w:rsidR="007A4345" w:rsidRPr="000B526A">
        <w:rPr>
          <w:rFonts w:ascii="Angsana New" w:eastAsia="Calibri" w:hAnsi="Angsana New" w:hint="cs"/>
          <w:sz w:val="30"/>
          <w:szCs w:val="30"/>
        </w:rPr>
        <w:t xml:space="preserve"> </w:t>
      </w:r>
      <w:r w:rsidR="007A4345" w:rsidRPr="000B526A">
        <w:rPr>
          <w:rFonts w:ascii="Angsana New" w:eastAsia="Calibri" w:hAnsi="Angsana New" w:hint="cs"/>
          <w:sz w:val="30"/>
          <w:szCs w:val="30"/>
          <w:cs/>
        </w:rPr>
        <w:t xml:space="preserve">(มหาชน) </w:t>
      </w:r>
      <w:r w:rsidRPr="000B526A">
        <w:rPr>
          <w:rFonts w:ascii="Angsana New" w:eastAsia="Calibri" w:hAnsi="Angsana New" w:hint="cs"/>
          <w:sz w:val="30"/>
          <w:szCs w:val="30"/>
          <w:cs/>
        </w:rPr>
        <w:t>(บริษัท) ซึ่งประกอบด้วยงบแสดงฐานะการเงิน</w:t>
      </w:r>
      <w:r w:rsidRPr="000B526A">
        <w:rPr>
          <w:rFonts w:ascii="Angsana New" w:eastAsia="Calibri" w:hAnsi="Angsana New" w:hint="cs"/>
          <w:sz w:val="30"/>
          <w:szCs w:val="30"/>
        </w:rPr>
        <w:t xml:space="preserve"> </w:t>
      </w:r>
      <w:r w:rsidRPr="000B526A">
        <w:rPr>
          <w:rFonts w:ascii="Angsana New" w:eastAsia="Calibri" w:hAnsi="Angsana New" w:hint="cs"/>
          <w:sz w:val="30"/>
          <w:szCs w:val="30"/>
          <w:cs/>
        </w:rPr>
        <w:t>ณ</w:t>
      </w:r>
      <w:r w:rsidRPr="000B526A">
        <w:rPr>
          <w:rFonts w:ascii="Angsana New" w:eastAsia="Calibri" w:hAnsi="Angsana New" w:hint="cs"/>
          <w:sz w:val="30"/>
          <w:szCs w:val="30"/>
        </w:rPr>
        <w:t xml:space="preserve"> </w:t>
      </w:r>
      <w:r w:rsidRPr="000B526A">
        <w:rPr>
          <w:rFonts w:ascii="Angsana New" w:eastAsia="Calibri" w:hAnsi="Angsana New" w:hint="cs"/>
          <w:sz w:val="30"/>
          <w:szCs w:val="30"/>
          <w:cs/>
        </w:rPr>
        <w:t xml:space="preserve">วันที่ </w:t>
      </w:r>
      <w:r w:rsidRPr="000B526A">
        <w:rPr>
          <w:rFonts w:ascii="Angsana New" w:eastAsia="Calibri" w:hAnsi="Angsana New" w:hint="cs"/>
          <w:sz w:val="30"/>
          <w:szCs w:val="30"/>
        </w:rPr>
        <w:t xml:space="preserve">31 </w:t>
      </w:r>
      <w:r w:rsidRPr="000B526A">
        <w:rPr>
          <w:rFonts w:ascii="Angsana New" w:eastAsia="Calibri" w:hAnsi="Angsana New" w:hint="cs"/>
          <w:sz w:val="30"/>
          <w:szCs w:val="30"/>
          <w:cs/>
        </w:rPr>
        <w:t>ธันวาคม</w:t>
      </w:r>
      <w:r w:rsidRPr="000B526A">
        <w:rPr>
          <w:rFonts w:ascii="Angsana New" w:eastAsia="Calibri" w:hAnsi="Angsana New" w:hint="cs"/>
          <w:sz w:val="30"/>
          <w:szCs w:val="30"/>
        </w:rPr>
        <w:t xml:space="preserve"> 25</w:t>
      </w:r>
      <w:r w:rsidR="000C6655" w:rsidRPr="000B526A">
        <w:rPr>
          <w:rFonts w:ascii="Angsana New" w:eastAsia="Calibri" w:hAnsi="Angsana New" w:hint="cs"/>
          <w:sz w:val="30"/>
          <w:szCs w:val="30"/>
        </w:rPr>
        <w:t>6</w:t>
      </w:r>
      <w:r w:rsidR="008D0E27" w:rsidRPr="000B526A">
        <w:rPr>
          <w:rFonts w:ascii="Angsana New" w:eastAsia="Calibri" w:hAnsi="Angsana New" w:hint="cs"/>
          <w:sz w:val="30"/>
          <w:szCs w:val="30"/>
        </w:rPr>
        <w:t>4</w:t>
      </w:r>
      <w:r w:rsidRPr="000B526A">
        <w:rPr>
          <w:rFonts w:ascii="Angsana New" w:eastAsia="Calibri" w:hAnsi="Angsana New" w:hint="cs"/>
          <w:sz w:val="30"/>
          <w:szCs w:val="30"/>
        </w:rPr>
        <w:t xml:space="preserve"> </w:t>
      </w:r>
      <w:r w:rsidRPr="000B526A">
        <w:rPr>
          <w:rFonts w:ascii="Angsana New" w:eastAsia="Calibri" w:hAnsi="Angsana New" w:hint="cs"/>
          <w:sz w:val="30"/>
          <w:szCs w:val="30"/>
          <w:cs/>
        </w:rPr>
        <w:t>งบกำไรขาดทุนเบ็ดเสร็จ</w:t>
      </w:r>
      <w:r w:rsidRPr="000B526A">
        <w:rPr>
          <w:rFonts w:ascii="Angsana New" w:eastAsia="Calibri" w:hAnsi="Angsana New" w:hint="cs"/>
          <w:sz w:val="30"/>
          <w:szCs w:val="30"/>
        </w:rPr>
        <w:t xml:space="preserve"> </w:t>
      </w:r>
      <w:r w:rsidRPr="000B526A">
        <w:rPr>
          <w:rFonts w:ascii="Angsana New" w:eastAsia="Calibri" w:hAnsi="Angsana New" w:hint="cs"/>
          <w:sz w:val="30"/>
          <w:szCs w:val="30"/>
          <w:cs/>
        </w:rPr>
        <w:t>งบแสดงการเปลี่ยนแปลงส่วนของผู้ถือหุ้น และงบกระแสเงินสด</w:t>
      </w:r>
      <w:r w:rsidRPr="000B526A">
        <w:rPr>
          <w:rFonts w:ascii="Angsana New" w:eastAsia="Calibri" w:hAnsi="Angsana New" w:hint="cs"/>
          <w:sz w:val="30"/>
          <w:szCs w:val="30"/>
        </w:rPr>
        <w:t xml:space="preserve"> </w:t>
      </w:r>
      <w:r w:rsidRPr="000B526A">
        <w:rPr>
          <w:rFonts w:ascii="Angsana New" w:eastAsia="Calibri" w:hAnsi="Angsana New" w:hint="cs"/>
          <w:sz w:val="30"/>
          <w:szCs w:val="30"/>
          <w:cs/>
        </w:rPr>
        <w:t>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</w:t>
      </w:r>
      <w:r w:rsidR="00A70907" w:rsidRPr="000B526A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0B526A">
        <w:rPr>
          <w:rFonts w:ascii="Angsana New" w:eastAsia="Calibri" w:hAnsi="Angsana New" w:hint="cs"/>
          <w:sz w:val="30"/>
          <w:szCs w:val="30"/>
          <w:cs/>
        </w:rPr>
        <w:t>ๆ</w:t>
      </w:r>
    </w:p>
    <w:p w14:paraId="32A87B8A" w14:textId="77777777" w:rsidR="007A4345" w:rsidRPr="000B526A" w:rsidRDefault="007A4345" w:rsidP="00EF6AF7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04982A17" w14:textId="701E7E5F" w:rsidR="00461FE1" w:rsidRPr="000B526A" w:rsidRDefault="00461FE1" w:rsidP="00EF6AF7">
      <w:pPr>
        <w:spacing w:line="240" w:lineRule="auto"/>
        <w:jc w:val="thaiDistribute"/>
        <w:rPr>
          <w:rFonts w:ascii="Angsana New" w:hAnsi="Angsana New"/>
          <w:sz w:val="30"/>
          <w:szCs w:val="30"/>
          <w:rtl/>
          <w:cs/>
        </w:rPr>
      </w:pPr>
      <w:r w:rsidRPr="000B526A">
        <w:rPr>
          <w:rFonts w:ascii="Angsana New" w:eastAsia="Calibri" w:hAnsi="Angsana New" w:hint="cs"/>
          <w:sz w:val="30"/>
          <w:szCs w:val="30"/>
          <w:cs/>
        </w:rPr>
        <w:t>ข้าพเจ้าเห็นว่า งบการเงินข้างต้นนี้แสดงฐานะการเงินของบริษัท ณ</w:t>
      </w:r>
      <w:r w:rsidRPr="000B526A">
        <w:rPr>
          <w:rFonts w:ascii="Angsana New" w:eastAsia="Calibri" w:hAnsi="Angsana New" w:hint="cs"/>
          <w:sz w:val="30"/>
          <w:szCs w:val="30"/>
        </w:rPr>
        <w:t xml:space="preserve"> </w:t>
      </w:r>
      <w:r w:rsidRPr="000B526A">
        <w:rPr>
          <w:rFonts w:ascii="Angsana New" w:eastAsia="Calibri" w:hAnsi="Angsana New" w:hint="cs"/>
          <w:sz w:val="30"/>
          <w:szCs w:val="30"/>
          <w:cs/>
        </w:rPr>
        <w:t>วันที่</w:t>
      </w:r>
      <w:r w:rsidRPr="000B526A">
        <w:rPr>
          <w:rFonts w:ascii="Angsana New" w:eastAsia="Calibri" w:hAnsi="Angsana New" w:hint="cs"/>
          <w:sz w:val="30"/>
          <w:szCs w:val="30"/>
        </w:rPr>
        <w:t xml:space="preserve"> 31 </w:t>
      </w:r>
      <w:r w:rsidRPr="000B526A">
        <w:rPr>
          <w:rFonts w:ascii="Angsana New" w:eastAsia="Calibri" w:hAnsi="Angsana New" w:hint="cs"/>
          <w:sz w:val="30"/>
          <w:szCs w:val="30"/>
          <w:cs/>
        </w:rPr>
        <w:t xml:space="preserve">ธันวาคม </w:t>
      </w:r>
      <w:r w:rsidRPr="000B526A">
        <w:rPr>
          <w:rFonts w:ascii="Angsana New" w:eastAsia="Calibri" w:hAnsi="Angsana New" w:hint="cs"/>
          <w:sz w:val="30"/>
          <w:szCs w:val="30"/>
        </w:rPr>
        <w:t>25</w:t>
      </w:r>
      <w:r w:rsidR="000C6655" w:rsidRPr="000B526A">
        <w:rPr>
          <w:rFonts w:ascii="Angsana New" w:eastAsia="Calibri" w:hAnsi="Angsana New" w:hint="cs"/>
          <w:sz w:val="30"/>
          <w:szCs w:val="30"/>
        </w:rPr>
        <w:t>6</w:t>
      </w:r>
      <w:r w:rsidR="008D0E27" w:rsidRPr="000B526A">
        <w:rPr>
          <w:rFonts w:ascii="Angsana New" w:eastAsia="Calibri" w:hAnsi="Angsana New" w:hint="cs"/>
          <w:sz w:val="30"/>
          <w:szCs w:val="30"/>
        </w:rPr>
        <w:t>4</w:t>
      </w:r>
      <w:r w:rsidRPr="000B526A">
        <w:rPr>
          <w:rFonts w:ascii="Angsana New" w:hAnsi="Angsana New" w:hint="cs"/>
          <w:sz w:val="30"/>
          <w:szCs w:val="30"/>
          <w:cs/>
        </w:rPr>
        <w:t xml:space="preserve"> ผลการดำเนินงาน และ</w:t>
      </w:r>
      <w:r w:rsidR="00EF6AF7" w:rsidRPr="000B526A">
        <w:rPr>
          <w:rFonts w:ascii="Angsana New" w:hAnsi="Angsana New" w:hint="cs"/>
          <w:sz w:val="30"/>
          <w:szCs w:val="30"/>
        </w:rPr>
        <w:t xml:space="preserve">     </w:t>
      </w:r>
      <w:r w:rsidRPr="000B526A">
        <w:rPr>
          <w:rFonts w:ascii="Angsana New" w:hAnsi="Angsana New" w:hint="cs"/>
          <w:sz w:val="30"/>
          <w:szCs w:val="30"/>
          <w:cs/>
        </w:rPr>
        <w:t>กระแสเงินสดสำหรับปีสิ้นสุดวันเดียวกัน</w:t>
      </w:r>
      <w:r w:rsidRPr="000B526A">
        <w:rPr>
          <w:rFonts w:ascii="Angsana New" w:eastAsia="Calibri" w:hAnsi="Angsana New" w:hint="cs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0B526A">
        <w:rPr>
          <w:rFonts w:ascii="Angsana New" w:hAnsi="Angsana New" w:hint="cs"/>
          <w:sz w:val="30"/>
          <w:szCs w:val="30"/>
          <w:cs/>
        </w:rPr>
        <w:t>น</w:t>
      </w:r>
    </w:p>
    <w:p w14:paraId="5C93565F" w14:textId="77777777" w:rsidR="00461FE1" w:rsidRPr="000B526A" w:rsidRDefault="00461FE1" w:rsidP="00EF6AF7">
      <w:pPr>
        <w:spacing w:line="240" w:lineRule="auto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</w:p>
    <w:p w14:paraId="1B656630" w14:textId="77777777" w:rsidR="00461FE1" w:rsidRPr="000B526A" w:rsidRDefault="00461FE1" w:rsidP="00EF6AF7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0B526A">
        <w:rPr>
          <w:rFonts w:ascii="Angsana New" w:eastAsia="Calibri" w:hAnsi="Angsana New" w:hint="cs"/>
          <w:i/>
          <w:iCs/>
          <w:sz w:val="30"/>
          <w:szCs w:val="30"/>
          <w:cs/>
        </w:rPr>
        <w:t>เกณฑ์ในการแสดงความเห็น</w:t>
      </w:r>
    </w:p>
    <w:p w14:paraId="1C0DF397" w14:textId="77777777" w:rsidR="00461FE1" w:rsidRPr="000B526A" w:rsidRDefault="00461FE1" w:rsidP="00EF6AF7">
      <w:pPr>
        <w:spacing w:line="240" w:lineRule="auto"/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5E46AB84" w14:textId="432A5F2E" w:rsidR="00461FE1" w:rsidRPr="000B526A" w:rsidRDefault="00461FE1" w:rsidP="00461FE1">
      <w:pPr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eastAsia="Calibri" w:hAnsi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7A5A92" w:rsidRPr="000B526A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0B526A">
        <w:rPr>
          <w:rFonts w:ascii="Angsana New" w:eastAsia="Calibri" w:hAnsi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0B526A">
        <w:rPr>
          <w:rFonts w:ascii="Angsana New" w:eastAsia="Calibri" w:hAnsi="Angsana New" w:hint="cs"/>
          <w:sz w:val="30"/>
          <w:szCs w:val="30"/>
          <w:cs/>
        </w:rPr>
        <w:t>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</w:t>
      </w:r>
      <w:r w:rsidR="007A5A92" w:rsidRPr="000B526A">
        <w:rPr>
          <w:rFonts w:ascii="Angsana New" w:eastAsia="Calibri" w:hAnsi="Angsana New" w:hint="cs"/>
          <w:sz w:val="30"/>
          <w:szCs w:val="30"/>
          <w:cs/>
        </w:rPr>
        <w:br/>
      </w:r>
      <w:r w:rsidRPr="000B526A">
        <w:rPr>
          <w:rFonts w:ascii="Angsana New" w:eastAsia="Calibri" w:hAnsi="Angsana New" w:hint="cs"/>
          <w:sz w:val="30"/>
          <w:szCs w:val="30"/>
          <w:cs/>
        </w:rPr>
        <w:t>งบการเงิน และข้าพเจ้าได้ปฏิบัติตามความรับผิดชอบด้านจรรยาบรรณอื่น</w:t>
      </w:r>
      <w:r w:rsidRPr="000B526A">
        <w:rPr>
          <w:rFonts w:ascii="Angsana New" w:eastAsia="Calibri" w:hAnsi="Angsana New" w:hint="cs"/>
          <w:sz w:val="30"/>
          <w:szCs w:val="30"/>
        </w:rPr>
        <w:t xml:space="preserve"> </w:t>
      </w:r>
      <w:r w:rsidRPr="000B526A">
        <w:rPr>
          <w:rFonts w:ascii="Angsana New" w:eastAsia="Calibri" w:hAnsi="Angsana New" w:hint="cs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82EC19D" w14:textId="77777777" w:rsidR="00461FE1" w:rsidRPr="000B526A" w:rsidRDefault="00461FE1" w:rsidP="00461FE1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4C69C00" w14:textId="77777777" w:rsidR="00EA5559" w:rsidRPr="000B526A" w:rsidRDefault="00EA5559" w:rsidP="00461FE1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26FBA64" w14:textId="77777777" w:rsidR="00733CB2" w:rsidRDefault="00733CB2" w:rsidP="00461FE1">
      <w:pPr>
        <w:jc w:val="thaiDistribute"/>
        <w:rPr>
          <w:rFonts w:ascii="Angsana New" w:hAnsi="Angsana New"/>
          <w:i/>
          <w:iCs/>
          <w:sz w:val="30"/>
          <w:szCs w:val="30"/>
        </w:rPr>
        <w:sectPr w:rsidR="00733CB2" w:rsidSect="00733CB2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40" w:code="9"/>
          <w:pgMar w:top="691" w:right="1152" w:bottom="576" w:left="1152" w:header="720" w:footer="720" w:gutter="0"/>
          <w:paperSrc w:first="7" w:other="7"/>
          <w:cols w:space="737"/>
          <w:titlePg/>
        </w:sectPr>
      </w:pPr>
    </w:p>
    <w:p w14:paraId="7DAE2BF1" w14:textId="77777777" w:rsidR="00461FE1" w:rsidRPr="000B526A" w:rsidRDefault="00461FE1" w:rsidP="00461FE1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1DD8A8E6" w14:textId="77777777" w:rsidR="00461FE1" w:rsidRPr="000B526A" w:rsidRDefault="00461FE1" w:rsidP="00461FE1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BD44C35" w14:textId="77777777" w:rsidR="00461FE1" w:rsidRPr="000B526A" w:rsidRDefault="00461FE1" w:rsidP="00461FE1">
      <w:pPr>
        <w:jc w:val="thaiDistribute"/>
        <w:rPr>
          <w:rFonts w:ascii="Angsana New" w:eastAsia="Calibri" w:hAnsi="Angsana New"/>
          <w:sz w:val="30"/>
          <w:szCs w:val="30"/>
        </w:rPr>
      </w:pPr>
      <w:r w:rsidRPr="000B526A">
        <w:rPr>
          <w:rFonts w:ascii="Angsana New" w:eastAsia="Calibri" w:hAnsi="Angsana New" w:hint="cs"/>
          <w:sz w:val="30"/>
          <w:szCs w:val="30"/>
          <w:cs/>
        </w:rPr>
        <w:t>เรื่องสำคัญในการตรวจสอบคือเรื่องต่าง</w:t>
      </w:r>
      <w:r w:rsidR="00A70907" w:rsidRPr="000B526A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0B526A">
        <w:rPr>
          <w:rFonts w:ascii="Angsana New" w:eastAsia="Calibri" w:hAnsi="Angsana New" w:hint="cs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</w:t>
      </w:r>
      <w:r w:rsidRPr="000B526A">
        <w:rPr>
          <w:rFonts w:ascii="Angsana New" w:eastAsia="Calibri" w:hAnsi="Angsana New" w:hint="cs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0B526A">
        <w:rPr>
          <w:rFonts w:ascii="Angsana New" w:eastAsia="Calibri" w:hAnsi="Angsana New" w:hint="cs"/>
          <w:sz w:val="30"/>
          <w:szCs w:val="30"/>
          <w:cs/>
        </w:rPr>
        <w:t>การตรวจสอบงบการเงินโดยรวมและในการแสดงความเห็นของ</w:t>
      </w:r>
      <w:r w:rsidRPr="000B526A">
        <w:rPr>
          <w:rFonts w:ascii="Angsana New" w:hAnsi="Angsana New" w:hint="cs"/>
          <w:sz w:val="30"/>
          <w:szCs w:val="30"/>
          <w:cs/>
        </w:rPr>
        <w:t>ข้าพเจ้า</w:t>
      </w:r>
      <w:r w:rsidRPr="000B526A">
        <w:rPr>
          <w:rFonts w:ascii="Angsana New" w:eastAsia="Calibri" w:hAnsi="Angsana New" w:hint="cs"/>
          <w:sz w:val="30"/>
          <w:szCs w:val="30"/>
          <w:cs/>
        </w:rPr>
        <w:t xml:space="preserve"> ทั้งนี้</w:t>
      </w:r>
      <w:r w:rsidRPr="000B526A">
        <w:rPr>
          <w:rFonts w:ascii="Angsana New" w:hAnsi="Angsana New" w:hint="cs"/>
          <w:sz w:val="30"/>
          <w:szCs w:val="30"/>
          <w:cs/>
        </w:rPr>
        <w:t>ข้าพเจ้า</w:t>
      </w:r>
      <w:r w:rsidRPr="000B526A">
        <w:rPr>
          <w:rFonts w:ascii="Angsana New" w:eastAsia="Calibri" w:hAnsi="Angsana New" w:hint="cs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3A7C6020" w14:textId="77777777" w:rsidR="00EA5559" w:rsidRPr="000B526A" w:rsidRDefault="00EA5559" w:rsidP="00461FE1">
      <w:pPr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4770"/>
      </w:tblGrid>
      <w:tr w:rsidR="00FE4B9B" w:rsidRPr="000B526A" w14:paraId="6CF1BEE2" w14:textId="77777777" w:rsidTr="00EA5559">
        <w:tc>
          <w:tcPr>
            <w:tcW w:w="955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080816B" w14:textId="77777777" w:rsidR="00FE4B9B" w:rsidRPr="000B526A" w:rsidRDefault="00FE4B9B" w:rsidP="00FE4B9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i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i/>
                <w:sz w:val="30"/>
                <w:szCs w:val="30"/>
                <w:cs/>
              </w:rPr>
              <w:t>การวัดมูลค่าของโครงการผลประโยชน์พนักงานที่กำหนดไว้</w:t>
            </w:r>
          </w:p>
        </w:tc>
      </w:tr>
      <w:tr w:rsidR="00FE4B9B" w:rsidRPr="000B526A" w14:paraId="33F0E40D" w14:textId="77777777" w:rsidTr="00CB3983">
        <w:tc>
          <w:tcPr>
            <w:tcW w:w="9558" w:type="dxa"/>
            <w:gridSpan w:val="2"/>
            <w:shd w:val="clear" w:color="auto" w:fill="auto"/>
          </w:tcPr>
          <w:p w14:paraId="1134DC37" w14:textId="6ABABB49" w:rsidR="00FE4B9B" w:rsidRPr="000B526A" w:rsidRDefault="00FE4B9B" w:rsidP="001E109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i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i/>
                <w:sz w:val="30"/>
                <w:szCs w:val="30"/>
                <w:cs/>
              </w:rPr>
              <w:t>อ้างถึงหมายเหตุประกอบงบการเงินข้</w:t>
            </w:r>
            <w:r w:rsidRPr="000B526A">
              <w:rPr>
                <w:rFonts w:ascii="Angsana New" w:hAnsi="Angsana New" w:hint="cs"/>
                <w:i/>
                <w:sz w:val="30"/>
                <w:szCs w:val="30"/>
                <w:cs/>
                <w:lang w:val="en-US"/>
              </w:rPr>
              <w:t>อ</w:t>
            </w:r>
            <w:r w:rsidR="001E109E" w:rsidRPr="000B526A">
              <w:rPr>
                <w:rFonts w:ascii="Angsana New" w:hAnsi="Angsana New" w:hint="cs"/>
                <w:i/>
                <w:sz w:val="30"/>
                <w:szCs w:val="30"/>
                <w:cs/>
                <w:lang w:val="en-US"/>
              </w:rPr>
              <w:t xml:space="preserve"> </w:t>
            </w:r>
            <w:r w:rsidR="001E109E" w:rsidRPr="000B526A">
              <w:rPr>
                <w:rFonts w:ascii="Angsana New" w:hAnsi="Angsana New" w:hint="cs"/>
                <w:sz w:val="30"/>
                <w:szCs w:val="30"/>
              </w:rPr>
              <w:t>3</w:t>
            </w:r>
            <w:r w:rsidR="001E109E"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E109E" w:rsidRPr="00AC523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690F9B" w:rsidRPr="008B11B5">
              <w:rPr>
                <w:rFonts w:ascii="Angsana New" w:hAnsi="Angsana New"/>
                <w:sz w:val="30"/>
                <w:szCs w:val="30"/>
                <w:cs/>
              </w:rPr>
              <w:t>ฌ</w:t>
            </w:r>
            <w:r w:rsidR="001E109E" w:rsidRPr="00AC523C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  <w:r w:rsidR="001E109E"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1E109E" w:rsidRPr="000B526A">
              <w:rPr>
                <w:rFonts w:ascii="Angsana New" w:hAnsi="Angsana New" w:hint="cs"/>
                <w:sz w:val="30"/>
                <w:szCs w:val="30"/>
                <w:cs/>
              </w:rPr>
              <w:t>และข้อ</w:t>
            </w:r>
            <w:r w:rsidRPr="000B526A">
              <w:rPr>
                <w:rFonts w:ascii="Angsana New" w:hAnsi="Angsana New" w:hint="cs"/>
                <w:i/>
                <w:sz w:val="30"/>
                <w:szCs w:val="30"/>
                <w:cs/>
                <w:lang w:val="en-US"/>
              </w:rPr>
              <w:t xml:space="preserve"> </w:t>
            </w:r>
            <w:r w:rsidRPr="000B526A">
              <w:rPr>
                <w:rFonts w:ascii="Angsana New" w:hAnsi="Angsana New" w:hint="cs"/>
                <w:iCs/>
                <w:sz w:val="30"/>
                <w:szCs w:val="30"/>
                <w:lang w:val="en-US"/>
              </w:rPr>
              <w:t>1</w:t>
            </w:r>
            <w:r w:rsidR="006911FB" w:rsidRPr="000B526A">
              <w:rPr>
                <w:rFonts w:ascii="Angsana New" w:hAnsi="Angsana New" w:hint="cs"/>
                <w:iCs/>
                <w:sz w:val="30"/>
                <w:szCs w:val="30"/>
                <w:lang w:val="en-US"/>
              </w:rPr>
              <w:t>2</w:t>
            </w:r>
          </w:p>
        </w:tc>
      </w:tr>
      <w:tr w:rsidR="00FE4B9B" w:rsidRPr="000B526A" w14:paraId="2C8F88BB" w14:textId="77777777" w:rsidTr="00CB3983">
        <w:tc>
          <w:tcPr>
            <w:tcW w:w="4788" w:type="dxa"/>
            <w:shd w:val="clear" w:color="auto" w:fill="auto"/>
          </w:tcPr>
          <w:p w14:paraId="3B6997CC" w14:textId="77777777" w:rsidR="00FE4B9B" w:rsidRPr="000B526A" w:rsidRDefault="00FE4B9B" w:rsidP="00077BB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5CF1351D" w14:textId="77777777" w:rsidR="00FE4B9B" w:rsidRPr="000B526A" w:rsidRDefault="00FE4B9B" w:rsidP="00077BB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7A4345" w:rsidRPr="000B526A" w14:paraId="78D3A287" w14:textId="77777777" w:rsidTr="00CB3983">
        <w:tc>
          <w:tcPr>
            <w:tcW w:w="4788" w:type="dxa"/>
            <w:shd w:val="clear" w:color="auto" w:fill="auto"/>
          </w:tcPr>
          <w:p w14:paraId="197D36B1" w14:textId="77777777" w:rsidR="00EA5559" w:rsidRPr="000B526A" w:rsidRDefault="00EA5559" w:rsidP="00EA555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การวัดมูลค่าของโครงการผลประโยชน์พนักงานที่กำหนดไว้ต้องใช้ดุลยพินิจอย่างมีนัยสำคัญของบริษัท เนื่องจากบริษัทมีพนักงานจำนวนมากที่มีความเป็นไปได้สูงที่จะเข้าเงื่อนไขตามโครงการผลประโยชน์พนักงานที่กำหนดไว้ และบริษัทมีอัตราการหมุนเวียนของพนักงานที่ต่ำ ซึ่งสมมติฐานในการประมาณดังกล่าวต้องใช้ดุลยพินิจ และมีความไม่แน่นอนที่เกิดขึ้นจากการประมาณการแนวโน้มในระยะยาวและสภาวการณ์ตลาดเพื่อใช้ในการกำหนดมูลค่าของภาระผูกพันผลประโยชน์พนักงาน ข้าพเจ้าจึงเห็นว่าเรื่องดังกล่าวเป็นเรื่องสำคัญในการตรวจสอบ</w:t>
            </w:r>
          </w:p>
          <w:p w14:paraId="73A7E616" w14:textId="77777777" w:rsidR="00CB3983" w:rsidRPr="000B526A" w:rsidRDefault="00CB3983" w:rsidP="00454BAE">
            <w:pPr>
              <w:pStyle w:val="BodyTex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0B32C644" w14:textId="77777777" w:rsidR="007A4345" w:rsidRPr="000B526A" w:rsidRDefault="007A4345" w:rsidP="00454BAE">
            <w:pPr>
              <w:pStyle w:val="BodyTex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0" w:type="dxa"/>
            <w:shd w:val="clear" w:color="auto" w:fill="auto"/>
          </w:tcPr>
          <w:p w14:paraId="35ECE450" w14:textId="3787068D" w:rsidR="00EA5559" w:rsidRPr="000B526A" w:rsidRDefault="00EA5559" w:rsidP="00F9139C">
            <w:pPr>
              <w:pStyle w:val="BodyTex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วิธีการตรวจสอบของข้าพเจ้ารวมถึงการสุ่มทดสอบข้อมูลที่บริษัทให้กับนักคณิตศาสตร์ประกันภัยเพื่อใช้ในการคำนวณภาระผูกพันผลประโยชน์พนักงาน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ข้าพเจ้าได้ประเมินความสามารถ</w:t>
            </w:r>
            <w:r w:rsidR="009103FF" w:rsidRPr="000B526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9103FF" w:rsidRPr="000B526A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ความเป็นอิสระของนักคณิตศาสตร์ประกันภัยที่บริษัทใช้ ทดสอบสมมติฐานหลักกับผลที่เกิดขึ้นจริง</w:t>
            </w:r>
            <w:r w:rsidR="009103FF" w:rsidRPr="000B526A">
              <w:rPr>
                <w:rFonts w:ascii="Angsana New" w:hAnsi="Angsana New" w:hint="cs"/>
                <w:sz w:val="30"/>
                <w:szCs w:val="30"/>
                <w:cs/>
              </w:rPr>
              <w:t>ในปีก่อน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103FF" w:rsidRPr="000B526A">
              <w:rPr>
                <w:rFonts w:ascii="Angsana New" w:hAnsi="Angsana New" w:hint="cs"/>
                <w:sz w:val="30"/>
                <w:szCs w:val="30"/>
                <w:cs/>
              </w:rPr>
              <w:t>นอกจากนี้ข้าพเจ้าใช้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ผู้เชี่ยวชาญด้านคณิตศาสตร์ประกันภัยของเคพีเอ็มจี ช่วยข้าพเจ้าในการประเมินความเหมาะสมของสมมติฐาน</w:t>
            </w:r>
            <w:r w:rsidRPr="00094ED0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7E0A47" w:rsidRPr="00F9139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วิธีการที่ใช้ในการประมาณ</w:t>
            </w:r>
            <w:r w:rsidRPr="00F9139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มูลค่าของโครงกา</w:t>
            </w:r>
            <w:r w:rsidR="008F69E0" w:rsidRPr="00F9139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</w:t>
            </w:r>
            <w:r w:rsidRPr="00F9139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ผลประโยชน์</w:t>
            </w:r>
            <w:r w:rsidR="00F9139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พนักงานที่กำหนดไว้ โดยการพิจารณารายงานของนักคณิตศาสตร์ประกันภัย และเปรียบเทียบสมมติฐานหลักกับข้อมูลที่ได้จากภายนอก วิเคราะห์ความอ่อนไหวของสมมติฐานหลักโดยการประเมินผลกระทบของการเปลี่ยนแปลงที่อาจเป็นไปได้อย่างสมเหตุสมผล</w:t>
            </w:r>
          </w:p>
          <w:p w14:paraId="5BFFA116" w14:textId="77777777" w:rsidR="007A4345" w:rsidRPr="000B526A" w:rsidRDefault="00EA5559" w:rsidP="001E109E">
            <w:pPr>
              <w:pStyle w:val="BodyTex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นอกจากนี้</w:t>
            </w:r>
            <w:r w:rsidR="00C3606A" w:rsidRPr="000B526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ข้าพเจ้าได้ประเมินความเพียงพอและเหมาะสมในการเปิดเผยข้อมูลตามมาตรฐานการรายงาน</w:t>
            </w:r>
            <w:r w:rsidR="00A4743F" w:rsidRPr="000B526A">
              <w:rPr>
                <w:rFonts w:ascii="Angsana New" w:hAnsi="Angsana New" w:hint="cs"/>
                <w:sz w:val="30"/>
                <w:szCs w:val="30"/>
                <w:cs/>
              </w:rPr>
              <w:t>ทางการเงิน</w:t>
            </w:r>
          </w:p>
        </w:tc>
      </w:tr>
    </w:tbl>
    <w:p w14:paraId="6A0F1791" w14:textId="77777777" w:rsidR="003220C1" w:rsidRPr="000B526A" w:rsidRDefault="003220C1" w:rsidP="0078325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6007FFB3" w14:textId="77777777" w:rsidR="005753A7" w:rsidRPr="000B526A" w:rsidRDefault="00D6593A" w:rsidP="001E109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  <w:r w:rsidRPr="000B526A">
        <w:rPr>
          <w:rFonts w:ascii="Angsana New" w:eastAsia="Calibri" w:hAnsi="Angsana New" w:hint="cs"/>
          <w:i/>
          <w:iCs/>
          <w:color w:val="000000"/>
          <w:sz w:val="30"/>
          <w:szCs w:val="30"/>
          <w:cs/>
        </w:rPr>
        <w:br w:type="page"/>
      </w:r>
    </w:p>
    <w:p w14:paraId="6AC967E5" w14:textId="77777777" w:rsidR="001E109E" w:rsidRPr="000B526A" w:rsidRDefault="00461FE1" w:rsidP="00EA5766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  <w:r w:rsidRPr="000B526A">
        <w:rPr>
          <w:rFonts w:ascii="Angsana New" w:eastAsia="Calibri" w:hAnsi="Angsana New" w:hint="cs"/>
          <w:i/>
          <w:iCs/>
          <w:color w:val="000000"/>
          <w:sz w:val="30"/>
          <w:szCs w:val="30"/>
          <w:cs/>
        </w:rPr>
        <w:lastRenderedPageBreak/>
        <w:t xml:space="preserve">ข้อมูลอื่น </w:t>
      </w:r>
    </w:p>
    <w:p w14:paraId="4BA3B4FA" w14:textId="77777777" w:rsidR="001E109E" w:rsidRPr="000B526A" w:rsidRDefault="001E109E" w:rsidP="00EA5766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6262AD2A" w14:textId="77777777" w:rsidR="00461FE1" w:rsidRPr="000B526A" w:rsidRDefault="00461FE1" w:rsidP="00EA5766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0B526A">
        <w:rPr>
          <w:rFonts w:ascii="Angsana New" w:eastAsia="Calibri" w:hAnsi="Angsana New" w:hint="cs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0B526A">
        <w:rPr>
          <w:rFonts w:ascii="Angsana New" w:eastAsia="Calibri" w:hAnsi="Angsana New" w:hint="cs"/>
          <w:color w:val="000000"/>
          <w:sz w:val="30"/>
          <w:szCs w:val="30"/>
        </w:rPr>
        <w:t xml:space="preserve"> </w:t>
      </w:r>
      <w:r w:rsidRPr="000B526A">
        <w:rPr>
          <w:rFonts w:ascii="Angsana New" w:eastAsia="Calibri" w:hAnsi="Angsana New" w:hint="cs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0B526A">
        <w:rPr>
          <w:rFonts w:ascii="Angsana New" w:eastAsia="Calibri" w:hAnsi="Angsana New" w:hint="cs"/>
          <w:color w:val="000000"/>
          <w:sz w:val="30"/>
          <w:szCs w:val="30"/>
        </w:rPr>
        <w:t xml:space="preserve"> </w:t>
      </w:r>
      <w:r w:rsidRPr="000B526A">
        <w:rPr>
          <w:rFonts w:ascii="Angsana New" w:eastAsia="Calibri" w:hAnsi="Angsana New" w:hint="cs"/>
          <w:color w:val="000000"/>
          <w:sz w:val="30"/>
          <w:szCs w:val="30"/>
          <w:cs/>
        </w:rPr>
        <w:t>แต่ไม่รวมถึงงบการเงินและรายงานของผู้สอบบัญชีที่อยู่ในรายงานนั้น</w:t>
      </w:r>
      <w:r w:rsidRPr="000B526A">
        <w:rPr>
          <w:rFonts w:ascii="Angsana New" w:eastAsia="Calibri" w:hAnsi="Angsana New" w:hint="cs"/>
          <w:color w:val="000000"/>
          <w:sz w:val="30"/>
          <w:szCs w:val="30"/>
        </w:rPr>
        <w:t xml:space="preserve"> </w:t>
      </w:r>
      <w:r w:rsidRPr="000B526A">
        <w:rPr>
          <w:rFonts w:ascii="Angsana New" w:eastAsia="Calibri" w:hAnsi="Angsana New" w:hint="cs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E9A15FF" w14:textId="77777777" w:rsidR="00461FE1" w:rsidRPr="000B526A" w:rsidRDefault="00461FE1" w:rsidP="00EA5766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784ACD7F" w14:textId="77777777" w:rsidR="00461FE1" w:rsidRPr="000B526A" w:rsidRDefault="00461FE1" w:rsidP="00EA5766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0B526A">
        <w:rPr>
          <w:rFonts w:ascii="Angsana New" w:eastAsia="Calibri" w:hAnsi="Angsana New" w:hint="cs"/>
          <w:color w:val="000000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Pr="000B526A">
        <w:rPr>
          <w:rFonts w:ascii="Angsana New" w:eastAsia="Calibri" w:hAnsi="Angsana New" w:hint="cs"/>
          <w:color w:val="000000"/>
          <w:sz w:val="30"/>
          <w:szCs w:val="30"/>
        </w:rPr>
        <w:t xml:space="preserve"> </w:t>
      </w:r>
    </w:p>
    <w:p w14:paraId="68BA76B2" w14:textId="77777777" w:rsidR="00461FE1" w:rsidRPr="000B526A" w:rsidRDefault="00461FE1" w:rsidP="00EA5766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54688AB7" w14:textId="77777777" w:rsidR="00461FE1" w:rsidRPr="000B526A" w:rsidRDefault="00461FE1" w:rsidP="00EA5766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0B526A">
        <w:rPr>
          <w:rFonts w:ascii="Angsana New" w:eastAsia="Calibri" w:hAnsi="Angsana New" w:hint="cs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0B526A">
        <w:rPr>
          <w:rFonts w:ascii="Angsana New" w:hAnsi="Angsana New" w:hint="cs"/>
          <w:color w:val="0000FF"/>
          <w:sz w:val="30"/>
          <w:szCs w:val="30"/>
          <w:cs/>
        </w:rPr>
        <w:t xml:space="preserve"> </w:t>
      </w:r>
      <w:r w:rsidRPr="000B526A">
        <w:rPr>
          <w:rFonts w:ascii="Angsana New" w:eastAsia="Calibri" w:hAnsi="Angsana New" w:hint="cs"/>
          <w:color w:val="000000"/>
          <w:sz w:val="30"/>
          <w:szCs w:val="30"/>
          <w:cs/>
        </w:rPr>
        <w:t>คือ</w:t>
      </w:r>
      <w:r w:rsidRPr="000B526A">
        <w:rPr>
          <w:rFonts w:ascii="Angsana New" w:eastAsia="Calibri" w:hAnsi="Angsana New" w:hint="cs"/>
          <w:color w:val="000000"/>
          <w:sz w:val="30"/>
          <w:szCs w:val="30"/>
        </w:rPr>
        <w:t xml:space="preserve"> </w:t>
      </w:r>
      <w:r w:rsidRPr="000B526A">
        <w:rPr>
          <w:rFonts w:ascii="Angsana New" w:eastAsia="Calibri" w:hAnsi="Angsana New" w:hint="cs"/>
          <w:color w:val="000000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0B526A">
        <w:rPr>
          <w:rFonts w:ascii="Angsana New" w:eastAsia="Calibri" w:hAnsi="Angsana New" w:hint="cs"/>
          <w:color w:val="000000"/>
          <w:sz w:val="30"/>
          <w:szCs w:val="30"/>
        </w:rPr>
        <w:t xml:space="preserve"> </w:t>
      </w:r>
      <w:r w:rsidRPr="000B526A">
        <w:rPr>
          <w:rFonts w:ascii="Angsana New" w:eastAsia="Calibri" w:hAnsi="Angsana New" w:hint="cs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0B526A">
        <w:rPr>
          <w:rFonts w:ascii="Angsana New" w:eastAsia="Calibri" w:hAnsi="Angsana New" w:hint="cs"/>
          <w:color w:val="000000"/>
          <w:sz w:val="30"/>
          <w:szCs w:val="30"/>
        </w:rPr>
        <w:t xml:space="preserve"> </w:t>
      </w:r>
    </w:p>
    <w:p w14:paraId="499E7894" w14:textId="77777777" w:rsidR="00461FE1" w:rsidRPr="000B526A" w:rsidRDefault="00461FE1" w:rsidP="00EA576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5F84A765" w14:textId="77777777" w:rsidR="00B63598" w:rsidRPr="000B526A" w:rsidRDefault="00B63598" w:rsidP="00EA576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0B526A">
        <w:rPr>
          <w:rFonts w:ascii="Angsana New" w:hAnsi="Angsana New" w:cs="Angsana New" w:hint="cs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F16C187" w14:textId="77777777" w:rsidR="00B63598" w:rsidRPr="000B526A" w:rsidRDefault="00B63598" w:rsidP="00EA576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70B5134" w14:textId="77777777" w:rsidR="00461FE1" w:rsidRPr="000B526A" w:rsidRDefault="00461FE1" w:rsidP="00EA5766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0B526A">
        <w:rPr>
          <w:rFonts w:ascii="Angsana New" w:eastAsia="Calibri" w:hAnsi="Angsana New" w:hint="cs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783706C9" w14:textId="77777777" w:rsidR="00461FE1" w:rsidRPr="000B526A" w:rsidRDefault="00461FE1" w:rsidP="00EA5766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720C577C" w14:textId="77777777" w:rsidR="00461FE1" w:rsidRPr="000B526A" w:rsidRDefault="00461FE1" w:rsidP="00EA5766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0B526A">
        <w:rPr>
          <w:rFonts w:ascii="Angsana New" w:eastAsia="Calibri" w:hAnsi="Angsana New" w:hint="cs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E8523A9" w14:textId="77777777" w:rsidR="00461FE1" w:rsidRPr="000B526A" w:rsidRDefault="00461FE1" w:rsidP="00EA5766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34B5EEB9" w14:textId="77777777" w:rsidR="00461FE1" w:rsidRPr="000B526A" w:rsidRDefault="00461FE1" w:rsidP="00EA5766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0B526A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 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4294115D" w14:textId="77777777" w:rsidR="00461FE1" w:rsidRPr="000B526A" w:rsidRDefault="00461FE1" w:rsidP="00EA5766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456AF4AD" w14:textId="4B923184" w:rsidR="00461FE1" w:rsidRPr="000B526A" w:rsidRDefault="00461FE1" w:rsidP="00461FE1">
      <w:pPr>
        <w:jc w:val="thaiDistribute"/>
        <w:rPr>
          <w:rFonts w:ascii="Angsana New" w:hAnsi="Angsana New"/>
          <w:sz w:val="30"/>
          <w:szCs w:val="30"/>
          <w:cs/>
        </w:rPr>
      </w:pPr>
      <w:r w:rsidRPr="000B526A">
        <w:rPr>
          <w:rFonts w:ascii="Angsana New" w:eastAsia="Calibri" w:hAnsi="Angsana New" w:hint="cs"/>
          <w:sz w:val="30"/>
          <w:szCs w:val="30"/>
          <w:cs/>
        </w:rPr>
        <w:t>ผู้มีหน้าที่ในการกำกับดูแลมีหน้าที่ในการ</w:t>
      </w:r>
      <w:r w:rsidR="00F041B9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0B526A">
        <w:rPr>
          <w:rFonts w:ascii="Angsana New" w:eastAsia="Calibri" w:hAnsi="Angsana New" w:hint="cs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0B526A">
        <w:rPr>
          <w:rFonts w:ascii="Angsana New" w:hAnsi="Angsana New" w:hint="cs"/>
          <w:sz w:val="30"/>
          <w:szCs w:val="30"/>
          <w:cs/>
        </w:rPr>
        <w:t>บริษัท</w:t>
      </w:r>
    </w:p>
    <w:p w14:paraId="33396D29" w14:textId="77777777" w:rsidR="005753A7" w:rsidRPr="000B526A" w:rsidRDefault="00902829" w:rsidP="00461FE1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</w:rPr>
        <w:br w:type="page"/>
      </w:r>
    </w:p>
    <w:p w14:paraId="3210E774" w14:textId="77777777" w:rsidR="00461FE1" w:rsidRPr="000B526A" w:rsidRDefault="00461FE1" w:rsidP="00461FE1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4D8C27BA" w14:textId="77777777" w:rsidR="00461FE1" w:rsidRPr="000B526A" w:rsidRDefault="00461FE1" w:rsidP="00461FE1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4DCFB91" w14:textId="77777777" w:rsidR="00461FE1" w:rsidRPr="000B526A" w:rsidRDefault="00461FE1" w:rsidP="00461FE1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0B526A">
        <w:rPr>
          <w:rFonts w:ascii="Angsana New" w:eastAsia="Calibri" w:hAnsi="Angsana New" w:hint="cs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0B526A">
        <w:rPr>
          <w:rFonts w:ascii="Angsana New" w:hAnsi="Angsana New" w:hint="cs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ลต่อการตัดสินใจทางเศรษฐกิจของผู้ใช้งบการเงินจากการใช้งบการเงินเหล่านี้</w:t>
      </w:r>
    </w:p>
    <w:p w14:paraId="7CAB99DA" w14:textId="77777777" w:rsidR="00461FE1" w:rsidRPr="000B526A" w:rsidRDefault="00461FE1" w:rsidP="00461FE1">
      <w:pPr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rtl/>
          <w:cs/>
        </w:rPr>
        <w:t xml:space="preserve"> </w:t>
      </w:r>
    </w:p>
    <w:p w14:paraId="5E3A3887" w14:textId="77777777" w:rsidR="00461FE1" w:rsidRPr="000B526A" w:rsidRDefault="00461FE1" w:rsidP="00461FE1">
      <w:pPr>
        <w:jc w:val="thaiDistribute"/>
        <w:rPr>
          <w:rFonts w:ascii="Angsana New" w:eastAsia="Calibri" w:hAnsi="Angsana New"/>
          <w:sz w:val="30"/>
          <w:szCs w:val="30"/>
        </w:rPr>
      </w:pPr>
      <w:r w:rsidRPr="000B526A">
        <w:rPr>
          <w:rFonts w:ascii="Angsana New" w:eastAsia="Calibri" w:hAnsi="Angsana New" w:hint="cs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A978874" w14:textId="77777777" w:rsidR="00461FE1" w:rsidRPr="000B526A" w:rsidRDefault="00461FE1" w:rsidP="00454BAE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eastAsia="Calibri" w:hAnsi="Angsana New" w:hint="cs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0B526A">
        <w:rPr>
          <w:rFonts w:ascii="Angsana New" w:hAnsi="Angsana New" w:hint="cs"/>
          <w:sz w:val="30"/>
          <w:szCs w:val="30"/>
          <w:cs/>
        </w:rPr>
        <w:t>ายใน</w:t>
      </w:r>
    </w:p>
    <w:p w14:paraId="225ABC2F" w14:textId="77777777" w:rsidR="001E109E" w:rsidRPr="000B526A" w:rsidRDefault="00461FE1" w:rsidP="008465F2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eastAsia="Calibri" w:hAnsi="Angsana New" w:hint="cs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0DF21C3D" w14:textId="77777777" w:rsidR="001E109E" w:rsidRPr="000B526A" w:rsidRDefault="00461FE1" w:rsidP="001E109E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eastAsia="Calibri" w:hAnsi="Angsana New" w:hint="cs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0B526A">
        <w:rPr>
          <w:rFonts w:ascii="Angsana New" w:hAnsi="Angsana New" w:hint="cs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C31F660" w14:textId="21310E12" w:rsidR="00461FE1" w:rsidRPr="000B526A" w:rsidRDefault="00461FE1" w:rsidP="00454BAE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2F1948" w:rsidRPr="0036370B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0B526A">
        <w:rPr>
          <w:rFonts w:ascii="Angsana New" w:hAnsi="Angsana New" w:hint="cs"/>
          <w:sz w:val="30"/>
          <w:szCs w:val="30"/>
          <w:cs/>
        </w:rPr>
        <w:t>ถึงการเปิดเผยที่เกี่ยวข้องในงบการเงิน หรือถ้าการเปิดเผย</w:t>
      </w:r>
      <w:r w:rsidR="00C61BD8">
        <w:rPr>
          <w:rFonts w:ascii="Angsana New" w:hAnsi="Angsana New" w:hint="cs"/>
          <w:sz w:val="30"/>
          <w:szCs w:val="30"/>
          <w:cs/>
        </w:rPr>
        <w:t>ข้อมูล</w:t>
      </w:r>
      <w:r w:rsidRPr="000B526A">
        <w:rPr>
          <w:rFonts w:ascii="Angsana New" w:hAnsi="Angsana New" w:hint="cs"/>
          <w:sz w:val="30"/>
          <w:szCs w:val="30"/>
          <w:cs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0344C29E" w14:textId="77777777" w:rsidR="00733CB2" w:rsidRPr="00733CB2" w:rsidRDefault="00461FE1" w:rsidP="009C2A39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733CB2">
        <w:rPr>
          <w:rFonts w:ascii="Angsana New" w:hAnsi="Angsana New" w:hint="cs"/>
          <w:sz w:val="30"/>
          <w:szCs w:val="30"/>
          <w:cs/>
        </w:rPr>
        <w:t>ประเมินการนำเสนอโครงสร้างและเนื้อหาของงบการเงินโดยรวม รวมถึงการเปิดเผย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D47466" w:rsidRPr="00733CB2">
        <w:rPr>
          <w:rFonts w:ascii="Angsana New" w:hAnsi="Angsana New" w:hint="cs"/>
          <w:sz w:val="30"/>
          <w:szCs w:val="30"/>
          <w:cs/>
        </w:rPr>
        <w:t>หรือไม่</w:t>
      </w:r>
      <w:r w:rsidRPr="00733CB2">
        <w:rPr>
          <w:rFonts w:ascii="Angsana New" w:hAnsi="Angsana New" w:hint="cs"/>
          <w:sz w:val="30"/>
          <w:szCs w:val="30"/>
          <w:cs/>
        </w:rPr>
        <w:t xml:space="preserve">  </w:t>
      </w:r>
    </w:p>
    <w:p w14:paraId="519431E5" w14:textId="5A798734" w:rsidR="005753A7" w:rsidRPr="00733CB2" w:rsidRDefault="005753A7" w:rsidP="009C2A39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733CB2">
        <w:rPr>
          <w:rFonts w:ascii="Angsana New" w:eastAsia="Calibri" w:hAnsi="Angsana New" w:hint="cs"/>
          <w:sz w:val="30"/>
          <w:szCs w:val="30"/>
          <w:cs/>
        </w:rPr>
        <w:br w:type="page"/>
      </w:r>
    </w:p>
    <w:p w14:paraId="7F6AC477" w14:textId="42826B92" w:rsidR="00461FE1" w:rsidRPr="000B526A" w:rsidRDefault="00461FE1" w:rsidP="00461FE1">
      <w:pPr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eastAsia="Calibri" w:hAnsi="Angsana New" w:hint="cs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</w:t>
      </w:r>
      <w:r w:rsidR="00132BEA">
        <w:rPr>
          <w:rFonts w:ascii="Angsana New" w:eastAsia="Calibri" w:hAnsi="Angsana New" w:hint="cs"/>
          <w:sz w:val="30"/>
          <w:szCs w:val="30"/>
          <w:cs/>
        </w:rPr>
        <w:t>ในเรื่องต่าง</w:t>
      </w:r>
      <w:r w:rsidR="00C129EB">
        <w:rPr>
          <w:rFonts w:ascii="Angsana New" w:eastAsia="Calibri" w:hAnsi="Angsana New" w:hint="cs"/>
          <w:sz w:val="30"/>
          <w:szCs w:val="30"/>
          <w:cs/>
        </w:rPr>
        <w:t xml:space="preserve"> ๆ ที่สำคัญซึ่งรวมถึง</w:t>
      </w:r>
      <w:r w:rsidRPr="000B526A">
        <w:rPr>
          <w:rFonts w:ascii="Angsana New" w:eastAsia="Calibri" w:hAnsi="Angsana New" w:hint="cs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1A2B3F" w:rsidRPr="000B526A">
        <w:rPr>
          <w:rFonts w:ascii="Angsana New" w:eastAsia="Calibri" w:hAnsi="Angsana New" w:hint="cs"/>
          <w:sz w:val="30"/>
          <w:szCs w:val="30"/>
          <w:cs/>
        </w:rPr>
        <w:t>หาก</w:t>
      </w:r>
      <w:r w:rsidRPr="000B526A">
        <w:rPr>
          <w:rFonts w:ascii="Angsana New" w:eastAsia="Calibri" w:hAnsi="Angsana New" w:hint="cs"/>
          <w:sz w:val="30"/>
          <w:szCs w:val="30"/>
          <w:cs/>
        </w:rPr>
        <w:t>ข้าพเจ้าได้พบในระหว่างการตรวจสอบขอ</w:t>
      </w:r>
      <w:r w:rsidRPr="000B526A">
        <w:rPr>
          <w:rFonts w:ascii="Angsana New" w:hAnsi="Angsana New" w:hint="cs"/>
          <w:sz w:val="30"/>
          <w:szCs w:val="30"/>
          <w:cs/>
        </w:rPr>
        <w:t>งข้าพเจ้า</w:t>
      </w:r>
    </w:p>
    <w:p w14:paraId="3DFFF7D3" w14:textId="77777777" w:rsidR="00461FE1" w:rsidRPr="000B526A" w:rsidRDefault="00461FE1" w:rsidP="00461FE1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FD33764" w14:textId="77777777" w:rsidR="00461FE1" w:rsidRPr="000B526A" w:rsidRDefault="00461FE1" w:rsidP="00461FE1">
      <w:pPr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eastAsia="Calibri" w:hAnsi="Angsana New" w:hint="cs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0B526A">
        <w:rPr>
          <w:rFonts w:ascii="Angsana New" w:hAnsi="Angsana New" w:hint="cs"/>
          <w:sz w:val="30"/>
          <w:szCs w:val="30"/>
          <w:cs/>
        </w:rPr>
        <w:t>อิสระ</w:t>
      </w:r>
    </w:p>
    <w:p w14:paraId="0500B3B9" w14:textId="77777777" w:rsidR="00461FE1" w:rsidRPr="000B526A" w:rsidRDefault="00461FE1" w:rsidP="00461FE1">
      <w:pPr>
        <w:jc w:val="thaiDistribute"/>
        <w:rPr>
          <w:rFonts w:ascii="Angsana New" w:hAnsi="Angsana New"/>
          <w:sz w:val="30"/>
          <w:szCs w:val="30"/>
        </w:rPr>
      </w:pPr>
    </w:p>
    <w:p w14:paraId="06FB831F" w14:textId="77777777" w:rsidR="00461FE1" w:rsidRPr="000B526A" w:rsidRDefault="00461FE1" w:rsidP="00461FE1">
      <w:pPr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="00A70907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 xml:space="preserve">ๆ ที่มีนัยสำคัญที่สุดในการตรวจสอบงบการเงินในงวดปัจจุบันและกำหนดเป็นเรื่องสำคัญในการตรวจสอบ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9E1F79A" w14:textId="77777777" w:rsidR="00461FE1" w:rsidRPr="000B526A" w:rsidRDefault="00461FE1" w:rsidP="00461FE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6CE4C9C0" w14:textId="77777777" w:rsidR="005815CB" w:rsidRPr="000B526A" w:rsidRDefault="005815CB" w:rsidP="004E0DC0">
      <w:pPr>
        <w:pStyle w:val="BlockText"/>
        <w:spacing w:before="0"/>
        <w:ind w:left="0" w:right="0" w:firstLine="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201CBFDD" w14:textId="77777777" w:rsidR="00915CF5" w:rsidRPr="000B526A" w:rsidRDefault="00915CF5" w:rsidP="004E0DC0">
      <w:pPr>
        <w:pStyle w:val="BlockText"/>
        <w:spacing w:before="0"/>
        <w:ind w:left="0" w:right="0" w:firstLine="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09F95788" w14:textId="77777777" w:rsidR="00EA5559" w:rsidRPr="000B526A" w:rsidRDefault="00EA5559" w:rsidP="004E0DC0">
      <w:pPr>
        <w:pStyle w:val="BlockText"/>
        <w:spacing w:before="0"/>
        <w:ind w:left="0" w:right="0" w:firstLine="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3D9FB281" w14:textId="77777777" w:rsidR="00602835" w:rsidRPr="000B526A" w:rsidRDefault="00602835" w:rsidP="002D4D26">
      <w:pPr>
        <w:autoSpaceDE w:val="0"/>
        <w:autoSpaceDN w:val="0"/>
        <w:spacing w:line="240" w:lineRule="auto"/>
        <w:rPr>
          <w:rFonts w:ascii="Angsana New" w:hAnsi="Angsana New"/>
          <w:lang w:val="en-US"/>
        </w:rPr>
      </w:pPr>
      <w:r w:rsidRPr="000B526A">
        <w:rPr>
          <w:rFonts w:ascii="Angsana New" w:hAnsi="Angsana New" w:hint="cs"/>
          <w:sz w:val="30"/>
          <w:szCs w:val="30"/>
        </w:rPr>
        <w:t>(</w:t>
      </w:r>
      <w:r w:rsidR="001A2B3F" w:rsidRPr="000B526A">
        <w:rPr>
          <w:rFonts w:ascii="Angsana New" w:hAnsi="Angsana New" w:hint="cs"/>
          <w:sz w:val="30"/>
          <w:szCs w:val="30"/>
          <w:cs/>
        </w:rPr>
        <w:t>ปิยธิดา ตั้งเด่นชัย</w:t>
      </w:r>
      <w:r w:rsidRPr="000B526A">
        <w:rPr>
          <w:rFonts w:ascii="Angsana New" w:hAnsi="Angsana New" w:hint="cs"/>
          <w:sz w:val="30"/>
          <w:szCs w:val="30"/>
        </w:rPr>
        <w:t>)</w:t>
      </w:r>
    </w:p>
    <w:p w14:paraId="328FDE40" w14:textId="77777777" w:rsidR="00602835" w:rsidRPr="000B526A" w:rsidRDefault="00602835" w:rsidP="00602835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0B526A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544DF97E" w14:textId="77777777" w:rsidR="00602835" w:rsidRPr="000B526A" w:rsidRDefault="00602835" w:rsidP="00602835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เลขทะเบียน </w:t>
      </w:r>
      <w:r w:rsidR="001A2B3F" w:rsidRPr="000B526A">
        <w:rPr>
          <w:rFonts w:ascii="Angsana New" w:hAnsi="Angsana New" w:hint="cs"/>
          <w:sz w:val="30"/>
          <w:szCs w:val="30"/>
          <w:lang w:val="en-US"/>
        </w:rPr>
        <w:t>11766</w:t>
      </w:r>
    </w:p>
    <w:p w14:paraId="4E69321C" w14:textId="77777777" w:rsidR="00EA5766" w:rsidRPr="000B526A" w:rsidRDefault="00EA5766" w:rsidP="00FB31B0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4B4461F" w14:textId="77777777" w:rsidR="004A5132" w:rsidRPr="000B526A" w:rsidRDefault="004A5132" w:rsidP="00FB31B0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</w:t>
      </w:r>
      <w:r w:rsidRPr="000B526A">
        <w:rPr>
          <w:rFonts w:ascii="Angsana New" w:hAnsi="Angsana New" w:hint="cs"/>
          <w:sz w:val="30"/>
          <w:szCs w:val="30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จำกัด</w:t>
      </w:r>
    </w:p>
    <w:p w14:paraId="02F2E6F6" w14:textId="77777777" w:rsidR="004A5132" w:rsidRPr="000B526A" w:rsidRDefault="004A5132" w:rsidP="00FB31B0">
      <w:pPr>
        <w:tabs>
          <w:tab w:val="left" w:pos="2160"/>
        </w:tabs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3B931AB9" w14:textId="38834C74" w:rsidR="001A2B3F" w:rsidRPr="008B11B5" w:rsidRDefault="00182DDF" w:rsidP="00FB31B0">
      <w:pPr>
        <w:tabs>
          <w:tab w:val="left" w:pos="2160"/>
        </w:tabs>
        <w:spacing w:line="240" w:lineRule="auto"/>
        <w:jc w:val="both"/>
        <w:outlineLvl w:val="0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</w:rPr>
        <w:t>2</w:t>
      </w:r>
      <w:r w:rsidR="00D7722D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>
        <w:rPr>
          <w:rFonts w:ascii="Angsana New" w:hAnsi="Angsana New"/>
          <w:sz w:val="30"/>
          <w:szCs w:val="30"/>
          <w:lang w:val="en-US"/>
        </w:rPr>
        <w:t>2565</w:t>
      </w:r>
    </w:p>
    <w:p w14:paraId="743F453D" w14:textId="434E8AA2" w:rsidR="00AC6D3E" w:rsidRPr="000B526A" w:rsidRDefault="00AC6D3E" w:rsidP="00C73896">
      <w:pPr>
        <w:spacing w:line="240" w:lineRule="auto"/>
        <w:ind w:left="540" w:hanging="630"/>
        <w:jc w:val="thaiDistribute"/>
        <w:rPr>
          <w:rFonts w:ascii="Angsana New" w:hAnsi="Angsana New"/>
          <w:spacing w:val="-2"/>
          <w:sz w:val="30"/>
          <w:szCs w:val="30"/>
          <w:cs/>
          <w:lang w:val="en-US"/>
        </w:rPr>
      </w:pPr>
    </w:p>
    <w:sectPr w:rsidR="00AC6D3E" w:rsidRPr="000B526A" w:rsidSect="008D0E27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paperSrc w:first="7" w:other="7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BE9CA9" w14:textId="77777777" w:rsidR="00475916" w:rsidRDefault="00475916">
      <w:r>
        <w:separator/>
      </w:r>
    </w:p>
  </w:endnote>
  <w:endnote w:type="continuationSeparator" w:id="0">
    <w:p w14:paraId="49FF9947" w14:textId="77777777" w:rsidR="00475916" w:rsidRDefault="00475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Univers 45 Light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D6771F" w14:textId="77777777" w:rsidR="000F3D07" w:rsidRDefault="000F3D07" w:rsidP="00F5733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51</w:t>
    </w:r>
    <w:r>
      <w:rPr>
        <w:rStyle w:val="PageNumber"/>
      </w:rPr>
      <w:fldChar w:fldCharType="end"/>
    </w:r>
  </w:p>
  <w:p w14:paraId="38A4AA97" w14:textId="77777777" w:rsidR="000F3D07" w:rsidRDefault="000F3D0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063DEC" w14:textId="77777777" w:rsidR="000F3D07" w:rsidRDefault="000F3D07" w:rsidP="00C703A3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5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3825423" w14:textId="77777777" w:rsidR="000F3D07" w:rsidRPr="00621CF2" w:rsidRDefault="000F3D07">
    <w:pPr>
      <w:pStyle w:val="Footer"/>
      <w:ind w:right="360"/>
      <w:rPr>
        <w:i/>
        <w:iCs/>
        <w:lang w:val="en-US"/>
      </w:rPr>
    </w:pPr>
    <w:r w:rsidRPr="00621CF2">
      <w:rPr>
        <w:i/>
        <w:i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F32CD6" w14:textId="77777777" w:rsidR="000F3D07" w:rsidRDefault="000F3D07" w:rsidP="00C703A3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5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60BBF1F" w14:textId="77777777" w:rsidR="000F3D07" w:rsidRPr="00621CF2" w:rsidRDefault="000F3D07">
    <w:pPr>
      <w:pStyle w:val="Footer"/>
      <w:ind w:right="360"/>
      <w:rPr>
        <w:i/>
        <w:iCs/>
        <w:lang w:val="en-US"/>
      </w:rPr>
    </w:pPr>
    <w:r w:rsidRPr="00621CF2">
      <w:rPr>
        <w:i/>
        <w:i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840385" w14:textId="77777777" w:rsidR="000F3D07" w:rsidRDefault="000F3D07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234FB0" w14:textId="77777777" w:rsidR="000F3D07" w:rsidRDefault="000F3D07" w:rsidP="00F5733F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43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4B512D7" w14:textId="77777777" w:rsidR="000F3D07" w:rsidRPr="005172BD" w:rsidRDefault="000F3D07" w:rsidP="00D46E65">
    <w:pPr>
      <w:pStyle w:val="Footer"/>
      <w:tabs>
        <w:tab w:val="clear" w:pos="8505"/>
        <w:tab w:val="right" w:pos="9270"/>
      </w:tabs>
      <w:ind w:right="360"/>
      <w:rPr>
        <w:rFonts w:ascii="Angsana New" w:hAnsi="Angsana New" w:cs="Angsana New"/>
        <w:i/>
        <w:iCs/>
        <w:sz w:val="30"/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5CBBD1" w14:textId="77777777" w:rsidR="00475916" w:rsidRDefault="00475916">
      <w:r>
        <w:separator/>
      </w:r>
    </w:p>
  </w:footnote>
  <w:footnote w:type="continuationSeparator" w:id="0">
    <w:p w14:paraId="2D330365" w14:textId="77777777" w:rsidR="00475916" w:rsidRDefault="004759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833D71" w14:textId="77777777" w:rsidR="000F3D07" w:rsidRPr="00915CF5" w:rsidRDefault="000F3D07" w:rsidP="00314BE9">
    <w:pPr>
      <w:pStyle w:val="Header"/>
      <w:spacing w:after="1320"/>
      <w:rPr>
        <w:rFonts w:cs="Cordia New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34A474" w14:textId="77777777" w:rsidR="000F3D07" w:rsidRPr="00FB4E45" w:rsidRDefault="000F3D07" w:rsidP="00FB4E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CA1BE8" w14:textId="77777777" w:rsidR="000F3D07" w:rsidRPr="00FB4E45" w:rsidRDefault="000F3D07" w:rsidP="00FB4E4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308CD6" w14:textId="1884E9E4" w:rsidR="000F3D07" w:rsidRDefault="000F3D07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  <w:p w14:paraId="3E0D9A62" w14:textId="77777777" w:rsidR="00733CB2" w:rsidRPr="006C302E" w:rsidRDefault="00733CB2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A2D6F"/>
    <w:multiLevelType w:val="hybridMultilevel"/>
    <w:tmpl w:val="5E58B380"/>
    <w:lvl w:ilvl="0" w:tplc="D86EB566">
      <w:start w:val="2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1A011F7"/>
    <w:multiLevelType w:val="hybridMultilevel"/>
    <w:tmpl w:val="CF684846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="Calibri" w:hAnsi="Times New Roman" w:cs="Times New Roman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78B2165"/>
    <w:multiLevelType w:val="hybridMultilevel"/>
    <w:tmpl w:val="A0B6EF86"/>
    <w:lvl w:ilvl="0" w:tplc="9EC47212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39526E78"/>
    <w:lvl w:ilvl="0" w:tplc="62B638B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146F0F03"/>
    <w:multiLevelType w:val="hybridMultilevel"/>
    <w:tmpl w:val="2EA6F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B0E9C"/>
    <w:multiLevelType w:val="hybridMultilevel"/>
    <w:tmpl w:val="D0A49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1087A10"/>
    <w:multiLevelType w:val="hybridMultilevel"/>
    <w:tmpl w:val="1A36D034"/>
    <w:lvl w:ilvl="0" w:tplc="04090011">
      <w:start w:val="1"/>
      <w:numFmt w:val="decimal"/>
      <w:lvlText w:val="%1)"/>
      <w:lvlJc w:val="left"/>
      <w:pPr>
        <w:ind w:left="1890" w:hanging="360"/>
      </w:p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BC13891"/>
    <w:multiLevelType w:val="hybridMultilevel"/>
    <w:tmpl w:val="C784AA5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46A0ED1"/>
    <w:multiLevelType w:val="hybridMultilevel"/>
    <w:tmpl w:val="493006E6"/>
    <w:lvl w:ilvl="0" w:tplc="AA38AC6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E102F01"/>
    <w:multiLevelType w:val="hybridMultilevel"/>
    <w:tmpl w:val="114A95CE"/>
    <w:lvl w:ilvl="0" w:tplc="830A7CF4">
      <w:start w:val="1"/>
      <w:numFmt w:val="thaiLetters"/>
      <w:lvlText w:val="(%1)"/>
      <w:lvlJc w:val="left"/>
      <w:pPr>
        <w:ind w:left="87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C94AA7"/>
    <w:multiLevelType w:val="hybridMultilevel"/>
    <w:tmpl w:val="12EEA058"/>
    <w:lvl w:ilvl="0" w:tplc="EC0E836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2DB07F4"/>
    <w:multiLevelType w:val="multilevel"/>
    <w:tmpl w:val="6A8A929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3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4" w15:restartNumberingAfterBreak="0">
    <w:nsid w:val="50435818"/>
    <w:multiLevelType w:val="multilevel"/>
    <w:tmpl w:val="09267BF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A4A079B"/>
    <w:multiLevelType w:val="hybridMultilevel"/>
    <w:tmpl w:val="30B87AD6"/>
    <w:lvl w:ilvl="0" w:tplc="EEE20930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D97E1C"/>
    <w:multiLevelType w:val="hybridMultilevel"/>
    <w:tmpl w:val="B728FCCC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66CD08FB"/>
    <w:multiLevelType w:val="hybridMultilevel"/>
    <w:tmpl w:val="77E04C54"/>
    <w:lvl w:ilvl="0" w:tplc="C3D8D1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6417124"/>
    <w:multiLevelType w:val="hybridMultilevel"/>
    <w:tmpl w:val="43C09E48"/>
    <w:lvl w:ilvl="0" w:tplc="BB08C954">
      <w:start w:val="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2A659C"/>
    <w:multiLevelType w:val="hybridMultilevel"/>
    <w:tmpl w:val="F32698CE"/>
    <w:lvl w:ilvl="0" w:tplc="BD20EBCA">
      <w:start w:val="1"/>
      <w:numFmt w:val="decimal"/>
      <w:lvlText w:val="(%1)"/>
      <w:lvlJc w:val="left"/>
      <w:pPr>
        <w:ind w:left="126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7FF4618"/>
    <w:multiLevelType w:val="hybridMultilevel"/>
    <w:tmpl w:val="862E3334"/>
    <w:lvl w:ilvl="0" w:tplc="43F6AEDC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4" w15:restartNumberingAfterBreak="0">
    <w:nsid w:val="7D0D260A"/>
    <w:multiLevelType w:val="multilevel"/>
    <w:tmpl w:val="1A0ED5F4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5" w15:restartNumberingAfterBreak="0">
    <w:nsid w:val="7F495B50"/>
    <w:multiLevelType w:val="singleLevel"/>
    <w:tmpl w:val="39B658DA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b/>
        <w:bCs w:val="0"/>
        <w:color w:val="auto"/>
        <w:sz w:val="28"/>
        <w:szCs w:val="36"/>
      </w:rPr>
    </w:lvl>
  </w:abstractNum>
  <w:abstractNum w:abstractNumId="3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3"/>
  </w:num>
  <w:num w:numId="3">
    <w:abstractNumId w:val="35"/>
  </w:num>
  <w:num w:numId="4">
    <w:abstractNumId w:val="27"/>
  </w:num>
  <w:num w:numId="5">
    <w:abstractNumId w:val="19"/>
  </w:num>
  <w:num w:numId="6">
    <w:abstractNumId w:val="11"/>
  </w:num>
  <w:num w:numId="7">
    <w:abstractNumId w:val="4"/>
  </w:num>
  <w:num w:numId="8">
    <w:abstractNumId w:val="29"/>
  </w:num>
  <w:num w:numId="9">
    <w:abstractNumId w:val="3"/>
  </w:num>
  <w:num w:numId="10">
    <w:abstractNumId w:val="12"/>
  </w:num>
  <w:num w:numId="11">
    <w:abstractNumId w:val="33"/>
  </w:num>
  <w:num w:numId="12">
    <w:abstractNumId w:val="20"/>
  </w:num>
  <w:num w:numId="13">
    <w:abstractNumId w:val="13"/>
  </w:num>
  <w:num w:numId="14">
    <w:abstractNumId w:val="24"/>
  </w:num>
  <w:num w:numId="15">
    <w:abstractNumId w:val="9"/>
  </w:num>
  <w:num w:numId="16">
    <w:abstractNumId w:val="8"/>
  </w:num>
  <w:num w:numId="17">
    <w:abstractNumId w:val="6"/>
  </w:num>
  <w:num w:numId="18">
    <w:abstractNumId w:val="25"/>
  </w:num>
  <w:num w:numId="19">
    <w:abstractNumId w:val="18"/>
  </w:num>
  <w:num w:numId="20">
    <w:abstractNumId w:val="5"/>
  </w:num>
  <w:num w:numId="21">
    <w:abstractNumId w:val="26"/>
  </w:num>
  <w:num w:numId="22">
    <w:abstractNumId w:val="1"/>
  </w:num>
  <w:num w:numId="23">
    <w:abstractNumId w:val="10"/>
  </w:num>
  <w:num w:numId="24">
    <w:abstractNumId w:val="28"/>
  </w:num>
  <w:num w:numId="25">
    <w:abstractNumId w:val="15"/>
  </w:num>
  <w:num w:numId="26">
    <w:abstractNumId w:val="0"/>
  </w:num>
  <w:num w:numId="27">
    <w:abstractNumId w:val="30"/>
  </w:num>
  <w:num w:numId="28">
    <w:abstractNumId w:val="17"/>
  </w:num>
  <w:num w:numId="29">
    <w:abstractNumId w:val="16"/>
  </w:num>
  <w:num w:numId="30">
    <w:abstractNumId w:val="22"/>
  </w:num>
  <w:num w:numId="31">
    <w:abstractNumId w:val="2"/>
  </w:num>
  <w:num w:numId="32">
    <w:abstractNumId w:val="14"/>
  </w:num>
  <w:num w:numId="33">
    <w:abstractNumId w:val="21"/>
  </w:num>
  <w:num w:numId="34">
    <w:abstractNumId w:val="36"/>
  </w:num>
  <w:num w:numId="35">
    <w:abstractNumId w:val="31"/>
  </w:num>
  <w:num w:numId="36">
    <w:abstractNumId w:val="32"/>
  </w:num>
  <w:num w:numId="37">
    <w:abstractNumId w:val="3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DB1"/>
    <w:rsid w:val="000006FD"/>
    <w:rsid w:val="000009F6"/>
    <w:rsid w:val="00001401"/>
    <w:rsid w:val="00001469"/>
    <w:rsid w:val="0000175F"/>
    <w:rsid w:val="000027B7"/>
    <w:rsid w:val="00002BEF"/>
    <w:rsid w:val="00002CB5"/>
    <w:rsid w:val="00003435"/>
    <w:rsid w:val="00003B9C"/>
    <w:rsid w:val="00003BA3"/>
    <w:rsid w:val="00004D06"/>
    <w:rsid w:val="000055D8"/>
    <w:rsid w:val="00005E3B"/>
    <w:rsid w:val="000061D1"/>
    <w:rsid w:val="00006366"/>
    <w:rsid w:val="00006754"/>
    <w:rsid w:val="000068D0"/>
    <w:rsid w:val="00006D44"/>
    <w:rsid w:val="000070CB"/>
    <w:rsid w:val="00007227"/>
    <w:rsid w:val="000076FB"/>
    <w:rsid w:val="00007BA0"/>
    <w:rsid w:val="00010209"/>
    <w:rsid w:val="000106F7"/>
    <w:rsid w:val="000107B8"/>
    <w:rsid w:val="00010E97"/>
    <w:rsid w:val="00012647"/>
    <w:rsid w:val="00012D4C"/>
    <w:rsid w:val="00013450"/>
    <w:rsid w:val="000134F5"/>
    <w:rsid w:val="00013C3C"/>
    <w:rsid w:val="0001477B"/>
    <w:rsid w:val="00014BDC"/>
    <w:rsid w:val="00015E3B"/>
    <w:rsid w:val="000160E4"/>
    <w:rsid w:val="00016248"/>
    <w:rsid w:val="00016F20"/>
    <w:rsid w:val="00017519"/>
    <w:rsid w:val="00017B9D"/>
    <w:rsid w:val="00020364"/>
    <w:rsid w:val="00020A9C"/>
    <w:rsid w:val="00020D9A"/>
    <w:rsid w:val="00021736"/>
    <w:rsid w:val="000220A7"/>
    <w:rsid w:val="00022570"/>
    <w:rsid w:val="00022E54"/>
    <w:rsid w:val="00023CBB"/>
    <w:rsid w:val="00023D59"/>
    <w:rsid w:val="00024198"/>
    <w:rsid w:val="000241CA"/>
    <w:rsid w:val="000246D4"/>
    <w:rsid w:val="000248DB"/>
    <w:rsid w:val="000253D3"/>
    <w:rsid w:val="000256AD"/>
    <w:rsid w:val="000258DC"/>
    <w:rsid w:val="00026B9B"/>
    <w:rsid w:val="0002729C"/>
    <w:rsid w:val="000272BF"/>
    <w:rsid w:val="0002769D"/>
    <w:rsid w:val="00030486"/>
    <w:rsid w:val="00030F23"/>
    <w:rsid w:val="0003106B"/>
    <w:rsid w:val="00031DB8"/>
    <w:rsid w:val="000332FC"/>
    <w:rsid w:val="0003545E"/>
    <w:rsid w:val="000355B3"/>
    <w:rsid w:val="000357E3"/>
    <w:rsid w:val="000359D6"/>
    <w:rsid w:val="00036458"/>
    <w:rsid w:val="0003672B"/>
    <w:rsid w:val="00037859"/>
    <w:rsid w:val="00040BA9"/>
    <w:rsid w:val="00040CAD"/>
    <w:rsid w:val="00041027"/>
    <w:rsid w:val="00042730"/>
    <w:rsid w:val="00042D4A"/>
    <w:rsid w:val="0004393C"/>
    <w:rsid w:val="00043D71"/>
    <w:rsid w:val="000440C5"/>
    <w:rsid w:val="00045512"/>
    <w:rsid w:val="00045F90"/>
    <w:rsid w:val="000464A7"/>
    <w:rsid w:val="00046C7F"/>
    <w:rsid w:val="00046E06"/>
    <w:rsid w:val="000475D6"/>
    <w:rsid w:val="000500AD"/>
    <w:rsid w:val="0005074B"/>
    <w:rsid w:val="000507E1"/>
    <w:rsid w:val="00050B83"/>
    <w:rsid w:val="00050DB3"/>
    <w:rsid w:val="00050DBA"/>
    <w:rsid w:val="0005143D"/>
    <w:rsid w:val="0005158B"/>
    <w:rsid w:val="0005196C"/>
    <w:rsid w:val="00051BB1"/>
    <w:rsid w:val="00051EDC"/>
    <w:rsid w:val="00052328"/>
    <w:rsid w:val="0005276E"/>
    <w:rsid w:val="00052D9E"/>
    <w:rsid w:val="00052F97"/>
    <w:rsid w:val="00053507"/>
    <w:rsid w:val="00053958"/>
    <w:rsid w:val="0005419C"/>
    <w:rsid w:val="00054528"/>
    <w:rsid w:val="00054716"/>
    <w:rsid w:val="00055ED7"/>
    <w:rsid w:val="00056CE1"/>
    <w:rsid w:val="00056E08"/>
    <w:rsid w:val="0005726C"/>
    <w:rsid w:val="000572D0"/>
    <w:rsid w:val="00057447"/>
    <w:rsid w:val="000602DD"/>
    <w:rsid w:val="00060892"/>
    <w:rsid w:val="00060C27"/>
    <w:rsid w:val="000612EC"/>
    <w:rsid w:val="000616CB"/>
    <w:rsid w:val="00061BB8"/>
    <w:rsid w:val="00062B00"/>
    <w:rsid w:val="00063609"/>
    <w:rsid w:val="0006394B"/>
    <w:rsid w:val="00063B5B"/>
    <w:rsid w:val="000642A8"/>
    <w:rsid w:val="0006521B"/>
    <w:rsid w:val="00065412"/>
    <w:rsid w:val="000659EC"/>
    <w:rsid w:val="00065BE6"/>
    <w:rsid w:val="00066354"/>
    <w:rsid w:val="0006698D"/>
    <w:rsid w:val="000669EB"/>
    <w:rsid w:val="00066B80"/>
    <w:rsid w:val="0007112D"/>
    <w:rsid w:val="00071507"/>
    <w:rsid w:val="000715D6"/>
    <w:rsid w:val="0007242D"/>
    <w:rsid w:val="00072814"/>
    <w:rsid w:val="00072948"/>
    <w:rsid w:val="00072F22"/>
    <w:rsid w:val="00073409"/>
    <w:rsid w:val="00074ABA"/>
    <w:rsid w:val="00074B7D"/>
    <w:rsid w:val="00074F86"/>
    <w:rsid w:val="0007647B"/>
    <w:rsid w:val="0007728E"/>
    <w:rsid w:val="00077BB2"/>
    <w:rsid w:val="00077E69"/>
    <w:rsid w:val="000802CF"/>
    <w:rsid w:val="000809A3"/>
    <w:rsid w:val="00080C3A"/>
    <w:rsid w:val="00080F3B"/>
    <w:rsid w:val="00081153"/>
    <w:rsid w:val="000815D8"/>
    <w:rsid w:val="00081695"/>
    <w:rsid w:val="00081704"/>
    <w:rsid w:val="00081C1F"/>
    <w:rsid w:val="000837E5"/>
    <w:rsid w:val="00083F73"/>
    <w:rsid w:val="00085073"/>
    <w:rsid w:val="0008512B"/>
    <w:rsid w:val="00085750"/>
    <w:rsid w:val="00086FC5"/>
    <w:rsid w:val="000876A9"/>
    <w:rsid w:val="00087E62"/>
    <w:rsid w:val="000900B5"/>
    <w:rsid w:val="00090920"/>
    <w:rsid w:val="00091199"/>
    <w:rsid w:val="00091361"/>
    <w:rsid w:val="0009146D"/>
    <w:rsid w:val="00091BD5"/>
    <w:rsid w:val="00091CD2"/>
    <w:rsid w:val="00091F28"/>
    <w:rsid w:val="000928DD"/>
    <w:rsid w:val="00092AB1"/>
    <w:rsid w:val="00094152"/>
    <w:rsid w:val="00094234"/>
    <w:rsid w:val="0009448E"/>
    <w:rsid w:val="00094CBE"/>
    <w:rsid w:val="00094E64"/>
    <w:rsid w:val="00094ED0"/>
    <w:rsid w:val="000950F2"/>
    <w:rsid w:val="00096244"/>
    <w:rsid w:val="0009636A"/>
    <w:rsid w:val="00096544"/>
    <w:rsid w:val="00096AE7"/>
    <w:rsid w:val="00097B7C"/>
    <w:rsid w:val="00097F8C"/>
    <w:rsid w:val="000A079C"/>
    <w:rsid w:val="000A1AB7"/>
    <w:rsid w:val="000A1C7D"/>
    <w:rsid w:val="000A2459"/>
    <w:rsid w:val="000A26A2"/>
    <w:rsid w:val="000A2A3D"/>
    <w:rsid w:val="000A335B"/>
    <w:rsid w:val="000A341C"/>
    <w:rsid w:val="000A399E"/>
    <w:rsid w:val="000A3AD8"/>
    <w:rsid w:val="000A411A"/>
    <w:rsid w:val="000A43D7"/>
    <w:rsid w:val="000A45EA"/>
    <w:rsid w:val="000A4DEB"/>
    <w:rsid w:val="000A4EAD"/>
    <w:rsid w:val="000A5BE7"/>
    <w:rsid w:val="000A636E"/>
    <w:rsid w:val="000A65A7"/>
    <w:rsid w:val="000A7459"/>
    <w:rsid w:val="000A7A9C"/>
    <w:rsid w:val="000A7BC0"/>
    <w:rsid w:val="000B04DC"/>
    <w:rsid w:val="000B09CD"/>
    <w:rsid w:val="000B21E8"/>
    <w:rsid w:val="000B227D"/>
    <w:rsid w:val="000B281D"/>
    <w:rsid w:val="000B2872"/>
    <w:rsid w:val="000B2C69"/>
    <w:rsid w:val="000B369D"/>
    <w:rsid w:val="000B3B58"/>
    <w:rsid w:val="000B430A"/>
    <w:rsid w:val="000B522A"/>
    <w:rsid w:val="000B526A"/>
    <w:rsid w:val="000B541E"/>
    <w:rsid w:val="000B71FC"/>
    <w:rsid w:val="000B72DA"/>
    <w:rsid w:val="000B7A6F"/>
    <w:rsid w:val="000C05D4"/>
    <w:rsid w:val="000C13EB"/>
    <w:rsid w:val="000C1838"/>
    <w:rsid w:val="000C189F"/>
    <w:rsid w:val="000C1940"/>
    <w:rsid w:val="000C2BD4"/>
    <w:rsid w:val="000C347F"/>
    <w:rsid w:val="000C3966"/>
    <w:rsid w:val="000C5715"/>
    <w:rsid w:val="000C5B1B"/>
    <w:rsid w:val="000C5C6A"/>
    <w:rsid w:val="000C5DD3"/>
    <w:rsid w:val="000C6655"/>
    <w:rsid w:val="000C6DA9"/>
    <w:rsid w:val="000C72A6"/>
    <w:rsid w:val="000C74A1"/>
    <w:rsid w:val="000D0E3B"/>
    <w:rsid w:val="000D10DD"/>
    <w:rsid w:val="000D146D"/>
    <w:rsid w:val="000D162B"/>
    <w:rsid w:val="000D1E5C"/>
    <w:rsid w:val="000D1E6C"/>
    <w:rsid w:val="000D329B"/>
    <w:rsid w:val="000D3EFF"/>
    <w:rsid w:val="000D40E5"/>
    <w:rsid w:val="000D42E7"/>
    <w:rsid w:val="000D6098"/>
    <w:rsid w:val="000D64D0"/>
    <w:rsid w:val="000D6C96"/>
    <w:rsid w:val="000D71C6"/>
    <w:rsid w:val="000D7431"/>
    <w:rsid w:val="000D7BDC"/>
    <w:rsid w:val="000D7CC1"/>
    <w:rsid w:val="000D7EEF"/>
    <w:rsid w:val="000E0CDE"/>
    <w:rsid w:val="000E11EA"/>
    <w:rsid w:val="000E14BF"/>
    <w:rsid w:val="000E1546"/>
    <w:rsid w:val="000E1F62"/>
    <w:rsid w:val="000E276E"/>
    <w:rsid w:val="000E28EE"/>
    <w:rsid w:val="000E28F8"/>
    <w:rsid w:val="000E298F"/>
    <w:rsid w:val="000E2B1E"/>
    <w:rsid w:val="000E2BF7"/>
    <w:rsid w:val="000E34FE"/>
    <w:rsid w:val="000E3E6C"/>
    <w:rsid w:val="000E48AC"/>
    <w:rsid w:val="000E49F1"/>
    <w:rsid w:val="000E4A04"/>
    <w:rsid w:val="000E6294"/>
    <w:rsid w:val="000E653F"/>
    <w:rsid w:val="000E6951"/>
    <w:rsid w:val="000E6E70"/>
    <w:rsid w:val="000F014A"/>
    <w:rsid w:val="000F047C"/>
    <w:rsid w:val="000F05CA"/>
    <w:rsid w:val="000F0E16"/>
    <w:rsid w:val="000F1C0F"/>
    <w:rsid w:val="000F2B5F"/>
    <w:rsid w:val="000F2D3A"/>
    <w:rsid w:val="000F2EEE"/>
    <w:rsid w:val="000F3433"/>
    <w:rsid w:val="000F3D07"/>
    <w:rsid w:val="000F4DF6"/>
    <w:rsid w:val="000F50E2"/>
    <w:rsid w:val="000F5645"/>
    <w:rsid w:val="000F5990"/>
    <w:rsid w:val="000F5BE4"/>
    <w:rsid w:val="000F6568"/>
    <w:rsid w:val="000F68F1"/>
    <w:rsid w:val="000F6F29"/>
    <w:rsid w:val="000F737E"/>
    <w:rsid w:val="000F796E"/>
    <w:rsid w:val="000F7B51"/>
    <w:rsid w:val="000F7BB5"/>
    <w:rsid w:val="000F7E01"/>
    <w:rsid w:val="00100D4B"/>
    <w:rsid w:val="00100EC3"/>
    <w:rsid w:val="001015FD"/>
    <w:rsid w:val="00101C02"/>
    <w:rsid w:val="0010246E"/>
    <w:rsid w:val="00102797"/>
    <w:rsid w:val="00103047"/>
    <w:rsid w:val="0010339A"/>
    <w:rsid w:val="0010478B"/>
    <w:rsid w:val="0010660F"/>
    <w:rsid w:val="001071FF"/>
    <w:rsid w:val="001104A2"/>
    <w:rsid w:val="00110629"/>
    <w:rsid w:val="00110DEE"/>
    <w:rsid w:val="00111A06"/>
    <w:rsid w:val="001122EB"/>
    <w:rsid w:val="00112EA4"/>
    <w:rsid w:val="0011302A"/>
    <w:rsid w:val="0011325A"/>
    <w:rsid w:val="001134A6"/>
    <w:rsid w:val="0011397B"/>
    <w:rsid w:val="0011493A"/>
    <w:rsid w:val="00114BBB"/>
    <w:rsid w:val="00114C56"/>
    <w:rsid w:val="0011516B"/>
    <w:rsid w:val="00115CE5"/>
    <w:rsid w:val="0011690B"/>
    <w:rsid w:val="00117260"/>
    <w:rsid w:val="00117C71"/>
    <w:rsid w:val="00117F1F"/>
    <w:rsid w:val="00120267"/>
    <w:rsid w:val="0012070F"/>
    <w:rsid w:val="00120A92"/>
    <w:rsid w:val="00121101"/>
    <w:rsid w:val="001216E8"/>
    <w:rsid w:val="00121DD0"/>
    <w:rsid w:val="00122FCC"/>
    <w:rsid w:val="001232EF"/>
    <w:rsid w:val="001233D7"/>
    <w:rsid w:val="00123663"/>
    <w:rsid w:val="001237B0"/>
    <w:rsid w:val="00123BE0"/>
    <w:rsid w:val="00123CD0"/>
    <w:rsid w:val="00124312"/>
    <w:rsid w:val="0012506A"/>
    <w:rsid w:val="001250F6"/>
    <w:rsid w:val="00125137"/>
    <w:rsid w:val="00125B22"/>
    <w:rsid w:val="00126ACF"/>
    <w:rsid w:val="00126FAD"/>
    <w:rsid w:val="00127191"/>
    <w:rsid w:val="0013022E"/>
    <w:rsid w:val="00130B56"/>
    <w:rsid w:val="00130F4A"/>
    <w:rsid w:val="00130FB6"/>
    <w:rsid w:val="00131132"/>
    <w:rsid w:val="001318D4"/>
    <w:rsid w:val="00131AFD"/>
    <w:rsid w:val="001322B6"/>
    <w:rsid w:val="00132593"/>
    <w:rsid w:val="00132BD2"/>
    <w:rsid w:val="00132BEA"/>
    <w:rsid w:val="001331E2"/>
    <w:rsid w:val="001338EF"/>
    <w:rsid w:val="00134A8C"/>
    <w:rsid w:val="00135712"/>
    <w:rsid w:val="0013620F"/>
    <w:rsid w:val="0013632B"/>
    <w:rsid w:val="00136474"/>
    <w:rsid w:val="00137EA6"/>
    <w:rsid w:val="00137F97"/>
    <w:rsid w:val="001406A1"/>
    <w:rsid w:val="00140BFC"/>
    <w:rsid w:val="0014104D"/>
    <w:rsid w:val="00141E88"/>
    <w:rsid w:val="001423F9"/>
    <w:rsid w:val="001426A4"/>
    <w:rsid w:val="00142E10"/>
    <w:rsid w:val="00142F16"/>
    <w:rsid w:val="001431F6"/>
    <w:rsid w:val="00143A77"/>
    <w:rsid w:val="00143B5D"/>
    <w:rsid w:val="00143BD6"/>
    <w:rsid w:val="00143C29"/>
    <w:rsid w:val="00145761"/>
    <w:rsid w:val="0014598A"/>
    <w:rsid w:val="00145FE8"/>
    <w:rsid w:val="00146A17"/>
    <w:rsid w:val="00146DB1"/>
    <w:rsid w:val="00147250"/>
    <w:rsid w:val="0014783A"/>
    <w:rsid w:val="00147CFD"/>
    <w:rsid w:val="00147FF1"/>
    <w:rsid w:val="0015025B"/>
    <w:rsid w:val="00151423"/>
    <w:rsid w:val="00151864"/>
    <w:rsid w:val="0015297C"/>
    <w:rsid w:val="0015310F"/>
    <w:rsid w:val="0015325C"/>
    <w:rsid w:val="00153A1C"/>
    <w:rsid w:val="00153DB4"/>
    <w:rsid w:val="001540DC"/>
    <w:rsid w:val="001548CE"/>
    <w:rsid w:val="00155C1F"/>
    <w:rsid w:val="00156AF2"/>
    <w:rsid w:val="00156E8F"/>
    <w:rsid w:val="001604CB"/>
    <w:rsid w:val="001616C1"/>
    <w:rsid w:val="00162BE3"/>
    <w:rsid w:val="00163657"/>
    <w:rsid w:val="00164401"/>
    <w:rsid w:val="00164A19"/>
    <w:rsid w:val="00165123"/>
    <w:rsid w:val="001657B5"/>
    <w:rsid w:val="00165CD4"/>
    <w:rsid w:val="00167443"/>
    <w:rsid w:val="00170431"/>
    <w:rsid w:val="00170441"/>
    <w:rsid w:val="00170D33"/>
    <w:rsid w:val="0017146D"/>
    <w:rsid w:val="001716EF"/>
    <w:rsid w:val="00171C77"/>
    <w:rsid w:val="00171F6E"/>
    <w:rsid w:val="001724EF"/>
    <w:rsid w:val="00172B23"/>
    <w:rsid w:val="00172B2A"/>
    <w:rsid w:val="0017381A"/>
    <w:rsid w:val="0017453D"/>
    <w:rsid w:val="001747EE"/>
    <w:rsid w:val="00174838"/>
    <w:rsid w:val="00174EB6"/>
    <w:rsid w:val="00175C24"/>
    <w:rsid w:val="0017624B"/>
    <w:rsid w:val="001776EE"/>
    <w:rsid w:val="001807D5"/>
    <w:rsid w:val="00180C16"/>
    <w:rsid w:val="001810A1"/>
    <w:rsid w:val="001816FA"/>
    <w:rsid w:val="00181AC5"/>
    <w:rsid w:val="00182DDF"/>
    <w:rsid w:val="001832C9"/>
    <w:rsid w:val="00183455"/>
    <w:rsid w:val="00183671"/>
    <w:rsid w:val="001838D5"/>
    <w:rsid w:val="001840A9"/>
    <w:rsid w:val="001842BA"/>
    <w:rsid w:val="00184F21"/>
    <w:rsid w:val="00185477"/>
    <w:rsid w:val="00185C6D"/>
    <w:rsid w:val="0018601C"/>
    <w:rsid w:val="001867EF"/>
    <w:rsid w:val="00187570"/>
    <w:rsid w:val="00187A72"/>
    <w:rsid w:val="00187FBC"/>
    <w:rsid w:val="0019090D"/>
    <w:rsid w:val="00191089"/>
    <w:rsid w:val="001927B9"/>
    <w:rsid w:val="0019293E"/>
    <w:rsid w:val="00192EFF"/>
    <w:rsid w:val="0019356B"/>
    <w:rsid w:val="00193BD9"/>
    <w:rsid w:val="00193DC6"/>
    <w:rsid w:val="00193FDB"/>
    <w:rsid w:val="0019405C"/>
    <w:rsid w:val="001944BE"/>
    <w:rsid w:val="0019464A"/>
    <w:rsid w:val="00194F1E"/>
    <w:rsid w:val="00195B74"/>
    <w:rsid w:val="0019603B"/>
    <w:rsid w:val="001966DB"/>
    <w:rsid w:val="00196794"/>
    <w:rsid w:val="001969E0"/>
    <w:rsid w:val="00196C67"/>
    <w:rsid w:val="001975E7"/>
    <w:rsid w:val="001A06C2"/>
    <w:rsid w:val="001A0F30"/>
    <w:rsid w:val="001A1494"/>
    <w:rsid w:val="001A1A52"/>
    <w:rsid w:val="001A2B3F"/>
    <w:rsid w:val="001A4D8A"/>
    <w:rsid w:val="001A4E1E"/>
    <w:rsid w:val="001A505B"/>
    <w:rsid w:val="001A529B"/>
    <w:rsid w:val="001A5B43"/>
    <w:rsid w:val="001A6D48"/>
    <w:rsid w:val="001A7DF6"/>
    <w:rsid w:val="001B0412"/>
    <w:rsid w:val="001B15B3"/>
    <w:rsid w:val="001B15D6"/>
    <w:rsid w:val="001B19C3"/>
    <w:rsid w:val="001B225A"/>
    <w:rsid w:val="001B2559"/>
    <w:rsid w:val="001B3439"/>
    <w:rsid w:val="001B3477"/>
    <w:rsid w:val="001B4856"/>
    <w:rsid w:val="001B5992"/>
    <w:rsid w:val="001B5E90"/>
    <w:rsid w:val="001B628B"/>
    <w:rsid w:val="001B6838"/>
    <w:rsid w:val="001B6EA1"/>
    <w:rsid w:val="001B74A3"/>
    <w:rsid w:val="001B7829"/>
    <w:rsid w:val="001B7CF3"/>
    <w:rsid w:val="001B7DF5"/>
    <w:rsid w:val="001B7E2A"/>
    <w:rsid w:val="001C0395"/>
    <w:rsid w:val="001C15B5"/>
    <w:rsid w:val="001C2487"/>
    <w:rsid w:val="001C2650"/>
    <w:rsid w:val="001C2892"/>
    <w:rsid w:val="001C2E30"/>
    <w:rsid w:val="001C3216"/>
    <w:rsid w:val="001C3F34"/>
    <w:rsid w:val="001C4A22"/>
    <w:rsid w:val="001C551B"/>
    <w:rsid w:val="001C5A2F"/>
    <w:rsid w:val="001C5A94"/>
    <w:rsid w:val="001C669B"/>
    <w:rsid w:val="001C6D7D"/>
    <w:rsid w:val="001C7227"/>
    <w:rsid w:val="001C7F04"/>
    <w:rsid w:val="001D011F"/>
    <w:rsid w:val="001D0179"/>
    <w:rsid w:val="001D01E8"/>
    <w:rsid w:val="001D0254"/>
    <w:rsid w:val="001D0D8C"/>
    <w:rsid w:val="001D1F67"/>
    <w:rsid w:val="001D2B2C"/>
    <w:rsid w:val="001D3470"/>
    <w:rsid w:val="001D3C67"/>
    <w:rsid w:val="001D45CC"/>
    <w:rsid w:val="001D4AA8"/>
    <w:rsid w:val="001D4D40"/>
    <w:rsid w:val="001D547F"/>
    <w:rsid w:val="001D68E0"/>
    <w:rsid w:val="001D69E7"/>
    <w:rsid w:val="001D6AC3"/>
    <w:rsid w:val="001D6E58"/>
    <w:rsid w:val="001D72C2"/>
    <w:rsid w:val="001D7431"/>
    <w:rsid w:val="001D7E8E"/>
    <w:rsid w:val="001E08BB"/>
    <w:rsid w:val="001E1060"/>
    <w:rsid w:val="001E109E"/>
    <w:rsid w:val="001E1227"/>
    <w:rsid w:val="001E123F"/>
    <w:rsid w:val="001E125D"/>
    <w:rsid w:val="001E190D"/>
    <w:rsid w:val="001E1CD6"/>
    <w:rsid w:val="001E20CC"/>
    <w:rsid w:val="001E21C6"/>
    <w:rsid w:val="001E297D"/>
    <w:rsid w:val="001E5038"/>
    <w:rsid w:val="001E5A89"/>
    <w:rsid w:val="001E5F53"/>
    <w:rsid w:val="001E6CE6"/>
    <w:rsid w:val="001E7665"/>
    <w:rsid w:val="001E7AB4"/>
    <w:rsid w:val="001F153E"/>
    <w:rsid w:val="001F1682"/>
    <w:rsid w:val="001F2DCD"/>
    <w:rsid w:val="001F3121"/>
    <w:rsid w:val="001F3FE8"/>
    <w:rsid w:val="001F42AC"/>
    <w:rsid w:val="001F438F"/>
    <w:rsid w:val="001F5AA8"/>
    <w:rsid w:val="001F5B9A"/>
    <w:rsid w:val="001F6813"/>
    <w:rsid w:val="001F6CF3"/>
    <w:rsid w:val="001F7400"/>
    <w:rsid w:val="001F7CF5"/>
    <w:rsid w:val="002005DE"/>
    <w:rsid w:val="00200692"/>
    <w:rsid w:val="00200B78"/>
    <w:rsid w:val="00200FB7"/>
    <w:rsid w:val="00201287"/>
    <w:rsid w:val="00201347"/>
    <w:rsid w:val="002018CA"/>
    <w:rsid w:val="00201ABB"/>
    <w:rsid w:val="00202912"/>
    <w:rsid w:val="00202B72"/>
    <w:rsid w:val="00203A98"/>
    <w:rsid w:val="00203CB6"/>
    <w:rsid w:val="00203DC7"/>
    <w:rsid w:val="002051C4"/>
    <w:rsid w:val="0020559A"/>
    <w:rsid w:val="002056EB"/>
    <w:rsid w:val="00206859"/>
    <w:rsid w:val="00206C55"/>
    <w:rsid w:val="00206EB5"/>
    <w:rsid w:val="0020730B"/>
    <w:rsid w:val="002076EE"/>
    <w:rsid w:val="00207ADD"/>
    <w:rsid w:val="00210359"/>
    <w:rsid w:val="002103AE"/>
    <w:rsid w:val="0021051B"/>
    <w:rsid w:val="00210D2C"/>
    <w:rsid w:val="00210F69"/>
    <w:rsid w:val="0021106F"/>
    <w:rsid w:val="00211949"/>
    <w:rsid w:val="00211BA6"/>
    <w:rsid w:val="002127D4"/>
    <w:rsid w:val="002137C9"/>
    <w:rsid w:val="00213C50"/>
    <w:rsid w:val="00213CA4"/>
    <w:rsid w:val="00213D24"/>
    <w:rsid w:val="00214377"/>
    <w:rsid w:val="002145EE"/>
    <w:rsid w:val="002155C7"/>
    <w:rsid w:val="00215A60"/>
    <w:rsid w:val="002162E7"/>
    <w:rsid w:val="00216682"/>
    <w:rsid w:val="002167DC"/>
    <w:rsid w:val="00216C5F"/>
    <w:rsid w:val="00217A0C"/>
    <w:rsid w:val="00217A56"/>
    <w:rsid w:val="00217ADF"/>
    <w:rsid w:val="002200ED"/>
    <w:rsid w:val="00221560"/>
    <w:rsid w:val="00222207"/>
    <w:rsid w:val="00223097"/>
    <w:rsid w:val="00223182"/>
    <w:rsid w:val="0022425F"/>
    <w:rsid w:val="0022479D"/>
    <w:rsid w:val="00226D26"/>
    <w:rsid w:val="002270E1"/>
    <w:rsid w:val="00230DB1"/>
    <w:rsid w:val="00230FED"/>
    <w:rsid w:val="00231267"/>
    <w:rsid w:val="00231EE4"/>
    <w:rsid w:val="00232854"/>
    <w:rsid w:val="00232911"/>
    <w:rsid w:val="002330EB"/>
    <w:rsid w:val="0023357F"/>
    <w:rsid w:val="00233F47"/>
    <w:rsid w:val="002348F1"/>
    <w:rsid w:val="002354AF"/>
    <w:rsid w:val="002364B5"/>
    <w:rsid w:val="00236E73"/>
    <w:rsid w:val="0023707F"/>
    <w:rsid w:val="00237B82"/>
    <w:rsid w:val="00237D74"/>
    <w:rsid w:val="0024054D"/>
    <w:rsid w:val="00240D10"/>
    <w:rsid w:val="00241553"/>
    <w:rsid w:val="002417BD"/>
    <w:rsid w:val="00241908"/>
    <w:rsid w:val="00242B1F"/>
    <w:rsid w:val="00243E81"/>
    <w:rsid w:val="00244028"/>
    <w:rsid w:val="00244C74"/>
    <w:rsid w:val="00245ED5"/>
    <w:rsid w:val="00245F2D"/>
    <w:rsid w:val="0024606D"/>
    <w:rsid w:val="00246197"/>
    <w:rsid w:val="0024657E"/>
    <w:rsid w:val="00246AAE"/>
    <w:rsid w:val="0024770B"/>
    <w:rsid w:val="00247C32"/>
    <w:rsid w:val="00247C69"/>
    <w:rsid w:val="00250035"/>
    <w:rsid w:val="002504D5"/>
    <w:rsid w:val="00250624"/>
    <w:rsid w:val="00250D35"/>
    <w:rsid w:val="00250FDF"/>
    <w:rsid w:val="00251768"/>
    <w:rsid w:val="00252ADB"/>
    <w:rsid w:val="002532EF"/>
    <w:rsid w:val="00255173"/>
    <w:rsid w:val="00255866"/>
    <w:rsid w:val="0025590F"/>
    <w:rsid w:val="00255CE5"/>
    <w:rsid w:val="00257411"/>
    <w:rsid w:val="00260556"/>
    <w:rsid w:val="002610BB"/>
    <w:rsid w:val="0026224A"/>
    <w:rsid w:val="0026271C"/>
    <w:rsid w:val="00262B5A"/>
    <w:rsid w:val="002636A3"/>
    <w:rsid w:val="0026386F"/>
    <w:rsid w:val="00263A2F"/>
    <w:rsid w:val="00264423"/>
    <w:rsid w:val="00264926"/>
    <w:rsid w:val="00265FFF"/>
    <w:rsid w:val="0026669C"/>
    <w:rsid w:val="00266F5A"/>
    <w:rsid w:val="00267159"/>
    <w:rsid w:val="00267D2B"/>
    <w:rsid w:val="00270187"/>
    <w:rsid w:val="0027057F"/>
    <w:rsid w:val="002705DA"/>
    <w:rsid w:val="0027064F"/>
    <w:rsid w:val="00271304"/>
    <w:rsid w:val="00271406"/>
    <w:rsid w:val="0027160A"/>
    <w:rsid w:val="00271635"/>
    <w:rsid w:val="00271B83"/>
    <w:rsid w:val="00271DCE"/>
    <w:rsid w:val="00271FFB"/>
    <w:rsid w:val="00272741"/>
    <w:rsid w:val="002737ED"/>
    <w:rsid w:val="00273969"/>
    <w:rsid w:val="00275EA9"/>
    <w:rsid w:val="00276D39"/>
    <w:rsid w:val="0027759A"/>
    <w:rsid w:val="00277F46"/>
    <w:rsid w:val="002805B3"/>
    <w:rsid w:val="00280C17"/>
    <w:rsid w:val="00280EC0"/>
    <w:rsid w:val="0028102A"/>
    <w:rsid w:val="00281107"/>
    <w:rsid w:val="002812E2"/>
    <w:rsid w:val="00281B0C"/>
    <w:rsid w:val="00281F8A"/>
    <w:rsid w:val="00282EB1"/>
    <w:rsid w:val="00282F02"/>
    <w:rsid w:val="0028351C"/>
    <w:rsid w:val="0028447C"/>
    <w:rsid w:val="00285340"/>
    <w:rsid w:val="0028568E"/>
    <w:rsid w:val="00285927"/>
    <w:rsid w:val="00287346"/>
    <w:rsid w:val="00287350"/>
    <w:rsid w:val="002879A3"/>
    <w:rsid w:val="00287FA7"/>
    <w:rsid w:val="0029018F"/>
    <w:rsid w:val="00291304"/>
    <w:rsid w:val="00291500"/>
    <w:rsid w:val="00291E42"/>
    <w:rsid w:val="002922C3"/>
    <w:rsid w:val="002924CC"/>
    <w:rsid w:val="0029263B"/>
    <w:rsid w:val="002928D8"/>
    <w:rsid w:val="002929A9"/>
    <w:rsid w:val="00292F81"/>
    <w:rsid w:val="0029364F"/>
    <w:rsid w:val="00293895"/>
    <w:rsid w:val="00293C44"/>
    <w:rsid w:val="0029439D"/>
    <w:rsid w:val="002952C4"/>
    <w:rsid w:val="0029555F"/>
    <w:rsid w:val="00295773"/>
    <w:rsid w:val="00297CD8"/>
    <w:rsid w:val="002A014E"/>
    <w:rsid w:val="002A030E"/>
    <w:rsid w:val="002A05F9"/>
    <w:rsid w:val="002A0779"/>
    <w:rsid w:val="002A0E63"/>
    <w:rsid w:val="002A1AB8"/>
    <w:rsid w:val="002A236A"/>
    <w:rsid w:val="002A256C"/>
    <w:rsid w:val="002A2BE2"/>
    <w:rsid w:val="002A2F6A"/>
    <w:rsid w:val="002A329B"/>
    <w:rsid w:val="002A32EB"/>
    <w:rsid w:val="002A37B2"/>
    <w:rsid w:val="002A397F"/>
    <w:rsid w:val="002A3A46"/>
    <w:rsid w:val="002A3B69"/>
    <w:rsid w:val="002A6135"/>
    <w:rsid w:val="002A62B8"/>
    <w:rsid w:val="002A6CFB"/>
    <w:rsid w:val="002A77C0"/>
    <w:rsid w:val="002A7808"/>
    <w:rsid w:val="002A7AA8"/>
    <w:rsid w:val="002B07E2"/>
    <w:rsid w:val="002B0B55"/>
    <w:rsid w:val="002B146C"/>
    <w:rsid w:val="002B29EA"/>
    <w:rsid w:val="002B2B3C"/>
    <w:rsid w:val="002B4962"/>
    <w:rsid w:val="002B4BBC"/>
    <w:rsid w:val="002B5508"/>
    <w:rsid w:val="002B5DB9"/>
    <w:rsid w:val="002B5E02"/>
    <w:rsid w:val="002B682C"/>
    <w:rsid w:val="002B6B97"/>
    <w:rsid w:val="002B71BB"/>
    <w:rsid w:val="002B78C2"/>
    <w:rsid w:val="002C0AA4"/>
    <w:rsid w:val="002C0CAF"/>
    <w:rsid w:val="002C0D56"/>
    <w:rsid w:val="002C12A0"/>
    <w:rsid w:val="002C1CC0"/>
    <w:rsid w:val="002C348A"/>
    <w:rsid w:val="002C357F"/>
    <w:rsid w:val="002C3699"/>
    <w:rsid w:val="002C4688"/>
    <w:rsid w:val="002C48CA"/>
    <w:rsid w:val="002C4E93"/>
    <w:rsid w:val="002C4F38"/>
    <w:rsid w:val="002C6585"/>
    <w:rsid w:val="002C6C4B"/>
    <w:rsid w:val="002C6F5F"/>
    <w:rsid w:val="002C7604"/>
    <w:rsid w:val="002C7BB4"/>
    <w:rsid w:val="002D0D73"/>
    <w:rsid w:val="002D175B"/>
    <w:rsid w:val="002D2252"/>
    <w:rsid w:val="002D2E65"/>
    <w:rsid w:val="002D2EA5"/>
    <w:rsid w:val="002D3451"/>
    <w:rsid w:val="002D3A60"/>
    <w:rsid w:val="002D3CC3"/>
    <w:rsid w:val="002D4416"/>
    <w:rsid w:val="002D4772"/>
    <w:rsid w:val="002D4D26"/>
    <w:rsid w:val="002D4F06"/>
    <w:rsid w:val="002D6008"/>
    <w:rsid w:val="002D6AB0"/>
    <w:rsid w:val="002D7316"/>
    <w:rsid w:val="002D7970"/>
    <w:rsid w:val="002D7E04"/>
    <w:rsid w:val="002E05C3"/>
    <w:rsid w:val="002E0848"/>
    <w:rsid w:val="002E08B7"/>
    <w:rsid w:val="002E0AA5"/>
    <w:rsid w:val="002E0DA9"/>
    <w:rsid w:val="002E1657"/>
    <w:rsid w:val="002E1AA5"/>
    <w:rsid w:val="002E1DC4"/>
    <w:rsid w:val="002E2099"/>
    <w:rsid w:val="002E2CE8"/>
    <w:rsid w:val="002E3197"/>
    <w:rsid w:val="002E3CF6"/>
    <w:rsid w:val="002E4DFB"/>
    <w:rsid w:val="002E54A7"/>
    <w:rsid w:val="002E5CCF"/>
    <w:rsid w:val="002E61B2"/>
    <w:rsid w:val="002E659C"/>
    <w:rsid w:val="002E67CF"/>
    <w:rsid w:val="002E6AD4"/>
    <w:rsid w:val="002E722B"/>
    <w:rsid w:val="002F067B"/>
    <w:rsid w:val="002F12F7"/>
    <w:rsid w:val="002F1948"/>
    <w:rsid w:val="002F2097"/>
    <w:rsid w:val="002F277E"/>
    <w:rsid w:val="002F2891"/>
    <w:rsid w:val="002F2973"/>
    <w:rsid w:val="002F31B3"/>
    <w:rsid w:val="002F33E0"/>
    <w:rsid w:val="002F34BE"/>
    <w:rsid w:val="002F39AB"/>
    <w:rsid w:val="002F4405"/>
    <w:rsid w:val="002F4B24"/>
    <w:rsid w:val="002F57AB"/>
    <w:rsid w:val="002F6130"/>
    <w:rsid w:val="002F6329"/>
    <w:rsid w:val="002F662B"/>
    <w:rsid w:val="002F71AD"/>
    <w:rsid w:val="003010CA"/>
    <w:rsid w:val="003011DA"/>
    <w:rsid w:val="00301806"/>
    <w:rsid w:val="00301F78"/>
    <w:rsid w:val="00302721"/>
    <w:rsid w:val="00302CB9"/>
    <w:rsid w:val="00302EA0"/>
    <w:rsid w:val="0030397A"/>
    <w:rsid w:val="00303B37"/>
    <w:rsid w:val="00304334"/>
    <w:rsid w:val="0030443C"/>
    <w:rsid w:val="00304585"/>
    <w:rsid w:val="003050D0"/>
    <w:rsid w:val="00306002"/>
    <w:rsid w:val="003062F3"/>
    <w:rsid w:val="0030713A"/>
    <w:rsid w:val="003078ED"/>
    <w:rsid w:val="00307F21"/>
    <w:rsid w:val="003104BB"/>
    <w:rsid w:val="003105C2"/>
    <w:rsid w:val="0031125D"/>
    <w:rsid w:val="00311644"/>
    <w:rsid w:val="00311ECB"/>
    <w:rsid w:val="0031215B"/>
    <w:rsid w:val="0031251F"/>
    <w:rsid w:val="00312614"/>
    <w:rsid w:val="00312A2E"/>
    <w:rsid w:val="00312CD6"/>
    <w:rsid w:val="00312D7B"/>
    <w:rsid w:val="003132B9"/>
    <w:rsid w:val="00313934"/>
    <w:rsid w:val="00313CCF"/>
    <w:rsid w:val="00313E3B"/>
    <w:rsid w:val="00314038"/>
    <w:rsid w:val="00314BE9"/>
    <w:rsid w:val="00314E49"/>
    <w:rsid w:val="00315878"/>
    <w:rsid w:val="00316EF8"/>
    <w:rsid w:val="0031756F"/>
    <w:rsid w:val="003207D3"/>
    <w:rsid w:val="0032115D"/>
    <w:rsid w:val="00321848"/>
    <w:rsid w:val="00321AB0"/>
    <w:rsid w:val="0032208E"/>
    <w:rsid w:val="003220C1"/>
    <w:rsid w:val="00323A51"/>
    <w:rsid w:val="00323B72"/>
    <w:rsid w:val="003241CE"/>
    <w:rsid w:val="00324373"/>
    <w:rsid w:val="00324B76"/>
    <w:rsid w:val="00324C3C"/>
    <w:rsid w:val="00324CCB"/>
    <w:rsid w:val="003253FF"/>
    <w:rsid w:val="00326D29"/>
    <w:rsid w:val="00327975"/>
    <w:rsid w:val="00331306"/>
    <w:rsid w:val="0033182F"/>
    <w:rsid w:val="00331AEE"/>
    <w:rsid w:val="00332A80"/>
    <w:rsid w:val="00332B35"/>
    <w:rsid w:val="00332B88"/>
    <w:rsid w:val="00332DF6"/>
    <w:rsid w:val="00333676"/>
    <w:rsid w:val="00333741"/>
    <w:rsid w:val="00333C76"/>
    <w:rsid w:val="0033400A"/>
    <w:rsid w:val="0033448A"/>
    <w:rsid w:val="003344D3"/>
    <w:rsid w:val="00336B6C"/>
    <w:rsid w:val="0033761F"/>
    <w:rsid w:val="0033796B"/>
    <w:rsid w:val="00337D15"/>
    <w:rsid w:val="00340206"/>
    <w:rsid w:val="00340331"/>
    <w:rsid w:val="00340FAB"/>
    <w:rsid w:val="0034100A"/>
    <w:rsid w:val="00341778"/>
    <w:rsid w:val="0034204B"/>
    <w:rsid w:val="00342309"/>
    <w:rsid w:val="00342DEA"/>
    <w:rsid w:val="00342DF9"/>
    <w:rsid w:val="00342F76"/>
    <w:rsid w:val="003430BE"/>
    <w:rsid w:val="00343170"/>
    <w:rsid w:val="00343448"/>
    <w:rsid w:val="003443F3"/>
    <w:rsid w:val="0034450A"/>
    <w:rsid w:val="00344B8C"/>
    <w:rsid w:val="003453AE"/>
    <w:rsid w:val="00345897"/>
    <w:rsid w:val="00345E4B"/>
    <w:rsid w:val="0034615B"/>
    <w:rsid w:val="003462C9"/>
    <w:rsid w:val="003466BB"/>
    <w:rsid w:val="00346C85"/>
    <w:rsid w:val="00347F9D"/>
    <w:rsid w:val="00347FB4"/>
    <w:rsid w:val="003504B0"/>
    <w:rsid w:val="00350FC1"/>
    <w:rsid w:val="00351580"/>
    <w:rsid w:val="00351843"/>
    <w:rsid w:val="00351963"/>
    <w:rsid w:val="0035209B"/>
    <w:rsid w:val="00353B4F"/>
    <w:rsid w:val="00353C96"/>
    <w:rsid w:val="00354A71"/>
    <w:rsid w:val="003552D4"/>
    <w:rsid w:val="003554DE"/>
    <w:rsid w:val="0035576A"/>
    <w:rsid w:val="00355BC7"/>
    <w:rsid w:val="003564C1"/>
    <w:rsid w:val="003574D4"/>
    <w:rsid w:val="00357CA2"/>
    <w:rsid w:val="00360127"/>
    <w:rsid w:val="00360557"/>
    <w:rsid w:val="00361128"/>
    <w:rsid w:val="0036196F"/>
    <w:rsid w:val="00361CD5"/>
    <w:rsid w:val="003622A5"/>
    <w:rsid w:val="0036293C"/>
    <w:rsid w:val="00362B7A"/>
    <w:rsid w:val="0036324A"/>
    <w:rsid w:val="003639C4"/>
    <w:rsid w:val="00363AFF"/>
    <w:rsid w:val="00363B87"/>
    <w:rsid w:val="00363D02"/>
    <w:rsid w:val="003650CB"/>
    <w:rsid w:val="00365422"/>
    <w:rsid w:val="0036574C"/>
    <w:rsid w:val="00365AE1"/>
    <w:rsid w:val="00367C08"/>
    <w:rsid w:val="00367C68"/>
    <w:rsid w:val="00370FE0"/>
    <w:rsid w:val="00371400"/>
    <w:rsid w:val="00371A2B"/>
    <w:rsid w:val="00371BBF"/>
    <w:rsid w:val="00372772"/>
    <w:rsid w:val="00373B1C"/>
    <w:rsid w:val="00373B2E"/>
    <w:rsid w:val="00373C3A"/>
    <w:rsid w:val="003747E5"/>
    <w:rsid w:val="00375769"/>
    <w:rsid w:val="00376056"/>
    <w:rsid w:val="003769C5"/>
    <w:rsid w:val="00376F49"/>
    <w:rsid w:val="003770D7"/>
    <w:rsid w:val="00377703"/>
    <w:rsid w:val="00377FD6"/>
    <w:rsid w:val="003801A0"/>
    <w:rsid w:val="00380759"/>
    <w:rsid w:val="003812F8"/>
    <w:rsid w:val="00381642"/>
    <w:rsid w:val="00382167"/>
    <w:rsid w:val="00383E13"/>
    <w:rsid w:val="003842CB"/>
    <w:rsid w:val="00384741"/>
    <w:rsid w:val="00384FE2"/>
    <w:rsid w:val="0038504F"/>
    <w:rsid w:val="003876B3"/>
    <w:rsid w:val="00387CBF"/>
    <w:rsid w:val="00390130"/>
    <w:rsid w:val="003909FC"/>
    <w:rsid w:val="00392187"/>
    <w:rsid w:val="00392414"/>
    <w:rsid w:val="00393CB4"/>
    <w:rsid w:val="00393D6A"/>
    <w:rsid w:val="00394497"/>
    <w:rsid w:val="00394FCE"/>
    <w:rsid w:val="00396B3A"/>
    <w:rsid w:val="00396B9D"/>
    <w:rsid w:val="0039786E"/>
    <w:rsid w:val="00397999"/>
    <w:rsid w:val="003A1007"/>
    <w:rsid w:val="003A16A0"/>
    <w:rsid w:val="003A17ED"/>
    <w:rsid w:val="003A1CB9"/>
    <w:rsid w:val="003A2349"/>
    <w:rsid w:val="003A3486"/>
    <w:rsid w:val="003A3515"/>
    <w:rsid w:val="003A394B"/>
    <w:rsid w:val="003A4343"/>
    <w:rsid w:val="003A43AA"/>
    <w:rsid w:val="003A46A2"/>
    <w:rsid w:val="003A47E9"/>
    <w:rsid w:val="003A4AC8"/>
    <w:rsid w:val="003A5177"/>
    <w:rsid w:val="003A55A0"/>
    <w:rsid w:val="003A5652"/>
    <w:rsid w:val="003A685E"/>
    <w:rsid w:val="003A6964"/>
    <w:rsid w:val="003A6BDF"/>
    <w:rsid w:val="003A6BF2"/>
    <w:rsid w:val="003A731F"/>
    <w:rsid w:val="003A7373"/>
    <w:rsid w:val="003A7488"/>
    <w:rsid w:val="003A761F"/>
    <w:rsid w:val="003A78E9"/>
    <w:rsid w:val="003A795C"/>
    <w:rsid w:val="003B0965"/>
    <w:rsid w:val="003B0DD9"/>
    <w:rsid w:val="003B1A45"/>
    <w:rsid w:val="003B1E35"/>
    <w:rsid w:val="003B2E5E"/>
    <w:rsid w:val="003B2F86"/>
    <w:rsid w:val="003B35A6"/>
    <w:rsid w:val="003B3ED9"/>
    <w:rsid w:val="003B4CB2"/>
    <w:rsid w:val="003B535D"/>
    <w:rsid w:val="003B5989"/>
    <w:rsid w:val="003B6753"/>
    <w:rsid w:val="003B6C87"/>
    <w:rsid w:val="003B7150"/>
    <w:rsid w:val="003B71B9"/>
    <w:rsid w:val="003B7E8A"/>
    <w:rsid w:val="003C0992"/>
    <w:rsid w:val="003C0A61"/>
    <w:rsid w:val="003C0C69"/>
    <w:rsid w:val="003C0F27"/>
    <w:rsid w:val="003C15BC"/>
    <w:rsid w:val="003C4151"/>
    <w:rsid w:val="003C482C"/>
    <w:rsid w:val="003C4B94"/>
    <w:rsid w:val="003C4EE8"/>
    <w:rsid w:val="003C5576"/>
    <w:rsid w:val="003C65C7"/>
    <w:rsid w:val="003C71B5"/>
    <w:rsid w:val="003D007C"/>
    <w:rsid w:val="003D111A"/>
    <w:rsid w:val="003D14BF"/>
    <w:rsid w:val="003D1B7F"/>
    <w:rsid w:val="003D1C3E"/>
    <w:rsid w:val="003D1EDC"/>
    <w:rsid w:val="003D268C"/>
    <w:rsid w:val="003D37A1"/>
    <w:rsid w:val="003D3C50"/>
    <w:rsid w:val="003D3CFE"/>
    <w:rsid w:val="003D4150"/>
    <w:rsid w:val="003D4437"/>
    <w:rsid w:val="003D4E7D"/>
    <w:rsid w:val="003D5E5D"/>
    <w:rsid w:val="003D6048"/>
    <w:rsid w:val="003D61A5"/>
    <w:rsid w:val="003D630D"/>
    <w:rsid w:val="003D67A0"/>
    <w:rsid w:val="003D6D6A"/>
    <w:rsid w:val="003D77F8"/>
    <w:rsid w:val="003E0340"/>
    <w:rsid w:val="003E1124"/>
    <w:rsid w:val="003E203D"/>
    <w:rsid w:val="003E2522"/>
    <w:rsid w:val="003E25F8"/>
    <w:rsid w:val="003E2A53"/>
    <w:rsid w:val="003E47E1"/>
    <w:rsid w:val="003E5033"/>
    <w:rsid w:val="003E5750"/>
    <w:rsid w:val="003E7045"/>
    <w:rsid w:val="003E78CE"/>
    <w:rsid w:val="003E7DDF"/>
    <w:rsid w:val="003F0C14"/>
    <w:rsid w:val="003F118B"/>
    <w:rsid w:val="003F1200"/>
    <w:rsid w:val="003F1FE7"/>
    <w:rsid w:val="003F2581"/>
    <w:rsid w:val="003F25E0"/>
    <w:rsid w:val="003F27AA"/>
    <w:rsid w:val="003F32A4"/>
    <w:rsid w:val="003F33A6"/>
    <w:rsid w:val="003F3B9C"/>
    <w:rsid w:val="003F3D52"/>
    <w:rsid w:val="003F493C"/>
    <w:rsid w:val="003F4AF5"/>
    <w:rsid w:val="003F4F24"/>
    <w:rsid w:val="003F5988"/>
    <w:rsid w:val="003F5C85"/>
    <w:rsid w:val="003F5C87"/>
    <w:rsid w:val="003F6454"/>
    <w:rsid w:val="003F7A8A"/>
    <w:rsid w:val="0040110F"/>
    <w:rsid w:val="004011C9"/>
    <w:rsid w:val="00401F7D"/>
    <w:rsid w:val="004027B8"/>
    <w:rsid w:val="00402F5A"/>
    <w:rsid w:val="0040310C"/>
    <w:rsid w:val="004034D2"/>
    <w:rsid w:val="00403641"/>
    <w:rsid w:val="00403A26"/>
    <w:rsid w:val="00404440"/>
    <w:rsid w:val="00404B15"/>
    <w:rsid w:val="00407319"/>
    <w:rsid w:val="00407EA1"/>
    <w:rsid w:val="00410D96"/>
    <w:rsid w:val="0041226B"/>
    <w:rsid w:val="00412D96"/>
    <w:rsid w:val="00413251"/>
    <w:rsid w:val="004144CD"/>
    <w:rsid w:val="004151A1"/>
    <w:rsid w:val="0041521B"/>
    <w:rsid w:val="0041611A"/>
    <w:rsid w:val="00417DF3"/>
    <w:rsid w:val="00420645"/>
    <w:rsid w:val="004208DC"/>
    <w:rsid w:val="00420979"/>
    <w:rsid w:val="004215AC"/>
    <w:rsid w:val="00422A23"/>
    <w:rsid w:val="00423CCF"/>
    <w:rsid w:val="004244F6"/>
    <w:rsid w:val="00424539"/>
    <w:rsid w:val="00424CCC"/>
    <w:rsid w:val="00425C3F"/>
    <w:rsid w:val="00425EAF"/>
    <w:rsid w:val="004270AF"/>
    <w:rsid w:val="00427D4C"/>
    <w:rsid w:val="00430357"/>
    <w:rsid w:val="004307AB"/>
    <w:rsid w:val="004308F1"/>
    <w:rsid w:val="00432451"/>
    <w:rsid w:val="0043280A"/>
    <w:rsid w:val="00433090"/>
    <w:rsid w:val="00435D74"/>
    <w:rsid w:val="00435DBE"/>
    <w:rsid w:val="00435F47"/>
    <w:rsid w:val="00436A31"/>
    <w:rsid w:val="004372AE"/>
    <w:rsid w:val="004373A0"/>
    <w:rsid w:val="00440096"/>
    <w:rsid w:val="00440619"/>
    <w:rsid w:val="00441FD4"/>
    <w:rsid w:val="004420CC"/>
    <w:rsid w:val="0044216A"/>
    <w:rsid w:val="0044254A"/>
    <w:rsid w:val="0044281F"/>
    <w:rsid w:val="00442C0B"/>
    <w:rsid w:val="00443B86"/>
    <w:rsid w:val="00443FE1"/>
    <w:rsid w:val="004444AE"/>
    <w:rsid w:val="004449B6"/>
    <w:rsid w:val="00445B6F"/>
    <w:rsid w:val="00445C78"/>
    <w:rsid w:val="00445D0E"/>
    <w:rsid w:val="00445F45"/>
    <w:rsid w:val="00446C7F"/>
    <w:rsid w:val="00446CE2"/>
    <w:rsid w:val="00446F96"/>
    <w:rsid w:val="00447088"/>
    <w:rsid w:val="0044742C"/>
    <w:rsid w:val="0045180C"/>
    <w:rsid w:val="00452526"/>
    <w:rsid w:val="00452B7A"/>
    <w:rsid w:val="00452D81"/>
    <w:rsid w:val="00453169"/>
    <w:rsid w:val="00453B46"/>
    <w:rsid w:val="00453CD0"/>
    <w:rsid w:val="00454120"/>
    <w:rsid w:val="00454200"/>
    <w:rsid w:val="00454BAE"/>
    <w:rsid w:val="00455532"/>
    <w:rsid w:val="00455EEB"/>
    <w:rsid w:val="004560E4"/>
    <w:rsid w:val="004561EB"/>
    <w:rsid w:val="00456BB5"/>
    <w:rsid w:val="0045700F"/>
    <w:rsid w:val="00457210"/>
    <w:rsid w:val="00457A2F"/>
    <w:rsid w:val="00460120"/>
    <w:rsid w:val="00460D8B"/>
    <w:rsid w:val="00460E87"/>
    <w:rsid w:val="0046101A"/>
    <w:rsid w:val="0046110F"/>
    <w:rsid w:val="00461669"/>
    <w:rsid w:val="00461FE1"/>
    <w:rsid w:val="004637AA"/>
    <w:rsid w:val="004637FF"/>
    <w:rsid w:val="00463E04"/>
    <w:rsid w:val="004652FC"/>
    <w:rsid w:val="00465F82"/>
    <w:rsid w:val="004667E5"/>
    <w:rsid w:val="004667F5"/>
    <w:rsid w:val="00466A1C"/>
    <w:rsid w:val="00467C61"/>
    <w:rsid w:val="00470232"/>
    <w:rsid w:val="004714C1"/>
    <w:rsid w:val="004718D8"/>
    <w:rsid w:val="00472C5D"/>
    <w:rsid w:val="00472D80"/>
    <w:rsid w:val="00472F5C"/>
    <w:rsid w:val="004735F0"/>
    <w:rsid w:val="00473A2D"/>
    <w:rsid w:val="00473A49"/>
    <w:rsid w:val="00473D78"/>
    <w:rsid w:val="004744B4"/>
    <w:rsid w:val="0047466F"/>
    <w:rsid w:val="00474E47"/>
    <w:rsid w:val="00475916"/>
    <w:rsid w:val="00475B20"/>
    <w:rsid w:val="004760CA"/>
    <w:rsid w:val="00476231"/>
    <w:rsid w:val="004768D4"/>
    <w:rsid w:val="00480EF1"/>
    <w:rsid w:val="00482134"/>
    <w:rsid w:val="00482E9B"/>
    <w:rsid w:val="0048336F"/>
    <w:rsid w:val="00483C4C"/>
    <w:rsid w:val="0048448B"/>
    <w:rsid w:val="004861C4"/>
    <w:rsid w:val="00486C53"/>
    <w:rsid w:val="0048762D"/>
    <w:rsid w:val="00487974"/>
    <w:rsid w:val="00487F2F"/>
    <w:rsid w:val="004903AE"/>
    <w:rsid w:val="0049064E"/>
    <w:rsid w:val="0049070B"/>
    <w:rsid w:val="004907F1"/>
    <w:rsid w:val="00491ADA"/>
    <w:rsid w:val="00491F8C"/>
    <w:rsid w:val="004922AD"/>
    <w:rsid w:val="004928E0"/>
    <w:rsid w:val="00493491"/>
    <w:rsid w:val="00493E37"/>
    <w:rsid w:val="004940A2"/>
    <w:rsid w:val="0049417C"/>
    <w:rsid w:val="00494308"/>
    <w:rsid w:val="00494626"/>
    <w:rsid w:val="00494BCA"/>
    <w:rsid w:val="00495007"/>
    <w:rsid w:val="00495122"/>
    <w:rsid w:val="004956D9"/>
    <w:rsid w:val="00496242"/>
    <w:rsid w:val="00496714"/>
    <w:rsid w:val="0049676E"/>
    <w:rsid w:val="00496E85"/>
    <w:rsid w:val="004975A9"/>
    <w:rsid w:val="00497ABE"/>
    <w:rsid w:val="004A00D3"/>
    <w:rsid w:val="004A3A60"/>
    <w:rsid w:val="004A4E48"/>
    <w:rsid w:val="004A5132"/>
    <w:rsid w:val="004A6315"/>
    <w:rsid w:val="004A65C5"/>
    <w:rsid w:val="004A73C4"/>
    <w:rsid w:val="004A742D"/>
    <w:rsid w:val="004A7BD6"/>
    <w:rsid w:val="004B0372"/>
    <w:rsid w:val="004B050B"/>
    <w:rsid w:val="004B0EE3"/>
    <w:rsid w:val="004B11D2"/>
    <w:rsid w:val="004B18F9"/>
    <w:rsid w:val="004B1B99"/>
    <w:rsid w:val="004B23B8"/>
    <w:rsid w:val="004B24D6"/>
    <w:rsid w:val="004B3F4B"/>
    <w:rsid w:val="004B4759"/>
    <w:rsid w:val="004B712C"/>
    <w:rsid w:val="004B78AD"/>
    <w:rsid w:val="004C0B4A"/>
    <w:rsid w:val="004C0E0B"/>
    <w:rsid w:val="004C105D"/>
    <w:rsid w:val="004C1C25"/>
    <w:rsid w:val="004C1E58"/>
    <w:rsid w:val="004C1F0D"/>
    <w:rsid w:val="004C239C"/>
    <w:rsid w:val="004C2A86"/>
    <w:rsid w:val="004C2E32"/>
    <w:rsid w:val="004C2EAF"/>
    <w:rsid w:val="004C35DE"/>
    <w:rsid w:val="004C383E"/>
    <w:rsid w:val="004C3F32"/>
    <w:rsid w:val="004C4CB6"/>
    <w:rsid w:val="004C5222"/>
    <w:rsid w:val="004C5284"/>
    <w:rsid w:val="004C533E"/>
    <w:rsid w:val="004C5344"/>
    <w:rsid w:val="004C537E"/>
    <w:rsid w:val="004C53CB"/>
    <w:rsid w:val="004C60F1"/>
    <w:rsid w:val="004C7047"/>
    <w:rsid w:val="004D07E1"/>
    <w:rsid w:val="004D16C1"/>
    <w:rsid w:val="004D2A69"/>
    <w:rsid w:val="004D3047"/>
    <w:rsid w:val="004D3B8F"/>
    <w:rsid w:val="004D3E55"/>
    <w:rsid w:val="004D3E96"/>
    <w:rsid w:val="004D52FE"/>
    <w:rsid w:val="004D5A83"/>
    <w:rsid w:val="004D6086"/>
    <w:rsid w:val="004D6504"/>
    <w:rsid w:val="004D6E4C"/>
    <w:rsid w:val="004D6E7F"/>
    <w:rsid w:val="004D7BCA"/>
    <w:rsid w:val="004D7C2A"/>
    <w:rsid w:val="004E0A06"/>
    <w:rsid w:val="004E0B90"/>
    <w:rsid w:val="004E0DC0"/>
    <w:rsid w:val="004E12A6"/>
    <w:rsid w:val="004E17A2"/>
    <w:rsid w:val="004E1B8D"/>
    <w:rsid w:val="004E1D39"/>
    <w:rsid w:val="004E241E"/>
    <w:rsid w:val="004E2DD5"/>
    <w:rsid w:val="004E370A"/>
    <w:rsid w:val="004E3C84"/>
    <w:rsid w:val="004E435A"/>
    <w:rsid w:val="004E4FDC"/>
    <w:rsid w:val="004E5886"/>
    <w:rsid w:val="004E5973"/>
    <w:rsid w:val="004E5DFF"/>
    <w:rsid w:val="004E6483"/>
    <w:rsid w:val="004E66AA"/>
    <w:rsid w:val="004E699C"/>
    <w:rsid w:val="004E6BE5"/>
    <w:rsid w:val="004E7377"/>
    <w:rsid w:val="004E7917"/>
    <w:rsid w:val="004F1443"/>
    <w:rsid w:val="004F1744"/>
    <w:rsid w:val="004F17B5"/>
    <w:rsid w:val="004F1CB3"/>
    <w:rsid w:val="004F2308"/>
    <w:rsid w:val="004F2820"/>
    <w:rsid w:val="004F2860"/>
    <w:rsid w:val="004F28A3"/>
    <w:rsid w:val="004F2ABA"/>
    <w:rsid w:val="004F36F0"/>
    <w:rsid w:val="004F3D0C"/>
    <w:rsid w:val="004F4010"/>
    <w:rsid w:val="004F5B5B"/>
    <w:rsid w:val="004F6802"/>
    <w:rsid w:val="004F6809"/>
    <w:rsid w:val="004F695C"/>
    <w:rsid w:val="004F6B73"/>
    <w:rsid w:val="004F7003"/>
    <w:rsid w:val="004F798E"/>
    <w:rsid w:val="004F7A7F"/>
    <w:rsid w:val="004F7F49"/>
    <w:rsid w:val="005003B7"/>
    <w:rsid w:val="0050075C"/>
    <w:rsid w:val="00500AAD"/>
    <w:rsid w:val="005017FD"/>
    <w:rsid w:val="00502320"/>
    <w:rsid w:val="0050232E"/>
    <w:rsid w:val="0050246C"/>
    <w:rsid w:val="00502525"/>
    <w:rsid w:val="005027AE"/>
    <w:rsid w:val="00502D89"/>
    <w:rsid w:val="005037B8"/>
    <w:rsid w:val="00503D25"/>
    <w:rsid w:val="005046F0"/>
    <w:rsid w:val="0050537E"/>
    <w:rsid w:val="00505987"/>
    <w:rsid w:val="00505B1D"/>
    <w:rsid w:val="00505D2A"/>
    <w:rsid w:val="0050650D"/>
    <w:rsid w:val="00506C1C"/>
    <w:rsid w:val="00506D60"/>
    <w:rsid w:val="00506E54"/>
    <w:rsid w:val="00507579"/>
    <w:rsid w:val="00510832"/>
    <w:rsid w:val="0051126E"/>
    <w:rsid w:val="005112E2"/>
    <w:rsid w:val="00511B87"/>
    <w:rsid w:val="00511F26"/>
    <w:rsid w:val="0051276C"/>
    <w:rsid w:val="00512CF5"/>
    <w:rsid w:val="00513FEA"/>
    <w:rsid w:val="005141EE"/>
    <w:rsid w:val="005148C3"/>
    <w:rsid w:val="005150A2"/>
    <w:rsid w:val="00516CA7"/>
    <w:rsid w:val="00516F6D"/>
    <w:rsid w:val="005172BD"/>
    <w:rsid w:val="00517CF3"/>
    <w:rsid w:val="00520582"/>
    <w:rsid w:val="005205BC"/>
    <w:rsid w:val="0052078E"/>
    <w:rsid w:val="00520B85"/>
    <w:rsid w:val="005211D0"/>
    <w:rsid w:val="005215C0"/>
    <w:rsid w:val="0052180B"/>
    <w:rsid w:val="005219E2"/>
    <w:rsid w:val="00521F56"/>
    <w:rsid w:val="00522B90"/>
    <w:rsid w:val="00522F01"/>
    <w:rsid w:val="005230B2"/>
    <w:rsid w:val="005230DA"/>
    <w:rsid w:val="005231CA"/>
    <w:rsid w:val="0052354F"/>
    <w:rsid w:val="00523862"/>
    <w:rsid w:val="00523917"/>
    <w:rsid w:val="005243AE"/>
    <w:rsid w:val="005244B1"/>
    <w:rsid w:val="00525252"/>
    <w:rsid w:val="00525BEA"/>
    <w:rsid w:val="005260C1"/>
    <w:rsid w:val="005266CA"/>
    <w:rsid w:val="00526C33"/>
    <w:rsid w:val="00526F8E"/>
    <w:rsid w:val="00527745"/>
    <w:rsid w:val="00527908"/>
    <w:rsid w:val="00527D98"/>
    <w:rsid w:val="00531905"/>
    <w:rsid w:val="005319FC"/>
    <w:rsid w:val="00531A07"/>
    <w:rsid w:val="00531A39"/>
    <w:rsid w:val="00532A29"/>
    <w:rsid w:val="00532F9E"/>
    <w:rsid w:val="00532FBA"/>
    <w:rsid w:val="00533042"/>
    <w:rsid w:val="00533250"/>
    <w:rsid w:val="00534121"/>
    <w:rsid w:val="00534997"/>
    <w:rsid w:val="00535CFC"/>
    <w:rsid w:val="00535D05"/>
    <w:rsid w:val="00536978"/>
    <w:rsid w:val="00536C98"/>
    <w:rsid w:val="00536CD7"/>
    <w:rsid w:val="00536FD2"/>
    <w:rsid w:val="005378D3"/>
    <w:rsid w:val="005379BF"/>
    <w:rsid w:val="00537A77"/>
    <w:rsid w:val="00537FC9"/>
    <w:rsid w:val="0054000E"/>
    <w:rsid w:val="005406D5"/>
    <w:rsid w:val="00540AB8"/>
    <w:rsid w:val="0054203D"/>
    <w:rsid w:val="005420F9"/>
    <w:rsid w:val="005421CB"/>
    <w:rsid w:val="0054242A"/>
    <w:rsid w:val="00542927"/>
    <w:rsid w:val="00542C30"/>
    <w:rsid w:val="00542E96"/>
    <w:rsid w:val="00542F93"/>
    <w:rsid w:val="0054336C"/>
    <w:rsid w:val="0054343B"/>
    <w:rsid w:val="005436B0"/>
    <w:rsid w:val="005438A8"/>
    <w:rsid w:val="0054497B"/>
    <w:rsid w:val="00544B62"/>
    <w:rsid w:val="00544EF1"/>
    <w:rsid w:val="00545CDE"/>
    <w:rsid w:val="00545D77"/>
    <w:rsid w:val="0054605E"/>
    <w:rsid w:val="005466D7"/>
    <w:rsid w:val="00546840"/>
    <w:rsid w:val="00546F45"/>
    <w:rsid w:val="00546FC9"/>
    <w:rsid w:val="00550886"/>
    <w:rsid w:val="00550A72"/>
    <w:rsid w:val="00552A4F"/>
    <w:rsid w:val="00552C97"/>
    <w:rsid w:val="0055304B"/>
    <w:rsid w:val="005532F4"/>
    <w:rsid w:val="00553F7A"/>
    <w:rsid w:val="005542C9"/>
    <w:rsid w:val="00554640"/>
    <w:rsid w:val="00556790"/>
    <w:rsid w:val="00556CB1"/>
    <w:rsid w:val="00556E2E"/>
    <w:rsid w:val="0055707D"/>
    <w:rsid w:val="0056198F"/>
    <w:rsid w:val="00562261"/>
    <w:rsid w:val="00562DA3"/>
    <w:rsid w:val="005631F0"/>
    <w:rsid w:val="005632A7"/>
    <w:rsid w:val="00563402"/>
    <w:rsid w:val="005638B7"/>
    <w:rsid w:val="0056418A"/>
    <w:rsid w:val="005648CC"/>
    <w:rsid w:val="00564C8B"/>
    <w:rsid w:val="0056554B"/>
    <w:rsid w:val="005656B7"/>
    <w:rsid w:val="00565E9C"/>
    <w:rsid w:val="005673C3"/>
    <w:rsid w:val="00567CBC"/>
    <w:rsid w:val="00570219"/>
    <w:rsid w:val="005703E2"/>
    <w:rsid w:val="00570431"/>
    <w:rsid w:val="00570585"/>
    <w:rsid w:val="005733DD"/>
    <w:rsid w:val="00573EAC"/>
    <w:rsid w:val="00573EE3"/>
    <w:rsid w:val="0057416E"/>
    <w:rsid w:val="0057453E"/>
    <w:rsid w:val="00574937"/>
    <w:rsid w:val="00574C9A"/>
    <w:rsid w:val="00574E12"/>
    <w:rsid w:val="005753A7"/>
    <w:rsid w:val="00575A06"/>
    <w:rsid w:val="00575B40"/>
    <w:rsid w:val="005760DC"/>
    <w:rsid w:val="00576251"/>
    <w:rsid w:val="005765FF"/>
    <w:rsid w:val="005777C9"/>
    <w:rsid w:val="005802AF"/>
    <w:rsid w:val="005809EC"/>
    <w:rsid w:val="00580B0D"/>
    <w:rsid w:val="00580FBC"/>
    <w:rsid w:val="00580FE4"/>
    <w:rsid w:val="005815CB"/>
    <w:rsid w:val="005820CA"/>
    <w:rsid w:val="005821D0"/>
    <w:rsid w:val="00582E8D"/>
    <w:rsid w:val="00583280"/>
    <w:rsid w:val="005838DE"/>
    <w:rsid w:val="00584080"/>
    <w:rsid w:val="00584AE0"/>
    <w:rsid w:val="00585596"/>
    <w:rsid w:val="005855DE"/>
    <w:rsid w:val="005858A6"/>
    <w:rsid w:val="00585D20"/>
    <w:rsid w:val="00585F3E"/>
    <w:rsid w:val="005864BE"/>
    <w:rsid w:val="00586839"/>
    <w:rsid w:val="00586B27"/>
    <w:rsid w:val="005901C7"/>
    <w:rsid w:val="005904B9"/>
    <w:rsid w:val="00590D4B"/>
    <w:rsid w:val="005911A7"/>
    <w:rsid w:val="00591275"/>
    <w:rsid w:val="005918AD"/>
    <w:rsid w:val="005919FE"/>
    <w:rsid w:val="00591CA8"/>
    <w:rsid w:val="00592134"/>
    <w:rsid w:val="00592514"/>
    <w:rsid w:val="0059316A"/>
    <w:rsid w:val="00593457"/>
    <w:rsid w:val="00593922"/>
    <w:rsid w:val="00593C87"/>
    <w:rsid w:val="005941D9"/>
    <w:rsid w:val="005945E1"/>
    <w:rsid w:val="00595625"/>
    <w:rsid w:val="00595914"/>
    <w:rsid w:val="00595EFA"/>
    <w:rsid w:val="0059632F"/>
    <w:rsid w:val="00596E12"/>
    <w:rsid w:val="005976CC"/>
    <w:rsid w:val="005A02A8"/>
    <w:rsid w:val="005A02B0"/>
    <w:rsid w:val="005A0E7A"/>
    <w:rsid w:val="005A114B"/>
    <w:rsid w:val="005A1516"/>
    <w:rsid w:val="005A2794"/>
    <w:rsid w:val="005A3266"/>
    <w:rsid w:val="005A33D5"/>
    <w:rsid w:val="005A3F80"/>
    <w:rsid w:val="005A423E"/>
    <w:rsid w:val="005A4B05"/>
    <w:rsid w:val="005A4FB2"/>
    <w:rsid w:val="005A51D4"/>
    <w:rsid w:val="005A5F99"/>
    <w:rsid w:val="005A6685"/>
    <w:rsid w:val="005A67F7"/>
    <w:rsid w:val="005A6A9E"/>
    <w:rsid w:val="005A76BA"/>
    <w:rsid w:val="005A7813"/>
    <w:rsid w:val="005B0F04"/>
    <w:rsid w:val="005B12E9"/>
    <w:rsid w:val="005B17D2"/>
    <w:rsid w:val="005B1EAD"/>
    <w:rsid w:val="005B207A"/>
    <w:rsid w:val="005B2C35"/>
    <w:rsid w:val="005B2EB6"/>
    <w:rsid w:val="005B4220"/>
    <w:rsid w:val="005B4841"/>
    <w:rsid w:val="005B55B6"/>
    <w:rsid w:val="005B5A9F"/>
    <w:rsid w:val="005B652F"/>
    <w:rsid w:val="005B6DBC"/>
    <w:rsid w:val="005B75B1"/>
    <w:rsid w:val="005B762C"/>
    <w:rsid w:val="005B7BD7"/>
    <w:rsid w:val="005B7C81"/>
    <w:rsid w:val="005C0E7E"/>
    <w:rsid w:val="005C1FA8"/>
    <w:rsid w:val="005C2319"/>
    <w:rsid w:val="005C2B69"/>
    <w:rsid w:val="005C2E9B"/>
    <w:rsid w:val="005C3A32"/>
    <w:rsid w:val="005C3B1E"/>
    <w:rsid w:val="005C3EDA"/>
    <w:rsid w:val="005C4911"/>
    <w:rsid w:val="005C520C"/>
    <w:rsid w:val="005C5BC6"/>
    <w:rsid w:val="005C63BF"/>
    <w:rsid w:val="005C69DC"/>
    <w:rsid w:val="005C6F5E"/>
    <w:rsid w:val="005C76F3"/>
    <w:rsid w:val="005D0452"/>
    <w:rsid w:val="005D0483"/>
    <w:rsid w:val="005D0E00"/>
    <w:rsid w:val="005D0E36"/>
    <w:rsid w:val="005D1027"/>
    <w:rsid w:val="005D19E8"/>
    <w:rsid w:val="005D1D68"/>
    <w:rsid w:val="005D215F"/>
    <w:rsid w:val="005D27E3"/>
    <w:rsid w:val="005D2951"/>
    <w:rsid w:val="005D333F"/>
    <w:rsid w:val="005D3DBB"/>
    <w:rsid w:val="005D4012"/>
    <w:rsid w:val="005D452D"/>
    <w:rsid w:val="005D4A89"/>
    <w:rsid w:val="005D56C4"/>
    <w:rsid w:val="005D58D0"/>
    <w:rsid w:val="005D611E"/>
    <w:rsid w:val="005D643D"/>
    <w:rsid w:val="005D64D0"/>
    <w:rsid w:val="005D6AA7"/>
    <w:rsid w:val="005D6AD1"/>
    <w:rsid w:val="005D71FB"/>
    <w:rsid w:val="005D7249"/>
    <w:rsid w:val="005D7B6D"/>
    <w:rsid w:val="005E040C"/>
    <w:rsid w:val="005E1023"/>
    <w:rsid w:val="005E111A"/>
    <w:rsid w:val="005E1EA1"/>
    <w:rsid w:val="005E3201"/>
    <w:rsid w:val="005E4827"/>
    <w:rsid w:val="005E4E86"/>
    <w:rsid w:val="005E5105"/>
    <w:rsid w:val="005E5456"/>
    <w:rsid w:val="005E5804"/>
    <w:rsid w:val="005E5B24"/>
    <w:rsid w:val="005E604B"/>
    <w:rsid w:val="005E634A"/>
    <w:rsid w:val="005E6930"/>
    <w:rsid w:val="005E6BAD"/>
    <w:rsid w:val="005E6C2C"/>
    <w:rsid w:val="005F0588"/>
    <w:rsid w:val="005F0FDE"/>
    <w:rsid w:val="005F2324"/>
    <w:rsid w:val="005F260F"/>
    <w:rsid w:val="005F2833"/>
    <w:rsid w:val="005F2B41"/>
    <w:rsid w:val="005F2F45"/>
    <w:rsid w:val="005F3B40"/>
    <w:rsid w:val="005F3EBF"/>
    <w:rsid w:val="005F4A55"/>
    <w:rsid w:val="005F4B06"/>
    <w:rsid w:val="005F52B8"/>
    <w:rsid w:val="005F53AA"/>
    <w:rsid w:val="005F54E7"/>
    <w:rsid w:val="005F5723"/>
    <w:rsid w:val="005F6529"/>
    <w:rsid w:val="005F6CA7"/>
    <w:rsid w:val="005F78C6"/>
    <w:rsid w:val="006006DD"/>
    <w:rsid w:val="00600892"/>
    <w:rsid w:val="0060096B"/>
    <w:rsid w:val="00600C1D"/>
    <w:rsid w:val="00600C77"/>
    <w:rsid w:val="00601228"/>
    <w:rsid w:val="0060271E"/>
    <w:rsid w:val="00602835"/>
    <w:rsid w:val="00603658"/>
    <w:rsid w:val="006038AD"/>
    <w:rsid w:val="00603AD6"/>
    <w:rsid w:val="00604083"/>
    <w:rsid w:val="006045E8"/>
    <w:rsid w:val="0060480D"/>
    <w:rsid w:val="00607474"/>
    <w:rsid w:val="006075FF"/>
    <w:rsid w:val="00607717"/>
    <w:rsid w:val="0061034C"/>
    <w:rsid w:val="006104C0"/>
    <w:rsid w:val="00610753"/>
    <w:rsid w:val="00610C60"/>
    <w:rsid w:val="006114A2"/>
    <w:rsid w:val="00611537"/>
    <w:rsid w:val="00611BC5"/>
    <w:rsid w:val="00612240"/>
    <w:rsid w:val="006123E3"/>
    <w:rsid w:val="00612A63"/>
    <w:rsid w:val="00612C7A"/>
    <w:rsid w:val="00612CC4"/>
    <w:rsid w:val="00612D4F"/>
    <w:rsid w:val="00614B1B"/>
    <w:rsid w:val="00614BF1"/>
    <w:rsid w:val="00615466"/>
    <w:rsid w:val="006158E1"/>
    <w:rsid w:val="006159AE"/>
    <w:rsid w:val="00615CA3"/>
    <w:rsid w:val="0061614F"/>
    <w:rsid w:val="006163D8"/>
    <w:rsid w:val="00616467"/>
    <w:rsid w:val="0061674E"/>
    <w:rsid w:val="00616A0C"/>
    <w:rsid w:val="00616FB6"/>
    <w:rsid w:val="00620BE1"/>
    <w:rsid w:val="00621CF2"/>
    <w:rsid w:val="00622D6D"/>
    <w:rsid w:val="006244E0"/>
    <w:rsid w:val="00624B0A"/>
    <w:rsid w:val="00624FC5"/>
    <w:rsid w:val="00625127"/>
    <w:rsid w:val="00625E9E"/>
    <w:rsid w:val="00626CD9"/>
    <w:rsid w:val="00627455"/>
    <w:rsid w:val="00630437"/>
    <w:rsid w:val="00630779"/>
    <w:rsid w:val="0063155A"/>
    <w:rsid w:val="00632222"/>
    <w:rsid w:val="006329C0"/>
    <w:rsid w:val="00634087"/>
    <w:rsid w:val="00634862"/>
    <w:rsid w:val="00634D08"/>
    <w:rsid w:val="00635998"/>
    <w:rsid w:val="00635F1D"/>
    <w:rsid w:val="00636281"/>
    <w:rsid w:val="00636534"/>
    <w:rsid w:val="00636807"/>
    <w:rsid w:val="006375B6"/>
    <w:rsid w:val="00637680"/>
    <w:rsid w:val="006379CF"/>
    <w:rsid w:val="00640214"/>
    <w:rsid w:val="006413A4"/>
    <w:rsid w:val="00643C82"/>
    <w:rsid w:val="006443FF"/>
    <w:rsid w:val="006449D1"/>
    <w:rsid w:val="00644E33"/>
    <w:rsid w:val="00645F8E"/>
    <w:rsid w:val="006461A0"/>
    <w:rsid w:val="0064636E"/>
    <w:rsid w:val="006464DD"/>
    <w:rsid w:val="00646B8A"/>
    <w:rsid w:val="00646DAC"/>
    <w:rsid w:val="006470C0"/>
    <w:rsid w:val="00647627"/>
    <w:rsid w:val="00650CEF"/>
    <w:rsid w:val="00650E0E"/>
    <w:rsid w:val="00651116"/>
    <w:rsid w:val="0065126B"/>
    <w:rsid w:val="00651455"/>
    <w:rsid w:val="0065183E"/>
    <w:rsid w:val="00651FFE"/>
    <w:rsid w:val="00652280"/>
    <w:rsid w:val="00652549"/>
    <w:rsid w:val="006527C6"/>
    <w:rsid w:val="00652B26"/>
    <w:rsid w:val="00653269"/>
    <w:rsid w:val="00653335"/>
    <w:rsid w:val="00653EC2"/>
    <w:rsid w:val="00654E0E"/>
    <w:rsid w:val="00657180"/>
    <w:rsid w:val="006575AD"/>
    <w:rsid w:val="00657F75"/>
    <w:rsid w:val="00660184"/>
    <w:rsid w:val="00661585"/>
    <w:rsid w:val="00661B67"/>
    <w:rsid w:val="00662454"/>
    <w:rsid w:val="006632F8"/>
    <w:rsid w:val="00663EA7"/>
    <w:rsid w:val="0066467C"/>
    <w:rsid w:val="00664F3A"/>
    <w:rsid w:val="00665009"/>
    <w:rsid w:val="00665324"/>
    <w:rsid w:val="00666DC5"/>
    <w:rsid w:val="006675D2"/>
    <w:rsid w:val="006676BA"/>
    <w:rsid w:val="0067031B"/>
    <w:rsid w:val="006709A3"/>
    <w:rsid w:val="00670A9C"/>
    <w:rsid w:val="00671D4D"/>
    <w:rsid w:val="00672307"/>
    <w:rsid w:val="006724D4"/>
    <w:rsid w:val="0067377C"/>
    <w:rsid w:val="00673DAF"/>
    <w:rsid w:val="00675B3F"/>
    <w:rsid w:val="00675C5A"/>
    <w:rsid w:val="006761E7"/>
    <w:rsid w:val="0067686D"/>
    <w:rsid w:val="00676898"/>
    <w:rsid w:val="00676BED"/>
    <w:rsid w:val="00676CED"/>
    <w:rsid w:val="00676D1C"/>
    <w:rsid w:val="00676F0B"/>
    <w:rsid w:val="006809E7"/>
    <w:rsid w:val="00681CE7"/>
    <w:rsid w:val="006825F4"/>
    <w:rsid w:val="00682E9E"/>
    <w:rsid w:val="00683B2A"/>
    <w:rsid w:val="00683D93"/>
    <w:rsid w:val="00684906"/>
    <w:rsid w:val="00684A91"/>
    <w:rsid w:val="00685194"/>
    <w:rsid w:val="00685CAC"/>
    <w:rsid w:val="00686F15"/>
    <w:rsid w:val="00687051"/>
    <w:rsid w:val="00687FB3"/>
    <w:rsid w:val="00690F9B"/>
    <w:rsid w:val="006911FB"/>
    <w:rsid w:val="006915FB"/>
    <w:rsid w:val="00691C3D"/>
    <w:rsid w:val="0069323A"/>
    <w:rsid w:val="00693704"/>
    <w:rsid w:val="00693AA1"/>
    <w:rsid w:val="00695FF7"/>
    <w:rsid w:val="006960AD"/>
    <w:rsid w:val="00696D08"/>
    <w:rsid w:val="00696D2C"/>
    <w:rsid w:val="006975F7"/>
    <w:rsid w:val="006A03FC"/>
    <w:rsid w:val="006A0595"/>
    <w:rsid w:val="006A0C75"/>
    <w:rsid w:val="006A1227"/>
    <w:rsid w:val="006A187B"/>
    <w:rsid w:val="006A361B"/>
    <w:rsid w:val="006A3C57"/>
    <w:rsid w:val="006A3CFE"/>
    <w:rsid w:val="006A5F6A"/>
    <w:rsid w:val="006A75FE"/>
    <w:rsid w:val="006A78B6"/>
    <w:rsid w:val="006A7C42"/>
    <w:rsid w:val="006B0422"/>
    <w:rsid w:val="006B1090"/>
    <w:rsid w:val="006B1B3F"/>
    <w:rsid w:val="006B1DF5"/>
    <w:rsid w:val="006B2477"/>
    <w:rsid w:val="006B2A19"/>
    <w:rsid w:val="006B40DE"/>
    <w:rsid w:val="006B4409"/>
    <w:rsid w:val="006B4BAB"/>
    <w:rsid w:val="006B5217"/>
    <w:rsid w:val="006B52AD"/>
    <w:rsid w:val="006B5472"/>
    <w:rsid w:val="006B5EAE"/>
    <w:rsid w:val="006B6026"/>
    <w:rsid w:val="006B6D3E"/>
    <w:rsid w:val="006B6EE4"/>
    <w:rsid w:val="006B7DC0"/>
    <w:rsid w:val="006C0824"/>
    <w:rsid w:val="006C0F2A"/>
    <w:rsid w:val="006C14F6"/>
    <w:rsid w:val="006C1503"/>
    <w:rsid w:val="006C1CE0"/>
    <w:rsid w:val="006C302E"/>
    <w:rsid w:val="006C3A7A"/>
    <w:rsid w:val="006C3C86"/>
    <w:rsid w:val="006C4115"/>
    <w:rsid w:val="006C4726"/>
    <w:rsid w:val="006C51E0"/>
    <w:rsid w:val="006C59CD"/>
    <w:rsid w:val="006C5DEF"/>
    <w:rsid w:val="006C6D28"/>
    <w:rsid w:val="006C7137"/>
    <w:rsid w:val="006C7BC9"/>
    <w:rsid w:val="006D0655"/>
    <w:rsid w:val="006D0C3B"/>
    <w:rsid w:val="006D15DD"/>
    <w:rsid w:val="006D2C0C"/>
    <w:rsid w:val="006D301C"/>
    <w:rsid w:val="006D34ED"/>
    <w:rsid w:val="006D3C3A"/>
    <w:rsid w:val="006D41AB"/>
    <w:rsid w:val="006D44B0"/>
    <w:rsid w:val="006D4C40"/>
    <w:rsid w:val="006D5859"/>
    <w:rsid w:val="006D6034"/>
    <w:rsid w:val="006D76FE"/>
    <w:rsid w:val="006E0806"/>
    <w:rsid w:val="006E08B7"/>
    <w:rsid w:val="006E1204"/>
    <w:rsid w:val="006E15A4"/>
    <w:rsid w:val="006E17AF"/>
    <w:rsid w:val="006E1823"/>
    <w:rsid w:val="006E1A7E"/>
    <w:rsid w:val="006E1B06"/>
    <w:rsid w:val="006E1C2E"/>
    <w:rsid w:val="006E1F7B"/>
    <w:rsid w:val="006E1FCD"/>
    <w:rsid w:val="006E1FEF"/>
    <w:rsid w:val="006E205F"/>
    <w:rsid w:val="006E2288"/>
    <w:rsid w:val="006E2A40"/>
    <w:rsid w:val="006E2DFC"/>
    <w:rsid w:val="006E3CB3"/>
    <w:rsid w:val="006E4944"/>
    <w:rsid w:val="006E4CC0"/>
    <w:rsid w:val="006E54F2"/>
    <w:rsid w:val="006E6249"/>
    <w:rsid w:val="006E6D3E"/>
    <w:rsid w:val="006E7321"/>
    <w:rsid w:val="006E7EF1"/>
    <w:rsid w:val="006F0481"/>
    <w:rsid w:val="006F0665"/>
    <w:rsid w:val="006F09D2"/>
    <w:rsid w:val="006F1691"/>
    <w:rsid w:val="006F1E4C"/>
    <w:rsid w:val="006F2959"/>
    <w:rsid w:val="006F329C"/>
    <w:rsid w:val="006F3DC7"/>
    <w:rsid w:val="006F40A1"/>
    <w:rsid w:val="006F4DB5"/>
    <w:rsid w:val="006F501E"/>
    <w:rsid w:val="006F53A2"/>
    <w:rsid w:val="006F54EC"/>
    <w:rsid w:val="006F6328"/>
    <w:rsid w:val="006F6F06"/>
    <w:rsid w:val="006F76BD"/>
    <w:rsid w:val="006F78B9"/>
    <w:rsid w:val="0070147C"/>
    <w:rsid w:val="00701B79"/>
    <w:rsid w:val="00702837"/>
    <w:rsid w:val="00702A1D"/>
    <w:rsid w:val="00703750"/>
    <w:rsid w:val="00703923"/>
    <w:rsid w:val="00703D15"/>
    <w:rsid w:val="00705A69"/>
    <w:rsid w:val="0070688F"/>
    <w:rsid w:val="00707435"/>
    <w:rsid w:val="00707BDB"/>
    <w:rsid w:val="007100E2"/>
    <w:rsid w:val="00710F6D"/>
    <w:rsid w:val="007113A1"/>
    <w:rsid w:val="00711D9E"/>
    <w:rsid w:val="00712B78"/>
    <w:rsid w:val="007133B6"/>
    <w:rsid w:val="007140C0"/>
    <w:rsid w:val="007142FF"/>
    <w:rsid w:val="007153E7"/>
    <w:rsid w:val="00715906"/>
    <w:rsid w:val="00715A06"/>
    <w:rsid w:val="00715E87"/>
    <w:rsid w:val="00716165"/>
    <w:rsid w:val="007169FD"/>
    <w:rsid w:val="007170D0"/>
    <w:rsid w:val="007172E2"/>
    <w:rsid w:val="007175EF"/>
    <w:rsid w:val="00717DB3"/>
    <w:rsid w:val="0072008B"/>
    <w:rsid w:val="0072092B"/>
    <w:rsid w:val="00720DDB"/>
    <w:rsid w:val="0072111D"/>
    <w:rsid w:val="0072124E"/>
    <w:rsid w:val="007219F2"/>
    <w:rsid w:val="00721D6E"/>
    <w:rsid w:val="00721F89"/>
    <w:rsid w:val="007223F4"/>
    <w:rsid w:val="0072253D"/>
    <w:rsid w:val="0072271B"/>
    <w:rsid w:val="00722A92"/>
    <w:rsid w:val="00723A55"/>
    <w:rsid w:val="00723E41"/>
    <w:rsid w:val="00724569"/>
    <w:rsid w:val="00724AE7"/>
    <w:rsid w:val="0072547A"/>
    <w:rsid w:val="0072567D"/>
    <w:rsid w:val="0072612D"/>
    <w:rsid w:val="00726150"/>
    <w:rsid w:val="0072682A"/>
    <w:rsid w:val="007275BC"/>
    <w:rsid w:val="00727766"/>
    <w:rsid w:val="007277C9"/>
    <w:rsid w:val="00727CF3"/>
    <w:rsid w:val="00730A81"/>
    <w:rsid w:val="00730D0B"/>
    <w:rsid w:val="00731189"/>
    <w:rsid w:val="00731261"/>
    <w:rsid w:val="00731D50"/>
    <w:rsid w:val="00731E07"/>
    <w:rsid w:val="007325D9"/>
    <w:rsid w:val="0073288E"/>
    <w:rsid w:val="007333DB"/>
    <w:rsid w:val="00733CB2"/>
    <w:rsid w:val="00734943"/>
    <w:rsid w:val="007356F0"/>
    <w:rsid w:val="00735849"/>
    <w:rsid w:val="0073598B"/>
    <w:rsid w:val="007362F2"/>
    <w:rsid w:val="0074005C"/>
    <w:rsid w:val="00740918"/>
    <w:rsid w:val="00740C26"/>
    <w:rsid w:val="00740D36"/>
    <w:rsid w:val="00740EEA"/>
    <w:rsid w:val="007417D6"/>
    <w:rsid w:val="007419FD"/>
    <w:rsid w:val="00741AC4"/>
    <w:rsid w:val="007423E7"/>
    <w:rsid w:val="0074251B"/>
    <w:rsid w:val="00742B0F"/>
    <w:rsid w:val="0074325C"/>
    <w:rsid w:val="00744302"/>
    <w:rsid w:val="007447E0"/>
    <w:rsid w:val="00744A92"/>
    <w:rsid w:val="00744D74"/>
    <w:rsid w:val="00744DEC"/>
    <w:rsid w:val="007459AE"/>
    <w:rsid w:val="00746DB3"/>
    <w:rsid w:val="00746DB9"/>
    <w:rsid w:val="00746F89"/>
    <w:rsid w:val="0074742A"/>
    <w:rsid w:val="007474D3"/>
    <w:rsid w:val="007476B1"/>
    <w:rsid w:val="0075004E"/>
    <w:rsid w:val="0075044B"/>
    <w:rsid w:val="0075065F"/>
    <w:rsid w:val="00750B00"/>
    <w:rsid w:val="007515A9"/>
    <w:rsid w:val="007518FF"/>
    <w:rsid w:val="00752371"/>
    <w:rsid w:val="007524D5"/>
    <w:rsid w:val="00752929"/>
    <w:rsid w:val="00752FD3"/>
    <w:rsid w:val="00753692"/>
    <w:rsid w:val="00753899"/>
    <w:rsid w:val="007538E0"/>
    <w:rsid w:val="00754239"/>
    <w:rsid w:val="00754460"/>
    <w:rsid w:val="00754AB3"/>
    <w:rsid w:val="00754ED1"/>
    <w:rsid w:val="007555F2"/>
    <w:rsid w:val="00755AB0"/>
    <w:rsid w:val="007570D0"/>
    <w:rsid w:val="00757215"/>
    <w:rsid w:val="00757DF3"/>
    <w:rsid w:val="00760107"/>
    <w:rsid w:val="0076023E"/>
    <w:rsid w:val="00760407"/>
    <w:rsid w:val="007609F0"/>
    <w:rsid w:val="0076119C"/>
    <w:rsid w:val="007611C5"/>
    <w:rsid w:val="007612C1"/>
    <w:rsid w:val="007615C9"/>
    <w:rsid w:val="0076297B"/>
    <w:rsid w:val="00762E8F"/>
    <w:rsid w:val="00762F75"/>
    <w:rsid w:val="00763229"/>
    <w:rsid w:val="007632C5"/>
    <w:rsid w:val="0076336B"/>
    <w:rsid w:val="00764166"/>
    <w:rsid w:val="007645D1"/>
    <w:rsid w:val="0076482E"/>
    <w:rsid w:val="00765338"/>
    <w:rsid w:val="00765697"/>
    <w:rsid w:val="007657EB"/>
    <w:rsid w:val="007672D8"/>
    <w:rsid w:val="00767B0C"/>
    <w:rsid w:val="007701CB"/>
    <w:rsid w:val="00770E05"/>
    <w:rsid w:val="007714B9"/>
    <w:rsid w:val="0077163B"/>
    <w:rsid w:val="007717CB"/>
    <w:rsid w:val="00771A97"/>
    <w:rsid w:val="00771B99"/>
    <w:rsid w:val="00772EE0"/>
    <w:rsid w:val="007734AB"/>
    <w:rsid w:val="00774CD8"/>
    <w:rsid w:val="0077569B"/>
    <w:rsid w:val="00775AFF"/>
    <w:rsid w:val="007767AD"/>
    <w:rsid w:val="0077708B"/>
    <w:rsid w:val="00777426"/>
    <w:rsid w:val="00777428"/>
    <w:rsid w:val="00777459"/>
    <w:rsid w:val="00777BAC"/>
    <w:rsid w:val="007801E7"/>
    <w:rsid w:val="00780834"/>
    <w:rsid w:val="00780A67"/>
    <w:rsid w:val="007814A7"/>
    <w:rsid w:val="00781CA8"/>
    <w:rsid w:val="00782307"/>
    <w:rsid w:val="00782860"/>
    <w:rsid w:val="00782D09"/>
    <w:rsid w:val="00782F08"/>
    <w:rsid w:val="00783250"/>
    <w:rsid w:val="007833D8"/>
    <w:rsid w:val="00783829"/>
    <w:rsid w:val="00783A26"/>
    <w:rsid w:val="00783C0D"/>
    <w:rsid w:val="00784489"/>
    <w:rsid w:val="00784CB2"/>
    <w:rsid w:val="0078515C"/>
    <w:rsid w:val="00785CFB"/>
    <w:rsid w:val="00786065"/>
    <w:rsid w:val="00786927"/>
    <w:rsid w:val="007871FD"/>
    <w:rsid w:val="00790E92"/>
    <w:rsid w:val="007912A0"/>
    <w:rsid w:val="00791BF3"/>
    <w:rsid w:val="0079271F"/>
    <w:rsid w:val="00793BC0"/>
    <w:rsid w:val="00793FBA"/>
    <w:rsid w:val="00794276"/>
    <w:rsid w:val="0079492D"/>
    <w:rsid w:val="00794B25"/>
    <w:rsid w:val="00795891"/>
    <w:rsid w:val="00795E48"/>
    <w:rsid w:val="00796DD3"/>
    <w:rsid w:val="00797227"/>
    <w:rsid w:val="00797B78"/>
    <w:rsid w:val="007A0208"/>
    <w:rsid w:val="007A1124"/>
    <w:rsid w:val="007A11FE"/>
    <w:rsid w:val="007A2048"/>
    <w:rsid w:val="007A2571"/>
    <w:rsid w:val="007A26C3"/>
    <w:rsid w:val="007A38EB"/>
    <w:rsid w:val="007A427C"/>
    <w:rsid w:val="007A42DD"/>
    <w:rsid w:val="007A4345"/>
    <w:rsid w:val="007A53B5"/>
    <w:rsid w:val="007A54B5"/>
    <w:rsid w:val="007A59BE"/>
    <w:rsid w:val="007A5A92"/>
    <w:rsid w:val="007A6917"/>
    <w:rsid w:val="007A7877"/>
    <w:rsid w:val="007B0225"/>
    <w:rsid w:val="007B0B42"/>
    <w:rsid w:val="007B0BB9"/>
    <w:rsid w:val="007B1AC8"/>
    <w:rsid w:val="007B1FBD"/>
    <w:rsid w:val="007B215E"/>
    <w:rsid w:val="007B24CD"/>
    <w:rsid w:val="007B3024"/>
    <w:rsid w:val="007B4534"/>
    <w:rsid w:val="007B55AE"/>
    <w:rsid w:val="007B5E40"/>
    <w:rsid w:val="007B647C"/>
    <w:rsid w:val="007B6EF5"/>
    <w:rsid w:val="007C1EB8"/>
    <w:rsid w:val="007C2507"/>
    <w:rsid w:val="007C2D2C"/>
    <w:rsid w:val="007C2F62"/>
    <w:rsid w:val="007C32C7"/>
    <w:rsid w:val="007C341A"/>
    <w:rsid w:val="007C36FF"/>
    <w:rsid w:val="007C3C7C"/>
    <w:rsid w:val="007C3FF9"/>
    <w:rsid w:val="007C4138"/>
    <w:rsid w:val="007C49E4"/>
    <w:rsid w:val="007C53E0"/>
    <w:rsid w:val="007C5466"/>
    <w:rsid w:val="007C79CA"/>
    <w:rsid w:val="007D01DB"/>
    <w:rsid w:val="007D092F"/>
    <w:rsid w:val="007D10D0"/>
    <w:rsid w:val="007D11BF"/>
    <w:rsid w:val="007D1607"/>
    <w:rsid w:val="007D173F"/>
    <w:rsid w:val="007D17B8"/>
    <w:rsid w:val="007D1A88"/>
    <w:rsid w:val="007D1D1C"/>
    <w:rsid w:val="007D28AD"/>
    <w:rsid w:val="007D29CB"/>
    <w:rsid w:val="007D2CC1"/>
    <w:rsid w:val="007D2F5D"/>
    <w:rsid w:val="007D36C0"/>
    <w:rsid w:val="007D3A41"/>
    <w:rsid w:val="007D3B76"/>
    <w:rsid w:val="007D4E04"/>
    <w:rsid w:val="007D5132"/>
    <w:rsid w:val="007D5AE8"/>
    <w:rsid w:val="007D5CF1"/>
    <w:rsid w:val="007D5DAC"/>
    <w:rsid w:val="007D7211"/>
    <w:rsid w:val="007D7629"/>
    <w:rsid w:val="007D7635"/>
    <w:rsid w:val="007D7845"/>
    <w:rsid w:val="007E0129"/>
    <w:rsid w:val="007E0A47"/>
    <w:rsid w:val="007E0B68"/>
    <w:rsid w:val="007E11AE"/>
    <w:rsid w:val="007E1464"/>
    <w:rsid w:val="007E1BA4"/>
    <w:rsid w:val="007E1DBA"/>
    <w:rsid w:val="007E1F63"/>
    <w:rsid w:val="007E22DF"/>
    <w:rsid w:val="007E24B5"/>
    <w:rsid w:val="007E2943"/>
    <w:rsid w:val="007E3CA4"/>
    <w:rsid w:val="007E441E"/>
    <w:rsid w:val="007E47A9"/>
    <w:rsid w:val="007E48ED"/>
    <w:rsid w:val="007E4FCB"/>
    <w:rsid w:val="007E5A7F"/>
    <w:rsid w:val="007E6E57"/>
    <w:rsid w:val="007F0268"/>
    <w:rsid w:val="007F02F8"/>
    <w:rsid w:val="007F035B"/>
    <w:rsid w:val="007F1BF1"/>
    <w:rsid w:val="007F39F0"/>
    <w:rsid w:val="007F3B4B"/>
    <w:rsid w:val="007F3DE6"/>
    <w:rsid w:val="007F43E0"/>
    <w:rsid w:val="007F5306"/>
    <w:rsid w:val="007F5799"/>
    <w:rsid w:val="007F5B3D"/>
    <w:rsid w:val="007F73C6"/>
    <w:rsid w:val="007F75BF"/>
    <w:rsid w:val="00800F73"/>
    <w:rsid w:val="0080116B"/>
    <w:rsid w:val="008013A8"/>
    <w:rsid w:val="00801AC8"/>
    <w:rsid w:val="00801B8D"/>
    <w:rsid w:val="00801E41"/>
    <w:rsid w:val="008023EC"/>
    <w:rsid w:val="00802477"/>
    <w:rsid w:val="0080327A"/>
    <w:rsid w:val="0080336B"/>
    <w:rsid w:val="00803386"/>
    <w:rsid w:val="00803AE6"/>
    <w:rsid w:val="00803E4B"/>
    <w:rsid w:val="00804F41"/>
    <w:rsid w:val="00805548"/>
    <w:rsid w:val="00806699"/>
    <w:rsid w:val="00806855"/>
    <w:rsid w:val="00806F41"/>
    <w:rsid w:val="008072AC"/>
    <w:rsid w:val="00807461"/>
    <w:rsid w:val="008075C7"/>
    <w:rsid w:val="0080787F"/>
    <w:rsid w:val="008103AD"/>
    <w:rsid w:val="00810674"/>
    <w:rsid w:val="008108E7"/>
    <w:rsid w:val="00810B0D"/>
    <w:rsid w:val="00810C9B"/>
    <w:rsid w:val="0081110F"/>
    <w:rsid w:val="00812036"/>
    <w:rsid w:val="00812082"/>
    <w:rsid w:val="008123C0"/>
    <w:rsid w:val="00812C95"/>
    <w:rsid w:val="00813081"/>
    <w:rsid w:val="00813655"/>
    <w:rsid w:val="00814383"/>
    <w:rsid w:val="00814EAC"/>
    <w:rsid w:val="00814F13"/>
    <w:rsid w:val="00815070"/>
    <w:rsid w:val="00817912"/>
    <w:rsid w:val="00817E54"/>
    <w:rsid w:val="00817F98"/>
    <w:rsid w:val="008200D3"/>
    <w:rsid w:val="008200D6"/>
    <w:rsid w:val="008204BD"/>
    <w:rsid w:val="00821505"/>
    <w:rsid w:val="00821919"/>
    <w:rsid w:val="00822541"/>
    <w:rsid w:val="00822971"/>
    <w:rsid w:val="00823A46"/>
    <w:rsid w:val="00823B4D"/>
    <w:rsid w:val="00823FA3"/>
    <w:rsid w:val="0082435B"/>
    <w:rsid w:val="00824A4D"/>
    <w:rsid w:val="00824AF9"/>
    <w:rsid w:val="00824C30"/>
    <w:rsid w:val="008257A2"/>
    <w:rsid w:val="00825E5C"/>
    <w:rsid w:val="00826FD7"/>
    <w:rsid w:val="008270BE"/>
    <w:rsid w:val="0083001F"/>
    <w:rsid w:val="008306ED"/>
    <w:rsid w:val="00830930"/>
    <w:rsid w:val="00830CB9"/>
    <w:rsid w:val="00830EAB"/>
    <w:rsid w:val="008317B2"/>
    <w:rsid w:val="008325C6"/>
    <w:rsid w:val="008325F8"/>
    <w:rsid w:val="008331EA"/>
    <w:rsid w:val="00833CBE"/>
    <w:rsid w:val="008348C0"/>
    <w:rsid w:val="00834930"/>
    <w:rsid w:val="00834F11"/>
    <w:rsid w:val="00835C40"/>
    <w:rsid w:val="008361DA"/>
    <w:rsid w:val="00836743"/>
    <w:rsid w:val="008367C1"/>
    <w:rsid w:val="00836B00"/>
    <w:rsid w:val="00837D5F"/>
    <w:rsid w:val="00840621"/>
    <w:rsid w:val="008409AA"/>
    <w:rsid w:val="008416A8"/>
    <w:rsid w:val="00841B7F"/>
    <w:rsid w:val="008424AF"/>
    <w:rsid w:val="00842CDB"/>
    <w:rsid w:val="00842DBD"/>
    <w:rsid w:val="00843C87"/>
    <w:rsid w:val="00843EF9"/>
    <w:rsid w:val="00844211"/>
    <w:rsid w:val="008442C5"/>
    <w:rsid w:val="008448CE"/>
    <w:rsid w:val="00845022"/>
    <w:rsid w:val="0084562F"/>
    <w:rsid w:val="008465F2"/>
    <w:rsid w:val="00846BFD"/>
    <w:rsid w:val="008473EA"/>
    <w:rsid w:val="00847690"/>
    <w:rsid w:val="008477C6"/>
    <w:rsid w:val="008478DB"/>
    <w:rsid w:val="00847976"/>
    <w:rsid w:val="00847FD2"/>
    <w:rsid w:val="00850304"/>
    <w:rsid w:val="008504D1"/>
    <w:rsid w:val="008504D2"/>
    <w:rsid w:val="008505F7"/>
    <w:rsid w:val="00850D71"/>
    <w:rsid w:val="008511D7"/>
    <w:rsid w:val="00851422"/>
    <w:rsid w:val="008517F5"/>
    <w:rsid w:val="00851C98"/>
    <w:rsid w:val="00852999"/>
    <w:rsid w:val="00853463"/>
    <w:rsid w:val="00853D0C"/>
    <w:rsid w:val="008556D6"/>
    <w:rsid w:val="00855900"/>
    <w:rsid w:val="00855EA0"/>
    <w:rsid w:val="0085678F"/>
    <w:rsid w:val="008567B8"/>
    <w:rsid w:val="0085688A"/>
    <w:rsid w:val="00856BCB"/>
    <w:rsid w:val="00856C0B"/>
    <w:rsid w:val="00856C38"/>
    <w:rsid w:val="00856EC5"/>
    <w:rsid w:val="0085731E"/>
    <w:rsid w:val="008600F6"/>
    <w:rsid w:val="00862640"/>
    <w:rsid w:val="008629E4"/>
    <w:rsid w:val="00863817"/>
    <w:rsid w:val="00863840"/>
    <w:rsid w:val="0086486E"/>
    <w:rsid w:val="008650CA"/>
    <w:rsid w:val="00865112"/>
    <w:rsid w:val="00865152"/>
    <w:rsid w:val="00865658"/>
    <w:rsid w:val="0086622A"/>
    <w:rsid w:val="00866360"/>
    <w:rsid w:val="008667B8"/>
    <w:rsid w:val="00867C57"/>
    <w:rsid w:val="0087085E"/>
    <w:rsid w:val="00870FA5"/>
    <w:rsid w:val="00871208"/>
    <w:rsid w:val="00871946"/>
    <w:rsid w:val="00871B45"/>
    <w:rsid w:val="008720E0"/>
    <w:rsid w:val="0087365C"/>
    <w:rsid w:val="008736DF"/>
    <w:rsid w:val="00873CB0"/>
    <w:rsid w:val="00875E0B"/>
    <w:rsid w:val="00876518"/>
    <w:rsid w:val="00876858"/>
    <w:rsid w:val="008772AF"/>
    <w:rsid w:val="0087769D"/>
    <w:rsid w:val="00877E39"/>
    <w:rsid w:val="00877FE1"/>
    <w:rsid w:val="00880562"/>
    <w:rsid w:val="00881ED7"/>
    <w:rsid w:val="008822DA"/>
    <w:rsid w:val="008830B0"/>
    <w:rsid w:val="00883713"/>
    <w:rsid w:val="008841B8"/>
    <w:rsid w:val="00884226"/>
    <w:rsid w:val="00885133"/>
    <w:rsid w:val="0088797B"/>
    <w:rsid w:val="00887A8B"/>
    <w:rsid w:val="00890B74"/>
    <w:rsid w:val="00891218"/>
    <w:rsid w:val="00891479"/>
    <w:rsid w:val="008921A7"/>
    <w:rsid w:val="00893530"/>
    <w:rsid w:val="00893921"/>
    <w:rsid w:val="00893A47"/>
    <w:rsid w:val="008946A0"/>
    <w:rsid w:val="00894C27"/>
    <w:rsid w:val="00894CD8"/>
    <w:rsid w:val="0089515B"/>
    <w:rsid w:val="00895F53"/>
    <w:rsid w:val="008968CA"/>
    <w:rsid w:val="00896D48"/>
    <w:rsid w:val="00896DF2"/>
    <w:rsid w:val="008A0101"/>
    <w:rsid w:val="008A09BD"/>
    <w:rsid w:val="008A1A1B"/>
    <w:rsid w:val="008A1A41"/>
    <w:rsid w:val="008A2417"/>
    <w:rsid w:val="008A256F"/>
    <w:rsid w:val="008A2886"/>
    <w:rsid w:val="008A3174"/>
    <w:rsid w:val="008A324B"/>
    <w:rsid w:val="008A35E8"/>
    <w:rsid w:val="008A37F6"/>
    <w:rsid w:val="008A3C35"/>
    <w:rsid w:val="008A3FA5"/>
    <w:rsid w:val="008A4428"/>
    <w:rsid w:val="008A4679"/>
    <w:rsid w:val="008A46E8"/>
    <w:rsid w:val="008A47EF"/>
    <w:rsid w:val="008A52E9"/>
    <w:rsid w:val="008A533C"/>
    <w:rsid w:val="008A58F6"/>
    <w:rsid w:val="008A6325"/>
    <w:rsid w:val="008A731D"/>
    <w:rsid w:val="008A750A"/>
    <w:rsid w:val="008A79B3"/>
    <w:rsid w:val="008A7BE6"/>
    <w:rsid w:val="008A7BF5"/>
    <w:rsid w:val="008A7D74"/>
    <w:rsid w:val="008B0FA7"/>
    <w:rsid w:val="008B1045"/>
    <w:rsid w:val="008B11B5"/>
    <w:rsid w:val="008B139F"/>
    <w:rsid w:val="008B1D0F"/>
    <w:rsid w:val="008B1D1B"/>
    <w:rsid w:val="008B270A"/>
    <w:rsid w:val="008B2900"/>
    <w:rsid w:val="008B31E8"/>
    <w:rsid w:val="008B31FF"/>
    <w:rsid w:val="008B3EBA"/>
    <w:rsid w:val="008B5625"/>
    <w:rsid w:val="008B57B0"/>
    <w:rsid w:val="008B5AD5"/>
    <w:rsid w:val="008B6211"/>
    <w:rsid w:val="008B71B0"/>
    <w:rsid w:val="008B724C"/>
    <w:rsid w:val="008B74B3"/>
    <w:rsid w:val="008B74CB"/>
    <w:rsid w:val="008B7ACE"/>
    <w:rsid w:val="008B7D04"/>
    <w:rsid w:val="008C0017"/>
    <w:rsid w:val="008C003E"/>
    <w:rsid w:val="008C023D"/>
    <w:rsid w:val="008C0467"/>
    <w:rsid w:val="008C05DB"/>
    <w:rsid w:val="008C08E2"/>
    <w:rsid w:val="008C126D"/>
    <w:rsid w:val="008C14D2"/>
    <w:rsid w:val="008C248F"/>
    <w:rsid w:val="008C28BA"/>
    <w:rsid w:val="008C28F3"/>
    <w:rsid w:val="008C2C7C"/>
    <w:rsid w:val="008C3275"/>
    <w:rsid w:val="008C463B"/>
    <w:rsid w:val="008C47C2"/>
    <w:rsid w:val="008C488B"/>
    <w:rsid w:val="008C5910"/>
    <w:rsid w:val="008C5E8C"/>
    <w:rsid w:val="008C63D6"/>
    <w:rsid w:val="008C68C6"/>
    <w:rsid w:val="008C6FA0"/>
    <w:rsid w:val="008C7000"/>
    <w:rsid w:val="008D07B0"/>
    <w:rsid w:val="008D09EC"/>
    <w:rsid w:val="008D0E27"/>
    <w:rsid w:val="008D1150"/>
    <w:rsid w:val="008D11E5"/>
    <w:rsid w:val="008D1C27"/>
    <w:rsid w:val="008D236B"/>
    <w:rsid w:val="008D2386"/>
    <w:rsid w:val="008D4B6E"/>
    <w:rsid w:val="008D5082"/>
    <w:rsid w:val="008D53F9"/>
    <w:rsid w:val="008D56F3"/>
    <w:rsid w:val="008D6AD3"/>
    <w:rsid w:val="008D6BD6"/>
    <w:rsid w:val="008D6D84"/>
    <w:rsid w:val="008D6F55"/>
    <w:rsid w:val="008D7125"/>
    <w:rsid w:val="008D7307"/>
    <w:rsid w:val="008D7DB6"/>
    <w:rsid w:val="008E04DF"/>
    <w:rsid w:val="008E05CC"/>
    <w:rsid w:val="008E076F"/>
    <w:rsid w:val="008E14E1"/>
    <w:rsid w:val="008E1758"/>
    <w:rsid w:val="008E175D"/>
    <w:rsid w:val="008E2F4C"/>
    <w:rsid w:val="008E3179"/>
    <w:rsid w:val="008E3322"/>
    <w:rsid w:val="008E3326"/>
    <w:rsid w:val="008E3F73"/>
    <w:rsid w:val="008E40FC"/>
    <w:rsid w:val="008E4279"/>
    <w:rsid w:val="008E4C85"/>
    <w:rsid w:val="008E514F"/>
    <w:rsid w:val="008E5B93"/>
    <w:rsid w:val="008E64E2"/>
    <w:rsid w:val="008E6F13"/>
    <w:rsid w:val="008E7796"/>
    <w:rsid w:val="008E7D28"/>
    <w:rsid w:val="008F06F2"/>
    <w:rsid w:val="008F0BBC"/>
    <w:rsid w:val="008F1633"/>
    <w:rsid w:val="008F16F6"/>
    <w:rsid w:val="008F1817"/>
    <w:rsid w:val="008F1CD6"/>
    <w:rsid w:val="008F2E0B"/>
    <w:rsid w:val="008F3F4A"/>
    <w:rsid w:val="008F4400"/>
    <w:rsid w:val="008F4F07"/>
    <w:rsid w:val="008F5AEA"/>
    <w:rsid w:val="008F69D0"/>
    <w:rsid w:val="008F69E0"/>
    <w:rsid w:val="008F6D6F"/>
    <w:rsid w:val="008F7098"/>
    <w:rsid w:val="008F74BC"/>
    <w:rsid w:val="00900968"/>
    <w:rsid w:val="00901BD9"/>
    <w:rsid w:val="0090219A"/>
    <w:rsid w:val="009024A1"/>
    <w:rsid w:val="00902829"/>
    <w:rsid w:val="00902EE0"/>
    <w:rsid w:val="009030FB"/>
    <w:rsid w:val="00903D4A"/>
    <w:rsid w:val="00903D65"/>
    <w:rsid w:val="009044E7"/>
    <w:rsid w:val="00904C94"/>
    <w:rsid w:val="0090563A"/>
    <w:rsid w:val="0090571C"/>
    <w:rsid w:val="00905939"/>
    <w:rsid w:val="00905E6C"/>
    <w:rsid w:val="00905FAC"/>
    <w:rsid w:val="00906434"/>
    <w:rsid w:val="0090790E"/>
    <w:rsid w:val="00907915"/>
    <w:rsid w:val="00907A20"/>
    <w:rsid w:val="009103FF"/>
    <w:rsid w:val="009106AC"/>
    <w:rsid w:val="009109E3"/>
    <w:rsid w:val="00910A12"/>
    <w:rsid w:val="00910E71"/>
    <w:rsid w:val="00911071"/>
    <w:rsid w:val="00911796"/>
    <w:rsid w:val="00911E77"/>
    <w:rsid w:val="009127B5"/>
    <w:rsid w:val="009127E9"/>
    <w:rsid w:val="009128E1"/>
    <w:rsid w:val="00912A88"/>
    <w:rsid w:val="00913238"/>
    <w:rsid w:val="00913362"/>
    <w:rsid w:val="00913831"/>
    <w:rsid w:val="00913A0B"/>
    <w:rsid w:val="009155FA"/>
    <w:rsid w:val="00915CF5"/>
    <w:rsid w:val="00915D73"/>
    <w:rsid w:val="00916276"/>
    <w:rsid w:val="0091651E"/>
    <w:rsid w:val="009172BE"/>
    <w:rsid w:val="00920391"/>
    <w:rsid w:val="00920B74"/>
    <w:rsid w:val="00920E11"/>
    <w:rsid w:val="009217A4"/>
    <w:rsid w:val="00921A4E"/>
    <w:rsid w:val="00921CD1"/>
    <w:rsid w:val="00922500"/>
    <w:rsid w:val="00923010"/>
    <w:rsid w:val="009231CD"/>
    <w:rsid w:val="0092330E"/>
    <w:rsid w:val="009240B3"/>
    <w:rsid w:val="00924347"/>
    <w:rsid w:val="0092459A"/>
    <w:rsid w:val="009246F9"/>
    <w:rsid w:val="00924E10"/>
    <w:rsid w:val="0092557E"/>
    <w:rsid w:val="00925612"/>
    <w:rsid w:val="009258CC"/>
    <w:rsid w:val="00925AE1"/>
    <w:rsid w:val="00925FE9"/>
    <w:rsid w:val="009266EC"/>
    <w:rsid w:val="00926989"/>
    <w:rsid w:val="009272DE"/>
    <w:rsid w:val="00927A5C"/>
    <w:rsid w:val="00930C60"/>
    <w:rsid w:val="009313FA"/>
    <w:rsid w:val="009318B1"/>
    <w:rsid w:val="0093294C"/>
    <w:rsid w:val="00932ACB"/>
    <w:rsid w:val="00932D0E"/>
    <w:rsid w:val="009330B5"/>
    <w:rsid w:val="00933235"/>
    <w:rsid w:val="00933C24"/>
    <w:rsid w:val="009343C3"/>
    <w:rsid w:val="0093496F"/>
    <w:rsid w:val="00934B6C"/>
    <w:rsid w:val="009358CB"/>
    <w:rsid w:val="00936A63"/>
    <w:rsid w:val="009370E6"/>
    <w:rsid w:val="00940339"/>
    <w:rsid w:val="009406CD"/>
    <w:rsid w:val="009411DC"/>
    <w:rsid w:val="009417A6"/>
    <w:rsid w:val="009418B8"/>
    <w:rsid w:val="00942AA0"/>
    <w:rsid w:val="009431C2"/>
    <w:rsid w:val="00943500"/>
    <w:rsid w:val="00943A68"/>
    <w:rsid w:val="00944412"/>
    <w:rsid w:val="00944BA2"/>
    <w:rsid w:val="009454C1"/>
    <w:rsid w:val="00946D16"/>
    <w:rsid w:val="00950469"/>
    <w:rsid w:val="009505B9"/>
    <w:rsid w:val="009505CB"/>
    <w:rsid w:val="00950F27"/>
    <w:rsid w:val="009522C8"/>
    <w:rsid w:val="0095239F"/>
    <w:rsid w:val="009523D0"/>
    <w:rsid w:val="009528E6"/>
    <w:rsid w:val="00952ECD"/>
    <w:rsid w:val="00952FA1"/>
    <w:rsid w:val="0095333F"/>
    <w:rsid w:val="009533CF"/>
    <w:rsid w:val="00953992"/>
    <w:rsid w:val="00954096"/>
    <w:rsid w:val="00954366"/>
    <w:rsid w:val="00954C7E"/>
    <w:rsid w:val="00954FAC"/>
    <w:rsid w:val="00955800"/>
    <w:rsid w:val="00955D13"/>
    <w:rsid w:val="00955DF5"/>
    <w:rsid w:val="00955FE6"/>
    <w:rsid w:val="00956DED"/>
    <w:rsid w:val="00957DC1"/>
    <w:rsid w:val="0096198D"/>
    <w:rsid w:val="00962894"/>
    <w:rsid w:val="00963592"/>
    <w:rsid w:val="00963C7B"/>
    <w:rsid w:val="00964648"/>
    <w:rsid w:val="00964662"/>
    <w:rsid w:val="00965897"/>
    <w:rsid w:val="00965AC0"/>
    <w:rsid w:val="00965D64"/>
    <w:rsid w:val="00966187"/>
    <w:rsid w:val="009670E2"/>
    <w:rsid w:val="009676AA"/>
    <w:rsid w:val="00967741"/>
    <w:rsid w:val="00967B67"/>
    <w:rsid w:val="0097019B"/>
    <w:rsid w:val="0097049E"/>
    <w:rsid w:val="0097148E"/>
    <w:rsid w:val="009715E6"/>
    <w:rsid w:val="00971DCF"/>
    <w:rsid w:val="00972219"/>
    <w:rsid w:val="00972AD0"/>
    <w:rsid w:val="00972FD9"/>
    <w:rsid w:val="0097304B"/>
    <w:rsid w:val="00974132"/>
    <w:rsid w:val="009741C0"/>
    <w:rsid w:val="0097466B"/>
    <w:rsid w:val="009748EC"/>
    <w:rsid w:val="00974A6D"/>
    <w:rsid w:val="00974AE4"/>
    <w:rsid w:val="009750E4"/>
    <w:rsid w:val="0097595D"/>
    <w:rsid w:val="00976178"/>
    <w:rsid w:val="00976723"/>
    <w:rsid w:val="00976E90"/>
    <w:rsid w:val="00977414"/>
    <w:rsid w:val="00977802"/>
    <w:rsid w:val="00977A3B"/>
    <w:rsid w:val="00980281"/>
    <w:rsid w:val="009813BA"/>
    <w:rsid w:val="009814E4"/>
    <w:rsid w:val="00981DFF"/>
    <w:rsid w:val="00981FA9"/>
    <w:rsid w:val="0098209D"/>
    <w:rsid w:val="0098271A"/>
    <w:rsid w:val="009829A6"/>
    <w:rsid w:val="009834C5"/>
    <w:rsid w:val="00983584"/>
    <w:rsid w:val="00983F11"/>
    <w:rsid w:val="00984602"/>
    <w:rsid w:val="009850C6"/>
    <w:rsid w:val="009852DF"/>
    <w:rsid w:val="00985B91"/>
    <w:rsid w:val="00985CBF"/>
    <w:rsid w:val="00985E6C"/>
    <w:rsid w:val="009860B7"/>
    <w:rsid w:val="0098674E"/>
    <w:rsid w:val="00987884"/>
    <w:rsid w:val="00987DCA"/>
    <w:rsid w:val="00987FBE"/>
    <w:rsid w:val="009902E7"/>
    <w:rsid w:val="00990AE6"/>
    <w:rsid w:val="00992332"/>
    <w:rsid w:val="009923FE"/>
    <w:rsid w:val="00992D07"/>
    <w:rsid w:val="00993631"/>
    <w:rsid w:val="00993DCD"/>
    <w:rsid w:val="0099456F"/>
    <w:rsid w:val="009952DF"/>
    <w:rsid w:val="009956E8"/>
    <w:rsid w:val="009964D7"/>
    <w:rsid w:val="00997732"/>
    <w:rsid w:val="009A0032"/>
    <w:rsid w:val="009A06CF"/>
    <w:rsid w:val="009A0B11"/>
    <w:rsid w:val="009A178A"/>
    <w:rsid w:val="009A28D9"/>
    <w:rsid w:val="009A329F"/>
    <w:rsid w:val="009A34D6"/>
    <w:rsid w:val="009A397F"/>
    <w:rsid w:val="009A4CA4"/>
    <w:rsid w:val="009A5439"/>
    <w:rsid w:val="009A563C"/>
    <w:rsid w:val="009A5DE3"/>
    <w:rsid w:val="009A6023"/>
    <w:rsid w:val="009A6072"/>
    <w:rsid w:val="009A6CA5"/>
    <w:rsid w:val="009B182D"/>
    <w:rsid w:val="009B2BC4"/>
    <w:rsid w:val="009B2C6D"/>
    <w:rsid w:val="009B3B71"/>
    <w:rsid w:val="009B3C25"/>
    <w:rsid w:val="009B43F3"/>
    <w:rsid w:val="009B4869"/>
    <w:rsid w:val="009B49A4"/>
    <w:rsid w:val="009B5A2A"/>
    <w:rsid w:val="009B5D5C"/>
    <w:rsid w:val="009B6CBE"/>
    <w:rsid w:val="009B6D1B"/>
    <w:rsid w:val="009B741B"/>
    <w:rsid w:val="009B7DCA"/>
    <w:rsid w:val="009C031C"/>
    <w:rsid w:val="009C040F"/>
    <w:rsid w:val="009C0C29"/>
    <w:rsid w:val="009C0CC3"/>
    <w:rsid w:val="009C13C6"/>
    <w:rsid w:val="009C1748"/>
    <w:rsid w:val="009C221C"/>
    <w:rsid w:val="009C2AFA"/>
    <w:rsid w:val="009C35A1"/>
    <w:rsid w:val="009C3A76"/>
    <w:rsid w:val="009C3C50"/>
    <w:rsid w:val="009C42BA"/>
    <w:rsid w:val="009C474F"/>
    <w:rsid w:val="009C4E21"/>
    <w:rsid w:val="009C676E"/>
    <w:rsid w:val="009C73C7"/>
    <w:rsid w:val="009C7502"/>
    <w:rsid w:val="009D021D"/>
    <w:rsid w:val="009D056A"/>
    <w:rsid w:val="009D0693"/>
    <w:rsid w:val="009D1665"/>
    <w:rsid w:val="009D1B93"/>
    <w:rsid w:val="009D1C7B"/>
    <w:rsid w:val="009D299A"/>
    <w:rsid w:val="009D3A4A"/>
    <w:rsid w:val="009D41B9"/>
    <w:rsid w:val="009D41FC"/>
    <w:rsid w:val="009D4312"/>
    <w:rsid w:val="009D52A3"/>
    <w:rsid w:val="009D5749"/>
    <w:rsid w:val="009D67C2"/>
    <w:rsid w:val="009D6B4E"/>
    <w:rsid w:val="009D6CF1"/>
    <w:rsid w:val="009D75C8"/>
    <w:rsid w:val="009E06C7"/>
    <w:rsid w:val="009E0BD2"/>
    <w:rsid w:val="009E0C7D"/>
    <w:rsid w:val="009E3352"/>
    <w:rsid w:val="009E34E3"/>
    <w:rsid w:val="009E3A06"/>
    <w:rsid w:val="009E3BA6"/>
    <w:rsid w:val="009E3FBD"/>
    <w:rsid w:val="009E41BD"/>
    <w:rsid w:val="009E41DC"/>
    <w:rsid w:val="009E4449"/>
    <w:rsid w:val="009E463B"/>
    <w:rsid w:val="009E5073"/>
    <w:rsid w:val="009E5152"/>
    <w:rsid w:val="009E5FFC"/>
    <w:rsid w:val="009E664E"/>
    <w:rsid w:val="009E67DA"/>
    <w:rsid w:val="009E6817"/>
    <w:rsid w:val="009E69D5"/>
    <w:rsid w:val="009E6D54"/>
    <w:rsid w:val="009E707A"/>
    <w:rsid w:val="009E7F61"/>
    <w:rsid w:val="009F002B"/>
    <w:rsid w:val="009F0483"/>
    <w:rsid w:val="009F077B"/>
    <w:rsid w:val="009F0A9F"/>
    <w:rsid w:val="009F1240"/>
    <w:rsid w:val="009F1955"/>
    <w:rsid w:val="009F19EA"/>
    <w:rsid w:val="009F1B85"/>
    <w:rsid w:val="009F1F40"/>
    <w:rsid w:val="009F1FAF"/>
    <w:rsid w:val="009F275B"/>
    <w:rsid w:val="009F2CF8"/>
    <w:rsid w:val="009F2DE7"/>
    <w:rsid w:val="009F30B1"/>
    <w:rsid w:val="009F3764"/>
    <w:rsid w:val="009F3866"/>
    <w:rsid w:val="009F40BB"/>
    <w:rsid w:val="009F50BB"/>
    <w:rsid w:val="009F5618"/>
    <w:rsid w:val="009F5FE9"/>
    <w:rsid w:val="009F6003"/>
    <w:rsid w:val="009F61C9"/>
    <w:rsid w:val="009F62AB"/>
    <w:rsid w:val="009F653D"/>
    <w:rsid w:val="009F691B"/>
    <w:rsid w:val="009F6D1E"/>
    <w:rsid w:val="009F7C49"/>
    <w:rsid w:val="009F7E7A"/>
    <w:rsid w:val="00A000A3"/>
    <w:rsid w:val="00A0063A"/>
    <w:rsid w:val="00A00F9E"/>
    <w:rsid w:val="00A0119C"/>
    <w:rsid w:val="00A013DB"/>
    <w:rsid w:val="00A021F1"/>
    <w:rsid w:val="00A02359"/>
    <w:rsid w:val="00A024AB"/>
    <w:rsid w:val="00A02A2E"/>
    <w:rsid w:val="00A03D23"/>
    <w:rsid w:val="00A04237"/>
    <w:rsid w:val="00A0632F"/>
    <w:rsid w:val="00A0678E"/>
    <w:rsid w:val="00A10E4E"/>
    <w:rsid w:val="00A12231"/>
    <w:rsid w:val="00A128FA"/>
    <w:rsid w:val="00A12C12"/>
    <w:rsid w:val="00A12D12"/>
    <w:rsid w:val="00A1391F"/>
    <w:rsid w:val="00A13B10"/>
    <w:rsid w:val="00A140AE"/>
    <w:rsid w:val="00A14454"/>
    <w:rsid w:val="00A14ABE"/>
    <w:rsid w:val="00A1530F"/>
    <w:rsid w:val="00A168B4"/>
    <w:rsid w:val="00A16B8D"/>
    <w:rsid w:val="00A16EF1"/>
    <w:rsid w:val="00A20018"/>
    <w:rsid w:val="00A20042"/>
    <w:rsid w:val="00A201B6"/>
    <w:rsid w:val="00A203CC"/>
    <w:rsid w:val="00A20CDC"/>
    <w:rsid w:val="00A214C4"/>
    <w:rsid w:val="00A21B75"/>
    <w:rsid w:val="00A21D0B"/>
    <w:rsid w:val="00A21EF0"/>
    <w:rsid w:val="00A21FC9"/>
    <w:rsid w:val="00A223E2"/>
    <w:rsid w:val="00A22B1B"/>
    <w:rsid w:val="00A23C14"/>
    <w:rsid w:val="00A24974"/>
    <w:rsid w:val="00A24A41"/>
    <w:rsid w:val="00A255F7"/>
    <w:rsid w:val="00A26D8E"/>
    <w:rsid w:val="00A31184"/>
    <w:rsid w:val="00A313CF"/>
    <w:rsid w:val="00A31438"/>
    <w:rsid w:val="00A318FF"/>
    <w:rsid w:val="00A32218"/>
    <w:rsid w:val="00A322DD"/>
    <w:rsid w:val="00A3268B"/>
    <w:rsid w:val="00A32E07"/>
    <w:rsid w:val="00A32F85"/>
    <w:rsid w:val="00A33503"/>
    <w:rsid w:val="00A33AD3"/>
    <w:rsid w:val="00A33B01"/>
    <w:rsid w:val="00A34192"/>
    <w:rsid w:val="00A34580"/>
    <w:rsid w:val="00A345E0"/>
    <w:rsid w:val="00A358FB"/>
    <w:rsid w:val="00A364F7"/>
    <w:rsid w:val="00A36702"/>
    <w:rsid w:val="00A36E54"/>
    <w:rsid w:val="00A36FBD"/>
    <w:rsid w:val="00A37345"/>
    <w:rsid w:val="00A3774D"/>
    <w:rsid w:val="00A40350"/>
    <w:rsid w:val="00A4078E"/>
    <w:rsid w:val="00A41CBB"/>
    <w:rsid w:val="00A426ED"/>
    <w:rsid w:val="00A42E2C"/>
    <w:rsid w:val="00A431B8"/>
    <w:rsid w:val="00A43278"/>
    <w:rsid w:val="00A43C5F"/>
    <w:rsid w:val="00A448BD"/>
    <w:rsid w:val="00A44933"/>
    <w:rsid w:val="00A44CE9"/>
    <w:rsid w:val="00A44E5F"/>
    <w:rsid w:val="00A450DF"/>
    <w:rsid w:val="00A45193"/>
    <w:rsid w:val="00A45210"/>
    <w:rsid w:val="00A45B02"/>
    <w:rsid w:val="00A45E42"/>
    <w:rsid w:val="00A461A3"/>
    <w:rsid w:val="00A4743F"/>
    <w:rsid w:val="00A474D6"/>
    <w:rsid w:val="00A476A3"/>
    <w:rsid w:val="00A500E5"/>
    <w:rsid w:val="00A50A1A"/>
    <w:rsid w:val="00A5179E"/>
    <w:rsid w:val="00A51FF2"/>
    <w:rsid w:val="00A525D2"/>
    <w:rsid w:val="00A525F9"/>
    <w:rsid w:val="00A534BC"/>
    <w:rsid w:val="00A535E8"/>
    <w:rsid w:val="00A53A39"/>
    <w:rsid w:val="00A54119"/>
    <w:rsid w:val="00A54410"/>
    <w:rsid w:val="00A5479D"/>
    <w:rsid w:val="00A54D47"/>
    <w:rsid w:val="00A55216"/>
    <w:rsid w:val="00A55A28"/>
    <w:rsid w:val="00A55E22"/>
    <w:rsid w:val="00A563BB"/>
    <w:rsid w:val="00A5688B"/>
    <w:rsid w:val="00A57375"/>
    <w:rsid w:val="00A5746F"/>
    <w:rsid w:val="00A5748F"/>
    <w:rsid w:val="00A6042B"/>
    <w:rsid w:val="00A6089B"/>
    <w:rsid w:val="00A60BDA"/>
    <w:rsid w:val="00A61128"/>
    <w:rsid w:val="00A61E58"/>
    <w:rsid w:val="00A61F3C"/>
    <w:rsid w:val="00A6204F"/>
    <w:rsid w:val="00A627B9"/>
    <w:rsid w:val="00A63FD4"/>
    <w:rsid w:val="00A654F5"/>
    <w:rsid w:val="00A655F3"/>
    <w:rsid w:val="00A65A04"/>
    <w:rsid w:val="00A6604D"/>
    <w:rsid w:val="00A661E3"/>
    <w:rsid w:val="00A6675A"/>
    <w:rsid w:val="00A6676A"/>
    <w:rsid w:val="00A669E7"/>
    <w:rsid w:val="00A66BE9"/>
    <w:rsid w:val="00A67039"/>
    <w:rsid w:val="00A671D2"/>
    <w:rsid w:val="00A674A5"/>
    <w:rsid w:val="00A67673"/>
    <w:rsid w:val="00A679E2"/>
    <w:rsid w:val="00A70907"/>
    <w:rsid w:val="00A714F9"/>
    <w:rsid w:val="00A718B8"/>
    <w:rsid w:val="00A71C87"/>
    <w:rsid w:val="00A71D53"/>
    <w:rsid w:val="00A725CF"/>
    <w:rsid w:val="00A72FCE"/>
    <w:rsid w:val="00A73579"/>
    <w:rsid w:val="00A73B77"/>
    <w:rsid w:val="00A74759"/>
    <w:rsid w:val="00A74A2D"/>
    <w:rsid w:val="00A768BB"/>
    <w:rsid w:val="00A7726D"/>
    <w:rsid w:val="00A7774C"/>
    <w:rsid w:val="00A77DF4"/>
    <w:rsid w:val="00A80093"/>
    <w:rsid w:val="00A80BFA"/>
    <w:rsid w:val="00A81373"/>
    <w:rsid w:val="00A815DB"/>
    <w:rsid w:val="00A81A9D"/>
    <w:rsid w:val="00A81F70"/>
    <w:rsid w:val="00A82435"/>
    <w:rsid w:val="00A8300D"/>
    <w:rsid w:val="00A83013"/>
    <w:rsid w:val="00A835D9"/>
    <w:rsid w:val="00A842B7"/>
    <w:rsid w:val="00A843D7"/>
    <w:rsid w:val="00A8454F"/>
    <w:rsid w:val="00A84962"/>
    <w:rsid w:val="00A85875"/>
    <w:rsid w:val="00A858D2"/>
    <w:rsid w:val="00A86394"/>
    <w:rsid w:val="00A86C34"/>
    <w:rsid w:val="00A87199"/>
    <w:rsid w:val="00A878AF"/>
    <w:rsid w:val="00A879BC"/>
    <w:rsid w:val="00A87D2D"/>
    <w:rsid w:val="00A90DA3"/>
    <w:rsid w:val="00A913B6"/>
    <w:rsid w:val="00A916AB"/>
    <w:rsid w:val="00A917AB"/>
    <w:rsid w:val="00A91C93"/>
    <w:rsid w:val="00A91FCB"/>
    <w:rsid w:val="00A927B0"/>
    <w:rsid w:val="00A93D66"/>
    <w:rsid w:val="00A94B9C"/>
    <w:rsid w:val="00A94F91"/>
    <w:rsid w:val="00A94FBC"/>
    <w:rsid w:val="00A9536B"/>
    <w:rsid w:val="00A959F1"/>
    <w:rsid w:val="00A96A16"/>
    <w:rsid w:val="00A97162"/>
    <w:rsid w:val="00AA003F"/>
    <w:rsid w:val="00AA0101"/>
    <w:rsid w:val="00AA0575"/>
    <w:rsid w:val="00AA05DE"/>
    <w:rsid w:val="00AA0C5C"/>
    <w:rsid w:val="00AA1432"/>
    <w:rsid w:val="00AA19E0"/>
    <w:rsid w:val="00AA21D8"/>
    <w:rsid w:val="00AA2776"/>
    <w:rsid w:val="00AA28BA"/>
    <w:rsid w:val="00AA2B8D"/>
    <w:rsid w:val="00AA2C92"/>
    <w:rsid w:val="00AA32CD"/>
    <w:rsid w:val="00AA4598"/>
    <w:rsid w:val="00AA4B9E"/>
    <w:rsid w:val="00AA5C85"/>
    <w:rsid w:val="00AA63D7"/>
    <w:rsid w:val="00AA6A28"/>
    <w:rsid w:val="00AA7A08"/>
    <w:rsid w:val="00AB019E"/>
    <w:rsid w:val="00AB0846"/>
    <w:rsid w:val="00AB0B75"/>
    <w:rsid w:val="00AB17D5"/>
    <w:rsid w:val="00AB1BE6"/>
    <w:rsid w:val="00AB1E7F"/>
    <w:rsid w:val="00AB299E"/>
    <w:rsid w:val="00AB3F27"/>
    <w:rsid w:val="00AB529A"/>
    <w:rsid w:val="00AB63E2"/>
    <w:rsid w:val="00AB70D8"/>
    <w:rsid w:val="00AB71FE"/>
    <w:rsid w:val="00AB721C"/>
    <w:rsid w:val="00AC0662"/>
    <w:rsid w:val="00AC0E88"/>
    <w:rsid w:val="00AC1C94"/>
    <w:rsid w:val="00AC1EC4"/>
    <w:rsid w:val="00AC3B39"/>
    <w:rsid w:val="00AC418C"/>
    <w:rsid w:val="00AC4585"/>
    <w:rsid w:val="00AC4796"/>
    <w:rsid w:val="00AC492F"/>
    <w:rsid w:val="00AC4F78"/>
    <w:rsid w:val="00AC50A9"/>
    <w:rsid w:val="00AC523C"/>
    <w:rsid w:val="00AC5826"/>
    <w:rsid w:val="00AC65F7"/>
    <w:rsid w:val="00AC6900"/>
    <w:rsid w:val="00AC6D3E"/>
    <w:rsid w:val="00AC6E88"/>
    <w:rsid w:val="00AC6EC5"/>
    <w:rsid w:val="00AC78D3"/>
    <w:rsid w:val="00AC7A84"/>
    <w:rsid w:val="00AC7D34"/>
    <w:rsid w:val="00AD049A"/>
    <w:rsid w:val="00AD141F"/>
    <w:rsid w:val="00AD1572"/>
    <w:rsid w:val="00AD3391"/>
    <w:rsid w:val="00AD38A3"/>
    <w:rsid w:val="00AD38D8"/>
    <w:rsid w:val="00AD61DD"/>
    <w:rsid w:val="00AD695A"/>
    <w:rsid w:val="00AD6A01"/>
    <w:rsid w:val="00AD762D"/>
    <w:rsid w:val="00AD7631"/>
    <w:rsid w:val="00AD7910"/>
    <w:rsid w:val="00AD7C04"/>
    <w:rsid w:val="00AD7E77"/>
    <w:rsid w:val="00AE04E7"/>
    <w:rsid w:val="00AE0BAA"/>
    <w:rsid w:val="00AE0C49"/>
    <w:rsid w:val="00AE0CDD"/>
    <w:rsid w:val="00AE118C"/>
    <w:rsid w:val="00AE124D"/>
    <w:rsid w:val="00AE1844"/>
    <w:rsid w:val="00AE2643"/>
    <w:rsid w:val="00AE2773"/>
    <w:rsid w:val="00AE2919"/>
    <w:rsid w:val="00AE2E47"/>
    <w:rsid w:val="00AE37F1"/>
    <w:rsid w:val="00AE3B6A"/>
    <w:rsid w:val="00AE3D71"/>
    <w:rsid w:val="00AE40CC"/>
    <w:rsid w:val="00AE45F7"/>
    <w:rsid w:val="00AE4D92"/>
    <w:rsid w:val="00AE4E49"/>
    <w:rsid w:val="00AE5143"/>
    <w:rsid w:val="00AE5C32"/>
    <w:rsid w:val="00AE5DE3"/>
    <w:rsid w:val="00AE5F89"/>
    <w:rsid w:val="00AE69DB"/>
    <w:rsid w:val="00AE69F0"/>
    <w:rsid w:val="00AE6A34"/>
    <w:rsid w:val="00AE729E"/>
    <w:rsid w:val="00AE7A75"/>
    <w:rsid w:val="00AF0198"/>
    <w:rsid w:val="00AF034B"/>
    <w:rsid w:val="00AF0939"/>
    <w:rsid w:val="00AF0DB0"/>
    <w:rsid w:val="00AF0FB6"/>
    <w:rsid w:val="00AF132D"/>
    <w:rsid w:val="00AF1769"/>
    <w:rsid w:val="00AF1A46"/>
    <w:rsid w:val="00AF1A8A"/>
    <w:rsid w:val="00AF1B54"/>
    <w:rsid w:val="00AF1E14"/>
    <w:rsid w:val="00AF2679"/>
    <w:rsid w:val="00AF3B7D"/>
    <w:rsid w:val="00AF3EE0"/>
    <w:rsid w:val="00AF4221"/>
    <w:rsid w:val="00AF441B"/>
    <w:rsid w:val="00AF4573"/>
    <w:rsid w:val="00AF47EA"/>
    <w:rsid w:val="00AF4B32"/>
    <w:rsid w:val="00AF531C"/>
    <w:rsid w:val="00AF5511"/>
    <w:rsid w:val="00AF55F5"/>
    <w:rsid w:val="00AF5624"/>
    <w:rsid w:val="00AF5AA3"/>
    <w:rsid w:val="00AF5FAD"/>
    <w:rsid w:val="00AF7E87"/>
    <w:rsid w:val="00B002D7"/>
    <w:rsid w:val="00B00653"/>
    <w:rsid w:val="00B01269"/>
    <w:rsid w:val="00B01E9A"/>
    <w:rsid w:val="00B02E1C"/>
    <w:rsid w:val="00B02F88"/>
    <w:rsid w:val="00B03EE7"/>
    <w:rsid w:val="00B03FF0"/>
    <w:rsid w:val="00B0521B"/>
    <w:rsid w:val="00B05776"/>
    <w:rsid w:val="00B059EC"/>
    <w:rsid w:val="00B0631E"/>
    <w:rsid w:val="00B076B7"/>
    <w:rsid w:val="00B07CB5"/>
    <w:rsid w:val="00B1022D"/>
    <w:rsid w:val="00B1039C"/>
    <w:rsid w:val="00B11061"/>
    <w:rsid w:val="00B12C49"/>
    <w:rsid w:val="00B14133"/>
    <w:rsid w:val="00B143C6"/>
    <w:rsid w:val="00B15B9D"/>
    <w:rsid w:val="00B17072"/>
    <w:rsid w:val="00B178B8"/>
    <w:rsid w:val="00B2061B"/>
    <w:rsid w:val="00B2151D"/>
    <w:rsid w:val="00B21B5A"/>
    <w:rsid w:val="00B220E8"/>
    <w:rsid w:val="00B22256"/>
    <w:rsid w:val="00B22304"/>
    <w:rsid w:val="00B225FB"/>
    <w:rsid w:val="00B228C1"/>
    <w:rsid w:val="00B22EDC"/>
    <w:rsid w:val="00B233EB"/>
    <w:rsid w:val="00B23724"/>
    <w:rsid w:val="00B2381D"/>
    <w:rsid w:val="00B23D4F"/>
    <w:rsid w:val="00B2485D"/>
    <w:rsid w:val="00B2591D"/>
    <w:rsid w:val="00B25B87"/>
    <w:rsid w:val="00B2602F"/>
    <w:rsid w:val="00B26EBA"/>
    <w:rsid w:val="00B272F5"/>
    <w:rsid w:val="00B30447"/>
    <w:rsid w:val="00B3055C"/>
    <w:rsid w:val="00B3067E"/>
    <w:rsid w:val="00B30AC9"/>
    <w:rsid w:val="00B31F06"/>
    <w:rsid w:val="00B32513"/>
    <w:rsid w:val="00B32721"/>
    <w:rsid w:val="00B32FFF"/>
    <w:rsid w:val="00B330BC"/>
    <w:rsid w:val="00B33341"/>
    <w:rsid w:val="00B33649"/>
    <w:rsid w:val="00B34781"/>
    <w:rsid w:val="00B350AB"/>
    <w:rsid w:val="00B35ACE"/>
    <w:rsid w:val="00B3639D"/>
    <w:rsid w:val="00B367AF"/>
    <w:rsid w:val="00B37571"/>
    <w:rsid w:val="00B37689"/>
    <w:rsid w:val="00B400A6"/>
    <w:rsid w:val="00B405D8"/>
    <w:rsid w:val="00B40C73"/>
    <w:rsid w:val="00B411F5"/>
    <w:rsid w:val="00B41BD2"/>
    <w:rsid w:val="00B41E99"/>
    <w:rsid w:val="00B42D4B"/>
    <w:rsid w:val="00B43138"/>
    <w:rsid w:val="00B43C41"/>
    <w:rsid w:val="00B451AF"/>
    <w:rsid w:val="00B4569E"/>
    <w:rsid w:val="00B45C6D"/>
    <w:rsid w:val="00B463A3"/>
    <w:rsid w:val="00B46F0D"/>
    <w:rsid w:val="00B470CB"/>
    <w:rsid w:val="00B474B1"/>
    <w:rsid w:val="00B47894"/>
    <w:rsid w:val="00B4791F"/>
    <w:rsid w:val="00B501FE"/>
    <w:rsid w:val="00B505F0"/>
    <w:rsid w:val="00B50F81"/>
    <w:rsid w:val="00B51400"/>
    <w:rsid w:val="00B51986"/>
    <w:rsid w:val="00B51B86"/>
    <w:rsid w:val="00B51FBB"/>
    <w:rsid w:val="00B52E1E"/>
    <w:rsid w:val="00B52FC8"/>
    <w:rsid w:val="00B53747"/>
    <w:rsid w:val="00B53765"/>
    <w:rsid w:val="00B53A7E"/>
    <w:rsid w:val="00B53BC4"/>
    <w:rsid w:val="00B53E35"/>
    <w:rsid w:val="00B54115"/>
    <w:rsid w:val="00B54361"/>
    <w:rsid w:val="00B54AC1"/>
    <w:rsid w:val="00B54AE1"/>
    <w:rsid w:val="00B55B5A"/>
    <w:rsid w:val="00B560A4"/>
    <w:rsid w:val="00B5660C"/>
    <w:rsid w:val="00B60CBD"/>
    <w:rsid w:val="00B60F14"/>
    <w:rsid w:val="00B61827"/>
    <w:rsid w:val="00B61842"/>
    <w:rsid w:val="00B622ED"/>
    <w:rsid w:val="00B63570"/>
    <w:rsid w:val="00B63598"/>
    <w:rsid w:val="00B642D4"/>
    <w:rsid w:val="00B64C14"/>
    <w:rsid w:val="00B65031"/>
    <w:rsid w:val="00B65863"/>
    <w:rsid w:val="00B65905"/>
    <w:rsid w:val="00B66843"/>
    <w:rsid w:val="00B66ACC"/>
    <w:rsid w:val="00B679BC"/>
    <w:rsid w:val="00B67E97"/>
    <w:rsid w:val="00B70099"/>
    <w:rsid w:val="00B714B5"/>
    <w:rsid w:val="00B72126"/>
    <w:rsid w:val="00B726ED"/>
    <w:rsid w:val="00B72EF2"/>
    <w:rsid w:val="00B72F34"/>
    <w:rsid w:val="00B73BFF"/>
    <w:rsid w:val="00B73FDA"/>
    <w:rsid w:val="00B743A5"/>
    <w:rsid w:val="00B74B24"/>
    <w:rsid w:val="00B755AA"/>
    <w:rsid w:val="00B756AA"/>
    <w:rsid w:val="00B756BB"/>
    <w:rsid w:val="00B75B48"/>
    <w:rsid w:val="00B767C9"/>
    <w:rsid w:val="00B7699B"/>
    <w:rsid w:val="00B77519"/>
    <w:rsid w:val="00B77717"/>
    <w:rsid w:val="00B77E0B"/>
    <w:rsid w:val="00B80691"/>
    <w:rsid w:val="00B808FE"/>
    <w:rsid w:val="00B80EE5"/>
    <w:rsid w:val="00B8102A"/>
    <w:rsid w:val="00B81126"/>
    <w:rsid w:val="00B81E56"/>
    <w:rsid w:val="00B82B48"/>
    <w:rsid w:val="00B82CAE"/>
    <w:rsid w:val="00B82E22"/>
    <w:rsid w:val="00B82E63"/>
    <w:rsid w:val="00B8307B"/>
    <w:rsid w:val="00B831EA"/>
    <w:rsid w:val="00B83657"/>
    <w:rsid w:val="00B83A0B"/>
    <w:rsid w:val="00B84C9E"/>
    <w:rsid w:val="00B85866"/>
    <w:rsid w:val="00B85ED7"/>
    <w:rsid w:val="00B8610B"/>
    <w:rsid w:val="00B86DBC"/>
    <w:rsid w:val="00B86E74"/>
    <w:rsid w:val="00B87164"/>
    <w:rsid w:val="00B90271"/>
    <w:rsid w:val="00B90D83"/>
    <w:rsid w:val="00B92275"/>
    <w:rsid w:val="00B92472"/>
    <w:rsid w:val="00B93993"/>
    <w:rsid w:val="00B944CE"/>
    <w:rsid w:val="00B9662B"/>
    <w:rsid w:val="00B967ED"/>
    <w:rsid w:val="00B96E15"/>
    <w:rsid w:val="00B97142"/>
    <w:rsid w:val="00BA06DE"/>
    <w:rsid w:val="00BA082D"/>
    <w:rsid w:val="00BA08CC"/>
    <w:rsid w:val="00BA1041"/>
    <w:rsid w:val="00BA1CBE"/>
    <w:rsid w:val="00BA1E19"/>
    <w:rsid w:val="00BA261F"/>
    <w:rsid w:val="00BA26E1"/>
    <w:rsid w:val="00BA28C9"/>
    <w:rsid w:val="00BA366A"/>
    <w:rsid w:val="00BA4D6F"/>
    <w:rsid w:val="00BA550F"/>
    <w:rsid w:val="00BA5EF6"/>
    <w:rsid w:val="00BA6552"/>
    <w:rsid w:val="00BA6C63"/>
    <w:rsid w:val="00BA6E3E"/>
    <w:rsid w:val="00BA7007"/>
    <w:rsid w:val="00BA71AC"/>
    <w:rsid w:val="00BB10CB"/>
    <w:rsid w:val="00BB32A9"/>
    <w:rsid w:val="00BB3C67"/>
    <w:rsid w:val="00BB40CF"/>
    <w:rsid w:val="00BB4777"/>
    <w:rsid w:val="00BB5C0E"/>
    <w:rsid w:val="00BB5CB2"/>
    <w:rsid w:val="00BB5E4C"/>
    <w:rsid w:val="00BB6666"/>
    <w:rsid w:val="00BB6982"/>
    <w:rsid w:val="00BB6D60"/>
    <w:rsid w:val="00BB73F4"/>
    <w:rsid w:val="00BC01D2"/>
    <w:rsid w:val="00BC0869"/>
    <w:rsid w:val="00BC0D8B"/>
    <w:rsid w:val="00BC1661"/>
    <w:rsid w:val="00BC1C6E"/>
    <w:rsid w:val="00BC1E5C"/>
    <w:rsid w:val="00BC1F5D"/>
    <w:rsid w:val="00BC20EB"/>
    <w:rsid w:val="00BC21E0"/>
    <w:rsid w:val="00BC2F05"/>
    <w:rsid w:val="00BC31B3"/>
    <w:rsid w:val="00BC359C"/>
    <w:rsid w:val="00BC4C8B"/>
    <w:rsid w:val="00BC4E8C"/>
    <w:rsid w:val="00BC5297"/>
    <w:rsid w:val="00BC52D2"/>
    <w:rsid w:val="00BC5492"/>
    <w:rsid w:val="00BC5D31"/>
    <w:rsid w:val="00BC60BA"/>
    <w:rsid w:val="00BC6FBB"/>
    <w:rsid w:val="00BC7C53"/>
    <w:rsid w:val="00BD1830"/>
    <w:rsid w:val="00BD1B60"/>
    <w:rsid w:val="00BD1E80"/>
    <w:rsid w:val="00BD24A8"/>
    <w:rsid w:val="00BD44D2"/>
    <w:rsid w:val="00BD5229"/>
    <w:rsid w:val="00BD5934"/>
    <w:rsid w:val="00BD5AE3"/>
    <w:rsid w:val="00BD5DC8"/>
    <w:rsid w:val="00BD61DA"/>
    <w:rsid w:val="00BD6622"/>
    <w:rsid w:val="00BD66B4"/>
    <w:rsid w:val="00BD6C68"/>
    <w:rsid w:val="00BD6F6E"/>
    <w:rsid w:val="00BD7016"/>
    <w:rsid w:val="00BD74B8"/>
    <w:rsid w:val="00BD7D64"/>
    <w:rsid w:val="00BE03AB"/>
    <w:rsid w:val="00BE1A82"/>
    <w:rsid w:val="00BE1F73"/>
    <w:rsid w:val="00BE3135"/>
    <w:rsid w:val="00BE3435"/>
    <w:rsid w:val="00BE3F20"/>
    <w:rsid w:val="00BE4217"/>
    <w:rsid w:val="00BE498E"/>
    <w:rsid w:val="00BE4CCD"/>
    <w:rsid w:val="00BE50A2"/>
    <w:rsid w:val="00BE5DE3"/>
    <w:rsid w:val="00BE6838"/>
    <w:rsid w:val="00BE6F8C"/>
    <w:rsid w:val="00BE71F7"/>
    <w:rsid w:val="00BE72E6"/>
    <w:rsid w:val="00BE7429"/>
    <w:rsid w:val="00BE7AD8"/>
    <w:rsid w:val="00BF00F5"/>
    <w:rsid w:val="00BF05BA"/>
    <w:rsid w:val="00BF0727"/>
    <w:rsid w:val="00BF0CB9"/>
    <w:rsid w:val="00BF1FC2"/>
    <w:rsid w:val="00BF20CF"/>
    <w:rsid w:val="00BF35FF"/>
    <w:rsid w:val="00BF38AA"/>
    <w:rsid w:val="00BF4757"/>
    <w:rsid w:val="00BF5CE4"/>
    <w:rsid w:val="00BF6342"/>
    <w:rsid w:val="00BF7A09"/>
    <w:rsid w:val="00BF7BAE"/>
    <w:rsid w:val="00C00921"/>
    <w:rsid w:val="00C0225E"/>
    <w:rsid w:val="00C02D10"/>
    <w:rsid w:val="00C034C6"/>
    <w:rsid w:val="00C03586"/>
    <w:rsid w:val="00C0360C"/>
    <w:rsid w:val="00C03642"/>
    <w:rsid w:val="00C03BCB"/>
    <w:rsid w:val="00C03E44"/>
    <w:rsid w:val="00C0419A"/>
    <w:rsid w:val="00C0572A"/>
    <w:rsid w:val="00C05F03"/>
    <w:rsid w:val="00C072FB"/>
    <w:rsid w:val="00C07921"/>
    <w:rsid w:val="00C079F9"/>
    <w:rsid w:val="00C1136A"/>
    <w:rsid w:val="00C11E45"/>
    <w:rsid w:val="00C11F85"/>
    <w:rsid w:val="00C12104"/>
    <w:rsid w:val="00C12870"/>
    <w:rsid w:val="00C129EB"/>
    <w:rsid w:val="00C136F8"/>
    <w:rsid w:val="00C13B01"/>
    <w:rsid w:val="00C13DA6"/>
    <w:rsid w:val="00C148C5"/>
    <w:rsid w:val="00C14BB2"/>
    <w:rsid w:val="00C15B02"/>
    <w:rsid w:val="00C16C4E"/>
    <w:rsid w:val="00C16CCB"/>
    <w:rsid w:val="00C178B3"/>
    <w:rsid w:val="00C178F9"/>
    <w:rsid w:val="00C17F6C"/>
    <w:rsid w:val="00C214F1"/>
    <w:rsid w:val="00C21FBE"/>
    <w:rsid w:val="00C22678"/>
    <w:rsid w:val="00C232FE"/>
    <w:rsid w:val="00C23AAE"/>
    <w:rsid w:val="00C23E45"/>
    <w:rsid w:val="00C23FE0"/>
    <w:rsid w:val="00C240EB"/>
    <w:rsid w:val="00C245A3"/>
    <w:rsid w:val="00C24FD2"/>
    <w:rsid w:val="00C25060"/>
    <w:rsid w:val="00C25135"/>
    <w:rsid w:val="00C266EB"/>
    <w:rsid w:val="00C26ABD"/>
    <w:rsid w:val="00C26CDA"/>
    <w:rsid w:val="00C27A8B"/>
    <w:rsid w:val="00C30DCD"/>
    <w:rsid w:val="00C31A80"/>
    <w:rsid w:val="00C33976"/>
    <w:rsid w:val="00C33A74"/>
    <w:rsid w:val="00C33AF5"/>
    <w:rsid w:val="00C34EFD"/>
    <w:rsid w:val="00C35F70"/>
    <w:rsid w:val="00C3606A"/>
    <w:rsid w:val="00C36B06"/>
    <w:rsid w:val="00C36FBD"/>
    <w:rsid w:val="00C3735F"/>
    <w:rsid w:val="00C40CB7"/>
    <w:rsid w:val="00C41132"/>
    <w:rsid w:val="00C4128B"/>
    <w:rsid w:val="00C41526"/>
    <w:rsid w:val="00C41A19"/>
    <w:rsid w:val="00C41E8A"/>
    <w:rsid w:val="00C41ED9"/>
    <w:rsid w:val="00C4249C"/>
    <w:rsid w:val="00C43059"/>
    <w:rsid w:val="00C433F9"/>
    <w:rsid w:val="00C44CED"/>
    <w:rsid w:val="00C45403"/>
    <w:rsid w:val="00C46157"/>
    <w:rsid w:val="00C464DB"/>
    <w:rsid w:val="00C46D1D"/>
    <w:rsid w:val="00C479C3"/>
    <w:rsid w:val="00C50823"/>
    <w:rsid w:val="00C50DBF"/>
    <w:rsid w:val="00C51377"/>
    <w:rsid w:val="00C51B58"/>
    <w:rsid w:val="00C51DD4"/>
    <w:rsid w:val="00C53366"/>
    <w:rsid w:val="00C53617"/>
    <w:rsid w:val="00C53833"/>
    <w:rsid w:val="00C53BF9"/>
    <w:rsid w:val="00C54672"/>
    <w:rsid w:val="00C54C2C"/>
    <w:rsid w:val="00C54C95"/>
    <w:rsid w:val="00C54E61"/>
    <w:rsid w:val="00C55A3F"/>
    <w:rsid w:val="00C570CF"/>
    <w:rsid w:val="00C57515"/>
    <w:rsid w:val="00C57E6F"/>
    <w:rsid w:val="00C60B3B"/>
    <w:rsid w:val="00C60C77"/>
    <w:rsid w:val="00C612BE"/>
    <w:rsid w:val="00C6182C"/>
    <w:rsid w:val="00C6193A"/>
    <w:rsid w:val="00C61BD8"/>
    <w:rsid w:val="00C63744"/>
    <w:rsid w:val="00C63CA7"/>
    <w:rsid w:val="00C6437E"/>
    <w:rsid w:val="00C65338"/>
    <w:rsid w:val="00C65945"/>
    <w:rsid w:val="00C65A40"/>
    <w:rsid w:val="00C65AF8"/>
    <w:rsid w:val="00C66440"/>
    <w:rsid w:val="00C66886"/>
    <w:rsid w:val="00C66897"/>
    <w:rsid w:val="00C66D7F"/>
    <w:rsid w:val="00C67127"/>
    <w:rsid w:val="00C672DA"/>
    <w:rsid w:val="00C67327"/>
    <w:rsid w:val="00C673F9"/>
    <w:rsid w:val="00C67504"/>
    <w:rsid w:val="00C675AC"/>
    <w:rsid w:val="00C703A3"/>
    <w:rsid w:val="00C707CE"/>
    <w:rsid w:val="00C70981"/>
    <w:rsid w:val="00C711CB"/>
    <w:rsid w:val="00C71503"/>
    <w:rsid w:val="00C7214D"/>
    <w:rsid w:val="00C72ACE"/>
    <w:rsid w:val="00C732CC"/>
    <w:rsid w:val="00C736E9"/>
    <w:rsid w:val="00C73896"/>
    <w:rsid w:val="00C740FB"/>
    <w:rsid w:val="00C74603"/>
    <w:rsid w:val="00C746D8"/>
    <w:rsid w:val="00C75391"/>
    <w:rsid w:val="00C756D9"/>
    <w:rsid w:val="00C7591E"/>
    <w:rsid w:val="00C7642B"/>
    <w:rsid w:val="00C764C3"/>
    <w:rsid w:val="00C76F89"/>
    <w:rsid w:val="00C77330"/>
    <w:rsid w:val="00C80B92"/>
    <w:rsid w:val="00C80C44"/>
    <w:rsid w:val="00C80C9A"/>
    <w:rsid w:val="00C80D38"/>
    <w:rsid w:val="00C81759"/>
    <w:rsid w:val="00C81ED4"/>
    <w:rsid w:val="00C823E3"/>
    <w:rsid w:val="00C82776"/>
    <w:rsid w:val="00C83898"/>
    <w:rsid w:val="00C8448F"/>
    <w:rsid w:val="00C84521"/>
    <w:rsid w:val="00C86565"/>
    <w:rsid w:val="00C86EE4"/>
    <w:rsid w:val="00C86F4B"/>
    <w:rsid w:val="00C87607"/>
    <w:rsid w:val="00C877AA"/>
    <w:rsid w:val="00C90CE0"/>
    <w:rsid w:val="00C90E2C"/>
    <w:rsid w:val="00C90F35"/>
    <w:rsid w:val="00C9310A"/>
    <w:rsid w:val="00C93369"/>
    <w:rsid w:val="00C93731"/>
    <w:rsid w:val="00C9385C"/>
    <w:rsid w:val="00C93919"/>
    <w:rsid w:val="00C94A3B"/>
    <w:rsid w:val="00C94FAA"/>
    <w:rsid w:val="00C95343"/>
    <w:rsid w:val="00C969A0"/>
    <w:rsid w:val="00CA0394"/>
    <w:rsid w:val="00CA0BE3"/>
    <w:rsid w:val="00CA0DFA"/>
    <w:rsid w:val="00CA0ED9"/>
    <w:rsid w:val="00CA1DE8"/>
    <w:rsid w:val="00CA33B5"/>
    <w:rsid w:val="00CA3405"/>
    <w:rsid w:val="00CA4719"/>
    <w:rsid w:val="00CA52C9"/>
    <w:rsid w:val="00CA5645"/>
    <w:rsid w:val="00CA5A5B"/>
    <w:rsid w:val="00CA6E0F"/>
    <w:rsid w:val="00CB004E"/>
    <w:rsid w:val="00CB05A8"/>
    <w:rsid w:val="00CB05BB"/>
    <w:rsid w:val="00CB0633"/>
    <w:rsid w:val="00CB0AE0"/>
    <w:rsid w:val="00CB105E"/>
    <w:rsid w:val="00CB17BB"/>
    <w:rsid w:val="00CB1CC8"/>
    <w:rsid w:val="00CB2832"/>
    <w:rsid w:val="00CB30AE"/>
    <w:rsid w:val="00CB3367"/>
    <w:rsid w:val="00CB37FA"/>
    <w:rsid w:val="00CB3983"/>
    <w:rsid w:val="00CB4530"/>
    <w:rsid w:val="00CB47EE"/>
    <w:rsid w:val="00CB4C77"/>
    <w:rsid w:val="00CB52EA"/>
    <w:rsid w:val="00CB5454"/>
    <w:rsid w:val="00CB5AAD"/>
    <w:rsid w:val="00CB5E64"/>
    <w:rsid w:val="00CB70AD"/>
    <w:rsid w:val="00CB733B"/>
    <w:rsid w:val="00CB74CA"/>
    <w:rsid w:val="00CC02BA"/>
    <w:rsid w:val="00CC121F"/>
    <w:rsid w:val="00CC1233"/>
    <w:rsid w:val="00CC1276"/>
    <w:rsid w:val="00CC1F2E"/>
    <w:rsid w:val="00CC25B4"/>
    <w:rsid w:val="00CC2B93"/>
    <w:rsid w:val="00CC360B"/>
    <w:rsid w:val="00CC383E"/>
    <w:rsid w:val="00CC3BFD"/>
    <w:rsid w:val="00CC3FF3"/>
    <w:rsid w:val="00CC5160"/>
    <w:rsid w:val="00CC570A"/>
    <w:rsid w:val="00CC65EA"/>
    <w:rsid w:val="00CC6D64"/>
    <w:rsid w:val="00CC713B"/>
    <w:rsid w:val="00CD0200"/>
    <w:rsid w:val="00CD17F3"/>
    <w:rsid w:val="00CD1F2A"/>
    <w:rsid w:val="00CD30FD"/>
    <w:rsid w:val="00CD32B8"/>
    <w:rsid w:val="00CD3350"/>
    <w:rsid w:val="00CD431F"/>
    <w:rsid w:val="00CD4BA4"/>
    <w:rsid w:val="00CD4C54"/>
    <w:rsid w:val="00CD5513"/>
    <w:rsid w:val="00CD551D"/>
    <w:rsid w:val="00CD6563"/>
    <w:rsid w:val="00CD740D"/>
    <w:rsid w:val="00CD7D1B"/>
    <w:rsid w:val="00CE006E"/>
    <w:rsid w:val="00CE043F"/>
    <w:rsid w:val="00CE0841"/>
    <w:rsid w:val="00CE0B68"/>
    <w:rsid w:val="00CE0C5B"/>
    <w:rsid w:val="00CE1057"/>
    <w:rsid w:val="00CE2AFE"/>
    <w:rsid w:val="00CE2B30"/>
    <w:rsid w:val="00CE339A"/>
    <w:rsid w:val="00CE43B3"/>
    <w:rsid w:val="00CE4A33"/>
    <w:rsid w:val="00CE5A3F"/>
    <w:rsid w:val="00CE6590"/>
    <w:rsid w:val="00CE6620"/>
    <w:rsid w:val="00CE6947"/>
    <w:rsid w:val="00CE766D"/>
    <w:rsid w:val="00CE7834"/>
    <w:rsid w:val="00CF080C"/>
    <w:rsid w:val="00CF0958"/>
    <w:rsid w:val="00CF1885"/>
    <w:rsid w:val="00CF191F"/>
    <w:rsid w:val="00CF1E4A"/>
    <w:rsid w:val="00CF2A46"/>
    <w:rsid w:val="00CF3E03"/>
    <w:rsid w:val="00CF4FBE"/>
    <w:rsid w:val="00CF4FFF"/>
    <w:rsid w:val="00CF594D"/>
    <w:rsid w:val="00CF5B33"/>
    <w:rsid w:val="00CF6711"/>
    <w:rsid w:val="00CF7581"/>
    <w:rsid w:val="00CF7787"/>
    <w:rsid w:val="00CF77A0"/>
    <w:rsid w:val="00CF7FAB"/>
    <w:rsid w:val="00D004F5"/>
    <w:rsid w:val="00D00C02"/>
    <w:rsid w:val="00D010AA"/>
    <w:rsid w:val="00D03256"/>
    <w:rsid w:val="00D03AC1"/>
    <w:rsid w:val="00D047FE"/>
    <w:rsid w:val="00D04CA4"/>
    <w:rsid w:val="00D053A7"/>
    <w:rsid w:val="00D05506"/>
    <w:rsid w:val="00D05730"/>
    <w:rsid w:val="00D057CE"/>
    <w:rsid w:val="00D05D21"/>
    <w:rsid w:val="00D06970"/>
    <w:rsid w:val="00D06D3C"/>
    <w:rsid w:val="00D07835"/>
    <w:rsid w:val="00D07B79"/>
    <w:rsid w:val="00D07BF3"/>
    <w:rsid w:val="00D07EB5"/>
    <w:rsid w:val="00D1050B"/>
    <w:rsid w:val="00D1091D"/>
    <w:rsid w:val="00D10DD9"/>
    <w:rsid w:val="00D110C7"/>
    <w:rsid w:val="00D111C1"/>
    <w:rsid w:val="00D11344"/>
    <w:rsid w:val="00D11493"/>
    <w:rsid w:val="00D11802"/>
    <w:rsid w:val="00D11AB6"/>
    <w:rsid w:val="00D11E32"/>
    <w:rsid w:val="00D129EF"/>
    <w:rsid w:val="00D13758"/>
    <w:rsid w:val="00D14108"/>
    <w:rsid w:val="00D147D7"/>
    <w:rsid w:val="00D14BCA"/>
    <w:rsid w:val="00D14C3B"/>
    <w:rsid w:val="00D1536B"/>
    <w:rsid w:val="00D153C6"/>
    <w:rsid w:val="00D164D1"/>
    <w:rsid w:val="00D16EF2"/>
    <w:rsid w:val="00D16F35"/>
    <w:rsid w:val="00D170ED"/>
    <w:rsid w:val="00D17EFD"/>
    <w:rsid w:val="00D17F3F"/>
    <w:rsid w:val="00D204BB"/>
    <w:rsid w:val="00D20C60"/>
    <w:rsid w:val="00D20FD9"/>
    <w:rsid w:val="00D213A2"/>
    <w:rsid w:val="00D21433"/>
    <w:rsid w:val="00D21645"/>
    <w:rsid w:val="00D219A3"/>
    <w:rsid w:val="00D220C3"/>
    <w:rsid w:val="00D227CB"/>
    <w:rsid w:val="00D22F86"/>
    <w:rsid w:val="00D23DBB"/>
    <w:rsid w:val="00D24148"/>
    <w:rsid w:val="00D24A6D"/>
    <w:rsid w:val="00D25492"/>
    <w:rsid w:val="00D25580"/>
    <w:rsid w:val="00D25D2C"/>
    <w:rsid w:val="00D25D6E"/>
    <w:rsid w:val="00D26E70"/>
    <w:rsid w:val="00D2715B"/>
    <w:rsid w:val="00D27440"/>
    <w:rsid w:val="00D27765"/>
    <w:rsid w:val="00D27A46"/>
    <w:rsid w:val="00D27C51"/>
    <w:rsid w:val="00D30834"/>
    <w:rsid w:val="00D30B01"/>
    <w:rsid w:val="00D31058"/>
    <w:rsid w:val="00D3154B"/>
    <w:rsid w:val="00D31EF5"/>
    <w:rsid w:val="00D32990"/>
    <w:rsid w:val="00D330B4"/>
    <w:rsid w:val="00D33BD0"/>
    <w:rsid w:val="00D33DC8"/>
    <w:rsid w:val="00D340AE"/>
    <w:rsid w:val="00D343FB"/>
    <w:rsid w:val="00D34525"/>
    <w:rsid w:val="00D34F3A"/>
    <w:rsid w:val="00D35F5B"/>
    <w:rsid w:val="00D3657B"/>
    <w:rsid w:val="00D36667"/>
    <w:rsid w:val="00D3681A"/>
    <w:rsid w:val="00D36F64"/>
    <w:rsid w:val="00D3730B"/>
    <w:rsid w:val="00D37340"/>
    <w:rsid w:val="00D375DD"/>
    <w:rsid w:val="00D375EC"/>
    <w:rsid w:val="00D37F73"/>
    <w:rsid w:val="00D410A9"/>
    <w:rsid w:val="00D41EED"/>
    <w:rsid w:val="00D4222D"/>
    <w:rsid w:val="00D428A0"/>
    <w:rsid w:val="00D42FCB"/>
    <w:rsid w:val="00D439A5"/>
    <w:rsid w:val="00D44203"/>
    <w:rsid w:val="00D44A9F"/>
    <w:rsid w:val="00D45350"/>
    <w:rsid w:val="00D45499"/>
    <w:rsid w:val="00D45ECA"/>
    <w:rsid w:val="00D46454"/>
    <w:rsid w:val="00D4653A"/>
    <w:rsid w:val="00D4653C"/>
    <w:rsid w:val="00D46E65"/>
    <w:rsid w:val="00D47466"/>
    <w:rsid w:val="00D50796"/>
    <w:rsid w:val="00D51555"/>
    <w:rsid w:val="00D524CD"/>
    <w:rsid w:val="00D53168"/>
    <w:rsid w:val="00D53D71"/>
    <w:rsid w:val="00D54056"/>
    <w:rsid w:val="00D54265"/>
    <w:rsid w:val="00D544F1"/>
    <w:rsid w:val="00D54A1C"/>
    <w:rsid w:val="00D55C0B"/>
    <w:rsid w:val="00D55EA4"/>
    <w:rsid w:val="00D5741B"/>
    <w:rsid w:val="00D575DE"/>
    <w:rsid w:val="00D57B9F"/>
    <w:rsid w:val="00D60510"/>
    <w:rsid w:val="00D60F94"/>
    <w:rsid w:val="00D62873"/>
    <w:rsid w:val="00D62AF6"/>
    <w:rsid w:val="00D63425"/>
    <w:rsid w:val="00D64412"/>
    <w:rsid w:val="00D653D1"/>
    <w:rsid w:val="00D6593A"/>
    <w:rsid w:val="00D66D79"/>
    <w:rsid w:val="00D6747C"/>
    <w:rsid w:val="00D67C35"/>
    <w:rsid w:val="00D700F7"/>
    <w:rsid w:val="00D70C55"/>
    <w:rsid w:val="00D71008"/>
    <w:rsid w:val="00D71292"/>
    <w:rsid w:val="00D72037"/>
    <w:rsid w:val="00D72354"/>
    <w:rsid w:val="00D72C4F"/>
    <w:rsid w:val="00D73AA6"/>
    <w:rsid w:val="00D73CD9"/>
    <w:rsid w:val="00D73E93"/>
    <w:rsid w:val="00D747BF"/>
    <w:rsid w:val="00D74BFE"/>
    <w:rsid w:val="00D75F96"/>
    <w:rsid w:val="00D76558"/>
    <w:rsid w:val="00D767F6"/>
    <w:rsid w:val="00D7722D"/>
    <w:rsid w:val="00D779F2"/>
    <w:rsid w:val="00D80644"/>
    <w:rsid w:val="00D8076E"/>
    <w:rsid w:val="00D80D8A"/>
    <w:rsid w:val="00D813F0"/>
    <w:rsid w:val="00D8198B"/>
    <w:rsid w:val="00D81AC3"/>
    <w:rsid w:val="00D828B4"/>
    <w:rsid w:val="00D82A13"/>
    <w:rsid w:val="00D84157"/>
    <w:rsid w:val="00D84458"/>
    <w:rsid w:val="00D85107"/>
    <w:rsid w:val="00D85861"/>
    <w:rsid w:val="00D859FD"/>
    <w:rsid w:val="00D85ADE"/>
    <w:rsid w:val="00D85E99"/>
    <w:rsid w:val="00D862C2"/>
    <w:rsid w:val="00D875D0"/>
    <w:rsid w:val="00D87875"/>
    <w:rsid w:val="00D90F07"/>
    <w:rsid w:val="00D911E8"/>
    <w:rsid w:val="00D916A6"/>
    <w:rsid w:val="00D919D5"/>
    <w:rsid w:val="00D92971"/>
    <w:rsid w:val="00D92B95"/>
    <w:rsid w:val="00D93CEB"/>
    <w:rsid w:val="00D946E7"/>
    <w:rsid w:val="00D94B9A"/>
    <w:rsid w:val="00D94F55"/>
    <w:rsid w:val="00D95537"/>
    <w:rsid w:val="00D957F4"/>
    <w:rsid w:val="00D95A22"/>
    <w:rsid w:val="00D96CA2"/>
    <w:rsid w:val="00D9712A"/>
    <w:rsid w:val="00DA084C"/>
    <w:rsid w:val="00DA0BD1"/>
    <w:rsid w:val="00DA13A7"/>
    <w:rsid w:val="00DA1A2D"/>
    <w:rsid w:val="00DA1F48"/>
    <w:rsid w:val="00DA2EB7"/>
    <w:rsid w:val="00DA39B6"/>
    <w:rsid w:val="00DA3E7F"/>
    <w:rsid w:val="00DA44FA"/>
    <w:rsid w:val="00DA48DF"/>
    <w:rsid w:val="00DA4ABB"/>
    <w:rsid w:val="00DA4FF6"/>
    <w:rsid w:val="00DA50D1"/>
    <w:rsid w:val="00DA554B"/>
    <w:rsid w:val="00DA5C03"/>
    <w:rsid w:val="00DA6407"/>
    <w:rsid w:val="00DA649E"/>
    <w:rsid w:val="00DA66A7"/>
    <w:rsid w:val="00DA6843"/>
    <w:rsid w:val="00DA7194"/>
    <w:rsid w:val="00DA76D7"/>
    <w:rsid w:val="00DB0726"/>
    <w:rsid w:val="00DB0C57"/>
    <w:rsid w:val="00DB226F"/>
    <w:rsid w:val="00DB2FB2"/>
    <w:rsid w:val="00DB359E"/>
    <w:rsid w:val="00DB3739"/>
    <w:rsid w:val="00DB3CA6"/>
    <w:rsid w:val="00DB4289"/>
    <w:rsid w:val="00DB4C72"/>
    <w:rsid w:val="00DB553F"/>
    <w:rsid w:val="00DB5F1E"/>
    <w:rsid w:val="00DB6268"/>
    <w:rsid w:val="00DB655B"/>
    <w:rsid w:val="00DB6625"/>
    <w:rsid w:val="00DB697C"/>
    <w:rsid w:val="00DB6E4C"/>
    <w:rsid w:val="00DB6F3C"/>
    <w:rsid w:val="00DC1BFF"/>
    <w:rsid w:val="00DC1D59"/>
    <w:rsid w:val="00DC220B"/>
    <w:rsid w:val="00DC233F"/>
    <w:rsid w:val="00DC344F"/>
    <w:rsid w:val="00DC41E8"/>
    <w:rsid w:val="00DC49F5"/>
    <w:rsid w:val="00DC610F"/>
    <w:rsid w:val="00DC6A92"/>
    <w:rsid w:val="00DC6AD2"/>
    <w:rsid w:val="00DC773C"/>
    <w:rsid w:val="00DC779A"/>
    <w:rsid w:val="00DC7B2C"/>
    <w:rsid w:val="00DD099D"/>
    <w:rsid w:val="00DD0B30"/>
    <w:rsid w:val="00DD0E81"/>
    <w:rsid w:val="00DD11A9"/>
    <w:rsid w:val="00DD161B"/>
    <w:rsid w:val="00DD1959"/>
    <w:rsid w:val="00DD239C"/>
    <w:rsid w:val="00DD3153"/>
    <w:rsid w:val="00DD349D"/>
    <w:rsid w:val="00DD43FD"/>
    <w:rsid w:val="00DD4A37"/>
    <w:rsid w:val="00DD56E9"/>
    <w:rsid w:val="00DD589C"/>
    <w:rsid w:val="00DD5F3F"/>
    <w:rsid w:val="00DD606B"/>
    <w:rsid w:val="00DD6391"/>
    <w:rsid w:val="00DD6853"/>
    <w:rsid w:val="00DD7135"/>
    <w:rsid w:val="00DD7171"/>
    <w:rsid w:val="00DD7465"/>
    <w:rsid w:val="00DD771E"/>
    <w:rsid w:val="00DD7C22"/>
    <w:rsid w:val="00DD7DDA"/>
    <w:rsid w:val="00DD7E8E"/>
    <w:rsid w:val="00DD7FA3"/>
    <w:rsid w:val="00DE0E19"/>
    <w:rsid w:val="00DE1652"/>
    <w:rsid w:val="00DE1F54"/>
    <w:rsid w:val="00DE2B84"/>
    <w:rsid w:val="00DE2F38"/>
    <w:rsid w:val="00DE3AD2"/>
    <w:rsid w:val="00DE57BA"/>
    <w:rsid w:val="00DE592F"/>
    <w:rsid w:val="00DE5E47"/>
    <w:rsid w:val="00DE6710"/>
    <w:rsid w:val="00DE6B4A"/>
    <w:rsid w:val="00DE7484"/>
    <w:rsid w:val="00DE74F4"/>
    <w:rsid w:val="00DF0194"/>
    <w:rsid w:val="00DF027A"/>
    <w:rsid w:val="00DF0444"/>
    <w:rsid w:val="00DF290F"/>
    <w:rsid w:val="00DF330A"/>
    <w:rsid w:val="00DF343F"/>
    <w:rsid w:val="00DF3CCF"/>
    <w:rsid w:val="00DF43D8"/>
    <w:rsid w:val="00DF52BE"/>
    <w:rsid w:val="00DF5849"/>
    <w:rsid w:val="00DF5AC5"/>
    <w:rsid w:val="00DF6397"/>
    <w:rsid w:val="00DF68D8"/>
    <w:rsid w:val="00DF6FCE"/>
    <w:rsid w:val="00DF768D"/>
    <w:rsid w:val="00DF787D"/>
    <w:rsid w:val="00E0022F"/>
    <w:rsid w:val="00E00BA4"/>
    <w:rsid w:val="00E00C93"/>
    <w:rsid w:val="00E012CE"/>
    <w:rsid w:val="00E01513"/>
    <w:rsid w:val="00E01938"/>
    <w:rsid w:val="00E01A63"/>
    <w:rsid w:val="00E01CB5"/>
    <w:rsid w:val="00E02519"/>
    <w:rsid w:val="00E02B32"/>
    <w:rsid w:val="00E0330D"/>
    <w:rsid w:val="00E0345A"/>
    <w:rsid w:val="00E03B35"/>
    <w:rsid w:val="00E03CF4"/>
    <w:rsid w:val="00E041A3"/>
    <w:rsid w:val="00E057C2"/>
    <w:rsid w:val="00E05F25"/>
    <w:rsid w:val="00E05F90"/>
    <w:rsid w:val="00E0603D"/>
    <w:rsid w:val="00E06289"/>
    <w:rsid w:val="00E06CED"/>
    <w:rsid w:val="00E073DA"/>
    <w:rsid w:val="00E079DA"/>
    <w:rsid w:val="00E103FA"/>
    <w:rsid w:val="00E10F9C"/>
    <w:rsid w:val="00E11000"/>
    <w:rsid w:val="00E1132D"/>
    <w:rsid w:val="00E11562"/>
    <w:rsid w:val="00E12882"/>
    <w:rsid w:val="00E1298B"/>
    <w:rsid w:val="00E12A30"/>
    <w:rsid w:val="00E12CF0"/>
    <w:rsid w:val="00E1363A"/>
    <w:rsid w:val="00E13662"/>
    <w:rsid w:val="00E13985"/>
    <w:rsid w:val="00E13CFC"/>
    <w:rsid w:val="00E1419B"/>
    <w:rsid w:val="00E14316"/>
    <w:rsid w:val="00E149B5"/>
    <w:rsid w:val="00E14BE3"/>
    <w:rsid w:val="00E14BF6"/>
    <w:rsid w:val="00E14F1E"/>
    <w:rsid w:val="00E158ED"/>
    <w:rsid w:val="00E16484"/>
    <w:rsid w:val="00E16E3F"/>
    <w:rsid w:val="00E1706F"/>
    <w:rsid w:val="00E175F9"/>
    <w:rsid w:val="00E17798"/>
    <w:rsid w:val="00E17E64"/>
    <w:rsid w:val="00E17F5A"/>
    <w:rsid w:val="00E203D1"/>
    <w:rsid w:val="00E2150F"/>
    <w:rsid w:val="00E2158C"/>
    <w:rsid w:val="00E21DD1"/>
    <w:rsid w:val="00E223CA"/>
    <w:rsid w:val="00E228B2"/>
    <w:rsid w:val="00E23ABA"/>
    <w:rsid w:val="00E23FC7"/>
    <w:rsid w:val="00E24017"/>
    <w:rsid w:val="00E240F3"/>
    <w:rsid w:val="00E244F6"/>
    <w:rsid w:val="00E24546"/>
    <w:rsid w:val="00E24AA9"/>
    <w:rsid w:val="00E2503A"/>
    <w:rsid w:val="00E26792"/>
    <w:rsid w:val="00E26953"/>
    <w:rsid w:val="00E26D20"/>
    <w:rsid w:val="00E274F8"/>
    <w:rsid w:val="00E27691"/>
    <w:rsid w:val="00E30146"/>
    <w:rsid w:val="00E31401"/>
    <w:rsid w:val="00E319FD"/>
    <w:rsid w:val="00E3284D"/>
    <w:rsid w:val="00E3313F"/>
    <w:rsid w:val="00E337DF"/>
    <w:rsid w:val="00E339DF"/>
    <w:rsid w:val="00E33D5F"/>
    <w:rsid w:val="00E33EAD"/>
    <w:rsid w:val="00E33EE1"/>
    <w:rsid w:val="00E34035"/>
    <w:rsid w:val="00E345F2"/>
    <w:rsid w:val="00E35179"/>
    <w:rsid w:val="00E3545A"/>
    <w:rsid w:val="00E3611E"/>
    <w:rsid w:val="00E3647A"/>
    <w:rsid w:val="00E37C47"/>
    <w:rsid w:val="00E4334C"/>
    <w:rsid w:val="00E43824"/>
    <w:rsid w:val="00E44B16"/>
    <w:rsid w:val="00E45463"/>
    <w:rsid w:val="00E454E7"/>
    <w:rsid w:val="00E45DB1"/>
    <w:rsid w:val="00E45DBB"/>
    <w:rsid w:val="00E46574"/>
    <w:rsid w:val="00E501F0"/>
    <w:rsid w:val="00E507B8"/>
    <w:rsid w:val="00E516E9"/>
    <w:rsid w:val="00E51706"/>
    <w:rsid w:val="00E51987"/>
    <w:rsid w:val="00E51991"/>
    <w:rsid w:val="00E51D62"/>
    <w:rsid w:val="00E520EE"/>
    <w:rsid w:val="00E52D20"/>
    <w:rsid w:val="00E52E20"/>
    <w:rsid w:val="00E52F23"/>
    <w:rsid w:val="00E53408"/>
    <w:rsid w:val="00E544DB"/>
    <w:rsid w:val="00E54CCF"/>
    <w:rsid w:val="00E554C7"/>
    <w:rsid w:val="00E55CA5"/>
    <w:rsid w:val="00E569FF"/>
    <w:rsid w:val="00E57B96"/>
    <w:rsid w:val="00E600D1"/>
    <w:rsid w:val="00E60DD6"/>
    <w:rsid w:val="00E618E9"/>
    <w:rsid w:val="00E61A65"/>
    <w:rsid w:val="00E620E5"/>
    <w:rsid w:val="00E62B51"/>
    <w:rsid w:val="00E630A7"/>
    <w:rsid w:val="00E64B0E"/>
    <w:rsid w:val="00E64FE7"/>
    <w:rsid w:val="00E65744"/>
    <w:rsid w:val="00E65A9E"/>
    <w:rsid w:val="00E6639E"/>
    <w:rsid w:val="00E66624"/>
    <w:rsid w:val="00E7058D"/>
    <w:rsid w:val="00E7160B"/>
    <w:rsid w:val="00E720AA"/>
    <w:rsid w:val="00E73416"/>
    <w:rsid w:val="00E7348A"/>
    <w:rsid w:val="00E73DD3"/>
    <w:rsid w:val="00E750E5"/>
    <w:rsid w:val="00E75ACF"/>
    <w:rsid w:val="00E77106"/>
    <w:rsid w:val="00E77C25"/>
    <w:rsid w:val="00E77D1E"/>
    <w:rsid w:val="00E80317"/>
    <w:rsid w:val="00E80B36"/>
    <w:rsid w:val="00E82151"/>
    <w:rsid w:val="00E82474"/>
    <w:rsid w:val="00E82E49"/>
    <w:rsid w:val="00E837E8"/>
    <w:rsid w:val="00E83A8E"/>
    <w:rsid w:val="00E83C3F"/>
    <w:rsid w:val="00E83CEE"/>
    <w:rsid w:val="00E8406B"/>
    <w:rsid w:val="00E8457A"/>
    <w:rsid w:val="00E848C8"/>
    <w:rsid w:val="00E862C8"/>
    <w:rsid w:val="00E86940"/>
    <w:rsid w:val="00E86E9E"/>
    <w:rsid w:val="00E86F7E"/>
    <w:rsid w:val="00E8764E"/>
    <w:rsid w:val="00E90051"/>
    <w:rsid w:val="00E90339"/>
    <w:rsid w:val="00E904F7"/>
    <w:rsid w:val="00E90505"/>
    <w:rsid w:val="00E913FF"/>
    <w:rsid w:val="00E92372"/>
    <w:rsid w:val="00E93069"/>
    <w:rsid w:val="00E93539"/>
    <w:rsid w:val="00E9371E"/>
    <w:rsid w:val="00E9399D"/>
    <w:rsid w:val="00E93BAB"/>
    <w:rsid w:val="00E93EFB"/>
    <w:rsid w:val="00E94115"/>
    <w:rsid w:val="00E94D5C"/>
    <w:rsid w:val="00E94FE7"/>
    <w:rsid w:val="00E95191"/>
    <w:rsid w:val="00E95409"/>
    <w:rsid w:val="00E95B8C"/>
    <w:rsid w:val="00E95CA5"/>
    <w:rsid w:val="00E966F8"/>
    <w:rsid w:val="00E9678E"/>
    <w:rsid w:val="00E97697"/>
    <w:rsid w:val="00E9774B"/>
    <w:rsid w:val="00EA03DB"/>
    <w:rsid w:val="00EA0858"/>
    <w:rsid w:val="00EA1654"/>
    <w:rsid w:val="00EA1675"/>
    <w:rsid w:val="00EA2959"/>
    <w:rsid w:val="00EA332D"/>
    <w:rsid w:val="00EA34BE"/>
    <w:rsid w:val="00EA373F"/>
    <w:rsid w:val="00EA4943"/>
    <w:rsid w:val="00EA4952"/>
    <w:rsid w:val="00EA4FA9"/>
    <w:rsid w:val="00EA5559"/>
    <w:rsid w:val="00EA5766"/>
    <w:rsid w:val="00EA5B80"/>
    <w:rsid w:val="00EA6027"/>
    <w:rsid w:val="00EA612F"/>
    <w:rsid w:val="00EA6A92"/>
    <w:rsid w:val="00EA71E9"/>
    <w:rsid w:val="00EA7301"/>
    <w:rsid w:val="00EA75F6"/>
    <w:rsid w:val="00EB0817"/>
    <w:rsid w:val="00EB0DBD"/>
    <w:rsid w:val="00EB216B"/>
    <w:rsid w:val="00EB2445"/>
    <w:rsid w:val="00EB3107"/>
    <w:rsid w:val="00EB32A2"/>
    <w:rsid w:val="00EB35CA"/>
    <w:rsid w:val="00EB39B4"/>
    <w:rsid w:val="00EB3A95"/>
    <w:rsid w:val="00EB4051"/>
    <w:rsid w:val="00EB5785"/>
    <w:rsid w:val="00EB5996"/>
    <w:rsid w:val="00EB59B6"/>
    <w:rsid w:val="00EB6539"/>
    <w:rsid w:val="00EB66CA"/>
    <w:rsid w:val="00EB74E7"/>
    <w:rsid w:val="00EB75E5"/>
    <w:rsid w:val="00EB780A"/>
    <w:rsid w:val="00EC058B"/>
    <w:rsid w:val="00EC0B26"/>
    <w:rsid w:val="00EC0E9F"/>
    <w:rsid w:val="00EC1120"/>
    <w:rsid w:val="00EC1C62"/>
    <w:rsid w:val="00EC267E"/>
    <w:rsid w:val="00EC3507"/>
    <w:rsid w:val="00EC3B9C"/>
    <w:rsid w:val="00EC3DE2"/>
    <w:rsid w:val="00EC4795"/>
    <w:rsid w:val="00EC56D4"/>
    <w:rsid w:val="00EC5C78"/>
    <w:rsid w:val="00EC616C"/>
    <w:rsid w:val="00EC6F56"/>
    <w:rsid w:val="00EC7206"/>
    <w:rsid w:val="00EC72E9"/>
    <w:rsid w:val="00ED05F9"/>
    <w:rsid w:val="00ED15BF"/>
    <w:rsid w:val="00ED2A6E"/>
    <w:rsid w:val="00ED2F49"/>
    <w:rsid w:val="00ED2F51"/>
    <w:rsid w:val="00ED3139"/>
    <w:rsid w:val="00ED3367"/>
    <w:rsid w:val="00ED3C92"/>
    <w:rsid w:val="00ED3CD1"/>
    <w:rsid w:val="00ED3CF9"/>
    <w:rsid w:val="00ED451D"/>
    <w:rsid w:val="00ED4562"/>
    <w:rsid w:val="00ED4B2A"/>
    <w:rsid w:val="00ED4C80"/>
    <w:rsid w:val="00ED5341"/>
    <w:rsid w:val="00ED5A38"/>
    <w:rsid w:val="00ED62AE"/>
    <w:rsid w:val="00ED6C34"/>
    <w:rsid w:val="00ED6F13"/>
    <w:rsid w:val="00ED7004"/>
    <w:rsid w:val="00ED70AA"/>
    <w:rsid w:val="00ED75A9"/>
    <w:rsid w:val="00ED76B8"/>
    <w:rsid w:val="00ED7B31"/>
    <w:rsid w:val="00ED7B34"/>
    <w:rsid w:val="00EE1C97"/>
    <w:rsid w:val="00EE1F75"/>
    <w:rsid w:val="00EE25B6"/>
    <w:rsid w:val="00EE305E"/>
    <w:rsid w:val="00EE347A"/>
    <w:rsid w:val="00EE34DD"/>
    <w:rsid w:val="00EE3B85"/>
    <w:rsid w:val="00EE3EC6"/>
    <w:rsid w:val="00EE42D7"/>
    <w:rsid w:val="00EE4470"/>
    <w:rsid w:val="00EE4B39"/>
    <w:rsid w:val="00EE5084"/>
    <w:rsid w:val="00EE5652"/>
    <w:rsid w:val="00EE5934"/>
    <w:rsid w:val="00EE6729"/>
    <w:rsid w:val="00EE67C1"/>
    <w:rsid w:val="00EE6C71"/>
    <w:rsid w:val="00EE7208"/>
    <w:rsid w:val="00EE7F27"/>
    <w:rsid w:val="00EF0586"/>
    <w:rsid w:val="00EF0C23"/>
    <w:rsid w:val="00EF1B80"/>
    <w:rsid w:val="00EF29C4"/>
    <w:rsid w:val="00EF3B32"/>
    <w:rsid w:val="00EF40B5"/>
    <w:rsid w:val="00EF4873"/>
    <w:rsid w:val="00EF668F"/>
    <w:rsid w:val="00EF6AF7"/>
    <w:rsid w:val="00EF79C3"/>
    <w:rsid w:val="00F002F9"/>
    <w:rsid w:val="00F007F7"/>
    <w:rsid w:val="00F00CA9"/>
    <w:rsid w:val="00F00D55"/>
    <w:rsid w:val="00F00D84"/>
    <w:rsid w:val="00F010AB"/>
    <w:rsid w:val="00F01475"/>
    <w:rsid w:val="00F0169D"/>
    <w:rsid w:val="00F0178A"/>
    <w:rsid w:val="00F0354F"/>
    <w:rsid w:val="00F03900"/>
    <w:rsid w:val="00F041B9"/>
    <w:rsid w:val="00F0488C"/>
    <w:rsid w:val="00F04AC1"/>
    <w:rsid w:val="00F05035"/>
    <w:rsid w:val="00F0634E"/>
    <w:rsid w:val="00F066F2"/>
    <w:rsid w:val="00F10F1A"/>
    <w:rsid w:val="00F11128"/>
    <w:rsid w:val="00F11853"/>
    <w:rsid w:val="00F11CB6"/>
    <w:rsid w:val="00F122F3"/>
    <w:rsid w:val="00F1295F"/>
    <w:rsid w:val="00F12BD6"/>
    <w:rsid w:val="00F1300F"/>
    <w:rsid w:val="00F13A37"/>
    <w:rsid w:val="00F13B4F"/>
    <w:rsid w:val="00F1480A"/>
    <w:rsid w:val="00F14C6E"/>
    <w:rsid w:val="00F15C26"/>
    <w:rsid w:val="00F160E2"/>
    <w:rsid w:val="00F163AB"/>
    <w:rsid w:val="00F16843"/>
    <w:rsid w:val="00F16CF8"/>
    <w:rsid w:val="00F17010"/>
    <w:rsid w:val="00F1730A"/>
    <w:rsid w:val="00F17529"/>
    <w:rsid w:val="00F175D7"/>
    <w:rsid w:val="00F20022"/>
    <w:rsid w:val="00F208EC"/>
    <w:rsid w:val="00F20B63"/>
    <w:rsid w:val="00F2129E"/>
    <w:rsid w:val="00F2155C"/>
    <w:rsid w:val="00F21737"/>
    <w:rsid w:val="00F21F1A"/>
    <w:rsid w:val="00F227A8"/>
    <w:rsid w:val="00F23053"/>
    <w:rsid w:val="00F23C84"/>
    <w:rsid w:val="00F24041"/>
    <w:rsid w:val="00F240BA"/>
    <w:rsid w:val="00F2527A"/>
    <w:rsid w:val="00F2591E"/>
    <w:rsid w:val="00F2665D"/>
    <w:rsid w:val="00F26D81"/>
    <w:rsid w:val="00F30B8C"/>
    <w:rsid w:val="00F30CDC"/>
    <w:rsid w:val="00F312DB"/>
    <w:rsid w:val="00F3180F"/>
    <w:rsid w:val="00F326A2"/>
    <w:rsid w:val="00F326D8"/>
    <w:rsid w:val="00F339DA"/>
    <w:rsid w:val="00F34319"/>
    <w:rsid w:val="00F35C86"/>
    <w:rsid w:val="00F3705E"/>
    <w:rsid w:val="00F376BC"/>
    <w:rsid w:val="00F37971"/>
    <w:rsid w:val="00F379B1"/>
    <w:rsid w:val="00F40325"/>
    <w:rsid w:val="00F4252F"/>
    <w:rsid w:val="00F42798"/>
    <w:rsid w:val="00F429D3"/>
    <w:rsid w:val="00F42B13"/>
    <w:rsid w:val="00F43296"/>
    <w:rsid w:val="00F4365E"/>
    <w:rsid w:val="00F439A5"/>
    <w:rsid w:val="00F439DF"/>
    <w:rsid w:val="00F45C50"/>
    <w:rsid w:val="00F45EB2"/>
    <w:rsid w:val="00F475F5"/>
    <w:rsid w:val="00F47AEB"/>
    <w:rsid w:val="00F51518"/>
    <w:rsid w:val="00F5173B"/>
    <w:rsid w:val="00F51A50"/>
    <w:rsid w:val="00F52699"/>
    <w:rsid w:val="00F52E31"/>
    <w:rsid w:val="00F53E26"/>
    <w:rsid w:val="00F54963"/>
    <w:rsid w:val="00F55707"/>
    <w:rsid w:val="00F55BD0"/>
    <w:rsid w:val="00F55BDA"/>
    <w:rsid w:val="00F56443"/>
    <w:rsid w:val="00F56EFE"/>
    <w:rsid w:val="00F5733F"/>
    <w:rsid w:val="00F57942"/>
    <w:rsid w:val="00F60957"/>
    <w:rsid w:val="00F619D0"/>
    <w:rsid w:val="00F61F50"/>
    <w:rsid w:val="00F61FD8"/>
    <w:rsid w:val="00F62522"/>
    <w:rsid w:val="00F62A9C"/>
    <w:rsid w:val="00F63E9F"/>
    <w:rsid w:val="00F64282"/>
    <w:rsid w:val="00F6431A"/>
    <w:rsid w:val="00F64CF4"/>
    <w:rsid w:val="00F64FB9"/>
    <w:rsid w:val="00F6600A"/>
    <w:rsid w:val="00F66B8D"/>
    <w:rsid w:val="00F66E34"/>
    <w:rsid w:val="00F67388"/>
    <w:rsid w:val="00F708DB"/>
    <w:rsid w:val="00F709DB"/>
    <w:rsid w:val="00F70A8D"/>
    <w:rsid w:val="00F71103"/>
    <w:rsid w:val="00F711EB"/>
    <w:rsid w:val="00F714A1"/>
    <w:rsid w:val="00F7254D"/>
    <w:rsid w:val="00F72C25"/>
    <w:rsid w:val="00F73ABB"/>
    <w:rsid w:val="00F73E35"/>
    <w:rsid w:val="00F740BE"/>
    <w:rsid w:val="00F7473E"/>
    <w:rsid w:val="00F74A22"/>
    <w:rsid w:val="00F74D78"/>
    <w:rsid w:val="00F74F7A"/>
    <w:rsid w:val="00F750B6"/>
    <w:rsid w:val="00F75637"/>
    <w:rsid w:val="00F756AB"/>
    <w:rsid w:val="00F75843"/>
    <w:rsid w:val="00F75AA6"/>
    <w:rsid w:val="00F75C5E"/>
    <w:rsid w:val="00F75F66"/>
    <w:rsid w:val="00F76760"/>
    <w:rsid w:val="00F7734F"/>
    <w:rsid w:val="00F8017B"/>
    <w:rsid w:val="00F806C5"/>
    <w:rsid w:val="00F80A37"/>
    <w:rsid w:val="00F81061"/>
    <w:rsid w:val="00F814AC"/>
    <w:rsid w:val="00F81A66"/>
    <w:rsid w:val="00F81AAE"/>
    <w:rsid w:val="00F81BB0"/>
    <w:rsid w:val="00F81E6B"/>
    <w:rsid w:val="00F8208A"/>
    <w:rsid w:val="00F825CD"/>
    <w:rsid w:val="00F82871"/>
    <w:rsid w:val="00F82A40"/>
    <w:rsid w:val="00F82C39"/>
    <w:rsid w:val="00F8307F"/>
    <w:rsid w:val="00F83113"/>
    <w:rsid w:val="00F836E9"/>
    <w:rsid w:val="00F83AEE"/>
    <w:rsid w:val="00F83CF8"/>
    <w:rsid w:val="00F8470B"/>
    <w:rsid w:val="00F84A7D"/>
    <w:rsid w:val="00F84BD3"/>
    <w:rsid w:val="00F85172"/>
    <w:rsid w:val="00F85D75"/>
    <w:rsid w:val="00F865A2"/>
    <w:rsid w:val="00F86886"/>
    <w:rsid w:val="00F87E9B"/>
    <w:rsid w:val="00F9139C"/>
    <w:rsid w:val="00F913A7"/>
    <w:rsid w:val="00F9173C"/>
    <w:rsid w:val="00F9237E"/>
    <w:rsid w:val="00F938AE"/>
    <w:rsid w:val="00F94BB5"/>
    <w:rsid w:val="00F95260"/>
    <w:rsid w:val="00F955E5"/>
    <w:rsid w:val="00F9564D"/>
    <w:rsid w:val="00F969C4"/>
    <w:rsid w:val="00F97F10"/>
    <w:rsid w:val="00FA1582"/>
    <w:rsid w:val="00FA1EBC"/>
    <w:rsid w:val="00FA1EE6"/>
    <w:rsid w:val="00FA2372"/>
    <w:rsid w:val="00FA23C0"/>
    <w:rsid w:val="00FA26D6"/>
    <w:rsid w:val="00FA28F7"/>
    <w:rsid w:val="00FA2929"/>
    <w:rsid w:val="00FA3063"/>
    <w:rsid w:val="00FA37A0"/>
    <w:rsid w:val="00FA3DEC"/>
    <w:rsid w:val="00FA53F7"/>
    <w:rsid w:val="00FA56E8"/>
    <w:rsid w:val="00FA65D3"/>
    <w:rsid w:val="00FA6982"/>
    <w:rsid w:val="00FA7394"/>
    <w:rsid w:val="00FB070A"/>
    <w:rsid w:val="00FB0918"/>
    <w:rsid w:val="00FB0B5A"/>
    <w:rsid w:val="00FB0DA2"/>
    <w:rsid w:val="00FB1ACA"/>
    <w:rsid w:val="00FB1D9F"/>
    <w:rsid w:val="00FB1DC9"/>
    <w:rsid w:val="00FB26D9"/>
    <w:rsid w:val="00FB2AE4"/>
    <w:rsid w:val="00FB30E5"/>
    <w:rsid w:val="00FB31B0"/>
    <w:rsid w:val="00FB3ABD"/>
    <w:rsid w:val="00FB3B74"/>
    <w:rsid w:val="00FB3F64"/>
    <w:rsid w:val="00FB426B"/>
    <w:rsid w:val="00FB4E45"/>
    <w:rsid w:val="00FB50B7"/>
    <w:rsid w:val="00FB53E9"/>
    <w:rsid w:val="00FB540C"/>
    <w:rsid w:val="00FB5ACD"/>
    <w:rsid w:val="00FB6239"/>
    <w:rsid w:val="00FB72BB"/>
    <w:rsid w:val="00FB78DC"/>
    <w:rsid w:val="00FB7DB0"/>
    <w:rsid w:val="00FC045D"/>
    <w:rsid w:val="00FC12CF"/>
    <w:rsid w:val="00FC14D7"/>
    <w:rsid w:val="00FC17AB"/>
    <w:rsid w:val="00FC1CBB"/>
    <w:rsid w:val="00FC2199"/>
    <w:rsid w:val="00FC223B"/>
    <w:rsid w:val="00FC31F0"/>
    <w:rsid w:val="00FC3BBB"/>
    <w:rsid w:val="00FC5281"/>
    <w:rsid w:val="00FC5839"/>
    <w:rsid w:val="00FC5A39"/>
    <w:rsid w:val="00FC5B33"/>
    <w:rsid w:val="00FC6544"/>
    <w:rsid w:val="00FC7234"/>
    <w:rsid w:val="00FC755C"/>
    <w:rsid w:val="00FC782E"/>
    <w:rsid w:val="00FC7ED0"/>
    <w:rsid w:val="00FD0060"/>
    <w:rsid w:val="00FD1EF0"/>
    <w:rsid w:val="00FD2093"/>
    <w:rsid w:val="00FD2721"/>
    <w:rsid w:val="00FD2B2B"/>
    <w:rsid w:val="00FD3645"/>
    <w:rsid w:val="00FD3847"/>
    <w:rsid w:val="00FD4344"/>
    <w:rsid w:val="00FD5774"/>
    <w:rsid w:val="00FD5C12"/>
    <w:rsid w:val="00FD5D1F"/>
    <w:rsid w:val="00FD64AE"/>
    <w:rsid w:val="00FD6944"/>
    <w:rsid w:val="00FD6B10"/>
    <w:rsid w:val="00FD6C3C"/>
    <w:rsid w:val="00FD6DEC"/>
    <w:rsid w:val="00FD795A"/>
    <w:rsid w:val="00FD7B3F"/>
    <w:rsid w:val="00FE0094"/>
    <w:rsid w:val="00FE082D"/>
    <w:rsid w:val="00FE08F2"/>
    <w:rsid w:val="00FE0E85"/>
    <w:rsid w:val="00FE150A"/>
    <w:rsid w:val="00FE1867"/>
    <w:rsid w:val="00FE19C5"/>
    <w:rsid w:val="00FE1FD7"/>
    <w:rsid w:val="00FE25E6"/>
    <w:rsid w:val="00FE2EBD"/>
    <w:rsid w:val="00FE4B9B"/>
    <w:rsid w:val="00FE502F"/>
    <w:rsid w:val="00FE5419"/>
    <w:rsid w:val="00FE58B9"/>
    <w:rsid w:val="00FF042C"/>
    <w:rsid w:val="00FF1112"/>
    <w:rsid w:val="00FF173A"/>
    <w:rsid w:val="00FF1AA1"/>
    <w:rsid w:val="00FF28B4"/>
    <w:rsid w:val="00FF29BA"/>
    <w:rsid w:val="00FF3AF8"/>
    <w:rsid w:val="00FF4877"/>
    <w:rsid w:val="00FF4DEA"/>
    <w:rsid w:val="00FF505D"/>
    <w:rsid w:val="00FF511C"/>
    <w:rsid w:val="00FF5EED"/>
    <w:rsid w:val="00FF5F30"/>
    <w:rsid w:val="00FF64BE"/>
    <w:rsid w:val="00FF6D0C"/>
    <w:rsid w:val="00FF71BC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22B1D8E"/>
  <w15:chartTrackingRefBased/>
  <w15:docId w15:val="{7A93BD2B-52B7-44F3-ADE0-8C7F226E0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769D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qFormat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link w:val="BodyTextIndentChar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BodyTextIndent3">
    <w:name w:val="Body Text Indent 3"/>
    <w:basedOn w:val="Normal"/>
    <w:rsid w:val="005A4F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hAnsi="Arial" w:cs="Times New Roman"/>
      <w:sz w:val="16"/>
      <w:szCs w:val="16"/>
      <w:lang w:val="en-US"/>
    </w:rPr>
  </w:style>
  <w:style w:type="character" w:customStyle="1" w:styleId="Heading1Char">
    <w:name w:val="Heading 1 Char"/>
    <w:link w:val="Heading1"/>
    <w:rsid w:val="001B74A3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B05A8"/>
    <w:rPr>
      <w:rFonts w:cs="Angsana New"/>
      <w:sz w:val="22"/>
      <w:szCs w:val="22"/>
      <w:lang w:val="en-GB" w:eastAsia="en-US" w:bidi="th-TH"/>
    </w:rPr>
  </w:style>
  <w:style w:type="paragraph" w:styleId="TOC3">
    <w:name w:val="toc 3"/>
    <w:basedOn w:val="Normal"/>
    <w:next w:val="Normal"/>
    <w:autoRedefine/>
    <w:semiHidden/>
    <w:rsid w:val="00847976"/>
    <w:pPr>
      <w:ind w:left="440"/>
    </w:pPr>
  </w:style>
  <w:style w:type="table" w:customStyle="1" w:styleId="TableGrid1">
    <w:name w:val="Table Grid1"/>
    <w:basedOn w:val="TableNormal"/>
    <w:next w:val="TableGrid"/>
    <w:rsid w:val="0084797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Å§ª×Í T"/>
    <w:basedOn w:val="Normal"/>
    <w:rsid w:val="005815C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TableofFigures">
    <w:name w:val="table of figures"/>
    <w:basedOn w:val="Normal"/>
    <w:next w:val="Normal"/>
    <w:semiHidden/>
    <w:rsid w:val="00C464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0C6DA9"/>
    <w:pPr>
      <w:widowControl w:val="0"/>
      <w:tabs>
        <w:tab w:val="left" w:pos="227"/>
      </w:tabs>
      <w:adjustRightInd w:val="0"/>
      <w:spacing w:after="0"/>
      <w:ind w:left="227" w:hanging="227"/>
      <w:jc w:val="both"/>
      <w:textAlignment w:val="baseline"/>
    </w:pPr>
    <w:rPr>
      <w:rFonts w:cs="Times New Roman"/>
      <w:sz w:val="18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106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link w:val="BodyTextIndent"/>
    <w:rsid w:val="00A94B9C"/>
    <w:rPr>
      <w:rFonts w:ascii="Times New Roman" w:hAnsi="Times New Roman"/>
      <w:sz w:val="22"/>
      <w:szCs w:val="22"/>
      <w:lang w:val="en-GB"/>
    </w:rPr>
  </w:style>
  <w:style w:type="paragraph" w:customStyle="1" w:styleId="Default">
    <w:name w:val="Default"/>
    <w:rsid w:val="001810A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23917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523917"/>
    <w:rPr>
      <w:rFonts w:ascii="Tahoma" w:hAnsi="Tahoma"/>
      <w:sz w:val="16"/>
      <w:lang w:val="en-GB"/>
    </w:rPr>
  </w:style>
  <w:style w:type="paragraph" w:styleId="NormalWeb">
    <w:name w:val="Normal (Web)"/>
    <w:basedOn w:val="Normal"/>
    <w:uiPriority w:val="99"/>
    <w:unhideWhenUsed/>
    <w:rsid w:val="0015025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sid w:val="00E7058D"/>
    <w:rPr>
      <w:rFonts w:ascii="Times New Roman" w:hAnsi="Times New Roman" w:cs="CG Times (W1)"/>
      <w:sz w:val="18"/>
      <w:szCs w:val="18"/>
      <w:lang w:val="en-GB"/>
    </w:rPr>
  </w:style>
  <w:style w:type="character" w:customStyle="1" w:styleId="Heading9Char">
    <w:name w:val="Heading 9 Char"/>
    <w:link w:val="Heading9"/>
    <w:rsid w:val="0087769D"/>
    <w:rPr>
      <w:rFonts w:ascii="Times New Roman" w:hAnsi="Times New Roman"/>
      <w:sz w:val="22"/>
      <w:szCs w:val="22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8F1CD6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97F8C"/>
    <w:rPr>
      <w:rFonts w:ascii="Times New Roman" w:hAnsi="Times New Roman" w:cs="Times New Roman"/>
      <w:sz w:val="22"/>
      <w:lang w:val="en-GB" w:bidi="ar-SA"/>
    </w:rPr>
  </w:style>
  <w:style w:type="character" w:customStyle="1" w:styleId="Heading1Char1">
    <w:name w:val="Heading 1 Char1"/>
    <w:rsid w:val="001B7E2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customStyle="1" w:styleId="Pa18">
    <w:name w:val="Pa18"/>
    <w:basedOn w:val="Normal"/>
    <w:next w:val="Normal"/>
    <w:uiPriority w:val="99"/>
    <w:rsid w:val="0049070B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NoSpacing">
    <w:name w:val="No Spacing"/>
    <w:uiPriority w:val="1"/>
    <w:qFormat/>
    <w:rsid w:val="0049070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7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798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8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56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5615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1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8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49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39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65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2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92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04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4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716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92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D3BFC-EA43-469F-A80E-BFE749545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6</Pages>
  <Words>1733</Words>
  <Characters>6881</Characters>
  <Application>Microsoft Office Word</Application>
  <DocSecurity>0</DocSecurity>
  <Lines>57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8597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Somjai, Nigonyanont</cp:lastModifiedBy>
  <cp:revision>3</cp:revision>
  <cp:lastPrinted>2022-02-25T08:06:00Z</cp:lastPrinted>
  <dcterms:created xsi:type="dcterms:W3CDTF">2022-02-25T12:24:00Z</dcterms:created>
  <dcterms:modified xsi:type="dcterms:W3CDTF">2022-02-25T12:28:00Z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2022-01-19T08:20:22Z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4c58841e-aff7-4b8e-b9fd-a5259c8d8076</vt:lpwstr>
  </property>
  <property fmtid="{D5CDD505-2E9C-101B-9397-08002B2CF9AE}" pid="8" name="MSIP_Label_4ed8881d-4062-46d6-b0ca-1cc939420954_ContentBits">
    <vt:lpwstr>0</vt:lpwstr>
  </property>
</Properties>
</file>