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AD2F7" w14:textId="77777777" w:rsidR="00793FBA" w:rsidRPr="000B526A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4DBC1C2E" w14:textId="77777777" w:rsidR="00793FBA" w:rsidRPr="000B526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4491F15E" w14:textId="77777777" w:rsidR="00EB5996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14:paraId="2DE58921" w14:textId="77777777" w:rsidR="00EB5996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9CA72A1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469C7ACE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201563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B265FB" w14:textId="2AF258ED" w:rsidR="00974132" w:rsidRDefault="0097413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E16E06" w14:textId="5A10F5CB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46CE25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0B52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0B5F45E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6024FCE1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060620CE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14:paraId="342522E1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0B526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0FB7D361" w14:textId="77777777" w:rsidR="00915CF5" w:rsidRPr="000B526A" w:rsidRDefault="002812E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A34E836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ABD2D64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468343FF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34D4726B" w14:textId="77777777" w:rsidR="00915CF5" w:rsidRPr="000B526A" w:rsidRDefault="00DC49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5536321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C49F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8E2F4C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1B2D41B4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323E4E97" w14:textId="77777777" w:rsidR="00915CF5" w:rsidRPr="000B526A" w:rsidRDefault="00E544D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9B32D" w14:textId="77777777" w:rsidR="001D3470" w:rsidRPr="000B526A" w:rsidRDefault="001D3470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B3B814A" w14:textId="77777777" w:rsidR="00985E6C" w:rsidRPr="000B526A" w:rsidRDefault="00985E6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DBD9B7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3BEF30" w14:textId="77777777" w:rsidR="001A2B3F" w:rsidRPr="000B526A" w:rsidRDefault="001A2B3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0353D6A3" w14:textId="77777777" w:rsidR="0057416E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2588B1A0" w14:textId="77777777" w:rsidR="00203A98" w:rsidRPr="000B526A" w:rsidRDefault="007E0129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</w:p>
    <w:p w14:paraId="5EBF799A" w14:textId="77777777" w:rsidR="00203A98" w:rsidRPr="000B526A" w:rsidRDefault="00203A98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72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5DE8A8" w14:textId="081312A8" w:rsidR="00314BE9" w:rsidRPr="000B526A" w:rsidRDefault="00EB5996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br w:type="page"/>
      </w:r>
      <w:r w:rsidR="00314BE9" w:rsidRPr="000B526A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B34CC7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24952D4F" w14:textId="79B1C490" w:rsidR="0084562F" w:rsidRPr="008B11B5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0B526A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0B526A">
        <w:rPr>
          <w:rFonts w:ascii="Angsana New" w:hAnsi="Angsana New" w:hint="cs"/>
          <w:sz w:val="30"/>
          <w:szCs w:val="30"/>
          <w:cs/>
        </w:rPr>
        <w:t>นี้</w:t>
      </w:r>
      <w:r w:rsidR="00AD7E77" w:rsidRPr="000B526A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0B526A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0B526A">
        <w:rPr>
          <w:rFonts w:ascii="Angsana New" w:hAnsi="Angsana New" w:hint="cs"/>
          <w:sz w:val="30"/>
          <w:szCs w:val="30"/>
          <w:cs/>
        </w:rPr>
        <w:t>คณะ</w:t>
      </w:r>
      <w:r w:rsidR="00D227CB" w:rsidRPr="000B526A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0B526A">
        <w:rPr>
          <w:rFonts w:ascii="Angsana New" w:hAnsi="Angsana New" w:hint="cs"/>
          <w:sz w:val="30"/>
          <w:szCs w:val="30"/>
          <w:cs/>
        </w:rPr>
        <w:t>วันที่</w:t>
      </w:r>
      <w:r w:rsidR="00E75AC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209B">
        <w:rPr>
          <w:rFonts w:ascii="Angsana New" w:hAnsi="Angsana New"/>
          <w:sz w:val="30"/>
          <w:szCs w:val="30"/>
        </w:rPr>
        <w:t>2</w:t>
      </w:r>
      <w:r w:rsidR="00266F5A">
        <w:rPr>
          <w:rFonts w:ascii="Angsana New" w:hAnsi="Angsana New" w:hint="cs"/>
          <w:sz w:val="30"/>
          <w:szCs w:val="30"/>
          <w:cs/>
        </w:rPr>
        <w:t>5</w:t>
      </w:r>
      <w:r w:rsidR="0035209B">
        <w:rPr>
          <w:rFonts w:ascii="Angsana New" w:hAnsi="Angsana New"/>
          <w:sz w:val="30"/>
          <w:szCs w:val="30"/>
        </w:rPr>
        <w:t xml:space="preserve"> </w:t>
      </w:r>
      <w:r w:rsidR="003520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5209B">
        <w:rPr>
          <w:rFonts w:ascii="Angsana New" w:hAnsi="Angsana New"/>
          <w:sz w:val="30"/>
          <w:szCs w:val="30"/>
          <w:lang w:val="en-US"/>
        </w:rPr>
        <w:t>2565</w:t>
      </w:r>
    </w:p>
    <w:p w14:paraId="09F80053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A3134B7" w14:textId="77777777" w:rsidR="004A5132" w:rsidRPr="000B526A" w:rsidRDefault="004A5132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9555F" w:rsidRPr="000B526A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ทั่วไป</w:t>
      </w:r>
    </w:p>
    <w:p w14:paraId="1CC00BAD" w14:textId="77777777" w:rsidR="00AF4B32" w:rsidRPr="000B526A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0E8CB25C" w14:textId="36106D2F" w:rsidR="007172E2" w:rsidRPr="000B526A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0B526A">
        <w:rPr>
          <w:rFonts w:ascii="Angsana New" w:hAnsi="Angsana New" w:hint="cs"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0B526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</w:rPr>
        <w:t>“</w:t>
      </w:r>
      <w:r w:rsidR="007172E2"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0B526A">
        <w:rPr>
          <w:rFonts w:ascii="Angsana New" w:hAnsi="Angsana New" w:hint="cs"/>
          <w:sz w:val="30"/>
          <w:szCs w:val="30"/>
        </w:rPr>
        <w:t>”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0B526A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0B526A">
        <w:rPr>
          <w:rFonts w:ascii="Angsana New" w:hAnsi="Angsana New" w:hint="cs"/>
          <w:sz w:val="30"/>
          <w:szCs w:val="30"/>
        </w:rPr>
        <w:t>2532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 w:rsidRPr="000B526A">
        <w:rPr>
          <w:rFonts w:ascii="Angsana New" w:hAnsi="Angsana New" w:hint="cs"/>
          <w:sz w:val="30"/>
          <w:szCs w:val="30"/>
          <w:cs/>
        </w:rPr>
        <w:br/>
      </w:r>
      <w:r w:rsidR="00712B78" w:rsidRPr="000B526A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 w:rsidRPr="000B526A">
        <w:rPr>
          <w:rFonts w:ascii="Angsana New" w:hAnsi="Angsana New" w:hint="cs"/>
          <w:sz w:val="30"/>
          <w:szCs w:val="30"/>
          <w:lang w:val="en-US"/>
        </w:rPr>
        <w:t xml:space="preserve"> 2537</w:t>
      </w:r>
      <w:r w:rsidR="0040310C" w:rsidRPr="000B526A">
        <w:rPr>
          <w:rFonts w:ascii="Angsana New" w:hAnsi="Angsana New" w:hint="cs"/>
          <w:sz w:val="30"/>
          <w:szCs w:val="30"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โดย</w:t>
      </w:r>
      <w:r w:rsidR="00BE498E" w:rsidRPr="000B526A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0B526A">
        <w:rPr>
          <w:rFonts w:ascii="Angsana New" w:hAnsi="Angsana New" w:hint="cs"/>
          <w:sz w:val="30"/>
          <w:szCs w:val="30"/>
        </w:rPr>
        <w:t>500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0B526A">
        <w:rPr>
          <w:rFonts w:ascii="Angsana New" w:hAnsi="Angsana New" w:hint="cs"/>
          <w:sz w:val="30"/>
          <w:szCs w:val="30"/>
        </w:rPr>
        <w:t>1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0B526A">
        <w:rPr>
          <w:rFonts w:ascii="Angsana New" w:hAnsi="Angsana New" w:hint="cs"/>
          <w:sz w:val="30"/>
          <w:szCs w:val="30"/>
        </w:rPr>
        <w:t>72</w:t>
      </w:r>
      <w:r w:rsidR="00CB5AAD" w:rsidRPr="000B526A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0B526A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0B526A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0B526A">
        <w:rPr>
          <w:rFonts w:ascii="Angsana New" w:hAnsi="Angsana New" w:hint="cs"/>
          <w:sz w:val="30"/>
          <w:szCs w:val="30"/>
        </w:rPr>
        <w:t xml:space="preserve">272/5 </w:t>
      </w:r>
      <w:r w:rsidR="00EC1120" w:rsidRPr="000B526A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0B526A">
        <w:rPr>
          <w:rFonts w:ascii="Angsana New" w:hAnsi="Angsana New" w:hint="cs"/>
          <w:sz w:val="30"/>
          <w:szCs w:val="30"/>
        </w:rPr>
        <w:t xml:space="preserve"> 3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14:paraId="46A323FA" w14:textId="77777777" w:rsidR="002A37B2" w:rsidRPr="000B526A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BA7FC44" w14:textId="6D71A5D8" w:rsidR="00EC1120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0B526A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0B526A">
        <w:rPr>
          <w:rFonts w:ascii="Angsana New" w:hAnsi="Angsana New" w:hint="cs"/>
          <w:sz w:val="30"/>
          <w:szCs w:val="30"/>
          <w:lang w:val="en-US"/>
        </w:rPr>
        <w:t>71.65</w:t>
      </w:r>
      <w:r w:rsidR="00D544F1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544F1" w:rsidRPr="000B526A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14:paraId="7685C3B9" w14:textId="77777777" w:rsidR="00DB4C72" w:rsidRPr="000B526A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4B27657" w14:textId="77777777" w:rsidR="0029555F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0B526A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4D728AE5" w14:textId="77777777" w:rsidR="0029555F" w:rsidRPr="000B526A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3E47623C" w14:textId="77777777" w:rsidR="004A5132" w:rsidRPr="000B526A" w:rsidRDefault="004A5132" w:rsidP="0088797B">
      <w:pPr>
        <w:tabs>
          <w:tab w:val="left" w:pos="51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เกณฑ์การจัดทำง</w:t>
      </w:r>
      <w:r w:rsidR="00794276" w:rsidRPr="000B526A">
        <w:rPr>
          <w:rFonts w:ascii="Angsana New" w:hAnsi="Angsana New" w:hint="cs"/>
          <w:b/>
          <w:bCs/>
          <w:sz w:val="30"/>
          <w:szCs w:val="30"/>
          <w:cs/>
        </w:rPr>
        <w:t>บการเงิน</w:t>
      </w:r>
    </w:p>
    <w:p w14:paraId="539078FA" w14:textId="77777777" w:rsidR="00810674" w:rsidRPr="008B11B5" w:rsidRDefault="00810674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00055E" w14:textId="42F70256" w:rsidR="00810674" w:rsidRPr="008B11B5" w:rsidRDefault="00810674" w:rsidP="008B11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B299E">
        <w:rPr>
          <w:rFonts w:ascii="Angsana New" w:hAnsi="Angsana New" w:hint="cs"/>
          <w:sz w:val="30"/>
          <w:szCs w:val="30"/>
          <w:cs/>
        </w:rPr>
        <w:t>ร</w:t>
      </w:r>
      <w:r w:rsidRPr="000B526A">
        <w:rPr>
          <w:rFonts w:ascii="Angsana New" w:hAnsi="Angsana New" w:hint="cs"/>
          <w:sz w:val="30"/>
          <w:szCs w:val="30"/>
          <w:cs/>
        </w:rPr>
        <w:t>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7219F2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1B628B">
        <w:rPr>
          <w:rFonts w:ascii="Angsana New" w:hAnsi="Angsana New" w:hint="cs"/>
          <w:sz w:val="30"/>
          <w:szCs w:val="30"/>
          <w:cs/>
        </w:rPr>
        <w:t xml:space="preserve"> </w:t>
      </w:r>
      <w:r w:rsidRPr="00347F9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B299E" w:rsidRPr="007219F2">
        <w:rPr>
          <w:rFonts w:ascii="Angsana New" w:hAnsi="Angsana New"/>
          <w:sz w:val="30"/>
          <w:szCs w:val="30"/>
        </w:rPr>
        <w:t xml:space="preserve"> </w:t>
      </w:r>
      <w:r w:rsidR="003A685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B11B5">
        <w:rPr>
          <w:rFonts w:ascii="Angsana New" w:hAnsi="Angsana New"/>
          <w:sz w:val="30"/>
          <w:szCs w:val="30"/>
          <w:cs/>
        </w:rPr>
        <w:t>งบการเงินนี้</w:t>
      </w:r>
      <w:r w:rsidR="00001401" w:rsidRPr="008B11B5">
        <w:rPr>
          <w:rFonts w:ascii="Angsana New" w:hAnsi="Angsana New"/>
          <w:sz w:val="30"/>
          <w:szCs w:val="30"/>
          <w:cs/>
        </w:rPr>
        <w:t>นำเสนอ</w:t>
      </w:r>
      <w:r w:rsidR="007A2048" w:rsidRPr="008B11B5">
        <w:rPr>
          <w:rFonts w:ascii="Angsana New" w:hAnsi="Angsana New"/>
          <w:sz w:val="30"/>
          <w:szCs w:val="30"/>
          <w:cs/>
        </w:rPr>
        <w:t>เป็นเงินบาท</w:t>
      </w:r>
      <w:r w:rsidR="008D11E5" w:rsidRPr="008B11B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14:paraId="08DAC5B6" w14:textId="77777777" w:rsidR="00795E48" w:rsidRPr="008B11B5" w:rsidRDefault="00795E48" w:rsidP="007219F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76551" w14:textId="77777777" w:rsidR="00CA0DFA" w:rsidRPr="000B526A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0B526A">
        <w:rPr>
          <w:rFonts w:ascii="Angsana New" w:hAnsi="Angsana New" w:hint="cs"/>
          <w:sz w:val="30"/>
          <w:szCs w:val="30"/>
          <w:cs/>
        </w:rPr>
        <w:t>ของบริษัท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ไว้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0B526A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0B526A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646A87F" w14:textId="77777777" w:rsidR="00FB0B5A" w:rsidRPr="000B526A" w:rsidRDefault="00FB0B5A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6F2056" w14:textId="78964568" w:rsidR="00AB299E" w:rsidRDefault="00AB299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A2591EC" w14:textId="25809209" w:rsidR="006E17AF" w:rsidRPr="000B526A" w:rsidRDefault="005D4012" w:rsidP="005D401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6E17AF" w:rsidRPr="000B526A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4E5BD1B1" w14:textId="77777777" w:rsidR="002076EE" w:rsidRPr="008B11B5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3884DAA" w14:textId="77777777" w:rsidR="006E17AF" w:rsidRPr="000B526A" w:rsidRDefault="007B1AC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DE592F"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184ED9" w14:textId="77777777" w:rsidR="00795E48" w:rsidRPr="008B11B5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2959760" w14:textId="77777777" w:rsidR="004F6809" w:rsidRPr="000B526A" w:rsidRDefault="00FF28B4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75A3AE" w14:textId="77777777" w:rsidR="00FB0B5A" w:rsidRPr="008B11B5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26"/>
          <w:szCs w:val="26"/>
        </w:rPr>
      </w:pPr>
    </w:p>
    <w:p w14:paraId="7C8B89A4" w14:textId="28EBD98A" w:rsidR="000876A9" w:rsidRPr="000B526A" w:rsidRDefault="004F2860" w:rsidP="00EC350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22479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</w:t>
      </w:r>
      <w:r w:rsidR="00C94FAA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Pr="000B526A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="00C94FA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132593" w:rsidRPr="000B526A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0B2C6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132593"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285927" w:rsidRPr="000B526A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02C5EC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113CB80F" w14:textId="77777777" w:rsidR="000E28F8" w:rsidRPr="000B526A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6DE10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4F5EB19E" w14:textId="77777777" w:rsidR="008F1CD6" w:rsidRPr="000B526A" w:rsidRDefault="008F1CD6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ED0DFB3" w14:textId="77777777" w:rsidR="008F1CD6" w:rsidRPr="008B11B5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24"/>
          <w:szCs w:val="24"/>
        </w:rPr>
      </w:pPr>
    </w:p>
    <w:p w14:paraId="2E22C60C" w14:textId="7B0542AB" w:rsidR="008F1CD6" w:rsidRPr="000B526A" w:rsidRDefault="002C6F5F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1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0B526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="008F1CD6"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0714831E" w14:textId="77777777" w:rsidR="008F1CD6" w:rsidRPr="008B11B5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24"/>
          <w:szCs w:val="24"/>
        </w:rPr>
      </w:pPr>
    </w:p>
    <w:p w14:paraId="276D8A5E" w14:textId="35867D2A" w:rsidR="008348C0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(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BA08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(ดูหมายเหตุข้อ</w:t>
      </w:r>
      <w:r w:rsidR="00BA082D" w:rsidRPr="00B16C8A">
        <w:rPr>
          <w:rFonts w:ascii="Angsana New" w:hAnsi="Angsana New"/>
          <w:color w:val="000000"/>
          <w:sz w:val="30"/>
          <w:szCs w:val="30"/>
        </w:rPr>
        <w:t xml:space="preserve"> </w:t>
      </w:r>
      <w:r w:rsidR="00BA082D">
        <w:rPr>
          <w:rFonts w:ascii="Angsana New" w:hAnsi="Angsana New"/>
          <w:color w:val="000000"/>
          <w:sz w:val="30"/>
          <w:szCs w:val="30"/>
        </w:rPr>
        <w:t>3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</w:t>
      </w:r>
      <w:r w:rsidR="00BA082D" w:rsidRPr="00B16C8A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676E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C12104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ต้นทุนการทำรายการ</w:t>
      </w:r>
      <w:r w:rsidR="00C12104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เกี่ยวข้องโดยตรงกับการได้มา </w:t>
      </w:r>
      <w:r w:rsidR="002018CA">
        <w:rPr>
          <w:rFonts w:ascii="Angsana New" w:hAnsi="Angsana New" w:hint="cs"/>
          <w:color w:val="000000"/>
          <w:sz w:val="30"/>
          <w:szCs w:val="30"/>
          <w:cs/>
        </w:rPr>
        <w:t>เว้นแต่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8348C0"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66D79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วัดมูลค่าเมื่อเริ่มแรก</w:t>
      </w:r>
      <w:r w:rsidR="00D66D79" w:rsidRPr="008B11B5">
        <w:rPr>
          <w:rFonts w:ascii="Angsana New" w:hAnsi="Angsana New"/>
          <w:color w:val="000000"/>
          <w:sz w:val="30"/>
          <w:szCs w:val="30"/>
          <w:cs/>
        </w:rPr>
        <w:t>และภายหลัง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7672D8" w:rsidRPr="008B11B5">
        <w:rPr>
          <w:rFonts w:ascii="Angsana New" w:hAnsi="Angsana New"/>
          <w:color w:val="000000"/>
          <w:sz w:val="30"/>
          <w:szCs w:val="30"/>
          <w:cs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A29886F" w14:textId="77777777" w:rsidR="007672D8" w:rsidRPr="008B11B5" w:rsidRDefault="007672D8" w:rsidP="008B11B5">
      <w:pPr>
        <w:spacing w:line="240" w:lineRule="auto"/>
        <w:ind w:left="1170"/>
        <w:rPr>
          <w:rFonts w:ascii="Angsana New" w:eastAsia="EucrosiaUPCBold" w:hAnsi="Angsana New"/>
          <w:i/>
          <w:iCs/>
          <w:sz w:val="24"/>
          <w:szCs w:val="24"/>
        </w:rPr>
      </w:pPr>
    </w:p>
    <w:p w14:paraId="6B516B62" w14:textId="7D4D7053" w:rsidR="008F1CD6" w:rsidRDefault="008F1CD6" w:rsidP="00114BBB">
      <w:pPr>
        <w:tabs>
          <w:tab w:val="left" w:pos="1440"/>
        </w:tabs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="00081704" w:rsidRPr="000B526A">
        <w:rPr>
          <w:rFonts w:ascii="Angsana New" w:hAnsi="Angsana New" w:hint="cs"/>
          <w:sz w:val="30"/>
          <w:szCs w:val="30"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842CDB">
        <w:rPr>
          <w:rFonts w:ascii="Angsana New" w:hAnsi="Angsana New" w:hint="cs"/>
          <w:sz w:val="30"/>
          <w:szCs w:val="30"/>
          <w:cs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="00FA3DEC">
        <w:rPr>
          <w:rFonts w:ascii="Angsana New" w:hAnsi="Angsana New" w:hint="cs"/>
          <w:color w:val="000000"/>
          <w:sz w:val="30"/>
          <w:szCs w:val="30"/>
          <w:cs/>
        </w:rPr>
        <w:t xml:space="preserve"> สิ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DE59005" w14:textId="77777777" w:rsidR="00953992" w:rsidRDefault="00953992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B9DDB59" w14:textId="77777777" w:rsidR="00634087" w:rsidRDefault="0063408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865F93" w14:textId="660A7E58" w:rsidR="008B270A" w:rsidRPr="000B526A" w:rsidRDefault="008B270A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3D493C77" w14:textId="77777777" w:rsidR="008B270A" w:rsidRDefault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304331" w14:textId="6E2B6D6A" w:rsidR="00AC523C" w:rsidRDefault="00AC523C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9179D3" w14:textId="77777777" w:rsidR="008F1CD6" w:rsidRPr="000B526A" w:rsidRDefault="008F1CD6" w:rsidP="008B11B5">
      <w:pPr>
        <w:pStyle w:val="BodyText2"/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9E6C" w14:textId="2E4510E9" w:rsidR="008F1CD6" w:rsidRPr="008B11B5" w:rsidRDefault="007611C5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2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8F1CD6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5904B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1E3F6795" w14:textId="77777777" w:rsidR="008F1CD6" w:rsidRPr="000B526A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30AEAB3" w14:textId="77777777" w:rsidR="008F1CD6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DA8CCF" w14:textId="77777777" w:rsidR="00BB6D60" w:rsidRPr="000B526A" w:rsidRDefault="00BB6D60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7DA98C" w14:textId="77777777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 </w:t>
      </w:r>
    </w:p>
    <w:p w14:paraId="06DE119E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0567EE4" w14:textId="26E4DC1A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ต้องจ่าย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รับรู้ในกำไรหรือขาดทุน</w:t>
      </w:r>
    </w:p>
    <w:p w14:paraId="614EB5E9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86B00C6" w14:textId="0F567032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C098817" w14:textId="2C8442D0" w:rsidR="001B7E2A" w:rsidRDefault="001B7E2A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480E95" w14:textId="77777777" w:rsidR="00D11344" w:rsidRDefault="00D11344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5564D263" w14:textId="57C69B7E" w:rsidR="00AF1A8A" w:rsidRPr="008B11B5" w:rsidRDefault="0072567D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3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นอกเหนือจากลูกหนี้การค้า</w:t>
      </w:r>
    </w:p>
    <w:p w14:paraId="17E80AE4" w14:textId="77777777" w:rsidR="00AF1A8A" w:rsidRPr="000B526A" w:rsidRDefault="00AF1A8A" w:rsidP="00AF1A8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F68806" w14:textId="5C6453DA" w:rsidR="00AF1A8A" w:rsidRDefault="00AF1A8A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0FF1B76D" w14:textId="77777777" w:rsidR="00D11344" w:rsidRDefault="00D11344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19DC5778" w14:textId="1DA3B6EF" w:rsidR="00AD695A" w:rsidRPr="008B11B5" w:rsidRDefault="00AD695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  <w:lang w:val="en-US"/>
        </w:rPr>
        <w:t>12</w:t>
      </w:r>
      <w:r w:rsidRPr="008B11B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012F6D0" w14:textId="77777777" w:rsidR="00A671D2" w:rsidRPr="008B11B5" w:rsidRDefault="00A671D2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6DA91762" w14:textId="4B0D2759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8317B2" w:rsidRPr="008B11B5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</w:t>
      </w:r>
      <w:r w:rsidRPr="000B526A">
        <w:rPr>
          <w:rFonts w:ascii="Angsana New" w:hAnsi="Angsana New" w:hint="cs"/>
          <w:sz w:val="30"/>
          <w:szCs w:val="30"/>
          <w:cs/>
        </w:rPr>
        <w:t xml:space="preserve">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D640335" w14:textId="77777777" w:rsidR="00AF1A8A" w:rsidRPr="00BF1FC2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A44057A" w14:textId="5E60322E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15B02">
        <w:rPr>
          <w:rFonts w:ascii="Angsana New" w:hAnsi="Angsana New"/>
          <w:sz w:val="30"/>
          <w:szCs w:val="30"/>
          <w:lang w:val="en-US"/>
        </w:rPr>
        <w:t>9</w:t>
      </w:r>
      <w:r w:rsidRPr="000B526A">
        <w:rPr>
          <w:rFonts w:ascii="Angsana New" w:hAnsi="Angsana New" w:hint="cs"/>
          <w:sz w:val="30"/>
          <w:szCs w:val="30"/>
        </w:rPr>
        <w:t xml:space="preserve">0 </w:t>
      </w:r>
      <w:r w:rsidRPr="000B526A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E92E42C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4448576E" w14:textId="77777777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264F02EF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0305AD9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0B526A">
        <w:rPr>
          <w:rFonts w:ascii="Angsana New" w:hAnsi="Angsana New" w:hint="cs"/>
          <w:sz w:val="30"/>
          <w:szCs w:val="30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</w:rPr>
        <w:t>วัน</w:t>
      </w:r>
    </w:p>
    <w:p w14:paraId="1A1A1060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354FAB2" w14:textId="66E28EFC" w:rsidR="00AF1A8A" w:rsidRPr="008B11B5" w:rsidRDefault="00022570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5E224EB0" w14:textId="77777777" w:rsidR="00AF1A8A" w:rsidRPr="008B11B5" w:rsidRDefault="00AF1A8A" w:rsidP="008B11B5">
      <w:pPr>
        <w:tabs>
          <w:tab w:val="left" w:pos="630"/>
          <w:tab w:val="left" w:pos="720"/>
        </w:tabs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282C5311" w14:textId="1C944E4A" w:rsidR="0005419C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F1FC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AC523C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AC523C">
        <w:rPr>
          <w:rFonts w:ascii="Angsana New" w:hAnsi="Angsana New"/>
          <w:sz w:val="30"/>
          <w:szCs w:val="30"/>
        </w:rPr>
        <w:t xml:space="preserve"> </w:t>
      </w:r>
      <w:r w:rsidRPr="00AC523C">
        <w:rPr>
          <w:rFonts w:ascii="Angsana New" w:hAnsi="Angsana New"/>
          <w:sz w:val="30"/>
          <w:szCs w:val="30"/>
          <w:cs/>
        </w:rPr>
        <w:t>หากมี</w:t>
      </w:r>
      <w:r w:rsidRPr="000B526A">
        <w:rPr>
          <w:rFonts w:ascii="Angsana New" w:hAnsi="Angsana New" w:hint="cs"/>
          <w:sz w:val="30"/>
          <w:szCs w:val="30"/>
          <w:cs/>
        </w:rPr>
        <w:t>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FC98745" w14:textId="77777777" w:rsidR="001E5F53" w:rsidRPr="008B11B5" w:rsidRDefault="001E5F53" w:rsidP="008B11B5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1D245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DF9412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7333C9A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6594D9E" w14:textId="4E448F1D" w:rsidR="001E5F53" w:rsidRPr="008B11B5" w:rsidRDefault="001E5F53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(ข.5)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1B036A10" w14:textId="77777777" w:rsidR="001E5F53" w:rsidRPr="008B11B5" w:rsidRDefault="001E5F53" w:rsidP="008B11B5">
      <w:pPr>
        <w:tabs>
          <w:tab w:val="left" w:pos="153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</w:rPr>
      </w:pPr>
    </w:p>
    <w:p w14:paraId="05ADC0CE" w14:textId="43A8BD75" w:rsidR="001E5F53" w:rsidRDefault="001E5F53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  <w:lang w:val="en-GB"/>
        </w:rPr>
      </w:pPr>
      <w:r w:rsidRPr="000B526A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="00AB17D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17D5">
        <w:rPr>
          <w:rFonts w:ascii="Angsana New" w:hAnsi="Angsana New"/>
          <w:sz w:val="30"/>
          <w:szCs w:val="30"/>
          <w:cs/>
          <w:lang w:val="en-GB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B78FF5B" w14:textId="77777777" w:rsidR="00D11344" w:rsidRPr="00AB17D5" w:rsidRDefault="00D11344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24B6C43B" w14:textId="4BD50D54" w:rsidR="00B87164" w:rsidRPr="000B526A" w:rsidRDefault="005266CA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</w:t>
      </w:r>
      <w:r w:rsidR="00B87164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C25135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1292D82A" w14:textId="77777777" w:rsidR="004F6809" w:rsidRPr="000B526A" w:rsidRDefault="004F6809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267B76BC" w14:textId="6D12577D" w:rsidR="00B87164" w:rsidRPr="000B526A" w:rsidRDefault="0065718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F7473E" w:rsidRPr="000B526A">
        <w:rPr>
          <w:rFonts w:ascii="Angsana New" w:hAnsi="Angsana New" w:hint="cs"/>
          <w:sz w:val="30"/>
          <w:szCs w:val="30"/>
          <w:cs/>
        </w:rPr>
        <w:t>ยอดเงินสด ยอดเ</w:t>
      </w:r>
      <w:r w:rsidR="007A2048" w:rsidRPr="000B526A">
        <w:rPr>
          <w:rFonts w:ascii="Angsana New" w:hAnsi="Angsana New" w:hint="cs"/>
          <w:sz w:val="30"/>
          <w:szCs w:val="30"/>
          <w:cs/>
        </w:rPr>
        <w:t xml:space="preserve">งินฝากธนาคารประเภทเผื่อเรียก </w:t>
      </w:r>
      <w:r w:rsidR="005D71FB" w:rsidRPr="000B526A">
        <w:rPr>
          <w:rFonts w:ascii="Angsana New" w:hAnsi="Angsana New" w:hint="cs"/>
          <w:sz w:val="30"/>
          <w:szCs w:val="30"/>
          <w:cs/>
        </w:rPr>
        <w:t>และ</w:t>
      </w:r>
      <w:r w:rsidR="00F7473E" w:rsidRPr="000B526A">
        <w:rPr>
          <w:rFonts w:ascii="Angsana New" w:hAnsi="Angsana New" w:hint="cs"/>
          <w:sz w:val="30"/>
          <w:szCs w:val="30"/>
          <w:cs/>
        </w:rPr>
        <w:t>เงินลงทุนระยะสั้นที่มีสภาพคล่องสูง</w:t>
      </w:r>
      <w:r w:rsidR="00E630A7" w:rsidRPr="008B11B5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</w:rPr>
        <w:t xml:space="preserve"> </w:t>
      </w:r>
      <w:r w:rsidR="00124312" w:rsidRPr="000B526A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DA13A7" w:rsidRPr="000B526A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124312" w:rsidRPr="000B526A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14:paraId="6986DBF7" w14:textId="77777777" w:rsidR="00CB3983" w:rsidRPr="000B526A" w:rsidRDefault="00CB398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B1927B" w14:textId="77777777" w:rsidR="00B87164" w:rsidRPr="000B526A" w:rsidRDefault="00C25135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384D6D46" w14:textId="77777777" w:rsidR="00954096" w:rsidRPr="000B526A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06609B" w14:textId="5B127022" w:rsidR="005E604B" w:rsidRPr="000B526A" w:rsidRDefault="00445D0E" w:rsidP="00F240B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ลูกหนี้การค้าและลูกหนี้อื่นรับรู้เมื่อบริษัทมีสิทธิที่ปราศจากเงื่อนไขในการได้รับสิ่งตอบแทนตามสัญญา</w:t>
      </w:r>
      <w:r w:rsidR="007219F2" w:rsidRPr="008B11B5">
        <w:rPr>
          <w:rFonts w:ascii="Angsana New" w:hAnsi="Angsana New"/>
          <w:sz w:val="30"/>
          <w:szCs w:val="30"/>
        </w:rPr>
        <w:t xml:space="preserve"> </w:t>
      </w:r>
      <w:r w:rsidR="00C25135"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 w:rsidRPr="000B526A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7219F2">
        <w:rPr>
          <w:rFonts w:ascii="Angsana New" w:hAnsi="Angsana New"/>
          <w:sz w:val="30"/>
          <w:szCs w:val="30"/>
        </w:rPr>
        <w:t xml:space="preserve"> </w:t>
      </w:r>
      <w:r w:rsidR="00B90D83" w:rsidRPr="000B526A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0B526A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B90D83" w:rsidRPr="000B526A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15B4EED5" w14:textId="4A678251" w:rsidR="008A3C35" w:rsidRDefault="008A3C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FF30BE" w14:textId="1B05CA18" w:rsidR="000C1838" w:rsidRPr="006C0824" w:rsidRDefault="000C183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C0824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A61E58">
        <w:rPr>
          <w:rFonts w:ascii="Angsana New" w:hAnsi="Angsana New" w:hint="cs"/>
          <w:sz w:val="30"/>
          <w:szCs w:val="30"/>
          <w:cs/>
        </w:rPr>
        <w:t xml:space="preserve"> </w:t>
      </w:r>
      <w:r w:rsidRPr="006C0824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A61E58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6C0824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6D74790" w14:textId="77777777" w:rsidR="00AD38A3" w:rsidRDefault="00AD38A3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D0684F" w14:textId="77777777" w:rsidR="00EC4795" w:rsidRDefault="00EC479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3B10A8" w14:textId="6C315D2D" w:rsidR="00C9385C" w:rsidRPr="000B526A" w:rsidRDefault="00C9385C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49FAEE79" w14:textId="77777777" w:rsidR="00954096" w:rsidRPr="000B526A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50C9D8DA" w14:textId="3BEDCD5F" w:rsidR="00C6437E" w:rsidRPr="000B526A" w:rsidRDefault="00124312" w:rsidP="008B11B5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  <w:r w:rsidR="00C7214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5FE9" w:rsidRPr="008B11B5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สินค้าสำเร็จรูปและสินค้าระหว่างผลิต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0B526A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8C591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0B526A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52B26">
        <w:rPr>
          <w:rFonts w:ascii="Angsana New" w:hAnsi="Angsana New" w:hint="cs"/>
          <w:sz w:val="30"/>
          <w:szCs w:val="30"/>
          <w:cs/>
        </w:rPr>
        <w:t>ประมาณการต้นทุนในการผลิต</w:t>
      </w:r>
      <w:r w:rsidR="00B350AB">
        <w:rPr>
          <w:rFonts w:ascii="Angsana New" w:hAnsi="Angsana New" w:hint="cs"/>
          <w:sz w:val="30"/>
          <w:szCs w:val="30"/>
          <w:cs/>
        </w:rPr>
        <w:t>สินค้าให้เสร็จและ</w:t>
      </w:r>
      <w:r w:rsidRPr="000B526A">
        <w:rPr>
          <w:rFonts w:ascii="Angsana New" w:hAnsi="Angsana New" w:hint="cs"/>
          <w:sz w:val="30"/>
          <w:szCs w:val="30"/>
          <w:cs/>
        </w:rPr>
        <w:t>ค่าใช้จ่ายที่จำเป็น</w:t>
      </w:r>
      <w:r w:rsidR="007153E7" w:rsidRPr="000B526A">
        <w:rPr>
          <w:rFonts w:ascii="Angsana New" w:hAnsi="Angsana New" w:hint="cs"/>
          <w:sz w:val="30"/>
          <w:szCs w:val="30"/>
          <w:cs/>
        </w:rPr>
        <w:t>โดยประมาณ</w:t>
      </w:r>
      <w:r w:rsidRPr="000B526A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6A910E91" w14:textId="77777777" w:rsidR="00BB6D60" w:rsidRPr="00965897" w:rsidRDefault="00BB6D6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9E8B5AE" w14:textId="2BE91556" w:rsidR="00E52D20" w:rsidRPr="000B526A" w:rsidRDefault="00E52D20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 และอุปกรณ์</w:t>
      </w:r>
    </w:p>
    <w:p w14:paraId="4F8EA85B" w14:textId="77777777" w:rsidR="001810A1" w:rsidRPr="00965897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7BEDD27" w14:textId="77777777" w:rsidR="00E52D20" w:rsidRPr="000B526A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0B526A">
        <w:rPr>
          <w:rFonts w:ascii="Angsana New" w:hAnsi="Angsana New" w:hint="cs"/>
          <w:sz w:val="30"/>
          <w:szCs w:val="30"/>
          <w:cs/>
        </w:rPr>
        <w:t>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0B526A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0B526A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0B526A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0B526A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14:paraId="7732B6F1" w14:textId="77777777" w:rsidR="00E64FE7" w:rsidRPr="00965897" w:rsidRDefault="00E64FE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70413" w14:textId="531027F5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รวมถึงต้นทุนในการรื้อถอน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การขนย้าย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1500" w:rsidRPr="000B526A">
        <w:rPr>
          <w:rFonts w:ascii="Angsana New" w:hAnsi="Angsana New" w:hint="cs"/>
          <w:sz w:val="30"/>
          <w:szCs w:val="30"/>
          <w:cs/>
        </w:rPr>
        <w:t>และ</w:t>
      </w:r>
      <w:r w:rsidRPr="000B526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ลิขสิทธ์ซอฟแวร์ดังกล่าวเป็นส่วนหนึ่งของอุปกรณ์</w:t>
      </w:r>
    </w:p>
    <w:p w14:paraId="75119B52" w14:textId="77777777" w:rsidR="001810A1" w:rsidRPr="006C082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8094B9" w14:textId="1CB8BDF7" w:rsidR="002076EE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2076EE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42D64178" w14:textId="77777777" w:rsidR="008A3C35" w:rsidRPr="006C0824" w:rsidRDefault="008A3C3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9A5E47" w14:textId="7777777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2D1FA0C9" w14:textId="77777777" w:rsidR="000669EB" w:rsidRPr="006C0824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681470" w14:textId="1E2ACD9F" w:rsidR="001810A1" w:rsidRPr="000B526A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E966F8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เมื่อ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6C67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เป็นประจำ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ในการซ่อมบำรุงที่ดิน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00E4E93A" w14:textId="77777777" w:rsidR="00DB5F1E" w:rsidRPr="006C0824" w:rsidRDefault="00DB5F1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87FA6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90FCA0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B563D7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C34DB8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8D4160F" w14:textId="06801F13" w:rsidR="00E52D20" w:rsidRPr="000B526A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ค่าเสื่อมราคา</w:t>
      </w:r>
    </w:p>
    <w:p w14:paraId="2B5F1BF0" w14:textId="77777777" w:rsidR="00954096" w:rsidRPr="006C082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C935E3" w14:textId="2C8AA9C0" w:rsidR="001810A1" w:rsidRDefault="001810A1" w:rsidP="0065126B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ค่าเสื่อมราคา</w:t>
      </w:r>
      <w:r w:rsidR="001071FF" w:rsidRPr="008B11B5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</w:t>
      </w:r>
      <w:r w:rsidR="008D53F9" w:rsidRPr="008B11B5">
        <w:rPr>
          <w:rFonts w:ascii="Angsana New" w:hAnsi="Angsana New"/>
          <w:sz w:val="30"/>
          <w:szCs w:val="30"/>
          <w:cs/>
        </w:rPr>
        <w:t>แต่ละ</w:t>
      </w:r>
      <w:r w:rsidR="001071FF" w:rsidRPr="008B11B5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8270BE" w:rsidRPr="008B11B5">
        <w:rPr>
          <w:rFonts w:ascii="Angsana New" w:hAnsi="Angsana New"/>
          <w:sz w:val="30"/>
          <w:szCs w:val="30"/>
          <w:cs/>
        </w:rPr>
        <w:t>และรับรู้ใน</w:t>
      </w:r>
      <w:r w:rsidRPr="008B11B5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กำไรหรือขาดทุน</w:t>
      </w:r>
      <w:r w:rsidRPr="008B11B5">
        <w:rPr>
          <w:rFonts w:ascii="Angsana New" w:hAnsi="Angsana New"/>
          <w:sz w:val="30"/>
          <w:szCs w:val="30"/>
          <w:cs/>
        </w:rPr>
        <w:t xml:space="preserve"> </w:t>
      </w:r>
      <w:r w:rsidR="00A21D0B" w:rsidRPr="008B11B5">
        <w:rPr>
          <w:rFonts w:ascii="Angsana New" w:hAnsi="Angsana New"/>
          <w:sz w:val="30"/>
          <w:szCs w:val="30"/>
          <w:cs/>
        </w:rPr>
        <w:t>ทั้งนี้</w:t>
      </w:r>
      <w:r w:rsidR="00A21D0B" w:rsidRPr="00347F9D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</w:t>
      </w:r>
      <w:r w:rsidR="00A21D0B" w:rsidRPr="00EB32A2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="00A21D0B" w:rsidRPr="00F240B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A21D0B" w:rsidRPr="00F708DB">
        <w:rPr>
          <w:rFonts w:ascii="Angsana New" w:hAnsi="Angsana New"/>
          <w:sz w:val="30"/>
          <w:szCs w:val="30"/>
          <w:cs/>
          <w:lang w:val="en-US"/>
        </w:rPr>
        <w:t>การก่อสร้างและติดตั้ง</w:t>
      </w:r>
      <w:r w:rsidR="006512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082D" w:rsidRPr="000B526A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0B526A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14:paraId="44D37508" w14:textId="77777777" w:rsidR="0065126B" w:rsidRPr="006C0824" w:rsidRDefault="0065126B" w:rsidP="008B11B5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482134" w:rsidRPr="000B526A" w14:paraId="7D1FA556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6AFC82A" w14:textId="77777777" w:rsidR="00482134" w:rsidRPr="000B526A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0B526A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F4BC" w14:textId="77777777" w:rsidR="00482134" w:rsidRPr="000B526A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0B526A" w14:paraId="1081990D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216DAAA" w14:textId="77777777" w:rsidR="002076EE" w:rsidRPr="000B526A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F8081" w14:textId="77777777" w:rsidR="002076EE" w:rsidRPr="000B526A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0B526A" w14:paraId="31DA32D0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6D94670" w14:textId="77777777" w:rsidR="00482134" w:rsidRPr="000B526A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028CD" w14:textId="77777777" w:rsidR="00482134" w:rsidRPr="000B526A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5A68B177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ADC3673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187F0" w14:textId="77777777" w:rsidR="00482134" w:rsidRPr="000B526A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62920CA4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D6D13AB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88779" w14:textId="77777777" w:rsidR="00482134" w:rsidRPr="000B526A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0B526A" w14:paraId="03BB2D68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7FBC7B2" w14:textId="77777777" w:rsidR="00D74BFE" w:rsidRPr="000B526A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8C285" w14:textId="77777777" w:rsidR="00D74BFE" w:rsidRPr="000B526A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2 - 10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677BDA0A" w14:textId="77777777" w:rsidR="00F8017B" w:rsidRPr="006C0824" w:rsidRDefault="00F8017B" w:rsidP="00965897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1ED72EF4" w14:textId="6C55AB3B" w:rsidR="00D32990" w:rsidRPr="000B526A" w:rsidRDefault="00D32990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311371" w14:textId="77777777" w:rsidR="00D3730B" w:rsidRPr="008B11B5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28"/>
          <w:szCs w:val="28"/>
        </w:rPr>
      </w:pPr>
    </w:p>
    <w:p w14:paraId="0D560AAA" w14:textId="3D1A5464" w:rsidR="000A7BC0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8B3EBA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B11B5">
        <w:rPr>
          <w:rFonts w:ascii="Angsana New" w:hAnsi="Angsana New"/>
          <w:sz w:val="30"/>
          <w:szCs w:val="30"/>
          <w:cs/>
        </w:rPr>
        <w:t>ถ้ามี)</w:t>
      </w:r>
      <w:r w:rsidR="00B178B8">
        <w:rPr>
          <w:rFonts w:ascii="Angsana New" w:hAnsi="Angsana New" w:hint="cs"/>
          <w:sz w:val="30"/>
          <w:szCs w:val="30"/>
          <w:cs/>
        </w:rPr>
        <w:t xml:space="preserve"> </w:t>
      </w:r>
      <w:r w:rsidR="002076EE" w:rsidRPr="000B526A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3BC4">
        <w:rPr>
          <w:rFonts w:ascii="Angsana New" w:hAnsi="Angsana New" w:hint="cs"/>
          <w:sz w:val="30"/>
          <w:szCs w:val="30"/>
          <w:cs/>
        </w:rPr>
        <w:t xml:space="preserve"> </w:t>
      </w:r>
      <w:r w:rsidR="000669EB" w:rsidRPr="000B526A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53BC4" w:rsidRPr="000B526A">
        <w:rPr>
          <w:rFonts w:ascii="Angsana New" w:hAnsi="Angsana New" w:hint="cs"/>
          <w:sz w:val="30"/>
          <w:szCs w:val="30"/>
          <w:cs/>
        </w:rPr>
        <w:t>โดยวิธีเส้นตรง</w:t>
      </w:r>
      <w:r w:rsidR="009D75C8" w:rsidRPr="000B526A">
        <w:rPr>
          <w:rFonts w:ascii="Angsana New" w:hAnsi="Angsana New" w:hint="cs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63155A" w:rsidRPr="000B52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="00347F9D">
        <w:rPr>
          <w:rFonts w:ascii="Angsana New" w:hAnsi="Angsana New" w:hint="cs"/>
          <w:sz w:val="30"/>
          <w:szCs w:val="30"/>
          <w:cs/>
        </w:rPr>
        <w:t xml:space="preserve"> </w:t>
      </w:r>
      <w:r w:rsidR="000A7BC0" w:rsidRPr="008B11B5">
        <w:rPr>
          <w:rFonts w:ascii="Angsana New" w:hAnsi="Angsana New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B4FC3B9" w14:textId="6DBEF2F9" w:rsidR="00347F9D" w:rsidRDefault="00347F9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0"/>
          <w:szCs w:val="2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11516B" w:rsidRPr="000B526A" w14:paraId="4F15610D" w14:textId="77777777" w:rsidTr="00C975D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1B30775" w14:textId="605A1777" w:rsidR="0011516B" w:rsidRPr="000B526A" w:rsidRDefault="0011516B" w:rsidP="00C975D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hint="cs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1D716" w14:textId="545B7539" w:rsidR="0011516B" w:rsidRPr="000B526A" w:rsidRDefault="0011516B" w:rsidP="00C975D2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14305E81" w14:textId="77777777" w:rsidR="00D11344" w:rsidRDefault="00D11344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EB76FD" w14:textId="7A3D13DF" w:rsidR="001122EB" w:rsidRPr="000B526A" w:rsidRDefault="001122EB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40A5F2" w14:textId="77777777" w:rsidR="001122EB" w:rsidRPr="008B11B5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28"/>
          <w:szCs w:val="28"/>
        </w:rPr>
      </w:pPr>
    </w:p>
    <w:p w14:paraId="5C2B0D2E" w14:textId="77777777" w:rsidR="00B72126" w:rsidRPr="000B526A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ในกรณีที่</w:t>
      </w:r>
      <w:r w:rsidRPr="000B526A">
        <w:rPr>
          <w:rFonts w:ascii="Angsana New" w:hAnsi="Angsana New" w:hint="cs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14:paraId="7AA5767F" w14:textId="77777777" w:rsidR="0088797B" w:rsidRPr="008B11B5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8BFEFB5" w14:textId="3B6F819B" w:rsidR="00715906" w:rsidRPr="000B526A" w:rsidRDefault="0071590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82134"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D11493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B526A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</w:t>
      </w:r>
      <w:r w:rsidR="00C703A3" w:rsidRPr="000B526A">
        <w:rPr>
          <w:rFonts w:ascii="Angsana New" w:hAnsi="Angsana New" w:hint="cs"/>
          <w:sz w:val="30"/>
          <w:szCs w:val="30"/>
          <w:cs/>
        </w:rPr>
        <w:t>สด</w:t>
      </w:r>
      <w:r w:rsidR="00A65A04" w:rsidRPr="000B526A">
        <w:rPr>
          <w:rFonts w:ascii="Angsana New" w:hAnsi="Angsana New" w:hint="cs"/>
          <w:sz w:val="30"/>
          <w:szCs w:val="30"/>
          <w:cs/>
        </w:rPr>
        <w:t xml:space="preserve">สูงกว่ามูลค่าที่จะได้รับคืน </w:t>
      </w:r>
    </w:p>
    <w:p w14:paraId="365BB91D" w14:textId="77777777" w:rsidR="00D22F86" w:rsidRPr="008B11B5" w:rsidRDefault="00D22F8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206D5C4F" w14:textId="77777777" w:rsidR="00F8017B" w:rsidRDefault="00F8017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9585EE" w14:textId="1931A400" w:rsidR="00260556" w:rsidRPr="000B526A" w:rsidRDefault="0026055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มูลค่าที่คาดว่าจะได้รับคืน</w:t>
      </w:r>
      <w:r w:rsidR="002A030E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3FA2B9" w14:textId="77777777" w:rsidR="007C2F62" w:rsidRPr="008B11B5" w:rsidRDefault="007C2F62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250153D" w14:textId="2FBDB7A3" w:rsidR="005864BE" w:rsidRPr="000B526A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3B23D2A" w14:textId="1C3AA56F" w:rsidR="0024606D" w:rsidRPr="008B11B5" w:rsidRDefault="002460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CD85147" w14:textId="3F447372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</w:t>
      </w:r>
      <w:r w:rsidR="000669EB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51B2EF6D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5898123F" w14:textId="77777777" w:rsidR="003D6D6A" w:rsidRPr="000B52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D00D912" w14:textId="77777777" w:rsidR="003D6D6A" w:rsidRPr="008B11B5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6DBF" w14:textId="362442CA" w:rsidR="00E274F8" w:rsidRPr="000B526A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ภาระผูกพันในการ</w:t>
      </w:r>
      <w:r w:rsidRPr="008B11B5">
        <w:rPr>
          <w:rFonts w:ascii="Angsana New" w:hAnsi="Angsana New" w:hint="cs"/>
          <w:sz w:val="30"/>
          <w:szCs w:val="30"/>
          <w:cs/>
        </w:rPr>
        <w:t>สมทบ</w:t>
      </w:r>
      <w:r w:rsidRPr="008B11B5">
        <w:rPr>
          <w:rFonts w:ascii="Angsana New" w:hAnsi="Angsana New"/>
          <w:sz w:val="30"/>
          <w:szCs w:val="30"/>
          <w:cs/>
        </w:rPr>
        <w:t>เข้า</w:t>
      </w:r>
      <w:r w:rsidR="009B6D1B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  <w:r w:rsidR="00C570CF">
        <w:rPr>
          <w:rFonts w:ascii="Angsana New" w:hAnsi="Angsana New" w:hint="cs"/>
          <w:sz w:val="30"/>
          <w:szCs w:val="30"/>
          <w:cs/>
        </w:rPr>
        <w:t>สำหรับพนักงานของบริษัท</w:t>
      </w:r>
      <w:r w:rsidRPr="008B11B5">
        <w:rPr>
          <w:rFonts w:ascii="Angsana New" w:hAnsi="Angsana New" w:hint="cs"/>
          <w:sz w:val="30"/>
          <w:szCs w:val="30"/>
          <w:cs/>
        </w:rPr>
        <w:t>จะ</w:t>
      </w:r>
      <w:r w:rsidRPr="000B526A">
        <w:rPr>
          <w:rFonts w:ascii="Angsana New" w:hAnsi="Angsana New" w:hint="cs"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42E292" w14:textId="77777777" w:rsidR="00C36FBD" w:rsidRPr="008B11B5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9FADEFF" w14:textId="77777777" w:rsidR="009D75C8" w:rsidRPr="000B526A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8499BF3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AF0A5C6" w14:textId="0758C979" w:rsid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8720E0">
        <w:rPr>
          <w:rFonts w:ascii="Angsana New" w:hAnsi="Angsana New" w:hint="cs"/>
          <w:i/>
          <w:sz w:val="30"/>
          <w:szCs w:val="30"/>
          <w:cs/>
          <w:lang w:val="en-US"/>
        </w:rPr>
        <w:t>สุทธิ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92372" w:rsidRPr="008B11B5">
        <w:rPr>
          <w:rFonts w:ascii="Angsana New" w:hAnsi="Angsana New"/>
          <w:i/>
          <w:sz w:val="30"/>
          <w:szCs w:val="30"/>
          <w:cs/>
          <w:lang w:val="en-US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435D6E9" w14:textId="77777777" w:rsidR="00CB0633" w:rsidRPr="000B526A" w:rsidRDefault="00CB0633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4F1EF712" w14:textId="2950E8E7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 w:rsidRPr="000B526A">
        <w:rPr>
          <w:rFonts w:ascii="Angsana New" w:eastAsia="Calibri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รับรู้ในกำไรหรือขาดทุน </w:t>
      </w:r>
    </w:p>
    <w:p w14:paraId="029EACA4" w14:textId="6B9B28F4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 w:rsidR="000669EB"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14:paraId="1C51B2DF" w14:textId="77777777" w:rsidR="00D22F86" w:rsidRPr="008B11B5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547DDB3" w14:textId="77777777" w:rsidR="003D6D6A" w:rsidRPr="000B526A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</w:t>
      </w:r>
      <w:r w:rsidRPr="000B526A">
        <w:rPr>
          <w:rFonts w:ascii="Angsana New" w:hAnsi="Angsana New" w:hint="cs"/>
          <w:iCs/>
          <w:sz w:val="30"/>
          <w:szCs w:val="30"/>
          <w:cs/>
        </w:rPr>
        <w:t>ยาว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110C77D" w14:textId="77777777" w:rsidR="002E0AA5" w:rsidRPr="008B11B5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C1C75F" w14:textId="4E6A5545" w:rsidR="009C221C" w:rsidRPr="000B526A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</w:t>
      </w:r>
      <w:r w:rsidR="00CD1F2A">
        <w:rPr>
          <w:rFonts w:ascii="Angsana New" w:hAnsi="Angsana New" w:hint="cs"/>
          <w:sz w:val="30"/>
          <w:szCs w:val="30"/>
          <w:cs/>
        </w:rPr>
        <w:t>สุทธิ</w:t>
      </w:r>
      <w:r w:rsidR="003D6D6A" w:rsidRPr="000B526A">
        <w:rPr>
          <w:rFonts w:ascii="Angsana New" w:hAnsi="Angsana New" w:hint="cs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0B526A">
        <w:rPr>
          <w:rFonts w:ascii="Angsana New" w:hAnsi="Angsana New" w:hint="cs"/>
          <w:sz w:val="30"/>
          <w:szCs w:val="30"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การวัดมูลค่าใหม่จะรับ</w:t>
      </w:r>
      <w:r w:rsidR="00372772" w:rsidRPr="000B526A">
        <w:rPr>
          <w:rFonts w:ascii="Angsana New" w:hAnsi="Angsana New" w:hint="cs"/>
          <w:sz w:val="30"/>
          <w:szCs w:val="30"/>
          <w:cs/>
        </w:rPr>
        <w:t>รู้ในกำไรหรือขาดทุนเมื่อเกิดขึ้น</w:t>
      </w:r>
    </w:p>
    <w:p w14:paraId="2543F5D8" w14:textId="77777777" w:rsidR="0024606D" w:rsidRPr="008B11B5" w:rsidRDefault="0024606D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40A73DD" w14:textId="505969D9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200B8B93" w14:textId="77777777" w:rsidR="009C221C" w:rsidRPr="008B11B5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5F65945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14:paraId="06CBA83A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0"/>
          <w:szCs w:val="10"/>
        </w:rPr>
      </w:pPr>
    </w:p>
    <w:p w14:paraId="4E016BCC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14:paraId="279149D4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14:paraId="0BC9FFE5" w14:textId="77777777" w:rsidR="00C80D38" w:rsidRPr="008B11B5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10"/>
          <w:szCs w:val="10"/>
          <w:lang w:val="en-GB"/>
        </w:rPr>
      </w:pPr>
    </w:p>
    <w:p w14:paraId="5F6A984E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B526A">
        <w:rPr>
          <w:rFonts w:ascii="Angsana New" w:hAnsi="Angsana New" w:hint="cs"/>
          <w:iCs/>
          <w:sz w:val="30"/>
          <w:szCs w:val="30"/>
        </w:rPr>
        <w:t>12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761D74F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F8DA58D" w14:textId="77777777" w:rsidR="00D219A3" w:rsidRPr="000B526A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1814E060" w14:textId="77777777" w:rsidR="00D219A3" w:rsidRPr="008B11B5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087A8" w14:textId="77777777" w:rsidR="00D219A3" w:rsidRPr="000B526A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0B526A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912E7E" w14:textId="58FA610C" w:rsidR="0029263B" w:rsidRPr="006C0824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B1785A" w14:textId="77777777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4631A25" w14:textId="77777777" w:rsidR="000006FD" w:rsidRPr="008B11B5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EEC43F" w14:textId="47FAA884" w:rsidR="00BA1CBE" w:rsidRPr="000B526A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A140A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0B526A">
        <w:rPr>
          <w:rFonts w:ascii="Angsana New" w:hAnsi="Angsana New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6D3C3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6D3C3A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B26AC2E" w14:textId="03A67BEC" w:rsidR="0088797B" w:rsidRPr="000B526A" w:rsidRDefault="0088797B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35A81C81" w14:textId="77777777" w:rsidR="0088797B" w:rsidRPr="000B526A" w:rsidRDefault="0088797B" w:rsidP="0088797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A58C2" w14:textId="77777777" w:rsidR="00097F8C" w:rsidRPr="000B526A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4DC338" w14:textId="1F245C9F" w:rsidR="008108E7" w:rsidRPr="000B526A" w:rsidRDefault="008108E7">
      <w:pPr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686D619B" w14:textId="00B7DAB3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ดังนี้ </w:t>
      </w:r>
    </w:p>
    <w:p w14:paraId="4746683A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31948A4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04B809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</w:p>
    <w:p w14:paraId="4C14FFDE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3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A8D63E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3C7335" w14:textId="458DEB68" w:rsidR="00097F8C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08CCF38" w14:textId="77777777" w:rsidR="00C33AF5" w:rsidRPr="000B526A" w:rsidRDefault="00C33AF5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EB78C6A" w14:textId="77777777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2929319" w14:textId="77777777" w:rsidR="00C33AF5" w:rsidRPr="000B526A" w:rsidRDefault="00C33AF5" w:rsidP="00C33AF5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sz w:val="30"/>
          <w:szCs w:val="30"/>
        </w:rPr>
      </w:pPr>
    </w:p>
    <w:p w14:paraId="7C22290E" w14:textId="73893032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</w:t>
      </w:r>
      <w:r w:rsidR="0096198D" w:rsidRPr="000B526A">
        <w:rPr>
          <w:rFonts w:ascii="Angsana New" w:hAnsi="Angsana New" w:hint="cs"/>
          <w:i/>
          <w:sz w:val="30"/>
          <w:szCs w:val="30"/>
          <w:cs/>
        </w:rPr>
        <w:t>ของเครื่องมือทางการเงิน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</w:t>
      </w:r>
      <w:r w:rsidR="00583280">
        <w:rPr>
          <w:rFonts w:ascii="Angsana New" w:hAnsi="Angsana New" w:hint="cs"/>
          <w:i/>
          <w:sz w:val="30"/>
          <w:szCs w:val="30"/>
          <w:cs/>
        </w:rPr>
        <w:t xml:space="preserve">ในกำไรหรือขาดทุนทันที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8C28BA">
        <w:rPr>
          <w:rFonts w:ascii="Angsana New" w:hAnsi="Angsana New"/>
          <w:iCs/>
          <w:sz w:val="30"/>
          <w:szCs w:val="30"/>
        </w:rPr>
        <w:t xml:space="preserve">3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>ผลต่างดังกล่าวจะรับรู้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</w:t>
      </w:r>
      <w:r w:rsidR="009A28D9" w:rsidRPr="008B11B5" w:rsidDel="001A6CC8">
        <w:rPr>
          <w:rFonts w:ascii="Angsana New" w:hAnsi="Angsana New"/>
          <w:i/>
          <w:sz w:val="30"/>
          <w:szCs w:val="30"/>
          <w:cs/>
        </w:rPr>
        <w:t>จนกว่ามูลค่ายุติธรรมมีการโอนเปลี่ยนลำดับชั้นหรือ</w:t>
      </w:r>
      <w:r w:rsidRPr="000B526A">
        <w:rPr>
          <w:rFonts w:ascii="Angsana New" w:hAnsi="Angsana New" w:hint="cs"/>
          <w:i/>
          <w:sz w:val="30"/>
          <w:szCs w:val="30"/>
          <w:cs/>
        </w:rPr>
        <w:t>เมื่อรายการดังกล่าวสิ้นสุดลง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E1C99F5" w14:textId="77777777" w:rsidR="00883713" w:rsidRPr="008B11B5" w:rsidRDefault="00883713" w:rsidP="008B11B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D324723" w14:textId="77777777" w:rsidR="00965897" w:rsidRDefault="0096589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4B46D0" w14:textId="067D3A4D" w:rsidR="00777426" w:rsidRPr="000B526A" w:rsidRDefault="004F4010" w:rsidP="0049070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  <w:r w:rsidR="00CA34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E86850" w14:textId="77777777" w:rsidR="006E1C2E" w:rsidRPr="008B11B5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7178535" w14:textId="57AF1C56" w:rsidR="00B51B86" w:rsidRPr="008B11B5" w:rsidRDefault="00B51B86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11B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3DEEFAC" w14:textId="77777777" w:rsidR="00B51B86" w:rsidRPr="008B11B5" w:rsidRDefault="00B51B86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 w:cs="Cordia New"/>
          <w:sz w:val="28"/>
          <w:szCs w:val="28"/>
          <w:lang w:val="en-US"/>
        </w:rPr>
      </w:pPr>
    </w:p>
    <w:p w14:paraId="02F69B3C" w14:textId="129FAF59" w:rsidR="006E1C2E" w:rsidRPr="000B526A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0B526A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ควบคุมในสินค้าด้วยจำนวนเงินที่สะท้อนถึงสิ่งตอบแทนที่บริษัท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="00AC78D3">
        <w:rPr>
          <w:rFonts w:ascii="Angsana New" w:hAnsi="Angsana New" w:hint="cs"/>
          <w:sz w:val="30"/>
          <w:szCs w:val="30"/>
          <w:cs/>
          <w:lang w:val="en-US"/>
        </w:rPr>
        <w:t xml:space="preserve"> รายได้ที่รับรู้ไม่รวม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ภาษีมูลค่าเพิ่มและแสดงสุทธิจากส่วนลดการค้า</w:t>
      </w:r>
    </w:p>
    <w:p w14:paraId="49ADFBED" w14:textId="77777777" w:rsidR="00574937" w:rsidRPr="008B11B5" w:rsidRDefault="00574937" w:rsidP="0049070B">
      <w:pPr>
        <w:spacing w:line="240" w:lineRule="auto"/>
        <w:rPr>
          <w:rFonts w:ascii="Angsana New" w:hAnsi="Angsana New"/>
          <w:sz w:val="28"/>
          <w:szCs w:val="28"/>
        </w:rPr>
      </w:pPr>
    </w:p>
    <w:p w14:paraId="7CA43980" w14:textId="7CADAA77" w:rsidR="006E1C2E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28351C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B526A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สำหรับ</w:t>
      </w:r>
      <w:r w:rsidR="001A6D48">
        <w:rPr>
          <w:rFonts w:ascii="Angsana New" w:hAnsi="Angsana New" w:hint="cs"/>
          <w:sz w:val="30"/>
          <w:szCs w:val="30"/>
          <w:cs/>
        </w:rPr>
        <w:t>การขาย</w:t>
      </w:r>
      <w:r w:rsidRPr="000B526A">
        <w:rPr>
          <w:rFonts w:ascii="Angsana New" w:hAnsi="Angsana New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5F3B40">
        <w:rPr>
          <w:rFonts w:ascii="Angsana New" w:hAnsi="Angsana New" w:hint="cs"/>
          <w:sz w:val="30"/>
          <w:szCs w:val="30"/>
          <w:cs/>
          <w:lang w:val="en-US"/>
        </w:rPr>
        <w:t>บริษัททำการประมาณการรับคืนสินค้าจากข้อมูล</w:t>
      </w:r>
      <w:r w:rsidR="00324C3C">
        <w:rPr>
          <w:rFonts w:ascii="Angsana New" w:hAnsi="Angsana New" w:hint="cs"/>
          <w:sz w:val="30"/>
          <w:szCs w:val="30"/>
          <w:cs/>
          <w:lang w:val="en-US"/>
        </w:rPr>
        <w:t>อัตราคืนสินค้าในอดีตและ</w:t>
      </w:r>
      <w:r w:rsidR="00281B0C" w:rsidRPr="008B11B5">
        <w:rPr>
          <w:rFonts w:ascii="Angsana New" w:hAnsi="Angsana New"/>
          <w:sz w:val="30"/>
          <w:szCs w:val="30"/>
          <w:cs/>
        </w:rPr>
        <w:t>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C41EB4F" w14:textId="77777777" w:rsidR="00965897" w:rsidRPr="000B526A" w:rsidRDefault="0096589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B165" w14:textId="52DE9B1D" w:rsidR="00F00D55" w:rsidRPr="008B11B5" w:rsidRDefault="001A4D8A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4D8A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DD73BBE" w14:textId="77777777" w:rsidR="00F00D55" w:rsidRPr="008B11B5" w:rsidRDefault="00F00D55" w:rsidP="00F00D5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251BCFE0" w14:textId="77F12BB5" w:rsidR="00F00D55" w:rsidRDefault="00F00D55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A26AE05" w14:textId="77777777" w:rsidR="00377FD6" w:rsidRPr="008B11B5" w:rsidRDefault="00377FD6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49E2796B" w14:textId="77777777" w:rsidR="004A5132" w:rsidRPr="000B526A" w:rsidRDefault="004A5132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058E666" w14:textId="77777777" w:rsidR="00DB553F" w:rsidRPr="008B11B5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D8B9971" w14:textId="209F5610" w:rsidR="001E190D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B32A2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F240BA">
        <w:rPr>
          <w:rFonts w:ascii="Angsana New" w:hAnsi="Angsana New" w:hint="cs"/>
          <w:sz w:val="30"/>
          <w:szCs w:val="30"/>
          <w:cs/>
        </w:rPr>
        <w:t>ของงวด</w:t>
      </w:r>
      <w:r w:rsidRPr="003050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7A59BE" w:rsidRPr="003050D0">
        <w:rPr>
          <w:rFonts w:ascii="Angsana New" w:hAnsi="Angsana New"/>
          <w:sz w:val="30"/>
          <w:szCs w:val="30"/>
          <w:cs/>
        </w:rPr>
        <w:t>ซึ่ง</w:t>
      </w:r>
      <w:r w:rsidRPr="003050D0">
        <w:rPr>
          <w:rFonts w:ascii="Angsana New" w:hAnsi="Angsana New"/>
          <w:sz w:val="30"/>
          <w:szCs w:val="30"/>
          <w:cs/>
        </w:rPr>
        <w:t>รับรู้ในกำไรหรือ</w:t>
      </w:r>
      <w:r w:rsidRPr="000B526A">
        <w:rPr>
          <w:rFonts w:ascii="Angsana New" w:hAnsi="Angsana New" w:hint="cs"/>
          <w:sz w:val="30"/>
          <w:szCs w:val="30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F8A5B58" w14:textId="77777777" w:rsidR="004F1CB3" w:rsidRPr="008B11B5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DF09E5" w14:textId="1BB56228" w:rsidR="008D4B6E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E12A30">
        <w:rPr>
          <w:rFonts w:ascii="Angsana New" w:hAnsi="Angsana New" w:hint="cs"/>
          <w:sz w:val="30"/>
          <w:szCs w:val="30"/>
          <w:cs/>
        </w:rPr>
        <w:t>ของงวด</w:t>
      </w:r>
      <w:r w:rsidRPr="000B526A">
        <w:rPr>
          <w:rFonts w:ascii="Angsana New" w:hAnsi="Angsana New" w:hint="cs"/>
          <w:sz w:val="30"/>
          <w:szCs w:val="30"/>
          <w:cs/>
        </w:rPr>
        <w:t>ปัจจุบัน</w:t>
      </w:r>
      <w:r w:rsidR="005C1FA8">
        <w:rPr>
          <w:rFonts w:ascii="Angsana New" w:hAnsi="Angsana New" w:hint="cs"/>
          <w:sz w:val="30"/>
          <w:szCs w:val="30"/>
          <w:cs/>
        </w:rPr>
        <w:t>บันทึก</w:t>
      </w:r>
      <w:r w:rsidRPr="000B526A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</w:t>
      </w:r>
    </w:p>
    <w:p w14:paraId="274779C6" w14:textId="77777777" w:rsidR="005C1FA8" w:rsidRPr="008B11B5" w:rsidRDefault="005C1FA8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048A2A" w14:textId="73002E76" w:rsidR="00CB0AE0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0B526A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C1C6E"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69035FF9" w14:textId="77777777" w:rsidR="00C11E45" w:rsidRPr="000B526A" w:rsidRDefault="00C11E4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420DCC" w14:textId="4372483A" w:rsidR="00A358FB" w:rsidRPr="000B526A" w:rsidRDefault="00232854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0B526A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7D29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โดยใช้อัตราภาษีที่</w:t>
      </w:r>
      <w:r w:rsidR="00ED2A6E" w:rsidRPr="008B11B5">
        <w:rPr>
          <w:rFonts w:ascii="Angsana New" w:hAnsi="Angsana New"/>
          <w:spacing w:val="-4"/>
          <w:sz w:val="30"/>
          <w:szCs w:val="30"/>
          <w:cs/>
        </w:rPr>
        <w:t>ประกาศใช้หรือที่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คาดว่ามีผลบังคับใช้ ณ วันที่รายงาน</w:t>
      </w:r>
      <w:r w:rsidR="00ED45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451D" w:rsidRPr="008B11B5">
        <w:rPr>
          <w:rFonts w:ascii="Angsana New" w:hAnsi="Angsana New"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EF9F215" w14:textId="4C3ECE2B" w:rsidR="008D4B6E" w:rsidRPr="000B526A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C8F3A9" w14:textId="77777777" w:rsidR="003C0C69" w:rsidRPr="008B11B5" w:rsidRDefault="003C0C69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3860C2" w14:textId="20B96D98" w:rsidR="005438A8" w:rsidRPr="000B526A" w:rsidRDefault="00A55A28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2E49518" w14:textId="77777777" w:rsidR="005438A8" w:rsidRPr="000B526A" w:rsidRDefault="005438A8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38906A" w14:textId="2050CECA" w:rsidR="00A21B75" w:rsidRPr="000B526A" w:rsidRDefault="005438A8" w:rsidP="00F475F5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0B526A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ของผู้ถือหุ้นสามัญของบริษัท ด้วยจำนวนหุ้นสามัญ</w:t>
      </w:r>
      <w:r w:rsidR="004760CA">
        <w:rPr>
          <w:rFonts w:ascii="Angsana New" w:hAnsi="Angsana New" w:hint="cs"/>
          <w:b/>
          <w:spacing w:val="-2"/>
          <w:sz w:val="30"/>
          <w:szCs w:val="30"/>
          <w:cs/>
        </w:rPr>
        <w:t xml:space="preserve">   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29985D9" w14:textId="77777777" w:rsidR="00D22F86" w:rsidRPr="000B526A" w:rsidRDefault="00D22F86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6B0BD88" w14:textId="2E409BCC" w:rsidR="002C12A0" w:rsidRPr="000B526A" w:rsidRDefault="00B22256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="007C1EB8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598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63F33C" w14:textId="52DDC95D" w:rsidR="00BA1CBE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3A6AE8" w14:textId="77777777" w:rsidR="00E01A63" w:rsidRDefault="00E01A63" w:rsidP="00E01A6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82DBE3" w14:textId="77777777" w:rsidR="00E01A63" w:rsidRPr="000B526A" w:rsidRDefault="00E01A63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676FCB2" w14:textId="77777777" w:rsidR="00BC1C6E" w:rsidRPr="000B526A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D22F86" w:rsidRPr="000B526A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0B526A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14:paraId="1DC8FF79" w14:textId="77777777" w:rsidR="00BA1CBE" w:rsidRPr="000B52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0B526A" w14:paraId="6CF8A149" w14:textId="77777777" w:rsidTr="00277F46">
        <w:trPr>
          <w:trHeight w:val="542"/>
        </w:trPr>
        <w:tc>
          <w:tcPr>
            <w:tcW w:w="3420" w:type="dxa"/>
          </w:tcPr>
          <w:p w14:paraId="42FD9162" w14:textId="77777777" w:rsidR="00BC1C6E" w:rsidRPr="000B526A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14BF40EF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14:paraId="082ACC9F" w14:textId="77777777" w:rsidR="00BC1C6E" w:rsidRPr="000B526A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0B526A" w14:paraId="32C93EE8" w14:textId="77777777" w:rsidTr="00277F46">
        <w:tc>
          <w:tcPr>
            <w:tcW w:w="3420" w:type="dxa"/>
          </w:tcPr>
          <w:p w14:paraId="19507032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14:paraId="3DECFF9D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14:paraId="4816EE85" w14:textId="77777777" w:rsidR="00BC1C6E" w:rsidRPr="000B526A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เป็นบริษัทใหญ่  ถือหุ้นร้อยละ </w:t>
            </w:r>
            <w:r w:rsidR="000B227D" w:rsidRPr="000B526A">
              <w:rPr>
                <w:rFonts w:ascii="Angsana New" w:hAnsi="Angsana New" w:hint="cs"/>
                <w:sz w:val="30"/>
                <w:szCs w:val="30"/>
              </w:rPr>
              <w:t>71.65</w:t>
            </w:r>
            <w:r w:rsidR="003F4F24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4637FF" w:rsidRPr="004637FF" w14:paraId="1AAFD76A" w14:textId="77777777" w:rsidTr="00277F46">
        <w:tc>
          <w:tcPr>
            <w:tcW w:w="3420" w:type="dxa"/>
          </w:tcPr>
          <w:p w14:paraId="3BD34D37" w14:textId="77777777" w:rsidR="004637FF" w:rsidRPr="00BC1E5C" w:rsidRDefault="004637FF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34460B93" w14:textId="77777777" w:rsidR="004637FF" w:rsidRPr="00BC1E5C" w:rsidRDefault="004637FF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7E36E303" w14:textId="77777777" w:rsidR="004637FF" w:rsidRPr="00BC1E5C" w:rsidRDefault="004637FF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1C6E" w:rsidRPr="000B526A" w14:paraId="69ED6EEA" w14:textId="77777777" w:rsidTr="00277F46">
        <w:tc>
          <w:tcPr>
            <w:tcW w:w="3420" w:type="dxa"/>
          </w:tcPr>
          <w:p w14:paraId="6D7F14E8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14:paraId="3F520530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89DD47C" w14:textId="77777777" w:rsidR="00BC1C6E" w:rsidRPr="000B526A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0B526A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54C4E6FD" w14:textId="77777777" w:rsidR="007A4345" w:rsidRPr="000B526A" w:rsidRDefault="007A43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2083BF69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A19276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42DFFD5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FD2544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57A73E0D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20DE6BE7" w14:textId="42F8A38D" w:rsidR="00A65A04" w:rsidRPr="000B526A" w:rsidRDefault="00817F98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</w:t>
      </w:r>
      <w:r w:rsidR="00A65A04" w:rsidRPr="000B526A">
        <w:rPr>
          <w:rFonts w:ascii="Angsana New" w:hAnsi="Angsana New" w:hint="cs"/>
          <w:sz w:val="30"/>
          <w:szCs w:val="30"/>
          <w:cs/>
        </w:rPr>
        <w:t>รายการ</w:t>
      </w:r>
      <w:r w:rsidRPr="000B526A">
        <w:rPr>
          <w:rFonts w:ascii="Angsana New" w:hAnsi="Angsana New" w:hint="cs"/>
          <w:sz w:val="30"/>
          <w:szCs w:val="30"/>
          <w:cs/>
        </w:rPr>
        <w:t>แต่ละประเภท</w:t>
      </w:r>
      <w:r w:rsidR="00A65A04" w:rsidRPr="000B526A">
        <w:rPr>
          <w:rFonts w:ascii="Angsana New" w:hAnsi="Angsana New" w:hint="cs"/>
          <w:sz w:val="30"/>
          <w:szCs w:val="30"/>
          <w:cs/>
        </w:rPr>
        <w:t xml:space="preserve">อธิบายได้ดังต่อไปนี้ </w:t>
      </w:r>
    </w:p>
    <w:p w14:paraId="0FDE374A" w14:textId="77777777" w:rsidR="002348F1" w:rsidRPr="0011397B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438"/>
        <w:gridCol w:w="5940"/>
      </w:tblGrid>
      <w:tr w:rsidR="003D5E5D" w:rsidRPr="000B526A" w14:paraId="09FEE83B" w14:textId="77777777" w:rsidTr="0011397B">
        <w:trPr>
          <w:tblHeader/>
        </w:trPr>
        <w:tc>
          <w:tcPr>
            <w:tcW w:w="3438" w:type="dxa"/>
          </w:tcPr>
          <w:p w14:paraId="5AFBD877" w14:textId="77777777" w:rsidR="003D5E5D" w:rsidRPr="000B526A" w:rsidRDefault="00817F98" w:rsidP="00FB31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5940" w:type="dxa"/>
          </w:tcPr>
          <w:p w14:paraId="0AAC2B1F" w14:textId="77777777" w:rsidR="003D5E5D" w:rsidRPr="000B526A" w:rsidRDefault="003D5E5D" w:rsidP="00FC5B3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D5E5D" w:rsidRPr="000B526A" w14:paraId="1BC5E052" w14:textId="77777777" w:rsidTr="0011397B">
        <w:tc>
          <w:tcPr>
            <w:tcW w:w="3438" w:type="dxa"/>
          </w:tcPr>
          <w:p w14:paraId="131FDA1B" w14:textId="77777777" w:rsidR="003D5E5D" w:rsidRPr="000B526A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0" w:type="dxa"/>
          </w:tcPr>
          <w:p w14:paraId="47FEF9E7" w14:textId="77777777" w:rsidR="00A65A04" w:rsidRPr="000B526A" w:rsidRDefault="00550886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817F98" w:rsidRPr="000B526A">
              <w:rPr>
                <w:rFonts w:ascii="Angsana New" w:hAnsi="Angsana New" w:hint="cs"/>
                <w:sz w:val="30"/>
                <w:szCs w:val="30"/>
                <w:cs/>
              </w:rPr>
              <w:t>หรือราคาตามบันทึกข้อตกลง</w:t>
            </w:r>
            <w:r w:rsidR="005A33D5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7F98" w:rsidRPr="000B526A">
              <w:rPr>
                <w:rFonts w:ascii="Angsana New" w:hAnsi="Angsana New" w:hint="cs"/>
                <w:sz w:val="30"/>
                <w:szCs w:val="30"/>
                <w:cs/>
              </w:rPr>
              <w:t>โดยบริษัท</w:t>
            </w:r>
            <w:r w:rsidR="00A65A04" w:rsidRPr="000B52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</w:t>
            </w:r>
            <w:r w:rsidR="00817F98" w:rsidRPr="000B52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ใหญ่ </w:t>
            </w:r>
            <w:r w:rsidR="00A65A04" w:rsidRPr="000B52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โดยคำนึงถึงต้นทุนสินค้าที่เกิดขึ้นจริงบวกด้วยอัตรากำไรขั้นต้น</w:t>
            </w:r>
            <w:r w:rsidR="00574C9A" w:rsidRPr="000B52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รวม</w:t>
            </w:r>
            <w:r w:rsidR="00A65A04" w:rsidRPr="000B52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ทั้งยังพิจารณาถึงขนาดของสินค้าที่จำหน่าย ปริมาณที่จำหน่าย ประเทศที่จำหน่ายและค่า</w:t>
            </w:r>
            <w:r w:rsidR="00A65A04" w:rsidRPr="000B526A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</w:tr>
      <w:tr w:rsidR="00817F98" w:rsidRPr="000B526A" w14:paraId="1A6C69BC" w14:textId="77777777" w:rsidTr="0011397B">
        <w:tc>
          <w:tcPr>
            <w:tcW w:w="3438" w:type="dxa"/>
          </w:tcPr>
          <w:p w14:paraId="113B759F" w14:textId="77777777" w:rsidR="00817F98" w:rsidRPr="000B526A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5940" w:type="dxa"/>
          </w:tcPr>
          <w:p w14:paraId="311C0158" w14:textId="77777777" w:rsidR="00817F98" w:rsidRPr="000B526A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293895" w:rsidRPr="000B526A" w14:paraId="7BDA2D8C" w14:textId="77777777" w:rsidTr="0011397B">
        <w:tc>
          <w:tcPr>
            <w:tcW w:w="3438" w:type="dxa"/>
          </w:tcPr>
          <w:p w14:paraId="4C20FFD4" w14:textId="77777777" w:rsidR="00293895" w:rsidRPr="000B526A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5940" w:type="dxa"/>
          </w:tcPr>
          <w:p w14:paraId="29033A24" w14:textId="77777777" w:rsidR="00293895" w:rsidRPr="000B526A" w:rsidRDefault="00293895" w:rsidP="0000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BC1C6E" w:rsidRPr="000B526A" w14:paraId="71AB484C" w14:textId="77777777" w:rsidTr="0011397B">
        <w:tc>
          <w:tcPr>
            <w:tcW w:w="3438" w:type="dxa"/>
          </w:tcPr>
          <w:p w14:paraId="7C125615" w14:textId="77777777" w:rsidR="00BC1C6E" w:rsidRPr="000B526A" w:rsidRDefault="00BC1C6E" w:rsidP="00277F4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5940" w:type="dxa"/>
          </w:tcPr>
          <w:p w14:paraId="667D5824" w14:textId="77777777" w:rsidR="00BC1C6E" w:rsidRPr="000B526A" w:rsidRDefault="00BC1C6E" w:rsidP="00277F4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="004E1D39"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อัตราร้อยละของยอดขาย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132BD2" w14:paraId="164C54FA" w14:textId="77777777" w:rsidTr="0011397B">
        <w:tc>
          <w:tcPr>
            <w:tcW w:w="3438" w:type="dxa"/>
          </w:tcPr>
          <w:p w14:paraId="5301890A" w14:textId="77777777" w:rsidR="00293895" w:rsidRPr="000B526A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0" w:type="dxa"/>
          </w:tcPr>
          <w:p w14:paraId="7CF3212A" w14:textId="77777777" w:rsidR="00293895" w:rsidRPr="000B526A" w:rsidRDefault="00817F9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ตามอัตราร้อยละของยอดขาย</w:t>
            </w:r>
            <w:r w:rsidR="004E1D39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0B526A" w14:paraId="22DDFB8D" w14:textId="77777777" w:rsidTr="0011397B">
        <w:tc>
          <w:tcPr>
            <w:tcW w:w="3438" w:type="dxa"/>
          </w:tcPr>
          <w:p w14:paraId="0964B318" w14:textId="77777777" w:rsidR="00293895" w:rsidRPr="000B526A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0" w:type="dxa"/>
          </w:tcPr>
          <w:p w14:paraId="77376300" w14:textId="77777777" w:rsidR="00293895" w:rsidRPr="000B526A" w:rsidRDefault="00ED5A3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ตามได้รับอนุมัติโดยกรรมการและ</w:t>
            </w:r>
            <w:r w:rsidR="003769C5" w:rsidRPr="000B526A">
              <w:rPr>
                <w:rFonts w:ascii="Angsana New" w:hAnsi="Angsana New" w:hint="cs"/>
                <w:sz w:val="30"/>
                <w:szCs w:val="30"/>
                <w:cs/>
              </w:rPr>
              <w:t>/หรือ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</w:tr>
    </w:tbl>
    <w:p w14:paraId="4A3E27C1" w14:textId="77777777" w:rsidR="00EC3B9C" w:rsidRPr="0011397B" w:rsidRDefault="00EC3B9C" w:rsidP="00393D6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D880016" w14:textId="0F101FA8" w:rsidR="00584080" w:rsidRPr="000B526A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5783830" w14:textId="77777777" w:rsidR="002348F1" w:rsidRPr="0011397B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0B526A" w14:paraId="724FBF79" w14:textId="77777777" w:rsidTr="0005196C">
        <w:trPr>
          <w:tblHeader/>
        </w:trPr>
        <w:tc>
          <w:tcPr>
            <w:tcW w:w="6300" w:type="dxa"/>
          </w:tcPr>
          <w:p w14:paraId="20106E5E" w14:textId="77777777" w:rsidR="00151864" w:rsidRPr="000B526A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14:paraId="3166D967" w14:textId="20392449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6B6EE4"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AF024F" w14:textId="77777777" w:rsidR="00151864" w:rsidRPr="000B526A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1F86BE3" w14:textId="4EB43491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6B6EE4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51864" w:rsidRPr="000B526A" w14:paraId="6C92D3F2" w14:textId="77777777" w:rsidTr="0005196C">
        <w:trPr>
          <w:tblHeader/>
        </w:trPr>
        <w:tc>
          <w:tcPr>
            <w:tcW w:w="6300" w:type="dxa"/>
          </w:tcPr>
          <w:p w14:paraId="78718741" w14:textId="77777777" w:rsidR="00151864" w:rsidRPr="000B526A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5EC405" w14:textId="77777777" w:rsidR="00151864" w:rsidRPr="000B526A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0B526A" w14:paraId="68A24E15" w14:textId="77777777" w:rsidTr="0005196C">
        <w:tc>
          <w:tcPr>
            <w:tcW w:w="6300" w:type="dxa"/>
          </w:tcPr>
          <w:p w14:paraId="57D9ECD7" w14:textId="77777777" w:rsidR="00151864" w:rsidRPr="000B526A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14:paraId="5E5FCCBE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90A8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7404BA2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6C" w:rsidRPr="000B526A" w14:paraId="7F65FCB9" w14:textId="77777777" w:rsidTr="0005196C">
        <w:tc>
          <w:tcPr>
            <w:tcW w:w="6300" w:type="dxa"/>
          </w:tcPr>
          <w:p w14:paraId="359A595D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14:paraId="7D63278A" w14:textId="650EC2D3" w:rsidR="0005196C" w:rsidRPr="000B526A" w:rsidRDefault="00E16E3F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1,196,095</w:t>
            </w:r>
          </w:p>
        </w:tc>
        <w:tc>
          <w:tcPr>
            <w:tcW w:w="270" w:type="dxa"/>
          </w:tcPr>
          <w:p w14:paraId="5FF0C268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325EF190" w14:textId="1F85F67A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1,067,374</w:t>
            </w:r>
          </w:p>
        </w:tc>
      </w:tr>
      <w:tr w:rsidR="0005196C" w:rsidRPr="000B526A" w14:paraId="4267E959" w14:textId="77777777" w:rsidTr="0005196C">
        <w:tc>
          <w:tcPr>
            <w:tcW w:w="6300" w:type="dxa"/>
          </w:tcPr>
          <w:p w14:paraId="069D3621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14:paraId="58323946" w14:textId="67415A0A" w:rsidR="0005196C" w:rsidRPr="000B526A" w:rsidRDefault="00E16E3F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16,342</w:t>
            </w:r>
          </w:p>
        </w:tc>
        <w:tc>
          <w:tcPr>
            <w:tcW w:w="270" w:type="dxa"/>
          </w:tcPr>
          <w:p w14:paraId="19CC0F7E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447B1F2D" w14:textId="43AAE88B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9,486</w:t>
            </w:r>
          </w:p>
        </w:tc>
      </w:tr>
      <w:tr w:rsidR="0005196C" w:rsidRPr="000B526A" w14:paraId="3A9885C3" w14:textId="77777777" w:rsidTr="0005196C">
        <w:tc>
          <w:tcPr>
            <w:tcW w:w="6300" w:type="dxa"/>
          </w:tcPr>
          <w:p w14:paraId="276FD9AB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1254" w:type="dxa"/>
          </w:tcPr>
          <w:p w14:paraId="08FE42E6" w14:textId="7B308EFB" w:rsidR="00E16E3F" w:rsidRPr="000B526A" w:rsidRDefault="00E16E3F" w:rsidP="008B11B5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39DD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030D91A1" w14:textId="5C2F1816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</w:tr>
      <w:tr w:rsidR="0005196C" w:rsidRPr="000B526A" w14:paraId="0837A5F0" w14:textId="77777777" w:rsidTr="0005196C">
        <w:tc>
          <w:tcPr>
            <w:tcW w:w="6300" w:type="dxa"/>
          </w:tcPr>
          <w:p w14:paraId="08504D22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14:paraId="0BABB9D1" w14:textId="11F0AD6E" w:rsidR="0005196C" w:rsidRPr="000B526A" w:rsidRDefault="00E16E3F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18,222</w:t>
            </w:r>
          </w:p>
        </w:tc>
        <w:tc>
          <w:tcPr>
            <w:tcW w:w="270" w:type="dxa"/>
          </w:tcPr>
          <w:p w14:paraId="56043DB3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BBFCD65" w14:textId="64DDB32B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16,806</w:t>
            </w:r>
          </w:p>
        </w:tc>
      </w:tr>
      <w:tr w:rsidR="0005196C" w:rsidRPr="000B526A" w14:paraId="562150D7" w14:textId="77777777" w:rsidTr="0005196C">
        <w:tc>
          <w:tcPr>
            <w:tcW w:w="6300" w:type="dxa"/>
          </w:tcPr>
          <w:p w14:paraId="59E5A09B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14:paraId="594F51E5" w14:textId="2FD051F9" w:rsidR="0005196C" w:rsidRPr="000B526A" w:rsidRDefault="00E16E3F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  <w:tc>
          <w:tcPr>
            <w:tcW w:w="270" w:type="dxa"/>
          </w:tcPr>
          <w:p w14:paraId="53059422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810C34E" w14:textId="3C3BB65D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2,090</w:t>
            </w:r>
          </w:p>
        </w:tc>
      </w:tr>
      <w:tr w:rsidR="0005196C" w:rsidRPr="000B526A" w14:paraId="7020FE22" w14:textId="77777777" w:rsidTr="0005196C">
        <w:tc>
          <w:tcPr>
            <w:tcW w:w="6300" w:type="dxa"/>
          </w:tcPr>
          <w:p w14:paraId="57272936" w14:textId="77777777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14:paraId="1464E60B" w14:textId="2F3D122A" w:rsidR="0005196C" w:rsidRPr="000B526A" w:rsidRDefault="00E16E3F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DD9FD46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ED658FF" w14:textId="1948E78A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05196C" w:rsidRPr="000B526A" w14:paraId="23F654DD" w14:textId="77777777" w:rsidTr="0005196C">
        <w:tc>
          <w:tcPr>
            <w:tcW w:w="6300" w:type="dxa"/>
          </w:tcPr>
          <w:p w14:paraId="3CC253D7" w14:textId="60A7206D" w:rsidR="0005196C" w:rsidRPr="000B526A" w:rsidRDefault="0005196C" w:rsidP="0005196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061731C1" w14:textId="4D73F480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DC7A00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F413761" w14:textId="0693E685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6C" w:rsidRPr="000B526A" w14:paraId="4A3124BF" w14:textId="77777777" w:rsidTr="0005196C">
        <w:tc>
          <w:tcPr>
            <w:tcW w:w="6300" w:type="dxa"/>
          </w:tcPr>
          <w:p w14:paraId="08BE2534" w14:textId="77777777" w:rsidR="0005196C" w:rsidRPr="000B526A" w:rsidRDefault="0005196C" w:rsidP="000519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14:paraId="01A5FB82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65DE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5886E5F7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6C" w:rsidRPr="000B526A" w14:paraId="42F3067A" w14:textId="77777777" w:rsidTr="0005196C">
        <w:tc>
          <w:tcPr>
            <w:tcW w:w="6300" w:type="dxa"/>
          </w:tcPr>
          <w:p w14:paraId="5A5BA26E" w14:textId="77777777" w:rsidR="0005196C" w:rsidRPr="000B526A" w:rsidRDefault="0005196C" w:rsidP="000519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14:paraId="08733726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5078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6476F71D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6C" w:rsidRPr="000B526A" w14:paraId="35CD4FB2" w14:textId="77777777" w:rsidTr="0005196C">
        <w:tc>
          <w:tcPr>
            <w:tcW w:w="6300" w:type="dxa"/>
          </w:tcPr>
          <w:p w14:paraId="004C423A" w14:textId="77777777" w:rsidR="0005196C" w:rsidRPr="000B526A" w:rsidRDefault="0005196C" w:rsidP="000519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    </w:t>
            </w:r>
          </w:p>
        </w:tc>
        <w:tc>
          <w:tcPr>
            <w:tcW w:w="1254" w:type="dxa"/>
          </w:tcPr>
          <w:p w14:paraId="08955EA0" w14:textId="40799BB5" w:rsidR="0005196C" w:rsidRPr="000B526A" w:rsidRDefault="00125137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</w:t>
            </w:r>
            <w:r w:rsidR="00341778">
              <w:rPr>
                <w:rFonts w:ascii="Angsana New" w:hAnsi="Angsana New"/>
                <w:sz w:val="30"/>
                <w:szCs w:val="30"/>
              </w:rPr>
              <w:t>2</w:t>
            </w:r>
            <w:r w:rsidRPr="008B11B5">
              <w:rPr>
                <w:rFonts w:ascii="Angsana New" w:hAnsi="Angsana New"/>
                <w:sz w:val="30"/>
                <w:szCs w:val="30"/>
              </w:rPr>
              <w:t>,061</w:t>
            </w:r>
          </w:p>
        </w:tc>
        <w:tc>
          <w:tcPr>
            <w:tcW w:w="270" w:type="dxa"/>
          </w:tcPr>
          <w:p w14:paraId="655BD267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EA39D11" w14:textId="1ED1BB2B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45,766</w:t>
            </w:r>
          </w:p>
        </w:tc>
      </w:tr>
      <w:tr w:rsidR="0005196C" w:rsidRPr="000B526A" w14:paraId="4BD16CD1" w14:textId="77777777" w:rsidTr="0005196C">
        <w:tc>
          <w:tcPr>
            <w:tcW w:w="6300" w:type="dxa"/>
          </w:tcPr>
          <w:p w14:paraId="2077342F" w14:textId="77777777" w:rsidR="0005196C" w:rsidRPr="000B526A" w:rsidRDefault="0005196C" w:rsidP="000519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14:paraId="1819C4B8" w14:textId="1ABF5364" w:rsidR="0005196C" w:rsidRPr="000B526A" w:rsidRDefault="00125137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70" w:type="dxa"/>
          </w:tcPr>
          <w:p w14:paraId="2F9C91EC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496E4BA" w14:textId="57FB8C38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1,313</w:t>
            </w:r>
          </w:p>
        </w:tc>
      </w:tr>
      <w:tr w:rsidR="0005196C" w:rsidRPr="000B526A" w14:paraId="32CF4AE9" w14:textId="77777777" w:rsidTr="0005196C">
        <w:tc>
          <w:tcPr>
            <w:tcW w:w="6300" w:type="dxa"/>
          </w:tcPr>
          <w:p w14:paraId="3C485F13" w14:textId="77777777" w:rsidR="0005196C" w:rsidRPr="000B526A" w:rsidRDefault="0005196C" w:rsidP="0005196C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รวมค่าตอบแทนผู้บริหารสำคัญ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14:paraId="3F742AE1" w14:textId="145742E7" w:rsidR="0005196C" w:rsidRPr="00125137" w:rsidRDefault="00125137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417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,274</w:t>
            </w:r>
          </w:p>
        </w:tc>
        <w:tc>
          <w:tcPr>
            <w:tcW w:w="270" w:type="dxa"/>
          </w:tcPr>
          <w:p w14:paraId="669DBE72" w14:textId="77777777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14:paraId="4CA00AE8" w14:textId="5746D578" w:rsidR="0005196C" w:rsidRPr="000B526A" w:rsidRDefault="0005196C" w:rsidP="0005196C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47,079</w:t>
            </w:r>
          </w:p>
        </w:tc>
      </w:tr>
    </w:tbl>
    <w:p w14:paraId="36FEAFCF" w14:textId="77777777" w:rsidR="00C65338" w:rsidRDefault="00C65338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31C0485" w14:textId="77777777" w:rsidR="00C11E45" w:rsidRDefault="00C11E4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A15878" w14:textId="22B2DEDA" w:rsidR="0065183E" w:rsidRPr="000B526A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</w:t>
      </w:r>
      <w:r w:rsidR="005148C3" w:rsidRPr="000B526A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 w:rsidRPr="000B526A">
        <w:rPr>
          <w:rFonts w:ascii="Angsana New" w:hAnsi="Angsana New" w:hint="cs"/>
          <w:sz w:val="30"/>
          <w:szCs w:val="30"/>
        </w:rPr>
        <w:t xml:space="preserve"> 31 </w:t>
      </w:r>
      <w:r w:rsidR="005148C3"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CBD167" w14:textId="77777777" w:rsidR="0065183E" w:rsidRPr="000B526A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5"/>
        <w:gridCol w:w="1260"/>
        <w:gridCol w:w="267"/>
        <w:gridCol w:w="1258"/>
      </w:tblGrid>
      <w:tr w:rsidR="00925FE9" w:rsidRPr="000B526A" w14:paraId="59F0B432" w14:textId="77777777" w:rsidTr="006C0824">
        <w:trPr>
          <w:tblHeader/>
        </w:trPr>
        <w:tc>
          <w:tcPr>
            <w:tcW w:w="6305" w:type="dxa"/>
          </w:tcPr>
          <w:p w14:paraId="518DCD32" w14:textId="77777777" w:rsidR="00925FE9" w:rsidRPr="000B526A" w:rsidRDefault="00925FE9" w:rsidP="00925FE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05DB31" w14:textId="2D8F74D9" w:rsidR="00925FE9" w:rsidRPr="000B526A" w:rsidRDefault="00925FE9" w:rsidP="008B11B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14:paraId="23B6D373" w14:textId="77777777" w:rsidR="00925FE9" w:rsidRPr="000B526A" w:rsidRDefault="00925FE9" w:rsidP="008B11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37DAA4CA" w14:textId="73826645" w:rsidR="00925FE9" w:rsidRPr="000B526A" w:rsidRDefault="00925FE9" w:rsidP="008B11B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925FE9" w:rsidRPr="000B526A" w14:paraId="07AA8DB4" w14:textId="77777777" w:rsidTr="006C0824">
        <w:trPr>
          <w:tblHeader/>
        </w:trPr>
        <w:tc>
          <w:tcPr>
            <w:tcW w:w="6305" w:type="dxa"/>
          </w:tcPr>
          <w:p w14:paraId="5CA67CAF" w14:textId="77777777" w:rsidR="00925FE9" w:rsidRPr="000B526A" w:rsidRDefault="00925FE9" w:rsidP="00925FE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2C63B1D9" w14:textId="61BAE8FC" w:rsidR="00925FE9" w:rsidRPr="000B526A" w:rsidRDefault="00925FE9" w:rsidP="008B11B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5FE9" w:rsidRPr="000B526A" w14:paraId="66DD63B5" w14:textId="77777777" w:rsidTr="006C0824">
        <w:trPr>
          <w:cantSplit/>
        </w:trPr>
        <w:tc>
          <w:tcPr>
            <w:tcW w:w="6305" w:type="dxa"/>
          </w:tcPr>
          <w:p w14:paraId="05BC804B" w14:textId="3009B58B" w:rsidR="00925FE9" w:rsidRPr="000B526A" w:rsidRDefault="00925FE9" w:rsidP="00925FE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B925DB1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211BBB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63192E5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FE9" w:rsidRPr="000B526A" w14:paraId="35C7D1B1" w14:textId="77777777" w:rsidTr="006C0824">
        <w:trPr>
          <w:cantSplit/>
        </w:trPr>
        <w:tc>
          <w:tcPr>
            <w:tcW w:w="6305" w:type="dxa"/>
          </w:tcPr>
          <w:p w14:paraId="758E79EE" w14:textId="5DF33C89" w:rsidR="00925FE9" w:rsidRPr="000B526A" w:rsidRDefault="00925FE9" w:rsidP="00925FE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E89313" w14:textId="72564DB2" w:rsidR="00925FE9" w:rsidRPr="000B526A" w:rsidRDefault="00473A4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  <w:tc>
          <w:tcPr>
            <w:tcW w:w="267" w:type="dxa"/>
          </w:tcPr>
          <w:p w14:paraId="765F243A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FDCDAA" w14:textId="57664EDB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60,503</w:t>
            </w:r>
          </w:p>
        </w:tc>
      </w:tr>
      <w:tr w:rsidR="00925FE9" w:rsidRPr="000B526A" w14:paraId="7C7B8792" w14:textId="77777777" w:rsidTr="006C0824">
        <w:trPr>
          <w:cantSplit/>
        </w:trPr>
        <w:tc>
          <w:tcPr>
            <w:tcW w:w="6305" w:type="dxa"/>
          </w:tcPr>
          <w:p w14:paraId="4922C982" w14:textId="77777777" w:rsidR="00925FE9" w:rsidRPr="000B526A" w:rsidRDefault="00925FE9" w:rsidP="00925FE9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996095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1B2498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D57CDB6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FE9" w:rsidRPr="000B526A" w14:paraId="19DE4F09" w14:textId="77777777" w:rsidTr="006C0824">
        <w:trPr>
          <w:cantSplit/>
        </w:trPr>
        <w:tc>
          <w:tcPr>
            <w:tcW w:w="6305" w:type="dxa"/>
          </w:tcPr>
          <w:p w14:paraId="5184D3D3" w14:textId="7F865A34" w:rsidR="00925FE9" w:rsidRPr="000B526A" w:rsidRDefault="00925FE9" w:rsidP="008B11B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60" w:type="dxa"/>
          </w:tcPr>
          <w:p w14:paraId="6FBF27A8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61485A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162162F7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5FE9" w:rsidRPr="000B526A" w14:paraId="08F84700" w14:textId="77777777" w:rsidTr="006C0824">
        <w:trPr>
          <w:cantSplit/>
        </w:trPr>
        <w:tc>
          <w:tcPr>
            <w:tcW w:w="6305" w:type="dxa"/>
          </w:tcPr>
          <w:p w14:paraId="008AD3AE" w14:textId="2650C476" w:rsidR="00925FE9" w:rsidRPr="000B526A" w:rsidRDefault="00925FE9" w:rsidP="00925FE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71A8" w14:textId="174EA2FC" w:rsidR="00925FE9" w:rsidRPr="000B526A" w:rsidRDefault="00473A4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20023C2" w14:textId="7777777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A6893BB" w14:textId="4EED8D17" w:rsidR="00925FE9" w:rsidRPr="000B526A" w:rsidRDefault="00925FE9" w:rsidP="00925FE9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1,675</w:t>
            </w:r>
          </w:p>
        </w:tc>
      </w:tr>
      <w:tr w:rsidR="00181AC5" w:rsidRPr="000B526A" w14:paraId="5037189E" w14:textId="77777777" w:rsidTr="006C0824">
        <w:trPr>
          <w:cantSplit/>
        </w:trPr>
        <w:tc>
          <w:tcPr>
            <w:tcW w:w="6305" w:type="dxa"/>
          </w:tcPr>
          <w:p w14:paraId="257DBB51" w14:textId="77777777" w:rsidR="00181AC5" w:rsidRPr="00181AC5" w:rsidRDefault="00181AC5" w:rsidP="00181AC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387DA5B" w14:textId="77777777" w:rsidR="00181AC5" w:rsidRPr="000B526A" w:rsidRDefault="00181AC5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DD0BD48" w14:textId="77777777" w:rsidR="00181AC5" w:rsidRPr="00181AC5" w:rsidRDefault="00181AC5" w:rsidP="000F3D07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BFA6665" w14:textId="77777777" w:rsidR="00181AC5" w:rsidRPr="000B526A" w:rsidRDefault="00181AC5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6DEC" w:rsidRPr="000B526A" w14:paraId="43812613" w14:textId="77777777" w:rsidTr="006C0824">
        <w:trPr>
          <w:cantSplit/>
        </w:trPr>
        <w:tc>
          <w:tcPr>
            <w:tcW w:w="6305" w:type="dxa"/>
          </w:tcPr>
          <w:p w14:paraId="66F7F992" w14:textId="2A29245E" w:rsidR="00FD6DEC" w:rsidRPr="00181AC5" w:rsidRDefault="00FD6DEC" w:rsidP="00181AC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14:paraId="522E3CD7" w14:textId="77777777" w:rsidR="00FD6DEC" w:rsidRPr="000B526A" w:rsidRDefault="00FD6DEC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E0E609" w14:textId="77777777" w:rsidR="00FD6DEC" w:rsidRPr="00181AC5" w:rsidRDefault="00FD6DEC" w:rsidP="000F3D07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8E5D09F" w14:textId="77777777" w:rsidR="00FD6DEC" w:rsidRPr="000B526A" w:rsidRDefault="00FD6DEC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1AC5" w:rsidRPr="000B526A" w14:paraId="4AC64258" w14:textId="77777777" w:rsidTr="006C0824">
        <w:trPr>
          <w:cantSplit/>
        </w:trPr>
        <w:tc>
          <w:tcPr>
            <w:tcW w:w="6305" w:type="dxa"/>
          </w:tcPr>
          <w:p w14:paraId="6CB83CD6" w14:textId="2020ED91" w:rsidR="00181AC5" w:rsidRPr="00181AC5" w:rsidRDefault="00181AC5" w:rsidP="00181AC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7302DCF8" w14:textId="77777777" w:rsidR="00181AC5" w:rsidRPr="000B526A" w:rsidRDefault="00181AC5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E4006B" w14:textId="77777777" w:rsidR="00181AC5" w:rsidRPr="00181AC5" w:rsidRDefault="00181AC5" w:rsidP="000F3D07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8F0D91E" w14:textId="77777777" w:rsidR="00181AC5" w:rsidRPr="000B526A" w:rsidRDefault="00181AC5" w:rsidP="000F3D0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1AC5" w:rsidRPr="000B526A" w14:paraId="49CEE808" w14:textId="77777777" w:rsidTr="006C0824">
        <w:trPr>
          <w:cantSplit/>
        </w:trPr>
        <w:tc>
          <w:tcPr>
            <w:tcW w:w="6305" w:type="dxa"/>
          </w:tcPr>
          <w:p w14:paraId="5C48614F" w14:textId="05EEB310" w:rsidR="00181AC5" w:rsidRPr="000B526A" w:rsidRDefault="00181AC5" w:rsidP="00181A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5FC9F6AE" w14:textId="1E708645" w:rsidR="00181AC5" w:rsidRPr="000B526A" w:rsidRDefault="00473A49" w:rsidP="00181AC5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3,787</w:t>
            </w:r>
          </w:p>
        </w:tc>
        <w:tc>
          <w:tcPr>
            <w:tcW w:w="267" w:type="dxa"/>
          </w:tcPr>
          <w:p w14:paraId="62094906" w14:textId="77777777" w:rsidR="00181AC5" w:rsidRPr="000B526A" w:rsidRDefault="00181AC5" w:rsidP="00181AC5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94366E4" w14:textId="6333EC73" w:rsidR="00181AC5" w:rsidRPr="000B526A" w:rsidRDefault="00181AC5" w:rsidP="00181AC5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5,052</w:t>
            </w:r>
          </w:p>
        </w:tc>
      </w:tr>
      <w:tr w:rsidR="00181AC5" w:rsidRPr="004B712C" w14:paraId="06FCA6FE" w14:textId="77777777" w:rsidTr="006C0824">
        <w:trPr>
          <w:cantSplit/>
          <w:trHeight w:val="182"/>
        </w:trPr>
        <w:tc>
          <w:tcPr>
            <w:tcW w:w="6305" w:type="dxa"/>
          </w:tcPr>
          <w:p w14:paraId="32EBF9EB" w14:textId="4C6EA9FF" w:rsidR="00181AC5" w:rsidRPr="008B11B5" w:rsidRDefault="00181AC5" w:rsidP="00181AC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21DF7EF2" w14:textId="77777777" w:rsidR="00181AC5" w:rsidRPr="008B11B5" w:rsidRDefault="00181AC5" w:rsidP="00181AC5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1615C3D6" w14:textId="77777777" w:rsidR="00181AC5" w:rsidRPr="008B11B5" w:rsidRDefault="00181AC5" w:rsidP="00181AC5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5C06ABE0" w14:textId="5FCF8312" w:rsidR="00181AC5" w:rsidRPr="008B11B5" w:rsidRDefault="00181AC5" w:rsidP="00181AC5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6B6EE4" w:rsidRPr="000B526A" w14:paraId="37244592" w14:textId="77777777" w:rsidTr="006C0824">
        <w:tc>
          <w:tcPr>
            <w:tcW w:w="6305" w:type="dxa"/>
          </w:tcPr>
          <w:p w14:paraId="28511C8F" w14:textId="77777777" w:rsidR="006B6EE4" w:rsidRPr="000B526A" w:rsidRDefault="006B6EE4" w:rsidP="006B6EE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4AC15EBC" w14:textId="77777777" w:rsidR="006B6EE4" w:rsidRPr="000B526A" w:rsidRDefault="006B6EE4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75C2264" w14:textId="77777777" w:rsidR="006B6EE4" w:rsidRPr="000B526A" w:rsidRDefault="006B6EE4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05D33" w14:textId="77777777" w:rsidR="006B6EE4" w:rsidRPr="000B526A" w:rsidRDefault="006B6EE4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6EE4" w:rsidRPr="000B526A" w14:paraId="4F42723E" w14:textId="77777777" w:rsidTr="006C0824">
        <w:tc>
          <w:tcPr>
            <w:tcW w:w="6305" w:type="dxa"/>
          </w:tcPr>
          <w:p w14:paraId="7A3E5CB7" w14:textId="6EE1C52C" w:rsidR="006B6EE4" w:rsidRPr="000B526A" w:rsidRDefault="00181AC5" w:rsidP="006B6EE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4577D3F6" w14:textId="6C4D6DB6" w:rsidR="006B6EE4" w:rsidRPr="000B526A" w:rsidRDefault="00473A49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67" w:type="dxa"/>
          </w:tcPr>
          <w:p w14:paraId="210B6B65" w14:textId="77777777" w:rsidR="006B6EE4" w:rsidRPr="000B526A" w:rsidRDefault="006B6EE4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23D22A" w14:textId="7EA723E6" w:rsidR="006B6EE4" w:rsidRPr="000B526A" w:rsidRDefault="0005196C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707</w:t>
            </w:r>
          </w:p>
        </w:tc>
      </w:tr>
      <w:tr w:rsidR="0011325A" w:rsidRPr="004B712C" w14:paraId="32EBCDCA" w14:textId="77777777" w:rsidTr="006C0824">
        <w:tc>
          <w:tcPr>
            <w:tcW w:w="6305" w:type="dxa"/>
          </w:tcPr>
          <w:p w14:paraId="1DB129E9" w14:textId="77777777" w:rsidR="0011325A" w:rsidRPr="008B11B5" w:rsidRDefault="0011325A" w:rsidP="006B6EE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30A192DB" w14:textId="77777777" w:rsidR="0011325A" w:rsidRPr="008B11B5" w:rsidRDefault="0011325A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418BB2C6" w14:textId="77777777" w:rsidR="0011325A" w:rsidRPr="008B11B5" w:rsidRDefault="0011325A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</w:tcPr>
          <w:p w14:paraId="27564041" w14:textId="77777777" w:rsidR="0011325A" w:rsidRPr="008B11B5" w:rsidRDefault="0011325A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6B6EE4" w:rsidRPr="000B526A" w14:paraId="329C3159" w14:textId="77777777" w:rsidTr="006C0824">
        <w:tc>
          <w:tcPr>
            <w:tcW w:w="6305" w:type="dxa"/>
          </w:tcPr>
          <w:p w14:paraId="38F8B82D" w14:textId="77777777" w:rsidR="006B6EE4" w:rsidRPr="000B526A" w:rsidRDefault="006B6EE4" w:rsidP="006B6EE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8BE603A" w14:textId="77777777" w:rsidR="006B6EE4" w:rsidRPr="000B526A" w:rsidRDefault="006B6EE4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7E6EA7" w14:textId="77777777" w:rsidR="006B6EE4" w:rsidRPr="000B526A" w:rsidRDefault="006B6EE4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67F7D9" w14:textId="77777777" w:rsidR="006B6EE4" w:rsidRPr="000B526A" w:rsidRDefault="006B6EE4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6EE4" w:rsidRPr="000B526A" w14:paraId="57DC9FAC" w14:textId="77777777" w:rsidTr="006C0824">
        <w:tc>
          <w:tcPr>
            <w:tcW w:w="6305" w:type="dxa"/>
          </w:tcPr>
          <w:p w14:paraId="2D1E044A" w14:textId="77777777" w:rsidR="006B6EE4" w:rsidRPr="000B526A" w:rsidRDefault="006B6EE4" w:rsidP="006B6EE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665E" w14:textId="6727B940" w:rsidR="006B6EE4" w:rsidRPr="000B526A" w:rsidRDefault="00473A49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4,954</w:t>
            </w:r>
          </w:p>
        </w:tc>
        <w:tc>
          <w:tcPr>
            <w:tcW w:w="267" w:type="dxa"/>
          </w:tcPr>
          <w:p w14:paraId="123F1C09" w14:textId="77777777" w:rsidR="006B6EE4" w:rsidRPr="000B526A" w:rsidRDefault="006B6EE4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2350BA" w14:textId="569D9111" w:rsidR="006B6EE4" w:rsidRPr="000B526A" w:rsidRDefault="006B6EE4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4,6</w:t>
            </w:r>
            <w:r w:rsidR="0005196C"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74</w:t>
            </w:r>
          </w:p>
        </w:tc>
      </w:tr>
      <w:tr w:rsidR="006B6EE4" w:rsidRPr="000B526A" w14:paraId="6089F453" w14:textId="77777777" w:rsidTr="006C0824">
        <w:tc>
          <w:tcPr>
            <w:tcW w:w="6305" w:type="dxa"/>
          </w:tcPr>
          <w:p w14:paraId="45E67ADA" w14:textId="40C237FE" w:rsidR="006B6EE4" w:rsidRPr="000B526A" w:rsidRDefault="006B6EE4" w:rsidP="006B6EE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E0022F" w:rsidRPr="00E0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3D037" w14:textId="37DE6554" w:rsidR="006B6EE4" w:rsidRPr="000B526A" w:rsidRDefault="00473A49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9,279</w:t>
            </w:r>
          </w:p>
        </w:tc>
        <w:tc>
          <w:tcPr>
            <w:tcW w:w="267" w:type="dxa"/>
          </w:tcPr>
          <w:p w14:paraId="4B57B1B6" w14:textId="77777777" w:rsidR="006B6EE4" w:rsidRPr="000B526A" w:rsidRDefault="006B6EE4" w:rsidP="006B6EE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E4963E3" w14:textId="5C995A27" w:rsidR="006B6EE4" w:rsidRPr="000B526A" w:rsidRDefault="0005196C" w:rsidP="006B6EE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10,433</w:t>
            </w:r>
          </w:p>
        </w:tc>
      </w:tr>
    </w:tbl>
    <w:p w14:paraId="276EED8B" w14:textId="77777777" w:rsidR="00043D71" w:rsidRPr="000B526A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E1B422" w14:textId="49C23AFF" w:rsidR="000B7A6F" w:rsidRPr="000B526A" w:rsidRDefault="000B7A6F" w:rsidP="00AC0662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2EC85BBD" w14:textId="77777777" w:rsidR="000B7A6F" w:rsidRPr="008B11B5" w:rsidRDefault="000B7A6F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24"/>
          <w:szCs w:val="24"/>
          <w:lang w:val="en-US"/>
        </w:rPr>
      </w:pPr>
    </w:p>
    <w:p w14:paraId="57741DE7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14:paraId="1CAC0242" w14:textId="77777777" w:rsidR="009358CB" w:rsidRPr="008B11B5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24"/>
          <w:szCs w:val="24"/>
          <w:lang w:val="en-US"/>
        </w:rPr>
      </w:pPr>
    </w:p>
    <w:p w14:paraId="0DDF6191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เดือน</w:t>
      </w:r>
    </w:p>
    <w:p w14:paraId="4DAEA502" w14:textId="77777777" w:rsidR="00BC01D2" w:rsidRPr="008B11B5" w:rsidRDefault="00BC01D2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  <w:lang w:val="en-US"/>
        </w:rPr>
      </w:pPr>
    </w:p>
    <w:p w14:paraId="4FB292AD" w14:textId="2EBDBED6" w:rsidR="00C11E45" w:rsidRDefault="00C11E4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FFD1372" w14:textId="10B1C7C6" w:rsidR="00083F73" w:rsidRPr="000B526A" w:rsidRDefault="00083F73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ภาระผูกพันตามสัญญา</w:t>
      </w:r>
      <w:r w:rsidR="00E976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วัตถุดิบและอะไหล่</w:t>
      </w:r>
    </w:p>
    <w:p w14:paraId="6ADFCE75" w14:textId="77777777" w:rsidR="000357E3" w:rsidRPr="008B11B5" w:rsidRDefault="000357E3" w:rsidP="000357E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70"/>
      </w:tblGrid>
      <w:tr w:rsidR="006B6EE4" w:rsidRPr="000B526A" w14:paraId="6E287D50" w14:textId="77777777" w:rsidTr="00AA003F">
        <w:trPr>
          <w:cantSplit/>
        </w:trPr>
        <w:tc>
          <w:tcPr>
            <w:tcW w:w="6543" w:type="dxa"/>
          </w:tcPr>
          <w:p w14:paraId="27005ABD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5BE6E" w14:textId="4F1DDACE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8875D87" w14:textId="77777777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BB62C" w14:textId="470DF142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6D9F6082" w14:textId="77777777" w:rsidTr="00AA003F">
        <w:trPr>
          <w:cantSplit/>
        </w:trPr>
        <w:tc>
          <w:tcPr>
            <w:tcW w:w="6543" w:type="dxa"/>
          </w:tcPr>
          <w:p w14:paraId="225C6345" w14:textId="77777777" w:rsidR="006B6EE4" w:rsidRPr="000B526A" w:rsidRDefault="006B6EE4" w:rsidP="006B6E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D59159F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03F" w:rsidRPr="000B526A" w14:paraId="00A0048C" w14:textId="77777777" w:rsidTr="00AA003F">
        <w:trPr>
          <w:cantSplit/>
        </w:trPr>
        <w:tc>
          <w:tcPr>
            <w:tcW w:w="6543" w:type="dxa"/>
          </w:tcPr>
          <w:p w14:paraId="4D411192" w14:textId="53712316" w:rsidR="00AA003F" w:rsidRPr="000B526A" w:rsidRDefault="00086FC5" w:rsidP="00AA003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AA003F"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4BD9A4" w14:textId="6CE88F52" w:rsidR="00AA003F" w:rsidRPr="000B526A" w:rsidRDefault="00B8610B" w:rsidP="00AA003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3,644</w:t>
            </w:r>
          </w:p>
        </w:tc>
        <w:tc>
          <w:tcPr>
            <w:tcW w:w="270" w:type="dxa"/>
          </w:tcPr>
          <w:p w14:paraId="7CE94CFB" w14:textId="77777777" w:rsidR="00AA003F" w:rsidRPr="000B526A" w:rsidRDefault="00AA003F" w:rsidP="00AA003F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3B224F" w14:textId="3E2B2BC9" w:rsidR="00AA003F" w:rsidRPr="000B526A" w:rsidRDefault="00AA003F" w:rsidP="00AA003F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522</w:t>
            </w:r>
          </w:p>
        </w:tc>
      </w:tr>
    </w:tbl>
    <w:p w14:paraId="15DB2C27" w14:textId="77777777" w:rsidR="00E862C8" w:rsidRPr="008B11B5" w:rsidRDefault="00E862C8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399DFA" w14:textId="01D76581" w:rsidR="00083F73" w:rsidRPr="000B526A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016E3B94" w14:textId="77777777" w:rsidR="00AE37F1" w:rsidRPr="006C0824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7CF05DFD" w14:textId="2E74A00B" w:rsidR="00FC31F0" w:rsidRPr="000B526A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B8610B" w:rsidRPr="008B11B5">
        <w:rPr>
          <w:rFonts w:ascii="Angsana New" w:hAnsi="Angsana New"/>
          <w:sz w:val="30"/>
          <w:szCs w:val="30"/>
        </w:rPr>
        <w:t>1</w:t>
      </w:r>
      <w:r w:rsidRPr="00B8610B">
        <w:rPr>
          <w:rFonts w:ascii="Angsana New" w:hAnsi="Angsana New"/>
          <w:sz w:val="30"/>
          <w:szCs w:val="30"/>
        </w:rPr>
        <w:t xml:space="preserve"> </w:t>
      </w:r>
      <w:r w:rsidRPr="00B8610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8610B">
        <w:rPr>
          <w:rFonts w:ascii="Angsana New" w:hAnsi="Angsana New"/>
          <w:sz w:val="30"/>
          <w:szCs w:val="30"/>
        </w:rPr>
        <w:t>256</w:t>
      </w:r>
      <w:r w:rsidR="00B8610B" w:rsidRPr="008B11B5">
        <w:rPr>
          <w:rFonts w:ascii="Angsana New" w:hAnsi="Angsana New"/>
          <w:sz w:val="30"/>
          <w:szCs w:val="30"/>
        </w:rPr>
        <w:t>4</w:t>
      </w:r>
      <w:r w:rsidRPr="00B8610B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8610B">
        <w:rPr>
          <w:rFonts w:ascii="Angsana New" w:hAnsi="Angsana New"/>
          <w:sz w:val="30"/>
          <w:szCs w:val="30"/>
        </w:rPr>
        <w:br/>
      </w:r>
      <w:r w:rsidRPr="00B8610B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="00B8610B" w:rsidRPr="008B11B5">
        <w:rPr>
          <w:rFonts w:ascii="Angsana New" w:hAnsi="Angsana New"/>
          <w:sz w:val="30"/>
          <w:szCs w:val="30"/>
          <w:lang w:val="en-US"/>
        </w:rPr>
        <w:t>6,5</w:t>
      </w:r>
      <w:r w:rsidRPr="00B8610B">
        <w:rPr>
          <w:rFonts w:ascii="Angsana New" w:hAnsi="Angsana New"/>
          <w:sz w:val="30"/>
          <w:szCs w:val="30"/>
          <w:lang w:val="en-US"/>
        </w:rPr>
        <w:t>00</w:t>
      </w:r>
      <w:r w:rsidRPr="00B8610B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B8610B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B8610B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B8610B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B8610B">
        <w:rPr>
          <w:rFonts w:ascii="Angsana New" w:hAnsi="Angsana New"/>
          <w:sz w:val="30"/>
          <w:szCs w:val="30"/>
        </w:rPr>
        <w:t>256</w:t>
      </w:r>
      <w:r w:rsidR="00B8610B" w:rsidRPr="008B11B5">
        <w:rPr>
          <w:rFonts w:ascii="Angsana New" w:hAnsi="Angsana New"/>
          <w:sz w:val="30"/>
          <w:szCs w:val="30"/>
        </w:rPr>
        <w:t>4</w:t>
      </w:r>
      <w:r w:rsidRPr="00B8610B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B8610B">
        <w:rPr>
          <w:rFonts w:ascii="Angsana New" w:hAnsi="Angsana New"/>
          <w:sz w:val="30"/>
          <w:szCs w:val="30"/>
        </w:rPr>
        <w:t>256</w:t>
      </w:r>
      <w:r w:rsidR="00B8610B" w:rsidRPr="008B11B5">
        <w:rPr>
          <w:rFonts w:ascii="Angsana New" w:hAnsi="Angsana New"/>
          <w:sz w:val="30"/>
          <w:szCs w:val="30"/>
        </w:rPr>
        <w:t>5</w:t>
      </w:r>
    </w:p>
    <w:p w14:paraId="2C52A477" w14:textId="77777777" w:rsidR="00043D71" w:rsidRPr="006C0824" w:rsidRDefault="00043D71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7C4610" w14:textId="42A91ECC" w:rsidR="00AA19E0" w:rsidRPr="000B526A" w:rsidRDefault="009A6CA5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AA19E0"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2F98D60A" w14:textId="77777777" w:rsidR="00AE37F1" w:rsidRPr="006C0824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6B6EE4" w:rsidRPr="000B526A" w14:paraId="7850C9CA" w14:textId="77777777" w:rsidTr="000B522A">
        <w:trPr>
          <w:cantSplit/>
        </w:trPr>
        <w:tc>
          <w:tcPr>
            <w:tcW w:w="6570" w:type="dxa"/>
          </w:tcPr>
          <w:p w14:paraId="15580BC9" w14:textId="77777777" w:rsidR="006B6EE4" w:rsidRPr="000B526A" w:rsidRDefault="006B6EE4" w:rsidP="000B52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E2CD" w14:textId="24194B50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EB1C8EF" w14:textId="77777777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65969" w14:textId="19B30D6F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2FFEC892" w14:textId="77777777" w:rsidTr="000B522A">
        <w:trPr>
          <w:cantSplit/>
        </w:trPr>
        <w:tc>
          <w:tcPr>
            <w:tcW w:w="6570" w:type="dxa"/>
          </w:tcPr>
          <w:p w14:paraId="4E5A3082" w14:textId="77777777" w:rsidR="006B6EE4" w:rsidRPr="000B526A" w:rsidRDefault="006B6EE4" w:rsidP="000B522A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03DB3E" w14:textId="77777777" w:rsidR="006B6EE4" w:rsidRPr="000B526A" w:rsidRDefault="006B6EE4" w:rsidP="006C0824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D4B" w:rsidRPr="000B526A" w14:paraId="79221544" w14:textId="77777777" w:rsidTr="006C0824">
        <w:trPr>
          <w:cantSplit/>
          <w:trHeight w:val="191"/>
        </w:trPr>
        <w:tc>
          <w:tcPr>
            <w:tcW w:w="6570" w:type="dxa"/>
          </w:tcPr>
          <w:p w14:paraId="6F41E6C9" w14:textId="77777777" w:rsidR="00100D4B" w:rsidRPr="006C0824" w:rsidRDefault="00100D4B" w:rsidP="000B522A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3"/>
          </w:tcPr>
          <w:p w14:paraId="4E3F9ACA" w14:textId="77777777" w:rsidR="00100D4B" w:rsidRPr="006C0824" w:rsidRDefault="00100D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</w:tr>
      <w:tr w:rsidR="00AA003F" w:rsidRPr="000B526A" w14:paraId="15FFB64F" w14:textId="77777777" w:rsidTr="000B522A">
        <w:trPr>
          <w:cantSplit/>
        </w:trPr>
        <w:tc>
          <w:tcPr>
            <w:tcW w:w="6570" w:type="dxa"/>
          </w:tcPr>
          <w:p w14:paraId="75F5DE74" w14:textId="77777777" w:rsidR="00AA003F" w:rsidRPr="000B526A" w:rsidRDefault="00AA003F" w:rsidP="000B522A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14:paraId="7463F35C" w14:textId="3D5F3482" w:rsidR="00AA003F" w:rsidRPr="000B526A" w:rsidRDefault="00C6193A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397C0DED" w14:textId="77777777" w:rsidR="00AA003F" w:rsidRPr="000B526A" w:rsidRDefault="00AA003F" w:rsidP="000B522A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2F2087" w14:textId="67BF8E8E" w:rsidR="00AA003F" w:rsidRPr="000B526A" w:rsidRDefault="00AA003F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</w:p>
        </w:tc>
      </w:tr>
      <w:tr w:rsidR="00AA003F" w:rsidRPr="000B526A" w14:paraId="37223966" w14:textId="77777777" w:rsidTr="000B522A">
        <w:trPr>
          <w:cantSplit/>
        </w:trPr>
        <w:tc>
          <w:tcPr>
            <w:tcW w:w="6570" w:type="dxa"/>
          </w:tcPr>
          <w:p w14:paraId="0E01B152" w14:textId="77777777" w:rsidR="00AA003F" w:rsidRPr="000B526A" w:rsidRDefault="00AA003F" w:rsidP="000B522A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1FC483D" w14:textId="1192F27B" w:rsidR="00AA003F" w:rsidRPr="000B526A" w:rsidRDefault="00C6193A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38,74</w:t>
            </w:r>
            <w:r w:rsidR="009977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66C47DD" w14:textId="77777777" w:rsidR="00AA003F" w:rsidRPr="000B526A" w:rsidRDefault="00AA003F" w:rsidP="000B522A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0DE54B" w14:textId="5DBEFE93" w:rsidR="00AA003F" w:rsidRPr="000B526A" w:rsidRDefault="00AA003F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22,494</w:t>
            </w:r>
          </w:p>
        </w:tc>
      </w:tr>
      <w:tr w:rsidR="00AA003F" w:rsidRPr="000B526A" w14:paraId="3BB19FB6" w14:textId="77777777" w:rsidTr="000B522A">
        <w:trPr>
          <w:cantSplit/>
        </w:trPr>
        <w:tc>
          <w:tcPr>
            <w:tcW w:w="6570" w:type="dxa"/>
          </w:tcPr>
          <w:p w14:paraId="3700DF03" w14:textId="77777777" w:rsidR="00AA003F" w:rsidRPr="000B526A" w:rsidRDefault="00AA003F" w:rsidP="000B522A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785194" w14:textId="23B0E20B" w:rsidR="00AA003F" w:rsidRPr="000B526A" w:rsidRDefault="00C6193A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596,460</w:t>
            </w:r>
          </w:p>
        </w:tc>
        <w:tc>
          <w:tcPr>
            <w:tcW w:w="270" w:type="dxa"/>
          </w:tcPr>
          <w:p w14:paraId="1DDE6C4A" w14:textId="77777777" w:rsidR="00AA003F" w:rsidRPr="000B526A" w:rsidRDefault="00AA003F" w:rsidP="000B522A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ED1E55" w14:textId="449770B1" w:rsidR="00AA003F" w:rsidRPr="000B526A" w:rsidRDefault="00AA003F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603,295</w:t>
            </w:r>
          </w:p>
        </w:tc>
      </w:tr>
      <w:tr w:rsidR="00AA003F" w:rsidRPr="000B526A" w14:paraId="15214766" w14:textId="77777777" w:rsidTr="000B522A">
        <w:trPr>
          <w:cantSplit/>
        </w:trPr>
        <w:tc>
          <w:tcPr>
            <w:tcW w:w="6570" w:type="dxa"/>
          </w:tcPr>
          <w:p w14:paraId="2848D446" w14:textId="4D6D0112" w:rsidR="00AA003F" w:rsidRPr="000B526A" w:rsidRDefault="00AA003F" w:rsidP="000B522A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14:paraId="0D043C07" w14:textId="5920599A" w:rsidR="00AA003F" w:rsidRPr="000B526A" w:rsidRDefault="00C6193A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550,000</w:t>
            </w:r>
          </w:p>
        </w:tc>
        <w:tc>
          <w:tcPr>
            <w:tcW w:w="270" w:type="dxa"/>
          </w:tcPr>
          <w:p w14:paraId="767F8DAA" w14:textId="77777777" w:rsidR="00AA003F" w:rsidRPr="000B526A" w:rsidRDefault="00AA003F" w:rsidP="000B522A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6AAAA5" w14:textId="0AEC0A19" w:rsidR="00AA003F" w:rsidRPr="000B526A" w:rsidRDefault="00AA003F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500,000</w:t>
            </w:r>
          </w:p>
        </w:tc>
      </w:tr>
      <w:tr w:rsidR="00AA003F" w:rsidRPr="000B526A" w14:paraId="31751120" w14:textId="77777777" w:rsidTr="000B522A">
        <w:trPr>
          <w:cantSplit/>
        </w:trPr>
        <w:tc>
          <w:tcPr>
            <w:tcW w:w="6570" w:type="dxa"/>
          </w:tcPr>
          <w:p w14:paraId="38BCC429" w14:textId="77777777" w:rsidR="00AA003F" w:rsidRPr="000B526A" w:rsidRDefault="00AA003F" w:rsidP="000B522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E23E6" w14:textId="630728BD" w:rsidR="00AA003F" w:rsidRPr="000B526A" w:rsidRDefault="00C6193A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1,185,272</w:t>
            </w:r>
          </w:p>
        </w:tc>
        <w:tc>
          <w:tcPr>
            <w:tcW w:w="270" w:type="dxa"/>
          </w:tcPr>
          <w:p w14:paraId="65740193" w14:textId="77777777" w:rsidR="00AA003F" w:rsidRPr="000B526A" w:rsidRDefault="00AA003F" w:rsidP="000B522A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D4822" w14:textId="302D530F" w:rsidR="00AA003F" w:rsidRPr="000B526A" w:rsidRDefault="00AA003F" w:rsidP="000B522A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1,125,836</w:t>
            </w:r>
          </w:p>
        </w:tc>
      </w:tr>
    </w:tbl>
    <w:p w14:paraId="21A96F54" w14:textId="77777777" w:rsidR="00DE3AD2" w:rsidRPr="006C0824" w:rsidRDefault="00DE3AD2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p w14:paraId="47E45D42" w14:textId="77777777" w:rsidR="00C11E45" w:rsidRDefault="00C11E4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731ECB1E" w14:textId="19181E13" w:rsidR="00AF1A46" w:rsidRDefault="00607474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6</w:t>
      </w:r>
      <w:r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</w:p>
    <w:p w14:paraId="7CEA9DB7" w14:textId="12827E22" w:rsidR="007277C9" w:rsidRPr="008B11B5" w:rsidRDefault="007277C9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27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775"/>
        <w:gridCol w:w="1080"/>
        <w:gridCol w:w="1530"/>
        <w:gridCol w:w="270"/>
        <w:gridCol w:w="1620"/>
      </w:tblGrid>
      <w:tr w:rsidR="00B2485D" w:rsidRPr="000B526A" w14:paraId="015BA64D" w14:textId="77777777" w:rsidTr="000F3D07">
        <w:trPr>
          <w:trHeight w:val="64"/>
        </w:trPr>
        <w:tc>
          <w:tcPr>
            <w:tcW w:w="4775" w:type="dxa"/>
            <w:shd w:val="clear" w:color="auto" w:fill="auto"/>
            <w:vAlign w:val="bottom"/>
          </w:tcPr>
          <w:p w14:paraId="121B516F" w14:textId="77777777" w:rsidR="00B2485D" w:rsidRPr="000B526A" w:rsidRDefault="00B2485D" w:rsidP="008B11B5">
            <w:pPr>
              <w:pStyle w:val="BodyText"/>
              <w:spacing w:after="0" w:line="240" w:lineRule="atLeast"/>
              <w:ind w:left="-11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1467D6C" w14:textId="5E021CBA" w:rsidR="00B2485D" w:rsidRPr="000B526A" w:rsidRDefault="00100D4B" w:rsidP="006C0824">
            <w:pPr>
              <w:pStyle w:val="BodyText"/>
              <w:spacing w:after="0" w:line="240" w:lineRule="atLeast"/>
              <w:ind w:left="-105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65B26" w14:textId="52A5F155" w:rsidR="00B2485D" w:rsidRPr="000B526A" w:rsidRDefault="001C2487" w:rsidP="000F3D07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37C26" w14:textId="77777777" w:rsidR="00B2485D" w:rsidRPr="000B526A" w:rsidRDefault="00B2485D" w:rsidP="000F3D0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1D6FED" w14:textId="027ACC3E" w:rsidR="00B2485D" w:rsidRPr="000B526A" w:rsidRDefault="001C2487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B2485D" w:rsidRPr="000B526A" w14:paraId="0AE21864" w14:textId="77777777" w:rsidTr="000F3D07">
        <w:tc>
          <w:tcPr>
            <w:tcW w:w="4775" w:type="dxa"/>
            <w:shd w:val="clear" w:color="auto" w:fill="auto"/>
          </w:tcPr>
          <w:p w14:paraId="34078B3A" w14:textId="77777777" w:rsidR="00B2485D" w:rsidRPr="000B526A" w:rsidRDefault="00B2485D" w:rsidP="008B1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4ECD7" w14:textId="5B258CA1" w:rsidR="00B2485D" w:rsidRPr="000B526A" w:rsidRDefault="00B2485D" w:rsidP="008B1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40AEBEFF" w14:textId="77777777" w:rsidR="00B2485D" w:rsidRPr="000B526A" w:rsidRDefault="00B2485D" w:rsidP="000F3D07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85D" w:rsidRPr="000B526A" w14:paraId="3A509F8D" w14:textId="77777777" w:rsidTr="000F3D07">
        <w:tc>
          <w:tcPr>
            <w:tcW w:w="4775" w:type="dxa"/>
            <w:shd w:val="clear" w:color="auto" w:fill="auto"/>
          </w:tcPr>
          <w:p w14:paraId="1ECE64BC" w14:textId="77777777" w:rsidR="00B2485D" w:rsidRPr="000B526A" w:rsidRDefault="00B2485D" w:rsidP="008B11B5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FB40CF" w14:textId="77777777" w:rsidR="00B2485D" w:rsidRPr="000B526A" w:rsidRDefault="00B2485D" w:rsidP="000F3D07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F22E1A" w14:textId="77777777" w:rsidR="00B2485D" w:rsidRPr="000B526A" w:rsidRDefault="00B2485D" w:rsidP="000F3D0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DF5A4F" w14:textId="77777777" w:rsidR="00B2485D" w:rsidRPr="000B526A" w:rsidRDefault="00B2485D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9871BF" w14:textId="77777777" w:rsidR="00B2485D" w:rsidRPr="000B526A" w:rsidRDefault="00B2485D" w:rsidP="000F3D0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487" w:rsidRPr="000B526A" w14:paraId="76F3A4E9" w14:textId="77777777" w:rsidTr="000F3D07">
        <w:tc>
          <w:tcPr>
            <w:tcW w:w="4775" w:type="dxa"/>
            <w:shd w:val="clear" w:color="auto" w:fill="auto"/>
          </w:tcPr>
          <w:p w14:paraId="4205C51B" w14:textId="77777777" w:rsidR="001C2487" w:rsidRPr="000B526A" w:rsidRDefault="001C2487" w:rsidP="008B11B5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2677153" w14:textId="77777777" w:rsidR="001C2487" w:rsidRPr="000B526A" w:rsidRDefault="001C2487" w:rsidP="001C2487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573792A" w14:textId="0B612CE0" w:rsidR="001C2487" w:rsidRPr="000B526A" w:rsidRDefault="009106AC" w:rsidP="001C248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98,425</w:t>
            </w:r>
          </w:p>
        </w:tc>
        <w:tc>
          <w:tcPr>
            <w:tcW w:w="270" w:type="dxa"/>
            <w:shd w:val="clear" w:color="auto" w:fill="auto"/>
          </w:tcPr>
          <w:p w14:paraId="39FBE50C" w14:textId="77777777" w:rsidR="001C2487" w:rsidRPr="000B526A" w:rsidRDefault="001C2487" w:rsidP="001C2487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8EDE52" w14:textId="54D39B79" w:rsidR="001C2487" w:rsidRPr="000B526A" w:rsidRDefault="001C2487" w:rsidP="001C248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60,503</w:t>
            </w:r>
          </w:p>
        </w:tc>
      </w:tr>
      <w:tr w:rsidR="001C2487" w:rsidRPr="000B526A" w14:paraId="57AE0D7C" w14:textId="77777777" w:rsidTr="000F3D07">
        <w:trPr>
          <w:trHeight w:val="181"/>
        </w:trPr>
        <w:tc>
          <w:tcPr>
            <w:tcW w:w="4775" w:type="dxa"/>
            <w:shd w:val="clear" w:color="auto" w:fill="auto"/>
          </w:tcPr>
          <w:p w14:paraId="7C0A7687" w14:textId="77777777" w:rsidR="001C2487" w:rsidRPr="000B526A" w:rsidRDefault="001C2487" w:rsidP="008B11B5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720ADC" w14:textId="77777777" w:rsidR="001C2487" w:rsidRPr="000B526A" w:rsidRDefault="001C2487" w:rsidP="001C2487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A177078" w14:textId="740A8C11" w:rsidR="001C2487" w:rsidRPr="000B526A" w:rsidRDefault="009106AC" w:rsidP="001C248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98,425</w:t>
            </w:r>
          </w:p>
        </w:tc>
        <w:tc>
          <w:tcPr>
            <w:tcW w:w="270" w:type="dxa"/>
            <w:shd w:val="clear" w:color="auto" w:fill="auto"/>
          </w:tcPr>
          <w:p w14:paraId="40425734" w14:textId="77777777" w:rsidR="001C2487" w:rsidRPr="000B526A" w:rsidRDefault="001C2487" w:rsidP="001C2487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1834CA" w14:textId="5500457A" w:rsidR="001C2487" w:rsidRPr="000B526A" w:rsidRDefault="001C2487" w:rsidP="001C248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60,503</w:t>
            </w:r>
          </w:p>
        </w:tc>
      </w:tr>
      <w:tr w:rsidR="00B2485D" w:rsidRPr="000B526A" w14:paraId="206420CA" w14:textId="77777777" w:rsidTr="000F3D07">
        <w:tc>
          <w:tcPr>
            <w:tcW w:w="4775" w:type="dxa"/>
            <w:shd w:val="clear" w:color="auto" w:fill="auto"/>
          </w:tcPr>
          <w:p w14:paraId="4B4841A9" w14:textId="77777777" w:rsidR="00B2485D" w:rsidRPr="000B526A" w:rsidRDefault="00B2485D" w:rsidP="008B11B5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  <w:shd w:val="clear" w:color="auto" w:fill="auto"/>
          </w:tcPr>
          <w:p w14:paraId="2E0BD4A6" w14:textId="77777777" w:rsidR="00B2485D" w:rsidRPr="000B526A" w:rsidRDefault="00B2485D" w:rsidP="000F3D07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14:paraId="16E9BF7F" w14:textId="77777777" w:rsidR="00B2485D" w:rsidRPr="000B526A" w:rsidRDefault="00B2485D" w:rsidP="000F3D0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487" w:rsidRPr="000B526A" w14:paraId="23645A22" w14:textId="77777777" w:rsidTr="000F3D07">
        <w:tc>
          <w:tcPr>
            <w:tcW w:w="4775" w:type="dxa"/>
            <w:shd w:val="clear" w:color="auto" w:fill="auto"/>
          </w:tcPr>
          <w:p w14:paraId="3C4A9AF5" w14:textId="77777777" w:rsidR="001C2487" w:rsidRPr="000B526A" w:rsidRDefault="001C2487" w:rsidP="008B11B5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5277DFA" w14:textId="77777777" w:rsidR="001C2487" w:rsidRPr="000B526A" w:rsidRDefault="001C2487" w:rsidP="001C2487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718928C" w14:textId="67C224B1" w:rsidR="001C2487" w:rsidRPr="000B526A" w:rsidRDefault="00170441" w:rsidP="001C248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898,216</w:t>
            </w:r>
          </w:p>
        </w:tc>
        <w:tc>
          <w:tcPr>
            <w:tcW w:w="270" w:type="dxa"/>
            <w:shd w:val="clear" w:color="auto" w:fill="auto"/>
          </w:tcPr>
          <w:p w14:paraId="74BADD92" w14:textId="77777777" w:rsidR="001C2487" w:rsidRPr="000B526A" w:rsidRDefault="001C2487" w:rsidP="001C2487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D32CA4" w14:textId="4C8D237A" w:rsidR="001C2487" w:rsidRPr="000B526A" w:rsidRDefault="001C2487" w:rsidP="001C2487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571,210</w:t>
            </w:r>
          </w:p>
        </w:tc>
      </w:tr>
      <w:tr w:rsidR="001C2487" w:rsidRPr="000B526A" w14:paraId="2A562430" w14:textId="77777777" w:rsidTr="000F3D07">
        <w:tc>
          <w:tcPr>
            <w:tcW w:w="4775" w:type="dxa"/>
            <w:shd w:val="clear" w:color="auto" w:fill="auto"/>
          </w:tcPr>
          <w:p w14:paraId="5BE299ED" w14:textId="3BFA1880" w:rsidR="001C2487" w:rsidRPr="000B526A" w:rsidRDefault="001C2487" w:rsidP="008B11B5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F37EF31" w14:textId="77777777" w:rsidR="001C2487" w:rsidRPr="000B526A" w:rsidRDefault="001C2487" w:rsidP="001C2487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DFF953" w14:textId="77777777" w:rsidR="001C2487" w:rsidRPr="000B526A" w:rsidRDefault="001C2487" w:rsidP="001C2487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CCCC8" w14:textId="77777777" w:rsidR="001C2487" w:rsidRPr="000B526A" w:rsidRDefault="001C2487" w:rsidP="001C2487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EF8D025" w14:textId="77777777" w:rsidR="001C2487" w:rsidRPr="000B526A" w:rsidRDefault="001C2487" w:rsidP="001C2487">
            <w:pPr>
              <w:tabs>
                <w:tab w:val="decimal" w:pos="1152"/>
                <w:tab w:val="decimal" w:pos="124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271B" w:rsidRPr="000B526A" w14:paraId="73C5B273" w14:textId="77777777" w:rsidTr="000F3D07">
        <w:tc>
          <w:tcPr>
            <w:tcW w:w="4775" w:type="dxa"/>
            <w:shd w:val="clear" w:color="auto" w:fill="auto"/>
          </w:tcPr>
          <w:p w14:paraId="693DAE0A" w14:textId="4090BBEF" w:rsidR="0072271B" w:rsidRPr="000B526A" w:rsidRDefault="0072271B" w:rsidP="00BC1E5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E4A935D" w14:textId="77777777" w:rsidR="0072271B" w:rsidRPr="000B526A" w:rsidRDefault="0072271B" w:rsidP="0072271B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045FE8" w14:textId="45ECFE7D" w:rsidR="0072271B" w:rsidRPr="000B526A" w:rsidRDefault="0072271B" w:rsidP="0072271B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136,729</w:t>
            </w:r>
          </w:p>
        </w:tc>
        <w:tc>
          <w:tcPr>
            <w:tcW w:w="270" w:type="dxa"/>
            <w:shd w:val="clear" w:color="auto" w:fill="auto"/>
          </w:tcPr>
          <w:p w14:paraId="58E00A57" w14:textId="77777777" w:rsidR="0072271B" w:rsidRPr="000B526A" w:rsidRDefault="0072271B" w:rsidP="0072271B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5F99B40" w14:textId="69A6E6A7" w:rsidR="0072271B" w:rsidRPr="00BC1E5C" w:rsidRDefault="0072271B" w:rsidP="00BC1E5C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27,990</w:t>
            </w:r>
          </w:p>
        </w:tc>
      </w:tr>
      <w:tr w:rsidR="0072271B" w:rsidRPr="000B526A" w14:paraId="5782E8BA" w14:textId="77777777" w:rsidTr="000F3D07">
        <w:tc>
          <w:tcPr>
            <w:tcW w:w="4775" w:type="dxa"/>
            <w:shd w:val="clear" w:color="auto" w:fill="auto"/>
          </w:tcPr>
          <w:p w14:paraId="43F8BB2F" w14:textId="675E00D3" w:rsidR="0072271B" w:rsidRPr="000B526A" w:rsidRDefault="0072271B" w:rsidP="0072271B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E5B9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8E5B93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831D689" w14:textId="77777777" w:rsidR="0072271B" w:rsidRPr="000B526A" w:rsidRDefault="0072271B" w:rsidP="0072271B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002527" w14:textId="6BA61F4E" w:rsidR="0072271B" w:rsidRDefault="0072271B" w:rsidP="0072271B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F9E2BC5" w14:textId="77777777" w:rsidR="0072271B" w:rsidRPr="000B526A" w:rsidRDefault="0072271B" w:rsidP="0072271B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2022644" w14:textId="2CF3A50E" w:rsidR="0072271B" w:rsidRDefault="0072271B" w:rsidP="0072271B">
            <w:pPr>
              <w:tabs>
                <w:tab w:val="decimal" w:pos="12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2271B" w:rsidRPr="000B526A" w14:paraId="18A823A7" w14:textId="77777777" w:rsidTr="000F3D07">
        <w:tc>
          <w:tcPr>
            <w:tcW w:w="4775" w:type="dxa"/>
            <w:shd w:val="clear" w:color="auto" w:fill="auto"/>
          </w:tcPr>
          <w:p w14:paraId="0D181E55" w14:textId="77777777" w:rsidR="0072271B" w:rsidRPr="000B526A" w:rsidRDefault="0072271B" w:rsidP="0072271B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06111" w14:textId="77777777" w:rsidR="0072271B" w:rsidRPr="000B526A" w:rsidRDefault="0072271B" w:rsidP="0072271B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C03D" w14:textId="50265B56" w:rsidR="0072271B" w:rsidRPr="000B526A" w:rsidRDefault="0072271B" w:rsidP="0072271B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1,034,966</w:t>
            </w:r>
          </w:p>
        </w:tc>
        <w:tc>
          <w:tcPr>
            <w:tcW w:w="270" w:type="dxa"/>
            <w:shd w:val="clear" w:color="auto" w:fill="auto"/>
          </w:tcPr>
          <w:p w14:paraId="6BE3AFC3" w14:textId="77777777" w:rsidR="0072271B" w:rsidRPr="000B526A" w:rsidRDefault="0072271B" w:rsidP="0072271B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03F" w14:textId="7DBCDB15" w:rsidR="0072271B" w:rsidRPr="000B526A" w:rsidRDefault="0072271B" w:rsidP="0072271B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699,200</w:t>
            </w:r>
          </w:p>
        </w:tc>
      </w:tr>
      <w:tr w:rsidR="0072271B" w:rsidRPr="000B526A" w14:paraId="69A2B4D6" w14:textId="77777777" w:rsidTr="000F3D07">
        <w:tc>
          <w:tcPr>
            <w:tcW w:w="4775" w:type="dxa"/>
            <w:shd w:val="clear" w:color="auto" w:fill="auto"/>
          </w:tcPr>
          <w:p w14:paraId="056C6B14" w14:textId="77777777" w:rsidR="0072271B" w:rsidRPr="000B526A" w:rsidRDefault="0072271B" w:rsidP="0072271B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B549497" w14:textId="77777777" w:rsidR="0072271B" w:rsidRPr="000B526A" w:rsidRDefault="0072271B" w:rsidP="0072271B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32C7" w14:textId="45413E17" w:rsidR="0072271B" w:rsidRPr="000B526A" w:rsidRDefault="0072271B" w:rsidP="0072271B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1,133,391</w:t>
            </w:r>
          </w:p>
        </w:tc>
        <w:tc>
          <w:tcPr>
            <w:tcW w:w="270" w:type="dxa"/>
            <w:shd w:val="clear" w:color="auto" w:fill="auto"/>
          </w:tcPr>
          <w:p w14:paraId="1C09F8E7" w14:textId="77777777" w:rsidR="0072271B" w:rsidRPr="000B526A" w:rsidRDefault="0072271B" w:rsidP="0072271B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6C04" w14:textId="512DB02F" w:rsidR="0072271B" w:rsidRPr="000B526A" w:rsidRDefault="0072271B" w:rsidP="0072271B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759,703</w:t>
            </w:r>
          </w:p>
        </w:tc>
      </w:tr>
    </w:tbl>
    <w:p w14:paraId="2200585A" w14:textId="77777777" w:rsidR="00B2485D" w:rsidRPr="008B11B5" w:rsidRDefault="00B2485D" w:rsidP="00B2485D">
      <w:pPr>
        <w:rPr>
          <w:rFonts w:ascii="Angsana New" w:hAnsi="Angsana New"/>
          <w:vanish/>
          <w:sz w:val="18"/>
          <w:szCs w:val="18"/>
        </w:rPr>
      </w:pPr>
    </w:p>
    <w:p w14:paraId="1FED65F7" w14:textId="27A79340" w:rsidR="008736DF" w:rsidRPr="008B11B5" w:rsidRDefault="008736DF" w:rsidP="00B2485D">
      <w:pPr>
        <w:rPr>
          <w:rFonts w:ascii="Angsana New" w:hAnsi="Angsana New"/>
        </w:rPr>
      </w:pPr>
    </w:p>
    <w:p w14:paraId="13144A74" w14:textId="0F0AECB4" w:rsidR="00DB3CA6" w:rsidRDefault="00DB3CA6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8B11B5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8B11B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8B11B5">
        <w:rPr>
          <w:rFonts w:ascii="Angsana New" w:hAnsi="Angsana New"/>
          <w:sz w:val="30"/>
          <w:szCs w:val="30"/>
        </w:rPr>
        <w:t xml:space="preserve"> (</w:t>
      </w:r>
      <w:r w:rsidRPr="008B11B5">
        <w:rPr>
          <w:rFonts w:ascii="Angsana New" w:hAnsi="Angsana New"/>
          <w:sz w:val="30"/>
          <w:szCs w:val="30"/>
          <w:cs/>
        </w:rPr>
        <w:t>ข.</w:t>
      </w:r>
      <w:r w:rsidRPr="008B11B5">
        <w:rPr>
          <w:rFonts w:ascii="Angsana New" w:hAnsi="Angsana New"/>
          <w:sz w:val="30"/>
          <w:szCs w:val="30"/>
        </w:rPr>
        <w:t>1)</w:t>
      </w:r>
    </w:p>
    <w:p w14:paraId="312764F9" w14:textId="77777777" w:rsidR="00851422" w:rsidRPr="006C0824" w:rsidRDefault="00851422" w:rsidP="008B11B5">
      <w:pPr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F633D93" w14:textId="4A6F0767" w:rsidR="00446CE2" w:rsidRPr="000B526A" w:rsidRDefault="00607474" w:rsidP="008B11B5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7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  <w:t>สินค้าคงเหลือ</w:t>
      </w:r>
      <w:r w:rsidR="00AD6A01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</w:p>
    <w:p w14:paraId="1D3E1E06" w14:textId="77777777" w:rsidR="00B451AF" w:rsidRPr="008B11B5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6"/>
        <w:gridCol w:w="238"/>
        <w:gridCol w:w="1170"/>
      </w:tblGrid>
      <w:tr w:rsidR="006B6EE4" w:rsidRPr="000B526A" w14:paraId="4017A2DB" w14:textId="77777777" w:rsidTr="008B11B5">
        <w:tc>
          <w:tcPr>
            <w:tcW w:w="6480" w:type="dxa"/>
          </w:tcPr>
          <w:p w14:paraId="73129C20" w14:textId="77777777" w:rsidR="006B6EE4" w:rsidRPr="000B526A" w:rsidRDefault="006B6EE4" w:rsidP="000B522A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2BFC7090" w14:textId="35F7371C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</w:tcPr>
          <w:p w14:paraId="0E76FE63" w14:textId="77777777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9C6AE" w14:textId="633795B5" w:rsidR="006B6EE4" w:rsidRPr="000B526A" w:rsidRDefault="006B6EE4" w:rsidP="000B522A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37EAB2C8" w14:textId="77777777" w:rsidTr="00AA003F">
        <w:tc>
          <w:tcPr>
            <w:tcW w:w="6480" w:type="dxa"/>
          </w:tcPr>
          <w:p w14:paraId="65CF7463" w14:textId="77777777" w:rsidR="006B6EE4" w:rsidRPr="000B526A" w:rsidRDefault="006B6EE4" w:rsidP="000B522A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62B0E915" w14:textId="77777777" w:rsidR="006B6EE4" w:rsidRPr="000B526A" w:rsidRDefault="006B6EE4" w:rsidP="000B522A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03F" w:rsidRPr="000B526A" w14:paraId="383A433B" w14:textId="77777777" w:rsidTr="008B11B5">
        <w:tc>
          <w:tcPr>
            <w:tcW w:w="6480" w:type="dxa"/>
          </w:tcPr>
          <w:p w14:paraId="41D96891" w14:textId="77777777" w:rsidR="00AA003F" w:rsidRPr="000B526A" w:rsidRDefault="00AA003F" w:rsidP="000B522A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6" w:type="dxa"/>
          </w:tcPr>
          <w:p w14:paraId="4C8D4835" w14:textId="1F19B627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324,805</w:t>
            </w:r>
          </w:p>
        </w:tc>
        <w:tc>
          <w:tcPr>
            <w:tcW w:w="238" w:type="dxa"/>
          </w:tcPr>
          <w:p w14:paraId="631808AC" w14:textId="77777777" w:rsidR="00AA003F" w:rsidRPr="000B526A" w:rsidRDefault="00AA003F" w:rsidP="000B522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18C25" w14:textId="58849C28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230,851</w:t>
            </w:r>
          </w:p>
        </w:tc>
      </w:tr>
      <w:tr w:rsidR="00AA003F" w:rsidRPr="000B526A" w14:paraId="348E104E" w14:textId="77777777" w:rsidTr="008B11B5">
        <w:tc>
          <w:tcPr>
            <w:tcW w:w="6480" w:type="dxa"/>
          </w:tcPr>
          <w:p w14:paraId="2E31F578" w14:textId="77777777" w:rsidR="00AA003F" w:rsidRPr="000B526A" w:rsidRDefault="00AA003F" w:rsidP="000B522A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56" w:type="dxa"/>
          </w:tcPr>
          <w:p w14:paraId="4DA2B790" w14:textId="27122B19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189,229</w:t>
            </w:r>
          </w:p>
        </w:tc>
        <w:tc>
          <w:tcPr>
            <w:tcW w:w="238" w:type="dxa"/>
          </w:tcPr>
          <w:p w14:paraId="7668E746" w14:textId="77777777" w:rsidR="00AA003F" w:rsidRPr="000B526A" w:rsidRDefault="00AA003F" w:rsidP="000B522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7D7213" w14:textId="0BEE786A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147,148</w:t>
            </w:r>
          </w:p>
        </w:tc>
      </w:tr>
      <w:tr w:rsidR="00AA003F" w:rsidRPr="000B526A" w14:paraId="36DCB66F" w14:textId="77777777" w:rsidTr="008B11B5">
        <w:tc>
          <w:tcPr>
            <w:tcW w:w="6480" w:type="dxa"/>
          </w:tcPr>
          <w:p w14:paraId="49144C2A" w14:textId="77777777" w:rsidR="00AA003F" w:rsidRPr="000B526A" w:rsidRDefault="00AA003F" w:rsidP="000B52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6" w:type="dxa"/>
          </w:tcPr>
          <w:p w14:paraId="2ABABA34" w14:textId="79C38E94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831,516</w:t>
            </w:r>
          </w:p>
        </w:tc>
        <w:tc>
          <w:tcPr>
            <w:tcW w:w="238" w:type="dxa"/>
          </w:tcPr>
          <w:p w14:paraId="588639A7" w14:textId="77777777" w:rsidR="00AA003F" w:rsidRPr="000B526A" w:rsidRDefault="00AA003F" w:rsidP="000B52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E9090" w14:textId="29361AD2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341,130</w:t>
            </w:r>
          </w:p>
        </w:tc>
      </w:tr>
      <w:tr w:rsidR="00AA003F" w:rsidRPr="000B526A" w14:paraId="47B9B7BF" w14:textId="77777777" w:rsidTr="008B11B5">
        <w:tc>
          <w:tcPr>
            <w:tcW w:w="6480" w:type="dxa"/>
          </w:tcPr>
          <w:p w14:paraId="4C4F9D29" w14:textId="77777777" w:rsidR="00AA003F" w:rsidRPr="000B526A" w:rsidRDefault="00AA003F" w:rsidP="000B52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256" w:type="dxa"/>
          </w:tcPr>
          <w:p w14:paraId="254D09C2" w14:textId="20008CA4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180,324</w:t>
            </w:r>
          </w:p>
        </w:tc>
        <w:tc>
          <w:tcPr>
            <w:tcW w:w="238" w:type="dxa"/>
          </w:tcPr>
          <w:p w14:paraId="177C257B" w14:textId="77777777" w:rsidR="00AA003F" w:rsidRPr="000B526A" w:rsidRDefault="00AA003F" w:rsidP="000B52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69689" w14:textId="404BFFF0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192,091</w:t>
            </w:r>
          </w:p>
        </w:tc>
      </w:tr>
      <w:tr w:rsidR="00AA003F" w:rsidRPr="000B526A" w14:paraId="682B7E33" w14:textId="77777777" w:rsidTr="008B11B5">
        <w:tc>
          <w:tcPr>
            <w:tcW w:w="6480" w:type="dxa"/>
          </w:tcPr>
          <w:p w14:paraId="3ACAFA25" w14:textId="77777777" w:rsidR="00AA003F" w:rsidRPr="000B526A" w:rsidRDefault="00AA003F" w:rsidP="000B522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7EB3C87" w14:textId="5D001184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343,524</w:t>
            </w:r>
          </w:p>
        </w:tc>
        <w:tc>
          <w:tcPr>
            <w:tcW w:w="238" w:type="dxa"/>
          </w:tcPr>
          <w:p w14:paraId="367DCDC7" w14:textId="77777777" w:rsidR="00AA003F" w:rsidRPr="000B526A" w:rsidRDefault="00AA003F" w:rsidP="000B522A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4C10C1" w14:textId="11F4CB45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105,351</w:t>
            </w:r>
          </w:p>
        </w:tc>
      </w:tr>
      <w:tr w:rsidR="00AA003F" w:rsidRPr="000B526A" w14:paraId="090C1E8F" w14:textId="77777777" w:rsidTr="008B11B5">
        <w:tc>
          <w:tcPr>
            <w:tcW w:w="6480" w:type="dxa"/>
          </w:tcPr>
          <w:p w14:paraId="67954C4F" w14:textId="77777777" w:rsidR="00AA003F" w:rsidRPr="000B526A" w:rsidRDefault="00AA003F" w:rsidP="000B522A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59D4E1C" w14:textId="37FF95FD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1,869,398</w:t>
            </w:r>
          </w:p>
        </w:tc>
        <w:tc>
          <w:tcPr>
            <w:tcW w:w="238" w:type="dxa"/>
          </w:tcPr>
          <w:p w14:paraId="5ECA7916" w14:textId="77777777" w:rsidR="00AA003F" w:rsidRPr="000B526A" w:rsidRDefault="00AA003F" w:rsidP="000B522A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436EF" w14:textId="28FA098C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1,016,571</w:t>
            </w:r>
          </w:p>
        </w:tc>
      </w:tr>
      <w:tr w:rsidR="00AA003F" w:rsidRPr="000B526A" w14:paraId="602AF0B5" w14:textId="77777777" w:rsidTr="008B11B5">
        <w:tc>
          <w:tcPr>
            <w:tcW w:w="6480" w:type="dxa"/>
          </w:tcPr>
          <w:p w14:paraId="30FCFC1D" w14:textId="77777777" w:rsidR="00AA003F" w:rsidRPr="000B526A" w:rsidRDefault="00AA003F" w:rsidP="000B522A">
            <w:pPr>
              <w:spacing w:line="38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60A5CB" w14:textId="5ADDFD9D" w:rsidR="00AA003F" w:rsidRPr="000B526A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(8,797)</w:t>
            </w:r>
          </w:p>
        </w:tc>
        <w:tc>
          <w:tcPr>
            <w:tcW w:w="238" w:type="dxa"/>
          </w:tcPr>
          <w:p w14:paraId="3AC564F7" w14:textId="77777777" w:rsidR="00AA003F" w:rsidRPr="000B526A" w:rsidRDefault="00AA003F" w:rsidP="000B522A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F3A43" w14:textId="727BF7C6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(1,702)</w:t>
            </w:r>
          </w:p>
        </w:tc>
      </w:tr>
      <w:tr w:rsidR="00AA003F" w:rsidRPr="000B526A" w14:paraId="4E06916B" w14:textId="77777777" w:rsidTr="008B11B5">
        <w:tc>
          <w:tcPr>
            <w:tcW w:w="6480" w:type="dxa"/>
          </w:tcPr>
          <w:p w14:paraId="6A613DD2" w14:textId="77777777" w:rsidR="00AA003F" w:rsidRPr="000B526A" w:rsidRDefault="00AA003F" w:rsidP="000B522A">
            <w:pPr>
              <w:pStyle w:val="MacroText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8D9AF9" w14:textId="6AF234EC" w:rsidR="00AA003F" w:rsidRPr="0027057F" w:rsidRDefault="0027057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1,860,601</w:t>
            </w:r>
          </w:p>
        </w:tc>
        <w:tc>
          <w:tcPr>
            <w:tcW w:w="238" w:type="dxa"/>
          </w:tcPr>
          <w:p w14:paraId="667F1BB2" w14:textId="77777777" w:rsidR="00AA003F" w:rsidRPr="000B526A" w:rsidRDefault="00AA003F" w:rsidP="000B522A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566251" w14:textId="7E3532D7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1,014,869</w:t>
            </w:r>
          </w:p>
        </w:tc>
      </w:tr>
      <w:tr w:rsidR="00AA003F" w:rsidRPr="000B526A" w14:paraId="63E1F625" w14:textId="77777777" w:rsidTr="008B11B5">
        <w:tc>
          <w:tcPr>
            <w:tcW w:w="6480" w:type="dxa"/>
          </w:tcPr>
          <w:p w14:paraId="6D05A776" w14:textId="77777777" w:rsidR="00AA003F" w:rsidRPr="000B526A" w:rsidRDefault="00AA003F" w:rsidP="00AA003F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0CF641CC" w14:textId="77777777" w:rsidR="00AA003F" w:rsidRPr="000B526A" w:rsidRDefault="00AA003F" w:rsidP="00AA003F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5E46E030" w14:textId="77777777" w:rsidR="00AA003F" w:rsidRPr="000B526A" w:rsidRDefault="00AA003F" w:rsidP="00AA003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0136A4D" w14:textId="77777777" w:rsidR="00AA003F" w:rsidRPr="000B526A" w:rsidRDefault="00AA003F" w:rsidP="00AA003F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A003F" w:rsidRPr="000B526A" w14:paraId="5300B9EF" w14:textId="77777777" w:rsidTr="008B11B5">
        <w:tc>
          <w:tcPr>
            <w:tcW w:w="6480" w:type="dxa"/>
          </w:tcPr>
          <w:p w14:paraId="6EACD20A" w14:textId="77777777" w:rsidR="00AA003F" w:rsidRPr="000B526A" w:rsidRDefault="00AA003F" w:rsidP="000B522A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56" w:type="dxa"/>
          </w:tcPr>
          <w:p w14:paraId="7702B959" w14:textId="77777777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E8D84F1" w14:textId="77777777" w:rsidR="00AA003F" w:rsidRPr="000B526A" w:rsidRDefault="00AA003F" w:rsidP="000B522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1E3E5" w14:textId="77777777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03F" w:rsidRPr="000B526A" w14:paraId="0CD01584" w14:textId="77777777" w:rsidTr="008B11B5">
        <w:tc>
          <w:tcPr>
            <w:tcW w:w="6480" w:type="dxa"/>
          </w:tcPr>
          <w:p w14:paraId="5DE9D552" w14:textId="77777777" w:rsidR="00AA003F" w:rsidRPr="000B526A" w:rsidRDefault="00AA003F" w:rsidP="000B522A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56" w:type="dxa"/>
          </w:tcPr>
          <w:p w14:paraId="6EA9A046" w14:textId="4BDF6848" w:rsidR="00AA003F" w:rsidRPr="000B526A" w:rsidRDefault="006123E3" w:rsidP="008B11B5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4,731,520</w:t>
            </w:r>
          </w:p>
        </w:tc>
        <w:tc>
          <w:tcPr>
            <w:tcW w:w="238" w:type="dxa"/>
          </w:tcPr>
          <w:p w14:paraId="7C76966F" w14:textId="77777777" w:rsidR="00AA003F" w:rsidRPr="008B11B5" w:rsidRDefault="00AA003F" w:rsidP="008B11B5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762E03" w14:textId="5BCF2A84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3,960,232</w:t>
            </w:r>
          </w:p>
        </w:tc>
      </w:tr>
      <w:tr w:rsidR="00AA003F" w:rsidRPr="000B526A" w14:paraId="118B1B83" w14:textId="77777777" w:rsidTr="008B11B5">
        <w:tc>
          <w:tcPr>
            <w:tcW w:w="6480" w:type="dxa"/>
          </w:tcPr>
          <w:p w14:paraId="25D61623" w14:textId="07596572" w:rsidR="00AA003F" w:rsidRPr="000B526A" w:rsidRDefault="008B11B5" w:rsidP="000B522A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A003F" w:rsidRPr="000B526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87FB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A003F" w:rsidRPr="000B526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256" w:type="dxa"/>
          </w:tcPr>
          <w:p w14:paraId="211C0480" w14:textId="41DBE563" w:rsidR="00AA003F" w:rsidRPr="000B526A" w:rsidRDefault="006123E3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7,095</w:t>
            </w:r>
          </w:p>
        </w:tc>
        <w:tc>
          <w:tcPr>
            <w:tcW w:w="238" w:type="dxa"/>
          </w:tcPr>
          <w:p w14:paraId="4AE5566D" w14:textId="77777777" w:rsidR="00AA003F" w:rsidRPr="000B526A" w:rsidRDefault="00AA003F" w:rsidP="000B522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3168B7" w14:textId="2FEE225F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(628)</w:t>
            </w:r>
          </w:p>
        </w:tc>
      </w:tr>
      <w:tr w:rsidR="00AA003F" w:rsidRPr="000B526A" w14:paraId="0DA66E75" w14:textId="77777777" w:rsidTr="008B11B5">
        <w:tc>
          <w:tcPr>
            <w:tcW w:w="6480" w:type="dxa"/>
          </w:tcPr>
          <w:p w14:paraId="20AB1AB4" w14:textId="77777777" w:rsidR="00AA003F" w:rsidRPr="000B526A" w:rsidRDefault="00AA003F" w:rsidP="000B522A">
            <w:pPr>
              <w:pStyle w:val="MacroText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F2C2203" w14:textId="525FD9BC" w:rsidR="00AA003F" w:rsidRPr="000B526A" w:rsidRDefault="006123E3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4,738,615</w:t>
            </w:r>
          </w:p>
        </w:tc>
        <w:tc>
          <w:tcPr>
            <w:tcW w:w="238" w:type="dxa"/>
          </w:tcPr>
          <w:p w14:paraId="3B21B6E4" w14:textId="77777777" w:rsidR="00AA003F" w:rsidRPr="000B526A" w:rsidRDefault="00AA003F" w:rsidP="000B522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20E97" w14:textId="44EC8509" w:rsidR="00AA003F" w:rsidRPr="000B526A" w:rsidRDefault="00AA003F" w:rsidP="000B522A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3,959,604</w:t>
            </w:r>
          </w:p>
        </w:tc>
      </w:tr>
    </w:tbl>
    <w:p w14:paraId="44E82970" w14:textId="77777777" w:rsidR="00A50A1A" w:rsidRPr="000B526A" w:rsidRDefault="00A50A1A" w:rsidP="00FB31B0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A50A1A" w:rsidRPr="000B526A" w:rsidSect="008D0E2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</w:sectPr>
      </w:pPr>
    </w:p>
    <w:p w14:paraId="198A8A9A" w14:textId="5AE4C810" w:rsidR="00250FDF" w:rsidRPr="000B526A" w:rsidRDefault="008409AA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50FDF" w:rsidRPr="000B526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2F3F269" w14:textId="77777777" w:rsidR="00FF71BC" w:rsidRPr="000B526A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0B526A" w14:paraId="18AA200D" w14:textId="77777777" w:rsidTr="00F00D84">
        <w:trPr>
          <w:tblHeader/>
        </w:trPr>
        <w:tc>
          <w:tcPr>
            <w:tcW w:w="3061" w:type="dxa"/>
          </w:tcPr>
          <w:p w14:paraId="13A79664" w14:textId="77777777" w:rsidR="00570219" w:rsidRPr="000B526A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1F4131B4" w14:textId="77777777" w:rsidR="00715E87" w:rsidRPr="000B526A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31C82C9" w14:textId="77777777" w:rsidR="00570219" w:rsidRPr="000B526A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17D21BEF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2865B2A" w14:textId="77777777" w:rsidR="00570219" w:rsidRPr="000B526A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64551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4F203BED" w14:textId="77777777" w:rsidR="00570219" w:rsidRPr="000B526A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A7C9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9E10B33" w14:textId="77777777" w:rsidR="00570219" w:rsidRPr="000B526A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7760A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3C4625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FDF58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CC220C8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E70441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3F1F3DE" w14:textId="77777777" w:rsidR="00570219" w:rsidRPr="000B526A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4252B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0F9C29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57AC5E0D" w14:textId="77777777" w:rsidTr="00F00D84">
        <w:trPr>
          <w:tblHeader/>
        </w:trPr>
        <w:tc>
          <w:tcPr>
            <w:tcW w:w="3061" w:type="dxa"/>
          </w:tcPr>
          <w:p w14:paraId="519C515D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74EA30ED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763F3A0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08620F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14:paraId="24AB3D0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8522B0F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634ACA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4D00DF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7027382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A366B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6A8A697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F0BD17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36F77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63CEFEA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ACCBEA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BBB9E1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46D925D3" w14:textId="77777777" w:rsidTr="00F00D84">
        <w:trPr>
          <w:tblHeader/>
        </w:trPr>
        <w:tc>
          <w:tcPr>
            <w:tcW w:w="3061" w:type="dxa"/>
          </w:tcPr>
          <w:p w14:paraId="0AA0EB13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A66DCEA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3735F2D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BB32423" w14:textId="77777777" w:rsidR="00715E87" w:rsidRPr="000B526A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14:paraId="127E255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6C21AD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2B54A8D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9DEF6E8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9B30D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E6572" w14:textId="77777777" w:rsidR="00715E87" w:rsidRPr="000B526A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2456B34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D28CE70" w14:textId="77777777" w:rsidR="00715E87" w:rsidRPr="000B526A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14:paraId="11846D2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5BB860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9BCFA7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1E26F6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0B526A" w14:paraId="7C310D2A" w14:textId="77777777" w:rsidTr="00570219">
        <w:trPr>
          <w:tblHeader/>
        </w:trPr>
        <w:tc>
          <w:tcPr>
            <w:tcW w:w="3061" w:type="dxa"/>
          </w:tcPr>
          <w:p w14:paraId="138CF43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14:paraId="218165F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0B526A" w14:paraId="7274D39C" w14:textId="77777777" w:rsidTr="00F00D84">
        <w:tc>
          <w:tcPr>
            <w:tcW w:w="3061" w:type="dxa"/>
          </w:tcPr>
          <w:p w14:paraId="00D30810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14:paraId="3AE8EE68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0EE62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7A000F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52EB2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8146A7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4570FB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D0C42E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2B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6FA7DE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BD3A3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06F69B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3820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D49417E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259A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E168EE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AA003F" w:rsidRPr="000B526A" w14:paraId="4E236424" w14:textId="77777777" w:rsidTr="00A5746F">
        <w:tc>
          <w:tcPr>
            <w:tcW w:w="3061" w:type="dxa"/>
          </w:tcPr>
          <w:p w14:paraId="06E70196" w14:textId="044D1CCE" w:rsidR="00AA003F" w:rsidRPr="000B526A" w:rsidRDefault="00AA003F" w:rsidP="00AA003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373B1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373B1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5" w:type="dxa"/>
            <w:vAlign w:val="bottom"/>
          </w:tcPr>
          <w:p w14:paraId="673478FC" w14:textId="5759C4B3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292,550</w:t>
            </w:r>
          </w:p>
        </w:tc>
        <w:tc>
          <w:tcPr>
            <w:tcW w:w="236" w:type="dxa"/>
            <w:vAlign w:val="bottom"/>
          </w:tcPr>
          <w:p w14:paraId="63123CC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DB37BD5" w14:textId="76E0A432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757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281C7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A59A29B" w14:textId="055CAD01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353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283" w:type="dxa"/>
            <w:vAlign w:val="bottom"/>
          </w:tcPr>
          <w:p w14:paraId="0BC00322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044D543" w14:textId="0A6860D8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501</w:t>
            </w:r>
          </w:p>
        </w:tc>
        <w:tc>
          <w:tcPr>
            <w:tcW w:w="284" w:type="dxa"/>
            <w:vAlign w:val="bottom"/>
          </w:tcPr>
          <w:p w14:paraId="4BB66818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FC44B1E" w14:textId="04FB0D53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283" w:type="dxa"/>
          </w:tcPr>
          <w:p w14:paraId="1882950B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49C83FC" w14:textId="22A20480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14:paraId="63805534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5192FE" w14:textId="7CC8F8CE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62</w:t>
            </w: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70" w:type="dxa"/>
            <w:vAlign w:val="bottom"/>
          </w:tcPr>
          <w:p w14:paraId="4D80F1B7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6C5D258" w14:textId="5EBBA3CA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615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475</w:t>
            </w:r>
          </w:p>
        </w:tc>
      </w:tr>
      <w:tr w:rsidR="00AA003F" w:rsidRPr="000B526A" w14:paraId="5E5F5350" w14:textId="77777777" w:rsidTr="00AF2679">
        <w:tc>
          <w:tcPr>
            <w:tcW w:w="3061" w:type="dxa"/>
          </w:tcPr>
          <w:p w14:paraId="3EC5A1AE" w14:textId="77777777" w:rsidR="00AA003F" w:rsidRPr="000B526A" w:rsidRDefault="00AA003F" w:rsidP="00AA00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3ED85991" w14:textId="5B126C11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1,210</w:t>
            </w:r>
          </w:p>
        </w:tc>
        <w:tc>
          <w:tcPr>
            <w:tcW w:w="236" w:type="dxa"/>
            <w:vAlign w:val="bottom"/>
          </w:tcPr>
          <w:p w14:paraId="0CF0E2D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03B6A23" w14:textId="6C5A72D1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63893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F950922" w14:textId="70F0447F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20,988</w:t>
            </w:r>
          </w:p>
        </w:tc>
        <w:tc>
          <w:tcPr>
            <w:tcW w:w="283" w:type="dxa"/>
            <w:vAlign w:val="bottom"/>
          </w:tcPr>
          <w:p w14:paraId="238C2FA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40BD189" w14:textId="01C34790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1,208</w:t>
            </w:r>
          </w:p>
        </w:tc>
        <w:tc>
          <w:tcPr>
            <w:tcW w:w="284" w:type="dxa"/>
            <w:vAlign w:val="bottom"/>
          </w:tcPr>
          <w:p w14:paraId="64724863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F4FF315" w14:textId="10CA64E2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283" w:type="dxa"/>
            <w:vAlign w:val="bottom"/>
          </w:tcPr>
          <w:p w14:paraId="092D1C70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2A8A3D2" w14:textId="1D4A19AE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23,119</w:t>
            </w:r>
          </w:p>
        </w:tc>
        <w:tc>
          <w:tcPr>
            <w:tcW w:w="283" w:type="dxa"/>
            <w:vAlign w:val="bottom"/>
          </w:tcPr>
          <w:p w14:paraId="3AA16C6E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DC99A31" w14:textId="14BC7B2E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134,779</w:t>
            </w:r>
          </w:p>
        </w:tc>
        <w:tc>
          <w:tcPr>
            <w:tcW w:w="270" w:type="dxa"/>
            <w:vAlign w:val="bottom"/>
          </w:tcPr>
          <w:p w14:paraId="1A2D28AA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17DB396" w14:textId="104B2E8F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185,505</w:t>
            </w:r>
          </w:p>
        </w:tc>
      </w:tr>
      <w:tr w:rsidR="00AA003F" w:rsidRPr="000B526A" w14:paraId="652BD999" w14:textId="77777777" w:rsidTr="00AF2679">
        <w:tc>
          <w:tcPr>
            <w:tcW w:w="3061" w:type="dxa"/>
          </w:tcPr>
          <w:p w14:paraId="0A0C0B64" w14:textId="77777777" w:rsidR="00AA003F" w:rsidRPr="000B526A" w:rsidRDefault="00AA003F" w:rsidP="00AA00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</w:tcPr>
          <w:p w14:paraId="0B1DC151" w14:textId="241E9104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8DE69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1D30D9C" w14:textId="05B2E19E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22,765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DF7B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D4B306" w14:textId="46C4A595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134,512</w:t>
            </w:r>
          </w:p>
        </w:tc>
        <w:tc>
          <w:tcPr>
            <w:tcW w:w="283" w:type="dxa"/>
            <w:vAlign w:val="bottom"/>
          </w:tcPr>
          <w:p w14:paraId="6CE49F9B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9CBE084" w14:textId="06AA7B1E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D70EE50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0733C0B" w14:textId="5BAF3A32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FD348B0" w14:textId="77777777" w:rsidR="00AA003F" w:rsidRPr="000B526A" w:rsidRDefault="00AA003F" w:rsidP="00AA003F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79867D8" w14:textId="1B8D847F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(25,631)</w:t>
            </w:r>
          </w:p>
        </w:tc>
        <w:tc>
          <w:tcPr>
            <w:tcW w:w="283" w:type="dxa"/>
            <w:vAlign w:val="bottom"/>
          </w:tcPr>
          <w:p w14:paraId="2CD4B67E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769BE56" w14:textId="46F4C991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(131,646)</w:t>
            </w:r>
          </w:p>
        </w:tc>
        <w:tc>
          <w:tcPr>
            <w:tcW w:w="270" w:type="dxa"/>
            <w:vAlign w:val="bottom"/>
          </w:tcPr>
          <w:p w14:paraId="2EB7DCC8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E9DC217" w14:textId="7C1D0732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A003F" w:rsidRPr="000B526A" w14:paraId="2BA11D4D" w14:textId="77777777" w:rsidTr="00AF2679">
        <w:tc>
          <w:tcPr>
            <w:tcW w:w="3061" w:type="dxa"/>
          </w:tcPr>
          <w:p w14:paraId="5E47BC57" w14:textId="77777777" w:rsidR="00AA003F" w:rsidRPr="000B526A" w:rsidRDefault="00AA003F" w:rsidP="00AA00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11135D1" w14:textId="12C0D4BB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4A4F19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2018" w14:textId="47C0D160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0E59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5D3A747" w14:textId="205C7F65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(62,093)</w:t>
            </w:r>
          </w:p>
        </w:tc>
        <w:tc>
          <w:tcPr>
            <w:tcW w:w="283" w:type="dxa"/>
            <w:vAlign w:val="bottom"/>
          </w:tcPr>
          <w:p w14:paraId="53C54EC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536BBEB2" w14:textId="0C4D9628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(1,083)</w:t>
            </w:r>
          </w:p>
        </w:tc>
        <w:tc>
          <w:tcPr>
            <w:tcW w:w="284" w:type="dxa"/>
            <w:vAlign w:val="bottom"/>
          </w:tcPr>
          <w:p w14:paraId="677F986A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5070DF9" w14:textId="0FCA66F9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AAFDFC7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828925B" w14:textId="5850351D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783AEAE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D1528F" w14:textId="174E36A3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58E97B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C01C9A2" w14:textId="4E20642E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(63,176)</w:t>
            </w:r>
          </w:p>
        </w:tc>
      </w:tr>
      <w:tr w:rsidR="00AA003F" w:rsidRPr="000B526A" w14:paraId="53D1CBD9" w14:textId="77777777" w:rsidTr="00533250">
        <w:tc>
          <w:tcPr>
            <w:tcW w:w="3061" w:type="dxa"/>
          </w:tcPr>
          <w:p w14:paraId="5EEDD775" w14:textId="26341931" w:rsidR="00AA003F" w:rsidRPr="000B526A" w:rsidRDefault="00AA003F" w:rsidP="00AA003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86940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245" w:type="dxa"/>
            <w:vAlign w:val="bottom"/>
          </w:tcPr>
          <w:p w14:paraId="656F7E17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5295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55011E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CA9058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51080B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2608E8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F305066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8921AA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6DD2A9B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B870D3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7CD1383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1725FA9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BCC8C6B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3BD4A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F1803F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003F" w:rsidRPr="000B526A" w14:paraId="48CEC915" w14:textId="77777777" w:rsidTr="00533250">
        <w:tc>
          <w:tcPr>
            <w:tcW w:w="3061" w:type="dxa"/>
          </w:tcPr>
          <w:p w14:paraId="3286314E" w14:textId="07FC2E5B" w:rsidR="00AA003F" w:rsidRPr="000B526A" w:rsidRDefault="00AA003F" w:rsidP="00AA003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F53A2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vAlign w:val="bottom"/>
          </w:tcPr>
          <w:p w14:paraId="611E3F45" w14:textId="2466E141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06E3446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ED84515" w14:textId="19DC4B3D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1,782,140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DF26CC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0E036CE" w14:textId="333F27B8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7,446,969</w:t>
            </w:r>
          </w:p>
        </w:tc>
        <w:tc>
          <w:tcPr>
            <w:tcW w:w="283" w:type="dxa"/>
            <w:vAlign w:val="bottom"/>
          </w:tcPr>
          <w:p w14:paraId="04A3366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46A1443" w14:textId="18E39F6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19,626</w:t>
            </w:r>
          </w:p>
        </w:tc>
        <w:tc>
          <w:tcPr>
            <w:tcW w:w="284" w:type="dxa"/>
            <w:vAlign w:val="bottom"/>
          </w:tcPr>
          <w:p w14:paraId="74980CD4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8310D97" w14:textId="6F66F8EC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33,593</w:t>
            </w:r>
          </w:p>
        </w:tc>
        <w:tc>
          <w:tcPr>
            <w:tcW w:w="283" w:type="dxa"/>
          </w:tcPr>
          <w:p w14:paraId="5CE314F9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EA87A5D" w14:textId="5C687303" w:rsidR="00AA003F" w:rsidRPr="000B526A" w:rsidRDefault="00AA003F" w:rsidP="00AA003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96,111</w:t>
            </w:r>
          </w:p>
        </w:tc>
        <w:tc>
          <w:tcPr>
            <w:tcW w:w="283" w:type="dxa"/>
            <w:vAlign w:val="bottom"/>
          </w:tcPr>
          <w:p w14:paraId="706AF675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27DDAF1" w14:textId="2E112EE8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65,605</w:t>
            </w:r>
          </w:p>
        </w:tc>
        <w:tc>
          <w:tcPr>
            <w:tcW w:w="270" w:type="dxa"/>
            <w:vAlign w:val="bottom"/>
          </w:tcPr>
          <w:p w14:paraId="414533E1" w14:textId="77777777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6E420E6" w14:textId="64413493" w:rsidR="00AA003F" w:rsidRPr="000B526A" w:rsidRDefault="00AA003F" w:rsidP="00AA003F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9,737,804</w:t>
            </w:r>
          </w:p>
        </w:tc>
      </w:tr>
      <w:tr w:rsidR="001D0D8C" w:rsidRPr="000B526A" w14:paraId="4F4EE2B3" w14:textId="77777777" w:rsidTr="00A4078E">
        <w:trPr>
          <w:trHeight w:val="299"/>
        </w:trPr>
        <w:tc>
          <w:tcPr>
            <w:tcW w:w="3061" w:type="dxa"/>
          </w:tcPr>
          <w:p w14:paraId="400506F1" w14:textId="77777777" w:rsidR="001D0D8C" w:rsidRPr="000B526A" w:rsidRDefault="001D0D8C" w:rsidP="001D0D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1BE81D00" w14:textId="50F9D63D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2AD4D7C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D8268A3" w14:textId="1B9CBBDA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F4FFD8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807D803" w14:textId="66DF5DEE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587</w:t>
            </w:r>
          </w:p>
        </w:tc>
        <w:tc>
          <w:tcPr>
            <w:tcW w:w="283" w:type="dxa"/>
            <w:vAlign w:val="bottom"/>
          </w:tcPr>
          <w:p w14:paraId="4FF6BD10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7BFDDB6" w14:textId="22235518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92</w:t>
            </w:r>
          </w:p>
        </w:tc>
        <w:tc>
          <w:tcPr>
            <w:tcW w:w="284" w:type="dxa"/>
            <w:vAlign w:val="bottom"/>
          </w:tcPr>
          <w:p w14:paraId="26A97339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61EF5" w14:textId="40844732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ECE8142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3419C2A" w14:textId="2DAC1BF6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18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802</w:t>
            </w:r>
          </w:p>
        </w:tc>
        <w:tc>
          <w:tcPr>
            <w:tcW w:w="283" w:type="dxa"/>
            <w:vAlign w:val="bottom"/>
          </w:tcPr>
          <w:p w14:paraId="7710D344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B85DA01" w14:textId="3EB97B31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737</w:t>
            </w:r>
          </w:p>
        </w:tc>
        <w:tc>
          <w:tcPr>
            <w:tcW w:w="270" w:type="dxa"/>
            <w:vAlign w:val="bottom"/>
          </w:tcPr>
          <w:p w14:paraId="39092D68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01FCED7" w14:textId="6CB7E3EF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84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218</w:t>
            </w:r>
          </w:p>
        </w:tc>
      </w:tr>
      <w:tr w:rsidR="001D0D8C" w:rsidRPr="000B526A" w14:paraId="0EDDFC00" w14:textId="77777777" w:rsidTr="00A4078E">
        <w:tc>
          <w:tcPr>
            <w:tcW w:w="3061" w:type="dxa"/>
          </w:tcPr>
          <w:p w14:paraId="205BC9A4" w14:textId="77777777" w:rsidR="001D0D8C" w:rsidRPr="000B526A" w:rsidRDefault="001D0D8C" w:rsidP="001D0D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14:paraId="7C535F88" w14:textId="7534A215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84E523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6572596" w14:textId="7F3AE54E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DC57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4969800" w14:textId="117BCDE9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110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437</w:t>
            </w:r>
          </w:p>
        </w:tc>
        <w:tc>
          <w:tcPr>
            <w:tcW w:w="283" w:type="dxa"/>
            <w:vAlign w:val="bottom"/>
          </w:tcPr>
          <w:p w14:paraId="7051F9C9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3E8804B" w14:textId="55971EC3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598E82DA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B3EDB95" w14:textId="218404BF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57ABCAB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0A4C849" w14:textId="60B6C80F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523)</w:t>
            </w:r>
          </w:p>
        </w:tc>
        <w:tc>
          <w:tcPr>
            <w:tcW w:w="283" w:type="dxa"/>
            <w:vAlign w:val="bottom"/>
          </w:tcPr>
          <w:p w14:paraId="1CA45C08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86B6BA1" w14:textId="5F25DBE3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(96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592)</w:t>
            </w:r>
          </w:p>
        </w:tc>
        <w:tc>
          <w:tcPr>
            <w:tcW w:w="270" w:type="dxa"/>
            <w:vAlign w:val="bottom"/>
          </w:tcPr>
          <w:p w14:paraId="7C0CFFB0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9B9FAFA" w14:textId="4A7177A5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D0D8C" w:rsidRPr="000B526A" w14:paraId="0F13BD27" w14:textId="77777777" w:rsidTr="00A4078E">
        <w:tc>
          <w:tcPr>
            <w:tcW w:w="3061" w:type="dxa"/>
          </w:tcPr>
          <w:p w14:paraId="751941CC" w14:textId="77777777" w:rsidR="001D0D8C" w:rsidRPr="000B526A" w:rsidRDefault="001D0D8C" w:rsidP="001D0D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4FE18FB" w14:textId="7E07C928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11485A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5F24" w14:textId="0BBD0A08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(677)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BB5A2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6F3D242" w14:textId="6E368A2E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(46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354)</w:t>
            </w:r>
          </w:p>
        </w:tc>
        <w:tc>
          <w:tcPr>
            <w:tcW w:w="283" w:type="dxa"/>
            <w:vAlign w:val="bottom"/>
          </w:tcPr>
          <w:p w14:paraId="42D5EF9D" w14:textId="77777777" w:rsidR="001D0D8C" w:rsidRPr="000B526A" w:rsidRDefault="001D0D8C" w:rsidP="001D0D8C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456385F" w14:textId="3D5FE62C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ABD624A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E707930" w14:textId="230DE959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807)</w:t>
            </w:r>
          </w:p>
        </w:tc>
        <w:tc>
          <w:tcPr>
            <w:tcW w:w="283" w:type="dxa"/>
            <w:vAlign w:val="bottom"/>
          </w:tcPr>
          <w:p w14:paraId="6BE60B24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34642B6" w14:textId="67BDBA1F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97A29D7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A40256" w14:textId="749A195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FA5FEE" w14:textId="77777777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43EFA43" w14:textId="56CB15E4" w:rsidR="001D0D8C" w:rsidRPr="000B526A" w:rsidRDefault="001D0D8C" w:rsidP="001D0D8C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838)</w:t>
            </w:r>
          </w:p>
        </w:tc>
      </w:tr>
      <w:tr w:rsidR="001D0D8C" w:rsidRPr="000B526A" w14:paraId="27BBB040" w14:textId="77777777" w:rsidTr="00F81E6B">
        <w:tc>
          <w:tcPr>
            <w:tcW w:w="3061" w:type="dxa"/>
          </w:tcPr>
          <w:p w14:paraId="034C285C" w14:textId="21E29024" w:rsidR="001D0D8C" w:rsidRPr="000B526A" w:rsidRDefault="001D0D8C" w:rsidP="001D0D8C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86940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E8694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504D3" w14:textId="7E96CC2F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0A86DD5D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6E092" w14:textId="7A242879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1,795,141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22C30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FDAF" w14:textId="58319E78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7,518,639</w:t>
            </w:r>
          </w:p>
        </w:tc>
        <w:tc>
          <w:tcPr>
            <w:tcW w:w="283" w:type="dxa"/>
            <w:vAlign w:val="bottom"/>
          </w:tcPr>
          <w:p w14:paraId="5A021104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3BCC4" w14:textId="02994CD2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19,718</w:t>
            </w:r>
          </w:p>
        </w:tc>
        <w:tc>
          <w:tcPr>
            <w:tcW w:w="284" w:type="dxa"/>
            <w:vAlign w:val="bottom"/>
          </w:tcPr>
          <w:p w14:paraId="537D7DC6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EF537" w14:textId="4E24C4FE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29,786</w:t>
            </w:r>
          </w:p>
        </w:tc>
        <w:tc>
          <w:tcPr>
            <w:tcW w:w="283" w:type="dxa"/>
          </w:tcPr>
          <w:p w14:paraId="4022021E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0925" w14:textId="73A620A9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87,390</w:t>
            </w:r>
          </w:p>
        </w:tc>
        <w:tc>
          <w:tcPr>
            <w:tcW w:w="283" w:type="dxa"/>
            <w:vAlign w:val="bottom"/>
          </w:tcPr>
          <w:p w14:paraId="7643BEE2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EDA6A" w14:textId="473FE2D0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26,750</w:t>
            </w:r>
          </w:p>
        </w:tc>
        <w:tc>
          <w:tcPr>
            <w:tcW w:w="270" w:type="dxa"/>
            <w:vAlign w:val="bottom"/>
          </w:tcPr>
          <w:p w14:paraId="0F0DE728" w14:textId="77777777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9AA6C" w14:textId="78ED234B" w:rsidR="001D0D8C" w:rsidRPr="000B526A" w:rsidRDefault="001D0D8C" w:rsidP="001D0D8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9,771,184</w:t>
            </w:r>
          </w:p>
        </w:tc>
      </w:tr>
      <w:tr w:rsidR="00AA003F" w:rsidRPr="000B526A" w14:paraId="502D261D" w14:textId="77777777" w:rsidTr="00087E62">
        <w:trPr>
          <w:tblHeader/>
        </w:trPr>
        <w:tc>
          <w:tcPr>
            <w:tcW w:w="3061" w:type="dxa"/>
          </w:tcPr>
          <w:p w14:paraId="666557DF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8E8F0E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FE26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0E4C901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A41592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80675A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DD4A6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7B77F4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5AA2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94C6957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71EEAB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4DDFB9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3090DF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D6AB01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F1AAD6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23396C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A003F" w:rsidRPr="000B526A" w14:paraId="59D2076A" w14:textId="77777777" w:rsidTr="00087E62">
        <w:trPr>
          <w:tblHeader/>
        </w:trPr>
        <w:tc>
          <w:tcPr>
            <w:tcW w:w="3061" w:type="dxa"/>
          </w:tcPr>
          <w:p w14:paraId="6F1C1919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23FBC9D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7C382C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183A063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1ACDCD7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FA10D1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7FA477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BD527CB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648A4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B19EFC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11912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5FA141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5E122B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8FDFCC9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75BD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AEC645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A003F" w:rsidRPr="000B526A" w14:paraId="18D01050" w14:textId="77777777" w:rsidTr="00F00D84">
        <w:trPr>
          <w:trHeight w:val="389"/>
        </w:trPr>
        <w:tc>
          <w:tcPr>
            <w:tcW w:w="3061" w:type="dxa"/>
          </w:tcPr>
          <w:p w14:paraId="4F3F09F9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45" w:type="dxa"/>
          </w:tcPr>
          <w:p w14:paraId="406E62DC" w14:textId="77777777" w:rsidR="00AA003F" w:rsidRPr="000B526A" w:rsidRDefault="00AA003F" w:rsidP="00AA003F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35DBF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8C061B1" w14:textId="77777777" w:rsidR="00AA003F" w:rsidRPr="000B526A" w:rsidRDefault="00AA003F" w:rsidP="00AA003F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770C66E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7918A5" w14:textId="77777777" w:rsidR="00AA003F" w:rsidRPr="000B526A" w:rsidRDefault="00AA003F" w:rsidP="00AA003F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B32BA4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9DE0D0" w14:textId="77777777" w:rsidR="00AA003F" w:rsidRPr="000B526A" w:rsidRDefault="00AA003F" w:rsidP="00AA003F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C641CF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D78F85" w14:textId="77777777" w:rsidR="00AA003F" w:rsidRPr="000B526A" w:rsidRDefault="00AA003F" w:rsidP="00AA003F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3A9BBAE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191DE4D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409EC84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C354CD" w14:textId="77777777" w:rsidR="00AA003F" w:rsidRPr="000B526A" w:rsidRDefault="00AA003F" w:rsidP="00AA003F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15EF" w14:textId="77777777" w:rsidR="00AA003F" w:rsidRPr="000B526A" w:rsidRDefault="00AA003F" w:rsidP="00AA003F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EEB6D62" w14:textId="77777777" w:rsidR="00AA003F" w:rsidRPr="000B526A" w:rsidRDefault="00AA003F" w:rsidP="00AA003F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AA003F" w:rsidRPr="000B526A" w14:paraId="69B08118" w14:textId="77777777" w:rsidTr="00A5746F">
        <w:tc>
          <w:tcPr>
            <w:tcW w:w="3061" w:type="dxa"/>
          </w:tcPr>
          <w:p w14:paraId="010E7A06" w14:textId="72D63A75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A7357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73579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A73579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5" w:type="dxa"/>
            <w:vAlign w:val="bottom"/>
          </w:tcPr>
          <w:p w14:paraId="236BEB0F" w14:textId="326A54F1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37,064</w:t>
            </w:r>
          </w:p>
        </w:tc>
        <w:tc>
          <w:tcPr>
            <w:tcW w:w="236" w:type="dxa"/>
            <w:vAlign w:val="bottom"/>
          </w:tcPr>
          <w:p w14:paraId="7E255EBC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B05827" w14:textId="023A9B10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897,362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2D08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A765DFF" w14:textId="58E77799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5,259,018</w:t>
            </w:r>
          </w:p>
        </w:tc>
        <w:tc>
          <w:tcPr>
            <w:tcW w:w="283" w:type="dxa"/>
            <w:vAlign w:val="bottom"/>
          </w:tcPr>
          <w:p w14:paraId="5A00FE1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218FC0" w14:textId="3F69047A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16,526</w:t>
            </w:r>
          </w:p>
        </w:tc>
        <w:tc>
          <w:tcPr>
            <w:tcW w:w="284" w:type="dxa"/>
            <w:vAlign w:val="bottom"/>
          </w:tcPr>
          <w:p w14:paraId="6994A432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6BFE4A" w14:textId="617A78B4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23,105</w:t>
            </w:r>
          </w:p>
        </w:tc>
        <w:tc>
          <w:tcPr>
            <w:tcW w:w="283" w:type="dxa"/>
          </w:tcPr>
          <w:p w14:paraId="7807147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A983FB" w14:textId="60122BE9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C39112B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54886C" w14:textId="02DBB7F6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025CF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7B65A3C" w14:textId="52FE883B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6,233,075</w:t>
            </w:r>
          </w:p>
        </w:tc>
      </w:tr>
      <w:tr w:rsidR="00AA003F" w:rsidRPr="000B526A" w14:paraId="749A58FC" w14:textId="77777777" w:rsidTr="00AF2679">
        <w:tc>
          <w:tcPr>
            <w:tcW w:w="3061" w:type="dxa"/>
          </w:tcPr>
          <w:p w14:paraId="335552A2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6B4FCD51" w14:textId="00D9E82B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7,430</w:t>
            </w:r>
          </w:p>
        </w:tc>
        <w:tc>
          <w:tcPr>
            <w:tcW w:w="236" w:type="dxa"/>
            <w:vAlign w:val="bottom"/>
          </w:tcPr>
          <w:p w14:paraId="6F848CA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B1559DB" w14:textId="6AF0B49E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60,133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50964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0E60B35" w14:textId="5D0F606B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364,117</w:t>
            </w:r>
          </w:p>
        </w:tc>
        <w:tc>
          <w:tcPr>
            <w:tcW w:w="283" w:type="dxa"/>
            <w:vAlign w:val="bottom"/>
          </w:tcPr>
          <w:p w14:paraId="7448CDD6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80D85ED" w14:textId="4AB41FD0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1,476</w:t>
            </w:r>
          </w:p>
        </w:tc>
        <w:tc>
          <w:tcPr>
            <w:tcW w:w="284" w:type="dxa"/>
            <w:vAlign w:val="bottom"/>
          </w:tcPr>
          <w:p w14:paraId="29D7A04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02B9835" w14:textId="467AC55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3,830</w:t>
            </w:r>
          </w:p>
        </w:tc>
        <w:tc>
          <w:tcPr>
            <w:tcW w:w="283" w:type="dxa"/>
          </w:tcPr>
          <w:p w14:paraId="337B04B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71BE8C" w14:textId="3F55135D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3A7CC5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55EF87" w14:textId="22C54498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2FF68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79D322A" w14:textId="68EC60EF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436,986</w:t>
            </w:r>
          </w:p>
        </w:tc>
      </w:tr>
      <w:tr w:rsidR="00AA003F" w:rsidRPr="000B526A" w14:paraId="3AE6134A" w14:textId="77777777" w:rsidTr="00AF2679">
        <w:tc>
          <w:tcPr>
            <w:tcW w:w="3061" w:type="dxa"/>
          </w:tcPr>
          <w:p w14:paraId="6054B2AE" w14:textId="77777777" w:rsidR="00AA003F" w:rsidRPr="000B526A" w:rsidRDefault="00AA003F" w:rsidP="00AA00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57B639" w14:textId="3E8F337E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66998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DD198" w14:textId="0EBA1BC3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9EAB3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71AD4CF" w14:textId="50554279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(61,993)</w:t>
            </w:r>
          </w:p>
        </w:tc>
        <w:tc>
          <w:tcPr>
            <w:tcW w:w="283" w:type="dxa"/>
            <w:vAlign w:val="bottom"/>
          </w:tcPr>
          <w:p w14:paraId="5B63111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29498EC" w14:textId="51AFA0E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(1,083)</w:t>
            </w:r>
          </w:p>
        </w:tc>
        <w:tc>
          <w:tcPr>
            <w:tcW w:w="284" w:type="dxa"/>
            <w:vAlign w:val="bottom"/>
          </w:tcPr>
          <w:p w14:paraId="19BB543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29AFB48" w14:textId="31BDCEAB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EA6CB34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FCE5FC1" w14:textId="0E8C2A10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B3C757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972FD92" w14:textId="68538ED5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68B6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CDCAB3" w14:textId="2CE46F8D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(63,076)</w:t>
            </w:r>
          </w:p>
        </w:tc>
      </w:tr>
      <w:tr w:rsidR="00A73579" w:rsidRPr="000B526A" w14:paraId="5C7A4F5A" w14:textId="77777777" w:rsidTr="00533250">
        <w:tc>
          <w:tcPr>
            <w:tcW w:w="3061" w:type="dxa"/>
          </w:tcPr>
          <w:p w14:paraId="277EC4B1" w14:textId="1F8D9191" w:rsidR="00A73579" w:rsidRPr="000B526A" w:rsidRDefault="00A73579" w:rsidP="00A735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245" w:type="dxa"/>
            <w:vAlign w:val="bottom"/>
          </w:tcPr>
          <w:p w14:paraId="454C86BA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D971E7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7F366B5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B82C01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7D250A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02C214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DC641D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4F98747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C760FE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2E0E4F0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BB9DFC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0A89B5F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F5D68A6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479AC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E3CC5BA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3579" w:rsidRPr="000B526A" w14:paraId="31E75022" w14:textId="77777777" w:rsidTr="00AF2679">
        <w:tc>
          <w:tcPr>
            <w:tcW w:w="3061" w:type="dxa"/>
          </w:tcPr>
          <w:p w14:paraId="5B432748" w14:textId="0FBA0F33" w:rsidR="00A73579" w:rsidRPr="000B526A" w:rsidRDefault="00A73579" w:rsidP="00A735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vAlign w:val="bottom"/>
          </w:tcPr>
          <w:p w14:paraId="3A46CB1A" w14:textId="214CD23E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44,494</w:t>
            </w:r>
          </w:p>
        </w:tc>
        <w:tc>
          <w:tcPr>
            <w:tcW w:w="236" w:type="dxa"/>
            <w:vAlign w:val="bottom"/>
          </w:tcPr>
          <w:p w14:paraId="48EA6509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332D3C6" w14:textId="1B2A617A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957,495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F3340A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02026B2" w14:textId="43EA4DB3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5,561,142</w:t>
            </w:r>
          </w:p>
        </w:tc>
        <w:tc>
          <w:tcPr>
            <w:tcW w:w="283" w:type="dxa"/>
            <w:vAlign w:val="bottom"/>
          </w:tcPr>
          <w:p w14:paraId="0C7943F3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330671E" w14:textId="0EB3B7B4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16,919</w:t>
            </w:r>
          </w:p>
        </w:tc>
        <w:tc>
          <w:tcPr>
            <w:tcW w:w="284" w:type="dxa"/>
            <w:vAlign w:val="bottom"/>
          </w:tcPr>
          <w:p w14:paraId="12F0B953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8026D4F" w14:textId="1F9B288B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26,935</w:t>
            </w:r>
          </w:p>
        </w:tc>
        <w:tc>
          <w:tcPr>
            <w:tcW w:w="283" w:type="dxa"/>
          </w:tcPr>
          <w:p w14:paraId="50284677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4242A1C" w14:textId="1E6F2029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A7036B5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DEFA2FB" w14:textId="28317932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D4C603C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614AAC0" w14:textId="0D0344C4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6,606,985</w:t>
            </w:r>
          </w:p>
        </w:tc>
      </w:tr>
      <w:tr w:rsidR="00AF3B7D" w:rsidRPr="00AF3B7D" w14:paraId="65F3CA83" w14:textId="77777777" w:rsidTr="00A4078E">
        <w:tc>
          <w:tcPr>
            <w:tcW w:w="3061" w:type="dxa"/>
          </w:tcPr>
          <w:p w14:paraId="11F9EDAA" w14:textId="77777777" w:rsidR="00AF3B7D" w:rsidRPr="000B526A" w:rsidRDefault="00AF3B7D" w:rsidP="00AF3B7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3C1F46E9" w14:textId="6C9FABA0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471</w:t>
            </w:r>
          </w:p>
        </w:tc>
        <w:tc>
          <w:tcPr>
            <w:tcW w:w="236" w:type="dxa"/>
            <w:vAlign w:val="bottom"/>
          </w:tcPr>
          <w:p w14:paraId="16F01C4F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47AB701" w14:textId="448803BF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B4C99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C465C02" w14:textId="3104A282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344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298</w:t>
            </w:r>
          </w:p>
        </w:tc>
        <w:tc>
          <w:tcPr>
            <w:tcW w:w="283" w:type="dxa"/>
            <w:vAlign w:val="bottom"/>
          </w:tcPr>
          <w:p w14:paraId="024464B7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4D8657F" w14:textId="19DB3330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225</w:t>
            </w:r>
          </w:p>
        </w:tc>
        <w:tc>
          <w:tcPr>
            <w:tcW w:w="284" w:type="dxa"/>
            <w:vAlign w:val="bottom"/>
          </w:tcPr>
          <w:p w14:paraId="4CBA88A3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B18BB58" w14:textId="094789BD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900</w:t>
            </w:r>
          </w:p>
        </w:tc>
        <w:tc>
          <w:tcPr>
            <w:tcW w:w="283" w:type="dxa"/>
          </w:tcPr>
          <w:p w14:paraId="6ED7E88C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C012AEF" w14:textId="187BCE36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D8F835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5B6B397" w14:textId="60A2AA15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7362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49B5409" w14:textId="5B63D7DF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415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002</w:t>
            </w:r>
          </w:p>
        </w:tc>
      </w:tr>
      <w:tr w:rsidR="00AF3B7D" w:rsidRPr="00AF3B7D" w14:paraId="62027E8A" w14:textId="77777777" w:rsidTr="00A4078E">
        <w:tc>
          <w:tcPr>
            <w:tcW w:w="3061" w:type="dxa"/>
          </w:tcPr>
          <w:p w14:paraId="54ACFD59" w14:textId="77777777" w:rsidR="00AF3B7D" w:rsidRPr="000B526A" w:rsidRDefault="00AF3B7D" w:rsidP="00AF3B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B801F8B" w14:textId="205D6399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6D3AA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2F521" w14:textId="39C2B96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(634)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F2BAB3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CF111FD" w14:textId="7E4F6F91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(46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093)</w:t>
            </w:r>
          </w:p>
        </w:tc>
        <w:tc>
          <w:tcPr>
            <w:tcW w:w="283" w:type="dxa"/>
            <w:vAlign w:val="bottom"/>
          </w:tcPr>
          <w:p w14:paraId="674BC9C9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1890AAB" w14:textId="487814FF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16B3C7A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9FC05E9" w14:textId="41CA5646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806)</w:t>
            </w:r>
          </w:p>
        </w:tc>
        <w:tc>
          <w:tcPr>
            <w:tcW w:w="283" w:type="dxa"/>
            <w:vAlign w:val="bottom"/>
          </w:tcPr>
          <w:p w14:paraId="047BA393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63EEF69" w14:textId="0A5C9AE4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733AAF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A9EED24" w14:textId="1DAEE00B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FC664D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6ED8B37" w14:textId="58D5B6D9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533)</w:t>
            </w:r>
          </w:p>
        </w:tc>
      </w:tr>
      <w:tr w:rsidR="00AF3B7D" w:rsidRPr="000B526A" w14:paraId="7378C0FA" w14:textId="77777777" w:rsidTr="00A4078E">
        <w:tc>
          <w:tcPr>
            <w:tcW w:w="3061" w:type="dxa"/>
          </w:tcPr>
          <w:p w14:paraId="14BD71DE" w14:textId="6FE5DA49" w:rsidR="00AF3B7D" w:rsidRPr="000B526A" w:rsidRDefault="00AF3B7D" w:rsidP="00AF3B7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FD2F" w14:textId="791F7DFD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965</w:t>
            </w:r>
          </w:p>
        </w:tc>
        <w:tc>
          <w:tcPr>
            <w:tcW w:w="236" w:type="dxa"/>
            <w:vAlign w:val="bottom"/>
          </w:tcPr>
          <w:p w14:paraId="408EBC01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F5A97" w14:textId="4831592E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016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D31FBC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30B6" w14:textId="283726BC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14:paraId="3BDA7F8C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F7FF" w14:textId="66D5B8C9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144</w:t>
            </w:r>
          </w:p>
        </w:tc>
        <w:tc>
          <w:tcPr>
            <w:tcW w:w="284" w:type="dxa"/>
            <w:vAlign w:val="bottom"/>
          </w:tcPr>
          <w:p w14:paraId="0B45DF2F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D6FC" w14:textId="301EE398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029</w:t>
            </w:r>
          </w:p>
        </w:tc>
        <w:tc>
          <w:tcPr>
            <w:tcW w:w="283" w:type="dxa"/>
          </w:tcPr>
          <w:p w14:paraId="33372AE9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5EA4F" w14:textId="2C0DF944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4AAC558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1A958" w14:textId="2F205E46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AA6FC8" w14:textId="77777777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2B31" w14:textId="07CD8298" w:rsidR="00AF3B7D" w:rsidRPr="008B11B5" w:rsidRDefault="00AF3B7D" w:rsidP="008B11B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971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454</w:t>
            </w:r>
          </w:p>
        </w:tc>
      </w:tr>
      <w:tr w:rsidR="00AA003F" w:rsidRPr="000B526A" w14:paraId="7F7655AE" w14:textId="77777777" w:rsidTr="00F00D84">
        <w:tc>
          <w:tcPr>
            <w:tcW w:w="3061" w:type="dxa"/>
          </w:tcPr>
          <w:p w14:paraId="7A903047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898FE92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06AD45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D62163B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FBA77B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F54EF8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3876D43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1B7C2E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1BC1279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71D728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FBFF604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4DE82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1CFB479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4B686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0FF17810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D97B137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A003F" w:rsidRPr="000B526A" w14:paraId="417CD352" w14:textId="77777777" w:rsidTr="00822971">
        <w:tc>
          <w:tcPr>
            <w:tcW w:w="3061" w:type="dxa"/>
          </w:tcPr>
          <w:p w14:paraId="79C1F815" w14:textId="77777777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14:paraId="215731D8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FFAD2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AE60B7A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653223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E5431C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F05A589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AC4C52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F88736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67D68B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9E679D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CF9D90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8090B4A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02CCA8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721A67" w14:textId="7777777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06BC54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A003F" w:rsidRPr="000B526A" w14:paraId="4A44A8A2" w14:textId="77777777" w:rsidTr="00822971">
        <w:tc>
          <w:tcPr>
            <w:tcW w:w="3061" w:type="dxa"/>
          </w:tcPr>
          <w:p w14:paraId="6CC3BB0B" w14:textId="32FC0F81" w:rsidR="00AA003F" w:rsidRPr="000B526A" w:rsidRDefault="00AA003F" w:rsidP="00AA003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A735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2BEB7A87" w14:textId="2933689E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255,486</w:t>
            </w:r>
          </w:p>
        </w:tc>
        <w:tc>
          <w:tcPr>
            <w:tcW w:w="236" w:type="dxa"/>
            <w:vAlign w:val="bottom"/>
          </w:tcPr>
          <w:p w14:paraId="03C8455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17F7B6" w14:textId="472538DE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859,728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86DF4D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1831732D" w14:textId="73AB96A5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2,094,544</w:t>
            </w:r>
          </w:p>
        </w:tc>
        <w:tc>
          <w:tcPr>
            <w:tcW w:w="283" w:type="dxa"/>
            <w:vAlign w:val="bottom"/>
          </w:tcPr>
          <w:p w14:paraId="3C1C55E5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6181626" w14:textId="7AF0B426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2,975</w:t>
            </w:r>
          </w:p>
        </w:tc>
        <w:tc>
          <w:tcPr>
            <w:tcW w:w="284" w:type="dxa"/>
            <w:vAlign w:val="bottom"/>
          </w:tcPr>
          <w:p w14:paraId="05166F1F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48B1BE65" w14:textId="40EE27FC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8,572</w:t>
            </w:r>
          </w:p>
        </w:tc>
        <w:tc>
          <w:tcPr>
            <w:tcW w:w="283" w:type="dxa"/>
          </w:tcPr>
          <w:p w14:paraId="65E20321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A9EEC0C" w14:textId="6826BD87" w:rsidR="00AA003F" w:rsidRPr="000B526A" w:rsidRDefault="00AA003F" w:rsidP="00AA003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14:paraId="2DD240C8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60C09E0" w14:textId="479359EC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62,472</w:t>
            </w:r>
          </w:p>
        </w:tc>
        <w:tc>
          <w:tcPr>
            <w:tcW w:w="270" w:type="dxa"/>
            <w:vAlign w:val="bottom"/>
          </w:tcPr>
          <w:p w14:paraId="46E3D2AE" w14:textId="77777777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2D16443D" w14:textId="04F4C390" w:rsidR="00AA003F" w:rsidRPr="000B526A" w:rsidRDefault="00AA003F" w:rsidP="00AA003F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3,382,400</w:t>
            </w:r>
          </w:p>
        </w:tc>
      </w:tr>
      <w:tr w:rsidR="00A73579" w:rsidRPr="000B526A" w14:paraId="3EBBDE0A" w14:textId="77777777" w:rsidTr="00822971">
        <w:tc>
          <w:tcPr>
            <w:tcW w:w="3061" w:type="dxa"/>
          </w:tcPr>
          <w:p w14:paraId="47062BD6" w14:textId="0AEBA3BB" w:rsidR="00A73579" w:rsidRPr="000B526A" w:rsidRDefault="00A73579" w:rsidP="00A735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CC9A8A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518C42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E7792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E13B3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E0696F1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D95804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61281B3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F066766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3B996D0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B6C79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69DD3FA9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7E03133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ECC6691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797E1" w14:textId="77777777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6DA45FD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3579" w:rsidRPr="000B526A" w14:paraId="7162B70D" w14:textId="77777777" w:rsidTr="00822971">
        <w:tc>
          <w:tcPr>
            <w:tcW w:w="3061" w:type="dxa"/>
          </w:tcPr>
          <w:p w14:paraId="48420B63" w14:textId="29F19240" w:rsidR="00A73579" w:rsidRPr="000B526A" w:rsidRDefault="00A73579" w:rsidP="00A735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28BBA211" w14:textId="736EB699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249,266</w:t>
            </w:r>
          </w:p>
        </w:tc>
        <w:tc>
          <w:tcPr>
            <w:tcW w:w="236" w:type="dxa"/>
            <w:vAlign w:val="bottom"/>
          </w:tcPr>
          <w:p w14:paraId="41453C7E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E9135" w14:textId="795FF1EE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824,645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55327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ED3E227" w14:textId="70D13C75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1,885,827</w:t>
            </w:r>
          </w:p>
        </w:tc>
        <w:tc>
          <w:tcPr>
            <w:tcW w:w="283" w:type="dxa"/>
            <w:vAlign w:val="bottom"/>
          </w:tcPr>
          <w:p w14:paraId="7197A39E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16CE01A" w14:textId="26093E3B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2,707</w:t>
            </w:r>
          </w:p>
        </w:tc>
        <w:tc>
          <w:tcPr>
            <w:tcW w:w="284" w:type="dxa"/>
            <w:vAlign w:val="bottom"/>
          </w:tcPr>
          <w:p w14:paraId="28DE4174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181CA37" w14:textId="4BA51C4C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6,658</w:t>
            </w:r>
          </w:p>
        </w:tc>
        <w:tc>
          <w:tcPr>
            <w:tcW w:w="283" w:type="dxa"/>
          </w:tcPr>
          <w:p w14:paraId="1B37A056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400EBC90" w14:textId="183B78A9" w:rsidR="00A73579" w:rsidRPr="000B526A" w:rsidRDefault="00A73579" w:rsidP="00A7357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96,111</w:t>
            </w:r>
          </w:p>
        </w:tc>
        <w:tc>
          <w:tcPr>
            <w:tcW w:w="283" w:type="dxa"/>
            <w:vAlign w:val="bottom"/>
          </w:tcPr>
          <w:p w14:paraId="1064B86E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03041ED1" w14:textId="3C90B832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65,605</w:t>
            </w:r>
          </w:p>
        </w:tc>
        <w:tc>
          <w:tcPr>
            <w:tcW w:w="270" w:type="dxa"/>
            <w:vAlign w:val="bottom"/>
          </w:tcPr>
          <w:p w14:paraId="501EFD02" w14:textId="77777777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4FDD21B3" w14:textId="16F736F9" w:rsidR="00A73579" w:rsidRPr="000B526A" w:rsidRDefault="00A73579" w:rsidP="00A7357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3,130,819</w:t>
            </w:r>
          </w:p>
        </w:tc>
      </w:tr>
      <w:tr w:rsidR="00AF3B7D" w:rsidRPr="000B526A" w14:paraId="5E4DE610" w14:textId="77777777" w:rsidTr="00822971">
        <w:tc>
          <w:tcPr>
            <w:tcW w:w="3061" w:type="dxa"/>
          </w:tcPr>
          <w:p w14:paraId="7315648E" w14:textId="33847997" w:rsidR="00AF3B7D" w:rsidRPr="000B526A" w:rsidRDefault="00AF3B7D" w:rsidP="00AF3B7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73579"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A7357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BF9F17" w14:textId="0E2FF2DE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242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14:paraId="5046E070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D1389" w14:textId="6084DC34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778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83495B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A2190D" w14:textId="6400A183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659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292</w:t>
            </w:r>
          </w:p>
        </w:tc>
        <w:tc>
          <w:tcPr>
            <w:tcW w:w="283" w:type="dxa"/>
            <w:vAlign w:val="bottom"/>
          </w:tcPr>
          <w:p w14:paraId="48A7DE44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06A8AC" w14:textId="07410AA4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  <w:tc>
          <w:tcPr>
            <w:tcW w:w="284" w:type="dxa"/>
            <w:vAlign w:val="bottom"/>
          </w:tcPr>
          <w:p w14:paraId="7981C3BE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3F5A92" w14:textId="6541E634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757</w:t>
            </w:r>
          </w:p>
        </w:tc>
        <w:tc>
          <w:tcPr>
            <w:tcW w:w="283" w:type="dxa"/>
          </w:tcPr>
          <w:p w14:paraId="538240F8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035133" w14:textId="2C2954AC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87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  <w:tc>
          <w:tcPr>
            <w:tcW w:w="283" w:type="dxa"/>
            <w:vAlign w:val="bottom"/>
          </w:tcPr>
          <w:p w14:paraId="654ED99B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FF0579" w14:textId="48A22705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70" w:type="dxa"/>
            <w:vAlign w:val="bottom"/>
          </w:tcPr>
          <w:p w14:paraId="7E81B796" w14:textId="77777777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6D0461" w14:textId="0FBFD12C" w:rsidR="00AF3B7D" w:rsidRPr="000B526A" w:rsidRDefault="00AF3B7D" w:rsidP="00AF3B7D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</w:tbl>
    <w:p w14:paraId="6D7FD212" w14:textId="77777777" w:rsidR="00185C6D" w:rsidRPr="000B526A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0B526A" w:rsidSect="008D0E27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BAAE9B5" w14:textId="2FD3689E" w:rsidR="003A6BDF" w:rsidRPr="000B526A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0B526A">
        <w:rPr>
          <w:rFonts w:ascii="Angsana New" w:hAnsi="Angsana New" w:hint="cs"/>
          <w:sz w:val="30"/>
          <w:szCs w:val="30"/>
          <w:cs/>
        </w:rPr>
        <w:t>จำนวน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>256</w:t>
      </w:r>
      <w:r w:rsidR="00C77330" w:rsidRPr="000B526A">
        <w:rPr>
          <w:rFonts w:ascii="Angsana New" w:hAnsi="Angsana New" w:hint="cs"/>
          <w:spacing w:val="-2"/>
          <w:sz w:val="30"/>
          <w:szCs w:val="30"/>
        </w:rPr>
        <w:t>4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A66BE9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B11B5" w:rsidRPr="008B11B5">
        <w:rPr>
          <w:rFonts w:ascii="Angsana New" w:hAnsi="Angsana New"/>
          <w:spacing w:val="-2"/>
          <w:sz w:val="30"/>
          <w:szCs w:val="30"/>
        </w:rPr>
        <w:t xml:space="preserve">2,652 </w:t>
      </w:r>
      <w:r w:rsidRPr="000B526A">
        <w:rPr>
          <w:rFonts w:ascii="Angsana New" w:hAnsi="Angsana New" w:hint="cs"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C77330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3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2,</w:t>
      </w:r>
      <w:r w:rsidR="00C77330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548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14:paraId="46D4B79E" w14:textId="77777777" w:rsidR="00E52E20" w:rsidRPr="000B526A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513B2" w14:textId="15DBF1D8" w:rsidR="005A4FB2" w:rsidRPr="000B526A" w:rsidRDefault="008409AA" w:rsidP="00FB31B0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9</w:t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7E48ED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72171B4" w14:textId="77777777" w:rsidR="005A4FB2" w:rsidRPr="000B526A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558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0B526A" w14:paraId="6D65B28C" w14:textId="77777777" w:rsidTr="000B522A">
        <w:tc>
          <w:tcPr>
            <w:tcW w:w="7470" w:type="dxa"/>
          </w:tcPr>
          <w:p w14:paraId="7913B84A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0491EE0A" w14:textId="77777777" w:rsidR="005A4FB2" w:rsidRPr="000B526A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0B526A" w14:paraId="36EAE2C5" w14:textId="77777777" w:rsidTr="000B522A">
        <w:tc>
          <w:tcPr>
            <w:tcW w:w="7470" w:type="dxa"/>
          </w:tcPr>
          <w:p w14:paraId="717F988C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470C1E15" w14:textId="77777777" w:rsidR="005A4FB2" w:rsidRPr="000B526A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0B526A" w14:paraId="37362FB8" w14:textId="77777777" w:rsidTr="000B522A">
        <w:tc>
          <w:tcPr>
            <w:tcW w:w="7470" w:type="dxa"/>
          </w:tcPr>
          <w:p w14:paraId="6C0A82E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6A4D6C07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0B526A" w14:paraId="6EEE3B9B" w14:textId="77777777" w:rsidTr="000B522A">
        <w:tc>
          <w:tcPr>
            <w:tcW w:w="7470" w:type="dxa"/>
          </w:tcPr>
          <w:p w14:paraId="34D18441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14:paraId="64CB865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679" w:rsidRPr="000B526A" w14:paraId="15667F2F" w14:textId="77777777" w:rsidTr="000B522A">
        <w:tc>
          <w:tcPr>
            <w:tcW w:w="7470" w:type="dxa"/>
          </w:tcPr>
          <w:p w14:paraId="44718E63" w14:textId="24FEE7D9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633" w:type="dxa"/>
          </w:tcPr>
          <w:p w14:paraId="53704727" w14:textId="3993ABFC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30,547</w:t>
            </w:r>
          </w:p>
        </w:tc>
      </w:tr>
      <w:tr w:rsidR="00AF2679" w:rsidRPr="000B526A" w14:paraId="3A2C02E2" w14:textId="77777777" w:rsidTr="000B522A">
        <w:tc>
          <w:tcPr>
            <w:tcW w:w="7470" w:type="dxa"/>
          </w:tcPr>
          <w:p w14:paraId="7A63E534" w14:textId="57D15AAB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655CF4E6" w14:textId="7139A6CE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286</w:t>
            </w:r>
          </w:p>
        </w:tc>
      </w:tr>
      <w:tr w:rsidR="00AF2679" w:rsidRPr="000B526A" w14:paraId="53225285" w14:textId="77777777" w:rsidTr="000B522A">
        <w:tc>
          <w:tcPr>
            <w:tcW w:w="7470" w:type="dxa"/>
          </w:tcPr>
          <w:p w14:paraId="1829E3A7" w14:textId="56CB0FD9" w:rsidR="00AF2679" w:rsidRPr="000B526A" w:rsidRDefault="00AF2679" w:rsidP="00AF267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</w:tcPr>
          <w:p w14:paraId="1A0F2C47" w14:textId="49E46D3E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(60)</w:t>
            </w:r>
          </w:p>
        </w:tc>
      </w:tr>
      <w:tr w:rsidR="00AF2679" w:rsidRPr="000B526A" w14:paraId="03CAA1ED" w14:textId="77777777" w:rsidTr="000B522A">
        <w:tc>
          <w:tcPr>
            <w:tcW w:w="7470" w:type="dxa"/>
          </w:tcPr>
          <w:p w14:paraId="66C49108" w14:textId="7C39759C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2563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7838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DFCBC25" w14:textId="5B3FC6E1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30,773</w:t>
            </w:r>
          </w:p>
        </w:tc>
      </w:tr>
      <w:tr w:rsidR="00AF2679" w:rsidRPr="000B526A" w14:paraId="1DDEB871" w14:textId="77777777" w:rsidTr="000B522A">
        <w:tc>
          <w:tcPr>
            <w:tcW w:w="7470" w:type="dxa"/>
          </w:tcPr>
          <w:p w14:paraId="0FB2A358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53311AD1" w14:textId="4361E71F" w:rsidR="00AF2679" w:rsidRPr="000B526A" w:rsidRDefault="007447E0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F2679" w:rsidRPr="000B526A" w14:paraId="466EE75F" w14:textId="77777777" w:rsidTr="000B522A">
        <w:tc>
          <w:tcPr>
            <w:tcW w:w="7470" w:type="dxa"/>
          </w:tcPr>
          <w:p w14:paraId="46B87713" w14:textId="4330D954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DBCFE27" w14:textId="1DEC5712" w:rsidR="00AF2679" w:rsidRPr="000B526A" w:rsidRDefault="007F3DE6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</w:t>
            </w:r>
            <w:r w:rsidR="007447E0"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744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F2679" w:rsidRPr="000B526A" w14:paraId="0D9216A1" w14:textId="77777777" w:rsidTr="000B522A">
        <w:tc>
          <w:tcPr>
            <w:tcW w:w="7470" w:type="dxa"/>
          </w:tcPr>
          <w:p w14:paraId="27AF131C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027CECB9" w14:textId="77777777" w:rsidR="00AF2679" w:rsidRPr="000B526A" w:rsidRDefault="00AF2679" w:rsidP="00AF2679">
            <w:pPr>
              <w:tabs>
                <w:tab w:val="decimal" w:pos="1310"/>
              </w:tabs>
              <w:spacing w:line="240" w:lineRule="atLeas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AF2679" w:rsidRPr="000B526A" w14:paraId="6EA8B672" w14:textId="77777777" w:rsidTr="000B522A">
        <w:tc>
          <w:tcPr>
            <w:tcW w:w="7470" w:type="dxa"/>
          </w:tcPr>
          <w:p w14:paraId="387AD26B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14:paraId="5AE718A1" w14:textId="77777777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6B6E7243" w14:textId="77777777" w:rsidTr="000B522A">
        <w:tc>
          <w:tcPr>
            <w:tcW w:w="7470" w:type="dxa"/>
          </w:tcPr>
          <w:p w14:paraId="596C2B13" w14:textId="6635E1BF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633" w:type="dxa"/>
          </w:tcPr>
          <w:p w14:paraId="25BD54E4" w14:textId="7A0C3ED7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21,775</w:t>
            </w:r>
          </w:p>
        </w:tc>
      </w:tr>
      <w:tr w:rsidR="00AF2679" w:rsidRPr="000B526A" w14:paraId="4551003F" w14:textId="77777777" w:rsidTr="000B522A">
        <w:tc>
          <w:tcPr>
            <w:tcW w:w="7470" w:type="dxa"/>
          </w:tcPr>
          <w:p w14:paraId="5E6251BF" w14:textId="1F99D526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7CE70252" w14:textId="42D3C1E8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1,580</w:t>
            </w:r>
          </w:p>
        </w:tc>
      </w:tr>
      <w:tr w:rsidR="00AF2679" w:rsidRPr="000B526A" w14:paraId="18EDB230" w14:textId="77777777" w:rsidTr="000B522A">
        <w:tc>
          <w:tcPr>
            <w:tcW w:w="7470" w:type="dxa"/>
          </w:tcPr>
          <w:p w14:paraId="07226077" w14:textId="7A689755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33" w:type="dxa"/>
          </w:tcPr>
          <w:p w14:paraId="4CDB6CE7" w14:textId="56BD0686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(56)</w:t>
            </w:r>
          </w:p>
        </w:tc>
      </w:tr>
      <w:tr w:rsidR="00AF2679" w:rsidRPr="000B526A" w14:paraId="02E4BA23" w14:textId="77777777" w:rsidTr="000B522A">
        <w:tc>
          <w:tcPr>
            <w:tcW w:w="7470" w:type="dxa"/>
          </w:tcPr>
          <w:p w14:paraId="71D98DDD" w14:textId="60F35B9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2563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42243A7E" w14:textId="2CB01EC5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23,299</w:t>
            </w:r>
          </w:p>
        </w:tc>
      </w:tr>
      <w:tr w:rsidR="00AF2679" w:rsidRPr="000B526A" w14:paraId="202D89F4" w14:textId="77777777" w:rsidTr="000B522A">
        <w:tc>
          <w:tcPr>
            <w:tcW w:w="7470" w:type="dxa"/>
          </w:tcPr>
          <w:p w14:paraId="1BC57356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00E65A94" w14:textId="039C95BD" w:rsidR="00AF2679" w:rsidRPr="000B526A" w:rsidRDefault="007F3DE6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1,43</w:t>
            </w:r>
            <w:r w:rsidR="009750E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F2679" w:rsidRPr="000B526A" w14:paraId="635FA46B" w14:textId="77777777" w:rsidTr="000B522A">
        <w:tc>
          <w:tcPr>
            <w:tcW w:w="7470" w:type="dxa"/>
          </w:tcPr>
          <w:p w14:paraId="7BD7A2BC" w14:textId="6B878AE4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A8B0C32" w14:textId="4E16291C" w:rsidR="00AF2679" w:rsidRPr="000B526A" w:rsidRDefault="007F3DE6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24,73</w:t>
            </w:r>
            <w:r w:rsidR="009750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AF2679" w:rsidRPr="000B526A" w14:paraId="467E5D72" w14:textId="77777777" w:rsidTr="000B522A">
        <w:tc>
          <w:tcPr>
            <w:tcW w:w="7470" w:type="dxa"/>
          </w:tcPr>
          <w:p w14:paraId="673376EF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3C669567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2679" w:rsidRPr="000B526A" w14:paraId="72154C5D" w14:textId="77777777" w:rsidTr="000B522A">
        <w:tc>
          <w:tcPr>
            <w:tcW w:w="7470" w:type="dxa"/>
          </w:tcPr>
          <w:p w14:paraId="78D3ADC3" w14:textId="77777777" w:rsidR="00AF2679" w:rsidRPr="000B526A" w:rsidRDefault="00AF2679" w:rsidP="00AF267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14:paraId="6BBDF963" w14:textId="77777777" w:rsidR="00AF2679" w:rsidRPr="000B526A" w:rsidRDefault="00AF2679" w:rsidP="00AF2679">
            <w:pPr>
              <w:tabs>
                <w:tab w:val="decimal" w:pos="1113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679" w:rsidRPr="000B526A" w14:paraId="4ED09872" w14:textId="77777777" w:rsidTr="000B522A">
        <w:tc>
          <w:tcPr>
            <w:tcW w:w="7470" w:type="dxa"/>
          </w:tcPr>
          <w:p w14:paraId="361F804D" w14:textId="6E141258" w:rsidR="00AF2679" w:rsidRPr="000B526A" w:rsidRDefault="00AF2679" w:rsidP="00AF26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14:paraId="7189CED4" w14:textId="77E7AF50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8,772</w:t>
            </w:r>
          </w:p>
        </w:tc>
      </w:tr>
      <w:tr w:rsidR="00AF2679" w:rsidRPr="000B526A" w14:paraId="4B313FF9" w14:textId="77777777" w:rsidTr="000B522A">
        <w:tc>
          <w:tcPr>
            <w:tcW w:w="7470" w:type="dxa"/>
          </w:tcPr>
          <w:p w14:paraId="337529F4" w14:textId="06597AB9" w:rsidR="00AF2679" w:rsidRPr="000B526A" w:rsidRDefault="00AF2679" w:rsidP="00AF26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2563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30D735A1" w14:textId="0E3D7572" w:rsidR="00AF2679" w:rsidRPr="000B526A" w:rsidRDefault="00AF2679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7,474</w:t>
            </w:r>
          </w:p>
        </w:tc>
      </w:tr>
      <w:tr w:rsidR="00AF2679" w:rsidRPr="000B526A" w14:paraId="673470CF" w14:textId="77777777" w:rsidTr="000B522A">
        <w:tc>
          <w:tcPr>
            <w:tcW w:w="7470" w:type="dxa"/>
          </w:tcPr>
          <w:p w14:paraId="3B700F2B" w14:textId="0D085088" w:rsidR="00AF2679" w:rsidRPr="000B526A" w:rsidRDefault="00AF2679" w:rsidP="00AF267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5502CB0C" w14:textId="0ED519F8" w:rsidR="00AF2679" w:rsidRPr="000B526A" w:rsidRDefault="007F3DE6" w:rsidP="00AF2679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</w:t>
            </w:r>
            <w:r w:rsidR="00744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1D8B327" w14:textId="5F781B57" w:rsidR="00985B91" w:rsidRDefault="00985B91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14:paraId="1DBDD0DE" w14:textId="16029C95" w:rsidR="007F3DE6" w:rsidRDefault="007F3DE6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14:paraId="7D3DC1FD" w14:textId="77777777" w:rsidR="007F3DE6" w:rsidRPr="000B526A" w:rsidRDefault="007F3DE6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14:paraId="671599FF" w14:textId="77777777" w:rsidR="001969E0" w:rsidRPr="000B526A" w:rsidRDefault="0007647B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0</w:t>
      </w:r>
      <w:r w:rsidR="001969E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1969E0"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14:paraId="42C1A70D" w14:textId="77777777" w:rsidR="001969E0" w:rsidRPr="000B526A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1350"/>
        <w:gridCol w:w="270"/>
        <w:gridCol w:w="1359"/>
      </w:tblGrid>
      <w:tr w:rsidR="006B6EE4" w:rsidRPr="000B526A" w14:paraId="5045147A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326847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3B5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D5B3E" w14:textId="0F393520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2280C" w14:textId="7777777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773BFC" w14:textId="45A787BA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426A1C60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2F75AC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209CD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A76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679" w:rsidRPr="000B526A" w14:paraId="0075355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7BCF5A8D" w14:textId="77777777" w:rsidR="00AF2679" w:rsidRPr="000B526A" w:rsidRDefault="00AF2679" w:rsidP="00AF267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CD1BE98" w14:textId="77777777" w:rsidR="00AF2679" w:rsidRPr="000B526A" w:rsidRDefault="00AF2679" w:rsidP="00AF267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7589B24B" w14:textId="4547FA26" w:rsidR="00AF2679" w:rsidRPr="000B526A" w:rsidRDefault="007F3DE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89E8B9" w14:textId="77777777" w:rsidR="00AF2679" w:rsidRPr="000B526A" w:rsidRDefault="00AF2679" w:rsidP="00AF2679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B1D640" w14:textId="59F22ABE" w:rsidR="00AF2679" w:rsidRPr="000B526A" w:rsidRDefault="00AF2679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1,675</w:t>
            </w:r>
          </w:p>
        </w:tc>
      </w:tr>
      <w:tr w:rsidR="00AF2679" w:rsidRPr="000B526A" w14:paraId="5A75458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2B8AEC4B" w14:textId="77777777" w:rsidR="00AF2679" w:rsidRPr="000B526A" w:rsidRDefault="00AF2679" w:rsidP="00AF267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00" w:type="dxa"/>
          </w:tcPr>
          <w:p w14:paraId="0B97D5DD" w14:textId="77777777" w:rsidR="00AF2679" w:rsidRPr="000B526A" w:rsidRDefault="00AF2679" w:rsidP="00AF2679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42B61" w14:textId="353405B0" w:rsidR="00AF2679" w:rsidRPr="000B526A" w:rsidRDefault="007F3DE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158,467</w:t>
            </w:r>
          </w:p>
        </w:tc>
        <w:tc>
          <w:tcPr>
            <w:tcW w:w="270" w:type="dxa"/>
          </w:tcPr>
          <w:p w14:paraId="64311140" w14:textId="77777777" w:rsidR="00AF2679" w:rsidRPr="000B526A" w:rsidRDefault="00AF2679" w:rsidP="00AF2679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96FA0B6" w14:textId="5A538A84" w:rsidR="00AF2679" w:rsidRPr="000B526A" w:rsidRDefault="00AF2679" w:rsidP="00AF2679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106,140</w:t>
            </w:r>
          </w:p>
        </w:tc>
      </w:tr>
      <w:tr w:rsidR="00AF2679" w:rsidRPr="000B526A" w14:paraId="4F85E29A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5FF8221B" w14:textId="77777777" w:rsidR="00AF2679" w:rsidRPr="000B526A" w:rsidRDefault="00AF2679" w:rsidP="00AF267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D414125" w14:textId="77777777" w:rsidR="00AF2679" w:rsidRPr="000B526A" w:rsidRDefault="00AF2679" w:rsidP="00AF2679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D1263" w14:textId="58BD6574" w:rsidR="00AF2679" w:rsidRPr="007F3DE6" w:rsidRDefault="007F3DE6" w:rsidP="00AF2679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158,467</w:t>
            </w:r>
          </w:p>
        </w:tc>
        <w:tc>
          <w:tcPr>
            <w:tcW w:w="270" w:type="dxa"/>
          </w:tcPr>
          <w:p w14:paraId="02675A07" w14:textId="77777777" w:rsidR="00AF2679" w:rsidRPr="000B526A" w:rsidRDefault="00AF2679" w:rsidP="00AF2679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1F56DE6" w14:textId="5D3CAAB8" w:rsidR="00AF2679" w:rsidRPr="000B526A" w:rsidRDefault="00AF2679" w:rsidP="00AF2679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107,815</w:t>
            </w:r>
          </w:p>
        </w:tc>
      </w:tr>
    </w:tbl>
    <w:p w14:paraId="5E531AD1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5389AD8" w14:textId="2FDFD70E" w:rsidR="00433090" w:rsidRPr="000B526A" w:rsidRDefault="00433090" w:rsidP="005F4B0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Pr="000B526A">
        <w:rPr>
          <w:rFonts w:ascii="Angsana New" w:hAnsi="Angsana New" w:hint="cs"/>
          <w:b/>
          <w:b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 w:rsidR="00A81F70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กิจการอื่น</w:t>
      </w:r>
    </w:p>
    <w:p w14:paraId="57991EEB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6B6EE4" w:rsidRPr="000B526A" w14:paraId="45346A5D" w14:textId="77777777" w:rsidTr="00AF267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43FE08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53885" w14:textId="1C1EAD60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62852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45C21C" w14:textId="46577D9E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105F96D7" w14:textId="77777777" w:rsidTr="00AF267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E1427D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05A94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DE6" w:rsidRPr="000B526A" w14:paraId="1B4958EA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3E2A7CFD" w14:textId="77777777" w:rsidR="007F3DE6" w:rsidRPr="000B526A" w:rsidRDefault="007F3DE6" w:rsidP="007F3DE6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14:paraId="7F09C94D" w14:textId="127DFBA8" w:rsidR="007F3DE6" w:rsidRPr="000B526A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44,291</w:t>
            </w:r>
          </w:p>
        </w:tc>
        <w:tc>
          <w:tcPr>
            <w:tcW w:w="270" w:type="dxa"/>
          </w:tcPr>
          <w:p w14:paraId="357C958B" w14:textId="77777777" w:rsidR="007F3DE6" w:rsidRPr="000B526A" w:rsidRDefault="007F3DE6" w:rsidP="007F3DE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1D808" w14:textId="7A89C4C1" w:rsidR="007F3DE6" w:rsidRPr="000B526A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38,248</w:t>
            </w:r>
          </w:p>
        </w:tc>
      </w:tr>
      <w:tr w:rsidR="00585D20" w:rsidRPr="000B526A" w14:paraId="147E53EC" w14:textId="77777777" w:rsidTr="00D54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74B989EA" w14:textId="77777777" w:rsidR="00585D20" w:rsidRPr="000B526A" w:rsidRDefault="00585D20" w:rsidP="00D54C25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14:paraId="0CECD012" w14:textId="078F0D70" w:rsidR="00585D20" w:rsidRPr="000B526A" w:rsidRDefault="00585D20" w:rsidP="00D54C25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</w:t>
            </w:r>
            <w:r w:rsidR="001D1F6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73F6F1F7" w14:textId="77777777" w:rsidR="00585D20" w:rsidRPr="000B526A" w:rsidRDefault="00585D20" w:rsidP="00D54C25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D901B" w14:textId="77777777" w:rsidR="00585D20" w:rsidRPr="000B526A" w:rsidRDefault="00585D20" w:rsidP="00D54C25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9,968</w:t>
            </w:r>
          </w:p>
        </w:tc>
      </w:tr>
      <w:tr w:rsidR="007F3DE6" w:rsidRPr="000B526A" w14:paraId="650B398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67E4D0B6" w14:textId="2051FD10" w:rsidR="007F3DE6" w:rsidRPr="000B526A" w:rsidRDefault="007F3DE6" w:rsidP="007F3DE6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</w:t>
            </w:r>
            <w:r w:rsidR="00EF668F"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1350" w:type="dxa"/>
          </w:tcPr>
          <w:p w14:paraId="5027CFCD" w14:textId="04660A9C" w:rsidR="007F3DE6" w:rsidRPr="000B526A" w:rsidRDefault="00E3647A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8A01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450</w:t>
            </w:r>
          </w:p>
        </w:tc>
        <w:tc>
          <w:tcPr>
            <w:tcW w:w="270" w:type="dxa"/>
          </w:tcPr>
          <w:p w14:paraId="225BC4B7" w14:textId="77777777" w:rsidR="007F3DE6" w:rsidRPr="000B526A" w:rsidRDefault="007F3DE6" w:rsidP="007F3DE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660C5" w14:textId="59B1B433" w:rsidR="007F3DE6" w:rsidRPr="000B526A" w:rsidRDefault="008A0101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27,369</w:t>
            </w:r>
          </w:p>
        </w:tc>
      </w:tr>
      <w:tr w:rsidR="007F3DE6" w:rsidRPr="000B526A" w14:paraId="0E95E637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01727D90" w14:textId="77777777" w:rsidR="007F3DE6" w:rsidRPr="000B526A" w:rsidRDefault="007F3DE6" w:rsidP="007F3DE6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2047ABCF" w14:textId="418E8D79" w:rsidR="007F3DE6" w:rsidRPr="000B526A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40,881</w:t>
            </w:r>
          </w:p>
        </w:tc>
        <w:tc>
          <w:tcPr>
            <w:tcW w:w="270" w:type="dxa"/>
          </w:tcPr>
          <w:p w14:paraId="7896DFA7" w14:textId="77777777" w:rsidR="007F3DE6" w:rsidRPr="000B526A" w:rsidRDefault="007F3DE6" w:rsidP="007F3DE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F073F" w14:textId="4B1A07C4" w:rsidR="007F3DE6" w:rsidRPr="000B526A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40,778</w:t>
            </w:r>
          </w:p>
        </w:tc>
      </w:tr>
      <w:tr w:rsidR="007F3DE6" w:rsidRPr="000B526A" w14:paraId="1D54E99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27AD75CB" w14:textId="77777777" w:rsidR="007F3DE6" w:rsidRPr="000B526A" w:rsidRDefault="007F3DE6" w:rsidP="007F3DE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CADDC" w14:textId="14D6255D" w:rsidR="007F3DE6" w:rsidRPr="007F3DE6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104,850</w:t>
            </w:r>
          </w:p>
        </w:tc>
        <w:tc>
          <w:tcPr>
            <w:tcW w:w="270" w:type="dxa"/>
          </w:tcPr>
          <w:p w14:paraId="63F6A4D7" w14:textId="77777777" w:rsidR="007F3DE6" w:rsidRPr="000B526A" w:rsidRDefault="007F3DE6" w:rsidP="007F3DE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EB6BB" w14:textId="256FEBEE" w:rsidR="007F3DE6" w:rsidRPr="000B526A" w:rsidRDefault="007F3DE6" w:rsidP="007F3DE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116,363</w:t>
            </w:r>
          </w:p>
        </w:tc>
      </w:tr>
    </w:tbl>
    <w:p w14:paraId="5D932964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1A7B6BE" w14:textId="77777777" w:rsidR="00E454E7" w:rsidRPr="000B526A" w:rsidRDefault="00C53833" w:rsidP="00E454E7">
      <w:pPr>
        <w:tabs>
          <w:tab w:val="left" w:pos="540"/>
        </w:tabs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E454E7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E659C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ประมาณการหนี้สินสำหรับ</w:t>
      </w:r>
      <w:r w:rsidR="00E454E7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ผลประโยชน์พนักงาน</w:t>
      </w:r>
    </w:p>
    <w:p w14:paraId="4A1A99EC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8992" w:type="dxa"/>
        <w:tblInd w:w="54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2"/>
        <w:gridCol w:w="1350"/>
        <w:gridCol w:w="270"/>
        <w:gridCol w:w="1350"/>
      </w:tblGrid>
      <w:tr w:rsidR="006B6EE4" w:rsidRPr="000B526A" w14:paraId="1403A17C" w14:textId="77777777" w:rsidTr="006C0824">
        <w:trPr>
          <w:tblHeader/>
        </w:trPr>
        <w:tc>
          <w:tcPr>
            <w:tcW w:w="6022" w:type="dxa"/>
            <w:vAlign w:val="bottom"/>
          </w:tcPr>
          <w:p w14:paraId="798FD928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ADF5A" w14:textId="714C73D0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0A73113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27447" w14:textId="3AA4E50A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5A73535B" w14:textId="77777777" w:rsidTr="006C0824">
        <w:trPr>
          <w:tblHeader/>
        </w:trPr>
        <w:tc>
          <w:tcPr>
            <w:tcW w:w="6022" w:type="dxa"/>
            <w:vAlign w:val="bottom"/>
          </w:tcPr>
          <w:p w14:paraId="6A56D5C8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543B4A" w14:textId="77777777" w:rsidR="006B6EE4" w:rsidRPr="000B526A" w:rsidRDefault="006B6EE4" w:rsidP="006B6EE4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6EE4" w:rsidRPr="000B526A" w14:paraId="7FE141B7" w14:textId="77777777" w:rsidTr="006C0824">
        <w:tc>
          <w:tcPr>
            <w:tcW w:w="6022" w:type="dxa"/>
            <w:vAlign w:val="bottom"/>
          </w:tcPr>
          <w:p w14:paraId="1551C338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  <w:p w14:paraId="7CBB0A2A" w14:textId="77777777" w:rsidR="006B6EE4" w:rsidRPr="000B526A" w:rsidRDefault="006B6EE4" w:rsidP="006B6EE4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2E81F0C2" w14:textId="77777777" w:rsidR="006B6EE4" w:rsidRPr="000B526A" w:rsidRDefault="006B6EE4" w:rsidP="006B6EE4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E13EC" w14:textId="77777777" w:rsidR="006B6EE4" w:rsidRPr="000B526A" w:rsidRDefault="006B6EE4" w:rsidP="006B6EE4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F2F95" w14:textId="77777777" w:rsidR="006B6EE4" w:rsidRPr="000B526A" w:rsidRDefault="006B6EE4" w:rsidP="006B6EE4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463" w:rsidRPr="000B526A" w14:paraId="0F70418F" w14:textId="77777777" w:rsidTr="006C0824">
        <w:tc>
          <w:tcPr>
            <w:tcW w:w="6022" w:type="dxa"/>
          </w:tcPr>
          <w:p w14:paraId="7FA2FA78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A6FCA80" w14:textId="65F39A14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374,027</w:t>
            </w:r>
          </w:p>
        </w:tc>
        <w:tc>
          <w:tcPr>
            <w:tcW w:w="270" w:type="dxa"/>
            <w:vAlign w:val="bottom"/>
          </w:tcPr>
          <w:p w14:paraId="1DB8628D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A96ABA" w14:textId="1102E1D6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393,903</w:t>
            </w:r>
          </w:p>
        </w:tc>
      </w:tr>
      <w:tr w:rsidR="00E45463" w:rsidRPr="000B526A" w14:paraId="4F037F8A" w14:textId="77777777" w:rsidTr="006C0824">
        <w:tc>
          <w:tcPr>
            <w:tcW w:w="6022" w:type="dxa"/>
          </w:tcPr>
          <w:p w14:paraId="608FB236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4A25B" w14:textId="4D6AD6F1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50,625</w:t>
            </w:r>
          </w:p>
        </w:tc>
        <w:tc>
          <w:tcPr>
            <w:tcW w:w="270" w:type="dxa"/>
            <w:vAlign w:val="bottom"/>
          </w:tcPr>
          <w:p w14:paraId="43C51D47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10AAD" w14:textId="79C2B25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44,244</w:t>
            </w:r>
          </w:p>
        </w:tc>
      </w:tr>
      <w:tr w:rsidR="00E45463" w:rsidRPr="000B526A" w14:paraId="1DDAD669" w14:textId="77777777" w:rsidTr="006C0824">
        <w:tc>
          <w:tcPr>
            <w:tcW w:w="6022" w:type="dxa"/>
            <w:vAlign w:val="bottom"/>
          </w:tcPr>
          <w:p w14:paraId="5440B22A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0FFD7B6" w14:textId="16C4C80D" w:rsidR="00E45463" w:rsidRPr="00E45463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424,652</w:t>
            </w:r>
          </w:p>
        </w:tc>
        <w:tc>
          <w:tcPr>
            <w:tcW w:w="270" w:type="dxa"/>
            <w:vAlign w:val="bottom"/>
          </w:tcPr>
          <w:p w14:paraId="020354E3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4DC2DEE" w14:textId="75CBE31E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438,147</w:t>
            </w:r>
          </w:p>
        </w:tc>
      </w:tr>
      <w:tr w:rsidR="00E45463" w:rsidRPr="000B526A" w14:paraId="20F79C55" w14:textId="77777777" w:rsidTr="006C0824">
        <w:tc>
          <w:tcPr>
            <w:tcW w:w="6022" w:type="dxa"/>
            <w:vAlign w:val="bottom"/>
          </w:tcPr>
          <w:p w14:paraId="6F60478B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591AF" w14:textId="163B4ECD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74,423</w:t>
            </w:r>
          </w:p>
        </w:tc>
        <w:tc>
          <w:tcPr>
            <w:tcW w:w="270" w:type="dxa"/>
            <w:vAlign w:val="bottom"/>
          </w:tcPr>
          <w:p w14:paraId="79D2DFE1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3BDDD" w14:textId="66E15892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68,118</w:t>
            </w:r>
          </w:p>
        </w:tc>
      </w:tr>
      <w:tr w:rsidR="00E45463" w:rsidRPr="000B526A" w14:paraId="471EE5B1" w14:textId="77777777" w:rsidTr="006C0824">
        <w:tc>
          <w:tcPr>
            <w:tcW w:w="6022" w:type="dxa"/>
            <w:vAlign w:val="bottom"/>
          </w:tcPr>
          <w:p w14:paraId="56352293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7C35FF" w14:textId="7C4ACB29" w:rsidR="00E45463" w:rsidRPr="00E45463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499,075</w:t>
            </w:r>
          </w:p>
        </w:tc>
        <w:tc>
          <w:tcPr>
            <w:tcW w:w="270" w:type="dxa"/>
            <w:vAlign w:val="bottom"/>
          </w:tcPr>
          <w:p w14:paraId="6B30543F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CE235" w14:textId="6F33A688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506,265</w:t>
            </w:r>
          </w:p>
        </w:tc>
      </w:tr>
      <w:tr w:rsidR="00AF2679" w:rsidRPr="000B526A" w14:paraId="76B5C379" w14:textId="77777777" w:rsidTr="006C0824">
        <w:tc>
          <w:tcPr>
            <w:tcW w:w="6022" w:type="dxa"/>
          </w:tcPr>
          <w:p w14:paraId="075E9A5C" w14:textId="77777777" w:rsidR="00AF2679" w:rsidRPr="000B526A" w:rsidRDefault="00AF2679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35473D8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ECF6B0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C0BA3E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16843" w:rsidRPr="00F16843" w14:paraId="5EC04B4F" w14:textId="77777777" w:rsidTr="006C0824">
        <w:tc>
          <w:tcPr>
            <w:tcW w:w="6022" w:type="dxa"/>
            <w:tcBorders>
              <w:bottom w:val="nil"/>
            </w:tcBorders>
          </w:tcPr>
          <w:p w14:paraId="4BF55C41" w14:textId="77777777" w:rsidR="00F16843" w:rsidRPr="008B11B5" w:rsidRDefault="00F16843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0FE49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80ABD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610D4CB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6843" w:rsidRPr="00F16843" w14:paraId="17804C78" w14:textId="77777777" w:rsidTr="006C0824">
        <w:tc>
          <w:tcPr>
            <w:tcW w:w="6022" w:type="dxa"/>
            <w:tcBorders>
              <w:bottom w:val="nil"/>
            </w:tcBorders>
          </w:tcPr>
          <w:p w14:paraId="54A668A7" w14:textId="77777777" w:rsidR="00F16843" w:rsidRPr="008B11B5" w:rsidRDefault="00F16843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09B6AC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B19C76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CC0247" w14:textId="77777777" w:rsidR="00F16843" w:rsidRPr="008B11B5" w:rsidRDefault="00F1684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46EC21EF" w14:textId="77777777" w:rsidTr="006C0824">
        <w:tc>
          <w:tcPr>
            <w:tcW w:w="6022" w:type="dxa"/>
            <w:tcBorders>
              <w:top w:val="nil"/>
            </w:tcBorders>
          </w:tcPr>
          <w:p w14:paraId="3618E8D3" w14:textId="77777777" w:rsidR="00AF2679" w:rsidRPr="000B526A" w:rsidRDefault="00AF2679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A8C7D5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0726C6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F673F16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2FF41BDB" w14:textId="77777777" w:rsidTr="006C0824">
        <w:tc>
          <w:tcPr>
            <w:tcW w:w="6022" w:type="dxa"/>
          </w:tcPr>
          <w:p w14:paraId="6BDE99B9" w14:textId="77777777" w:rsidR="00AF2679" w:rsidRPr="000B526A" w:rsidRDefault="00AF2679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5BC4E7C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1BC3B0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F0C35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463" w:rsidRPr="000B526A" w14:paraId="4D7E9255" w14:textId="77777777" w:rsidTr="006C0824">
        <w:tc>
          <w:tcPr>
            <w:tcW w:w="6022" w:type="dxa"/>
          </w:tcPr>
          <w:p w14:paraId="42DD68CA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309EB1E" w14:textId="710BD3C0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34,711</w:t>
            </w:r>
          </w:p>
        </w:tc>
        <w:tc>
          <w:tcPr>
            <w:tcW w:w="270" w:type="dxa"/>
            <w:tcBorders>
              <w:bottom w:val="nil"/>
            </w:tcBorders>
          </w:tcPr>
          <w:p w14:paraId="6E8DC0A7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F24AFF1" w14:textId="3422184D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54,035</w:t>
            </w:r>
          </w:p>
        </w:tc>
      </w:tr>
      <w:tr w:rsidR="00E45463" w:rsidRPr="000B526A" w14:paraId="7778F767" w14:textId="77777777" w:rsidTr="006C0824">
        <w:tc>
          <w:tcPr>
            <w:tcW w:w="6022" w:type="dxa"/>
          </w:tcPr>
          <w:p w14:paraId="0BC0A24C" w14:textId="77777777" w:rsidR="00E45463" w:rsidRPr="000B526A" w:rsidRDefault="00E45463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81EE1CC" w14:textId="6DC75CEB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11,175</w:t>
            </w:r>
          </w:p>
        </w:tc>
        <w:tc>
          <w:tcPr>
            <w:tcW w:w="270" w:type="dxa"/>
            <w:tcBorders>
              <w:bottom w:val="nil"/>
            </w:tcBorders>
          </w:tcPr>
          <w:p w14:paraId="53C9450C" w14:textId="77777777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B6AB399" w14:textId="135F35F0" w:rsidR="00E45463" w:rsidRPr="000B526A" w:rsidRDefault="00E45463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11,115</w:t>
            </w:r>
          </w:p>
        </w:tc>
      </w:tr>
      <w:tr w:rsidR="008257A2" w:rsidRPr="000B526A" w14:paraId="78355FC8" w14:textId="77777777" w:rsidTr="006C0824">
        <w:tc>
          <w:tcPr>
            <w:tcW w:w="6022" w:type="dxa"/>
          </w:tcPr>
          <w:p w14:paraId="700C84C2" w14:textId="3DE2755B" w:rsidR="008257A2" w:rsidRPr="000B526A" w:rsidRDefault="008257A2" w:rsidP="008257A2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B4E07A8" w14:textId="6B5E8A01" w:rsidR="008257A2" w:rsidRPr="008B11B5" w:rsidRDefault="008257A2" w:rsidP="008257A2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11,252</w:t>
            </w:r>
          </w:p>
        </w:tc>
        <w:tc>
          <w:tcPr>
            <w:tcW w:w="270" w:type="dxa"/>
            <w:tcBorders>
              <w:top w:val="nil"/>
            </w:tcBorders>
          </w:tcPr>
          <w:p w14:paraId="6B887133" w14:textId="77777777" w:rsidR="008257A2" w:rsidRPr="000B526A" w:rsidRDefault="008257A2" w:rsidP="008257A2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C6BA211" w14:textId="24E14B44" w:rsidR="008257A2" w:rsidRPr="000B526A" w:rsidRDefault="008257A2" w:rsidP="008257A2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4,939</w:t>
            </w:r>
          </w:p>
        </w:tc>
      </w:tr>
      <w:tr w:rsidR="00D25580" w:rsidRPr="000B526A" w14:paraId="19627F39" w14:textId="77777777" w:rsidTr="006C0824">
        <w:tc>
          <w:tcPr>
            <w:tcW w:w="6022" w:type="dxa"/>
          </w:tcPr>
          <w:p w14:paraId="4F49886C" w14:textId="3D91A461" w:rsidR="00D25580" w:rsidRPr="006C0824" w:rsidRDefault="00D25580" w:rsidP="00E45463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3678F" w14:textId="04A9D448" w:rsidR="00D25580" w:rsidRPr="006C0824" w:rsidRDefault="00A927B0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57,138</w:t>
            </w:r>
          </w:p>
        </w:tc>
        <w:tc>
          <w:tcPr>
            <w:tcW w:w="270" w:type="dxa"/>
          </w:tcPr>
          <w:p w14:paraId="44A8A800" w14:textId="77777777" w:rsidR="00D25580" w:rsidRPr="000B526A" w:rsidRDefault="00D25580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1D3AE" w14:textId="6FE00BFA" w:rsidR="00D25580" w:rsidRPr="006C0824" w:rsidRDefault="00A927B0" w:rsidP="00E45463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70,089</w:t>
            </w:r>
          </w:p>
        </w:tc>
      </w:tr>
      <w:tr w:rsidR="00D25580" w:rsidRPr="00A74A2D" w14:paraId="1A8DECDE" w14:textId="77777777" w:rsidTr="006C0824">
        <w:tc>
          <w:tcPr>
            <w:tcW w:w="6022" w:type="dxa"/>
          </w:tcPr>
          <w:p w14:paraId="63B52B13" w14:textId="77777777" w:rsidR="00D25580" w:rsidRPr="006C0824" w:rsidRDefault="00D25580" w:rsidP="006C082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4260BA" w14:textId="77777777" w:rsidR="00D25580" w:rsidRPr="006C0824" w:rsidRDefault="00D25580" w:rsidP="006C082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59DD4" w14:textId="77777777" w:rsidR="00D25580" w:rsidRPr="006C0824" w:rsidRDefault="00D25580" w:rsidP="006C082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4BB2F" w14:textId="77777777" w:rsidR="00D25580" w:rsidRPr="006C0824" w:rsidRDefault="00D25580" w:rsidP="006C082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F2679" w:rsidRPr="000B526A" w14:paraId="5BDD296B" w14:textId="77777777" w:rsidTr="006C0824">
        <w:tc>
          <w:tcPr>
            <w:tcW w:w="6022" w:type="dxa"/>
          </w:tcPr>
          <w:p w14:paraId="0BD5210B" w14:textId="77777777" w:rsidR="00AF2679" w:rsidRPr="000B526A" w:rsidRDefault="00AF2679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15294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9B85A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24490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5A6A9109" w14:textId="77777777" w:rsidTr="006C0824">
        <w:tc>
          <w:tcPr>
            <w:tcW w:w="6022" w:type="dxa"/>
            <w:tcBorders>
              <w:bottom w:val="nil"/>
            </w:tcBorders>
          </w:tcPr>
          <w:p w14:paraId="4E8AD74B" w14:textId="4BEAF9ED" w:rsidR="00AF2679" w:rsidRPr="000B526A" w:rsidRDefault="00AF2679" w:rsidP="00AF267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F7247E4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CC208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EC7C55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745E0B6D" w14:textId="77777777" w:rsidTr="006C0824">
        <w:tc>
          <w:tcPr>
            <w:tcW w:w="6022" w:type="dxa"/>
            <w:tcBorders>
              <w:bottom w:val="nil"/>
            </w:tcBorders>
          </w:tcPr>
          <w:p w14:paraId="454ADD09" w14:textId="56E113E4" w:rsidR="00AF2679" w:rsidRPr="000B526A" w:rsidRDefault="00AF2679" w:rsidP="00AF267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2092B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0E8925" w14:textId="38E6FF5F" w:rsidR="00AF2679" w:rsidRPr="000B526A" w:rsidRDefault="00E45463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(28,832)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B03958" w14:textId="77777777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94A3D6" w14:textId="39D6FC3C" w:rsidR="00AF2679" w:rsidRPr="000B526A" w:rsidRDefault="00AF2679" w:rsidP="00AF2679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(15,214)</w:t>
            </w:r>
          </w:p>
        </w:tc>
      </w:tr>
    </w:tbl>
    <w:p w14:paraId="5BE80E71" w14:textId="77777777" w:rsidR="008409AA" w:rsidRDefault="008409AA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E947C3" w14:textId="6D6BCEC3" w:rsidR="009B182D" w:rsidRPr="000B526A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72E4B9" w14:textId="77777777" w:rsidR="009B182D" w:rsidRPr="000B526A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BD61BA" w14:textId="77777777" w:rsidR="00390130" w:rsidRPr="000B526A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="00962894" w:rsidRPr="000B526A">
        <w:rPr>
          <w:rFonts w:ascii="Angsana New" w:hAnsi="Angsana New" w:hint="cs"/>
          <w:sz w:val="30"/>
          <w:szCs w:val="30"/>
          <w:cs/>
        </w:rPr>
        <w:t>ผลประโยชน์ที่กำหนด</w:t>
      </w:r>
      <w:r w:rsidR="00EB74E7" w:rsidRPr="000B526A">
        <w:rPr>
          <w:rFonts w:ascii="Angsana New" w:hAnsi="Angsana New" w:hint="cs"/>
          <w:sz w:val="30"/>
          <w:szCs w:val="30"/>
          <w:cs/>
        </w:rPr>
        <w:t>ไว้</w:t>
      </w:r>
      <w:r w:rsidRPr="000B526A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B526A">
        <w:rPr>
          <w:rFonts w:ascii="Angsana New" w:hAnsi="Angsana New" w:hint="cs"/>
          <w:sz w:val="30"/>
          <w:szCs w:val="30"/>
        </w:rPr>
        <w:t>25</w:t>
      </w:r>
      <w:r w:rsidR="005F4A55" w:rsidRPr="000B526A">
        <w:rPr>
          <w:rFonts w:ascii="Angsana New" w:hAnsi="Angsana New" w:hint="cs"/>
          <w:sz w:val="30"/>
          <w:szCs w:val="30"/>
        </w:rPr>
        <w:t>41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A10E4E" w:rsidRPr="000B526A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5AF238" w14:textId="77777777" w:rsidR="001F7400" w:rsidRPr="000B526A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EB85048" w14:textId="37CD47A7" w:rsidR="00FF3AF8" w:rsidRPr="00BC1E5C" w:rsidRDefault="00FF3AF8" w:rsidP="00BC1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1E5C">
        <w:rPr>
          <w:rFonts w:ascii="Angsana New" w:hAnsi="Angsana New"/>
          <w:sz w:val="30"/>
          <w:szCs w:val="30"/>
        </w:rPr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350"/>
      </w:tblGrid>
      <w:tr w:rsidR="006B6EE4" w:rsidRPr="000B526A" w14:paraId="40BD0F89" w14:textId="77777777" w:rsidTr="00AF2679">
        <w:trPr>
          <w:tblHeader/>
        </w:trPr>
        <w:tc>
          <w:tcPr>
            <w:tcW w:w="6012" w:type="dxa"/>
            <w:vAlign w:val="bottom"/>
          </w:tcPr>
          <w:p w14:paraId="00868D75" w14:textId="69B98F38" w:rsidR="006B6EE4" w:rsidRPr="000B526A" w:rsidRDefault="006B6EE4" w:rsidP="006B6E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D5FDA" w14:textId="3214605B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2F753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71B3E" w14:textId="5B332D79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7001DA8B" w14:textId="77777777" w:rsidTr="00AF2679">
        <w:trPr>
          <w:tblHeader/>
        </w:trPr>
        <w:tc>
          <w:tcPr>
            <w:tcW w:w="6012" w:type="dxa"/>
            <w:vAlign w:val="bottom"/>
          </w:tcPr>
          <w:p w14:paraId="3009D7E8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4ACB0A8" w14:textId="77777777" w:rsidR="006B6EE4" w:rsidRPr="000B526A" w:rsidRDefault="006B6EE4" w:rsidP="006B6EE4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679" w:rsidRPr="000B526A" w14:paraId="04123A91" w14:textId="77777777" w:rsidTr="00AF2679">
        <w:tc>
          <w:tcPr>
            <w:tcW w:w="6012" w:type="dxa"/>
          </w:tcPr>
          <w:p w14:paraId="122A0B92" w14:textId="77777777" w:rsidR="00AF2679" w:rsidRPr="000B526A" w:rsidRDefault="00AF2679" w:rsidP="00AF2679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720AAA4A" w14:textId="347C3FB9" w:rsidR="00AF2679" w:rsidRPr="000B526A" w:rsidRDefault="006E54F2" w:rsidP="00AF2679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438,147</w:t>
            </w:r>
          </w:p>
        </w:tc>
        <w:tc>
          <w:tcPr>
            <w:tcW w:w="270" w:type="dxa"/>
          </w:tcPr>
          <w:p w14:paraId="1E33D950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24926D" w14:textId="7E18EA81" w:rsidR="00AF2679" w:rsidRPr="000B526A" w:rsidRDefault="00AF2679" w:rsidP="00AF2679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492,757</w:t>
            </w:r>
          </w:p>
        </w:tc>
      </w:tr>
      <w:tr w:rsidR="00AF2679" w:rsidRPr="000B526A" w14:paraId="3C8A2D3C" w14:textId="77777777" w:rsidTr="00AF2679">
        <w:tc>
          <w:tcPr>
            <w:tcW w:w="6012" w:type="dxa"/>
          </w:tcPr>
          <w:p w14:paraId="4A5D6D6B" w14:textId="77777777" w:rsidR="00AF2679" w:rsidRPr="000B526A" w:rsidRDefault="00AF2679" w:rsidP="00AF267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3B8A2B" w14:textId="77777777" w:rsidR="00AF2679" w:rsidRPr="000B526A" w:rsidRDefault="00AF2679" w:rsidP="00AF2679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08DD4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DE1C0" w14:textId="77777777" w:rsidR="00AF2679" w:rsidRPr="000B526A" w:rsidRDefault="00AF2679" w:rsidP="00AF2679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0E9F63EE" w14:textId="77777777" w:rsidTr="00AF2679">
        <w:tc>
          <w:tcPr>
            <w:tcW w:w="6012" w:type="dxa"/>
          </w:tcPr>
          <w:p w14:paraId="1BF63044" w14:textId="77777777" w:rsidR="00AF2679" w:rsidRPr="000B526A" w:rsidRDefault="00AF2679" w:rsidP="00AF267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EA64F88" w14:textId="77777777" w:rsidR="00AF2679" w:rsidRPr="000B526A" w:rsidRDefault="00AF2679" w:rsidP="00AF2679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60266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D6F5C5" w14:textId="77777777" w:rsidR="00AF2679" w:rsidRPr="000B526A" w:rsidRDefault="00AF2679" w:rsidP="00AF2679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4F2" w:rsidRPr="000B526A" w14:paraId="2B2ADDE4" w14:textId="77777777" w:rsidTr="00AF2679">
        <w:tc>
          <w:tcPr>
            <w:tcW w:w="6012" w:type="dxa"/>
          </w:tcPr>
          <w:p w14:paraId="13C96161" w14:textId="77777777" w:rsidR="006E54F2" w:rsidRPr="000B526A" w:rsidRDefault="006E54F2" w:rsidP="006E54F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FA97764" w14:textId="5D0A1CB0" w:rsidR="006E54F2" w:rsidRPr="000B526A" w:rsidRDefault="006E54F2" w:rsidP="00042730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38,156</w:t>
            </w:r>
          </w:p>
        </w:tc>
        <w:tc>
          <w:tcPr>
            <w:tcW w:w="270" w:type="dxa"/>
          </w:tcPr>
          <w:p w14:paraId="1356172A" w14:textId="77777777" w:rsidR="006E54F2" w:rsidRPr="000B526A" w:rsidRDefault="006E54F2" w:rsidP="006E54F2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365F2" w14:textId="402B0893" w:rsidR="006E54F2" w:rsidRPr="000B526A" w:rsidRDefault="006E54F2" w:rsidP="006E54F2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42,192</w:t>
            </w:r>
          </w:p>
        </w:tc>
      </w:tr>
      <w:tr w:rsidR="006E54F2" w:rsidRPr="000B526A" w14:paraId="6CB1E4C7" w14:textId="77777777" w:rsidTr="00AF2679">
        <w:tc>
          <w:tcPr>
            <w:tcW w:w="6012" w:type="dxa"/>
          </w:tcPr>
          <w:p w14:paraId="268F39AA" w14:textId="77777777" w:rsidR="006E54F2" w:rsidRPr="000B526A" w:rsidRDefault="006E54F2" w:rsidP="006E54F2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14:paraId="5FA3ED52" w14:textId="67FB773C" w:rsidR="006E54F2" w:rsidRPr="000B526A" w:rsidRDefault="006E54F2" w:rsidP="006E54F2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(1,208)</w:t>
            </w:r>
          </w:p>
        </w:tc>
        <w:tc>
          <w:tcPr>
            <w:tcW w:w="270" w:type="dxa"/>
          </w:tcPr>
          <w:p w14:paraId="2ED45654" w14:textId="77777777" w:rsidR="006E54F2" w:rsidRPr="000B526A" w:rsidRDefault="006E54F2" w:rsidP="006E54F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0B1CE" w14:textId="412CD477" w:rsidR="006E54F2" w:rsidRPr="000B526A" w:rsidRDefault="006E54F2" w:rsidP="006E54F2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10,752</w:t>
            </w:r>
          </w:p>
        </w:tc>
      </w:tr>
      <w:tr w:rsidR="006E54F2" w:rsidRPr="000B526A" w14:paraId="4D224055" w14:textId="77777777" w:rsidTr="00AF2679">
        <w:tc>
          <w:tcPr>
            <w:tcW w:w="6012" w:type="dxa"/>
          </w:tcPr>
          <w:p w14:paraId="7FA2A84A" w14:textId="77777777" w:rsidR="006E54F2" w:rsidRPr="000B526A" w:rsidRDefault="006E54F2" w:rsidP="006E54F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1E1F24C8" w14:textId="351A16D5" w:rsidR="006E54F2" w:rsidRPr="000B526A" w:rsidRDefault="006E54F2" w:rsidP="006E54F2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  <w:tc>
          <w:tcPr>
            <w:tcW w:w="270" w:type="dxa"/>
          </w:tcPr>
          <w:p w14:paraId="2BD2D6E9" w14:textId="77777777" w:rsidR="006E54F2" w:rsidRPr="000B526A" w:rsidRDefault="006E54F2" w:rsidP="006E54F2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8B82B5" w14:textId="73DCEB99" w:rsidR="006E54F2" w:rsidRPr="000B526A" w:rsidRDefault="006E54F2" w:rsidP="006E54F2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7,639</w:t>
            </w:r>
          </w:p>
        </w:tc>
      </w:tr>
      <w:tr w:rsidR="006E54F2" w:rsidRPr="000B526A" w14:paraId="2121C6D2" w14:textId="77777777" w:rsidTr="00AF2679">
        <w:tc>
          <w:tcPr>
            <w:tcW w:w="6012" w:type="dxa"/>
          </w:tcPr>
          <w:p w14:paraId="360AC9E8" w14:textId="77777777" w:rsidR="006E54F2" w:rsidRPr="000B526A" w:rsidRDefault="006E54F2" w:rsidP="006E54F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กำไรจากผลประโยชน์จ่าย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F098A1" w14:textId="44EAC1A5" w:rsidR="006E54F2" w:rsidRPr="000B526A" w:rsidRDefault="006E54F2" w:rsidP="006E54F2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3,771</w:t>
            </w:r>
          </w:p>
        </w:tc>
        <w:tc>
          <w:tcPr>
            <w:tcW w:w="270" w:type="dxa"/>
          </w:tcPr>
          <w:p w14:paraId="671C400A" w14:textId="77777777" w:rsidR="006E54F2" w:rsidRPr="000B526A" w:rsidRDefault="006E54F2" w:rsidP="006E54F2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D19A85" w14:textId="2F65BA4A" w:rsidR="006E54F2" w:rsidRPr="000B526A" w:rsidRDefault="006E54F2" w:rsidP="006E54F2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4,567</w:t>
            </w:r>
          </w:p>
        </w:tc>
      </w:tr>
      <w:tr w:rsidR="006E54F2" w:rsidRPr="000B526A" w14:paraId="48FCD739" w14:textId="77777777" w:rsidTr="00AF2679">
        <w:tc>
          <w:tcPr>
            <w:tcW w:w="6012" w:type="dxa"/>
          </w:tcPr>
          <w:p w14:paraId="27D52C59" w14:textId="77777777" w:rsidR="006E54F2" w:rsidRPr="000B526A" w:rsidRDefault="006E54F2" w:rsidP="006E54F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325CE" w14:textId="7D13AFBA" w:rsidR="006E54F2" w:rsidRPr="000B526A" w:rsidRDefault="006E54F2" w:rsidP="006E54F2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45,886</w:t>
            </w:r>
          </w:p>
        </w:tc>
        <w:tc>
          <w:tcPr>
            <w:tcW w:w="270" w:type="dxa"/>
          </w:tcPr>
          <w:p w14:paraId="519E10A6" w14:textId="77777777" w:rsidR="006E54F2" w:rsidRPr="000B526A" w:rsidRDefault="006E54F2" w:rsidP="006E54F2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18EB7" w14:textId="1794C5EB" w:rsidR="006E54F2" w:rsidRPr="000B526A" w:rsidRDefault="006E54F2" w:rsidP="00042730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65,150</w:t>
            </w:r>
          </w:p>
        </w:tc>
      </w:tr>
      <w:tr w:rsidR="00AF2679" w:rsidRPr="000B526A" w14:paraId="77D25F47" w14:textId="77777777" w:rsidTr="00AF2679">
        <w:tc>
          <w:tcPr>
            <w:tcW w:w="6012" w:type="dxa"/>
          </w:tcPr>
          <w:p w14:paraId="26D99042" w14:textId="77777777" w:rsidR="00AF2679" w:rsidRPr="000B526A" w:rsidRDefault="00AF2679" w:rsidP="00AF267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37FF2B2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4B69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EFF68E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2679" w:rsidRPr="000B526A" w14:paraId="59D42A41" w14:textId="77777777" w:rsidTr="00AF2679">
        <w:tc>
          <w:tcPr>
            <w:tcW w:w="6012" w:type="dxa"/>
          </w:tcPr>
          <w:p w14:paraId="5C9E21C0" w14:textId="77777777" w:rsidR="00AF2679" w:rsidRPr="000B526A" w:rsidRDefault="00AF2679" w:rsidP="00AF26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39819F70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E599D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50B247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7ACE" w:rsidRPr="000B526A" w14:paraId="4BF6C3B5" w14:textId="77777777" w:rsidTr="00AF2679">
        <w:tc>
          <w:tcPr>
            <w:tcW w:w="6012" w:type="dxa"/>
          </w:tcPr>
          <w:p w14:paraId="3B65DEFF" w14:textId="77777777" w:rsidR="008B7ACE" w:rsidRPr="000B526A" w:rsidRDefault="008B7ACE" w:rsidP="008B7AC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14:paraId="4E28BF3E" w14:textId="3FE5F73E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1,863</w:t>
            </w:r>
          </w:p>
        </w:tc>
        <w:tc>
          <w:tcPr>
            <w:tcW w:w="270" w:type="dxa"/>
          </w:tcPr>
          <w:p w14:paraId="0C3D88DD" w14:textId="77777777" w:rsidR="008B7ACE" w:rsidRPr="000B526A" w:rsidRDefault="008B7ACE" w:rsidP="008B7AC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B849DF" w14:textId="6BB68F55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B7ACE" w:rsidRPr="000B526A" w14:paraId="487B7D7F" w14:textId="77777777" w:rsidTr="00AF2679">
        <w:tc>
          <w:tcPr>
            <w:tcW w:w="6012" w:type="dxa"/>
          </w:tcPr>
          <w:p w14:paraId="54BECC79" w14:textId="77777777" w:rsidR="008B7ACE" w:rsidRPr="000B526A" w:rsidRDefault="008B7ACE" w:rsidP="008B7AC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36B71001" w14:textId="744AD94A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(21,065)</w:t>
            </w:r>
          </w:p>
        </w:tc>
        <w:tc>
          <w:tcPr>
            <w:tcW w:w="270" w:type="dxa"/>
          </w:tcPr>
          <w:p w14:paraId="27EDCC3C" w14:textId="77777777" w:rsidR="008B7ACE" w:rsidRPr="000B526A" w:rsidRDefault="008B7ACE" w:rsidP="008B7AC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0D36A" w14:textId="4B815F81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(10,261)</w:t>
            </w:r>
          </w:p>
        </w:tc>
      </w:tr>
      <w:tr w:rsidR="008B7ACE" w:rsidRPr="000B526A" w14:paraId="677380BF" w14:textId="77777777" w:rsidTr="00AF2679">
        <w:tc>
          <w:tcPr>
            <w:tcW w:w="6012" w:type="dxa"/>
          </w:tcPr>
          <w:p w14:paraId="448A51DF" w14:textId="77777777" w:rsidR="008B7ACE" w:rsidRPr="000B526A" w:rsidRDefault="008B7ACE" w:rsidP="008B7AC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739E99" w14:textId="767EEEEE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(9,630)</w:t>
            </w:r>
          </w:p>
        </w:tc>
        <w:tc>
          <w:tcPr>
            <w:tcW w:w="270" w:type="dxa"/>
          </w:tcPr>
          <w:p w14:paraId="33980B1B" w14:textId="77777777" w:rsidR="008B7ACE" w:rsidRPr="000B526A" w:rsidRDefault="008B7ACE" w:rsidP="008B7AC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EED523" w14:textId="682F85E6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(4,953)</w:t>
            </w:r>
          </w:p>
        </w:tc>
      </w:tr>
      <w:tr w:rsidR="008B7ACE" w:rsidRPr="000B526A" w14:paraId="4A05B3DA" w14:textId="77777777" w:rsidTr="00AF2679">
        <w:tc>
          <w:tcPr>
            <w:tcW w:w="6012" w:type="dxa"/>
          </w:tcPr>
          <w:p w14:paraId="551F01EB" w14:textId="77777777" w:rsidR="008B7ACE" w:rsidRPr="000B526A" w:rsidRDefault="008B7ACE" w:rsidP="008B7ACE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9968BE" w14:textId="7EA114D2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(28,832)</w:t>
            </w:r>
          </w:p>
        </w:tc>
        <w:tc>
          <w:tcPr>
            <w:tcW w:w="270" w:type="dxa"/>
          </w:tcPr>
          <w:p w14:paraId="155408BC" w14:textId="77777777" w:rsidR="008B7ACE" w:rsidRPr="000B526A" w:rsidRDefault="008B7ACE" w:rsidP="008B7AC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FC141" w14:textId="2198CE6C" w:rsidR="008B7ACE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(15,214)</w:t>
            </w:r>
          </w:p>
        </w:tc>
      </w:tr>
      <w:tr w:rsidR="00AF2679" w:rsidRPr="000B526A" w14:paraId="6CCF1D24" w14:textId="77777777" w:rsidTr="00AF2679">
        <w:tc>
          <w:tcPr>
            <w:tcW w:w="6012" w:type="dxa"/>
          </w:tcPr>
          <w:p w14:paraId="57D198D9" w14:textId="77777777" w:rsidR="00AF2679" w:rsidRPr="000B526A" w:rsidRDefault="00AF2679" w:rsidP="00AF2679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E190D4" w14:textId="77777777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DE03E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109273" w14:textId="77777777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F2679" w:rsidRPr="000B526A" w14:paraId="7DD5F291" w14:textId="77777777" w:rsidTr="00AF2679">
        <w:tc>
          <w:tcPr>
            <w:tcW w:w="6012" w:type="dxa"/>
          </w:tcPr>
          <w:p w14:paraId="609DE656" w14:textId="77777777" w:rsidR="00AF2679" w:rsidRPr="000B526A" w:rsidRDefault="00AF2679" w:rsidP="00AF267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A5F9D" w14:textId="052E8E4A" w:rsidR="00AF2679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(30,549)</w:t>
            </w:r>
          </w:p>
        </w:tc>
        <w:tc>
          <w:tcPr>
            <w:tcW w:w="270" w:type="dxa"/>
          </w:tcPr>
          <w:p w14:paraId="5152D2DD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05767" w14:textId="23DFC8A9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(104,546)</w:t>
            </w:r>
          </w:p>
        </w:tc>
      </w:tr>
      <w:tr w:rsidR="00AF2679" w:rsidRPr="000B526A" w14:paraId="6BB6A840" w14:textId="77777777" w:rsidTr="00AF2679">
        <w:tc>
          <w:tcPr>
            <w:tcW w:w="6012" w:type="dxa"/>
          </w:tcPr>
          <w:p w14:paraId="13C7911A" w14:textId="77777777" w:rsidR="00AF2679" w:rsidRPr="000B526A" w:rsidRDefault="00AF2679" w:rsidP="00AF2679">
            <w:pPr>
              <w:ind w:left="342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163FA0" w14:textId="77777777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93CB44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9F05B" w14:textId="77777777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AF2679" w:rsidRPr="000B526A" w14:paraId="1E02B9BD" w14:textId="77777777" w:rsidTr="00AF2679">
        <w:tc>
          <w:tcPr>
            <w:tcW w:w="6012" w:type="dxa"/>
          </w:tcPr>
          <w:p w14:paraId="59618D3E" w14:textId="77777777" w:rsidR="00AF2679" w:rsidRPr="000B526A" w:rsidRDefault="00AF2679" w:rsidP="00AF267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74763E" w14:textId="51362C9B" w:rsidR="00AF2679" w:rsidRPr="000B526A" w:rsidRDefault="008B7ACE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424,652</w:t>
            </w:r>
          </w:p>
        </w:tc>
        <w:tc>
          <w:tcPr>
            <w:tcW w:w="270" w:type="dxa"/>
          </w:tcPr>
          <w:p w14:paraId="24E8DF86" w14:textId="77777777" w:rsidR="00AF2679" w:rsidRPr="000B526A" w:rsidRDefault="00AF2679" w:rsidP="00AF2679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D3D799" w14:textId="3A6BC293" w:rsidR="00AF2679" w:rsidRPr="000B526A" w:rsidRDefault="00AF2679" w:rsidP="0004273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438,147</w:t>
            </w:r>
          </w:p>
        </w:tc>
      </w:tr>
    </w:tbl>
    <w:p w14:paraId="699C4121" w14:textId="77777777" w:rsidR="00E837E8" w:rsidRPr="006C0824" w:rsidRDefault="00E837E8">
      <w:pPr>
        <w:rPr>
          <w:rFonts w:ascii="Angsana New" w:hAnsi="Angsana New"/>
          <w:sz w:val="30"/>
          <w:szCs w:val="30"/>
        </w:rPr>
      </w:pPr>
    </w:p>
    <w:tbl>
      <w:tblPr>
        <w:tblW w:w="9082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112"/>
        <w:gridCol w:w="1350"/>
        <w:gridCol w:w="270"/>
        <w:gridCol w:w="1350"/>
      </w:tblGrid>
      <w:tr w:rsidR="00D110C7" w:rsidRPr="000B526A" w14:paraId="7FCC4B04" w14:textId="77777777" w:rsidTr="00127191">
        <w:tc>
          <w:tcPr>
            <w:tcW w:w="6112" w:type="dxa"/>
            <w:vMerge w:val="restart"/>
            <w:vAlign w:val="bottom"/>
          </w:tcPr>
          <w:p w14:paraId="2A7B750B" w14:textId="77777777" w:rsidR="00D110C7" w:rsidRPr="000B526A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5D45E99B" w14:textId="77777777" w:rsidR="00D110C7" w:rsidRPr="000B526A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CB81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CEF8CC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32B50ED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EE4" w:rsidRPr="000B526A" w14:paraId="2D5431CB" w14:textId="77777777" w:rsidTr="00127191">
        <w:tc>
          <w:tcPr>
            <w:tcW w:w="6112" w:type="dxa"/>
            <w:vMerge/>
            <w:vAlign w:val="bottom"/>
          </w:tcPr>
          <w:p w14:paraId="5B66DE20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644D44" w14:textId="4CC6A8E1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4E2CC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D95AF" w14:textId="30DFFA0E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6B6EE4" w:rsidRPr="000B526A" w14:paraId="39B41A93" w14:textId="77777777" w:rsidTr="00127191">
        <w:tc>
          <w:tcPr>
            <w:tcW w:w="6112" w:type="dxa"/>
            <w:vAlign w:val="bottom"/>
          </w:tcPr>
          <w:p w14:paraId="1206FCB6" w14:textId="77777777" w:rsidR="006B6EE4" w:rsidRPr="000B526A" w:rsidRDefault="006B6EE4" w:rsidP="006B6E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7BEE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B7ACE" w:rsidRPr="000B526A" w14:paraId="365FC02A" w14:textId="77777777" w:rsidTr="00127191">
        <w:tc>
          <w:tcPr>
            <w:tcW w:w="6112" w:type="dxa"/>
          </w:tcPr>
          <w:p w14:paraId="4D6C4D52" w14:textId="77777777" w:rsidR="008B7ACE" w:rsidRPr="000B526A" w:rsidRDefault="008B7ACE" w:rsidP="008B7AC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EDF2D69" w14:textId="05C5DD28" w:rsidR="008B7ACE" w:rsidRPr="000B526A" w:rsidRDefault="008B7ACE" w:rsidP="008B7ACE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1.66</w:t>
            </w:r>
          </w:p>
        </w:tc>
        <w:tc>
          <w:tcPr>
            <w:tcW w:w="270" w:type="dxa"/>
          </w:tcPr>
          <w:p w14:paraId="62DE0130" w14:textId="77777777" w:rsidR="008B7ACE" w:rsidRPr="000B526A" w:rsidRDefault="008B7ACE" w:rsidP="008B7ACE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E08BCA" w14:textId="0EC09BD3" w:rsidR="008B7ACE" w:rsidRPr="000B526A" w:rsidRDefault="008B7ACE" w:rsidP="008B7ACE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1.22</w:t>
            </w:r>
          </w:p>
        </w:tc>
      </w:tr>
      <w:tr w:rsidR="008B7ACE" w:rsidRPr="000B526A" w14:paraId="0CC89044" w14:textId="77777777" w:rsidTr="00127191">
        <w:tc>
          <w:tcPr>
            <w:tcW w:w="6112" w:type="dxa"/>
          </w:tcPr>
          <w:p w14:paraId="125BE7CC" w14:textId="77777777" w:rsidR="008B7ACE" w:rsidRPr="000B526A" w:rsidRDefault="008B7ACE" w:rsidP="008B7ACE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D83D19" w14:textId="12C20965" w:rsidR="008B7ACE" w:rsidRPr="000B526A" w:rsidRDefault="008B7ACE" w:rsidP="008B7ACE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</w:tcPr>
          <w:p w14:paraId="04ACC692" w14:textId="77777777" w:rsidR="008B7ACE" w:rsidRPr="000B526A" w:rsidRDefault="008B7ACE" w:rsidP="008B7ACE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A8476" w14:textId="7A2B8A3A" w:rsidR="008B7ACE" w:rsidRPr="000B526A" w:rsidRDefault="008B7ACE" w:rsidP="008B7ACE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2.10 - 4.50</w:t>
            </w:r>
          </w:p>
        </w:tc>
      </w:tr>
    </w:tbl>
    <w:p w14:paraId="05533BAD" w14:textId="77777777" w:rsidR="00AD7631" w:rsidRPr="000B526A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250D73" w14:textId="77777777" w:rsidR="00F30B8C" w:rsidRPr="000B526A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81D80E" w14:textId="77777777" w:rsidR="00F30B8C" w:rsidRPr="000B526A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54A84C6" w14:textId="64751209" w:rsidR="008A1A1B" w:rsidRPr="000B526A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 w:rsidRPr="000B526A">
        <w:rPr>
          <w:rFonts w:ascii="Angsana New" w:hAnsi="Angsana New" w:hint="cs"/>
          <w:sz w:val="30"/>
          <w:szCs w:val="30"/>
        </w:rPr>
        <w:t>256</w:t>
      </w:r>
      <w:r w:rsidR="00AF2679" w:rsidRPr="000B526A">
        <w:rPr>
          <w:rFonts w:ascii="Angsana New" w:hAnsi="Angsana New" w:hint="cs"/>
          <w:sz w:val="30"/>
          <w:szCs w:val="30"/>
          <w:lang w:val="en-US"/>
        </w:rPr>
        <w:t>4</w:t>
      </w:r>
      <w:r w:rsidR="00B55B5A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BB5C0E">
        <w:rPr>
          <w:rFonts w:ascii="Angsana New" w:hAnsi="Angsana New"/>
          <w:sz w:val="30"/>
          <w:szCs w:val="30"/>
        </w:rPr>
        <w:t>8.59</w:t>
      </w:r>
      <w:r w:rsidR="00BB5C0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ปี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256</w:t>
      </w:r>
      <w:r w:rsidR="000642A8" w:rsidRPr="000B526A">
        <w:rPr>
          <w:rFonts w:ascii="Angsana New" w:hAnsi="Angsana New" w:hint="cs"/>
          <w:i/>
          <w:iCs/>
          <w:sz w:val="30"/>
          <w:szCs w:val="30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8.9</w:t>
      </w:r>
      <w:r w:rsidR="000642A8" w:rsidRPr="000B526A">
        <w:rPr>
          <w:rFonts w:ascii="Angsana New" w:hAnsi="Angsana New" w:hint="cs"/>
          <w:i/>
          <w:iCs/>
          <w:sz w:val="30"/>
          <w:szCs w:val="30"/>
        </w:rPr>
        <w:t>7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76D48B26" w14:textId="77777777" w:rsidR="007555F2" w:rsidRPr="000B526A" w:rsidRDefault="007555F2" w:rsidP="00F30B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EB2E3C" w14:textId="49B6B3DD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3599056" w14:textId="77777777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2F33B" w14:textId="77777777" w:rsidR="007F39F0" w:rsidRPr="000B526A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0B526A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0B526A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14:paraId="1239FCEC" w14:textId="77777777" w:rsidR="007F39F0" w:rsidRPr="000B526A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217"/>
        <w:gridCol w:w="1303"/>
        <w:gridCol w:w="1170"/>
        <w:gridCol w:w="1197"/>
      </w:tblGrid>
      <w:tr w:rsidR="00A96A16" w:rsidRPr="000B526A" w14:paraId="2B4052BA" w14:textId="77777777" w:rsidTr="00127191">
        <w:trPr>
          <w:trHeight w:val="488"/>
        </w:trPr>
        <w:tc>
          <w:tcPr>
            <w:tcW w:w="4608" w:type="dxa"/>
            <w:vAlign w:val="center"/>
          </w:tcPr>
          <w:p w14:paraId="55A89F15" w14:textId="77777777" w:rsidR="00D05506" w:rsidRPr="000B526A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Cs w:val="22"/>
                <w:lang w:bidi="th-TH"/>
              </w:rPr>
              <w:br w:type="page"/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E77106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A96A16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14:paraId="40EBCF0E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14:paraId="3173318A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E00C93" w:rsidRPr="000B526A" w14:paraId="4F141FED" w14:textId="77777777" w:rsidTr="00127191">
        <w:trPr>
          <w:trHeight w:val="407"/>
        </w:trPr>
        <w:tc>
          <w:tcPr>
            <w:tcW w:w="4608" w:type="dxa"/>
          </w:tcPr>
          <w:p w14:paraId="5DB26A02" w14:textId="77777777" w:rsidR="00D05506" w:rsidRPr="000B526A" w:rsidRDefault="00D05506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14:paraId="2099B0A9" w14:textId="710C94DE" w:rsidR="00D05506" w:rsidRPr="000B526A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6B6EE4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3" w:type="dxa"/>
          </w:tcPr>
          <w:p w14:paraId="431B0661" w14:textId="4EEDFF53" w:rsidR="00D05506" w:rsidRPr="000B526A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6B6EE4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7ED09FE9" w14:textId="23D43863" w:rsidR="00D05506" w:rsidRPr="000B526A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="006B6EE4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1197" w:type="dxa"/>
          </w:tcPr>
          <w:p w14:paraId="2493A455" w14:textId="238BC548" w:rsidR="00D05506" w:rsidRPr="000B526A" w:rsidRDefault="00D05506" w:rsidP="004975A9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6B6EE4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D05506" w:rsidRPr="000B526A" w14:paraId="1DACB3FF" w14:textId="77777777" w:rsidTr="00127191">
        <w:trPr>
          <w:trHeight w:val="380"/>
        </w:trPr>
        <w:tc>
          <w:tcPr>
            <w:tcW w:w="4608" w:type="dxa"/>
          </w:tcPr>
          <w:p w14:paraId="5219B923" w14:textId="77777777" w:rsidR="00D05506" w:rsidRPr="000B526A" w:rsidRDefault="00D05506" w:rsidP="00A96A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14:paraId="3FE05F16" w14:textId="77777777" w:rsidR="00D05506" w:rsidRPr="000B526A" w:rsidRDefault="00D05506" w:rsidP="005F260F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4952" w:rsidRPr="000B526A" w14:paraId="70996C0F" w14:textId="77777777" w:rsidTr="00127191">
        <w:trPr>
          <w:trHeight w:val="320"/>
        </w:trPr>
        <w:tc>
          <w:tcPr>
            <w:tcW w:w="4608" w:type="dxa"/>
          </w:tcPr>
          <w:p w14:paraId="058211C9" w14:textId="77777777" w:rsidR="00EA4952" w:rsidRPr="000B526A" w:rsidRDefault="00EA4952" w:rsidP="00EA4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14:paraId="69F0FED2" w14:textId="2B8E6353" w:rsidR="00EA4952" w:rsidRPr="000B526A" w:rsidRDefault="00EA4952" w:rsidP="000427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(25,566)</w:t>
            </w:r>
          </w:p>
        </w:tc>
        <w:tc>
          <w:tcPr>
            <w:tcW w:w="1303" w:type="dxa"/>
          </w:tcPr>
          <w:p w14:paraId="5D6C9DF9" w14:textId="7A3B37B9" w:rsidR="00EA4952" w:rsidRPr="000B526A" w:rsidRDefault="00EA4952" w:rsidP="000427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(28,070)</w:t>
            </w:r>
          </w:p>
        </w:tc>
        <w:tc>
          <w:tcPr>
            <w:tcW w:w="1170" w:type="dxa"/>
          </w:tcPr>
          <w:p w14:paraId="2AF53193" w14:textId="5D49023B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28,820</w:t>
            </w:r>
          </w:p>
        </w:tc>
        <w:tc>
          <w:tcPr>
            <w:tcW w:w="1197" w:type="dxa"/>
          </w:tcPr>
          <w:p w14:paraId="1B7B9F42" w14:textId="7667646C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31,649</w:t>
            </w:r>
          </w:p>
        </w:tc>
      </w:tr>
      <w:tr w:rsidR="00EA4952" w:rsidRPr="000B526A" w14:paraId="353C593E" w14:textId="77777777" w:rsidTr="00127191">
        <w:trPr>
          <w:trHeight w:val="380"/>
        </w:trPr>
        <w:tc>
          <w:tcPr>
            <w:tcW w:w="4608" w:type="dxa"/>
          </w:tcPr>
          <w:p w14:paraId="48D3676C" w14:textId="77777777" w:rsidR="00EA4952" w:rsidRPr="000B526A" w:rsidRDefault="00EA4952" w:rsidP="00EA4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14:paraId="71336A54" w14:textId="10854497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25,402</w:t>
            </w:r>
          </w:p>
        </w:tc>
        <w:tc>
          <w:tcPr>
            <w:tcW w:w="1303" w:type="dxa"/>
          </w:tcPr>
          <w:p w14:paraId="5C831F63" w14:textId="3F42DD33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28,245</w:t>
            </w:r>
          </w:p>
        </w:tc>
        <w:tc>
          <w:tcPr>
            <w:tcW w:w="1170" w:type="dxa"/>
          </w:tcPr>
          <w:p w14:paraId="2D57F102" w14:textId="46C56259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(23,017)</w:t>
            </w:r>
          </w:p>
        </w:tc>
        <w:tc>
          <w:tcPr>
            <w:tcW w:w="1197" w:type="dxa"/>
          </w:tcPr>
          <w:p w14:paraId="21C59D9D" w14:textId="32D5844C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(25,588)</w:t>
            </w:r>
          </w:p>
        </w:tc>
      </w:tr>
      <w:tr w:rsidR="00EA4952" w:rsidRPr="000B526A" w14:paraId="16B0707C" w14:textId="77777777" w:rsidTr="00127191">
        <w:trPr>
          <w:trHeight w:val="380"/>
        </w:trPr>
        <w:tc>
          <w:tcPr>
            <w:tcW w:w="4608" w:type="dxa"/>
          </w:tcPr>
          <w:p w14:paraId="673864C1" w14:textId="77777777" w:rsidR="00EA4952" w:rsidRPr="000B526A" w:rsidRDefault="00EA4952" w:rsidP="00EA4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14:paraId="797E3A05" w14:textId="63A51BBC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(11,225)</w:t>
            </w:r>
          </w:p>
        </w:tc>
        <w:tc>
          <w:tcPr>
            <w:tcW w:w="1303" w:type="dxa"/>
          </w:tcPr>
          <w:p w14:paraId="7A84BFF5" w14:textId="67CF53FB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(12,775)</w:t>
            </w:r>
          </w:p>
        </w:tc>
        <w:tc>
          <w:tcPr>
            <w:tcW w:w="1170" w:type="dxa"/>
          </w:tcPr>
          <w:p w14:paraId="51C51ACE" w14:textId="4FBD0F10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8,919</w:t>
            </w:r>
          </w:p>
        </w:tc>
        <w:tc>
          <w:tcPr>
            <w:tcW w:w="1197" w:type="dxa"/>
          </w:tcPr>
          <w:p w14:paraId="11A233F8" w14:textId="14E1D124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9,973</w:t>
            </w:r>
          </w:p>
        </w:tc>
      </w:tr>
      <w:tr w:rsidR="00EA4952" w:rsidRPr="000B526A" w14:paraId="3E80D310" w14:textId="77777777" w:rsidTr="00127191">
        <w:trPr>
          <w:trHeight w:val="380"/>
        </w:trPr>
        <w:tc>
          <w:tcPr>
            <w:tcW w:w="4608" w:type="dxa"/>
          </w:tcPr>
          <w:p w14:paraId="09D81227" w14:textId="77777777" w:rsidR="00EA4952" w:rsidRPr="000B526A" w:rsidRDefault="00EA4952" w:rsidP="00EA49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14:paraId="413D121F" w14:textId="5025F50E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375</w:t>
            </w:r>
          </w:p>
        </w:tc>
        <w:tc>
          <w:tcPr>
            <w:tcW w:w="1303" w:type="dxa"/>
          </w:tcPr>
          <w:p w14:paraId="5EED12B1" w14:textId="7E99D59C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170" w:type="dxa"/>
          </w:tcPr>
          <w:p w14:paraId="47F2EB90" w14:textId="22F7BA99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(374)</w:t>
            </w:r>
          </w:p>
        </w:tc>
        <w:tc>
          <w:tcPr>
            <w:tcW w:w="1197" w:type="dxa"/>
          </w:tcPr>
          <w:p w14:paraId="4D43D64B" w14:textId="2D549972" w:rsidR="00EA4952" w:rsidRPr="000B526A" w:rsidRDefault="00EA4952" w:rsidP="00EA495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(449)</w:t>
            </w:r>
          </w:p>
        </w:tc>
      </w:tr>
    </w:tbl>
    <w:p w14:paraId="3E57AF2D" w14:textId="44AF2AFD" w:rsidR="004027B8" w:rsidRDefault="004027B8" w:rsidP="00F326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13606D" w14:textId="24BCB63D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066FB0E" w14:textId="77777777" w:rsidR="00C74603" w:rsidRPr="00695BE5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BA308A" w14:textId="77777777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โดยบริษัทจ่ายสมทบให้เมื่อเป็นสมาชิกของกองทุนเงินสะสมครบ </w:t>
      </w:r>
      <w:r w:rsidRPr="000B526A">
        <w:rPr>
          <w:rFonts w:ascii="Angsana New" w:hAnsi="Angsana New" w:hint="cs"/>
          <w:sz w:val="30"/>
          <w:szCs w:val="30"/>
        </w:rPr>
        <w:t>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ปี บริษัทสมทบในอัตรา ร้อยละ </w:t>
      </w:r>
      <w:r w:rsidRPr="000B526A">
        <w:rPr>
          <w:rFonts w:ascii="Angsana New" w:hAnsi="Angsana New" w:hint="cs"/>
          <w:sz w:val="30"/>
          <w:szCs w:val="30"/>
        </w:rPr>
        <w:t>50</w:t>
      </w:r>
      <w:r w:rsidRPr="000B526A">
        <w:rPr>
          <w:rFonts w:ascii="Angsana New" w:hAnsi="Angsana New" w:hint="cs"/>
          <w:sz w:val="30"/>
          <w:szCs w:val="30"/>
          <w:cs/>
        </w:rPr>
        <w:t xml:space="preserve"> ของเงินที่หัก และหลังจากนั้นสมทบอีกปีละร้อยละ </w:t>
      </w:r>
      <w:r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14:paraId="0F10FCE9" w14:textId="77777777" w:rsidR="00C74603" w:rsidRDefault="00C74603" w:rsidP="006C08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DC8747" w14:textId="5D784064" w:rsidR="00332A80" w:rsidRDefault="00332A8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49EE19" w14:textId="00CCAB52" w:rsidR="00A8454F" w:rsidRPr="000B526A" w:rsidRDefault="00651455" w:rsidP="0045721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3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7F39F0" w:rsidRPr="000B526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ส่วนเกินมูลค่าหุ้นและ</w:t>
      </w:r>
      <w:r w:rsidR="00821505" w:rsidRPr="000B526A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05401FB5" w14:textId="77777777" w:rsidR="00BC5492" w:rsidRPr="000B526A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0D287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D527AD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B6013A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26A">
        <w:rPr>
          <w:rFonts w:ascii="Angsana New" w:hAnsi="Angsana New" w:hint="cs"/>
          <w:sz w:val="30"/>
          <w:szCs w:val="30"/>
        </w:rPr>
        <w:t>2535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B526A">
        <w:rPr>
          <w:rFonts w:ascii="Angsana New" w:hAnsi="Angsana New" w:hint="cs"/>
          <w:sz w:val="30"/>
          <w:szCs w:val="30"/>
        </w:rPr>
        <w:t>51</w:t>
      </w:r>
      <w:r w:rsidRPr="000B526A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FDDE406" w14:textId="77777777" w:rsidR="00023D59" w:rsidRPr="000B526A" w:rsidRDefault="00023D59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81A088" w14:textId="4E479B3C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DF8600B" w14:textId="77777777" w:rsidR="002B0B55" w:rsidRPr="000B526A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94947" w14:textId="77777777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B55B5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B55B5A" w:rsidRPr="000B526A">
        <w:rPr>
          <w:rFonts w:ascii="Angsana New" w:hAnsi="Angsana New" w:hint="cs"/>
          <w:sz w:val="30"/>
          <w:szCs w:val="30"/>
          <w:lang w:val="en-US"/>
        </w:rPr>
        <w:t xml:space="preserve">2535 </w:t>
      </w:r>
      <w:r w:rsidR="003011DA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 w:rsidRPr="000B526A">
        <w:rPr>
          <w:rFonts w:ascii="Angsana New" w:hAnsi="Angsana New" w:hint="cs"/>
          <w:sz w:val="30"/>
          <w:szCs w:val="30"/>
          <w:lang w:val="en-US"/>
        </w:rPr>
        <w:t xml:space="preserve">116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5 </w:t>
      </w:r>
      <w:r w:rsidRPr="000B526A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9CD2D58" w14:textId="77777777" w:rsidR="00EE34DD" w:rsidRPr="000B526A" w:rsidRDefault="00EE34D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5148E3" w14:textId="484E644D" w:rsidR="00A8454F" w:rsidRPr="000B526A" w:rsidRDefault="00345E4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4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8454F" w:rsidRPr="000B526A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C65A40" w:rsidRPr="000B526A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452D81" w:rsidRPr="000B526A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และการจำแนกรายได้</w:t>
      </w:r>
    </w:p>
    <w:p w14:paraId="3C65DD9E" w14:textId="48E8AD3B" w:rsidR="003574D4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439631E1" w14:textId="18037D1A" w:rsidR="00184F21" w:rsidRPr="000B526A" w:rsidRDefault="00184F21" w:rsidP="00184F2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C6544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="00817912">
        <w:rPr>
          <w:rFonts w:ascii="Angsana New" w:hAnsi="Angsana New" w:hint="cs"/>
          <w:sz w:val="30"/>
          <w:szCs w:val="30"/>
          <w:cs/>
        </w:rPr>
        <w:t>บริหารของบริษัท (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817912">
        <w:rPr>
          <w:rFonts w:ascii="Angsana New" w:hAnsi="Angsana New" w:hint="cs"/>
          <w:sz w:val="30"/>
          <w:szCs w:val="30"/>
          <w:cs/>
        </w:rPr>
        <w:t xml:space="preserve">) </w:t>
      </w:r>
      <w:r w:rsidRPr="000B526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9405C">
        <w:rPr>
          <w:rFonts w:ascii="Angsana New" w:hAnsi="Angsana New" w:hint="cs"/>
          <w:sz w:val="30"/>
          <w:szCs w:val="30"/>
          <w:cs/>
        </w:rPr>
        <w:t>สินทรัพย์</w:t>
      </w:r>
      <w:r w:rsidR="00F21737">
        <w:rPr>
          <w:rFonts w:ascii="Angsana New" w:hAnsi="Angsana New" w:hint="cs"/>
          <w:sz w:val="30"/>
          <w:szCs w:val="30"/>
          <w:cs/>
        </w:rPr>
        <w:t>อื่น</w:t>
      </w:r>
      <w:r w:rsidR="00EA03DB">
        <w:rPr>
          <w:rFonts w:ascii="Angsana New" w:hAnsi="Angsana New" w:hint="cs"/>
          <w:sz w:val="30"/>
          <w:szCs w:val="30"/>
          <w:cs/>
        </w:rPr>
        <w:t xml:space="preserve"> หนี้สินอื่น</w:t>
      </w:r>
      <w:r w:rsidR="0083001F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14:paraId="214A89D3" w14:textId="77777777" w:rsidR="00184F21" w:rsidRPr="000B526A" w:rsidRDefault="00184F21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AF3D63C" w14:textId="77777777" w:rsidR="00972AD0" w:rsidRPr="000B526A" w:rsidRDefault="00F2527A" w:rsidP="006B40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 w:rsidRPr="000B526A">
        <w:rPr>
          <w:rFonts w:ascii="Angsana New" w:hAnsi="Angsana New" w:hint="cs"/>
          <w:sz w:val="30"/>
          <w:szCs w:val="30"/>
        </w:rPr>
        <w:t>2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0B526A">
        <w:rPr>
          <w:rFonts w:ascii="Angsana New" w:hAnsi="Angsana New" w:hint="cs"/>
          <w:sz w:val="30"/>
          <w:szCs w:val="30"/>
          <w:cs/>
        </w:rPr>
        <w:t>กลยุทธ์</w:t>
      </w:r>
      <w:r w:rsidR="006B40DE" w:rsidRPr="000B526A">
        <w:rPr>
          <w:rFonts w:ascii="Angsana New" w:hAnsi="Angsana New" w:hint="cs"/>
          <w:sz w:val="30"/>
          <w:szCs w:val="30"/>
          <w:cs/>
        </w:rPr>
        <w:br/>
      </w:r>
      <w:r w:rsidR="00972AD0" w:rsidRPr="000B526A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987FBE" w:rsidRPr="000B526A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เวลาหนึ่ง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76E7B7C" w14:textId="77777777" w:rsidR="00972AD0" w:rsidRPr="000B526A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842D06" w14:textId="77777777" w:rsidR="003F5988" w:rsidRPr="000B526A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1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DD7135" w:rsidRPr="000B526A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14:paraId="2DC00504" w14:textId="77777777" w:rsidR="007555F2" w:rsidRPr="000B526A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7D5DAC" w:rsidRPr="000B526A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14:paraId="3A8D2905" w14:textId="77777777" w:rsidR="00893A47" w:rsidRPr="000B526A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729F" w14:textId="06C0F3EA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บริษัทไม่มีรายได้กับบุคคลภายนอกรายใดรายหนึ่งที่มีจำนวนเงินตั้งแต่ร้อยละ</w:t>
      </w:r>
      <w:r w:rsidR="00BA550F">
        <w:rPr>
          <w:rFonts w:ascii="Angsana New" w:hAnsi="Angsana New"/>
          <w:sz w:val="30"/>
          <w:szCs w:val="30"/>
        </w:rPr>
        <w:t xml:space="preserve"> </w:t>
      </w:r>
      <w:r w:rsidR="00BA550F" w:rsidRPr="000B526A">
        <w:rPr>
          <w:rFonts w:ascii="Angsana New" w:hAnsi="Angsana New" w:hint="cs"/>
          <w:sz w:val="30"/>
          <w:szCs w:val="30"/>
        </w:rPr>
        <w:t>10</w:t>
      </w:r>
      <w:r w:rsidR="00A23C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ขึ้นไป</w:t>
      </w:r>
      <w:r w:rsidR="00E345F2">
        <w:rPr>
          <w:rFonts w:ascii="Angsana New" w:hAnsi="Angsana New" w:hint="cs"/>
          <w:sz w:val="30"/>
          <w:szCs w:val="30"/>
          <w:cs/>
        </w:rPr>
        <w:t xml:space="preserve"> ของรายได้รวม</w:t>
      </w:r>
    </w:p>
    <w:p w14:paraId="47350AA6" w14:textId="77777777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6B71FE" w14:textId="444195C5" w:rsidR="00345E4B" w:rsidRPr="000B526A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00FA8F" w14:textId="77777777" w:rsidR="00023D59" w:rsidRPr="000B526A" w:rsidRDefault="00023D5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991F41" w14:textId="58E2FAF4" w:rsidR="00D00C02" w:rsidRPr="000B526A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</w:t>
      </w:r>
      <w:r w:rsidR="00893A4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51029E" w14:textId="77777777" w:rsidR="00115CE5" w:rsidRPr="000B526A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38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0B526A" w14:paraId="6BE2B3DB" w14:textId="77777777" w:rsidTr="00127191">
        <w:trPr>
          <w:tblHeader/>
        </w:trPr>
        <w:tc>
          <w:tcPr>
            <w:tcW w:w="2538" w:type="dxa"/>
          </w:tcPr>
          <w:p w14:paraId="54DE2091" w14:textId="77777777" w:rsidR="00440096" w:rsidRPr="000B526A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14:paraId="68944B37" w14:textId="77777777" w:rsidR="00440096" w:rsidRPr="000B526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14:paraId="1C167671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24CA9163" w14:textId="77777777" w:rsidR="00440096" w:rsidRPr="000B526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0A384F9F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2D533345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55B5A" w:rsidRPr="000B526A" w14:paraId="00BCBED9" w14:textId="77777777" w:rsidTr="00127191">
        <w:trPr>
          <w:tblHeader/>
        </w:trPr>
        <w:tc>
          <w:tcPr>
            <w:tcW w:w="2538" w:type="dxa"/>
          </w:tcPr>
          <w:p w14:paraId="731AD7EF" w14:textId="77777777" w:rsidR="00B55B5A" w:rsidRPr="000B526A" w:rsidRDefault="00B55B5A" w:rsidP="00B55B5A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7DAE3EF" w14:textId="075B2122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53672842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37803D0D" w14:textId="43500BEF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52" w:type="dxa"/>
          </w:tcPr>
          <w:p w14:paraId="4DB2E3BA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2D745C3" w14:textId="5E663524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779C38F5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F41F728" w14:textId="46425693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43" w:type="dxa"/>
            <w:gridSpan w:val="2"/>
          </w:tcPr>
          <w:p w14:paraId="60B37F96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14:paraId="61329753" w14:textId="72A154D9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6CE43254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096B9EEE" w14:textId="008F17DA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6B6EE4"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B55B5A" w:rsidRPr="000B526A" w14:paraId="317B4CF7" w14:textId="77777777" w:rsidTr="00127191">
        <w:trPr>
          <w:tblHeader/>
        </w:trPr>
        <w:tc>
          <w:tcPr>
            <w:tcW w:w="2538" w:type="dxa"/>
          </w:tcPr>
          <w:p w14:paraId="63F228A7" w14:textId="77777777" w:rsidR="00B55B5A" w:rsidRPr="000B526A" w:rsidRDefault="00B55B5A" w:rsidP="00B55B5A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14:paraId="5C0E73BF" w14:textId="77777777" w:rsidR="00B55B5A" w:rsidRPr="000B526A" w:rsidRDefault="00B55B5A" w:rsidP="00B55B5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A06C2" w:rsidRPr="000B526A" w14:paraId="1C15A064" w14:textId="77777777" w:rsidTr="00127191">
        <w:tc>
          <w:tcPr>
            <w:tcW w:w="2538" w:type="dxa"/>
          </w:tcPr>
          <w:p w14:paraId="62446CC1" w14:textId="77777777" w:rsidR="001A06C2" w:rsidRPr="000B526A" w:rsidRDefault="001A06C2" w:rsidP="001A06C2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14:paraId="760D1DD3" w14:textId="287D18E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3,092,876</w:t>
            </w:r>
          </w:p>
        </w:tc>
        <w:tc>
          <w:tcPr>
            <w:tcW w:w="236" w:type="dxa"/>
          </w:tcPr>
          <w:p w14:paraId="703E0F3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7DA18EE" w14:textId="3ADDA89B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2,842,588</w:t>
            </w:r>
          </w:p>
        </w:tc>
        <w:tc>
          <w:tcPr>
            <w:tcW w:w="252" w:type="dxa"/>
          </w:tcPr>
          <w:p w14:paraId="24FB309D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84BBD2" w14:textId="0CE0A408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2,619,727</w:t>
            </w:r>
          </w:p>
        </w:tc>
        <w:tc>
          <w:tcPr>
            <w:tcW w:w="236" w:type="dxa"/>
          </w:tcPr>
          <w:p w14:paraId="26263764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327B179" w14:textId="2614834D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2,085,457</w:t>
            </w:r>
          </w:p>
        </w:tc>
        <w:tc>
          <w:tcPr>
            <w:tcW w:w="236" w:type="dxa"/>
          </w:tcPr>
          <w:p w14:paraId="44D046F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5408EE4" w14:textId="334290D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5,712,603</w:t>
            </w:r>
          </w:p>
        </w:tc>
        <w:tc>
          <w:tcPr>
            <w:tcW w:w="236" w:type="dxa"/>
          </w:tcPr>
          <w:p w14:paraId="18B663A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81A82B8" w14:textId="22B1EA58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4,928,045</w:t>
            </w:r>
          </w:p>
        </w:tc>
      </w:tr>
      <w:tr w:rsidR="001A06C2" w:rsidRPr="000B526A" w14:paraId="0D982305" w14:textId="77777777" w:rsidTr="00127191">
        <w:tc>
          <w:tcPr>
            <w:tcW w:w="2538" w:type="dxa"/>
          </w:tcPr>
          <w:p w14:paraId="04B6E41D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759E075" w14:textId="62318134" w:rsidR="001A06C2" w:rsidRPr="001A06C2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674,814</w:t>
            </w:r>
          </w:p>
        </w:tc>
        <w:tc>
          <w:tcPr>
            <w:tcW w:w="236" w:type="dxa"/>
          </w:tcPr>
          <w:p w14:paraId="4E04E3F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CAB2193" w14:textId="051D27A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645,293</w:t>
            </w:r>
          </w:p>
        </w:tc>
        <w:tc>
          <w:tcPr>
            <w:tcW w:w="252" w:type="dxa"/>
          </w:tcPr>
          <w:p w14:paraId="3C33D4E0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B7A725D" w14:textId="21017F54" w:rsidR="001A06C2" w:rsidRPr="001A06C2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299,174</w:t>
            </w:r>
          </w:p>
        </w:tc>
        <w:tc>
          <w:tcPr>
            <w:tcW w:w="236" w:type="dxa"/>
          </w:tcPr>
          <w:p w14:paraId="13821D39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1A7D978" w14:textId="57E27960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323,148</w:t>
            </w:r>
          </w:p>
        </w:tc>
        <w:tc>
          <w:tcPr>
            <w:tcW w:w="236" w:type="dxa"/>
          </w:tcPr>
          <w:p w14:paraId="1F4E883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B911A" w14:textId="1BBAE7F7" w:rsidR="001A06C2" w:rsidRPr="001A06C2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973,988</w:t>
            </w:r>
          </w:p>
        </w:tc>
        <w:tc>
          <w:tcPr>
            <w:tcW w:w="236" w:type="dxa"/>
          </w:tcPr>
          <w:p w14:paraId="768A547E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3D85741" w14:textId="7BCEF3DF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968,441</w:t>
            </w:r>
          </w:p>
        </w:tc>
      </w:tr>
      <w:tr w:rsidR="001A06C2" w:rsidRPr="000B526A" w14:paraId="13BD5E32" w14:textId="77777777" w:rsidTr="006C0824">
        <w:trPr>
          <w:trHeight w:val="300"/>
        </w:trPr>
        <w:tc>
          <w:tcPr>
            <w:tcW w:w="2538" w:type="dxa"/>
          </w:tcPr>
          <w:p w14:paraId="6CE316D2" w14:textId="77777777" w:rsidR="001A06C2" w:rsidRPr="000B526A" w:rsidRDefault="001A06C2" w:rsidP="001A06C2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EF5DD7" w14:textId="365A4015" w:rsidR="001A06C2" w:rsidRPr="006C0824" w:rsidRDefault="005E5B24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669,</w:t>
            </w:r>
            <w:r w:rsidR="002737E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146</w:t>
            </w:r>
          </w:p>
        </w:tc>
        <w:tc>
          <w:tcPr>
            <w:tcW w:w="236" w:type="dxa"/>
          </w:tcPr>
          <w:p w14:paraId="1FEFDC25" w14:textId="77777777" w:rsidR="001A06C2" w:rsidRPr="006C0824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DD4584" w14:textId="2F25648B" w:rsidR="001A06C2" w:rsidRPr="006C0824" w:rsidRDefault="00D9712A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527,986</w:t>
            </w:r>
          </w:p>
        </w:tc>
        <w:tc>
          <w:tcPr>
            <w:tcW w:w="252" w:type="dxa"/>
          </w:tcPr>
          <w:p w14:paraId="76C0BD21" w14:textId="77777777" w:rsidR="001A06C2" w:rsidRPr="006C0824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B249592" w14:textId="006AA7DC" w:rsidR="001A06C2" w:rsidRPr="006C0824" w:rsidRDefault="00C31A80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211,616</w:t>
            </w:r>
          </w:p>
        </w:tc>
        <w:tc>
          <w:tcPr>
            <w:tcW w:w="236" w:type="dxa"/>
          </w:tcPr>
          <w:p w14:paraId="258AE22D" w14:textId="77777777" w:rsidR="001A06C2" w:rsidRPr="006C0824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C138D8C" w14:textId="1943A598" w:rsidR="001A06C2" w:rsidRPr="006C0824" w:rsidRDefault="00155C1F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300,423</w:t>
            </w:r>
          </w:p>
        </w:tc>
        <w:tc>
          <w:tcPr>
            <w:tcW w:w="236" w:type="dxa"/>
          </w:tcPr>
          <w:p w14:paraId="752A0C59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8A006" w14:textId="5D14E2A3" w:rsidR="001A06C2" w:rsidRPr="001A06C2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880,762</w:t>
            </w:r>
          </w:p>
        </w:tc>
        <w:tc>
          <w:tcPr>
            <w:tcW w:w="236" w:type="dxa"/>
          </w:tcPr>
          <w:p w14:paraId="56900362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DDEB472" w14:textId="45C7729C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828,409</w:t>
            </w:r>
          </w:p>
        </w:tc>
      </w:tr>
      <w:tr w:rsidR="00E83A8E" w:rsidRPr="000B526A" w14:paraId="04C08C43" w14:textId="77777777" w:rsidTr="006C0824">
        <w:trPr>
          <w:trHeight w:hRule="exact" w:val="288"/>
        </w:trPr>
        <w:tc>
          <w:tcPr>
            <w:tcW w:w="2538" w:type="dxa"/>
          </w:tcPr>
          <w:p w14:paraId="62D3637A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29C2BD1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49CB5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60B91D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4E6C3E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3F5D30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AE6FAB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6FEB3C9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43F67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E541CC2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E0284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6175F18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83A8E" w:rsidRPr="000B526A" w14:paraId="6A9469E2" w14:textId="77777777" w:rsidTr="00127191">
        <w:tc>
          <w:tcPr>
            <w:tcW w:w="2538" w:type="dxa"/>
          </w:tcPr>
          <w:p w14:paraId="69D1983D" w14:textId="77777777" w:rsidR="00E83A8E" w:rsidRPr="000B526A" w:rsidRDefault="00E83A8E" w:rsidP="00E83A8E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14:paraId="28CA5B51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1DEF4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570F06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8C44EA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E0A3A6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6F642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62D56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7A1E66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911AFC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921AE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E1EB1B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A06C2" w:rsidRPr="000B526A" w14:paraId="3BF1C8B2" w14:textId="77777777" w:rsidTr="00127191">
        <w:tc>
          <w:tcPr>
            <w:tcW w:w="2538" w:type="dxa"/>
          </w:tcPr>
          <w:p w14:paraId="5AAEE9FA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14:paraId="035304B9" w14:textId="769F7A16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585,180</w:t>
            </w:r>
          </w:p>
        </w:tc>
        <w:tc>
          <w:tcPr>
            <w:tcW w:w="236" w:type="dxa"/>
          </w:tcPr>
          <w:p w14:paraId="22E8EC1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CB55797" w14:textId="45C0E26D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457,813</w:t>
            </w:r>
          </w:p>
        </w:tc>
        <w:tc>
          <w:tcPr>
            <w:tcW w:w="252" w:type="dxa"/>
          </w:tcPr>
          <w:p w14:paraId="33EE1FA9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416E23" w14:textId="6321578B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548,211</w:t>
            </w:r>
          </w:p>
        </w:tc>
        <w:tc>
          <w:tcPr>
            <w:tcW w:w="236" w:type="dxa"/>
          </w:tcPr>
          <w:p w14:paraId="562B0317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B22630B" w14:textId="7DDB1FF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301,890</w:t>
            </w:r>
          </w:p>
        </w:tc>
        <w:tc>
          <w:tcPr>
            <w:tcW w:w="236" w:type="dxa"/>
          </w:tcPr>
          <w:p w14:paraId="013E8719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56D18559" w14:textId="71BD523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1,133,391</w:t>
            </w:r>
          </w:p>
        </w:tc>
        <w:tc>
          <w:tcPr>
            <w:tcW w:w="236" w:type="dxa"/>
          </w:tcPr>
          <w:p w14:paraId="3EF59B2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F4EC53E" w14:textId="6E772975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759,703</w:t>
            </w:r>
          </w:p>
        </w:tc>
      </w:tr>
      <w:tr w:rsidR="001A06C2" w:rsidRPr="000B526A" w14:paraId="4CC11A7C" w14:textId="77777777" w:rsidTr="00127191">
        <w:tc>
          <w:tcPr>
            <w:tcW w:w="2538" w:type="dxa"/>
          </w:tcPr>
          <w:p w14:paraId="45AD212A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14:paraId="1DDE338F" w14:textId="5F1BA41D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339,344</w:t>
            </w:r>
          </w:p>
        </w:tc>
        <w:tc>
          <w:tcPr>
            <w:tcW w:w="236" w:type="dxa"/>
          </w:tcPr>
          <w:p w14:paraId="706CAC9E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4272808" w14:textId="11D50CAF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325,119</w:t>
            </w:r>
          </w:p>
        </w:tc>
        <w:tc>
          <w:tcPr>
            <w:tcW w:w="252" w:type="dxa"/>
          </w:tcPr>
          <w:p w14:paraId="3D376D7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26FF8D4" w14:textId="11284C09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1,521,257</w:t>
            </w:r>
          </w:p>
        </w:tc>
        <w:tc>
          <w:tcPr>
            <w:tcW w:w="236" w:type="dxa"/>
          </w:tcPr>
          <w:p w14:paraId="6CA99B2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1B13115" w14:textId="101DCFF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689,750</w:t>
            </w:r>
          </w:p>
        </w:tc>
        <w:tc>
          <w:tcPr>
            <w:tcW w:w="236" w:type="dxa"/>
          </w:tcPr>
          <w:p w14:paraId="45B4C247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428DFADB" w14:textId="0707F6B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1,860,601</w:t>
            </w:r>
          </w:p>
        </w:tc>
        <w:tc>
          <w:tcPr>
            <w:tcW w:w="236" w:type="dxa"/>
          </w:tcPr>
          <w:p w14:paraId="5BDD6DF6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8D05E5E" w14:textId="483276B6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1,014,869</w:t>
            </w:r>
          </w:p>
        </w:tc>
      </w:tr>
      <w:tr w:rsidR="001A06C2" w:rsidRPr="000B526A" w14:paraId="55B68FDB" w14:textId="77777777" w:rsidTr="00127191">
        <w:tc>
          <w:tcPr>
            <w:tcW w:w="2538" w:type="dxa"/>
          </w:tcPr>
          <w:p w14:paraId="2721D4D3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14:paraId="57EE6AF5" w14:textId="4273CBC5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2,224,652</w:t>
            </w:r>
          </w:p>
        </w:tc>
        <w:tc>
          <w:tcPr>
            <w:tcW w:w="236" w:type="dxa"/>
          </w:tcPr>
          <w:p w14:paraId="708A1DB4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DA28763" w14:textId="7DD0E5E6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2,470,599</w:t>
            </w:r>
          </w:p>
        </w:tc>
        <w:tc>
          <w:tcPr>
            <w:tcW w:w="252" w:type="dxa"/>
          </w:tcPr>
          <w:p w14:paraId="5F30CAB0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DDCA72A" w14:textId="51F9B542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575,078</w:t>
            </w:r>
          </w:p>
        </w:tc>
        <w:tc>
          <w:tcPr>
            <w:tcW w:w="236" w:type="dxa"/>
          </w:tcPr>
          <w:p w14:paraId="4505DF4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D54A6A7" w14:textId="09AB1411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660,220</w:t>
            </w:r>
          </w:p>
        </w:tc>
        <w:tc>
          <w:tcPr>
            <w:tcW w:w="236" w:type="dxa"/>
          </w:tcPr>
          <w:p w14:paraId="038A1D0D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64894108" w14:textId="5791030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2,799,730</w:t>
            </w:r>
          </w:p>
        </w:tc>
        <w:tc>
          <w:tcPr>
            <w:tcW w:w="236" w:type="dxa"/>
          </w:tcPr>
          <w:p w14:paraId="0090AA6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8E6B4E5" w14:textId="693AE4BE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3,130,819</w:t>
            </w:r>
          </w:p>
        </w:tc>
      </w:tr>
      <w:tr w:rsidR="001A06C2" w:rsidRPr="000B526A" w14:paraId="26D86CF9" w14:textId="77777777" w:rsidTr="00127191">
        <w:tc>
          <w:tcPr>
            <w:tcW w:w="2538" w:type="dxa"/>
          </w:tcPr>
          <w:p w14:paraId="57B9A19E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14:paraId="077A1B2B" w14:textId="33EF803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71024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4707C4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5DD6EA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D0A9E5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69F09C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A406B8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6B3374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5FA1AF32" w14:textId="1082C9E0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1,349,</w:t>
            </w:r>
            <w:r w:rsidR="00AA28B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282</w:t>
            </w:r>
          </w:p>
        </w:tc>
        <w:tc>
          <w:tcPr>
            <w:tcW w:w="236" w:type="dxa"/>
          </w:tcPr>
          <w:p w14:paraId="58CB0AF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71BFD1" w14:textId="5257EDA9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1,893,668</w:t>
            </w:r>
          </w:p>
        </w:tc>
      </w:tr>
      <w:tr w:rsidR="00E83A8E" w:rsidRPr="000B526A" w14:paraId="5F26F746" w14:textId="77777777" w:rsidTr="00127191">
        <w:tc>
          <w:tcPr>
            <w:tcW w:w="2538" w:type="dxa"/>
          </w:tcPr>
          <w:p w14:paraId="57D96133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14:paraId="4972D79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C5161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4ED5B9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0DF13D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908AEC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256D9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EB2D20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2EFF9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0AF6" w14:textId="04874283" w:rsidR="00E83A8E" w:rsidRPr="001A06C2" w:rsidRDefault="001A06C2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7,14</w:t>
            </w:r>
            <w:r w:rsidR="00CD551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3,004</w:t>
            </w:r>
          </w:p>
        </w:tc>
        <w:tc>
          <w:tcPr>
            <w:tcW w:w="236" w:type="dxa"/>
          </w:tcPr>
          <w:p w14:paraId="1C8167BF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B75BED7" w14:textId="093F1F78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6,799,059</w:t>
            </w:r>
          </w:p>
        </w:tc>
      </w:tr>
      <w:tr w:rsidR="00E83A8E" w:rsidRPr="000B526A" w14:paraId="7F3CFB10" w14:textId="77777777" w:rsidTr="00127191">
        <w:trPr>
          <w:trHeight w:hRule="exact" w:val="288"/>
        </w:trPr>
        <w:tc>
          <w:tcPr>
            <w:tcW w:w="2538" w:type="dxa"/>
          </w:tcPr>
          <w:p w14:paraId="74E928F8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2FD5AB8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232AFF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7354C41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2BB4EBB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6C80BB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77272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D25FDA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581AF0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B23E5C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32B50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358583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83A8E" w:rsidRPr="000B526A" w14:paraId="3D4013FA" w14:textId="77777777" w:rsidTr="00127191">
        <w:tc>
          <w:tcPr>
            <w:tcW w:w="2538" w:type="dxa"/>
          </w:tcPr>
          <w:p w14:paraId="617880C8" w14:textId="77777777" w:rsidR="00E83A8E" w:rsidRPr="000B526A" w:rsidRDefault="00E83A8E" w:rsidP="00E83A8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14:paraId="66F16F1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0B26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80917D2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3FE3BD8A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EB205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446ED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055D01A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152B73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3330B511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9F224B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9F37E4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A06C2" w:rsidRPr="000B526A" w14:paraId="3CBAA1B1" w14:textId="77777777" w:rsidTr="00127191">
        <w:tc>
          <w:tcPr>
            <w:tcW w:w="2538" w:type="dxa"/>
          </w:tcPr>
          <w:p w14:paraId="5E4B41C6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14:paraId="08272E9C" w14:textId="3C3F2AEE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93,151</w:t>
            </w:r>
          </w:p>
        </w:tc>
        <w:tc>
          <w:tcPr>
            <w:tcW w:w="236" w:type="dxa"/>
          </w:tcPr>
          <w:p w14:paraId="6233DCCE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AAAA545" w14:textId="64A8465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89,370</w:t>
            </w:r>
          </w:p>
        </w:tc>
        <w:tc>
          <w:tcPr>
            <w:tcW w:w="252" w:type="dxa"/>
          </w:tcPr>
          <w:p w14:paraId="7F93517B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A9E0FB" w14:textId="3C75492C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65,316</w:t>
            </w:r>
          </w:p>
        </w:tc>
        <w:tc>
          <w:tcPr>
            <w:tcW w:w="236" w:type="dxa"/>
          </w:tcPr>
          <w:p w14:paraId="7D28DC6A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239CC98B" w14:textId="07032E1B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236" w:type="dxa"/>
          </w:tcPr>
          <w:p w14:paraId="50EC96DD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1F646D0F" w14:textId="39FAEAFF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158,467</w:t>
            </w:r>
          </w:p>
        </w:tc>
        <w:tc>
          <w:tcPr>
            <w:tcW w:w="236" w:type="dxa"/>
          </w:tcPr>
          <w:p w14:paraId="6AB8AAF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982DF3A" w14:textId="010329D1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107,815</w:t>
            </w:r>
          </w:p>
        </w:tc>
      </w:tr>
      <w:tr w:rsidR="001A06C2" w:rsidRPr="000B526A" w14:paraId="038D6CFD" w14:textId="77777777" w:rsidTr="00127191">
        <w:tc>
          <w:tcPr>
            <w:tcW w:w="2538" w:type="dxa"/>
          </w:tcPr>
          <w:p w14:paraId="5ED9D32C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14:paraId="658730F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6DBEAF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23390256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5D1B710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0CB5CC8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B30C39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E89697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E5E074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19E0B02D" w14:textId="540F4E8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72</w:t>
            </w:r>
            <w:r w:rsidR="00CD551D">
              <w:rPr>
                <w:rFonts w:ascii="Angsana New" w:hAnsi="Angsana New"/>
                <w:sz w:val="26"/>
                <w:szCs w:val="26"/>
                <w:lang w:val="en-US"/>
              </w:rPr>
              <w:t>7,020</w:t>
            </w:r>
          </w:p>
        </w:tc>
        <w:tc>
          <w:tcPr>
            <w:tcW w:w="236" w:type="dxa"/>
          </w:tcPr>
          <w:p w14:paraId="5BD36B1D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C11D49" w14:textId="3C86ACD9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729,011</w:t>
            </w:r>
          </w:p>
        </w:tc>
      </w:tr>
      <w:tr w:rsidR="00E83A8E" w:rsidRPr="000B526A" w14:paraId="6ED394F4" w14:textId="77777777" w:rsidTr="00127191">
        <w:tc>
          <w:tcPr>
            <w:tcW w:w="2538" w:type="dxa"/>
          </w:tcPr>
          <w:p w14:paraId="639AD5DD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14:paraId="460B62B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D6E1B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79F1900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D8F132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4DFA10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326BA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358D02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35D343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6978B" w14:textId="6A44F1C0" w:rsidR="00E83A8E" w:rsidRPr="001A06C2" w:rsidRDefault="001A06C2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885,</w:t>
            </w:r>
            <w:r w:rsidR="00CD551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487</w:t>
            </w:r>
          </w:p>
        </w:tc>
        <w:tc>
          <w:tcPr>
            <w:tcW w:w="236" w:type="dxa"/>
          </w:tcPr>
          <w:p w14:paraId="4720800B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4DD09F3" w14:textId="7C3AD691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836,826</w:t>
            </w:r>
          </w:p>
        </w:tc>
      </w:tr>
      <w:tr w:rsidR="00E83A8E" w:rsidRPr="000B526A" w14:paraId="176117E7" w14:textId="77777777" w:rsidTr="00127191">
        <w:trPr>
          <w:trHeight w:hRule="exact" w:val="288"/>
        </w:trPr>
        <w:tc>
          <w:tcPr>
            <w:tcW w:w="2538" w:type="dxa"/>
          </w:tcPr>
          <w:p w14:paraId="46064123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78FDB62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41D939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1373EA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4F6AF8B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D5385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E0091F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0CAD31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10D155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203B514B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AA7E0E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DB29740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E83A8E" w:rsidRPr="000B526A" w14:paraId="570AB515" w14:textId="77777777" w:rsidTr="00127191">
        <w:tc>
          <w:tcPr>
            <w:tcW w:w="2538" w:type="dxa"/>
          </w:tcPr>
          <w:p w14:paraId="02DECA1B" w14:textId="77777777" w:rsidR="00E83A8E" w:rsidRPr="000B526A" w:rsidRDefault="00E83A8E" w:rsidP="00E83A8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14:paraId="37FC2D1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5A7AD3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A26D0F0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E2A4A54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7722268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9E9180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E40AB4D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F86D9C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291BBD6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DFC321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24DA047" w14:textId="77777777" w:rsidR="00E83A8E" w:rsidRPr="000B526A" w:rsidRDefault="00E83A8E" w:rsidP="00E83A8E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A06C2" w:rsidRPr="000B526A" w14:paraId="5AAD9E7B" w14:textId="77777777" w:rsidTr="00127191">
        <w:tc>
          <w:tcPr>
            <w:tcW w:w="2538" w:type="dxa"/>
          </w:tcPr>
          <w:p w14:paraId="50D1D90B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14:paraId="1D8062D9" w14:textId="42B19C9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314,005</w:t>
            </w:r>
          </w:p>
        </w:tc>
        <w:tc>
          <w:tcPr>
            <w:tcW w:w="236" w:type="dxa"/>
          </w:tcPr>
          <w:p w14:paraId="615CEF3A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45528074" w14:textId="38A8308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326,565</w:t>
            </w:r>
          </w:p>
        </w:tc>
        <w:tc>
          <w:tcPr>
            <w:tcW w:w="252" w:type="dxa"/>
          </w:tcPr>
          <w:p w14:paraId="0916A9B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78FD69" w14:textId="303599A3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102,431</w:t>
            </w:r>
          </w:p>
        </w:tc>
        <w:tc>
          <w:tcPr>
            <w:tcW w:w="236" w:type="dxa"/>
          </w:tcPr>
          <w:p w14:paraId="4D9E86A0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59F8E07" w14:textId="1B2CE0F8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112,001</w:t>
            </w:r>
          </w:p>
        </w:tc>
        <w:tc>
          <w:tcPr>
            <w:tcW w:w="236" w:type="dxa"/>
          </w:tcPr>
          <w:p w14:paraId="65187D94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77968B33" w14:textId="5BED9E24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416,436</w:t>
            </w:r>
          </w:p>
        </w:tc>
        <w:tc>
          <w:tcPr>
            <w:tcW w:w="236" w:type="dxa"/>
          </w:tcPr>
          <w:p w14:paraId="65672E1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25F3CD5" w14:textId="4452CD92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438,566</w:t>
            </w:r>
          </w:p>
        </w:tc>
      </w:tr>
      <w:tr w:rsidR="001A06C2" w:rsidRPr="000B526A" w14:paraId="72FB8134" w14:textId="77777777" w:rsidTr="00127191">
        <w:tc>
          <w:tcPr>
            <w:tcW w:w="2538" w:type="dxa"/>
          </w:tcPr>
          <w:p w14:paraId="51A5AC20" w14:textId="77777777" w:rsidR="001A06C2" w:rsidRPr="000B526A" w:rsidRDefault="001A06C2" w:rsidP="001A06C2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14:paraId="5BC9207D" w14:textId="32D0ADD6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67,092</w:t>
            </w:r>
          </w:p>
        </w:tc>
        <w:tc>
          <w:tcPr>
            <w:tcW w:w="236" w:type="dxa"/>
          </w:tcPr>
          <w:p w14:paraId="4DF04595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5AA4DBB" w14:textId="428C6B65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147,143</w:t>
            </w:r>
          </w:p>
        </w:tc>
        <w:tc>
          <w:tcPr>
            <w:tcW w:w="252" w:type="dxa"/>
          </w:tcPr>
          <w:p w14:paraId="4174C84A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834920E" w14:textId="1353E25A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17,250</w:t>
            </w:r>
          </w:p>
        </w:tc>
        <w:tc>
          <w:tcPr>
            <w:tcW w:w="236" w:type="dxa"/>
          </w:tcPr>
          <w:p w14:paraId="53D3EE63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46D3ADD" w14:textId="7D0130BE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38,648</w:t>
            </w:r>
          </w:p>
        </w:tc>
        <w:tc>
          <w:tcPr>
            <w:tcW w:w="236" w:type="dxa"/>
          </w:tcPr>
          <w:p w14:paraId="6D77DD2A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A6C8CE5" w14:textId="45D8A2D2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84,342</w:t>
            </w:r>
          </w:p>
        </w:tc>
        <w:tc>
          <w:tcPr>
            <w:tcW w:w="236" w:type="dxa"/>
          </w:tcPr>
          <w:p w14:paraId="2165F1C1" w14:textId="77777777" w:rsidR="001A06C2" w:rsidRPr="000B526A" w:rsidRDefault="001A06C2" w:rsidP="001A06C2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EF8344E" w14:textId="55A1E8FB" w:rsidR="001A06C2" w:rsidRPr="000B526A" w:rsidRDefault="001A06C2" w:rsidP="001A06C2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185,791</w:t>
            </w:r>
          </w:p>
        </w:tc>
      </w:tr>
    </w:tbl>
    <w:p w14:paraId="3598A52C" w14:textId="77777777" w:rsidR="00345E4B" w:rsidRPr="000B526A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00FF8781" w14:textId="77777777" w:rsidR="00540AB8" w:rsidRDefault="00540AB8">
      <w:pPr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3C05576F" w14:textId="4891FFDC" w:rsidR="0015025B" w:rsidRPr="000B526A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>ข้อมูล</w:t>
      </w:r>
      <w:r w:rsidR="00B501FE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14:paraId="33F81DFC" w14:textId="77777777" w:rsidR="00972AD0" w:rsidRPr="000B526A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30C29" w14:textId="77777777" w:rsidR="00614B1B" w:rsidRPr="000B526A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br/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14:paraId="1A1662E7" w14:textId="77777777" w:rsidR="00972AD0" w:rsidRPr="008B11B5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4"/>
        <w:gridCol w:w="236"/>
        <w:gridCol w:w="1085"/>
        <w:gridCol w:w="261"/>
        <w:gridCol w:w="1049"/>
        <w:gridCol w:w="236"/>
        <w:gridCol w:w="1031"/>
      </w:tblGrid>
      <w:tr w:rsidR="00D20C60" w:rsidRPr="000B526A" w14:paraId="2A0281DB" w14:textId="77777777" w:rsidTr="00BC1E5C">
        <w:tc>
          <w:tcPr>
            <w:tcW w:w="4230" w:type="dxa"/>
          </w:tcPr>
          <w:p w14:paraId="67DD01DF" w14:textId="77777777" w:rsidR="00D20C60" w:rsidRPr="000B526A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249DAC91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1" w:type="dxa"/>
          </w:tcPr>
          <w:p w14:paraId="4FF2075F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6" w:type="dxa"/>
            <w:gridSpan w:val="3"/>
          </w:tcPr>
          <w:p w14:paraId="1311B968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CA6E0F" w:rsidRPr="000B526A" w14:paraId="35D981B9" w14:textId="77777777" w:rsidTr="00BC1E5C">
        <w:tc>
          <w:tcPr>
            <w:tcW w:w="4230" w:type="dxa"/>
          </w:tcPr>
          <w:p w14:paraId="3D3C7571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3724372" w14:textId="3D3B7105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1924C9F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92524B" w14:textId="39D6C1D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3C6BDB9E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10D5041C" w14:textId="6BA73FF8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70B5321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6880F23A" w14:textId="6E35FBCE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42C71ED3" w14:textId="77777777" w:rsidTr="00BC1E5C">
        <w:tc>
          <w:tcPr>
            <w:tcW w:w="4230" w:type="dxa"/>
          </w:tcPr>
          <w:p w14:paraId="74526A33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2" w:type="dxa"/>
            <w:gridSpan w:val="7"/>
          </w:tcPr>
          <w:p w14:paraId="18C1181F" w14:textId="77777777" w:rsidR="00CA6E0F" w:rsidRPr="000B526A" w:rsidRDefault="00CA6E0F" w:rsidP="00CA6E0F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7C57" w:rsidRPr="000B526A" w14:paraId="269FA27F" w14:textId="77777777" w:rsidTr="00BC1E5C">
        <w:tc>
          <w:tcPr>
            <w:tcW w:w="4230" w:type="dxa"/>
          </w:tcPr>
          <w:p w14:paraId="6BF65C04" w14:textId="77777777" w:rsidR="00867C57" w:rsidRPr="000B526A" w:rsidRDefault="00867C57" w:rsidP="00867C57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4" w:type="dxa"/>
          </w:tcPr>
          <w:p w14:paraId="6534FDB6" w14:textId="2E1322F4" w:rsidR="00867C57" w:rsidRPr="000B526A" w:rsidRDefault="00867C57" w:rsidP="00867C57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3,614,716</w:t>
            </w:r>
          </w:p>
        </w:tc>
        <w:tc>
          <w:tcPr>
            <w:tcW w:w="236" w:type="dxa"/>
          </w:tcPr>
          <w:p w14:paraId="3CF61D7D" w14:textId="77777777" w:rsidR="00867C57" w:rsidRPr="000B526A" w:rsidRDefault="00867C57" w:rsidP="00867C57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8D60D3E" w14:textId="7EE29AD7" w:rsidR="00867C57" w:rsidRPr="000B526A" w:rsidRDefault="00867C57" w:rsidP="00867C57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2,863,709</w:t>
            </w:r>
          </w:p>
        </w:tc>
        <w:tc>
          <w:tcPr>
            <w:tcW w:w="261" w:type="dxa"/>
          </w:tcPr>
          <w:p w14:paraId="56C6CC47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2397A7F2" w14:textId="42646D43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12B4D3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44AFC830" w14:textId="29AC75E5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67C57" w:rsidRPr="000B526A" w14:paraId="62CB85BE" w14:textId="77777777" w:rsidTr="00BC1E5C">
        <w:tc>
          <w:tcPr>
            <w:tcW w:w="4230" w:type="dxa"/>
          </w:tcPr>
          <w:p w14:paraId="5529996F" w14:textId="77777777" w:rsidR="00867C57" w:rsidRPr="000B526A" w:rsidRDefault="00867C57" w:rsidP="00867C57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4" w:type="dxa"/>
          </w:tcPr>
          <w:p w14:paraId="37F0131D" w14:textId="2F30B319" w:rsidR="00867C57" w:rsidRPr="000B526A" w:rsidRDefault="00867C57" w:rsidP="00867C57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1,439,643</w:t>
            </w:r>
          </w:p>
        </w:tc>
        <w:tc>
          <w:tcPr>
            <w:tcW w:w="236" w:type="dxa"/>
          </w:tcPr>
          <w:p w14:paraId="101A0692" w14:textId="77777777" w:rsidR="00867C57" w:rsidRPr="000B526A" w:rsidRDefault="00867C57" w:rsidP="00867C57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17ACA02" w14:textId="047B32F8" w:rsidR="00867C57" w:rsidRPr="000B526A" w:rsidRDefault="00867C57" w:rsidP="00867C57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1,377,227</w:t>
            </w:r>
          </w:p>
        </w:tc>
        <w:tc>
          <w:tcPr>
            <w:tcW w:w="261" w:type="dxa"/>
          </w:tcPr>
          <w:p w14:paraId="6EA486B1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D01795" w14:textId="71FB48FC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2,887,</w:t>
            </w:r>
            <w:r w:rsidR="00CD551D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22257C88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327393D" w14:textId="4D1731B9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3,868,155</w:t>
            </w:r>
          </w:p>
        </w:tc>
      </w:tr>
      <w:tr w:rsidR="00867C57" w:rsidRPr="000B526A" w14:paraId="3AE4ACAD" w14:textId="77777777" w:rsidTr="00BC1E5C">
        <w:tc>
          <w:tcPr>
            <w:tcW w:w="4230" w:type="dxa"/>
          </w:tcPr>
          <w:p w14:paraId="34D6A6C9" w14:textId="77777777" w:rsidR="00867C57" w:rsidRPr="000B526A" w:rsidRDefault="00867C57" w:rsidP="00867C57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4" w:type="dxa"/>
          </w:tcPr>
          <w:p w14:paraId="29C941EA" w14:textId="7A53925B" w:rsidR="00867C57" w:rsidRPr="000B526A" w:rsidRDefault="00867C57" w:rsidP="00867C57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427,780</w:t>
            </w:r>
          </w:p>
        </w:tc>
        <w:tc>
          <w:tcPr>
            <w:tcW w:w="236" w:type="dxa"/>
          </w:tcPr>
          <w:p w14:paraId="28F28022" w14:textId="77777777" w:rsidR="00867C57" w:rsidRPr="000B526A" w:rsidRDefault="00867C57" w:rsidP="00867C57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A2A4ED2" w14:textId="27147BD8" w:rsidR="00867C57" w:rsidRPr="000B526A" w:rsidRDefault="00867C57" w:rsidP="00867C57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469,508</w:t>
            </w:r>
          </w:p>
        </w:tc>
        <w:tc>
          <w:tcPr>
            <w:tcW w:w="261" w:type="dxa"/>
          </w:tcPr>
          <w:p w14:paraId="441ED084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6D32261A" w14:textId="71BA11EE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EC9E98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0B8CFD78" w14:textId="32E6CAB5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67C57" w:rsidRPr="000B526A" w14:paraId="4769EC34" w14:textId="77777777" w:rsidTr="00BC1E5C">
        <w:tc>
          <w:tcPr>
            <w:tcW w:w="4230" w:type="dxa"/>
          </w:tcPr>
          <w:p w14:paraId="71C138A5" w14:textId="77777777" w:rsidR="00867C57" w:rsidRPr="000B526A" w:rsidRDefault="00867C57" w:rsidP="00867C57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4" w:type="dxa"/>
          </w:tcPr>
          <w:p w14:paraId="1CA6FCF1" w14:textId="7322A9D0" w:rsidR="00867C57" w:rsidRPr="000B526A" w:rsidRDefault="00867C57" w:rsidP="00867C57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230,464</w:t>
            </w:r>
          </w:p>
        </w:tc>
        <w:tc>
          <w:tcPr>
            <w:tcW w:w="236" w:type="dxa"/>
          </w:tcPr>
          <w:p w14:paraId="4D426BB6" w14:textId="77777777" w:rsidR="00867C57" w:rsidRPr="000B526A" w:rsidRDefault="00867C57" w:rsidP="00867C57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82B0DDF" w14:textId="43D37235" w:rsidR="00867C57" w:rsidRPr="000B526A" w:rsidRDefault="00867C57" w:rsidP="00867C57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217,601</w:t>
            </w:r>
          </w:p>
        </w:tc>
        <w:tc>
          <w:tcPr>
            <w:tcW w:w="261" w:type="dxa"/>
          </w:tcPr>
          <w:p w14:paraId="76BFD4F0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58EC7B" w14:textId="0A4ED0A0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74F6BC" w14:textId="77777777" w:rsidR="00867C57" w:rsidRPr="000B526A" w:rsidRDefault="00867C57" w:rsidP="00867C57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02A7227" w14:textId="752CC7F6" w:rsidR="00867C57" w:rsidRPr="000B526A" w:rsidRDefault="00867C57" w:rsidP="00867C57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E83A8E" w:rsidRPr="000B526A" w14:paraId="575D9A57" w14:textId="77777777" w:rsidTr="00BC1E5C">
        <w:tc>
          <w:tcPr>
            <w:tcW w:w="4230" w:type="dxa"/>
          </w:tcPr>
          <w:p w14:paraId="45975CE9" w14:textId="77777777" w:rsidR="00E83A8E" w:rsidRPr="000B526A" w:rsidRDefault="00E83A8E" w:rsidP="00E83A8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D41E33" w14:textId="56D9EC3C" w:rsidR="00E83A8E" w:rsidRPr="00867C57" w:rsidRDefault="00867C57" w:rsidP="00E83A8E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5,712,603</w:t>
            </w:r>
          </w:p>
        </w:tc>
        <w:tc>
          <w:tcPr>
            <w:tcW w:w="236" w:type="dxa"/>
          </w:tcPr>
          <w:p w14:paraId="16977647" w14:textId="77777777" w:rsidR="00E83A8E" w:rsidRPr="00867C57" w:rsidRDefault="00E83A8E" w:rsidP="00E83A8E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BA13CE9" w14:textId="720E49F7" w:rsidR="00E83A8E" w:rsidRPr="00867C57" w:rsidRDefault="00E83A8E" w:rsidP="00E83A8E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C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4,928,045</w:t>
            </w:r>
          </w:p>
        </w:tc>
        <w:tc>
          <w:tcPr>
            <w:tcW w:w="261" w:type="dxa"/>
          </w:tcPr>
          <w:p w14:paraId="03AA9C8D" w14:textId="77777777" w:rsidR="00E83A8E" w:rsidRPr="00867C57" w:rsidRDefault="00E83A8E" w:rsidP="00E83A8E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34481E6" w14:textId="502BDD83" w:rsidR="00E83A8E" w:rsidRPr="00867C57" w:rsidRDefault="00867C57" w:rsidP="00E83A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2,887,</w:t>
            </w:r>
            <w:r w:rsidR="006E18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363822A2" w14:textId="77777777" w:rsidR="00E83A8E" w:rsidRPr="00867C57" w:rsidRDefault="00E83A8E" w:rsidP="00E83A8E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955EAB" w14:textId="68FF135B" w:rsidR="00E83A8E" w:rsidRPr="00867C57" w:rsidRDefault="00E83A8E" w:rsidP="00E83A8E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7C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3,868,155</w:t>
            </w:r>
          </w:p>
        </w:tc>
      </w:tr>
    </w:tbl>
    <w:p w14:paraId="3CF6DBBD" w14:textId="77777777" w:rsidR="00E0330D" w:rsidRPr="00BC1E5C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14:paraId="60BA098C" w14:textId="0E3E1179" w:rsidR="00D946E7" w:rsidRPr="008B11B5" w:rsidRDefault="00D946E7" w:rsidP="008B11B5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B11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7B8649B1" w14:textId="77777777" w:rsidR="00D946E7" w:rsidRPr="008B11B5" w:rsidRDefault="00D946E7" w:rsidP="008B1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0D3007" w14:textId="1870844C" w:rsidR="00D946E7" w:rsidRPr="008B11B5" w:rsidRDefault="00D946E7" w:rsidP="00D946E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FF042C">
        <w:rPr>
          <w:rFonts w:ascii="Angsana New" w:hAnsi="Angsana New" w:hint="cs"/>
          <w:sz w:val="30"/>
          <w:szCs w:val="30"/>
          <w:cs/>
        </w:rPr>
        <w:t>สำหรับ</w:t>
      </w:r>
      <w:r w:rsidR="004F5B5B" w:rsidRPr="00BC1E5C">
        <w:rPr>
          <w:rFonts w:ascii="Angsana New" w:hAnsi="Angsana New"/>
          <w:sz w:val="30"/>
          <w:szCs w:val="30"/>
          <w:cs/>
        </w:rPr>
        <w:t>การผลิตกระป๋อง</w:t>
      </w:r>
      <w:r w:rsidR="00003435" w:rsidRPr="00BC1E5C">
        <w:rPr>
          <w:rFonts w:ascii="Angsana New" w:hAnsi="Angsana New"/>
          <w:sz w:val="30"/>
          <w:szCs w:val="30"/>
          <w:cs/>
        </w:rPr>
        <w:t xml:space="preserve">อลูมิเนียม </w:t>
      </w:r>
      <w:r w:rsidRPr="008B11B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B11B5">
        <w:rPr>
          <w:rFonts w:ascii="Angsana New" w:hAnsi="Angsana New"/>
          <w:sz w:val="30"/>
          <w:szCs w:val="30"/>
        </w:rPr>
        <w:t>/</w:t>
      </w:r>
      <w:r w:rsidRPr="008B11B5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0F8532A" w14:textId="77777777" w:rsidR="00D946E7" w:rsidRPr="00BB5BFC" w:rsidRDefault="00D946E7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30"/>
        <w:gridCol w:w="257"/>
        <w:gridCol w:w="1363"/>
        <w:gridCol w:w="257"/>
        <w:gridCol w:w="1453"/>
        <w:gridCol w:w="257"/>
        <w:gridCol w:w="1363"/>
      </w:tblGrid>
      <w:tr w:rsidR="000F2B5F" w:rsidRPr="000F2B5F" w14:paraId="00240178" w14:textId="77777777" w:rsidTr="008B11B5">
        <w:trPr>
          <w:trHeight w:val="70"/>
          <w:tblHeader/>
        </w:trPr>
        <w:tc>
          <w:tcPr>
            <w:tcW w:w="4230" w:type="dxa"/>
            <w:vAlign w:val="bottom"/>
          </w:tcPr>
          <w:p w14:paraId="64229B9B" w14:textId="4AEE0F70" w:rsidR="000F2B5F" w:rsidRPr="008B11B5" w:rsidRDefault="000F2B5F" w:rsidP="000F3D07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25AA7C2F" w14:textId="77777777" w:rsidR="000F2B5F" w:rsidRPr="008B11B5" w:rsidRDefault="000F2B5F" w:rsidP="000F3D07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3" w:type="dxa"/>
            <w:gridSpan w:val="5"/>
            <w:vAlign w:val="bottom"/>
          </w:tcPr>
          <w:p w14:paraId="1A4C674F" w14:textId="4593AC3B" w:rsidR="000F2B5F" w:rsidRPr="008B11B5" w:rsidRDefault="000F2B5F" w:rsidP="000F3D0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256</w:t>
            </w:r>
            <w:r w:rsidRPr="008B11B5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0F2B5F" w:rsidRPr="000F2B5F" w14:paraId="4ECA63E4" w14:textId="77777777" w:rsidTr="008B11B5">
        <w:trPr>
          <w:trHeight w:val="694"/>
          <w:tblHeader/>
        </w:trPr>
        <w:tc>
          <w:tcPr>
            <w:tcW w:w="4230" w:type="dxa"/>
            <w:vAlign w:val="bottom"/>
          </w:tcPr>
          <w:p w14:paraId="58448AFF" w14:textId="715340BB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B11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B11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  <w:vAlign w:val="bottom"/>
          </w:tcPr>
          <w:p w14:paraId="58953147" w14:textId="77777777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E90460F" w14:textId="21E72F23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7" w:type="dxa"/>
            <w:vAlign w:val="bottom"/>
          </w:tcPr>
          <w:p w14:paraId="2FDCA26A" w14:textId="77777777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vAlign w:val="bottom"/>
          </w:tcPr>
          <w:p w14:paraId="3E4F84D0" w14:textId="3D080617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8B11B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8B11B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7" w:type="dxa"/>
            <w:vAlign w:val="bottom"/>
          </w:tcPr>
          <w:p w14:paraId="0BA70445" w14:textId="77777777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15B8357" w14:textId="77DE78EB" w:rsidR="000F2B5F" w:rsidRPr="008B11B5" w:rsidRDefault="000F2B5F" w:rsidP="000F2B5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4F7" w:rsidRPr="000F2B5F" w14:paraId="245350F2" w14:textId="77777777" w:rsidTr="008B11B5">
        <w:trPr>
          <w:trHeight w:val="70"/>
          <w:tblHeader/>
        </w:trPr>
        <w:tc>
          <w:tcPr>
            <w:tcW w:w="4230" w:type="dxa"/>
            <w:vAlign w:val="bottom"/>
          </w:tcPr>
          <w:p w14:paraId="5D615108" w14:textId="77777777" w:rsidR="00A364F7" w:rsidRPr="008B11B5" w:rsidRDefault="00A364F7" w:rsidP="008B11B5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276D3D9F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3" w:type="dxa"/>
            <w:gridSpan w:val="5"/>
            <w:vAlign w:val="bottom"/>
          </w:tcPr>
          <w:p w14:paraId="3BAE2F24" w14:textId="724EE9E4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4F7" w:rsidRPr="000F2B5F" w14:paraId="6B079461" w14:textId="77777777" w:rsidTr="008B11B5">
        <w:trPr>
          <w:trHeight w:val="20"/>
        </w:trPr>
        <w:tc>
          <w:tcPr>
            <w:tcW w:w="4230" w:type="dxa"/>
          </w:tcPr>
          <w:p w14:paraId="6AA5FA7C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7" w:type="dxa"/>
          </w:tcPr>
          <w:p w14:paraId="148D88F5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4CBDC86" w14:textId="790DC135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272,477</w:t>
            </w:r>
          </w:p>
        </w:tc>
        <w:tc>
          <w:tcPr>
            <w:tcW w:w="257" w:type="dxa"/>
          </w:tcPr>
          <w:p w14:paraId="6BD7B906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3" w:type="dxa"/>
          </w:tcPr>
          <w:p w14:paraId="4DE20BCC" w14:textId="3C868D42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4,112,747</w:t>
            </w:r>
          </w:p>
        </w:tc>
        <w:tc>
          <w:tcPr>
            <w:tcW w:w="257" w:type="dxa"/>
          </w:tcPr>
          <w:p w14:paraId="73EB6B3F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</w:tcPr>
          <w:p w14:paraId="297E3D6F" w14:textId="68974B4D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4,385,224</w:t>
            </w:r>
          </w:p>
        </w:tc>
      </w:tr>
      <w:tr w:rsidR="00A364F7" w:rsidRPr="000F2B5F" w14:paraId="1E3532F2" w14:textId="77777777" w:rsidTr="008B11B5">
        <w:trPr>
          <w:trHeight w:val="20"/>
        </w:trPr>
        <w:tc>
          <w:tcPr>
            <w:tcW w:w="4230" w:type="dxa"/>
          </w:tcPr>
          <w:p w14:paraId="1CD42AE7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7" w:type="dxa"/>
          </w:tcPr>
          <w:p w14:paraId="2F9DE6E4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7AF8195" w14:textId="7504219D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459,783</w:t>
            </w:r>
          </w:p>
        </w:tc>
        <w:tc>
          <w:tcPr>
            <w:tcW w:w="257" w:type="dxa"/>
          </w:tcPr>
          <w:p w14:paraId="030B1949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3" w:type="dxa"/>
          </w:tcPr>
          <w:p w14:paraId="5BD5A510" w14:textId="4F47BE21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867,596</w:t>
            </w:r>
          </w:p>
        </w:tc>
        <w:tc>
          <w:tcPr>
            <w:tcW w:w="257" w:type="dxa"/>
          </w:tcPr>
          <w:p w14:paraId="2E2A42B7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</w:tcPr>
          <w:p w14:paraId="264E202D" w14:textId="51B6EC0A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sz w:val="30"/>
                <w:szCs w:val="30"/>
              </w:rPr>
              <w:t>1,327,379</w:t>
            </w:r>
          </w:p>
        </w:tc>
      </w:tr>
      <w:tr w:rsidR="00A364F7" w:rsidRPr="000F2B5F" w14:paraId="26B26CA4" w14:textId="77777777" w:rsidTr="008B11B5">
        <w:trPr>
          <w:trHeight w:val="20"/>
        </w:trPr>
        <w:tc>
          <w:tcPr>
            <w:tcW w:w="4230" w:type="dxa"/>
          </w:tcPr>
          <w:p w14:paraId="7F99F890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7" w:type="dxa"/>
          </w:tcPr>
          <w:p w14:paraId="7AD3EC4B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2F1CFEEB" w14:textId="793E5D51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b/>
                <w:bCs/>
                <w:sz w:val="30"/>
                <w:szCs w:val="30"/>
              </w:rPr>
              <w:t>732,260</w:t>
            </w:r>
          </w:p>
        </w:tc>
        <w:tc>
          <w:tcPr>
            <w:tcW w:w="257" w:type="dxa"/>
          </w:tcPr>
          <w:p w14:paraId="066C5903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059F8130" w14:textId="416FA541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b/>
                <w:bCs/>
                <w:sz w:val="30"/>
                <w:szCs w:val="30"/>
              </w:rPr>
              <w:t>4,980,343</w:t>
            </w:r>
          </w:p>
        </w:tc>
        <w:tc>
          <w:tcPr>
            <w:tcW w:w="257" w:type="dxa"/>
          </w:tcPr>
          <w:p w14:paraId="532BD1A6" w14:textId="77777777" w:rsidR="00A364F7" w:rsidRPr="008B11B5" w:rsidRDefault="00A364F7" w:rsidP="000F3D0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316A485" w14:textId="5ABCE6DF" w:rsidR="00A364F7" w:rsidRPr="008B11B5" w:rsidRDefault="00042730" w:rsidP="000F3D07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42730">
              <w:rPr>
                <w:rFonts w:ascii="Angsana New" w:hAnsi="Angsana New"/>
                <w:b/>
                <w:bCs/>
                <w:sz w:val="30"/>
                <w:szCs w:val="30"/>
              </w:rPr>
              <w:t>5,712,603</w:t>
            </w:r>
          </w:p>
        </w:tc>
      </w:tr>
    </w:tbl>
    <w:p w14:paraId="792CEF94" w14:textId="77777777" w:rsidR="00C11F85" w:rsidRPr="000B526A" w:rsidRDefault="00C11F85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2218008C" w14:textId="77777777" w:rsidR="00540AB8" w:rsidRDefault="00540AB8">
      <w:pPr>
        <w:spacing w:line="240" w:lineRule="auto"/>
        <w:rPr>
          <w:rFonts w:ascii="Angsana New" w:hAnsi="Angsana New" w:cs="Times New Roman"/>
          <w:b/>
          <w:bCs/>
          <w:i/>
          <w:iCs/>
          <w:spacing w:val="-2"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59A93BAF" w14:textId="665549D8" w:rsidR="004A00D3" w:rsidRPr="008B11B5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8B11B5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lastRenderedPageBreak/>
        <w:t>ยอดคงเหลือของสัญญา</w:t>
      </w:r>
    </w:p>
    <w:p w14:paraId="4C638D81" w14:textId="77777777" w:rsidR="00AC50A9" w:rsidRPr="000B526A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882"/>
        <w:gridCol w:w="1170"/>
        <w:gridCol w:w="270"/>
        <w:gridCol w:w="1170"/>
      </w:tblGrid>
      <w:tr w:rsidR="008A79B3" w:rsidRPr="000B526A" w14:paraId="5C94DB53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F7DF5AD" w14:textId="77777777" w:rsidR="008A79B3" w:rsidRPr="000B526A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0" w:name="_Hlk30767180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46EFD9" w14:textId="77777777" w:rsidR="008A79B3" w:rsidRPr="000B526A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375E" w14:textId="77777777" w:rsidR="008A79B3" w:rsidRPr="000B526A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6E0F" w:rsidRPr="000B526A" w14:paraId="6ACBAAAB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5AEF89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84635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5002A" w14:textId="4FD94591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41E21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44ADC8" w14:textId="2E4FFDB2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7F589336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25F5A3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1569DE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3AB9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588" w:rsidRPr="000B526A" w14:paraId="4278FC0D" w14:textId="77777777" w:rsidTr="00000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207B2C30" w14:textId="77777777" w:rsidR="005F0588" w:rsidRPr="000B526A" w:rsidRDefault="005F0588" w:rsidP="00000C9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82" w:type="dxa"/>
          </w:tcPr>
          <w:p w14:paraId="305AEE2D" w14:textId="77777777" w:rsidR="005F0588" w:rsidRPr="000B526A" w:rsidRDefault="005F0588" w:rsidP="00000C93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00BCA" w14:textId="77777777" w:rsidR="005F0588" w:rsidRPr="00042730" w:rsidRDefault="005F0588" w:rsidP="00000C93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1,133,391</w:t>
            </w:r>
          </w:p>
        </w:tc>
        <w:tc>
          <w:tcPr>
            <w:tcW w:w="270" w:type="dxa"/>
          </w:tcPr>
          <w:p w14:paraId="04811D40" w14:textId="77777777" w:rsidR="005F0588" w:rsidRPr="000B526A" w:rsidRDefault="005F0588" w:rsidP="00000C93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4BE40F" w14:textId="77777777" w:rsidR="005F0588" w:rsidRPr="000B526A" w:rsidRDefault="005F0588" w:rsidP="00000C93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795,703</w:t>
            </w:r>
          </w:p>
        </w:tc>
      </w:tr>
      <w:tr w:rsidR="00E83A8E" w:rsidRPr="000B526A" w14:paraId="28178B1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3B2E80E7" w14:textId="2469AE75" w:rsidR="00E83A8E" w:rsidRPr="000B526A" w:rsidRDefault="004D16C1" w:rsidP="00E83A8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83A8E" w:rsidRPr="000B526A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882" w:type="dxa"/>
          </w:tcPr>
          <w:p w14:paraId="0213E2C8" w14:textId="77777777" w:rsidR="00E83A8E" w:rsidRPr="000B526A" w:rsidRDefault="00E83A8E" w:rsidP="00E83A8E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FC35C" w14:textId="6710D97F" w:rsidR="00E83A8E" w:rsidRPr="000B526A" w:rsidRDefault="00042730" w:rsidP="00E83A8E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27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</w:p>
        </w:tc>
        <w:tc>
          <w:tcPr>
            <w:tcW w:w="270" w:type="dxa"/>
          </w:tcPr>
          <w:p w14:paraId="3C267CD0" w14:textId="77777777" w:rsidR="00E83A8E" w:rsidRPr="000B526A" w:rsidRDefault="00E83A8E" w:rsidP="00E83A8E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F009F" w14:textId="647D2E5A" w:rsidR="00E83A8E" w:rsidRPr="000B526A" w:rsidRDefault="00E83A8E" w:rsidP="00E83A8E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15,013</w:t>
            </w:r>
          </w:p>
        </w:tc>
      </w:tr>
    </w:tbl>
    <w:bookmarkEnd w:id="0"/>
    <w:p w14:paraId="2A3E9A3D" w14:textId="77777777" w:rsidR="004A00D3" w:rsidRPr="000B526A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0B526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3EAFDD31" w14:textId="3AF99D52"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240B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โดยบริษัทจะรับรู้หนี้สินที่เกิดจากสัญญาดังกล่าวเป็นรายได้เมื่อส่งมอบสินค้าให้กับลูกค้า </w:t>
      </w:r>
    </w:p>
    <w:p w14:paraId="21F7D047" w14:textId="77777777" w:rsidR="006449D1" w:rsidRPr="000B526A" w:rsidRDefault="006449D1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BC58221" w14:textId="77777777" w:rsidR="00376056" w:rsidRPr="000B526A" w:rsidRDefault="002B146C" w:rsidP="007133B6">
      <w:pPr>
        <w:rPr>
          <w:rFonts w:ascii="Angsana New" w:hAnsi="Angsana New"/>
          <w:b/>
          <w:bCs/>
          <w:sz w:val="30"/>
          <w:szCs w:val="30"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F1300F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F1300F" w:rsidRPr="000B526A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E3611E" w:rsidRPr="000B526A">
        <w:rPr>
          <w:rFonts w:ascii="Angsana New" w:hAnsi="Angsana New" w:hint="cs"/>
          <w:b/>
          <w:bCs/>
          <w:sz w:val="30"/>
          <w:szCs w:val="30"/>
          <w:cs/>
        </w:rPr>
        <w:t>ายได้อื่น</w:t>
      </w:r>
    </w:p>
    <w:p w14:paraId="631E2A51" w14:textId="77777777" w:rsidR="00AC50A9" w:rsidRPr="000B526A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62"/>
        <w:gridCol w:w="270"/>
        <w:gridCol w:w="1260"/>
        <w:gridCol w:w="270"/>
        <w:gridCol w:w="1260"/>
      </w:tblGrid>
      <w:tr w:rsidR="00CA6E0F" w:rsidRPr="000B526A" w14:paraId="5E2E89A8" w14:textId="77777777" w:rsidTr="00E83A8E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4A48DC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D9D4D3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65F46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1B1E2" w14:textId="3D8480B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20072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7EAFB" w14:textId="1264EC70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46A54428" w14:textId="77777777" w:rsidTr="00E83A8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3D037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37B42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83F9F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D9AB8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F85" w:rsidRPr="000B526A" w14:paraId="47247463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4D349F07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62" w:type="dxa"/>
          </w:tcPr>
          <w:p w14:paraId="76C5A9FA" w14:textId="77777777" w:rsidR="00C11F85" w:rsidRPr="000B526A" w:rsidRDefault="00C11F85" w:rsidP="00C11F8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16E53E" w14:textId="77777777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53418" w14:textId="1D1341CA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149,</w:t>
            </w:r>
            <w:r w:rsidR="0050246C" w:rsidRPr="008B11B5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5024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</w:tcPr>
          <w:p w14:paraId="628C5BE0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D9470" w14:textId="711E316A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100,263</w:t>
            </w:r>
          </w:p>
        </w:tc>
      </w:tr>
      <w:tr w:rsidR="00C11F85" w:rsidRPr="000B526A" w14:paraId="0C643642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5C91E2CA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62" w:type="dxa"/>
          </w:tcPr>
          <w:p w14:paraId="63B63DA4" w14:textId="77777777" w:rsidR="00C11F85" w:rsidRPr="000B526A" w:rsidRDefault="00C11F85" w:rsidP="00C11F85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7A9BF" w14:textId="77777777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7F72D" w14:textId="5084C4BB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17,318</w:t>
            </w:r>
          </w:p>
        </w:tc>
        <w:tc>
          <w:tcPr>
            <w:tcW w:w="270" w:type="dxa"/>
          </w:tcPr>
          <w:p w14:paraId="3E025DAD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09800" w14:textId="68476889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13,572</w:t>
            </w:r>
          </w:p>
        </w:tc>
      </w:tr>
      <w:tr w:rsidR="00E83A8E" w:rsidRPr="000B526A" w14:paraId="14FE05D5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B8237FF" w14:textId="77777777" w:rsidR="00E83A8E" w:rsidRPr="000B526A" w:rsidRDefault="00E83A8E" w:rsidP="00E83A8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4DAB306A" w14:textId="77777777" w:rsidR="00E83A8E" w:rsidRPr="000B526A" w:rsidRDefault="00E83A8E" w:rsidP="00E83A8E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393C" w14:textId="77777777" w:rsidR="00E83A8E" w:rsidRPr="000B526A" w:rsidRDefault="00E83A8E" w:rsidP="00E83A8E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98DC2" w14:textId="06CFB6E8" w:rsidR="00E83A8E" w:rsidRPr="00C11F85" w:rsidRDefault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</w:t>
            </w:r>
            <w:r w:rsidR="0050246C"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5024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30038F3" w14:textId="77777777" w:rsidR="00E83A8E" w:rsidRPr="000B526A" w:rsidRDefault="00E83A8E" w:rsidP="00E83A8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58437" w14:textId="1BDEE7B3" w:rsidR="00E83A8E" w:rsidRPr="000B526A" w:rsidRDefault="00E83A8E" w:rsidP="00E83A8E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113,835</w:t>
            </w:r>
          </w:p>
        </w:tc>
      </w:tr>
    </w:tbl>
    <w:p w14:paraId="75776E97" w14:textId="77777777" w:rsidR="00540AB8" w:rsidRPr="000B526A" w:rsidRDefault="00540AB8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14:paraId="59253FCD" w14:textId="77777777" w:rsidR="00847976" w:rsidRPr="000B526A" w:rsidRDefault="0097019B" w:rsidP="00E454E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6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D919D5" w:rsidRPr="000B526A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050D72EB" w14:textId="77777777" w:rsidR="00847976" w:rsidRPr="000B526A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A6E0F" w:rsidRPr="000B526A" w14:paraId="5AD65CF3" w14:textId="77777777" w:rsidTr="00E83A8E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FFE53DF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7C30" w14:textId="0ADD36E8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FFBF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3913" w14:textId="27A87BC8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2C169530" w14:textId="77777777" w:rsidTr="00E83A8E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CB8C851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9B6CD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F85" w:rsidRPr="000B526A" w14:paraId="0BE3BCD4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9662D8C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5FEE4F44" w14:textId="23E5E591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147,721</w:t>
            </w:r>
          </w:p>
        </w:tc>
        <w:tc>
          <w:tcPr>
            <w:tcW w:w="270" w:type="dxa"/>
          </w:tcPr>
          <w:p w14:paraId="5463C3D6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CC44F" w14:textId="215D2D66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77,744</w:t>
            </w:r>
          </w:p>
        </w:tc>
      </w:tr>
      <w:tr w:rsidR="00C11F85" w:rsidRPr="000B526A" w14:paraId="37415C5A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ACFD859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2ABA52C" w14:textId="45A4AC57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34,790</w:t>
            </w:r>
          </w:p>
        </w:tc>
        <w:tc>
          <w:tcPr>
            <w:tcW w:w="270" w:type="dxa"/>
          </w:tcPr>
          <w:p w14:paraId="1DEC76D5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787CC" w14:textId="30423876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33,590</w:t>
            </w:r>
          </w:p>
        </w:tc>
      </w:tr>
      <w:tr w:rsidR="00C11F85" w:rsidRPr="000B526A" w14:paraId="3EACC02F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180A7DC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4817C" w14:textId="59745614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31,570</w:t>
            </w:r>
          </w:p>
        </w:tc>
        <w:tc>
          <w:tcPr>
            <w:tcW w:w="270" w:type="dxa"/>
          </w:tcPr>
          <w:p w14:paraId="6AD82E5D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78818" w14:textId="09B494BC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30,391</w:t>
            </w:r>
          </w:p>
        </w:tc>
      </w:tr>
      <w:tr w:rsidR="00C11F85" w:rsidRPr="000B526A" w14:paraId="17FD7EBA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04559F26" w14:textId="77777777" w:rsidR="00C11F85" w:rsidRPr="000B526A" w:rsidRDefault="00C11F85" w:rsidP="00C11F8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737A4" w14:textId="5F171A40" w:rsidR="00C11F85" w:rsidRPr="00C11F85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214,081</w:t>
            </w:r>
          </w:p>
        </w:tc>
        <w:tc>
          <w:tcPr>
            <w:tcW w:w="270" w:type="dxa"/>
          </w:tcPr>
          <w:p w14:paraId="6CAE6950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0B20FD" w14:textId="67FB5FA6" w:rsidR="00C11F85" w:rsidRPr="000B526A" w:rsidRDefault="00C11F85" w:rsidP="00C11F8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141,725</w:t>
            </w:r>
          </w:p>
        </w:tc>
      </w:tr>
    </w:tbl>
    <w:p w14:paraId="72F35FF0" w14:textId="77777777" w:rsidR="00A50A1A" w:rsidRPr="000B526A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6CB6FB0" w14:textId="77777777" w:rsidR="00540AB8" w:rsidRDefault="00540AB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B46721" w14:textId="7548D9B9" w:rsidR="00847976" w:rsidRPr="000B526A" w:rsidRDefault="00E77106" w:rsidP="0084797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7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14:paraId="0CE56164" w14:textId="77777777" w:rsidR="00972AD0" w:rsidRPr="005F3B40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1"/>
        <w:gridCol w:w="1259"/>
      </w:tblGrid>
      <w:tr w:rsidR="00CA6E0F" w:rsidRPr="000B526A" w14:paraId="6370B17F" w14:textId="77777777" w:rsidTr="00E83A8E">
        <w:trPr>
          <w:cantSplit/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6D5EB4E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EF18" w14:textId="1EC19EC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D14ACE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F8792" w14:textId="47F95D35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0556A9EC" w14:textId="77777777" w:rsidTr="00E83A8E">
        <w:trPr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5563D95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5854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F85" w:rsidRPr="000B526A" w14:paraId="0ED828D4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8C16DE4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FA1B5A5" w14:textId="02D471B4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108,576</w:t>
            </w:r>
          </w:p>
        </w:tc>
        <w:tc>
          <w:tcPr>
            <w:tcW w:w="271" w:type="dxa"/>
          </w:tcPr>
          <w:p w14:paraId="59C25168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B9F427" w14:textId="0B545045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116,950</w:t>
            </w:r>
          </w:p>
        </w:tc>
      </w:tr>
      <w:tr w:rsidR="00C11F85" w:rsidRPr="000B526A" w14:paraId="69497445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15A30A63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AD22260" w14:textId="2B1AB17A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7,890</w:t>
            </w:r>
          </w:p>
        </w:tc>
        <w:tc>
          <w:tcPr>
            <w:tcW w:w="271" w:type="dxa"/>
          </w:tcPr>
          <w:p w14:paraId="5A7D8F5F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F208D4" w14:textId="30C968FB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7,442</w:t>
            </w:r>
          </w:p>
        </w:tc>
      </w:tr>
      <w:tr w:rsidR="00CB37FA" w:rsidRPr="000B526A" w14:paraId="4F464E88" w14:textId="77777777" w:rsidTr="00000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15C8B499" w14:textId="77777777" w:rsidR="00CB37FA" w:rsidRPr="000B526A" w:rsidRDefault="00CB37FA" w:rsidP="00000C9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14:paraId="4FC50B93" w14:textId="77777777" w:rsidR="00CB37FA" w:rsidRPr="000B526A" w:rsidRDefault="00CB37FA" w:rsidP="00000C9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5,175</w:t>
            </w:r>
          </w:p>
        </w:tc>
        <w:tc>
          <w:tcPr>
            <w:tcW w:w="271" w:type="dxa"/>
          </w:tcPr>
          <w:p w14:paraId="5559F6DE" w14:textId="77777777" w:rsidR="00CB37FA" w:rsidRPr="000B526A" w:rsidRDefault="00CB37FA" w:rsidP="00000C9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609523" w14:textId="77777777" w:rsidR="00CB37FA" w:rsidRPr="000B526A" w:rsidRDefault="00CB37FA" w:rsidP="00000C9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5,311</w:t>
            </w:r>
          </w:p>
        </w:tc>
      </w:tr>
      <w:tr w:rsidR="00C11F85" w:rsidRPr="000B526A" w14:paraId="763FD0F3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41FE714E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594D88F0" w14:textId="3A1770CE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1,656</w:t>
            </w:r>
          </w:p>
        </w:tc>
        <w:tc>
          <w:tcPr>
            <w:tcW w:w="271" w:type="dxa"/>
          </w:tcPr>
          <w:p w14:paraId="0E8B4398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FACE0FC" w14:textId="11B29DF5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1,953</w:t>
            </w:r>
          </w:p>
        </w:tc>
      </w:tr>
      <w:tr w:rsidR="00C11F85" w:rsidRPr="000B526A" w14:paraId="6B99CDFB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9F4D290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303EA113" w14:textId="6F0B4210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15,739</w:t>
            </w:r>
          </w:p>
        </w:tc>
        <w:tc>
          <w:tcPr>
            <w:tcW w:w="271" w:type="dxa"/>
          </w:tcPr>
          <w:p w14:paraId="6DB629AB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69882D" w14:textId="2D256FCE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10,985</w:t>
            </w:r>
          </w:p>
        </w:tc>
      </w:tr>
      <w:tr w:rsidR="00C11F85" w:rsidRPr="000B526A" w14:paraId="61502CCC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68019C3" w14:textId="77777777" w:rsidR="00C11F85" w:rsidRPr="000B526A" w:rsidRDefault="00C11F85" w:rsidP="00C11F8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90E33" w14:textId="1DF25AFF" w:rsidR="00C11F85" w:rsidRPr="00C11F85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139,036</w:t>
            </w:r>
          </w:p>
        </w:tc>
        <w:tc>
          <w:tcPr>
            <w:tcW w:w="271" w:type="dxa"/>
          </w:tcPr>
          <w:p w14:paraId="0852BBDB" w14:textId="77777777" w:rsidR="00C11F85" w:rsidRPr="000B526A" w:rsidRDefault="00C11F85" w:rsidP="00C11F8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8FD87D0" w14:textId="5DC0FCBE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142,641</w:t>
            </w:r>
          </w:p>
        </w:tc>
      </w:tr>
    </w:tbl>
    <w:p w14:paraId="5BD38013" w14:textId="77777777" w:rsidR="008D6AD3" w:rsidRPr="005F3B40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14:paraId="5BE53D4E" w14:textId="151528E2" w:rsidR="00F80A37" w:rsidRPr="000B526A" w:rsidRDefault="00E77106" w:rsidP="00F80A3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8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</w:t>
      </w:r>
      <w:r w:rsidR="000815D8" w:rsidRPr="000B526A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046DC277" w14:textId="77777777" w:rsidR="00F80A37" w:rsidRPr="005F3B40" w:rsidRDefault="00F80A37" w:rsidP="00F80A3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008"/>
        <w:gridCol w:w="270"/>
        <w:gridCol w:w="1260"/>
        <w:gridCol w:w="270"/>
        <w:gridCol w:w="1260"/>
      </w:tblGrid>
      <w:tr w:rsidR="00CA6E0F" w:rsidRPr="000B526A" w14:paraId="21BCBDA9" w14:textId="77777777" w:rsidTr="00E83A8E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1C9FCA4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EDD5E7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3CCD9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667B6" w14:textId="144D128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5AADF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793396" w14:textId="20D8F9BA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66413BD0" w14:textId="77777777" w:rsidTr="00E83A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C4D0C3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89C268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4182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F5A20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F85" w:rsidRPr="000B526A" w14:paraId="037E22C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6FA0919F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ค่าแรงและเงินเดือน</w:t>
            </w:r>
          </w:p>
        </w:tc>
        <w:tc>
          <w:tcPr>
            <w:tcW w:w="1008" w:type="dxa"/>
          </w:tcPr>
          <w:p w14:paraId="7DFF72A6" w14:textId="77777777" w:rsidR="00C11F85" w:rsidRPr="000B526A" w:rsidRDefault="00C11F85" w:rsidP="00C11F85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E4E1A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6728C4" w14:textId="568FEE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630,917</w:t>
            </w:r>
          </w:p>
        </w:tc>
        <w:tc>
          <w:tcPr>
            <w:tcW w:w="270" w:type="dxa"/>
          </w:tcPr>
          <w:p w14:paraId="5293C191" w14:textId="77777777" w:rsidR="00C11F85" w:rsidRPr="000B526A" w:rsidRDefault="00C11F85" w:rsidP="00C11F8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5B3C4" w14:textId="1326F896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644,684</w:t>
            </w:r>
          </w:p>
        </w:tc>
      </w:tr>
      <w:tr w:rsidR="00C11F85" w:rsidRPr="000B526A" w14:paraId="3C9DB66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1907CA3D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008" w:type="dxa"/>
          </w:tcPr>
          <w:p w14:paraId="5AE63943" w14:textId="77777777" w:rsidR="00C11F85" w:rsidRPr="000B526A" w:rsidRDefault="00C11F85" w:rsidP="00C11F85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4D2F9488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621367" w14:textId="6ABC3F98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45,886</w:t>
            </w:r>
          </w:p>
        </w:tc>
        <w:tc>
          <w:tcPr>
            <w:tcW w:w="270" w:type="dxa"/>
          </w:tcPr>
          <w:p w14:paraId="0E8F22C6" w14:textId="77777777" w:rsidR="00C11F85" w:rsidRPr="000B526A" w:rsidRDefault="00C11F85" w:rsidP="00C11F8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5BCEE" w14:textId="06B9C85F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65,150</w:t>
            </w:r>
          </w:p>
        </w:tc>
      </w:tr>
      <w:tr w:rsidR="003241CE" w:rsidRPr="000B526A" w14:paraId="0E7A4F55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096A5865" w14:textId="76A803DF" w:rsidR="003241CE" w:rsidRPr="000B526A" w:rsidRDefault="003241CE" w:rsidP="003241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โครงการสมทบเงิน</w:t>
            </w:r>
          </w:p>
        </w:tc>
        <w:tc>
          <w:tcPr>
            <w:tcW w:w="1008" w:type="dxa"/>
          </w:tcPr>
          <w:p w14:paraId="4FCDD429" w14:textId="1FFECE4F" w:rsidR="003241CE" w:rsidRPr="000B526A" w:rsidRDefault="003241CE" w:rsidP="003241CE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270" w:type="dxa"/>
          </w:tcPr>
          <w:p w14:paraId="26510EF3" w14:textId="77777777" w:rsidR="003241CE" w:rsidRPr="000B526A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B742E4" w14:textId="0D3D7E99" w:rsidR="003241CE" w:rsidRPr="000B526A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11,252</w:t>
            </w:r>
          </w:p>
        </w:tc>
        <w:tc>
          <w:tcPr>
            <w:tcW w:w="270" w:type="dxa"/>
          </w:tcPr>
          <w:p w14:paraId="278DEAAA" w14:textId="77777777" w:rsidR="003241CE" w:rsidRPr="000B526A" w:rsidRDefault="003241CE" w:rsidP="003241CE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03A54" w14:textId="0B2E7B84" w:rsidR="003241CE" w:rsidRPr="000B526A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4,939</w:t>
            </w:r>
          </w:p>
        </w:tc>
      </w:tr>
      <w:tr w:rsidR="00E93069" w:rsidRPr="000B526A" w14:paraId="709675E7" w14:textId="77777777" w:rsidTr="00CD6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19DCC883" w14:textId="77777777" w:rsidR="00E93069" w:rsidRPr="000B526A" w:rsidRDefault="00E93069" w:rsidP="00CD6F3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08" w:type="dxa"/>
          </w:tcPr>
          <w:p w14:paraId="4605175E" w14:textId="77777777" w:rsidR="00E93069" w:rsidRPr="000B526A" w:rsidRDefault="00E93069" w:rsidP="00CD6F30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E3974" w14:textId="77777777" w:rsidR="00E93069" w:rsidRPr="000B526A" w:rsidRDefault="00E93069" w:rsidP="00CD6F3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CEFBD8" w14:textId="77777777" w:rsidR="00E93069" w:rsidRPr="000B526A" w:rsidRDefault="00E93069" w:rsidP="00CD6F3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</w:tcPr>
          <w:p w14:paraId="00A06C1B" w14:textId="77777777" w:rsidR="00E93069" w:rsidRPr="000B526A" w:rsidRDefault="00E93069" w:rsidP="00CD6F30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600B19" w14:textId="77777777" w:rsidR="00E93069" w:rsidRPr="000B526A" w:rsidRDefault="00E93069" w:rsidP="00CD6F30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5,616</w:t>
            </w:r>
          </w:p>
        </w:tc>
      </w:tr>
      <w:tr w:rsidR="003241CE" w:rsidRPr="000B526A" w14:paraId="71934207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79BFB513" w14:textId="03FD5FE9" w:rsidR="003241CE" w:rsidRPr="000B526A" w:rsidRDefault="003241CE" w:rsidP="003241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8" w:type="dxa"/>
          </w:tcPr>
          <w:p w14:paraId="4A929B01" w14:textId="77777777" w:rsidR="003241CE" w:rsidRPr="000B526A" w:rsidDel="00527908" w:rsidRDefault="003241CE" w:rsidP="003241CE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514E00" w14:textId="77777777" w:rsidR="003241CE" w:rsidRPr="000B526A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2A51A2" w14:textId="75DE58FD" w:rsidR="003241CE" w:rsidRPr="008B11B5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4,568</w:t>
            </w:r>
          </w:p>
        </w:tc>
        <w:tc>
          <w:tcPr>
            <w:tcW w:w="270" w:type="dxa"/>
          </w:tcPr>
          <w:p w14:paraId="318A829A" w14:textId="77777777" w:rsidR="003241CE" w:rsidRPr="000B526A" w:rsidRDefault="003241CE" w:rsidP="003241CE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1241D" w14:textId="6E08D466" w:rsidR="003241CE" w:rsidRPr="000B526A" w:rsidRDefault="003241CE" w:rsidP="003241CE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1,555</w:t>
            </w:r>
          </w:p>
        </w:tc>
      </w:tr>
      <w:tr w:rsidR="00C11F85" w:rsidRPr="000B526A" w14:paraId="7E4FCBBF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6E973B68" w14:textId="77777777" w:rsidR="00C11F85" w:rsidRPr="000B526A" w:rsidRDefault="00C11F85" w:rsidP="00C11F8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08" w:type="dxa"/>
          </w:tcPr>
          <w:p w14:paraId="3ACEF34D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58A7D1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2AC468" w14:textId="69A8918F" w:rsidR="00C11F85" w:rsidRPr="000B526A" w:rsidRDefault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 w:rsidR="000F6F29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</w:tcPr>
          <w:p w14:paraId="07BDAE90" w14:textId="77777777" w:rsidR="00C11F85" w:rsidRPr="000B526A" w:rsidRDefault="00C11F85" w:rsidP="00C11F8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E898E" w14:textId="3FD96A23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36,091</w:t>
            </w:r>
          </w:p>
        </w:tc>
      </w:tr>
      <w:tr w:rsidR="00C11F85" w:rsidRPr="000B526A" w14:paraId="3919C489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130" w:type="dxa"/>
          </w:tcPr>
          <w:p w14:paraId="5648634F" w14:textId="77777777" w:rsidR="00C11F85" w:rsidRPr="000B526A" w:rsidRDefault="00C11F85" w:rsidP="00C11F8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3216B088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7F1B4A" w14:textId="77777777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6469D1B" w14:textId="02E50C65" w:rsidR="00C11F85" w:rsidRPr="009127E9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734,31</w:t>
            </w:r>
            <w:r w:rsidR="000F6F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E05E9A1" w14:textId="77777777" w:rsidR="00C11F85" w:rsidRPr="000B526A" w:rsidRDefault="00C11F85" w:rsidP="00C11F85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E090A4" w14:textId="58D3E6EF" w:rsidR="00C11F85" w:rsidRPr="000B526A" w:rsidRDefault="00C11F85" w:rsidP="00C11F85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758,035</w:t>
            </w:r>
          </w:p>
        </w:tc>
      </w:tr>
    </w:tbl>
    <w:p w14:paraId="2C959742" w14:textId="0914B5FA" w:rsidR="00AF0939" w:rsidRPr="006C0824" w:rsidRDefault="00AF0939" w:rsidP="00AF0939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8D622" w14:textId="77777777" w:rsidR="00540AB8" w:rsidRDefault="00540AB8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1D89081" w14:textId="3761036D" w:rsidR="00A13B10" w:rsidRPr="000B526A" w:rsidRDefault="00023D59" w:rsidP="00A13B1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19</w:t>
      </w:r>
      <w:r w:rsidR="00A13B1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13B10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6C2C49F3" w14:textId="77777777" w:rsidR="00972AD0" w:rsidRPr="000B526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DEC1B" w14:textId="77777777" w:rsidR="00C433F9" w:rsidRPr="000B526A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F7D040" w14:textId="77777777" w:rsidR="00B22EDC" w:rsidRPr="000B526A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A6E0F" w:rsidRPr="000B526A" w14:paraId="593DEADC" w14:textId="77777777" w:rsidTr="000F2EEE">
        <w:trPr>
          <w:tblHeader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5FD1E9D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2E12" w14:textId="02CEB536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05BDA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0A8F1" w14:textId="630F01FE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2BA780FF" w14:textId="77777777" w:rsidTr="000F2EEE">
        <w:trPr>
          <w:tblHeader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767D470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D905A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2FDDAD95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540C883C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260" w:type="dxa"/>
          </w:tcPr>
          <w:p w14:paraId="7FD33837" w14:textId="77777777" w:rsidR="00CA6E0F" w:rsidRPr="000B526A" w:rsidRDefault="00CA6E0F" w:rsidP="00CA6E0F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08EB0" w14:textId="77777777" w:rsidR="00CA6E0F" w:rsidRPr="000B526A" w:rsidRDefault="00CA6E0F" w:rsidP="00CA6E0F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EE7C1" w14:textId="77777777" w:rsidR="00CA6E0F" w:rsidRPr="000B526A" w:rsidRDefault="00CA6E0F" w:rsidP="00CA6E0F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7E9" w:rsidRPr="000B526A" w14:paraId="7B6D13F9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658F821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7E34035E" w14:textId="4E071EC0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(136,035)</w:t>
            </w:r>
          </w:p>
        </w:tc>
        <w:tc>
          <w:tcPr>
            <w:tcW w:w="270" w:type="dxa"/>
          </w:tcPr>
          <w:p w14:paraId="2C72373E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E165F" w14:textId="52FF0A36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(91,465)</w:t>
            </w:r>
          </w:p>
        </w:tc>
      </w:tr>
      <w:tr w:rsidR="009127E9" w:rsidRPr="000B526A" w14:paraId="04C2E600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2A43304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1045E82A" w14:textId="02339CD2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3,226,204</w:t>
            </w:r>
          </w:p>
        </w:tc>
        <w:tc>
          <w:tcPr>
            <w:tcW w:w="270" w:type="dxa"/>
          </w:tcPr>
          <w:p w14:paraId="64E84036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45738" w14:textId="7AF52095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2,380,108</w:t>
            </w:r>
          </w:p>
        </w:tc>
      </w:tr>
      <w:tr w:rsidR="009127E9" w:rsidRPr="000B526A" w14:paraId="467E3A85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43FE3BA2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0B428115" w14:textId="0C323FAA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590,947</w:t>
            </w:r>
          </w:p>
        </w:tc>
        <w:tc>
          <w:tcPr>
            <w:tcW w:w="270" w:type="dxa"/>
          </w:tcPr>
          <w:p w14:paraId="115EC432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9632A" w14:textId="1804780F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607,495</w:t>
            </w:r>
          </w:p>
        </w:tc>
      </w:tr>
      <w:tr w:rsidR="009127E9" w:rsidRPr="000B526A" w14:paraId="078B4789" w14:textId="77777777" w:rsidTr="000F2EEE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397C852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CE0FC" w14:textId="7EC10D3C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407,753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FEC4E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92E1F" w14:textId="5B8FAAA2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430,053</w:t>
            </w:r>
          </w:p>
        </w:tc>
      </w:tr>
      <w:tr w:rsidR="009127E9" w:rsidRPr="000B526A" w14:paraId="582B810F" w14:textId="77777777" w:rsidTr="000F2EEE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544184F" w14:textId="77777777" w:rsidR="009127E9" w:rsidRPr="000B526A" w:rsidRDefault="009127E9" w:rsidP="009127E9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53165" w14:textId="4F25A4A4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317,235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4A6FD" w14:textId="77777777" w:rsidR="009127E9" w:rsidRPr="000B526A" w:rsidRDefault="009127E9" w:rsidP="009127E9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713B2" w14:textId="479250DD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281,551</w:t>
            </w:r>
          </w:p>
        </w:tc>
      </w:tr>
      <w:tr w:rsidR="000F2EEE" w:rsidRPr="000B526A" w14:paraId="60EB4802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1802FDC9" w14:textId="77777777" w:rsidR="000F2EEE" w:rsidRPr="000B526A" w:rsidRDefault="000F2EEE" w:rsidP="000F2E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5CEB99F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B3EC0B" w14:textId="77777777" w:rsidR="000F2EEE" w:rsidRPr="000B526A" w:rsidRDefault="000F2EEE" w:rsidP="000F2EE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732F52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F2EEE" w:rsidRPr="000B526A" w14:paraId="72566659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D367228" w14:textId="77777777" w:rsidR="000F2EEE" w:rsidRPr="000B526A" w:rsidRDefault="000F2EEE" w:rsidP="000F2E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0" w:type="dxa"/>
          </w:tcPr>
          <w:p w14:paraId="6CC644EA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EC3CA" w14:textId="77777777" w:rsidR="000F2EEE" w:rsidRPr="000B526A" w:rsidRDefault="000F2EEE" w:rsidP="000F2EE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DCC0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7E9" w:rsidRPr="000B526A" w14:paraId="60AB0064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7A151CD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2CC0DDA" w14:textId="54A48CA0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147,721</w:t>
            </w:r>
          </w:p>
        </w:tc>
        <w:tc>
          <w:tcPr>
            <w:tcW w:w="270" w:type="dxa"/>
          </w:tcPr>
          <w:p w14:paraId="693C18B8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D3159" w14:textId="375424F7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77,744</w:t>
            </w:r>
          </w:p>
        </w:tc>
      </w:tr>
      <w:tr w:rsidR="009127E9" w:rsidRPr="000B526A" w14:paraId="56A9E3B7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1B3AED19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3EA699B8" w14:textId="564AF795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</w:t>
            </w:r>
            <w:r w:rsidR="000F6F29" w:rsidRPr="008B11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855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</w:t>
            </w:r>
          </w:p>
        </w:tc>
        <w:tc>
          <w:tcPr>
            <w:tcW w:w="270" w:type="dxa"/>
          </w:tcPr>
          <w:p w14:paraId="1864062E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DE07C" w14:textId="4F75B6EB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33,590</w:t>
            </w:r>
          </w:p>
        </w:tc>
      </w:tr>
      <w:tr w:rsidR="009127E9" w:rsidRPr="000B526A" w14:paraId="2CD5D939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4E91C82F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9B991B5" w14:textId="53BA452B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0" w:type="dxa"/>
          </w:tcPr>
          <w:p w14:paraId="6F17B666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6B99" w14:textId="3109513E" w:rsidR="009127E9" w:rsidRPr="000B526A" w:rsidRDefault="009127E9" w:rsidP="009127E9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1,071</w:t>
            </w:r>
          </w:p>
        </w:tc>
      </w:tr>
      <w:tr w:rsidR="000F2EEE" w:rsidRPr="000B526A" w14:paraId="143C60EE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2FB374D" w14:textId="77777777" w:rsidR="000F2EEE" w:rsidRPr="000B526A" w:rsidRDefault="000F2EEE" w:rsidP="000F2E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85456A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C4AF14" w14:textId="77777777" w:rsidR="000F2EEE" w:rsidRPr="000B526A" w:rsidRDefault="000F2EEE" w:rsidP="000F2EE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D5540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0F2EEE" w:rsidRPr="000B526A" w14:paraId="757D01A9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B5F346B" w14:textId="77777777" w:rsidR="000F2EEE" w:rsidRPr="000B526A" w:rsidRDefault="000F2EEE" w:rsidP="000F2EE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260" w:type="dxa"/>
          </w:tcPr>
          <w:p w14:paraId="3E6AE249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7D646" w14:textId="77777777" w:rsidR="000F2EEE" w:rsidRPr="000B526A" w:rsidRDefault="000F2EEE" w:rsidP="000F2EE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40769" w14:textId="77777777" w:rsidR="000F2EEE" w:rsidRPr="000B526A" w:rsidRDefault="000F2EEE" w:rsidP="000F2EEE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27E9" w:rsidRPr="000B526A" w14:paraId="32A38EA4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57B5AB47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F78A3F9" w14:textId="275A1A94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108,576</w:t>
            </w:r>
          </w:p>
        </w:tc>
        <w:tc>
          <w:tcPr>
            <w:tcW w:w="270" w:type="dxa"/>
          </w:tcPr>
          <w:p w14:paraId="023777DB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AB5B" w14:textId="081A96CF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116,950</w:t>
            </w:r>
          </w:p>
        </w:tc>
      </w:tr>
      <w:tr w:rsidR="009127E9" w:rsidRPr="000B526A" w14:paraId="25D7F485" w14:textId="77777777" w:rsidTr="000F2E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47A3E61F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C0041B" w14:textId="46BA697F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7,890</w:t>
            </w:r>
          </w:p>
        </w:tc>
        <w:tc>
          <w:tcPr>
            <w:tcW w:w="270" w:type="dxa"/>
          </w:tcPr>
          <w:p w14:paraId="626A7FA2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F658F" w14:textId="61DBFB27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7,442</w:t>
            </w:r>
          </w:p>
        </w:tc>
      </w:tr>
    </w:tbl>
    <w:p w14:paraId="1A2924CB" w14:textId="7AB830AC" w:rsidR="00F240BA" w:rsidRDefault="00F240BA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303365" w14:textId="5F30555F" w:rsidR="009406CD" w:rsidRDefault="009406CD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4819BE" w14:textId="55106E01" w:rsidR="009406CD" w:rsidRDefault="009406CD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591059" w14:textId="23006EDD" w:rsidR="00A87D2D" w:rsidRDefault="00A87D2D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CC566D" w14:textId="5D5E11E4" w:rsidR="00847976" w:rsidRPr="000B526A" w:rsidRDefault="00371400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0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21C71B6" w14:textId="77777777" w:rsidR="00614B1B" w:rsidRPr="000B526A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18430BFE" w14:textId="77777777" w:rsidR="00985B91" w:rsidRPr="000B526A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FBD94" w14:textId="77777777" w:rsidR="00017B9D" w:rsidRPr="000B526A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CA6E0F" w:rsidRPr="000B526A" w14:paraId="649D3AE1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88D159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42377" w14:textId="6CC5C5C0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67CB" w14:textId="77777777" w:rsidR="00CA6E0F" w:rsidRPr="000B526A" w:rsidRDefault="00CA6E0F" w:rsidP="00CA6E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D7AF3C" w14:textId="3E5B9F72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A7E7F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37E9E" w14:textId="1F2E1708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3A4D3A66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E8AE83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E38E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A41E" w14:textId="77777777" w:rsidR="00CA6E0F" w:rsidRPr="000B526A" w:rsidRDefault="00CA6E0F" w:rsidP="00CA6E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CB18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3C4A141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63D5C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CD840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E351" w14:textId="77777777" w:rsidR="00CA6E0F" w:rsidRPr="000B526A" w:rsidRDefault="00CA6E0F" w:rsidP="00CA6E0F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D92FC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B159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CA171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7E9" w:rsidRPr="000B526A" w14:paraId="34FFF56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F08381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1AF9A" w14:textId="77777777" w:rsidR="009127E9" w:rsidRPr="000B526A" w:rsidRDefault="009127E9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A6237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6B0F6" w14:textId="69AC2D09" w:rsidR="009127E9" w:rsidRPr="000B526A" w:rsidRDefault="009406CD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0E11">
              <w:rPr>
                <w:rFonts w:ascii="Angsana New" w:hAnsi="Angsana New"/>
                <w:sz w:val="30"/>
                <w:szCs w:val="30"/>
                <w:lang w:val="en-US"/>
              </w:rPr>
              <w:t>71,419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F886A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10314" w14:textId="0F75CE19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148,044</w:t>
            </w:r>
          </w:p>
        </w:tc>
      </w:tr>
      <w:tr w:rsidR="0090790E" w:rsidRPr="000B526A" w14:paraId="4FF7B06B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204815" w14:textId="30807A17" w:rsidR="0090790E" w:rsidRPr="000B526A" w:rsidRDefault="0092698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B7699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</w:t>
            </w:r>
            <w:r w:rsidR="0092557E">
              <w:rPr>
                <w:rFonts w:ascii="Angsana New" w:hAnsi="Angsana New" w:hint="cs"/>
                <w:sz w:val="30"/>
                <w:szCs w:val="30"/>
                <w:cs/>
              </w:rPr>
              <w:t>บันทึกต่ำไป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2B37" w14:textId="77777777" w:rsidR="0090790E" w:rsidRPr="000B526A" w:rsidRDefault="0090790E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8B1CD" w14:textId="77777777" w:rsidR="0090790E" w:rsidRPr="000B526A" w:rsidRDefault="0090790E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D0A0" w14:textId="50514678" w:rsidR="0090790E" w:rsidRPr="009406CD" w:rsidRDefault="00920E11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56B16" w14:textId="77777777" w:rsidR="0090790E" w:rsidRPr="000B526A" w:rsidRDefault="0090790E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E01D" w14:textId="55EEE70A" w:rsidR="0090790E" w:rsidRPr="000B526A" w:rsidRDefault="0092557E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2557E" w:rsidRPr="000B526A" w14:paraId="5D385A5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9F1365" w14:textId="77777777" w:rsidR="0092557E" w:rsidRDefault="0092557E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7D72B" w14:textId="77777777" w:rsidR="0092557E" w:rsidRPr="000B526A" w:rsidRDefault="0092557E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F6C" w14:textId="77777777" w:rsidR="0092557E" w:rsidRPr="000B526A" w:rsidRDefault="0092557E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75AB3" w14:textId="51DAFC34" w:rsidR="0092557E" w:rsidRPr="00BC1E5C" w:rsidRDefault="0092557E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1E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F3BCC" w14:textId="77777777" w:rsidR="0092557E" w:rsidRPr="00BC1E5C" w:rsidRDefault="0092557E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5F8D8" w14:textId="2F5B4FB1" w:rsidR="0092557E" w:rsidRPr="00BC1E5C" w:rsidRDefault="0092557E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1E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148,044</w:t>
            </w:r>
          </w:p>
        </w:tc>
      </w:tr>
      <w:tr w:rsidR="009127E9" w:rsidRPr="000B526A" w14:paraId="5FE02A2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77244C" w14:textId="77777777" w:rsidR="009127E9" w:rsidRPr="000B526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5F50" w14:textId="77777777" w:rsidR="009127E9" w:rsidRPr="000B526A" w:rsidRDefault="009127E9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D4286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DECF0" w14:textId="77777777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7A05D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FB5DA" w14:textId="77777777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7E9" w:rsidRPr="000B526A" w14:paraId="4FAB6BC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E490D" w14:textId="77777777" w:rsidR="009127E9" w:rsidRPr="000B526A" w:rsidRDefault="009127E9" w:rsidP="009127E9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54F9D" w14:textId="7A40389A" w:rsidR="009127E9" w:rsidRPr="000B526A" w:rsidRDefault="009127E9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C1659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225C8" w14:textId="77777777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2E25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6F5AA" w14:textId="77777777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27E9" w:rsidRPr="000B526A" w14:paraId="4BBDEC82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51925E" w14:textId="77777777" w:rsidR="009127E9" w:rsidRPr="000B526A" w:rsidRDefault="009127E9" w:rsidP="009127E9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91663" w14:textId="77777777" w:rsidR="009127E9" w:rsidRPr="000B526A" w:rsidRDefault="009127E9" w:rsidP="009127E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C9FB8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821D2" w14:textId="2D59ECA0" w:rsidR="009127E9" w:rsidRPr="000B526A" w:rsidRDefault="009406CD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(7,475)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562D" w14:textId="77777777" w:rsidR="009127E9" w:rsidRPr="000B526A" w:rsidRDefault="009127E9" w:rsidP="009127E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4AA81" w14:textId="32C9E306" w:rsidR="009127E9" w:rsidRPr="000B526A" w:rsidRDefault="009127E9" w:rsidP="009127E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11,361</w:t>
            </w:r>
          </w:p>
        </w:tc>
      </w:tr>
      <w:tr w:rsidR="00821919" w:rsidRPr="000B526A" w14:paraId="705EA48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7024E" w14:textId="77777777" w:rsidR="00821919" w:rsidRPr="000B526A" w:rsidRDefault="00821919" w:rsidP="0082191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04454" w14:textId="77777777" w:rsidR="00821919" w:rsidRPr="000B526A" w:rsidRDefault="00821919" w:rsidP="00821919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A03C3" w14:textId="77777777" w:rsidR="00821919" w:rsidRPr="000B526A" w:rsidRDefault="00821919" w:rsidP="0082191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20FD" w14:textId="247D5270" w:rsidR="00821919" w:rsidRPr="000B526A" w:rsidRDefault="009406CD" w:rsidP="0082191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158E2" w14:textId="77777777" w:rsidR="00821919" w:rsidRPr="000B526A" w:rsidRDefault="00821919" w:rsidP="0082191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BC12C" w14:textId="414807C7" w:rsidR="00821919" w:rsidRPr="000B526A" w:rsidRDefault="00821919" w:rsidP="00821919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159,405</w:t>
            </w:r>
          </w:p>
        </w:tc>
      </w:tr>
    </w:tbl>
    <w:p w14:paraId="2ADB2E19" w14:textId="76D04A82" w:rsidR="00F240BA" w:rsidRDefault="00F240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B84BC7" w14:textId="37755218" w:rsidR="00342DEA" w:rsidRPr="000B526A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CA6E0F" w:rsidRPr="000B526A" w14:paraId="496F101F" w14:textId="77777777" w:rsidTr="008D7125">
        <w:trPr>
          <w:cantSplit/>
          <w:trHeight w:val="419"/>
        </w:trPr>
        <w:tc>
          <w:tcPr>
            <w:tcW w:w="2614" w:type="dxa"/>
          </w:tcPr>
          <w:p w14:paraId="2E40025C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76101" w14:textId="01BE0EE4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8415E8B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D4EC02" w14:textId="0D9FC8AC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678900F3" w14:textId="77777777" w:rsidTr="00BC1E5C">
        <w:trPr>
          <w:cantSplit/>
          <w:trHeight w:val="844"/>
        </w:trPr>
        <w:tc>
          <w:tcPr>
            <w:tcW w:w="2614" w:type="dxa"/>
          </w:tcPr>
          <w:p w14:paraId="44CA57CB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196DB1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60D59B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24EF6EA1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73EFBB" w14:textId="3558E725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7" w:type="dxa"/>
            <w:vAlign w:val="bottom"/>
          </w:tcPr>
          <w:p w14:paraId="4AC09939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C2F3B3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14:paraId="270C0B9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426945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7150B85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6D67BF36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01F68E9" w14:textId="0711AEE1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7" w:type="dxa"/>
            <w:vAlign w:val="bottom"/>
          </w:tcPr>
          <w:p w14:paraId="10089AD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52A29E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95D13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6E0F" w:rsidRPr="000B526A" w14:paraId="4AC99E03" w14:textId="77777777" w:rsidTr="001237B0">
        <w:trPr>
          <w:cantSplit/>
          <w:trHeight w:val="419"/>
        </w:trPr>
        <w:tc>
          <w:tcPr>
            <w:tcW w:w="2614" w:type="dxa"/>
          </w:tcPr>
          <w:p w14:paraId="0DF66AC8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14:paraId="416B41D7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21919" w:rsidRPr="000B526A" w14:paraId="67E7A4B9" w14:textId="77777777" w:rsidTr="000B526A">
        <w:trPr>
          <w:cantSplit/>
          <w:trHeight w:val="597"/>
        </w:trPr>
        <w:tc>
          <w:tcPr>
            <w:tcW w:w="2614" w:type="dxa"/>
          </w:tcPr>
          <w:p w14:paraId="33BFA8D1" w14:textId="5ED25404" w:rsidR="00821919" w:rsidRPr="000B526A" w:rsidRDefault="00821919" w:rsidP="00821919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ABC1797" w14:textId="23A25D54" w:rsidR="00821919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28,832</w:t>
            </w:r>
          </w:p>
        </w:tc>
        <w:tc>
          <w:tcPr>
            <w:tcW w:w="187" w:type="dxa"/>
            <w:vAlign w:val="bottom"/>
          </w:tcPr>
          <w:p w14:paraId="7CE1E880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209841D" w14:textId="77777777" w:rsidR="009406CD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B14FAD7" w14:textId="0E413EFB" w:rsidR="009406CD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(5,766)</w:t>
            </w:r>
          </w:p>
        </w:tc>
        <w:tc>
          <w:tcPr>
            <w:tcW w:w="187" w:type="dxa"/>
            <w:vAlign w:val="bottom"/>
          </w:tcPr>
          <w:p w14:paraId="1EE80208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A2A8C6" w14:textId="2097586D" w:rsidR="00821919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23,066</w:t>
            </w:r>
          </w:p>
        </w:tc>
        <w:tc>
          <w:tcPr>
            <w:tcW w:w="187" w:type="dxa"/>
          </w:tcPr>
          <w:p w14:paraId="0C3192CB" w14:textId="77777777" w:rsidR="00821919" w:rsidRPr="000B526A" w:rsidRDefault="00821919" w:rsidP="0082191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4D92792" w14:textId="6A57455C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15,214</w:t>
            </w:r>
          </w:p>
        </w:tc>
        <w:tc>
          <w:tcPr>
            <w:tcW w:w="187" w:type="dxa"/>
            <w:vAlign w:val="bottom"/>
          </w:tcPr>
          <w:p w14:paraId="79D00439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AC7FAE4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C3EE609" w14:textId="74F0D76A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(3,043)</w:t>
            </w:r>
          </w:p>
        </w:tc>
        <w:tc>
          <w:tcPr>
            <w:tcW w:w="187" w:type="dxa"/>
            <w:vAlign w:val="bottom"/>
          </w:tcPr>
          <w:p w14:paraId="540BAD54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0542FC" w14:textId="44BE7B0B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12,171</w:t>
            </w:r>
          </w:p>
        </w:tc>
      </w:tr>
      <w:tr w:rsidR="00821919" w:rsidRPr="000B526A" w14:paraId="053CA14A" w14:textId="77777777" w:rsidTr="000C6655">
        <w:trPr>
          <w:cantSplit/>
          <w:trHeight w:val="435"/>
        </w:trPr>
        <w:tc>
          <w:tcPr>
            <w:tcW w:w="2614" w:type="dxa"/>
          </w:tcPr>
          <w:p w14:paraId="3CA72B9E" w14:textId="77777777" w:rsidR="00821919" w:rsidRPr="000B526A" w:rsidRDefault="00821919" w:rsidP="008219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2124" w14:textId="754D0E3A" w:rsidR="00821919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28,832</w:t>
            </w:r>
          </w:p>
        </w:tc>
        <w:tc>
          <w:tcPr>
            <w:tcW w:w="187" w:type="dxa"/>
            <w:vAlign w:val="bottom"/>
          </w:tcPr>
          <w:p w14:paraId="01A14CA1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4057B5B" w14:textId="16167788" w:rsidR="00821919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(5,766)</w:t>
            </w:r>
          </w:p>
        </w:tc>
        <w:tc>
          <w:tcPr>
            <w:tcW w:w="187" w:type="dxa"/>
            <w:vAlign w:val="bottom"/>
          </w:tcPr>
          <w:p w14:paraId="015A14C0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BBB0" w14:textId="5EF8F36F" w:rsidR="00821919" w:rsidRPr="000B526A" w:rsidRDefault="009406CD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23,066</w:t>
            </w:r>
          </w:p>
        </w:tc>
        <w:tc>
          <w:tcPr>
            <w:tcW w:w="187" w:type="dxa"/>
            <w:vAlign w:val="bottom"/>
          </w:tcPr>
          <w:p w14:paraId="1D5F3E66" w14:textId="77777777" w:rsidR="00821919" w:rsidRPr="000B526A" w:rsidRDefault="00821919" w:rsidP="0082191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823A" w14:textId="747AC6FE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15,214</w:t>
            </w:r>
          </w:p>
        </w:tc>
        <w:tc>
          <w:tcPr>
            <w:tcW w:w="187" w:type="dxa"/>
            <w:vAlign w:val="bottom"/>
          </w:tcPr>
          <w:p w14:paraId="3E35ED99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5E8CA18" w14:textId="5F69707D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(3,043)</w:t>
            </w:r>
          </w:p>
        </w:tc>
        <w:tc>
          <w:tcPr>
            <w:tcW w:w="187" w:type="dxa"/>
            <w:vAlign w:val="bottom"/>
          </w:tcPr>
          <w:p w14:paraId="3E9DC772" w14:textId="77777777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3A41" w14:textId="78B607F1" w:rsidR="00821919" w:rsidRPr="000B526A" w:rsidRDefault="00821919" w:rsidP="00821919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12,171</w:t>
            </w:r>
          </w:p>
        </w:tc>
      </w:tr>
    </w:tbl>
    <w:p w14:paraId="6DE59872" w14:textId="0F9FD500" w:rsidR="00F240BA" w:rsidRDefault="00F240BA">
      <w:pPr>
        <w:rPr>
          <w:rFonts w:ascii="Angsana New" w:hAnsi="Angsana New"/>
          <w:sz w:val="30"/>
          <w:szCs w:val="30"/>
        </w:rPr>
      </w:pPr>
    </w:p>
    <w:p w14:paraId="01BB1527" w14:textId="01273CD5" w:rsidR="009406CD" w:rsidRDefault="009406CD">
      <w:pPr>
        <w:rPr>
          <w:rFonts w:ascii="Angsana New" w:hAnsi="Angsana New"/>
          <w:sz w:val="30"/>
          <w:szCs w:val="30"/>
        </w:rPr>
      </w:pPr>
    </w:p>
    <w:p w14:paraId="692D6E5A" w14:textId="77777777" w:rsidR="00D213A2" w:rsidRDefault="00D213A2">
      <w:r>
        <w:br w:type="page"/>
      </w:r>
    </w:p>
    <w:tbl>
      <w:tblPr>
        <w:tblW w:w="927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213A2" w:rsidRPr="000B526A" w14:paraId="05D2B769" w14:textId="77777777" w:rsidTr="00FE7BD8">
        <w:tc>
          <w:tcPr>
            <w:tcW w:w="4140" w:type="dxa"/>
          </w:tcPr>
          <w:p w14:paraId="0F5FF1DE" w14:textId="29F2F854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ECE9262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13A2" w:rsidRPr="000B526A" w14:paraId="704E8EDB" w14:textId="77777777" w:rsidTr="00FE7BD8">
        <w:tc>
          <w:tcPr>
            <w:tcW w:w="4140" w:type="dxa"/>
          </w:tcPr>
          <w:p w14:paraId="7FD2E9B8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D28F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A302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0603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213A2" w:rsidRPr="000B526A" w14:paraId="588A2158" w14:textId="77777777" w:rsidTr="00FE7BD8">
        <w:tc>
          <w:tcPr>
            <w:tcW w:w="4140" w:type="dxa"/>
          </w:tcPr>
          <w:p w14:paraId="10CB6BBC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0CEA8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F34E82F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C352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01075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1293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B99627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3AA5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3A2" w:rsidRPr="000B526A" w14:paraId="136E5024" w14:textId="77777777" w:rsidTr="00FE7BD8">
        <w:tc>
          <w:tcPr>
            <w:tcW w:w="4140" w:type="dxa"/>
          </w:tcPr>
          <w:p w14:paraId="462E1C16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F8602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08D315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AB0F4E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6F35B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2E9F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7B65E9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82AC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213A2" w:rsidRPr="000B526A" w14:paraId="7C74F300" w14:textId="77777777" w:rsidTr="00FE7BD8">
        <w:tc>
          <w:tcPr>
            <w:tcW w:w="4140" w:type="dxa"/>
          </w:tcPr>
          <w:p w14:paraId="0A0536DE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516A88F" w14:textId="77777777" w:rsidR="00D213A2" w:rsidRPr="000B526A" w:rsidRDefault="00D213A2" w:rsidP="00FE7BD8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3B7B" w14:textId="77777777" w:rsidR="00D213A2" w:rsidRPr="000B526A" w:rsidRDefault="00D213A2" w:rsidP="00FE7BD8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EFCD1B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880,762</w:t>
            </w:r>
          </w:p>
        </w:tc>
        <w:tc>
          <w:tcPr>
            <w:tcW w:w="270" w:type="dxa"/>
          </w:tcPr>
          <w:p w14:paraId="7C9C3C1A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B399" w14:textId="77777777" w:rsidR="00D213A2" w:rsidRPr="000B526A" w:rsidRDefault="00D213A2" w:rsidP="00FE7BD8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8BBB0" w14:textId="77777777" w:rsidR="00D213A2" w:rsidRPr="000B526A" w:rsidRDefault="00D213A2" w:rsidP="00FE7BD8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5373D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828,409</w:t>
            </w:r>
          </w:p>
        </w:tc>
      </w:tr>
      <w:tr w:rsidR="00D213A2" w:rsidRPr="000B526A" w14:paraId="3B835D7D" w14:textId="77777777" w:rsidTr="00FE7BD8">
        <w:tc>
          <w:tcPr>
            <w:tcW w:w="4140" w:type="dxa"/>
          </w:tcPr>
          <w:p w14:paraId="2D9B5105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A7FF6C5" w14:textId="77777777" w:rsidR="00D213A2" w:rsidRPr="000B526A" w:rsidRDefault="00D213A2" w:rsidP="006C08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A2AC81E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4C1DF6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176,152</w:t>
            </w:r>
          </w:p>
        </w:tc>
        <w:tc>
          <w:tcPr>
            <w:tcW w:w="270" w:type="dxa"/>
            <w:tcBorders>
              <w:bottom w:val="nil"/>
            </w:tcBorders>
          </w:tcPr>
          <w:p w14:paraId="212631E6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54FBA0" w14:textId="77777777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446165F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FD50DE8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165,682</w:t>
            </w:r>
          </w:p>
        </w:tc>
      </w:tr>
      <w:tr w:rsidR="00D213A2" w:rsidRPr="000B526A" w14:paraId="1D8A2B3A" w14:textId="77777777" w:rsidTr="00FE7BD8">
        <w:tc>
          <w:tcPr>
            <w:tcW w:w="4140" w:type="dxa"/>
          </w:tcPr>
          <w:p w14:paraId="39A666F1" w14:textId="49AF4FA1" w:rsidR="00D213A2" w:rsidRPr="000B526A" w:rsidRDefault="00020A9C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มูลค่าภาษีเงินได้นิติบุคคลที่ใช้สิทธิยกเว้นภาษี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3FC7FFEC" w14:textId="75EF0B65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B1C870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36A60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(11,770)</w:t>
            </w:r>
          </w:p>
        </w:tc>
        <w:tc>
          <w:tcPr>
            <w:tcW w:w="270" w:type="dxa"/>
            <w:tcBorders>
              <w:bottom w:val="nil"/>
            </w:tcBorders>
          </w:tcPr>
          <w:p w14:paraId="09F497C1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6E8768" w14:textId="7AA4FC73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D4E6A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603BC" w14:textId="5260AF71" w:rsidR="00D213A2" w:rsidRPr="000B526A" w:rsidRDefault="00FD2B2B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213A2" w:rsidRPr="000B526A" w14:paraId="454CEA09" w14:textId="77777777" w:rsidTr="00FE7BD8">
        <w:tc>
          <w:tcPr>
            <w:tcW w:w="4140" w:type="dxa"/>
          </w:tcPr>
          <w:p w14:paraId="58A90112" w14:textId="1C9FFFD2" w:rsidR="00D213A2" w:rsidRPr="000B526A" w:rsidRDefault="00D07B79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</w:t>
            </w:r>
            <w:r w:rsidR="009F1F4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213A2"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69B07CC" w14:textId="77777777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870B67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CD56A5" w14:textId="380E363C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81C4D0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686DB4" w14:textId="77777777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455BE6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E3414C" w14:textId="5E0DFFD4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F40" w:rsidRPr="000B526A" w14:paraId="62E8EB84" w14:textId="77777777" w:rsidTr="00FE7BD8">
        <w:tc>
          <w:tcPr>
            <w:tcW w:w="4140" w:type="dxa"/>
          </w:tcPr>
          <w:p w14:paraId="3CBEBC9D" w14:textId="5258AF5B" w:rsidR="009F1F40" w:rsidRDefault="009F1F40" w:rsidP="006C0824">
            <w:pPr>
              <w:tabs>
                <w:tab w:val="left" w:pos="540"/>
              </w:tabs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C56AEF8" w14:textId="6E9507F7" w:rsidR="009F1F40" w:rsidRPr="000B526A" w:rsidRDefault="009F1F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835B6D" w14:textId="77777777" w:rsidR="009F1F40" w:rsidRPr="000B526A" w:rsidRDefault="009F1F40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573DD6" w14:textId="5E3A27C2" w:rsidR="009F1F40" w:rsidRDefault="0064636E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(438)</w:t>
            </w:r>
          </w:p>
        </w:tc>
        <w:tc>
          <w:tcPr>
            <w:tcW w:w="270" w:type="dxa"/>
            <w:tcBorders>
              <w:bottom w:val="nil"/>
            </w:tcBorders>
          </w:tcPr>
          <w:p w14:paraId="53EC2165" w14:textId="77777777" w:rsidR="009F1F40" w:rsidRPr="000B526A" w:rsidRDefault="009F1F40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C9F3B0" w14:textId="2675B0AE" w:rsidR="009F1F40" w:rsidRPr="000B526A" w:rsidRDefault="009F1F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6722A" w14:textId="77777777" w:rsidR="009F1F40" w:rsidRPr="000B526A" w:rsidRDefault="009F1F40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9D30" w14:textId="6E5F1C20" w:rsidR="009F1F40" w:rsidRPr="000B526A" w:rsidRDefault="0064636E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(6,277)</w:t>
            </w:r>
          </w:p>
        </w:tc>
      </w:tr>
      <w:tr w:rsidR="00D213A2" w:rsidRPr="000B526A" w14:paraId="0B66D39C" w14:textId="77777777" w:rsidTr="00FE7BD8">
        <w:tc>
          <w:tcPr>
            <w:tcW w:w="4140" w:type="dxa"/>
          </w:tcPr>
          <w:p w14:paraId="32BB248D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5076016D" w14:textId="665F8CAF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18205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85E856" w14:textId="77777777" w:rsidR="00D213A2" w:rsidRPr="009406CD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12,600</w:t>
            </w:r>
          </w:p>
        </w:tc>
        <w:tc>
          <w:tcPr>
            <w:tcW w:w="270" w:type="dxa"/>
            <w:tcBorders>
              <w:bottom w:val="nil"/>
            </w:tcBorders>
          </w:tcPr>
          <w:p w14:paraId="762F0202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46CED9B" w14:textId="0C07C214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E415EB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29C492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13A2" w:rsidRPr="000B526A" w14:paraId="00002190" w14:textId="77777777" w:rsidTr="00FE7BD8">
        <w:tc>
          <w:tcPr>
            <w:tcW w:w="4140" w:type="dxa"/>
            <w:tcBorders>
              <w:bottom w:val="nil"/>
            </w:tcBorders>
          </w:tcPr>
          <w:p w14:paraId="4812B94E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5BBCC8" w14:textId="77777777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765F729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7A3B4" w14:textId="77777777" w:rsidR="00D213A2" w:rsidRPr="000B526A" w:rsidRDefault="00D213A2" w:rsidP="00FE7BD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176,544</w:t>
            </w:r>
          </w:p>
        </w:tc>
        <w:tc>
          <w:tcPr>
            <w:tcW w:w="270" w:type="dxa"/>
            <w:tcBorders>
              <w:bottom w:val="nil"/>
            </w:tcBorders>
          </w:tcPr>
          <w:p w14:paraId="1EE018FE" w14:textId="77777777" w:rsidR="00D213A2" w:rsidRPr="000B526A" w:rsidRDefault="00D213A2" w:rsidP="00FE7BD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2B91A2" w14:textId="77777777" w:rsidR="00D213A2" w:rsidRPr="000B526A" w:rsidRDefault="00D213A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207EA0A9" w14:textId="77777777" w:rsidR="00D213A2" w:rsidRPr="000B526A" w:rsidRDefault="00D213A2" w:rsidP="00FE7BD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63EB3" w14:textId="77777777" w:rsidR="00D213A2" w:rsidRPr="000B526A" w:rsidRDefault="00D213A2" w:rsidP="00FE7BD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159,405</w:t>
            </w:r>
          </w:p>
        </w:tc>
      </w:tr>
    </w:tbl>
    <w:p w14:paraId="59556BAE" w14:textId="3D10DACE" w:rsidR="009406CD" w:rsidRDefault="009406CD">
      <w:pPr>
        <w:rPr>
          <w:rFonts w:ascii="Angsana New" w:hAnsi="Angsana New"/>
          <w:sz w:val="30"/>
          <w:szCs w:val="30"/>
        </w:rPr>
      </w:pPr>
    </w:p>
    <w:p w14:paraId="440158AC" w14:textId="2E5EAA8D" w:rsidR="008409AA" w:rsidRPr="008B11B5" w:rsidRDefault="008409AA" w:rsidP="008B11B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8B11B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2B38A17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</w:rPr>
      </w:pPr>
    </w:p>
    <w:p w14:paraId="3CC55266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8F6D5D1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4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170"/>
        <w:gridCol w:w="270"/>
        <w:gridCol w:w="1170"/>
      </w:tblGrid>
      <w:tr w:rsidR="008409AA" w:rsidRPr="000B526A" w14:paraId="33B9884F" w14:textId="77777777" w:rsidTr="000F3D07">
        <w:trPr>
          <w:cantSplit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0759DB3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2FAFB9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521EC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BA35325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8409AA" w:rsidRPr="000B526A" w14:paraId="1EF09E43" w14:textId="77777777" w:rsidTr="000F3D0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FAF1EAE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ED34" w14:textId="77777777" w:rsidR="008409AA" w:rsidRPr="000B526A" w:rsidRDefault="008409AA" w:rsidP="000F3D0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9AA" w:rsidRPr="000B526A" w14:paraId="75E52A6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0FF436ED" w14:textId="77777777" w:rsidR="008409AA" w:rsidRPr="000B526A" w:rsidRDefault="008409AA" w:rsidP="000F3D07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BD99F" w14:textId="2590518B" w:rsidR="008409AA" w:rsidRPr="000B526A" w:rsidRDefault="009406CD" w:rsidP="000F3D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97,422</w:t>
            </w:r>
          </w:p>
        </w:tc>
        <w:tc>
          <w:tcPr>
            <w:tcW w:w="270" w:type="dxa"/>
          </w:tcPr>
          <w:p w14:paraId="41087317" w14:textId="77777777" w:rsidR="008409AA" w:rsidRPr="000B526A" w:rsidRDefault="008409AA" w:rsidP="000F3D07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41A62" w14:textId="77777777" w:rsidR="008409AA" w:rsidRPr="000B526A" w:rsidRDefault="008409AA" w:rsidP="000F3D07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97,210</w:t>
            </w:r>
          </w:p>
        </w:tc>
      </w:tr>
      <w:tr w:rsidR="008409AA" w:rsidRPr="000B526A" w14:paraId="1417FFC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3993EC8" w14:textId="77777777" w:rsidR="008409AA" w:rsidRPr="000B526A" w:rsidRDefault="008409AA" w:rsidP="000F3D07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7EDB" w14:textId="520950B2" w:rsidR="008409AA" w:rsidRPr="000B526A" w:rsidRDefault="009406CD" w:rsidP="000F3D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(67,231)</w:t>
            </w:r>
          </w:p>
        </w:tc>
        <w:tc>
          <w:tcPr>
            <w:tcW w:w="270" w:type="dxa"/>
          </w:tcPr>
          <w:p w14:paraId="02B18FAC" w14:textId="77777777" w:rsidR="008409AA" w:rsidRPr="000B526A" w:rsidRDefault="008409AA" w:rsidP="000F3D07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1737A" w14:textId="77777777" w:rsidR="008409AA" w:rsidRPr="000B526A" w:rsidRDefault="008409AA" w:rsidP="000F3D07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(68,728)</w:t>
            </w:r>
          </w:p>
        </w:tc>
      </w:tr>
      <w:tr w:rsidR="008409AA" w:rsidRPr="000B526A" w14:paraId="21A8F3C6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7BCCB83" w14:textId="77777777" w:rsidR="008409AA" w:rsidRPr="000B526A" w:rsidRDefault="008409AA" w:rsidP="000F3D0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84658" w14:textId="05ED10E4" w:rsidR="008409AA" w:rsidRPr="000B526A" w:rsidRDefault="009406CD" w:rsidP="000F3D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  <w:tc>
          <w:tcPr>
            <w:tcW w:w="270" w:type="dxa"/>
          </w:tcPr>
          <w:p w14:paraId="240F6B39" w14:textId="77777777" w:rsidR="008409AA" w:rsidRPr="000B526A" w:rsidRDefault="008409AA" w:rsidP="000F3D07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12798" w14:textId="77777777" w:rsidR="008409AA" w:rsidRPr="000B526A" w:rsidRDefault="008409AA" w:rsidP="000F3D07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28,482</w:t>
            </w:r>
          </w:p>
        </w:tc>
      </w:tr>
    </w:tbl>
    <w:p w14:paraId="2729B27E" w14:textId="77777777" w:rsidR="009406CD" w:rsidRDefault="009406CD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D35DC03" w14:textId="1FF553F7" w:rsidR="00F9173C" w:rsidRDefault="00F9173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EF193" w14:textId="5C424AD1" w:rsidR="008409AA" w:rsidRDefault="008409AA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AB289BC" w14:textId="77777777" w:rsidR="00F2155C" w:rsidRPr="000B526A" w:rsidRDefault="00F2155C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F2155C" w:rsidRPr="000B526A" w14:paraId="528868DA" w14:textId="77777777" w:rsidTr="000F3D07">
        <w:tc>
          <w:tcPr>
            <w:tcW w:w="4140" w:type="dxa"/>
          </w:tcPr>
          <w:p w14:paraId="1932F163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631CA9" w14:textId="77777777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F53FD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6155ED85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3885F4A3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606EB95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009FC00C" w14:textId="77777777" w:rsidTr="000F3D07">
        <w:tc>
          <w:tcPr>
            <w:tcW w:w="4140" w:type="dxa"/>
          </w:tcPr>
          <w:p w14:paraId="562B561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92F44B" w14:textId="783EA3B1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B2BAB6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B1AD4F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29DB3" w14:textId="77777777" w:rsidR="00F2155C" w:rsidRPr="000B526A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788204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320B0D1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2C01D7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0B4F6CA0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106EF99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2228046" w14:textId="1B82E893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2155C" w:rsidRPr="000B526A" w14:paraId="1FC22D14" w14:textId="77777777" w:rsidTr="000F3D07">
        <w:tc>
          <w:tcPr>
            <w:tcW w:w="4140" w:type="dxa"/>
          </w:tcPr>
          <w:p w14:paraId="603B7D9D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54EEC0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040D2263" w14:textId="77777777" w:rsidTr="000F3D07">
        <w:tc>
          <w:tcPr>
            <w:tcW w:w="4140" w:type="dxa"/>
          </w:tcPr>
          <w:p w14:paraId="77480BE3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1FD0970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5FDED7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486B8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1058E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EE1B6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60E1C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1981FE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55C" w:rsidRPr="000B526A" w14:paraId="397F3AC4" w14:textId="77777777" w:rsidTr="008B11B5">
        <w:tc>
          <w:tcPr>
            <w:tcW w:w="4140" w:type="dxa"/>
          </w:tcPr>
          <w:p w14:paraId="06ECE34B" w14:textId="77777777" w:rsidR="00F2155C" w:rsidRPr="000B526A" w:rsidRDefault="00F2155C" w:rsidP="00F2155C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D877FB" w14:textId="5A5DEC72" w:rsidR="00F2155C" w:rsidRPr="000B526A" w:rsidRDefault="00F2155C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337FB9D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085467" w14:textId="705EA068" w:rsidR="00F2155C" w:rsidRPr="000B526A" w:rsidRDefault="009406CD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9AC637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74B2FACD" w14:textId="17FBBB47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14C8DFA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40EF5AE8" w14:textId="1A11517A" w:rsidR="00F2155C" w:rsidRPr="000B526A" w:rsidRDefault="009406CD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1,759</w:t>
            </w:r>
          </w:p>
        </w:tc>
      </w:tr>
      <w:tr w:rsidR="00F2155C" w:rsidRPr="000B526A" w14:paraId="5CBD3852" w14:textId="77777777" w:rsidTr="008B11B5">
        <w:tc>
          <w:tcPr>
            <w:tcW w:w="4140" w:type="dxa"/>
          </w:tcPr>
          <w:p w14:paraId="60FE4BCA" w14:textId="77777777" w:rsidR="00F2155C" w:rsidRPr="000B526A" w:rsidRDefault="00F2155C" w:rsidP="00F2155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AE7561" w14:textId="6044BE95" w:rsidR="00F2155C" w:rsidRPr="000B526A" w:rsidRDefault="00F2155C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96,870</w:t>
            </w:r>
          </w:p>
        </w:tc>
        <w:tc>
          <w:tcPr>
            <w:tcW w:w="270" w:type="dxa"/>
            <w:shd w:val="clear" w:color="auto" w:fill="auto"/>
          </w:tcPr>
          <w:p w14:paraId="3DD9BA6B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16CD7" w14:textId="35CA783C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9695E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085C1F42" w14:textId="51E6AFB6" w:rsidR="00F2155C" w:rsidRPr="000B526A" w:rsidRDefault="009406CD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5127CDD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F117B89" w14:textId="2A1D9543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95,499</w:t>
            </w:r>
          </w:p>
        </w:tc>
      </w:tr>
      <w:tr w:rsidR="00F2155C" w:rsidRPr="000B526A" w14:paraId="3DD08D98" w14:textId="77777777" w:rsidTr="008B11B5">
        <w:tc>
          <w:tcPr>
            <w:tcW w:w="4140" w:type="dxa"/>
          </w:tcPr>
          <w:p w14:paraId="62267DE0" w14:textId="0C00B250" w:rsidR="00F2155C" w:rsidRPr="000B526A" w:rsidRDefault="009406CD" w:rsidP="00F2155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1D1290" w14:textId="77777777" w:rsidR="009406CD" w:rsidRDefault="009406CD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B7DD47" w14:textId="6926A469" w:rsidR="00F2155C" w:rsidRPr="000B526A" w:rsidRDefault="00002CB5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0E402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800705" w14:textId="77777777" w:rsidR="00F2155C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627D3E8" w14:textId="0A7E3873" w:rsidR="009406CD" w:rsidRPr="000B526A" w:rsidRDefault="00002CB5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92114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2339D28" w14:textId="77777777" w:rsidR="009406CD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076E623" w14:textId="08774235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C67BFC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1FB091A1" w14:textId="77777777" w:rsidR="00F2155C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361BAD" w14:textId="36F97BE8" w:rsidR="009406CD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F2155C" w:rsidRPr="000B526A" w14:paraId="77ADA844" w14:textId="77777777" w:rsidTr="008B11B5">
        <w:tc>
          <w:tcPr>
            <w:tcW w:w="4140" w:type="dxa"/>
          </w:tcPr>
          <w:p w14:paraId="04D4E095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B857DE" w14:textId="27484143" w:rsidR="00F2155C" w:rsidRPr="000B526A" w:rsidRDefault="00983584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97,210</w:t>
            </w:r>
          </w:p>
        </w:tc>
        <w:tc>
          <w:tcPr>
            <w:tcW w:w="270" w:type="dxa"/>
            <w:shd w:val="clear" w:color="auto" w:fill="auto"/>
          </w:tcPr>
          <w:p w14:paraId="3C0FD22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FD7789" w14:textId="19FC64A2" w:rsidR="00F2155C" w:rsidRPr="000B526A" w:rsidRDefault="00C4249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DF8F0C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7F95C0" w14:textId="58525926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27A0D126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475F2" w14:textId="0220FE1F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97,422</w:t>
            </w:r>
          </w:p>
        </w:tc>
      </w:tr>
      <w:tr w:rsidR="00F2155C" w:rsidRPr="000B526A" w14:paraId="1392F81C" w14:textId="77777777" w:rsidTr="000F3D07">
        <w:tc>
          <w:tcPr>
            <w:tcW w:w="4140" w:type="dxa"/>
          </w:tcPr>
          <w:p w14:paraId="5C1D335C" w14:textId="77777777" w:rsidR="00F2155C" w:rsidRPr="000B526A" w:rsidRDefault="00F2155C" w:rsidP="00F2155C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483799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89C6FE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A3D305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32AFF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48F5841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D8CE75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51751427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2155C" w:rsidRPr="000B526A" w14:paraId="709200F6" w14:textId="77777777" w:rsidTr="000F3D07">
        <w:tc>
          <w:tcPr>
            <w:tcW w:w="4140" w:type="dxa"/>
          </w:tcPr>
          <w:p w14:paraId="0844F8C8" w14:textId="77777777" w:rsidR="00F2155C" w:rsidRPr="000B526A" w:rsidRDefault="00F2155C" w:rsidP="00F2155C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908C362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3C5F5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2182A9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9E7E3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5A5DB2C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9FE36A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2BE44E06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155C" w:rsidRPr="000B526A" w14:paraId="40D33399" w14:textId="77777777" w:rsidTr="008B11B5">
        <w:tc>
          <w:tcPr>
            <w:tcW w:w="4140" w:type="dxa"/>
            <w:shd w:val="clear" w:color="auto" w:fill="auto"/>
          </w:tcPr>
          <w:p w14:paraId="2C3BD3D5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E3A4C9A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CB302E" w14:textId="77777777" w:rsidR="00F2155C" w:rsidRPr="000B526A" w:rsidRDefault="00F215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996897" w14:textId="280452F8" w:rsidR="00F2155C" w:rsidRPr="000B526A" w:rsidRDefault="00F215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(68,512)</w:t>
            </w:r>
          </w:p>
        </w:tc>
        <w:tc>
          <w:tcPr>
            <w:tcW w:w="270" w:type="dxa"/>
            <w:shd w:val="clear" w:color="auto" w:fill="auto"/>
          </w:tcPr>
          <w:p w14:paraId="314E4EFC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575141" w14:textId="77777777" w:rsidR="009406CD" w:rsidRDefault="009406CD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10A92" w14:textId="0ABA9E4B" w:rsidR="00F2155C" w:rsidRPr="000B526A" w:rsidRDefault="009406CD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F6438" w14:textId="77777777" w:rsidR="00F2155C" w:rsidRPr="000B526A" w:rsidRDefault="00F2155C" w:rsidP="00F2155C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3BBD634" w14:textId="77777777" w:rsidR="00F2155C" w:rsidRDefault="00F2155C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AEA1FD1" w14:textId="48154F79" w:rsidR="009406CD" w:rsidRPr="000B526A" w:rsidRDefault="009406CD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D387F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20C8BB98" w14:textId="77777777" w:rsidR="009406CD" w:rsidRDefault="009406CD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4713E7" w14:textId="417AD84C" w:rsidR="00F2155C" w:rsidRPr="000B526A" w:rsidRDefault="009406CD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(67,231)</w:t>
            </w:r>
          </w:p>
        </w:tc>
      </w:tr>
      <w:tr w:rsidR="00002CB5" w:rsidRPr="000B526A" w14:paraId="7530930F" w14:textId="77777777" w:rsidTr="008B11B5">
        <w:tc>
          <w:tcPr>
            <w:tcW w:w="4140" w:type="dxa"/>
            <w:shd w:val="clear" w:color="auto" w:fill="auto"/>
          </w:tcPr>
          <w:p w14:paraId="31CF93AD" w14:textId="5710A36D" w:rsidR="00002CB5" w:rsidRPr="000B526A" w:rsidRDefault="00002CB5" w:rsidP="00BC1E5C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A55323" w14:textId="77777777" w:rsidR="00002CB5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611437" w14:textId="37734998" w:rsidR="00002CB5" w:rsidRPr="000B526A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3E513695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DB2AED" w14:textId="77777777" w:rsidR="00002CB5" w:rsidRDefault="00002CB5" w:rsidP="00002CB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A7B93C" w14:textId="2C5316B9" w:rsidR="00002CB5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7A1B19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910648C" w14:textId="77777777" w:rsidR="00002CB5" w:rsidRDefault="00002CB5" w:rsidP="00002CB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6E61ED" w14:textId="44EE0F13" w:rsidR="00002CB5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AFA4C0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BC518ED" w14:textId="77777777" w:rsidR="00002CB5" w:rsidRDefault="00002CB5" w:rsidP="006C082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A5049EA" w14:textId="0D9F64F5" w:rsidR="00002CB5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2CB5" w:rsidRPr="000B526A" w14:paraId="006C6A0B" w14:textId="77777777" w:rsidTr="008B11B5">
        <w:tc>
          <w:tcPr>
            <w:tcW w:w="4140" w:type="dxa"/>
          </w:tcPr>
          <w:p w14:paraId="20738881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87357" w14:textId="02AD64A9" w:rsidR="00002CB5" w:rsidRPr="000B526A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(68,</w:t>
            </w:r>
            <w:r w:rsidR="005460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728</w:t>
            </w: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7D861A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E87CE" w14:textId="50FB57A6" w:rsidR="00002CB5" w:rsidRPr="000B526A" w:rsidRDefault="00C4249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FCED7C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632F8D6E" w14:textId="7496B2D7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519791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07103" w14:textId="0C0F4947" w:rsidR="00002CB5" w:rsidRPr="000B526A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(67,231)</w:t>
            </w:r>
          </w:p>
        </w:tc>
      </w:tr>
      <w:tr w:rsidR="00002CB5" w:rsidRPr="000B526A" w14:paraId="63DEEB53" w14:textId="77777777" w:rsidTr="008B11B5">
        <w:tc>
          <w:tcPr>
            <w:tcW w:w="4140" w:type="dxa"/>
          </w:tcPr>
          <w:p w14:paraId="5A2CD57A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068CFB" w14:textId="77777777" w:rsidR="00002CB5" w:rsidRPr="000B526A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B2816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1DC8F5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B3273D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07F50689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E087229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0510782C" w14:textId="77777777" w:rsidR="00002CB5" w:rsidRPr="000B526A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002CB5" w:rsidRPr="000B526A" w14:paraId="18E3D386" w14:textId="77777777" w:rsidTr="008B11B5">
        <w:tc>
          <w:tcPr>
            <w:tcW w:w="4140" w:type="dxa"/>
          </w:tcPr>
          <w:p w14:paraId="79F6C9F5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AEB10C" w14:textId="5FF1E824" w:rsidR="00002CB5" w:rsidRPr="000B526A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28,482</w:t>
            </w:r>
          </w:p>
        </w:tc>
        <w:tc>
          <w:tcPr>
            <w:tcW w:w="270" w:type="dxa"/>
            <w:shd w:val="clear" w:color="auto" w:fill="auto"/>
          </w:tcPr>
          <w:p w14:paraId="47CAC258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8E9185" w14:textId="2B9BEFF5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7,475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17635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3BD08F65" w14:textId="064C0AF4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4B19DBC0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3A102839" w14:textId="3E52ECAD" w:rsidR="00002CB5" w:rsidRPr="000B526A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</w:tr>
    </w:tbl>
    <w:p w14:paraId="3650923C" w14:textId="77777777" w:rsidR="00F2155C" w:rsidRPr="000B526A" w:rsidRDefault="00F2155C" w:rsidP="008409A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01015E" w14:textId="77777777" w:rsidR="0054605E" w:rsidRDefault="0054605E">
      <w:r>
        <w:br w:type="page"/>
      </w: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F2155C" w:rsidRPr="000B526A" w14:paraId="0694BE0D" w14:textId="77777777" w:rsidTr="008B11B5">
        <w:trPr>
          <w:tblHeader/>
        </w:trPr>
        <w:tc>
          <w:tcPr>
            <w:tcW w:w="4140" w:type="dxa"/>
          </w:tcPr>
          <w:p w14:paraId="01944EBD" w14:textId="20B5F191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D6AE6" w14:textId="77777777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1AC2E8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40B44351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5E87546A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8BE461F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68CC439F" w14:textId="77777777" w:rsidTr="008B11B5">
        <w:trPr>
          <w:tblHeader/>
        </w:trPr>
        <w:tc>
          <w:tcPr>
            <w:tcW w:w="4140" w:type="dxa"/>
          </w:tcPr>
          <w:p w14:paraId="134BA156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7924F3" w14:textId="77777777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D8B6DC5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FF0332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A6CD4" w14:textId="77777777" w:rsidR="00F2155C" w:rsidRPr="000B526A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9DEEC9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DDE72E7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EAF89D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165059B5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38E30D9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20F4C23C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</w:tr>
      <w:tr w:rsidR="00F2155C" w:rsidRPr="000B526A" w14:paraId="48460B6B" w14:textId="77777777" w:rsidTr="008B11B5">
        <w:trPr>
          <w:tblHeader/>
        </w:trPr>
        <w:tc>
          <w:tcPr>
            <w:tcW w:w="4140" w:type="dxa"/>
          </w:tcPr>
          <w:p w14:paraId="3D878874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138AA0C3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2E8FDA87" w14:textId="77777777" w:rsidTr="000F3D07">
        <w:tc>
          <w:tcPr>
            <w:tcW w:w="4140" w:type="dxa"/>
          </w:tcPr>
          <w:p w14:paraId="4230D2A6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0E0EC8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59FEC0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EDB66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83B51E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1C80A4D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013F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F4B15C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55C" w:rsidRPr="000B526A" w14:paraId="5CC5DD1B" w14:textId="77777777" w:rsidTr="000F3D07">
        <w:tc>
          <w:tcPr>
            <w:tcW w:w="4140" w:type="dxa"/>
          </w:tcPr>
          <w:p w14:paraId="5FBF2610" w14:textId="77777777" w:rsidR="00F2155C" w:rsidRPr="000B526A" w:rsidRDefault="00F2155C" w:rsidP="000F3D07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</w:tcPr>
          <w:p w14:paraId="4324166B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5A7CE23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FEF53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(126)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119F95" w14:textId="77777777" w:rsidR="00F2155C" w:rsidRPr="000B526A" w:rsidRDefault="00F2155C" w:rsidP="000F3D07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2A24133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01D0AA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1AEDF9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340</w:t>
            </w:r>
          </w:p>
        </w:tc>
      </w:tr>
      <w:tr w:rsidR="00F2155C" w:rsidRPr="000B526A" w14:paraId="093E06CE" w14:textId="77777777" w:rsidTr="000F3D07">
        <w:tc>
          <w:tcPr>
            <w:tcW w:w="4140" w:type="dxa"/>
          </w:tcPr>
          <w:p w14:paraId="2DC048E0" w14:textId="77777777" w:rsidR="00F2155C" w:rsidRPr="000B526A" w:rsidRDefault="00F2155C" w:rsidP="000F3D0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44B87AB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109,314</w:t>
            </w:r>
          </w:p>
        </w:tc>
        <w:tc>
          <w:tcPr>
            <w:tcW w:w="270" w:type="dxa"/>
            <w:shd w:val="clear" w:color="auto" w:fill="auto"/>
          </w:tcPr>
          <w:p w14:paraId="744880F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877BD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(9,401)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5A186" w14:textId="77777777" w:rsidR="00F2155C" w:rsidRPr="000B526A" w:rsidRDefault="00F2155C" w:rsidP="000F3D07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313245A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vAlign w:val="center"/>
          </w:tcPr>
          <w:p w14:paraId="70A8004C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8204683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96,870</w:t>
            </w:r>
          </w:p>
        </w:tc>
      </w:tr>
      <w:tr w:rsidR="00F2155C" w:rsidRPr="000B526A" w14:paraId="5F6E0A06" w14:textId="77777777" w:rsidTr="000F3D07">
        <w:tc>
          <w:tcPr>
            <w:tcW w:w="4140" w:type="dxa"/>
          </w:tcPr>
          <w:p w14:paraId="2B97C003" w14:textId="77777777" w:rsidR="00F2155C" w:rsidRPr="000B526A" w:rsidRDefault="00F2155C" w:rsidP="000F3D0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7AE0F4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6B8BF41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213C6C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(92)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18027A" w14:textId="77777777" w:rsidR="00F2155C" w:rsidRPr="000B526A" w:rsidRDefault="00F2155C" w:rsidP="000F3D07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D23FD4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8B8696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05B081B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F2155C" w:rsidRPr="000B526A" w14:paraId="1192499A" w14:textId="77777777" w:rsidTr="000F3D07">
        <w:tc>
          <w:tcPr>
            <w:tcW w:w="4140" w:type="dxa"/>
          </w:tcPr>
          <w:p w14:paraId="1B836445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679C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109,872</w:t>
            </w:r>
          </w:p>
        </w:tc>
        <w:tc>
          <w:tcPr>
            <w:tcW w:w="270" w:type="dxa"/>
            <w:shd w:val="clear" w:color="auto" w:fill="auto"/>
          </w:tcPr>
          <w:p w14:paraId="16559C8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6273C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(9,619)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0094D9" w14:textId="77777777" w:rsidR="00F2155C" w:rsidRPr="000B526A" w:rsidRDefault="00F2155C" w:rsidP="000F3D07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5B36E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vAlign w:val="center"/>
          </w:tcPr>
          <w:p w14:paraId="70560F4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6504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97,210</w:t>
            </w:r>
          </w:p>
        </w:tc>
      </w:tr>
      <w:tr w:rsidR="00F2155C" w:rsidRPr="000B526A" w14:paraId="78A26D1A" w14:textId="77777777" w:rsidTr="000F3D07">
        <w:tc>
          <w:tcPr>
            <w:tcW w:w="4140" w:type="dxa"/>
          </w:tcPr>
          <w:p w14:paraId="341E46F4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4C65A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17A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BA3AE9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2BCE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15C6F0D2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C11738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148976E2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2155C" w:rsidRPr="000B526A" w14:paraId="100E4B04" w14:textId="77777777" w:rsidTr="000F3D07">
        <w:tc>
          <w:tcPr>
            <w:tcW w:w="4140" w:type="dxa"/>
          </w:tcPr>
          <w:p w14:paraId="0A4076B5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16C5C2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D92AC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E0993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3A14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7F303FF8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912F91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67E9D14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155C" w:rsidRPr="000B526A" w14:paraId="7F835D36" w14:textId="77777777" w:rsidTr="000F3D07">
        <w:tc>
          <w:tcPr>
            <w:tcW w:w="4140" w:type="dxa"/>
            <w:shd w:val="clear" w:color="auto" w:fill="auto"/>
          </w:tcPr>
          <w:p w14:paraId="0F60911A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6AB5237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7DAB32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(66,986)</w:t>
            </w:r>
          </w:p>
        </w:tc>
        <w:tc>
          <w:tcPr>
            <w:tcW w:w="270" w:type="dxa"/>
            <w:shd w:val="clear" w:color="auto" w:fill="auto"/>
          </w:tcPr>
          <w:p w14:paraId="711D853D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8D5A8B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D730D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(1,526)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926E9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29D66FB8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288ACBA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0572EF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5BB199F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6B6EB8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(68,512)</w:t>
            </w:r>
          </w:p>
        </w:tc>
      </w:tr>
      <w:tr w:rsidR="00F2155C" w:rsidRPr="000B526A" w14:paraId="2317F7D6" w14:textId="77777777" w:rsidTr="000F3D07">
        <w:tc>
          <w:tcPr>
            <w:tcW w:w="4140" w:type="dxa"/>
            <w:shd w:val="clear" w:color="auto" w:fill="auto"/>
          </w:tcPr>
          <w:p w14:paraId="6D9BCEAF" w14:textId="77777777" w:rsidR="00F2155C" w:rsidRPr="000B526A" w:rsidRDefault="00F2155C" w:rsidP="000F3D07">
            <w:pPr>
              <w:spacing w:line="240" w:lineRule="auto"/>
              <w:ind w:left="163" w:right="-79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5095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253E22A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182865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27AF1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9C337A3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3A11A7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ind w:right="-10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BC3F84D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8198A8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6E312E3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05865C2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448E68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(216)</w:t>
            </w:r>
          </w:p>
        </w:tc>
      </w:tr>
      <w:tr w:rsidR="00F2155C" w:rsidRPr="000B526A" w14:paraId="648A2B06" w14:textId="77777777" w:rsidTr="000F3D07">
        <w:tc>
          <w:tcPr>
            <w:tcW w:w="4140" w:type="dxa"/>
          </w:tcPr>
          <w:p w14:paraId="698B8E3A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C3DD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(66,986)</w:t>
            </w:r>
          </w:p>
        </w:tc>
        <w:tc>
          <w:tcPr>
            <w:tcW w:w="270" w:type="dxa"/>
            <w:shd w:val="clear" w:color="auto" w:fill="auto"/>
          </w:tcPr>
          <w:p w14:paraId="013CEA6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F9129D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(1,742)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4BD66C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66DB3DB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999A6B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EC8CD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(68,728)</w:t>
            </w:r>
          </w:p>
        </w:tc>
      </w:tr>
      <w:tr w:rsidR="00F2155C" w:rsidRPr="000B526A" w14:paraId="5C728453" w14:textId="77777777" w:rsidTr="000F3D07">
        <w:tc>
          <w:tcPr>
            <w:tcW w:w="4140" w:type="dxa"/>
          </w:tcPr>
          <w:p w14:paraId="23A17B1E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FD03F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8EF5CC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87ABB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9603B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43BD7A7F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11236A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47888C13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2155C" w:rsidRPr="000B526A" w14:paraId="5D20D15E" w14:textId="77777777" w:rsidTr="000F3D07">
        <w:tc>
          <w:tcPr>
            <w:tcW w:w="4140" w:type="dxa"/>
          </w:tcPr>
          <w:p w14:paraId="304B52AC" w14:textId="77777777" w:rsidR="00F2155C" w:rsidRPr="000B526A" w:rsidRDefault="00F2155C" w:rsidP="000F3D0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AF674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  <w:tc>
          <w:tcPr>
            <w:tcW w:w="270" w:type="dxa"/>
            <w:shd w:val="clear" w:color="auto" w:fill="auto"/>
          </w:tcPr>
          <w:p w14:paraId="6818E920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45987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(11,361)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DB4EE9" w14:textId="77777777" w:rsidR="00F2155C" w:rsidRPr="000B526A" w:rsidRDefault="00F2155C" w:rsidP="000F3D07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36F0356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(3,043)</w:t>
            </w:r>
          </w:p>
        </w:tc>
        <w:tc>
          <w:tcPr>
            <w:tcW w:w="236" w:type="dxa"/>
            <w:vAlign w:val="center"/>
          </w:tcPr>
          <w:p w14:paraId="54DFA0AE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22241405" w14:textId="77777777" w:rsidR="00F2155C" w:rsidRPr="000B526A" w:rsidRDefault="00F2155C" w:rsidP="000F3D07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28,482</w:t>
            </w:r>
          </w:p>
        </w:tc>
      </w:tr>
    </w:tbl>
    <w:p w14:paraId="2B6B073C" w14:textId="77777777" w:rsidR="008409AA" w:rsidRPr="00BC1E5C" w:rsidRDefault="008409AA" w:rsidP="00040BA9">
      <w:pPr>
        <w:tabs>
          <w:tab w:val="left" w:pos="540"/>
        </w:tabs>
        <w:ind w:left="540" w:right="-1080"/>
        <w:rPr>
          <w:rFonts w:ascii="Angsana New" w:hAnsi="Angsana New"/>
          <w:sz w:val="28"/>
          <w:szCs w:val="28"/>
        </w:rPr>
      </w:pPr>
    </w:p>
    <w:p w14:paraId="3F439705" w14:textId="77777777" w:rsidR="00847976" w:rsidRPr="000B526A" w:rsidRDefault="00537FC9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</w:t>
      </w:r>
      <w:r w:rsidR="007175EF" w:rsidRPr="000B526A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14:paraId="1F05769B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p w14:paraId="2FA3DF58" w14:textId="49F718C1" w:rsidR="00847976" w:rsidRPr="000B526A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31</w:t>
      </w:r>
      <w:r w:rsidR="00AC5826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821919" w:rsidRPr="000B526A">
        <w:rPr>
          <w:rFonts w:ascii="Angsana New" w:hAnsi="Angsana New" w:hint="cs"/>
          <w:spacing w:val="-6"/>
          <w:sz w:val="30"/>
          <w:szCs w:val="30"/>
          <w:lang w:val="en-US"/>
        </w:rPr>
        <w:t>4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355B3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821919" w:rsidRPr="000B526A">
        <w:rPr>
          <w:rFonts w:ascii="Angsana New" w:hAnsi="Angsana New" w:hint="cs"/>
          <w:spacing w:val="-6"/>
          <w:sz w:val="30"/>
          <w:szCs w:val="30"/>
        </w:rPr>
        <w:t>3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0B526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14:paraId="3CBBEDF0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CA6E0F" w:rsidRPr="000B526A" w14:paraId="6FFA272F" w14:textId="77777777" w:rsidTr="004C60F1">
        <w:trPr>
          <w:cantSplit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0A3E828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0372" w14:textId="3B632416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7201A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770AC" w14:textId="03F931CC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1A9585C7" w14:textId="77777777" w:rsidTr="004C60F1">
        <w:trPr>
          <w:trHeight w:val="31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ABE38D2" w14:textId="77777777" w:rsidR="00CA6E0F" w:rsidRPr="000B526A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6CF25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B526A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A6E0F" w:rsidRPr="000B526A" w14:paraId="208115B4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7539D3C5" w14:textId="77777777" w:rsidR="00CA6E0F" w:rsidRPr="000B526A" w:rsidRDefault="00CA6E0F" w:rsidP="00CA6E0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67E1A69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EC81312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908D15" w14:textId="77777777" w:rsidR="00CA6E0F" w:rsidRPr="000B526A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CA6E0F" w:rsidRPr="00987DCA" w14:paraId="7AAC1782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132A6147" w14:textId="77777777" w:rsidR="00CA6E0F" w:rsidRPr="00BC1E5C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5BE28DD3" w14:textId="77777777" w:rsidR="00CA6E0F" w:rsidRPr="00BC1E5C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1D67B7DD" w14:textId="77777777" w:rsidR="00CA6E0F" w:rsidRPr="00BC1E5C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2F055574" w14:textId="77777777" w:rsidR="00CA6E0F" w:rsidRPr="00BC1E5C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9127E9" w:rsidRPr="000B526A" w14:paraId="1FB85969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370EC44C" w14:textId="77777777" w:rsidR="009127E9" w:rsidRPr="000B526A" w:rsidRDefault="009127E9" w:rsidP="009127E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D6B01" w14:textId="66EE08A2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704,218</w:t>
            </w:r>
          </w:p>
        </w:tc>
        <w:tc>
          <w:tcPr>
            <w:tcW w:w="270" w:type="dxa"/>
          </w:tcPr>
          <w:p w14:paraId="684EE592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9F492" w14:textId="6DC2B974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669,003</w:t>
            </w:r>
          </w:p>
        </w:tc>
      </w:tr>
      <w:tr w:rsidR="009127E9" w:rsidRPr="00987DCA" w14:paraId="197DF323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588" w:type="dxa"/>
          </w:tcPr>
          <w:p w14:paraId="7E4AD8D9" w14:textId="77777777" w:rsidR="009127E9" w:rsidRPr="00987DCA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DF685" w14:textId="77777777" w:rsidR="009127E9" w:rsidRPr="00BC1E5C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4D96FF31" w14:textId="77777777" w:rsidR="009127E9" w:rsidRPr="00BC1E5C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</w:tcPr>
          <w:p w14:paraId="34C8E174" w14:textId="77777777" w:rsidR="009127E9" w:rsidRPr="00BC1E5C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</w:tr>
      <w:tr w:rsidR="009127E9" w:rsidRPr="000B526A" w14:paraId="604B266A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0FE550F2" w14:textId="77777777" w:rsidR="009127E9" w:rsidRPr="000B526A" w:rsidRDefault="009127E9" w:rsidP="009127E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5F1579" w14:textId="54CE0C36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14:paraId="39C7C0B0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37F1FC" w14:textId="6A7372D3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9127E9" w:rsidRPr="00987DCA" w14:paraId="2B310C9E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588" w:type="dxa"/>
          </w:tcPr>
          <w:p w14:paraId="3E0D907E" w14:textId="77777777" w:rsidR="009127E9" w:rsidRPr="00BC1E5C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6CFF67" w14:textId="77777777" w:rsidR="009127E9" w:rsidRPr="00BC1E5C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558ECCC9" w14:textId="77777777" w:rsidR="009127E9" w:rsidRPr="00BC1E5C" w:rsidRDefault="009127E9" w:rsidP="009127E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5327F7" w14:textId="77777777" w:rsidR="009127E9" w:rsidRPr="00BC1E5C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</w:tr>
      <w:tr w:rsidR="009127E9" w:rsidRPr="000B526A" w14:paraId="06DFF8DD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13BDD3BB" w14:textId="77777777" w:rsidR="009127E9" w:rsidRPr="000B526A" w:rsidRDefault="009127E9" w:rsidP="009127E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06799" w14:textId="7FB759E4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16.30</w:t>
            </w:r>
          </w:p>
        </w:tc>
        <w:tc>
          <w:tcPr>
            <w:tcW w:w="270" w:type="dxa"/>
          </w:tcPr>
          <w:p w14:paraId="17436167" w14:textId="77777777" w:rsidR="009127E9" w:rsidRPr="000B526A" w:rsidRDefault="009127E9" w:rsidP="009127E9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C79F9" w14:textId="77A2AB5B" w:rsidR="009127E9" w:rsidRPr="000B526A" w:rsidRDefault="009127E9" w:rsidP="009127E9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15.49</w:t>
            </w:r>
          </w:p>
        </w:tc>
      </w:tr>
    </w:tbl>
    <w:p w14:paraId="0D8209A4" w14:textId="77777777" w:rsidR="00847976" w:rsidRPr="000B526A" w:rsidRDefault="00FC12CF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br w:type="page"/>
      </w:r>
      <w:r w:rsidR="009E5FFC" w:rsidRPr="000B526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0B88011" w14:textId="77777777" w:rsidR="004E370A" w:rsidRPr="000B526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15DB73" w14:textId="77777777" w:rsidR="004E370A" w:rsidRPr="000B526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14:paraId="4E90AB5C" w14:textId="77777777" w:rsidR="004E370A" w:rsidRPr="000B526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2746"/>
        <w:gridCol w:w="1921"/>
        <w:gridCol w:w="1741"/>
        <w:gridCol w:w="1440"/>
        <w:gridCol w:w="270"/>
        <w:gridCol w:w="1350"/>
      </w:tblGrid>
      <w:tr w:rsidR="00703750" w:rsidRPr="000B526A" w14:paraId="394CE844" w14:textId="77777777" w:rsidTr="004C60F1">
        <w:tc>
          <w:tcPr>
            <w:tcW w:w="2746" w:type="dxa"/>
            <w:shd w:val="clear" w:color="auto" w:fill="auto"/>
            <w:vAlign w:val="bottom"/>
          </w:tcPr>
          <w:p w14:paraId="1F0AC76F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14:paraId="7B91AD1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1EAA14F0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14:paraId="7DF1FD0C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5A899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DA1DD81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BB9B97" w14:textId="77777777" w:rsidR="004E370A" w:rsidRPr="000B526A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0B526A" w14:paraId="368AFFCA" w14:textId="77777777" w:rsidTr="004C60F1">
        <w:tc>
          <w:tcPr>
            <w:tcW w:w="2746" w:type="dxa"/>
            <w:shd w:val="clear" w:color="auto" w:fill="auto"/>
          </w:tcPr>
          <w:p w14:paraId="56774EA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3A10F6E5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37DC78B2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00F25C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028DFFF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B25DC8E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0B526A" w14:paraId="5A6817FF" w14:textId="77777777" w:rsidTr="004C60F1">
        <w:tc>
          <w:tcPr>
            <w:tcW w:w="2746" w:type="dxa"/>
            <w:shd w:val="clear" w:color="auto" w:fill="auto"/>
          </w:tcPr>
          <w:p w14:paraId="0D83C632" w14:textId="0137308E" w:rsidR="004E370A" w:rsidRPr="000B526A" w:rsidRDefault="00017B9D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821919"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14:paraId="13572F87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12C70CD6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44297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764CA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279D1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5E6D517B" w14:textId="77777777" w:rsidTr="008B11B5">
        <w:tc>
          <w:tcPr>
            <w:tcW w:w="2746" w:type="dxa"/>
            <w:shd w:val="clear" w:color="auto" w:fill="auto"/>
          </w:tcPr>
          <w:p w14:paraId="666D8001" w14:textId="270ED41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0D16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11D4958F" w14:textId="4F5AE630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41" w:type="dxa"/>
            <w:shd w:val="clear" w:color="auto" w:fill="auto"/>
          </w:tcPr>
          <w:p w14:paraId="237A57B5" w14:textId="127898F3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7C8B" w14:textId="6092A6B0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A66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A951" w14:textId="7511A55F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E21DD1" w:rsidRPr="000B526A" w14:paraId="20CB541A" w14:textId="77777777" w:rsidTr="004C60F1">
        <w:tc>
          <w:tcPr>
            <w:tcW w:w="2746" w:type="dxa"/>
            <w:shd w:val="clear" w:color="auto" w:fill="auto"/>
          </w:tcPr>
          <w:p w14:paraId="22DBB959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626240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6E5B198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7EE718F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8752FD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F879E2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37B6204F" w14:textId="77777777" w:rsidTr="004C60F1">
        <w:tc>
          <w:tcPr>
            <w:tcW w:w="2746" w:type="dxa"/>
            <w:shd w:val="clear" w:color="auto" w:fill="auto"/>
          </w:tcPr>
          <w:p w14:paraId="33662EAE" w14:textId="3D4E5FE6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921" w:type="dxa"/>
            <w:shd w:val="clear" w:color="auto" w:fill="auto"/>
          </w:tcPr>
          <w:p w14:paraId="72199C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5B9F864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EE6C6B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20191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C2D01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465A1E07" w14:textId="77777777" w:rsidTr="004C60F1">
        <w:tc>
          <w:tcPr>
            <w:tcW w:w="2746" w:type="dxa"/>
            <w:shd w:val="clear" w:color="auto" w:fill="auto"/>
          </w:tcPr>
          <w:p w14:paraId="61023D48" w14:textId="7EEABF3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76533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  <w:tc>
          <w:tcPr>
            <w:tcW w:w="1921" w:type="dxa"/>
            <w:shd w:val="clear" w:color="auto" w:fill="auto"/>
          </w:tcPr>
          <w:p w14:paraId="2DF5D10B" w14:textId="4CE3AA5E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7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41" w:type="dxa"/>
            <w:shd w:val="clear" w:color="auto" w:fill="auto"/>
          </w:tcPr>
          <w:p w14:paraId="4A615D53" w14:textId="3F026E33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4461A30" w14:textId="52CC46E8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7.50</w:t>
            </w:r>
          </w:p>
        </w:tc>
        <w:tc>
          <w:tcPr>
            <w:tcW w:w="270" w:type="dxa"/>
            <w:shd w:val="clear" w:color="auto" w:fill="auto"/>
          </w:tcPr>
          <w:p w14:paraId="60675F8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8C8B1CE" w14:textId="1858D925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</w:tr>
    </w:tbl>
    <w:p w14:paraId="0A3EC57E" w14:textId="77777777" w:rsidR="00B0631E" w:rsidRPr="000B526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2B292C" w14:textId="77777777" w:rsidR="00847976" w:rsidRPr="000B526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AA4B9E" w:rsidRPr="000B526A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="00847976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3D751E2" w14:textId="77777777" w:rsidR="00023D59" w:rsidRPr="000B526A" w:rsidRDefault="00023D59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6CF6DB" w14:textId="77777777" w:rsidR="002D3CC3" w:rsidRPr="000B526A" w:rsidRDefault="002D3CC3" w:rsidP="0082191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</w:t>
      </w:r>
    </w:p>
    <w:p w14:paraId="4D4732C2" w14:textId="77777777" w:rsidR="002D3CC3" w:rsidRPr="000B526A" w:rsidRDefault="002D3CC3" w:rsidP="00821919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F73186A" w14:textId="55EDA8A0" w:rsidR="002D3CC3" w:rsidRPr="000B526A" w:rsidRDefault="00821919" w:rsidP="00821919">
      <w:pPr>
        <w:ind w:left="1080" w:hanging="540"/>
        <w:jc w:val="thaiDistribute"/>
        <w:rPr>
          <w:rFonts w:ascii="Angsana New" w:hAnsi="Angsana New"/>
        </w:rPr>
      </w:pPr>
      <w:r w:rsidRPr="000B526A">
        <w:rPr>
          <w:rFonts w:ascii="Angsana New" w:hAnsi="Angsana New" w:hint="cs"/>
          <w:sz w:val="30"/>
          <w:szCs w:val="30"/>
        </w:rPr>
        <w:tab/>
      </w:r>
      <w:r w:rsidR="002D3CC3" w:rsidRPr="000B526A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7C6F7A" w14:textId="77777777" w:rsidR="00185477" w:rsidRPr="000B526A" w:rsidRDefault="00185477" w:rsidP="00821919">
      <w:pPr>
        <w:ind w:left="1080" w:hanging="540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8"/>
        <w:gridCol w:w="270"/>
        <w:gridCol w:w="1727"/>
        <w:gridCol w:w="252"/>
        <w:gridCol w:w="813"/>
        <w:gridCol w:w="270"/>
        <w:gridCol w:w="900"/>
        <w:gridCol w:w="270"/>
        <w:gridCol w:w="720"/>
        <w:gridCol w:w="270"/>
        <w:gridCol w:w="900"/>
      </w:tblGrid>
      <w:tr w:rsidR="00A654F5" w:rsidRPr="000B526A" w14:paraId="6980AAA3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69CD7468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F7B8D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46886B60" w14:textId="196AD320" w:rsidR="002D3CC3" w:rsidRPr="000B526A" w:rsidRDefault="002D3CC3" w:rsidP="008219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395" w:type="dxa"/>
            <w:gridSpan w:val="8"/>
            <w:vAlign w:val="bottom"/>
          </w:tcPr>
          <w:p w14:paraId="7A8C0AA1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654F5" w:rsidRPr="000B526A" w14:paraId="22DFF8A4" w14:textId="77777777" w:rsidTr="00BC1E5C">
        <w:trPr>
          <w:tblHeader/>
        </w:trPr>
        <w:tc>
          <w:tcPr>
            <w:tcW w:w="2878" w:type="dxa"/>
            <w:vMerge w:val="restart"/>
            <w:shd w:val="clear" w:color="auto" w:fill="auto"/>
            <w:vAlign w:val="bottom"/>
          </w:tcPr>
          <w:p w14:paraId="081F1BA4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C740FB0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 w:val="restart"/>
            <w:vAlign w:val="bottom"/>
          </w:tcPr>
          <w:p w14:paraId="7B8A93BF" w14:textId="77777777" w:rsidR="002D3CC3" w:rsidRPr="000B526A" w:rsidRDefault="00903D4A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="002D3CC3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4395" w:type="dxa"/>
            <w:gridSpan w:val="8"/>
            <w:vAlign w:val="center"/>
          </w:tcPr>
          <w:p w14:paraId="0E530B2A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54F5" w:rsidRPr="000B526A" w14:paraId="40C17E73" w14:textId="77777777" w:rsidTr="00BC1E5C">
        <w:trPr>
          <w:tblHeader/>
        </w:trPr>
        <w:tc>
          <w:tcPr>
            <w:tcW w:w="2878" w:type="dxa"/>
            <w:vMerge/>
            <w:shd w:val="clear" w:color="auto" w:fill="auto"/>
            <w:vAlign w:val="bottom"/>
          </w:tcPr>
          <w:p w14:paraId="05526FC4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469670E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/>
            <w:vAlign w:val="bottom"/>
          </w:tcPr>
          <w:p w14:paraId="1476C27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2B0FE418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1BAE266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30485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73130E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CAEED68" w14:textId="77777777" w:rsidR="002D3CC3" w:rsidRPr="000B526A" w:rsidRDefault="002D3CC3" w:rsidP="002D3CC3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DD6A0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6DCAA4D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2166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54F5" w:rsidRPr="000B526A" w14:paraId="2E22907A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5A1CDB3E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2" w:type="dxa"/>
            <w:gridSpan w:val="10"/>
          </w:tcPr>
          <w:p w14:paraId="2013AEB8" w14:textId="77777777" w:rsidR="002D3CC3" w:rsidRPr="000B526A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654F5" w:rsidRPr="000B526A" w14:paraId="74BFFFE5" w14:textId="77777777" w:rsidTr="00BC1E5C">
        <w:tc>
          <w:tcPr>
            <w:tcW w:w="2878" w:type="dxa"/>
            <w:shd w:val="clear" w:color="auto" w:fill="auto"/>
            <w:vAlign w:val="bottom"/>
          </w:tcPr>
          <w:p w14:paraId="7F0D64AB" w14:textId="02C1C9C2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F02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392" w:type="dxa"/>
            <w:gridSpan w:val="10"/>
          </w:tcPr>
          <w:p w14:paraId="3FDBF7D8" w14:textId="77777777" w:rsidR="002D3CC3" w:rsidRPr="000B526A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654F5" w:rsidRPr="000B526A" w14:paraId="3E5E7783" w14:textId="77777777" w:rsidTr="00BC1E5C">
        <w:tc>
          <w:tcPr>
            <w:tcW w:w="2878" w:type="dxa"/>
            <w:shd w:val="clear" w:color="auto" w:fill="auto"/>
          </w:tcPr>
          <w:p w14:paraId="04C8D9A6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85266AF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C3A15F2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68E4F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6224C1E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A385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0EEAC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0FA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3F26B55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C8ADA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37810B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4F5" w:rsidRPr="000B526A" w14:paraId="7DC48A69" w14:textId="77777777" w:rsidTr="00BC1E5C">
        <w:tc>
          <w:tcPr>
            <w:tcW w:w="2878" w:type="dxa"/>
            <w:shd w:val="clear" w:color="auto" w:fill="auto"/>
          </w:tcPr>
          <w:p w14:paraId="491BA173" w14:textId="77777777" w:rsidR="009127E9" w:rsidRPr="000B526A" w:rsidRDefault="009127E9" w:rsidP="009127E9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270" w:type="dxa"/>
          </w:tcPr>
          <w:p w14:paraId="440D8FD8" w14:textId="77777777" w:rsidR="009127E9" w:rsidRPr="000B526A" w:rsidRDefault="009127E9" w:rsidP="009127E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7542DDB" w14:textId="5F65D631" w:rsidR="009127E9" w:rsidRPr="000B526A" w:rsidRDefault="009127E9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52" w:type="dxa"/>
          </w:tcPr>
          <w:p w14:paraId="537002F9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B2EF130" w14:textId="60D6F0EA" w:rsidR="009127E9" w:rsidRPr="000B526A" w:rsidRDefault="009127E9" w:rsidP="00BC1E5C">
            <w:pPr>
              <w:pStyle w:val="acctfourfigures"/>
              <w:tabs>
                <w:tab w:val="clear" w:pos="765"/>
                <w:tab w:val="decimal" w:pos="680"/>
                <w:tab w:val="decimal" w:pos="13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E7730A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350DBE" w14:textId="30E52D0E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70" w:type="dxa"/>
            <w:vAlign w:val="bottom"/>
          </w:tcPr>
          <w:p w14:paraId="225CF3F6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307F836" w14:textId="62FE4913" w:rsidR="009127E9" w:rsidRPr="000B526A" w:rsidRDefault="009127E9" w:rsidP="00BC1E5C">
            <w:pPr>
              <w:pStyle w:val="acctfourfigures"/>
              <w:tabs>
                <w:tab w:val="clear" w:pos="765"/>
                <w:tab w:val="decimal" w:pos="669"/>
                <w:tab w:val="decimal" w:pos="13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CA1346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22E3C" w14:textId="504659AF" w:rsidR="009127E9" w:rsidRPr="000B526A" w:rsidRDefault="009127E9" w:rsidP="00BC1E5C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</w:tr>
      <w:tr w:rsidR="00A654F5" w:rsidRPr="000B526A" w14:paraId="2D35BF03" w14:textId="77777777" w:rsidTr="00BC1E5C">
        <w:tc>
          <w:tcPr>
            <w:tcW w:w="2878" w:type="dxa"/>
            <w:shd w:val="clear" w:color="auto" w:fill="auto"/>
            <w:vAlign w:val="bottom"/>
          </w:tcPr>
          <w:p w14:paraId="77FEDD72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92" w:type="dxa"/>
            <w:gridSpan w:val="10"/>
          </w:tcPr>
          <w:p w14:paraId="07824FA2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654F5" w:rsidRPr="000B526A" w14:paraId="7E392E18" w14:textId="77777777" w:rsidTr="00BC1E5C">
        <w:tc>
          <w:tcPr>
            <w:tcW w:w="2878" w:type="dxa"/>
            <w:shd w:val="clear" w:color="auto" w:fill="auto"/>
            <w:vAlign w:val="bottom"/>
          </w:tcPr>
          <w:p w14:paraId="01EDA2AC" w14:textId="35EB6B1D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F02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6392" w:type="dxa"/>
            <w:gridSpan w:val="10"/>
          </w:tcPr>
          <w:p w14:paraId="14864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654F5" w:rsidRPr="000B526A" w14:paraId="40190AE8" w14:textId="77777777" w:rsidTr="00BC1E5C">
        <w:tc>
          <w:tcPr>
            <w:tcW w:w="2878" w:type="dxa"/>
            <w:shd w:val="clear" w:color="auto" w:fill="auto"/>
          </w:tcPr>
          <w:p w14:paraId="72AA3E5C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274224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52116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5B9D0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72A4CF1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A92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B3F85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F5F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CB3F8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0F15C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485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4F5" w:rsidRPr="000B526A" w14:paraId="7B376540" w14:textId="77777777" w:rsidTr="00BC1E5C">
        <w:tc>
          <w:tcPr>
            <w:tcW w:w="2878" w:type="dxa"/>
            <w:shd w:val="clear" w:color="auto" w:fill="auto"/>
          </w:tcPr>
          <w:p w14:paraId="1BC4413F" w14:textId="77777777" w:rsidR="00821919" w:rsidRPr="000B526A" w:rsidRDefault="00821919" w:rsidP="00BC1E5C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270" w:type="dxa"/>
          </w:tcPr>
          <w:p w14:paraId="5307D4FE" w14:textId="77777777" w:rsidR="00821919" w:rsidRPr="000B526A" w:rsidRDefault="00821919" w:rsidP="0082191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82FC92" w14:textId="52184D08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701,076</w:t>
            </w:r>
          </w:p>
        </w:tc>
        <w:tc>
          <w:tcPr>
            <w:tcW w:w="252" w:type="dxa"/>
          </w:tcPr>
          <w:p w14:paraId="32206740" w14:textId="77777777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025BF9E" w14:textId="61A537C4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4E12B" w14:textId="77777777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F277A" w14:textId="702202A2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701,076</w:t>
            </w:r>
          </w:p>
        </w:tc>
        <w:tc>
          <w:tcPr>
            <w:tcW w:w="270" w:type="dxa"/>
            <w:vAlign w:val="bottom"/>
          </w:tcPr>
          <w:p w14:paraId="208A7300" w14:textId="77777777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A6A8E41" w14:textId="221B0163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049D9" w14:textId="77777777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7DFBF4" w14:textId="03594CB7" w:rsidR="00821919" w:rsidRPr="000B526A" w:rsidRDefault="00821919" w:rsidP="0082191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701,076</w:t>
            </w:r>
          </w:p>
        </w:tc>
      </w:tr>
    </w:tbl>
    <w:p w14:paraId="17344F80" w14:textId="77777777" w:rsidR="002D3CC3" w:rsidRPr="004C60F1" w:rsidRDefault="002D3CC3" w:rsidP="002D3CC3">
      <w:pPr>
        <w:ind w:left="1170"/>
        <w:jc w:val="thaiDistribute"/>
        <w:rPr>
          <w:rFonts w:ascii="Angsana New" w:hAnsi="Angsana New"/>
          <w:sz w:val="30"/>
          <w:szCs w:val="30"/>
        </w:rPr>
      </w:pPr>
    </w:p>
    <w:p w14:paraId="4CDA8FBB" w14:textId="77777777" w:rsidR="00096244" w:rsidRPr="004C60F1" w:rsidRDefault="00096244" w:rsidP="00BC1E5C">
      <w:pPr>
        <w:spacing w:line="240" w:lineRule="auto"/>
        <w:ind w:left="1080"/>
        <w:rPr>
          <w:rFonts w:ascii="Angsana New" w:hAnsi="Angsana New"/>
          <w:bCs/>
          <w:sz w:val="30"/>
          <w:szCs w:val="30"/>
        </w:rPr>
      </w:pPr>
      <w:r w:rsidRPr="004C60F1">
        <w:rPr>
          <w:rFonts w:ascii="Angsana New" w:hAnsi="Angsana New" w:hint="cs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130B56">
        <w:rPr>
          <w:rFonts w:ascii="Angsana New" w:hAnsi="Angsana New"/>
          <w:b/>
          <w:bCs/>
          <w:sz w:val="30"/>
          <w:szCs w:val="30"/>
          <w:lang w:val="en-US"/>
        </w:rPr>
        <w:t>2</w:t>
      </w:r>
    </w:p>
    <w:p w14:paraId="77C8D58B" w14:textId="77777777" w:rsidR="00096244" w:rsidRPr="004C60F1" w:rsidRDefault="00096244" w:rsidP="0009624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990" w:type="dxa"/>
        <w:tblLook w:val="04A0" w:firstRow="1" w:lastRow="0" w:firstColumn="1" w:lastColumn="0" w:noHBand="0" w:noVBand="1"/>
      </w:tblPr>
      <w:tblGrid>
        <w:gridCol w:w="5400"/>
        <w:gridCol w:w="270"/>
        <w:gridCol w:w="3150"/>
      </w:tblGrid>
      <w:tr w:rsidR="00096244" w:rsidRPr="000B526A" w14:paraId="675E76C2" w14:textId="77777777" w:rsidTr="00BC1E5C">
        <w:trPr>
          <w:tblHeader/>
        </w:trPr>
        <w:tc>
          <w:tcPr>
            <w:tcW w:w="5400" w:type="dxa"/>
            <w:shd w:val="clear" w:color="auto" w:fill="auto"/>
            <w:hideMark/>
          </w:tcPr>
          <w:p w14:paraId="6EB522D0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605865D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0D0080EB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6244" w:rsidRPr="000B526A" w14:paraId="3EEC9C87" w14:textId="77777777" w:rsidTr="00BC1E5C">
        <w:tc>
          <w:tcPr>
            <w:tcW w:w="5400" w:type="dxa"/>
            <w:shd w:val="clear" w:color="auto" w:fill="auto"/>
            <w:hideMark/>
          </w:tcPr>
          <w:p w14:paraId="2DFEE3F1" w14:textId="2A7E9FF1" w:rsidR="00096244" w:rsidRPr="000B526A" w:rsidRDefault="00096244" w:rsidP="00814EAC">
            <w:pPr>
              <w:spacing w:line="240" w:lineRule="auto"/>
              <w:ind w:left="250" w:right="-110" w:hanging="250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DE2B84" w:rsidRPr="000B526A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ในหน่วยลงทุนในความต้องการของตลาด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ที่วัดมูลค่าด้วยมูลค่ายุติธรรมผ่านกำไรหรือขาดทุน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267B6ADF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67BFAA14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63DCA07" w14:textId="77777777" w:rsidR="00B642D4" w:rsidRPr="000B526A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37E5AFE9" w14:textId="77777777" w:rsidR="00417DF3" w:rsidRPr="000B526A" w:rsidRDefault="00417DF3" w:rsidP="00B51FB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  </w:t>
      </w:r>
    </w:p>
    <w:p w14:paraId="019A54B7" w14:textId="77777777" w:rsidR="00417DF3" w:rsidRPr="000B526A" w:rsidRDefault="00417DF3" w:rsidP="00B51FB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B0A682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F07B48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3B64505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82BA77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4C38456A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CBD9B6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186BEBAB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3CBCB5" w14:textId="77777777" w:rsidR="000E3E6C" w:rsidRPr="000B526A" w:rsidRDefault="000E3E6C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582077CB" w14:textId="241B2185" w:rsidR="000E3E6C" w:rsidRPr="000B526A" w:rsidRDefault="000E3E6C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0A09351" w14:textId="77777777" w:rsidR="000E3E6C" w:rsidRPr="000B526A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406BD5" w14:textId="0EB63A16" w:rsidR="000E3E6C" w:rsidRPr="000B526A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5175A950" w14:textId="77777777" w:rsidR="00E52F23" w:rsidRPr="000B526A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29ED4139" w14:textId="4F19B1F5" w:rsidR="000E3E6C" w:rsidRPr="000B526A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>1.1)</w:t>
      </w:r>
      <w:r w:rsidR="00EA71E9" w:rsidRPr="000B526A">
        <w:rPr>
          <w:rFonts w:ascii="Angsana New" w:hAnsi="Angsana New" w:hint="cs"/>
          <w:sz w:val="30"/>
          <w:szCs w:val="30"/>
        </w:rPr>
        <w:t xml:space="preserve"> </w:t>
      </w:r>
      <w:r w:rsidR="00EA71E9" w:rsidRPr="000B526A">
        <w:rPr>
          <w:rFonts w:ascii="Angsana New" w:hAnsi="Angsana New" w:hint="cs"/>
          <w:sz w:val="30"/>
          <w:szCs w:val="30"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DEBF569" w14:textId="77777777" w:rsidR="00EA71E9" w:rsidRPr="000B526A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0327E7C" w14:textId="27CCF080" w:rsidR="00EA71E9" w:rsidRPr="008B11B5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8B11B5">
        <w:rPr>
          <w:rFonts w:ascii="Angsana New" w:hAnsi="Angsana New"/>
          <w:spacing w:val="-2"/>
          <w:sz w:val="30"/>
          <w:szCs w:val="30"/>
        </w:rPr>
        <w:t>14</w:t>
      </w:r>
    </w:p>
    <w:p w14:paraId="1C2B1D83" w14:textId="77777777" w:rsidR="00EA71E9" w:rsidRPr="000B526A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D17E27D" w14:textId="7C3338EF" w:rsidR="00EA71E9" w:rsidRPr="000B526A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215AC" w:rsidRPr="008B11B5">
        <w:rPr>
          <w:rFonts w:ascii="Angsana New" w:hAnsi="Angsana New"/>
          <w:sz w:val="30"/>
          <w:szCs w:val="30"/>
          <w:cs/>
        </w:rPr>
        <w:t xml:space="preserve">ทางการค้า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บริษัทจะทบทว</w:t>
      </w:r>
      <w:r w:rsidR="0035576A" w:rsidRPr="000B526A">
        <w:rPr>
          <w:rFonts w:ascii="Angsana New" w:hAnsi="Angsana New" w:hint="cs"/>
          <w:sz w:val="30"/>
          <w:szCs w:val="30"/>
          <w:cs/>
        </w:rPr>
        <w:t>น</w:t>
      </w:r>
      <w:r w:rsidRPr="000B526A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0B526A">
        <w:rPr>
          <w:rFonts w:ascii="Angsana New" w:hAnsi="Angsana New" w:hint="cs"/>
          <w:sz w:val="30"/>
          <w:szCs w:val="30"/>
        </w:rPr>
        <w:t xml:space="preserve"> (</w:t>
      </w:r>
      <w:r w:rsidRPr="000B526A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0B526A">
        <w:rPr>
          <w:rFonts w:ascii="Angsana New" w:hAnsi="Angsana New" w:hint="cs"/>
          <w:sz w:val="30"/>
          <w:szCs w:val="30"/>
          <w:cs/>
        </w:rPr>
        <w:t>นอย่างสม่ำเสมอ</w:t>
      </w:r>
      <w:r w:rsidR="0035576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0B526A">
        <w:rPr>
          <w:rFonts w:ascii="Angsana New" w:hAnsi="Angsana New" w:hint="cs"/>
          <w:sz w:val="30"/>
          <w:szCs w:val="30"/>
          <w:cs/>
        </w:rPr>
        <w:t>ก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</w:t>
      </w:r>
      <w:r w:rsidR="0035576A" w:rsidRPr="000B526A">
        <w:rPr>
          <w:rFonts w:ascii="Angsana New" w:hAnsi="Angsana New" w:hint="cs"/>
          <w:sz w:val="30"/>
          <w:szCs w:val="30"/>
          <w:cs/>
        </w:rPr>
        <w:t>ง</w:t>
      </w:r>
    </w:p>
    <w:p w14:paraId="58589C37" w14:textId="77777777" w:rsidR="00F0169D" w:rsidRPr="000B526A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14:paraId="4D1568BB" w14:textId="77777777" w:rsidR="001A0F30" w:rsidRDefault="001A0F3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F06E22" w14:textId="7FDF0BC5" w:rsidR="00257411" w:rsidRDefault="00F0169D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1724EF" w:rsidRPr="008B11B5">
        <w:rPr>
          <w:rFonts w:ascii="Angsana New" w:hAnsi="Angsana New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1" w:name="_Hlk59433075"/>
      <w:r w:rsidR="001724EF" w:rsidRPr="008B11B5">
        <w:rPr>
          <w:rFonts w:ascii="Angsana New" w:hAnsi="Angsana New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"/>
      <w:r w:rsidR="001724EF" w:rsidRPr="008B11B5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B49A4" w:rsidRPr="008B11B5">
        <w:rPr>
          <w:rFonts w:ascii="Angsana New" w:hAnsi="Angsana New"/>
          <w:sz w:val="30"/>
          <w:szCs w:val="30"/>
          <w:cs/>
        </w:rPr>
        <w:t xml:space="preserve"> </w:t>
      </w:r>
      <w:r w:rsidR="001724EF" w:rsidRPr="008B11B5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CB54B6" w14:textId="77777777" w:rsidR="00257411" w:rsidRDefault="00257411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2EBFB7F5" w14:textId="6210DE1C" w:rsidR="00257411" w:rsidRPr="008B11B5" w:rsidRDefault="00257411" w:rsidP="008B11B5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C121F">
        <w:rPr>
          <w:rFonts w:ascii="Angsana New" w:hAnsi="Angsana New"/>
          <w:sz w:val="30"/>
          <w:szCs w:val="30"/>
        </w:rPr>
        <w:t>4</w:t>
      </w:r>
      <w:r w:rsidR="00CC121F"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 xml:space="preserve">และ </w:t>
      </w:r>
      <w:r w:rsidRPr="008B11B5">
        <w:rPr>
          <w:rFonts w:ascii="Angsana New" w:hAnsi="Angsana New"/>
          <w:sz w:val="30"/>
          <w:szCs w:val="30"/>
        </w:rPr>
        <w:t xml:space="preserve">6 </w:t>
      </w:r>
      <w:r w:rsidRPr="008B11B5">
        <w:rPr>
          <w:rFonts w:ascii="Angsana New" w:hAnsi="Angsana New"/>
          <w:sz w:val="30"/>
          <w:szCs w:val="30"/>
          <w:cs/>
        </w:rPr>
        <w:t>ตามลำดับ</w:t>
      </w:r>
    </w:p>
    <w:p w14:paraId="4D0DDCE2" w14:textId="77777777" w:rsidR="00257411" w:rsidRPr="000B526A" w:rsidRDefault="00257411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1FEC5" w14:textId="6A852B62" w:rsidR="004D5A83" w:rsidRPr="004C60F1" w:rsidRDefault="004D5A83" w:rsidP="00AC523C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>1.</w:t>
      </w:r>
      <w:r w:rsidR="001D69E7">
        <w:rPr>
          <w:rFonts w:ascii="Angsana New" w:hAnsi="Angsana New" w:hint="cs"/>
          <w:sz w:val="30"/>
          <w:szCs w:val="30"/>
          <w:cs/>
        </w:rPr>
        <w:t>2</w:t>
      </w:r>
      <w:r w:rsidRPr="004C60F1">
        <w:rPr>
          <w:rFonts w:ascii="Angsana New" w:hAnsi="Angsana New" w:hint="cs"/>
          <w:sz w:val="30"/>
          <w:szCs w:val="30"/>
        </w:rPr>
        <w:t xml:space="preserve">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</w:p>
    <w:p w14:paraId="48C7BCA2" w14:textId="77777777" w:rsidR="004D5A83" w:rsidRPr="004C60F1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4C60F1">
        <w:rPr>
          <w:rFonts w:ascii="Angsana New" w:hAnsi="Angsana New" w:cs="Angsana New" w:hint="cs"/>
          <w:sz w:val="30"/>
          <w:szCs w:val="30"/>
        </w:rPr>
        <w:tab/>
      </w:r>
    </w:p>
    <w:p w14:paraId="319C7070" w14:textId="73A13A6D" w:rsidR="00F47AEB" w:rsidRPr="004C60F1" w:rsidRDefault="00A9536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8B11B5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ซึ่งบริษัทพิจารณาว่า</w:t>
      </w:r>
      <w:r w:rsidR="00F47AEB" w:rsidRPr="004C60F1">
        <w:rPr>
          <w:rFonts w:ascii="Angsana New" w:hAnsi="Angsana New" w:hint="cs"/>
          <w:sz w:val="30"/>
          <w:szCs w:val="30"/>
          <w:cs/>
        </w:rPr>
        <w:t>มีความเสี่ยงด้านเครดิตต่ำ</w:t>
      </w:r>
    </w:p>
    <w:p w14:paraId="59924D81" w14:textId="77777777" w:rsidR="00CC5160" w:rsidRPr="004C60F1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B43F61" w14:textId="62ACA554" w:rsidR="00CC5160" w:rsidRPr="004C60F1" w:rsidRDefault="00CC5160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2) 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9F04D33" w14:textId="77777777" w:rsidR="00CC5160" w:rsidRPr="004C60F1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CE52A6" w14:textId="77777777" w:rsidR="00CC5160" w:rsidRPr="000B526A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045A231" w14:textId="77777777" w:rsidR="00046E06" w:rsidRPr="000B526A" w:rsidRDefault="00046E06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p w14:paraId="2A6BFD41" w14:textId="77777777" w:rsidR="00046E06" w:rsidRPr="000B526A" w:rsidRDefault="0019356B" w:rsidP="00046E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10"/>
          <w:sz w:val="30"/>
          <w:szCs w:val="30"/>
          <w:cs/>
        </w:rPr>
        <w:br w:type="page"/>
      </w:r>
      <w:r w:rsidR="00046E06" w:rsidRPr="000B526A">
        <w:rPr>
          <w:rFonts w:ascii="Angsana New" w:hAnsi="Angsana New" w:hint="cs"/>
          <w:spacing w:val="-10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="00046E06"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046E06" w:rsidRPr="000B526A">
        <w:rPr>
          <w:rFonts w:ascii="Angsana New" w:hAnsi="Angsana New" w:hint="cs"/>
          <w:spacing w:val="-10"/>
          <w:sz w:val="30"/>
          <w:szCs w:val="30"/>
          <w:cs/>
        </w:rPr>
        <w:t>ณ วันที่รายงาน</w:t>
      </w:r>
      <w:r w:rsidR="00046E06"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046E06" w:rsidRPr="000B526A">
        <w:rPr>
          <w:rFonts w:ascii="Angsana New" w:hAnsi="Angsana New" w:hint="cs"/>
          <w:spacing w:val="-10"/>
          <w:sz w:val="30"/>
          <w:szCs w:val="30"/>
          <w:cs/>
        </w:rPr>
        <w:t>โดยจำนวนเงิน</w:t>
      </w:r>
      <w:r w:rsidR="00046E06" w:rsidRPr="000B526A">
        <w:rPr>
          <w:rFonts w:ascii="Angsana New" w:hAnsi="Angsana New" w:hint="cs"/>
          <w:sz w:val="30"/>
          <w:szCs w:val="30"/>
        </w:rPr>
        <w:br/>
      </w:r>
      <w:r w:rsidR="00046E06" w:rsidRPr="000B526A">
        <w:rPr>
          <w:rFonts w:ascii="Angsana New" w:hAnsi="Angsana New" w:hint="cs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BDF7D16" w14:textId="77777777" w:rsidR="00CC5160" w:rsidRPr="004C60F1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6"/>
        <w:gridCol w:w="1102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053958" w:rsidRPr="000B526A" w14:paraId="06794D9C" w14:textId="77777777" w:rsidTr="004C60F1">
        <w:trPr>
          <w:tblHeader/>
        </w:trPr>
        <w:tc>
          <w:tcPr>
            <w:tcW w:w="2516" w:type="dxa"/>
            <w:shd w:val="clear" w:color="auto" w:fill="auto"/>
          </w:tcPr>
          <w:p w14:paraId="17CE59A3" w14:textId="77777777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516EDF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1744BD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  <w:hideMark/>
          </w:tcPr>
          <w:p w14:paraId="3CB4FD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B526A" w14:paraId="2EDCFB88" w14:textId="77777777" w:rsidTr="004C60F1">
        <w:trPr>
          <w:tblHeader/>
        </w:trPr>
        <w:tc>
          <w:tcPr>
            <w:tcW w:w="2516" w:type="dxa"/>
            <w:shd w:val="clear" w:color="auto" w:fill="auto"/>
            <w:vAlign w:val="bottom"/>
            <w:hideMark/>
          </w:tcPr>
          <w:p w14:paraId="76A30C9F" w14:textId="45174911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14:paraId="68281D61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5FC088C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0E0DB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D5CDB08" w14:textId="77777777" w:rsidR="00CC5160" w:rsidRPr="000B526A" w:rsidRDefault="00CC5160" w:rsidP="000A45E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0E4B850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23BC740" w14:textId="77777777" w:rsidR="00CC5160" w:rsidRPr="000B526A" w:rsidRDefault="00CC5160" w:rsidP="000A45E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783F8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A6E90E6" w14:textId="77777777" w:rsidR="00CC5160" w:rsidRPr="000B526A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97CD5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6B079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958" w:rsidRPr="000B526A" w14:paraId="7673013D" w14:textId="77777777" w:rsidTr="004C60F1">
        <w:trPr>
          <w:tblHeader/>
        </w:trPr>
        <w:tc>
          <w:tcPr>
            <w:tcW w:w="2516" w:type="dxa"/>
            <w:shd w:val="clear" w:color="auto" w:fill="auto"/>
          </w:tcPr>
          <w:p w14:paraId="6EAA679F" w14:textId="77777777" w:rsidR="00CC5160" w:rsidRPr="000B526A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2" w:type="dxa"/>
            <w:gridSpan w:val="9"/>
            <w:shd w:val="clear" w:color="auto" w:fill="auto"/>
            <w:hideMark/>
          </w:tcPr>
          <w:p w14:paraId="1A562916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507" w:rsidRPr="000B526A" w14:paraId="2CA75C96" w14:textId="77777777" w:rsidTr="004C60F1">
        <w:tc>
          <w:tcPr>
            <w:tcW w:w="2516" w:type="dxa"/>
            <w:shd w:val="clear" w:color="auto" w:fill="auto"/>
          </w:tcPr>
          <w:p w14:paraId="38A3CB66" w14:textId="76C414EE" w:rsidR="00053507" w:rsidRPr="000B526A" w:rsidRDefault="00053507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1102" w:type="dxa"/>
            <w:shd w:val="clear" w:color="auto" w:fill="auto"/>
          </w:tcPr>
          <w:p w14:paraId="7EBECE09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F3222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715DBA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5674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F836A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54B9E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C6640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9B79D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E301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B526A" w14:paraId="3644D38D" w14:textId="77777777" w:rsidTr="004C60F1">
        <w:tc>
          <w:tcPr>
            <w:tcW w:w="2516" w:type="dxa"/>
            <w:shd w:val="clear" w:color="auto" w:fill="auto"/>
            <w:hideMark/>
          </w:tcPr>
          <w:p w14:paraId="35036F9B" w14:textId="77777777" w:rsidR="00CC5160" w:rsidRPr="000B526A" w:rsidRDefault="00CC5160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14:paraId="5FDD5D4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F7F8C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DCFE2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E949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66C20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DDB89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BE69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933AB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03602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794B2D1D" w14:textId="77777777" w:rsidTr="004C60F1">
        <w:tc>
          <w:tcPr>
            <w:tcW w:w="2516" w:type="dxa"/>
            <w:shd w:val="clear" w:color="auto" w:fill="auto"/>
            <w:hideMark/>
          </w:tcPr>
          <w:p w14:paraId="14EB5639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14:paraId="2357761E" w14:textId="35555515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  <w:tc>
          <w:tcPr>
            <w:tcW w:w="270" w:type="dxa"/>
            <w:shd w:val="clear" w:color="auto" w:fill="auto"/>
          </w:tcPr>
          <w:p w14:paraId="6D5B133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FD3FA2" w14:textId="25ADE08B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  <w:tc>
          <w:tcPr>
            <w:tcW w:w="270" w:type="dxa"/>
            <w:shd w:val="clear" w:color="auto" w:fill="auto"/>
          </w:tcPr>
          <w:p w14:paraId="637F00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3752F" w14:textId="1A8C0D24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345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E8C53" w14:textId="09E0CCFD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A27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C9D05C" w14:textId="1024AE26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</w:tr>
      <w:tr w:rsidR="0003672B" w:rsidRPr="000B526A" w14:paraId="70A6FFDF" w14:textId="77777777" w:rsidTr="004C60F1">
        <w:tc>
          <w:tcPr>
            <w:tcW w:w="2516" w:type="dxa"/>
            <w:shd w:val="clear" w:color="auto" w:fill="auto"/>
          </w:tcPr>
          <w:p w14:paraId="540EAD9E" w14:textId="77777777" w:rsidR="0003672B" w:rsidRPr="000B526A" w:rsidRDefault="0003672B" w:rsidP="00BC1E5C">
            <w:pPr>
              <w:spacing w:line="240" w:lineRule="auto"/>
              <w:ind w:left="167" w:right="-2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102" w:type="dxa"/>
            <w:shd w:val="clear" w:color="auto" w:fill="auto"/>
          </w:tcPr>
          <w:p w14:paraId="0AA4A68C" w14:textId="77777777" w:rsidR="003D1B7F" w:rsidRDefault="003D1B7F" w:rsidP="00A654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4A78E348" w14:textId="77E53367" w:rsidR="0003672B" w:rsidRPr="00BC1E5C" w:rsidRDefault="00267D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9,279</w:t>
            </w:r>
          </w:p>
        </w:tc>
        <w:tc>
          <w:tcPr>
            <w:tcW w:w="270" w:type="dxa"/>
            <w:shd w:val="clear" w:color="auto" w:fill="auto"/>
          </w:tcPr>
          <w:p w14:paraId="1AB42124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53EC37" w14:textId="77777777" w:rsidR="003D1B7F" w:rsidRDefault="003D1B7F" w:rsidP="00A65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36FAED20" w14:textId="2EF1E3AA" w:rsidR="0003672B" w:rsidRPr="008B11B5" w:rsidRDefault="00267D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9,279</w:t>
            </w:r>
          </w:p>
        </w:tc>
        <w:tc>
          <w:tcPr>
            <w:tcW w:w="270" w:type="dxa"/>
            <w:shd w:val="clear" w:color="auto" w:fill="auto"/>
          </w:tcPr>
          <w:p w14:paraId="5367AB35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E3B3" w14:textId="77777777" w:rsidR="003D1B7F" w:rsidRDefault="003D1B7F" w:rsidP="00F6600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2FFA569" w14:textId="7999D64B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967D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0D8191" w14:textId="77777777" w:rsidR="003D1B7F" w:rsidRDefault="003D1B7F" w:rsidP="00F6600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17F8238" w14:textId="3F320599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6A2C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8CD19" w14:textId="77777777" w:rsidR="003D1B7F" w:rsidRDefault="003D1B7F" w:rsidP="00F660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7D20F70" w14:textId="10B7C44E" w:rsidR="0003672B" w:rsidRPr="008B11B5" w:rsidRDefault="00267D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9,279</w:t>
            </w:r>
          </w:p>
        </w:tc>
      </w:tr>
      <w:tr w:rsidR="0003672B" w:rsidRPr="000B526A" w14:paraId="478F04CD" w14:textId="77777777" w:rsidTr="004C60F1">
        <w:tc>
          <w:tcPr>
            <w:tcW w:w="2516" w:type="dxa"/>
            <w:shd w:val="clear" w:color="auto" w:fill="auto"/>
          </w:tcPr>
          <w:p w14:paraId="51B2F317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102" w:type="dxa"/>
            <w:shd w:val="clear" w:color="auto" w:fill="auto"/>
          </w:tcPr>
          <w:p w14:paraId="5924948B" w14:textId="74B0C289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14:paraId="6B63748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97B29" w14:textId="3C23E666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14:paraId="0C76CF4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FB9D08" w14:textId="484AAECC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4108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9DB1D" w14:textId="7420967B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7AE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8DF224" w14:textId="2139ECBD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</w:tr>
      <w:tr w:rsidR="0003672B" w:rsidRPr="000B526A" w14:paraId="40E0E364" w14:textId="77777777" w:rsidTr="004C60F1">
        <w:tc>
          <w:tcPr>
            <w:tcW w:w="2516" w:type="dxa"/>
            <w:shd w:val="clear" w:color="auto" w:fill="auto"/>
          </w:tcPr>
          <w:p w14:paraId="54B80F61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32CD16" w14:textId="463BD278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  <w:tc>
          <w:tcPr>
            <w:tcW w:w="270" w:type="dxa"/>
            <w:shd w:val="clear" w:color="auto" w:fill="auto"/>
          </w:tcPr>
          <w:p w14:paraId="1BF29E7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B5C3B3" w14:textId="00062E33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  <w:tc>
          <w:tcPr>
            <w:tcW w:w="270" w:type="dxa"/>
            <w:shd w:val="clear" w:color="auto" w:fill="auto"/>
          </w:tcPr>
          <w:p w14:paraId="692171A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22CBF" w14:textId="0826FD86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B78C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641DAB" w14:textId="5AD8AA7D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2DA4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C8F44" w14:textId="4511565E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</w:tr>
      <w:tr w:rsidR="00FA1EBC" w:rsidRPr="000B526A" w14:paraId="2B16462D" w14:textId="77777777" w:rsidTr="008B11B5">
        <w:tc>
          <w:tcPr>
            <w:tcW w:w="2516" w:type="dxa"/>
            <w:shd w:val="clear" w:color="auto" w:fill="auto"/>
          </w:tcPr>
          <w:p w14:paraId="1789B6F0" w14:textId="77777777" w:rsidR="00FA1EBC" w:rsidRPr="00FA1EBC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BC72B" w14:textId="77777777" w:rsidR="00FA1EBC" w:rsidRPr="000B526A" w:rsidRDefault="00FA1EBC" w:rsidP="00BC1E5C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547605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0568A" w14:textId="77777777" w:rsidR="00FA1EBC" w:rsidRPr="000B526A" w:rsidRDefault="00FA1EBC" w:rsidP="00BC1E5C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44B2DE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EB41C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05843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6BDC2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8A96E4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CB7362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BC" w:rsidRPr="000B526A" w14:paraId="787C06B3" w14:textId="77777777" w:rsidTr="00FA1EBC">
        <w:tc>
          <w:tcPr>
            <w:tcW w:w="2516" w:type="dxa"/>
            <w:shd w:val="clear" w:color="auto" w:fill="auto"/>
          </w:tcPr>
          <w:p w14:paraId="0081FF4F" w14:textId="5611778D" w:rsidR="00FA1EBC" w:rsidRPr="00FA1EBC" w:rsidRDefault="00053507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2563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162C3B90" w14:textId="77777777" w:rsidR="00FA1EBC" w:rsidRPr="000B526A" w:rsidRDefault="00FA1EBC" w:rsidP="00BC1E5C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5D031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40B4B7" w14:textId="77777777" w:rsidR="00FA1EBC" w:rsidRPr="000B526A" w:rsidRDefault="00FA1EBC" w:rsidP="00BC1E5C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1A899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8DC070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C4DC6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E06A8A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640028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466D813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BC" w:rsidRPr="000B526A" w14:paraId="17D4701D" w14:textId="77777777" w:rsidTr="008B11B5">
        <w:tc>
          <w:tcPr>
            <w:tcW w:w="2516" w:type="dxa"/>
            <w:shd w:val="clear" w:color="auto" w:fill="auto"/>
          </w:tcPr>
          <w:p w14:paraId="7CEEBCF2" w14:textId="77777777" w:rsidR="00FA1EBC" w:rsidRPr="006C0824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0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C0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6DD392F6" w14:textId="77777777" w:rsidR="00FA1EBC" w:rsidRPr="000B526A" w:rsidRDefault="00FA1EBC" w:rsidP="00BC1E5C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9DBBB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2F7238" w14:textId="77777777" w:rsidR="00FA1EBC" w:rsidRPr="000B526A" w:rsidRDefault="00FA1EBC" w:rsidP="00BC1E5C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3DADA7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3BBB4E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D7ECB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461B52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2F001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0E40B0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61BBCB17" w14:textId="77777777" w:rsidTr="008B11B5">
        <w:tc>
          <w:tcPr>
            <w:tcW w:w="2516" w:type="dxa"/>
            <w:shd w:val="clear" w:color="auto" w:fill="auto"/>
          </w:tcPr>
          <w:p w14:paraId="4BDDC9A6" w14:textId="77777777" w:rsidR="0003672B" w:rsidRPr="008B11B5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8B11B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168DB93A" w14:textId="397930C9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07AA54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1E448F" w14:textId="79514F3B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391F4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72C8D4" w14:textId="3F597DD3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F5085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810E08C" w14:textId="673CD700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339B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4A2009" w14:textId="2411028E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3672B" w:rsidRPr="000B526A" w14:paraId="281AE818" w14:textId="77777777" w:rsidTr="008B11B5">
        <w:tc>
          <w:tcPr>
            <w:tcW w:w="2516" w:type="dxa"/>
            <w:shd w:val="clear" w:color="auto" w:fill="auto"/>
          </w:tcPr>
          <w:p w14:paraId="7C6B18AE" w14:textId="77777777" w:rsidR="0003672B" w:rsidRPr="008B11B5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B11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339EB78F" w14:textId="3B9BB61C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107,815</w:t>
            </w:r>
          </w:p>
        </w:tc>
        <w:tc>
          <w:tcPr>
            <w:tcW w:w="270" w:type="dxa"/>
            <w:shd w:val="clear" w:color="auto" w:fill="auto"/>
          </w:tcPr>
          <w:p w14:paraId="6AF4B599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E7A7D1" w14:textId="5FA636AC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107,815</w:t>
            </w:r>
          </w:p>
        </w:tc>
        <w:tc>
          <w:tcPr>
            <w:tcW w:w="270" w:type="dxa"/>
            <w:shd w:val="clear" w:color="auto" w:fill="auto"/>
          </w:tcPr>
          <w:p w14:paraId="7A1DD2D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52F7599" w14:textId="068C50E9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F5E99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9D02A1" w14:textId="5008A7C0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A954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BEC1BA" w14:textId="771857EC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107,815</w:t>
            </w:r>
          </w:p>
        </w:tc>
      </w:tr>
      <w:tr w:rsidR="0003672B" w:rsidRPr="000B526A" w14:paraId="23231968" w14:textId="77777777" w:rsidTr="008B11B5">
        <w:tc>
          <w:tcPr>
            <w:tcW w:w="2516" w:type="dxa"/>
            <w:shd w:val="clear" w:color="auto" w:fill="auto"/>
          </w:tcPr>
          <w:p w14:paraId="2B46AD4C" w14:textId="77777777" w:rsidR="0003672B" w:rsidRPr="008B11B5" w:rsidRDefault="0003672B" w:rsidP="00BC1E5C">
            <w:pPr>
              <w:spacing w:line="240" w:lineRule="auto"/>
              <w:ind w:left="167" w:right="-2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71EE5D20" w14:textId="77777777" w:rsidR="00FB6239" w:rsidRDefault="00FB6239" w:rsidP="00A654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51730883" w14:textId="754BA463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10,433</w:t>
            </w:r>
          </w:p>
        </w:tc>
        <w:tc>
          <w:tcPr>
            <w:tcW w:w="270" w:type="dxa"/>
            <w:shd w:val="clear" w:color="auto" w:fill="auto"/>
          </w:tcPr>
          <w:p w14:paraId="451A638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A38E9B" w14:textId="77777777" w:rsidR="00FB6239" w:rsidRDefault="00FB6239" w:rsidP="00A65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0682481" w14:textId="60779BDE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10,433</w:t>
            </w:r>
          </w:p>
        </w:tc>
        <w:tc>
          <w:tcPr>
            <w:tcW w:w="270" w:type="dxa"/>
            <w:shd w:val="clear" w:color="auto" w:fill="auto"/>
          </w:tcPr>
          <w:p w14:paraId="564D3E2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D0A0B1" w14:textId="77777777" w:rsidR="00FB6239" w:rsidRDefault="00FB6239" w:rsidP="00F6600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6C556CF3" w14:textId="08A2ACEC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194E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A1D5D9" w14:textId="77777777" w:rsidR="00FB6239" w:rsidRDefault="00FB6239" w:rsidP="00F6600A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2F90CC0" w14:textId="55B180AA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ADE25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830DBA" w14:textId="77777777" w:rsidR="00FB6239" w:rsidRDefault="00FB6239" w:rsidP="00F660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9D8F45B" w14:textId="7C95A25F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10,433</w:t>
            </w:r>
          </w:p>
        </w:tc>
      </w:tr>
      <w:tr w:rsidR="0003672B" w:rsidRPr="000B526A" w14:paraId="51B5A916" w14:textId="77777777" w:rsidTr="00BC1E5C">
        <w:tc>
          <w:tcPr>
            <w:tcW w:w="2516" w:type="dxa"/>
            <w:shd w:val="clear" w:color="auto" w:fill="auto"/>
          </w:tcPr>
          <w:p w14:paraId="14927629" w14:textId="77777777" w:rsidR="0003672B" w:rsidRPr="008B11B5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BD265" w14:textId="7B6E811A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116,363</w:t>
            </w:r>
          </w:p>
        </w:tc>
        <w:tc>
          <w:tcPr>
            <w:tcW w:w="270" w:type="dxa"/>
            <w:shd w:val="clear" w:color="auto" w:fill="auto"/>
          </w:tcPr>
          <w:p w14:paraId="13533BD2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9392" w14:textId="595BCAF7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116,363</w:t>
            </w:r>
          </w:p>
        </w:tc>
        <w:tc>
          <w:tcPr>
            <w:tcW w:w="270" w:type="dxa"/>
            <w:shd w:val="clear" w:color="auto" w:fill="auto"/>
          </w:tcPr>
          <w:p w14:paraId="2B6C2F4B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F0F68" w14:textId="31863DC6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0DB5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538" w14:textId="05FC98D2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27597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D914" w14:textId="467F5321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116,363</w:t>
            </w:r>
          </w:p>
        </w:tc>
      </w:tr>
      <w:tr w:rsidR="0003672B" w:rsidRPr="000B526A" w14:paraId="270538AB" w14:textId="77777777" w:rsidTr="00BC1E5C">
        <w:tc>
          <w:tcPr>
            <w:tcW w:w="2516" w:type="dxa"/>
            <w:shd w:val="clear" w:color="auto" w:fill="auto"/>
          </w:tcPr>
          <w:p w14:paraId="41249326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DF0B2" w14:textId="1DA50496" w:rsidR="0003672B" w:rsidRPr="008B11B5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234,612</w:t>
            </w:r>
          </w:p>
        </w:tc>
        <w:tc>
          <w:tcPr>
            <w:tcW w:w="270" w:type="dxa"/>
            <w:shd w:val="clear" w:color="auto" w:fill="auto"/>
          </w:tcPr>
          <w:p w14:paraId="0477B8FB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02046" w14:textId="5EADC209" w:rsidR="0003672B" w:rsidRPr="008B11B5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234,612</w:t>
            </w:r>
          </w:p>
        </w:tc>
        <w:tc>
          <w:tcPr>
            <w:tcW w:w="270" w:type="dxa"/>
            <w:shd w:val="clear" w:color="auto" w:fill="auto"/>
          </w:tcPr>
          <w:p w14:paraId="1FE2BB8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1EAD0" w14:textId="4AF9C16A" w:rsidR="0003672B" w:rsidRPr="008B11B5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A05FA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42E8D" w14:textId="6A7DD9CB" w:rsidR="0003672B" w:rsidRPr="008B11B5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1A8BE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5C4A2" w14:textId="79193C3A" w:rsidR="0003672B" w:rsidRPr="008B11B5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234,612</w:t>
            </w:r>
          </w:p>
        </w:tc>
      </w:tr>
    </w:tbl>
    <w:p w14:paraId="0550876A" w14:textId="77777777" w:rsidR="002D7970" w:rsidRPr="000B526A" w:rsidRDefault="002D7970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6798D1" w14:textId="11DE466A" w:rsidR="00FF173A" w:rsidRPr="000B526A" w:rsidRDefault="00FF173A" w:rsidP="00FF173A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D69E7">
        <w:rPr>
          <w:rFonts w:ascii="Angsana New" w:hAnsi="Angsana New"/>
          <w:sz w:val="30"/>
          <w:szCs w:val="30"/>
          <w:lang w:val="en-US"/>
        </w:rPr>
        <w:t>31</w:t>
      </w:r>
      <w:r w:rsidRPr="000B526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0B526A">
        <w:rPr>
          <w:rFonts w:ascii="Angsana New" w:hAnsi="Angsana New" w:hint="cs"/>
          <w:sz w:val="30"/>
          <w:szCs w:val="30"/>
        </w:rPr>
        <w:t>256</w:t>
      </w:r>
      <w:r w:rsidR="005D6AA7" w:rsidRPr="000B526A">
        <w:rPr>
          <w:rFonts w:ascii="Angsana New" w:hAnsi="Angsana New" w:hint="cs"/>
          <w:sz w:val="30"/>
          <w:szCs w:val="30"/>
        </w:rPr>
        <w:t>4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0B526A">
        <w:rPr>
          <w:rFonts w:ascii="Angsana New" w:hAnsi="Angsana New" w:hint="cs"/>
          <w:sz w:val="30"/>
          <w:szCs w:val="30"/>
          <w:cs/>
        </w:rPr>
        <w:t>จำนวนรวม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364F">
        <w:rPr>
          <w:rFonts w:ascii="Angsana New" w:hAnsi="Angsana New"/>
          <w:sz w:val="30"/>
          <w:szCs w:val="30"/>
        </w:rPr>
        <w:t>2,008</w:t>
      </w:r>
      <w:r w:rsidR="0029364F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5D6AA7" w:rsidRPr="000B526A">
        <w:rPr>
          <w:rFonts w:ascii="Angsana New" w:hAnsi="Angsana New" w:hint="cs"/>
          <w:i/>
          <w:iCs/>
          <w:sz w:val="30"/>
          <w:szCs w:val="30"/>
          <w:lang w:val="en-US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D6AA7" w:rsidRPr="000B526A">
        <w:rPr>
          <w:rFonts w:ascii="Angsana New" w:hAnsi="Angsana New" w:hint="cs"/>
          <w:i/>
          <w:iCs/>
          <w:sz w:val="30"/>
          <w:szCs w:val="30"/>
          <w:lang w:val="en-US"/>
        </w:rPr>
        <w:t>2,007</w:t>
      </w:r>
      <w:r w:rsidRPr="000B526A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A5E7A50" w14:textId="77777777" w:rsidR="00FF173A" w:rsidRPr="000B526A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870515" w14:textId="2FF56CFC" w:rsidR="00990AE6" w:rsidRPr="004C60F1" w:rsidRDefault="00C73896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br w:type="page"/>
      </w:r>
      <w:r w:rsidR="00990AE6" w:rsidRPr="004C60F1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="00990AE6"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3) </w:t>
      </w:r>
      <w:r w:rsidR="00990AE6"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="00990AE6"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DAF569" w14:textId="77777777" w:rsidR="00990AE6" w:rsidRPr="004C60F1" w:rsidRDefault="00990AE6" w:rsidP="00990AE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7F2BBC6" w14:textId="136149D6" w:rsidR="006A0595" w:rsidRPr="004C60F1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4C60F1">
        <w:rPr>
          <w:rFonts w:ascii="Angsana New" w:hAnsi="Angsana New" w:hint="cs"/>
          <w:sz w:val="30"/>
          <w:szCs w:val="30"/>
          <w:cs/>
        </w:rPr>
        <w:t>บริษัทมีความเสี่ยง</w:t>
      </w:r>
      <w:r w:rsidR="006A0595" w:rsidRPr="008B11B5">
        <w:rPr>
          <w:rFonts w:ascii="Angsana New" w:hAnsi="Angsana New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BACBF30" w14:textId="77777777" w:rsidR="00C73896" w:rsidRPr="008B11B5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3D2F820F" w14:textId="21AD0EB5" w:rsidR="00C60B3B" w:rsidRPr="004C60F1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 xml:space="preserve">3.1)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629D4952" w14:textId="77777777" w:rsidR="00C60B3B" w:rsidRPr="004C60F1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24"/>
          <w:szCs w:val="24"/>
        </w:rPr>
      </w:pPr>
    </w:p>
    <w:p w14:paraId="4712C0C1" w14:textId="0719F2F9" w:rsidR="000253D3" w:rsidRPr="004C60F1" w:rsidRDefault="00C60B3B" w:rsidP="008B11B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4C60F1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4C60F1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14:paraId="35799085" w14:textId="77777777" w:rsidR="00C73896" w:rsidRPr="004C60F1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24"/>
          <w:szCs w:val="24"/>
        </w:rPr>
      </w:pPr>
    </w:p>
    <w:p w14:paraId="13AA0115" w14:textId="77777777" w:rsidR="000253D3" w:rsidRPr="000B526A" w:rsidRDefault="000253D3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F83008" w14:textId="77777777" w:rsidR="000253D3" w:rsidRPr="004C60F1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CA6E0F" w:rsidRPr="000B526A" w14:paraId="14764E9F" w14:textId="77777777" w:rsidTr="00BC1E5C">
        <w:trPr>
          <w:cantSplit/>
          <w:tblHeader/>
        </w:trPr>
        <w:tc>
          <w:tcPr>
            <w:tcW w:w="4410" w:type="dxa"/>
          </w:tcPr>
          <w:p w14:paraId="7B57A5F4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" w:name="_Hlk30768116"/>
          </w:p>
        </w:tc>
        <w:tc>
          <w:tcPr>
            <w:tcW w:w="1287" w:type="dxa"/>
          </w:tcPr>
          <w:p w14:paraId="6C867600" w14:textId="2F5B21E3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D69E1A5" w14:textId="7777777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027CB0" w14:textId="027C0DDA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7F320869" w14:textId="77777777" w:rsidTr="00BC1E5C">
        <w:trPr>
          <w:cantSplit/>
          <w:tblHeader/>
        </w:trPr>
        <w:tc>
          <w:tcPr>
            <w:tcW w:w="4410" w:type="dxa"/>
          </w:tcPr>
          <w:p w14:paraId="19B2E5B5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F23103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CA6E0F" w:rsidRPr="000B526A" w14:paraId="3DE13967" w14:textId="77777777" w:rsidTr="00BC1E5C">
        <w:trPr>
          <w:cantSplit/>
        </w:trPr>
        <w:tc>
          <w:tcPr>
            <w:tcW w:w="4410" w:type="dxa"/>
          </w:tcPr>
          <w:p w14:paraId="3D799CDB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14:paraId="7D834902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4CE8F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C50F1A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364F" w:rsidRPr="000B526A" w14:paraId="1C55F2B3" w14:textId="77777777" w:rsidTr="00BC1E5C">
        <w:trPr>
          <w:cantSplit/>
        </w:trPr>
        <w:tc>
          <w:tcPr>
            <w:tcW w:w="4410" w:type="dxa"/>
          </w:tcPr>
          <w:p w14:paraId="0463FFE9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0B5D38CF" w14:textId="3255B60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2,067</w:t>
            </w:r>
          </w:p>
        </w:tc>
        <w:tc>
          <w:tcPr>
            <w:tcW w:w="270" w:type="dxa"/>
          </w:tcPr>
          <w:p w14:paraId="1259024B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BB9A759" w14:textId="50A4B039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408,444</w:t>
            </w:r>
          </w:p>
        </w:tc>
      </w:tr>
      <w:tr w:rsidR="0029364F" w:rsidRPr="000B526A" w14:paraId="1DC314BC" w14:textId="77777777" w:rsidTr="00BC1E5C">
        <w:trPr>
          <w:cantSplit/>
        </w:trPr>
        <w:tc>
          <w:tcPr>
            <w:tcW w:w="4410" w:type="dxa"/>
          </w:tcPr>
          <w:p w14:paraId="284C9020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1C41DFF6" w14:textId="1D350B81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630,008</w:t>
            </w:r>
          </w:p>
        </w:tc>
        <w:tc>
          <w:tcPr>
            <w:tcW w:w="270" w:type="dxa"/>
          </w:tcPr>
          <w:p w14:paraId="2639AD05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DAF6BB1" w14:textId="59056D9D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351,918</w:t>
            </w:r>
          </w:p>
        </w:tc>
      </w:tr>
      <w:tr w:rsidR="0029364F" w:rsidRPr="000B526A" w14:paraId="49DBEC49" w14:textId="77777777" w:rsidTr="00BC1E5C">
        <w:trPr>
          <w:cantSplit/>
        </w:trPr>
        <w:tc>
          <w:tcPr>
            <w:tcW w:w="4410" w:type="dxa"/>
          </w:tcPr>
          <w:p w14:paraId="5FFF22F2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EC9606" w14:textId="170708FE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(52,277)</w:t>
            </w:r>
          </w:p>
        </w:tc>
        <w:tc>
          <w:tcPr>
            <w:tcW w:w="270" w:type="dxa"/>
          </w:tcPr>
          <w:p w14:paraId="64444489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62C3D" w14:textId="1749D916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(4,391)</w:t>
            </w:r>
          </w:p>
        </w:tc>
      </w:tr>
      <w:tr w:rsidR="0029364F" w:rsidRPr="000B526A" w14:paraId="748372FE" w14:textId="77777777" w:rsidTr="00BC1E5C">
        <w:trPr>
          <w:cantSplit/>
        </w:trPr>
        <w:tc>
          <w:tcPr>
            <w:tcW w:w="4410" w:type="dxa"/>
          </w:tcPr>
          <w:p w14:paraId="15049B57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C824E1" w14:textId="03F0A370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579,798</w:t>
            </w:r>
          </w:p>
        </w:tc>
        <w:tc>
          <w:tcPr>
            <w:tcW w:w="270" w:type="dxa"/>
          </w:tcPr>
          <w:p w14:paraId="553BC87E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7743E" w14:textId="04189B5B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755,971</w:t>
            </w:r>
          </w:p>
        </w:tc>
      </w:tr>
      <w:tr w:rsidR="005D6AA7" w:rsidRPr="000B526A" w14:paraId="4D1DAEF6" w14:textId="77777777" w:rsidTr="00BC1E5C">
        <w:trPr>
          <w:cantSplit/>
        </w:trPr>
        <w:tc>
          <w:tcPr>
            <w:tcW w:w="4410" w:type="dxa"/>
          </w:tcPr>
          <w:p w14:paraId="71DF7FDE" w14:textId="77777777" w:rsidR="005D6AA7" w:rsidRPr="000B526A" w:rsidRDefault="005D6AA7" w:rsidP="005D6A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14:paraId="263962C2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E70BE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2D87C858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0B526A" w14:paraId="2DD3ED7B" w14:textId="77777777" w:rsidTr="00BC1E5C">
        <w:trPr>
          <w:cantSplit/>
        </w:trPr>
        <w:tc>
          <w:tcPr>
            <w:tcW w:w="4410" w:type="dxa"/>
          </w:tcPr>
          <w:p w14:paraId="06CDFFCB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27DABBDB" w14:textId="6D52D496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61,427</w:t>
            </w:r>
          </w:p>
        </w:tc>
        <w:tc>
          <w:tcPr>
            <w:tcW w:w="270" w:type="dxa"/>
          </w:tcPr>
          <w:p w14:paraId="0D658160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A20F7ED" w14:textId="6553B220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27,363</w:t>
            </w:r>
          </w:p>
        </w:tc>
      </w:tr>
      <w:tr w:rsidR="0029364F" w:rsidRPr="000B526A" w14:paraId="6877B574" w14:textId="77777777" w:rsidTr="00BC1E5C">
        <w:trPr>
          <w:cantSplit/>
        </w:trPr>
        <w:tc>
          <w:tcPr>
            <w:tcW w:w="4410" w:type="dxa"/>
          </w:tcPr>
          <w:p w14:paraId="364A4BDF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5B4D68BA" w14:textId="1DB25FD4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  <w:tc>
          <w:tcPr>
            <w:tcW w:w="270" w:type="dxa"/>
          </w:tcPr>
          <w:p w14:paraId="43B782AF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21D489D" w14:textId="3AB56566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60,503</w:t>
            </w:r>
          </w:p>
        </w:tc>
      </w:tr>
      <w:tr w:rsidR="0029364F" w:rsidRPr="000B526A" w14:paraId="17B95C74" w14:textId="77777777" w:rsidTr="00BC1E5C">
        <w:trPr>
          <w:cantSplit/>
        </w:trPr>
        <w:tc>
          <w:tcPr>
            <w:tcW w:w="4410" w:type="dxa"/>
          </w:tcPr>
          <w:p w14:paraId="53791E3F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88A416F" w14:textId="5F12F9B1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FD2468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A5E87" w14:textId="7CD8F33E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(4,855)</w:t>
            </w:r>
          </w:p>
        </w:tc>
      </w:tr>
      <w:tr w:rsidR="0029364F" w:rsidRPr="000B526A" w14:paraId="7C475DAF" w14:textId="77777777" w:rsidTr="00BC1E5C">
        <w:trPr>
          <w:cantSplit/>
        </w:trPr>
        <w:tc>
          <w:tcPr>
            <w:tcW w:w="4410" w:type="dxa"/>
          </w:tcPr>
          <w:p w14:paraId="3D1C87E9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A96D136" w14:textId="7601E58C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159,852</w:t>
            </w:r>
          </w:p>
        </w:tc>
        <w:tc>
          <w:tcPr>
            <w:tcW w:w="270" w:type="dxa"/>
          </w:tcPr>
          <w:p w14:paraId="56E4B6BE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84B9" w14:textId="42120643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83,011</w:t>
            </w:r>
          </w:p>
        </w:tc>
      </w:tr>
      <w:tr w:rsidR="005D6AA7" w:rsidRPr="000B526A" w14:paraId="3306E6E8" w14:textId="77777777" w:rsidTr="00BC1E5C">
        <w:trPr>
          <w:cantSplit/>
        </w:trPr>
        <w:tc>
          <w:tcPr>
            <w:tcW w:w="4410" w:type="dxa"/>
          </w:tcPr>
          <w:p w14:paraId="58E1F06B" w14:textId="77777777" w:rsidR="005D6AA7" w:rsidRPr="000B526A" w:rsidRDefault="005D6AA7" w:rsidP="005D6A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ED11DCC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710EA6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74BD3BD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6AA7" w:rsidRPr="000B526A" w14:paraId="2BB72203" w14:textId="77777777" w:rsidTr="00BC1E5C">
        <w:trPr>
          <w:cantSplit/>
        </w:trPr>
        <w:tc>
          <w:tcPr>
            <w:tcW w:w="4410" w:type="dxa"/>
          </w:tcPr>
          <w:p w14:paraId="2AD525D4" w14:textId="77777777" w:rsidR="005D6AA7" w:rsidRPr="000B526A" w:rsidRDefault="005D6AA7" w:rsidP="005D6A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เงินดอลล่าร์ออสเตรเลีย</w:t>
            </w:r>
          </w:p>
        </w:tc>
        <w:tc>
          <w:tcPr>
            <w:tcW w:w="1287" w:type="dxa"/>
          </w:tcPr>
          <w:p w14:paraId="4E18FDCC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D5566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351FF2C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0B526A" w14:paraId="507E073F" w14:textId="77777777" w:rsidTr="00BC1E5C">
        <w:trPr>
          <w:cantSplit/>
        </w:trPr>
        <w:tc>
          <w:tcPr>
            <w:tcW w:w="4410" w:type="dxa"/>
          </w:tcPr>
          <w:p w14:paraId="2BA09DA4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4BCC5A2B" w14:textId="4002BD06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10,525</w:t>
            </w:r>
          </w:p>
        </w:tc>
        <w:tc>
          <w:tcPr>
            <w:tcW w:w="270" w:type="dxa"/>
          </w:tcPr>
          <w:p w14:paraId="79AC094C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ED951B" w14:textId="33BCDE9F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8,722</w:t>
            </w:r>
          </w:p>
        </w:tc>
      </w:tr>
      <w:tr w:rsidR="0029364F" w:rsidRPr="000B526A" w14:paraId="5CF01BEF" w14:textId="77777777" w:rsidTr="00BC1E5C">
        <w:trPr>
          <w:cantSplit/>
        </w:trPr>
        <w:tc>
          <w:tcPr>
            <w:tcW w:w="4410" w:type="dxa"/>
          </w:tcPr>
          <w:p w14:paraId="0DE8DEF2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9BDA256" w14:textId="441A75C2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10,525</w:t>
            </w:r>
          </w:p>
        </w:tc>
        <w:tc>
          <w:tcPr>
            <w:tcW w:w="270" w:type="dxa"/>
          </w:tcPr>
          <w:p w14:paraId="3B098E77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B412C" w14:textId="18892150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8,722</w:t>
            </w:r>
          </w:p>
        </w:tc>
      </w:tr>
      <w:tr w:rsidR="005D6AA7" w:rsidRPr="000B526A" w14:paraId="67828614" w14:textId="77777777" w:rsidTr="00BC1E5C">
        <w:trPr>
          <w:cantSplit/>
        </w:trPr>
        <w:tc>
          <w:tcPr>
            <w:tcW w:w="4410" w:type="dxa"/>
          </w:tcPr>
          <w:p w14:paraId="026C8FD9" w14:textId="77777777" w:rsidR="005D6AA7" w:rsidRPr="000B526A" w:rsidRDefault="005D6AA7" w:rsidP="00BC1E5C">
            <w:pPr>
              <w:tabs>
                <w:tab w:val="left" w:pos="8040"/>
              </w:tabs>
              <w:spacing w:line="240" w:lineRule="auto"/>
              <w:ind w:left="431" w:hanging="4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เงินดอลล่าร์ฮ่องกง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,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19D71A27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304FD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0B33EF2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0B526A" w14:paraId="718DCBBA" w14:textId="77777777" w:rsidTr="00BC1E5C">
        <w:trPr>
          <w:cantSplit/>
        </w:trPr>
        <w:tc>
          <w:tcPr>
            <w:tcW w:w="4410" w:type="dxa"/>
          </w:tcPr>
          <w:p w14:paraId="155EA800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6B5FCFB4" w14:textId="173EC1BE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270" w:type="dxa"/>
          </w:tcPr>
          <w:p w14:paraId="55B02613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1B18024" w14:textId="3E49CCE8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529</w:t>
            </w:r>
          </w:p>
        </w:tc>
      </w:tr>
      <w:tr w:rsidR="0029364F" w:rsidRPr="000B526A" w14:paraId="641F49C4" w14:textId="77777777" w:rsidTr="00BC1E5C">
        <w:trPr>
          <w:cantSplit/>
        </w:trPr>
        <w:tc>
          <w:tcPr>
            <w:tcW w:w="4410" w:type="dxa"/>
          </w:tcPr>
          <w:p w14:paraId="67CD98ED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70ADC3" w14:textId="5D9B52F0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(5,554)</w:t>
            </w:r>
          </w:p>
        </w:tc>
        <w:tc>
          <w:tcPr>
            <w:tcW w:w="270" w:type="dxa"/>
          </w:tcPr>
          <w:p w14:paraId="5EC700BB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FF8C" w14:textId="24FA41F4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(2,810)</w:t>
            </w:r>
          </w:p>
        </w:tc>
      </w:tr>
      <w:tr w:rsidR="0029364F" w:rsidRPr="000B526A" w14:paraId="1C33E3F2" w14:textId="77777777" w:rsidTr="00BC1E5C">
        <w:trPr>
          <w:cantSplit/>
        </w:trPr>
        <w:tc>
          <w:tcPr>
            <w:tcW w:w="4410" w:type="dxa"/>
          </w:tcPr>
          <w:p w14:paraId="1F5DCEFA" w14:textId="77777777" w:rsidR="0029364F" w:rsidRPr="000B526A" w:rsidRDefault="0029364F" w:rsidP="0029364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DA2070" w14:textId="2AC9B4E1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(5,240)</w:t>
            </w:r>
          </w:p>
        </w:tc>
        <w:tc>
          <w:tcPr>
            <w:tcW w:w="270" w:type="dxa"/>
          </w:tcPr>
          <w:p w14:paraId="071B5DCE" w14:textId="77777777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A57B7" w14:textId="169D0128" w:rsidR="0029364F" w:rsidRPr="000B526A" w:rsidRDefault="0029364F" w:rsidP="0029364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(2,281)</w:t>
            </w:r>
          </w:p>
        </w:tc>
      </w:tr>
      <w:tr w:rsidR="005D6AA7" w:rsidRPr="000B526A" w14:paraId="7092EBCB" w14:textId="77777777" w:rsidTr="00BC1E5C">
        <w:trPr>
          <w:cantSplit/>
        </w:trPr>
        <w:tc>
          <w:tcPr>
            <w:tcW w:w="4410" w:type="dxa"/>
          </w:tcPr>
          <w:p w14:paraId="0DBC73F0" w14:textId="77777777" w:rsidR="005D6AA7" w:rsidRPr="000B526A" w:rsidRDefault="005D6AA7" w:rsidP="005D6A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1B87A6F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A94C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B28E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6AA7" w:rsidRPr="000B526A" w14:paraId="0A3A6426" w14:textId="77777777" w:rsidTr="00BC1E5C">
        <w:trPr>
          <w:cantSplit/>
        </w:trPr>
        <w:tc>
          <w:tcPr>
            <w:tcW w:w="4410" w:type="dxa"/>
          </w:tcPr>
          <w:p w14:paraId="4F6CAE7A" w14:textId="77777777" w:rsidR="005D6AA7" w:rsidRPr="000B526A" w:rsidRDefault="005D6AA7" w:rsidP="005D6A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76E4F2C" w14:textId="2512D138" w:rsidR="005D6AA7" w:rsidRPr="0029364F" w:rsidRDefault="0029364F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744,935</w:t>
            </w:r>
          </w:p>
        </w:tc>
        <w:tc>
          <w:tcPr>
            <w:tcW w:w="270" w:type="dxa"/>
          </w:tcPr>
          <w:p w14:paraId="7DDFFE15" w14:textId="7777777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5236730" w14:textId="252924A7" w:rsidR="005D6AA7" w:rsidRPr="000B526A" w:rsidRDefault="005D6AA7" w:rsidP="005D6AA7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845,423</w:t>
            </w:r>
          </w:p>
        </w:tc>
      </w:tr>
    </w:tbl>
    <w:p w14:paraId="7D20B2C2" w14:textId="77777777" w:rsidR="000253D3" w:rsidRPr="000B526A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BC14" w14:textId="77777777" w:rsidR="008C248F" w:rsidRPr="000B526A" w:rsidRDefault="008C248F" w:rsidP="00BC1E5C">
      <w:pPr>
        <w:pStyle w:val="block"/>
        <w:spacing w:after="0" w:line="240" w:lineRule="atLeast"/>
        <w:ind w:left="243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1A31FD" w14:textId="77777777" w:rsidR="008C248F" w:rsidRPr="000B526A" w:rsidRDefault="008C248F" w:rsidP="00BC1E5C">
      <w:pPr>
        <w:tabs>
          <w:tab w:val="left" w:pos="540"/>
        </w:tabs>
        <w:ind w:left="2430"/>
        <w:jc w:val="thaiDistribute"/>
        <w:rPr>
          <w:rFonts w:ascii="Angsana New" w:hAnsi="Angsana New"/>
          <w:sz w:val="30"/>
          <w:szCs w:val="30"/>
        </w:rPr>
      </w:pPr>
    </w:p>
    <w:p w14:paraId="4FFCB83C" w14:textId="5B50EC31" w:rsidR="008C248F" w:rsidRPr="000B526A" w:rsidRDefault="008C248F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การแข็งค่า</w:t>
      </w:r>
      <w:r w:rsidR="00C65945"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0B526A">
        <w:rPr>
          <w:rFonts w:ascii="Angsana New" w:hAnsi="Angsana New" w:hint="cs"/>
          <w:sz w:val="30"/>
          <w:szCs w:val="30"/>
          <w:cs/>
        </w:rPr>
        <w:t>เงิน</w:t>
      </w:r>
      <w:r w:rsidR="00850304">
        <w:rPr>
          <w:rFonts w:ascii="Angsana New" w:hAnsi="Angsana New" w:hint="cs"/>
          <w:sz w:val="30"/>
          <w:szCs w:val="30"/>
          <w:cs/>
        </w:rPr>
        <w:t>บาทที่มีต่อ</w:t>
      </w:r>
      <w:r w:rsidR="00036458">
        <w:rPr>
          <w:rFonts w:ascii="Angsana New" w:hAnsi="Angsana New" w:hint="cs"/>
          <w:sz w:val="30"/>
          <w:szCs w:val="30"/>
          <w:cs/>
        </w:rPr>
        <w:t>สกุล</w:t>
      </w:r>
      <w:r w:rsidRPr="000B526A">
        <w:rPr>
          <w:rFonts w:ascii="Angsana New" w:hAnsi="Angsana New" w:hint="cs"/>
          <w:sz w:val="30"/>
          <w:szCs w:val="30"/>
          <w:cs/>
        </w:rPr>
        <w:t>เงิน</w:t>
      </w:r>
      <w:r w:rsidR="009952DF">
        <w:rPr>
          <w:rFonts w:ascii="Angsana New" w:hAnsi="Angsana New" w:hint="cs"/>
          <w:sz w:val="30"/>
          <w:szCs w:val="30"/>
          <w:cs/>
        </w:rPr>
        <w:t>ตราต</w:t>
      </w:r>
      <w:r w:rsidR="00661585">
        <w:rPr>
          <w:rFonts w:ascii="Angsana New" w:hAnsi="Angsana New" w:hint="cs"/>
          <w:sz w:val="30"/>
          <w:szCs w:val="30"/>
          <w:cs/>
        </w:rPr>
        <w:t>่</w:t>
      </w:r>
      <w:r w:rsidR="009952DF">
        <w:rPr>
          <w:rFonts w:ascii="Angsana New" w:hAnsi="Angsana New" w:hint="cs"/>
          <w:sz w:val="30"/>
          <w:szCs w:val="30"/>
          <w:cs/>
        </w:rPr>
        <w:t>างประเทศ</w:t>
      </w:r>
      <w:r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B0F04">
        <w:rPr>
          <w:rFonts w:ascii="Angsana New" w:hAnsi="Angsana New" w:hint="cs"/>
          <w:sz w:val="30"/>
          <w:szCs w:val="30"/>
          <w:cs/>
        </w:rPr>
        <w:t>รายงาน</w:t>
      </w:r>
      <w:r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E1298B">
        <w:rPr>
          <w:rFonts w:ascii="Angsana New" w:hAnsi="Angsana New" w:hint="cs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</w:t>
      </w:r>
      <w:r w:rsidRPr="00255866">
        <w:rPr>
          <w:rFonts w:ascii="Angsana New" w:hAnsi="Angsana New" w:hint="cs"/>
          <w:sz w:val="30"/>
          <w:szCs w:val="30"/>
          <w:cs/>
        </w:rPr>
        <w:t>คงที่</w:t>
      </w:r>
    </w:p>
    <w:p w14:paraId="2D34C345" w14:textId="77777777" w:rsidR="00C73896" w:rsidRPr="000B526A" w:rsidRDefault="00C73896" w:rsidP="008C248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380" w:type="dxa"/>
        <w:tblInd w:w="23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339"/>
        <w:gridCol w:w="1271"/>
        <w:gridCol w:w="180"/>
        <w:gridCol w:w="1260"/>
      </w:tblGrid>
      <w:tr w:rsidR="004956D9" w:rsidRPr="000B526A" w14:paraId="117EB274" w14:textId="77777777" w:rsidTr="00BC1E5C">
        <w:trPr>
          <w:trHeight w:val="218"/>
          <w:tblHeader/>
        </w:trPr>
        <w:tc>
          <w:tcPr>
            <w:tcW w:w="3330" w:type="dxa"/>
          </w:tcPr>
          <w:p w14:paraId="5C33F000" w14:textId="6433E90C" w:rsidR="004956D9" w:rsidRPr="000B526A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39" w:type="dxa"/>
          </w:tcPr>
          <w:p w14:paraId="4F8B2A35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11" w:type="dxa"/>
            <w:gridSpan w:val="3"/>
            <w:hideMark/>
          </w:tcPr>
          <w:p w14:paraId="28DF16E9" w14:textId="4A820910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6D9" w:rsidRPr="000B526A" w14:paraId="32D8F915" w14:textId="77777777" w:rsidTr="00BC1E5C">
        <w:trPr>
          <w:tblHeader/>
        </w:trPr>
        <w:tc>
          <w:tcPr>
            <w:tcW w:w="3330" w:type="dxa"/>
          </w:tcPr>
          <w:p w14:paraId="4490BC65" w14:textId="68C9F7EA" w:rsidR="004956D9" w:rsidRPr="006C0824" w:rsidRDefault="009952DF" w:rsidP="006C08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339" w:type="dxa"/>
            <w:hideMark/>
          </w:tcPr>
          <w:p w14:paraId="7F9847A1" w14:textId="77777777" w:rsidR="004956D9" w:rsidRPr="000B526A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71" w:type="dxa"/>
            <w:hideMark/>
          </w:tcPr>
          <w:p w14:paraId="1000DCA2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C1CF11F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5AE390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0B526A" w14:paraId="2B19DCB1" w14:textId="77777777" w:rsidTr="00BC1E5C">
        <w:trPr>
          <w:tblHeader/>
        </w:trPr>
        <w:tc>
          <w:tcPr>
            <w:tcW w:w="3330" w:type="dxa"/>
          </w:tcPr>
          <w:p w14:paraId="48D87870" w14:textId="77777777" w:rsidR="00301806" w:rsidRPr="000B526A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914A6A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11" w:type="dxa"/>
            <w:gridSpan w:val="3"/>
            <w:hideMark/>
          </w:tcPr>
          <w:p w14:paraId="67E0834C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3B9C" w:rsidRPr="000B526A" w14:paraId="2E7B8F10" w14:textId="77777777" w:rsidTr="00BC1E5C">
        <w:trPr>
          <w:tblHeader/>
        </w:trPr>
        <w:tc>
          <w:tcPr>
            <w:tcW w:w="3330" w:type="dxa"/>
          </w:tcPr>
          <w:p w14:paraId="359C67CA" w14:textId="2C3FFB5D" w:rsidR="003F3B9C" w:rsidRPr="000B526A" w:rsidRDefault="003F3B9C" w:rsidP="008B11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39" w:type="dxa"/>
          </w:tcPr>
          <w:p w14:paraId="4C468055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1" w:type="dxa"/>
            <w:gridSpan w:val="3"/>
          </w:tcPr>
          <w:p w14:paraId="47B60F73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364F" w:rsidRPr="0029364F" w14:paraId="449FC877" w14:textId="77777777" w:rsidTr="00BC1E5C">
        <w:tc>
          <w:tcPr>
            <w:tcW w:w="3330" w:type="dxa"/>
            <w:hideMark/>
          </w:tcPr>
          <w:p w14:paraId="1A34433A" w14:textId="777777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6203C223" w14:textId="4045F9ED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53BB027" w14:textId="5791BD5B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5,799</w:t>
            </w:r>
          </w:p>
        </w:tc>
        <w:tc>
          <w:tcPr>
            <w:tcW w:w="180" w:type="dxa"/>
          </w:tcPr>
          <w:p w14:paraId="1DE1902D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4D72D" w14:textId="0D1A381C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(5,799)</w:t>
            </w:r>
          </w:p>
        </w:tc>
      </w:tr>
      <w:tr w:rsidR="0029364F" w:rsidRPr="0029364F" w14:paraId="000CC4FE" w14:textId="77777777" w:rsidTr="00BC1E5C">
        <w:tc>
          <w:tcPr>
            <w:tcW w:w="3330" w:type="dxa"/>
          </w:tcPr>
          <w:p w14:paraId="594F1F38" w14:textId="5F549A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4B6D9FD4" w14:textId="41E73ACD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79964DA" w14:textId="5EC79FE4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1,599</w:t>
            </w:r>
          </w:p>
        </w:tc>
        <w:tc>
          <w:tcPr>
            <w:tcW w:w="180" w:type="dxa"/>
          </w:tcPr>
          <w:p w14:paraId="62BEDB0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69C73" w14:textId="2B4DCA5E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(1,599)</w:t>
            </w:r>
          </w:p>
        </w:tc>
      </w:tr>
      <w:tr w:rsidR="0029364F" w:rsidRPr="0029364F" w14:paraId="06A53A7B" w14:textId="77777777" w:rsidTr="00BC1E5C">
        <w:tc>
          <w:tcPr>
            <w:tcW w:w="3330" w:type="dxa"/>
          </w:tcPr>
          <w:p w14:paraId="084F8409" w14:textId="77777777" w:rsidR="0029364F" w:rsidRPr="00B32721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D890F5B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3E1EF7D7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16CE98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06EB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29364F" w14:paraId="4B9D4076" w14:textId="77777777" w:rsidTr="00BC1E5C">
        <w:tc>
          <w:tcPr>
            <w:tcW w:w="3330" w:type="dxa"/>
          </w:tcPr>
          <w:p w14:paraId="0C925E11" w14:textId="1126634B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339" w:type="dxa"/>
          </w:tcPr>
          <w:p w14:paraId="662F6CD8" w14:textId="59D55755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46F7CED" w14:textId="6B9BFA11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4185D81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7C354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364F" w:rsidRPr="0029364F" w14:paraId="3BCCF8B6" w14:textId="77777777" w:rsidTr="00BC1E5C">
        <w:tc>
          <w:tcPr>
            <w:tcW w:w="3330" w:type="dxa"/>
          </w:tcPr>
          <w:p w14:paraId="426CB720" w14:textId="416E2539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5FBA2243" w14:textId="07A8679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02C143CD" w14:textId="629ACB05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7,474</w:t>
            </w:r>
          </w:p>
        </w:tc>
        <w:tc>
          <w:tcPr>
            <w:tcW w:w="180" w:type="dxa"/>
          </w:tcPr>
          <w:p w14:paraId="4B52D2AF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695ACB" w14:textId="676B5D60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(7,474)</w:t>
            </w:r>
          </w:p>
        </w:tc>
      </w:tr>
    </w:tbl>
    <w:p w14:paraId="394938B6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C7BF777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B8F0C5D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5730662" w14:textId="7AD153F6" w:rsidR="000253D3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lastRenderedPageBreak/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 xml:space="preserve">3.2) </w:t>
      </w:r>
      <w:r w:rsidRPr="000B526A">
        <w:rPr>
          <w:rFonts w:ascii="Angsana New" w:hAnsi="Angsana New" w:hint="cs"/>
          <w:sz w:val="30"/>
          <w:szCs w:val="30"/>
          <w:cs/>
        </w:rPr>
        <w:tab/>
        <w:t xml:space="preserve">ความเสี่ยงด้านอัตราดอกเบี้ย </w:t>
      </w:r>
    </w:p>
    <w:p w14:paraId="78C89F03" w14:textId="77777777" w:rsidR="00C60B3B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38925E2" w14:textId="44AE229C" w:rsidR="00C60B3B" w:rsidRPr="000B526A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="00772EE0">
        <w:rPr>
          <w:rFonts w:ascii="Angsana New" w:hAnsi="Angsana New"/>
          <w:sz w:val="30"/>
          <w:szCs w:val="30"/>
        </w:rPr>
        <w:t xml:space="preserve"> </w:t>
      </w:r>
      <w:r w:rsidR="00772EE0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56EF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637680" w:rsidRPr="008B11B5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7A7B3AB" w14:textId="20271AD4" w:rsidR="002E3197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4248"/>
        <w:gridCol w:w="1332"/>
        <w:gridCol w:w="270"/>
        <w:gridCol w:w="1350"/>
      </w:tblGrid>
      <w:tr w:rsidR="00482E9B" w:rsidRPr="000B526A" w14:paraId="549C5986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4D73FC01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952" w:type="dxa"/>
            <w:gridSpan w:val="3"/>
            <w:shd w:val="clear" w:color="auto" w:fill="auto"/>
          </w:tcPr>
          <w:p w14:paraId="75979E2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2E9B" w:rsidRPr="000B526A" w14:paraId="0143CD23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0D234B9D" w14:textId="77777777" w:rsidR="00482E9B" w:rsidRPr="000B526A" w:rsidRDefault="00482E9B" w:rsidP="00000C93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32" w:type="dxa"/>
            <w:shd w:val="clear" w:color="auto" w:fill="auto"/>
            <w:hideMark/>
          </w:tcPr>
          <w:p w14:paraId="1E188906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4D6D7E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B6E4B18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482E9B" w:rsidRPr="000B526A" w14:paraId="780E2B66" w14:textId="77777777" w:rsidTr="006C0824">
        <w:trPr>
          <w:tblHeader/>
        </w:trPr>
        <w:tc>
          <w:tcPr>
            <w:tcW w:w="4248" w:type="dxa"/>
            <w:shd w:val="clear" w:color="auto" w:fill="auto"/>
          </w:tcPr>
          <w:p w14:paraId="21215D1B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52" w:type="dxa"/>
            <w:gridSpan w:val="3"/>
            <w:shd w:val="clear" w:color="auto" w:fill="auto"/>
            <w:hideMark/>
          </w:tcPr>
          <w:p w14:paraId="17FDA0CA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2E9B" w:rsidRPr="000B526A" w14:paraId="5EB66032" w14:textId="77777777" w:rsidTr="006C0824">
        <w:tc>
          <w:tcPr>
            <w:tcW w:w="4248" w:type="dxa"/>
            <w:shd w:val="clear" w:color="auto" w:fill="auto"/>
            <w:hideMark/>
          </w:tcPr>
          <w:p w14:paraId="52A3F196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32" w:type="dxa"/>
            <w:shd w:val="clear" w:color="auto" w:fill="auto"/>
          </w:tcPr>
          <w:p w14:paraId="7677DD9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7C9204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8FA8B1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82E9B" w:rsidRPr="000B526A" w14:paraId="3D5D93F9" w14:textId="77777777" w:rsidTr="006C0824">
        <w:tc>
          <w:tcPr>
            <w:tcW w:w="4248" w:type="dxa"/>
            <w:shd w:val="clear" w:color="auto" w:fill="auto"/>
            <w:hideMark/>
          </w:tcPr>
          <w:p w14:paraId="15954784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55544" w14:textId="20E3240A" w:rsidR="00482E9B" w:rsidRPr="000B526A" w:rsidRDefault="00342DF9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1,185,272</w:t>
            </w:r>
          </w:p>
        </w:tc>
        <w:tc>
          <w:tcPr>
            <w:tcW w:w="270" w:type="dxa"/>
            <w:shd w:val="clear" w:color="auto" w:fill="auto"/>
          </w:tcPr>
          <w:p w14:paraId="6B04E206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5FF598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1,125,836</w:t>
            </w:r>
          </w:p>
        </w:tc>
      </w:tr>
      <w:tr w:rsidR="00482E9B" w:rsidRPr="000B526A" w14:paraId="3A26DE7B" w14:textId="77777777" w:rsidTr="006C0824">
        <w:tc>
          <w:tcPr>
            <w:tcW w:w="4248" w:type="dxa"/>
            <w:shd w:val="clear" w:color="auto" w:fill="auto"/>
            <w:hideMark/>
          </w:tcPr>
          <w:p w14:paraId="4A02836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91A34" w14:textId="1F265110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37C7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7C93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(1)</w:t>
            </w:r>
          </w:p>
        </w:tc>
      </w:tr>
      <w:tr w:rsidR="00482E9B" w:rsidRPr="000B526A" w14:paraId="1338D20F" w14:textId="77777777" w:rsidTr="006C0824">
        <w:tc>
          <w:tcPr>
            <w:tcW w:w="4248" w:type="dxa"/>
            <w:shd w:val="clear" w:color="auto" w:fill="auto"/>
          </w:tcPr>
          <w:p w14:paraId="0031EEAD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E1C19" w14:textId="333A2F1A" w:rsidR="00482E9B" w:rsidRPr="000B526A" w:rsidRDefault="00342DF9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1,185,272</w:t>
            </w:r>
          </w:p>
        </w:tc>
        <w:tc>
          <w:tcPr>
            <w:tcW w:w="270" w:type="dxa"/>
            <w:shd w:val="clear" w:color="auto" w:fill="auto"/>
          </w:tcPr>
          <w:p w14:paraId="4AA895DE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A42FE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1,125,835</w:t>
            </w:r>
          </w:p>
        </w:tc>
      </w:tr>
    </w:tbl>
    <w:p w14:paraId="173CE8FF" w14:textId="77777777" w:rsidR="00482E9B" w:rsidRPr="000B526A" w:rsidRDefault="00482E9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47A46ED4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AA4B9E" w:rsidRPr="000B526A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A3C8E57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D527B" w14:textId="65F837E8" w:rsidR="00F339DA" w:rsidRPr="000B526A" w:rsidRDefault="00DB6F3C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140BFC" w:rsidRPr="008B11B5">
        <w:rPr>
          <w:rFonts w:ascii="Angsana New" w:hAnsi="Angsana New"/>
          <w:spacing w:val="-2"/>
          <w:sz w:val="30"/>
          <w:szCs w:val="30"/>
          <w:cs/>
        </w:rPr>
        <w:t>อย่างสมํ่าเสมอโดย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C21F55" w14:textId="77777777" w:rsidR="00C73896" w:rsidRPr="000B526A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50A56B" w14:textId="77777777" w:rsidR="00342DF9" w:rsidRDefault="00342DF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338FA3D" w14:textId="6BAD66E1" w:rsidR="00847976" w:rsidRPr="000B526A" w:rsidRDefault="0087769D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2</w:t>
      </w:r>
      <w:r w:rsidR="00AA4B9E" w:rsidRPr="000B526A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</w:t>
      </w:r>
      <w:r w:rsidR="00345E4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กิจการที่ไม่เกี่ยวข้องกัน</w:t>
      </w:r>
    </w:p>
    <w:p w14:paraId="2BE4C177" w14:textId="77777777" w:rsidR="001D7431" w:rsidRPr="000B526A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42"/>
      </w:tblGrid>
      <w:tr w:rsidR="00CA6E0F" w:rsidRPr="000B526A" w14:paraId="0EE44975" w14:textId="77777777" w:rsidTr="008B11B5">
        <w:trPr>
          <w:tblHeader/>
        </w:trPr>
        <w:tc>
          <w:tcPr>
            <w:tcW w:w="6390" w:type="dxa"/>
            <w:vAlign w:val="bottom"/>
          </w:tcPr>
          <w:p w14:paraId="01DEBAC4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F9E16" w14:textId="6B4A8329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08444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FEF001D" w14:textId="44FD255D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A6E0F" w:rsidRPr="000B526A" w14:paraId="53341FD1" w14:textId="77777777" w:rsidTr="008B11B5">
        <w:trPr>
          <w:tblHeader/>
        </w:trPr>
        <w:tc>
          <w:tcPr>
            <w:tcW w:w="6390" w:type="dxa"/>
            <w:vAlign w:val="bottom"/>
          </w:tcPr>
          <w:p w14:paraId="66E2B6CA" w14:textId="77777777" w:rsidR="00CA6E0F" w:rsidRPr="000B526A" w:rsidRDefault="00CA6E0F" w:rsidP="00CA6E0F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28B4072" w14:textId="77777777" w:rsidR="00CA6E0F" w:rsidRPr="000B526A" w:rsidRDefault="00CA6E0F" w:rsidP="00CA6E0F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14495933" w14:textId="77777777" w:rsidTr="003B2E5E">
        <w:tc>
          <w:tcPr>
            <w:tcW w:w="6390" w:type="dxa"/>
          </w:tcPr>
          <w:p w14:paraId="11B57CE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7A866E6E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7661A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24BBE6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6E0F" w:rsidRPr="000B526A" w14:paraId="76582068" w14:textId="77777777" w:rsidTr="003B2E5E">
        <w:tc>
          <w:tcPr>
            <w:tcW w:w="6390" w:type="dxa"/>
          </w:tcPr>
          <w:p w14:paraId="5CEFA98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14896FB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518B1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220FB5D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E5E" w:rsidRPr="000B526A" w14:paraId="60CD6777" w14:textId="77777777" w:rsidTr="000B526A">
        <w:tc>
          <w:tcPr>
            <w:tcW w:w="6390" w:type="dxa"/>
          </w:tcPr>
          <w:p w14:paraId="2DE03F47" w14:textId="77777777" w:rsidR="003B2E5E" w:rsidRPr="000B526A" w:rsidRDefault="003B2E5E" w:rsidP="003B2E5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E84643" w14:textId="1D43A8C4" w:rsidR="003B2E5E" w:rsidRPr="000B526A" w:rsidRDefault="007419FD" w:rsidP="003B2E5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9,432</w:t>
            </w:r>
          </w:p>
        </w:tc>
        <w:tc>
          <w:tcPr>
            <w:tcW w:w="270" w:type="dxa"/>
            <w:vAlign w:val="bottom"/>
          </w:tcPr>
          <w:p w14:paraId="7FDC260B" w14:textId="77777777" w:rsidR="003B2E5E" w:rsidRPr="000B526A" w:rsidRDefault="003B2E5E" w:rsidP="003B2E5E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BAC6C8E" w14:textId="535349EF" w:rsidR="003B2E5E" w:rsidRPr="000B526A" w:rsidRDefault="003B2E5E" w:rsidP="003B2E5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41,628</w:t>
            </w:r>
          </w:p>
        </w:tc>
      </w:tr>
      <w:tr w:rsidR="003B2E5E" w:rsidRPr="000B526A" w14:paraId="5EB49B60" w14:textId="77777777" w:rsidTr="000B526A">
        <w:tc>
          <w:tcPr>
            <w:tcW w:w="6390" w:type="dxa"/>
          </w:tcPr>
          <w:p w14:paraId="43071EF1" w14:textId="77777777" w:rsidR="003B2E5E" w:rsidRPr="000B526A" w:rsidRDefault="003B2E5E" w:rsidP="003B2E5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33ACDCF" w14:textId="77777777" w:rsidR="003B2E5E" w:rsidRPr="000B526A" w:rsidRDefault="003B2E5E" w:rsidP="003B2E5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631E7" w14:textId="77777777" w:rsidR="003B2E5E" w:rsidRPr="000B526A" w:rsidRDefault="003B2E5E" w:rsidP="003B2E5E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CE52B22" w14:textId="77777777" w:rsidR="003B2E5E" w:rsidRPr="000B526A" w:rsidRDefault="003B2E5E" w:rsidP="003B2E5E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2E5E" w:rsidRPr="000B526A" w14:paraId="56035A28" w14:textId="77777777" w:rsidTr="003B2E5E">
        <w:tc>
          <w:tcPr>
            <w:tcW w:w="6390" w:type="dxa"/>
          </w:tcPr>
          <w:p w14:paraId="51B996E1" w14:textId="77777777" w:rsidR="003B2E5E" w:rsidRPr="000B526A" w:rsidRDefault="003B2E5E" w:rsidP="003B2E5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7DE09E2" w14:textId="77777777" w:rsidR="003B2E5E" w:rsidRPr="000B526A" w:rsidRDefault="003B2E5E" w:rsidP="003B2E5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FC43" w14:textId="77777777" w:rsidR="003B2E5E" w:rsidRPr="000B526A" w:rsidRDefault="003B2E5E" w:rsidP="003B2E5E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339C64" w14:textId="77777777" w:rsidR="003B2E5E" w:rsidRPr="000B526A" w:rsidRDefault="003B2E5E" w:rsidP="003B2E5E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2BB" w:rsidRPr="000B526A" w14:paraId="3D5B2666" w14:textId="77777777" w:rsidTr="003B2E5E">
        <w:tc>
          <w:tcPr>
            <w:tcW w:w="6390" w:type="dxa"/>
          </w:tcPr>
          <w:p w14:paraId="12FBDBF8" w14:textId="5F7AFA86" w:rsidR="00FB72BB" w:rsidRPr="00BC1E5C" w:rsidRDefault="00A917AB" w:rsidP="00BC1E5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3326B12" w14:textId="0BE9DC3F" w:rsidR="00FB72BB" w:rsidRPr="000B526A" w:rsidRDefault="00FB72BB" w:rsidP="00FB72B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42714D" w14:textId="77777777" w:rsidR="00FB72BB" w:rsidRPr="000B526A" w:rsidRDefault="00FB72BB" w:rsidP="00FB72BB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14FB2" w14:textId="25B31024" w:rsidR="00FB72BB" w:rsidRPr="000B526A" w:rsidRDefault="00FB72BB" w:rsidP="00FB72B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77B" w:rsidRPr="000B526A" w14:paraId="3E8566A9" w14:textId="77777777" w:rsidTr="003B2E5E">
        <w:tc>
          <w:tcPr>
            <w:tcW w:w="6390" w:type="dxa"/>
          </w:tcPr>
          <w:p w14:paraId="4C4BD8F9" w14:textId="72CDF428" w:rsidR="009F077B" w:rsidRPr="000B526A" w:rsidRDefault="009F077B" w:rsidP="009F077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E60D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75D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14CF9C3B" w14:textId="19C91942" w:rsidR="009F077B" w:rsidRPr="008B11B5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3,779,220</w:t>
            </w:r>
          </w:p>
        </w:tc>
        <w:tc>
          <w:tcPr>
            <w:tcW w:w="270" w:type="dxa"/>
            <w:vAlign w:val="bottom"/>
          </w:tcPr>
          <w:p w14:paraId="7BA939C1" w14:textId="77777777" w:rsidR="009F077B" w:rsidRPr="000B526A" w:rsidRDefault="009F077B" w:rsidP="009F077B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199567" w14:textId="52DABE6F" w:rsidR="009F077B" w:rsidRPr="000B526A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1,941,844</w:t>
            </w:r>
          </w:p>
        </w:tc>
      </w:tr>
      <w:tr w:rsidR="009F077B" w:rsidRPr="000B526A" w14:paraId="3E6BFC04" w14:textId="77777777" w:rsidTr="003B2E5E">
        <w:tc>
          <w:tcPr>
            <w:tcW w:w="6390" w:type="dxa"/>
          </w:tcPr>
          <w:p w14:paraId="6CDCDC83" w14:textId="77777777" w:rsidR="009F077B" w:rsidRPr="000B526A" w:rsidRDefault="009F077B" w:rsidP="009F077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04760A" w14:textId="3DB8AF45" w:rsidR="009F077B" w:rsidRPr="000B526A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  <w:vAlign w:val="bottom"/>
          </w:tcPr>
          <w:p w14:paraId="76313F90" w14:textId="77777777" w:rsidR="009F077B" w:rsidRPr="000B526A" w:rsidRDefault="009F077B" w:rsidP="009F077B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6060BC" w14:textId="28585984" w:rsidR="009F077B" w:rsidRPr="000B526A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24,082</w:t>
            </w:r>
          </w:p>
        </w:tc>
      </w:tr>
      <w:tr w:rsidR="009F077B" w:rsidRPr="000B526A" w14:paraId="47B0082A" w14:textId="77777777" w:rsidTr="003B2E5E">
        <w:tc>
          <w:tcPr>
            <w:tcW w:w="6390" w:type="dxa"/>
          </w:tcPr>
          <w:p w14:paraId="4FAFF89F" w14:textId="77777777" w:rsidR="009F077B" w:rsidRPr="000B526A" w:rsidRDefault="009F077B" w:rsidP="009F077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DD6E" w14:textId="7128BD16" w:rsidR="009F077B" w:rsidRPr="00FB72BB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3,801,720</w:t>
            </w:r>
          </w:p>
        </w:tc>
        <w:tc>
          <w:tcPr>
            <w:tcW w:w="270" w:type="dxa"/>
            <w:vAlign w:val="bottom"/>
          </w:tcPr>
          <w:p w14:paraId="6FF88D7D" w14:textId="77777777" w:rsidR="009F077B" w:rsidRPr="000B526A" w:rsidRDefault="009F077B" w:rsidP="009F077B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D58EE05" w14:textId="1AF06794" w:rsidR="009F077B" w:rsidRPr="000B526A" w:rsidRDefault="009F077B" w:rsidP="009F077B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1,965,926</w:t>
            </w:r>
          </w:p>
        </w:tc>
      </w:tr>
    </w:tbl>
    <w:p w14:paraId="4735FEA3" w14:textId="77777777" w:rsidR="0020559A" w:rsidRPr="000B526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D7682B6" w14:textId="0BE5C3D2" w:rsidR="00BD1830" w:rsidRPr="000B526A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หนังสือค้ำประกันจากธนาคาร</w:t>
      </w:r>
    </w:p>
    <w:p w14:paraId="4681759B" w14:textId="77777777" w:rsidR="00D779F2" w:rsidRPr="000B526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6F898DF4" w14:textId="3AB49BEA" w:rsidR="00BD1830" w:rsidRPr="000B526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0B526A">
        <w:rPr>
          <w:rFonts w:ascii="Angsana New" w:hAnsi="Angsana New" w:hint="cs"/>
          <w:sz w:val="30"/>
          <w:szCs w:val="30"/>
        </w:rPr>
        <w:t xml:space="preserve">31 </w:t>
      </w:r>
      <w:r w:rsidR="006379CF" w:rsidRPr="000B526A">
        <w:rPr>
          <w:rFonts w:ascii="Angsana New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0B526A">
        <w:rPr>
          <w:rFonts w:ascii="Angsana New" w:hAnsi="Angsana New" w:hint="cs"/>
          <w:sz w:val="30"/>
          <w:szCs w:val="30"/>
        </w:rPr>
        <w:t>256</w:t>
      </w:r>
      <w:r w:rsidR="003B2E5E" w:rsidRPr="000B526A">
        <w:rPr>
          <w:rFonts w:ascii="Angsana New" w:hAnsi="Angsana New" w:hint="cs"/>
          <w:sz w:val="30"/>
          <w:szCs w:val="30"/>
        </w:rPr>
        <w:t>4</w:t>
      </w:r>
      <w:r w:rsidR="00585F3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887A8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A02B0" w:rsidRPr="006C0824">
        <w:rPr>
          <w:rFonts w:ascii="Angsana New" w:hAnsi="Angsana New"/>
          <w:sz w:val="30"/>
          <w:szCs w:val="30"/>
          <w:lang w:val="en-US"/>
        </w:rPr>
        <w:t>23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3B2E5E" w:rsidRPr="000B526A">
        <w:rPr>
          <w:rFonts w:ascii="Angsana New" w:hAnsi="Angsana New" w:hint="cs"/>
          <w:i/>
          <w:iCs/>
          <w:sz w:val="30"/>
          <w:szCs w:val="30"/>
          <w:lang w:val="en-US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 xml:space="preserve">: </w:t>
      </w:r>
      <w:r w:rsidR="00585F3E" w:rsidRPr="000B526A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3B2E5E" w:rsidRPr="000B526A">
        <w:rPr>
          <w:rFonts w:ascii="Angsana New" w:hAnsi="Angsana New" w:hint="cs"/>
          <w:i/>
          <w:iCs/>
          <w:sz w:val="30"/>
          <w:szCs w:val="30"/>
          <w:cs/>
          <w:lang w:val="th-TH"/>
        </w:rPr>
        <w:t>4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17B0E5" w14:textId="77777777" w:rsidR="00D779F2" w:rsidRPr="000B526A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EA005C" w14:textId="77777777" w:rsidR="00847976" w:rsidRPr="000B526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7A1C819D" w14:textId="77777777" w:rsidR="00045F90" w:rsidRPr="000B526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56D15" w14:textId="53739FD2" w:rsidR="00847976" w:rsidRPr="000B526A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25586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55866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256</w:t>
      </w:r>
      <w:r w:rsidR="003B2E5E" w:rsidRPr="00255866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55866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6379CF" w:rsidRPr="002558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87A8B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40,100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255866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B2E5E" w:rsidRPr="00255866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3B2E5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32,500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โดย</w:t>
      </w:r>
      <w:r w:rsidR="00A858D2" w:rsidRPr="00255866">
        <w:rPr>
          <w:rFonts w:ascii="Angsana New" w:hAnsi="Angsana New"/>
          <w:spacing w:val="-2"/>
          <w:sz w:val="30"/>
          <w:szCs w:val="30"/>
          <w:cs/>
        </w:rPr>
        <w:t>มี</w:t>
      </w:r>
      <w:r w:rsidRPr="00255866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A858D2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F56443" w:rsidRPr="00255866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255866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โดยกำหนดระยะเวลาส่งมอบ</w:t>
      </w:r>
      <w:r w:rsidR="007D7629" w:rsidRPr="00255866">
        <w:rPr>
          <w:rFonts w:ascii="Angsana New" w:hAnsi="Angsana New"/>
          <w:spacing w:val="-2"/>
          <w:sz w:val="30"/>
          <w:szCs w:val="30"/>
          <w:cs/>
        </w:rPr>
        <w:t xml:space="preserve">ตั้งแต่ปี 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87A8B" w:rsidRPr="00255866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D7629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ถึงปี 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87A8B" w:rsidRPr="00255866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585F3E" w:rsidRPr="002558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E5FFC" w:rsidRPr="0025586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3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ตั้งแต่ปี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2563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2564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14:paraId="0F567AA6" w14:textId="77777777" w:rsidR="002E3197" w:rsidRPr="000B526A" w:rsidRDefault="002E3197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</w:p>
    <w:p w14:paraId="03ABF8BE" w14:textId="77777777" w:rsidR="00B0631E" w:rsidRPr="000B526A" w:rsidRDefault="0097019B" w:rsidP="0020559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AA4B9E" w:rsidRPr="000B526A">
        <w:rPr>
          <w:rFonts w:ascii="Angsana New" w:hAnsi="Angsana New" w:hint="cs"/>
          <w:b/>
          <w:bCs/>
          <w:sz w:val="30"/>
          <w:szCs w:val="30"/>
        </w:rPr>
        <w:t>6</w:t>
      </w:r>
      <w:r w:rsidR="00B0631E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B0631E" w:rsidRPr="000B526A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AC6D3E" w:rsidRPr="000B526A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77723A9B" w14:textId="77777777" w:rsidR="00AC6D3E" w:rsidRPr="000B526A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3F453D" w14:textId="6BB24A23" w:rsidR="00AC6D3E" w:rsidRPr="000B526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</w:rPr>
        <w:tab/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ในการ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ของบริษัทเมื่อวันที่ </w:t>
      </w:r>
      <w:r w:rsidR="009715E6" w:rsidRPr="00255866">
        <w:rPr>
          <w:rFonts w:ascii="Angsana New" w:hAnsi="Angsana New"/>
          <w:sz w:val="30"/>
          <w:szCs w:val="30"/>
          <w:lang w:val="en-US"/>
        </w:rPr>
        <w:t xml:space="preserve">25 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B228C1" w:rsidRPr="00255866">
        <w:rPr>
          <w:rFonts w:ascii="Angsana New" w:hAnsi="Angsana New"/>
          <w:sz w:val="30"/>
          <w:szCs w:val="30"/>
          <w:lang w:val="en-US"/>
        </w:rPr>
        <w:t>256</w:t>
      </w:r>
      <w:r w:rsidR="00B228C1">
        <w:rPr>
          <w:rFonts w:ascii="Angsana New" w:hAnsi="Angsana New"/>
          <w:sz w:val="30"/>
          <w:szCs w:val="30"/>
          <w:lang w:val="en-US"/>
        </w:rPr>
        <w:t>5</w:t>
      </w:r>
      <w:r w:rsidR="00B228C1" w:rsidRPr="0025586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ของบริษัทได้มีมติอนุมัติให้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เสนอต่อที่ประชุมผู้ถือหุ้นเพื่ออนุมัติการจัดสรรเงินกำไรเป็นเงินปันผล ในอัตราหุ้นละ </w:t>
      </w:r>
      <w:r w:rsidR="006F18EF">
        <w:rPr>
          <w:rFonts w:ascii="Angsana New" w:hAnsi="Angsana New"/>
          <w:spacing w:val="-2"/>
          <w:sz w:val="30"/>
          <w:szCs w:val="30"/>
          <w:lang w:val="en-US"/>
        </w:rPr>
        <w:t>10</w:t>
      </w:r>
      <w:r w:rsidR="006F18E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6F18EF">
        <w:rPr>
          <w:rFonts w:ascii="Angsana New" w:hAnsi="Angsana New"/>
          <w:spacing w:val="-2"/>
          <w:sz w:val="30"/>
          <w:szCs w:val="30"/>
          <w:lang w:val="en-US"/>
        </w:rPr>
        <w:t xml:space="preserve">432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ทั้งนี้การจัดสรรเงินปันผลดังกล่าวจะต้องได้รับการอนุมัติจากที่ประชุมผู้ถือหุ้นของบริษัท</w:t>
      </w:r>
    </w:p>
    <w:sectPr w:rsidR="00AC6D3E" w:rsidRPr="000B526A" w:rsidSect="008D0E27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E9CA9" w14:textId="77777777" w:rsidR="00475916" w:rsidRDefault="00475916">
      <w:r>
        <w:separator/>
      </w:r>
    </w:p>
  </w:endnote>
  <w:endnote w:type="continuationSeparator" w:id="0">
    <w:p w14:paraId="49FF9947" w14:textId="77777777" w:rsidR="00475916" w:rsidRDefault="0047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6E88F" w14:textId="77777777" w:rsidR="000F3D07" w:rsidRPr="00053958" w:rsidRDefault="000F3D0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136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FE169B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CBBD1" w14:textId="77777777" w:rsidR="00475916" w:rsidRDefault="00475916">
      <w:r>
        <w:separator/>
      </w:r>
    </w:p>
  </w:footnote>
  <w:footnote w:type="continuationSeparator" w:id="0">
    <w:p w14:paraId="2D330365" w14:textId="77777777" w:rsidR="00475916" w:rsidRDefault="0047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1686A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6FF755C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14635DE" w14:textId="65D86824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0D8D71A0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6716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DC590D4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F520D0D" w14:textId="32F1FBD5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19CB8544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7D363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2B5778C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6B815FE" w14:textId="77777777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2564</w:t>
    </w:r>
  </w:p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3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6"/>
  </w:num>
  <w:num w:numId="35">
    <w:abstractNumId w:val="31"/>
  </w:num>
  <w:num w:numId="36">
    <w:abstractNumId w:val="32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12EC"/>
    <w:rsid w:val="000616CB"/>
    <w:rsid w:val="00061BB8"/>
    <w:rsid w:val="00062B00"/>
    <w:rsid w:val="00063609"/>
    <w:rsid w:val="0006394B"/>
    <w:rsid w:val="00063B5B"/>
    <w:rsid w:val="000642A8"/>
    <w:rsid w:val="0006521B"/>
    <w:rsid w:val="00065412"/>
    <w:rsid w:val="000659EC"/>
    <w:rsid w:val="00065BE6"/>
    <w:rsid w:val="00066354"/>
    <w:rsid w:val="0006698D"/>
    <w:rsid w:val="000669EB"/>
    <w:rsid w:val="00066B80"/>
    <w:rsid w:val="0007112D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CBE"/>
    <w:rsid w:val="00094E64"/>
    <w:rsid w:val="00094ED0"/>
    <w:rsid w:val="000950F2"/>
    <w:rsid w:val="00096244"/>
    <w:rsid w:val="0009636A"/>
    <w:rsid w:val="00096544"/>
    <w:rsid w:val="00096AE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47F"/>
    <w:rsid w:val="000C3966"/>
    <w:rsid w:val="000C5715"/>
    <w:rsid w:val="000C5B1B"/>
    <w:rsid w:val="000C5C6A"/>
    <w:rsid w:val="000C5DD3"/>
    <w:rsid w:val="000C6655"/>
    <w:rsid w:val="000C6DA9"/>
    <w:rsid w:val="000C72A6"/>
    <w:rsid w:val="000C74A1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8AC"/>
    <w:rsid w:val="000E49F1"/>
    <w:rsid w:val="000E4A04"/>
    <w:rsid w:val="000E6294"/>
    <w:rsid w:val="000E653F"/>
    <w:rsid w:val="000E6951"/>
    <w:rsid w:val="000E6E70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A17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0C16"/>
    <w:rsid w:val="001810A1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E30"/>
    <w:rsid w:val="001C3216"/>
    <w:rsid w:val="001C3F34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D8C"/>
    <w:rsid w:val="001D1F67"/>
    <w:rsid w:val="001D2B2C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2DCD"/>
    <w:rsid w:val="001F3121"/>
    <w:rsid w:val="001F3FE8"/>
    <w:rsid w:val="001F42AC"/>
    <w:rsid w:val="001F438F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25F"/>
    <w:rsid w:val="0022479D"/>
    <w:rsid w:val="00226D26"/>
    <w:rsid w:val="002270E1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768"/>
    <w:rsid w:val="00252ADB"/>
    <w:rsid w:val="002532EF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5340"/>
    <w:rsid w:val="0028568E"/>
    <w:rsid w:val="00285927"/>
    <w:rsid w:val="00287346"/>
    <w:rsid w:val="00287350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6135"/>
    <w:rsid w:val="002A62B8"/>
    <w:rsid w:val="002A6CFB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CC0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197"/>
    <w:rsid w:val="002E3CF6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12F8"/>
    <w:rsid w:val="00381642"/>
    <w:rsid w:val="00382167"/>
    <w:rsid w:val="00383E13"/>
    <w:rsid w:val="003842CB"/>
    <w:rsid w:val="00384741"/>
    <w:rsid w:val="00384FE2"/>
    <w:rsid w:val="0038504F"/>
    <w:rsid w:val="003876B3"/>
    <w:rsid w:val="00387CBF"/>
    <w:rsid w:val="00390130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CB9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68C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18D8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3A60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60F1"/>
    <w:rsid w:val="004C7047"/>
    <w:rsid w:val="004D07E1"/>
    <w:rsid w:val="004D16C1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C8B"/>
    <w:rsid w:val="0056554B"/>
    <w:rsid w:val="005656B7"/>
    <w:rsid w:val="00565E9C"/>
    <w:rsid w:val="005673C3"/>
    <w:rsid w:val="00567CBC"/>
    <w:rsid w:val="00570219"/>
    <w:rsid w:val="005703E2"/>
    <w:rsid w:val="00570431"/>
    <w:rsid w:val="00570585"/>
    <w:rsid w:val="005733DD"/>
    <w:rsid w:val="00573EAC"/>
    <w:rsid w:val="00573EE3"/>
    <w:rsid w:val="0057416E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60F"/>
    <w:rsid w:val="005F2833"/>
    <w:rsid w:val="005F2B41"/>
    <w:rsid w:val="005F2F45"/>
    <w:rsid w:val="005F3B40"/>
    <w:rsid w:val="005F3EBF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6006DD"/>
    <w:rsid w:val="00600892"/>
    <w:rsid w:val="0060096B"/>
    <w:rsid w:val="00600C1D"/>
    <w:rsid w:val="00600C77"/>
    <w:rsid w:val="00601228"/>
    <w:rsid w:val="0060271E"/>
    <w:rsid w:val="00602835"/>
    <w:rsid w:val="00603658"/>
    <w:rsid w:val="006038AD"/>
    <w:rsid w:val="00603AD6"/>
    <w:rsid w:val="00604083"/>
    <w:rsid w:val="006045E8"/>
    <w:rsid w:val="0060480D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2222"/>
    <w:rsid w:val="006329C0"/>
    <w:rsid w:val="00634087"/>
    <w:rsid w:val="00634862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7180"/>
    <w:rsid w:val="006575AD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1D4D"/>
    <w:rsid w:val="00672307"/>
    <w:rsid w:val="006724D4"/>
    <w:rsid w:val="0067377C"/>
    <w:rsid w:val="00673DAF"/>
    <w:rsid w:val="00675B3F"/>
    <w:rsid w:val="00675C5A"/>
    <w:rsid w:val="006761E7"/>
    <w:rsid w:val="0067686D"/>
    <w:rsid w:val="00676898"/>
    <w:rsid w:val="00676BED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323A"/>
    <w:rsid w:val="00693704"/>
    <w:rsid w:val="00693AA1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D3E"/>
    <w:rsid w:val="006B6EE4"/>
    <w:rsid w:val="006B7DC0"/>
    <w:rsid w:val="006C0824"/>
    <w:rsid w:val="006C0F2A"/>
    <w:rsid w:val="006C14F6"/>
    <w:rsid w:val="006C1503"/>
    <w:rsid w:val="006C1CE0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DFC"/>
    <w:rsid w:val="006E3CB3"/>
    <w:rsid w:val="006E4944"/>
    <w:rsid w:val="006E4CC0"/>
    <w:rsid w:val="006E54F2"/>
    <w:rsid w:val="006E6249"/>
    <w:rsid w:val="006E6D3E"/>
    <w:rsid w:val="006E7321"/>
    <w:rsid w:val="006E7EF1"/>
    <w:rsid w:val="006F0481"/>
    <w:rsid w:val="006F0665"/>
    <w:rsid w:val="006F09D2"/>
    <w:rsid w:val="006F1691"/>
    <w:rsid w:val="006F18EF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3A1"/>
    <w:rsid w:val="00711D9E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D6"/>
    <w:rsid w:val="007419FD"/>
    <w:rsid w:val="00741AC4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7912"/>
    <w:rsid w:val="00817E54"/>
    <w:rsid w:val="00817F98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65F2"/>
    <w:rsid w:val="00846BFD"/>
    <w:rsid w:val="008473EA"/>
    <w:rsid w:val="00847690"/>
    <w:rsid w:val="008477C6"/>
    <w:rsid w:val="008478DB"/>
    <w:rsid w:val="00847976"/>
    <w:rsid w:val="00847FD2"/>
    <w:rsid w:val="00850304"/>
    <w:rsid w:val="008504D1"/>
    <w:rsid w:val="008504D2"/>
    <w:rsid w:val="008505F7"/>
    <w:rsid w:val="00850D71"/>
    <w:rsid w:val="008511D7"/>
    <w:rsid w:val="00851422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517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ED7"/>
    <w:rsid w:val="008822DA"/>
    <w:rsid w:val="008830B0"/>
    <w:rsid w:val="00883713"/>
    <w:rsid w:val="008841B8"/>
    <w:rsid w:val="00884226"/>
    <w:rsid w:val="00885133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5625"/>
    <w:rsid w:val="008B57B0"/>
    <w:rsid w:val="008B5AD5"/>
    <w:rsid w:val="008B6211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E0B"/>
    <w:rsid w:val="008F3F4A"/>
    <w:rsid w:val="008F4400"/>
    <w:rsid w:val="008F4F07"/>
    <w:rsid w:val="008F5AEA"/>
    <w:rsid w:val="008F69D0"/>
    <w:rsid w:val="008F69E0"/>
    <w:rsid w:val="008F6D6F"/>
    <w:rsid w:val="008F7098"/>
    <w:rsid w:val="008F74BC"/>
    <w:rsid w:val="00900968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DCD"/>
    <w:rsid w:val="0099456F"/>
    <w:rsid w:val="009952DF"/>
    <w:rsid w:val="009956E8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1B"/>
    <w:rsid w:val="009B7DCA"/>
    <w:rsid w:val="009C031C"/>
    <w:rsid w:val="009C040F"/>
    <w:rsid w:val="009C0C29"/>
    <w:rsid w:val="009C0CC3"/>
    <w:rsid w:val="009C13C6"/>
    <w:rsid w:val="009C1748"/>
    <w:rsid w:val="009C221C"/>
    <w:rsid w:val="009C2AFA"/>
    <w:rsid w:val="009C35A1"/>
    <w:rsid w:val="009C3A76"/>
    <w:rsid w:val="009C3C50"/>
    <w:rsid w:val="009C42BA"/>
    <w:rsid w:val="009C474F"/>
    <w:rsid w:val="009C4E21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F61"/>
    <w:rsid w:val="009F002B"/>
    <w:rsid w:val="009F0483"/>
    <w:rsid w:val="009F077B"/>
    <w:rsid w:val="009F0A9F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D0B"/>
    <w:rsid w:val="00A21EF0"/>
    <w:rsid w:val="00A21FC9"/>
    <w:rsid w:val="00A223E2"/>
    <w:rsid w:val="00A22B1B"/>
    <w:rsid w:val="00A23C14"/>
    <w:rsid w:val="00A24974"/>
    <w:rsid w:val="00A24A41"/>
    <w:rsid w:val="00A255F7"/>
    <w:rsid w:val="00A26D8E"/>
    <w:rsid w:val="00A31184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14F9"/>
    <w:rsid w:val="00A718B8"/>
    <w:rsid w:val="00A71C87"/>
    <w:rsid w:val="00A71D53"/>
    <w:rsid w:val="00A725CF"/>
    <w:rsid w:val="00A72FCE"/>
    <w:rsid w:val="00A73579"/>
    <w:rsid w:val="00A73B77"/>
    <w:rsid w:val="00A74759"/>
    <w:rsid w:val="00A74A2D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1F70"/>
    <w:rsid w:val="00A82435"/>
    <w:rsid w:val="00A8300D"/>
    <w:rsid w:val="00A83013"/>
    <w:rsid w:val="00A835D9"/>
    <w:rsid w:val="00A842B7"/>
    <w:rsid w:val="00A843D7"/>
    <w:rsid w:val="00A8454F"/>
    <w:rsid w:val="00A84962"/>
    <w:rsid w:val="00A85875"/>
    <w:rsid w:val="00A858D2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9E0"/>
    <w:rsid w:val="00AA21D8"/>
    <w:rsid w:val="00AA2776"/>
    <w:rsid w:val="00AA28BA"/>
    <w:rsid w:val="00AA2B8D"/>
    <w:rsid w:val="00AA2C92"/>
    <w:rsid w:val="00AA32CD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7072"/>
    <w:rsid w:val="00B178B8"/>
    <w:rsid w:val="00B2061B"/>
    <w:rsid w:val="00B2151D"/>
    <w:rsid w:val="00B21B5A"/>
    <w:rsid w:val="00B220E8"/>
    <w:rsid w:val="00B22256"/>
    <w:rsid w:val="00B22304"/>
    <w:rsid w:val="00B225FB"/>
    <w:rsid w:val="00B228C1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400"/>
    <w:rsid w:val="00B51986"/>
    <w:rsid w:val="00B51B86"/>
    <w:rsid w:val="00B51FBB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827"/>
    <w:rsid w:val="00B61842"/>
    <w:rsid w:val="00B622ED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5ED7"/>
    <w:rsid w:val="00B8610B"/>
    <w:rsid w:val="00B86DBC"/>
    <w:rsid w:val="00B86E74"/>
    <w:rsid w:val="00B87164"/>
    <w:rsid w:val="00B90271"/>
    <w:rsid w:val="00B90D83"/>
    <w:rsid w:val="00B92275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C01D2"/>
    <w:rsid w:val="00BC0869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44D2"/>
    <w:rsid w:val="00BD5229"/>
    <w:rsid w:val="00BD5934"/>
    <w:rsid w:val="00BD5AE3"/>
    <w:rsid w:val="00BD5DC8"/>
    <w:rsid w:val="00BD61DA"/>
    <w:rsid w:val="00BD6622"/>
    <w:rsid w:val="00BD66B4"/>
    <w:rsid w:val="00BD6C68"/>
    <w:rsid w:val="00BD6F6E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5BA"/>
    <w:rsid w:val="00BF0727"/>
    <w:rsid w:val="00BF0CB9"/>
    <w:rsid w:val="00BF1FC2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B01"/>
    <w:rsid w:val="00C13DA6"/>
    <w:rsid w:val="00C148C5"/>
    <w:rsid w:val="00C14BB2"/>
    <w:rsid w:val="00C15B0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6CDA"/>
    <w:rsid w:val="00C27A8B"/>
    <w:rsid w:val="00C30DCD"/>
    <w:rsid w:val="00C31A80"/>
    <w:rsid w:val="00C33976"/>
    <w:rsid w:val="00C33A74"/>
    <w:rsid w:val="00C33AF5"/>
    <w:rsid w:val="00C34EFD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5403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D7F"/>
    <w:rsid w:val="00C67127"/>
    <w:rsid w:val="00C672DA"/>
    <w:rsid w:val="00C67327"/>
    <w:rsid w:val="00C673F9"/>
    <w:rsid w:val="00C67504"/>
    <w:rsid w:val="00C675AC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D64"/>
    <w:rsid w:val="00CC713B"/>
    <w:rsid w:val="00CD0200"/>
    <w:rsid w:val="00CD17F3"/>
    <w:rsid w:val="00CD1F2A"/>
    <w:rsid w:val="00CD30FD"/>
    <w:rsid w:val="00CD32B8"/>
    <w:rsid w:val="00CD3350"/>
    <w:rsid w:val="00CD431F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FBE"/>
    <w:rsid w:val="00CF4FFF"/>
    <w:rsid w:val="00CF594D"/>
    <w:rsid w:val="00CF5B33"/>
    <w:rsid w:val="00CF6711"/>
    <w:rsid w:val="00CF7581"/>
    <w:rsid w:val="00CF7787"/>
    <w:rsid w:val="00CF77A0"/>
    <w:rsid w:val="00CF7FAB"/>
    <w:rsid w:val="00D004F5"/>
    <w:rsid w:val="00D00C02"/>
    <w:rsid w:val="00D010AA"/>
    <w:rsid w:val="00D03256"/>
    <w:rsid w:val="00D03AC1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652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4B0E"/>
    <w:rsid w:val="00E64FE7"/>
    <w:rsid w:val="00E65744"/>
    <w:rsid w:val="00E65A9E"/>
    <w:rsid w:val="00E6639E"/>
    <w:rsid w:val="00E66624"/>
    <w:rsid w:val="00E7058D"/>
    <w:rsid w:val="00E7160B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3069"/>
    <w:rsid w:val="00E93539"/>
    <w:rsid w:val="00E9371E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B80"/>
    <w:rsid w:val="00EA6027"/>
    <w:rsid w:val="00EA612F"/>
    <w:rsid w:val="00EA6A92"/>
    <w:rsid w:val="00EA71E9"/>
    <w:rsid w:val="00EA7301"/>
    <w:rsid w:val="00EA75F6"/>
    <w:rsid w:val="00EB0817"/>
    <w:rsid w:val="00EB0DBD"/>
    <w:rsid w:val="00EB216B"/>
    <w:rsid w:val="00EB2445"/>
    <w:rsid w:val="00EB3107"/>
    <w:rsid w:val="00EB32A2"/>
    <w:rsid w:val="00EB35CA"/>
    <w:rsid w:val="00EB39B4"/>
    <w:rsid w:val="00EB3A95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A37"/>
    <w:rsid w:val="00F13B4F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C84"/>
    <w:rsid w:val="00F24041"/>
    <w:rsid w:val="00F240BA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40BE"/>
    <w:rsid w:val="00F7473E"/>
    <w:rsid w:val="00F74A22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AEE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139C"/>
    <w:rsid w:val="00F913A7"/>
    <w:rsid w:val="00F9173C"/>
    <w:rsid w:val="00F9237E"/>
    <w:rsid w:val="00F938AE"/>
    <w:rsid w:val="00F94BB5"/>
    <w:rsid w:val="00F95260"/>
    <w:rsid w:val="00F955E5"/>
    <w:rsid w:val="00F9564D"/>
    <w:rsid w:val="00F969C4"/>
    <w:rsid w:val="00F97F10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867"/>
    <w:rsid w:val="00FE19C5"/>
    <w:rsid w:val="00FE1FD7"/>
    <w:rsid w:val="00FE25E6"/>
    <w:rsid w:val="00FE2EBD"/>
    <w:rsid w:val="00FE4B9B"/>
    <w:rsid w:val="00FE502F"/>
    <w:rsid w:val="00FE5419"/>
    <w:rsid w:val="00FE58B9"/>
    <w:rsid w:val="00FF042C"/>
    <w:rsid w:val="00FF1112"/>
    <w:rsid w:val="00FF173A"/>
    <w:rsid w:val="00FF1AA1"/>
    <w:rsid w:val="00FF28B4"/>
    <w:rsid w:val="00FF29BA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43</Pages>
  <Words>9847</Words>
  <Characters>40855</Characters>
  <Application>Microsoft Office Word</Application>
  <DocSecurity>0</DocSecurity>
  <Lines>340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Arunothai, Rassamee</cp:lastModifiedBy>
  <cp:revision>4</cp:revision>
  <cp:lastPrinted>2022-02-25T08:06:00Z</cp:lastPrinted>
  <dcterms:created xsi:type="dcterms:W3CDTF">2022-02-25T12:24:00Z</dcterms:created>
  <dcterms:modified xsi:type="dcterms:W3CDTF">2022-02-25T12:41:00Z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