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9ABCE" w14:textId="2FAF317E" w:rsidR="00071384" w:rsidRDefault="00071384" w:rsidP="00071384">
      <w:pPr>
        <w:pStyle w:val="Reference"/>
      </w:pPr>
      <w:r>
        <w:tab/>
      </w:r>
    </w:p>
    <w:p w14:paraId="4FB0E563" w14:textId="6FF8DED0" w:rsidR="00071384" w:rsidRPr="00664412" w:rsidRDefault="00071384" w:rsidP="00071384">
      <w:pPr>
        <w:pStyle w:val="BodyText"/>
        <w:tabs>
          <w:tab w:val="left" w:pos="6720"/>
        </w:tabs>
      </w:pPr>
      <w:r w:rsidRPr="00664412">
        <w:tab/>
      </w:r>
    </w:p>
    <w:p w14:paraId="505CE201" w14:textId="77777777" w:rsidR="00071384" w:rsidRPr="00664412" w:rsidRDefault="00071384" w:rsidP="00071384">
      <w:pPr>
        <w:pStyle w:val="BodyText"/>
      </w:pPr>
      <w:r w:rsidRPr="00664412">
        <w:br w:type="textWrapping" w:clear="all"/>
      </w:r>
    </w:p>
    <w:p w14:paraId="1E2D92DF" w14:textId="7CA89480" w:rsidR="00071384" w:rsidRPr="00664412" w:rsidRDefault="00071384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6A55F46C" w14:textId="7E8ED23C" w:rsidR="007B6681" w:rsidRPr="00664412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824436E" w14:textId="77777777" w:rsidR="007B6681" w:rsidRPr="00664412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F84A57E" w14:textId="505D6DDA" w:rsidR="00F07B71" w:rsidRPr="00664412" w:rsidRDefault="00F07B71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2B4C1D5D" w14:textId="77777777" w:rsidR="00EE61E8" w:rsidRPr="00664412" w:rsidRDefault="00EE61E8" w:rsidP="00765E18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704D3AA5" w14:textId="04C16088" w:rsidR="00D80708" w:rsidRPr="00664412" w:rsidRDefault="00AD3B26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644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6441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65E18"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A9393B"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65E18" w:rsidRPr="006644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7816070"/>
      <w:r w:rsidR="000B534B"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วาว</w:t>
      </w:r>
      <w:r w:rsidR="000B534B" w:rsidRPr="006644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0B534B"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แฟคเต</w:t>
      </w:r>
      <w:proofErr w:type="spellEnd"/>
      <w:r w:rsidR="000B534B"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อร์</w:t>
      </w:r>
      <w:bookmarkEnd w:id="1"/>
      <w:r w:rsidR="00765E18"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765E18" w:rsidRPr="0066441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D80708" w:rsidRPr="0066441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                                                                       </w:t>
      </w:r>
    </w:p>
    <w:p w14:paraId="4241747E" w14:textId="77777777" w:rsidR="00AD3B26" w:rsidRPr="00664412" w:rsidRDefault="00734D83" w:rsidP="00EB4E7D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41EE767" w14:textId="77777777" w:rsidR="003F16DE" w:rsidRPr="00664412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10A04E43" w14:textId="77777777" w:rsidR="003F16DE" w:rsidRPr="00664412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70E70CC5" w14:textId="504DBFC8" w:rsidR="00280186" w:rsidRPr="00664412" w:rsidRDefault="0055455A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r w:rsidR="00D01D4F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80708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D80708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D80708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D80708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="00765E18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E18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65E18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65E18" w:rsidRPr="0066441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765E18" w:rsidRPr="0066441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664412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4F482E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23CC1" w:rsidRPr="00664412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F482E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6C98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7113EE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7113EE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665B" w:rsidRPr="00664412">
        <w:rPr>
          <w:rFonts w:ascii="Browallia New" w:hAnsi="Browallia New" w:cs="Browallia New"/>
          <w:sz w:val="28"/>
          <w:szCs w:val="28"/>
          <w:lang w:bidi="th-TH"/>
        </w:rPr>
        <w:br/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071384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B1B8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AE1D6C1" w14:textId="77777777" w:rsidR="00280186" w:rsidRPr="00664412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F8873F" w14:textId="23E982DB" w:rsidR="00CD4D4E" w:rsidRPr="00664412" w:rsidRDefault="0055455A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ข้างต้นนี้แสดงฐานะการเงินรวม</w:t>
      </w:r>
      <w:r w:rsidR="00194BAE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51665B" w:rsidRPr="00664412">
        <w:rPr>
          <w:rFonts w:ascii="Browallia New" w:hAnsi="Browallia New" w:cs="Browallia New"/>
          <w:sz w:val="28"/>
          <w:szCs w:val="28"/>
          <w:lang w:bidi="th-TH"/>
        </w:rPr>
        <w:br/>
      </w:r>
      <w:r w:rsidR="002C089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1665B" w:rsidRPr="0066441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C089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2C089D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2C089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2C089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="002C089D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89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2C089D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2C089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2C089D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A9393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="002C089D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ละบริษัทย่อย</w:t>
      </w:r>
      <w:r w:rsidR="002C089D" w:rsidRPr="0066441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23CC1" w:rsidRPr="00664412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9F4CBC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9F4CBC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D6973B2" w14:textId="77777777" w:rsidR="00CD4D4E" w:rsidRPr="00664412" w:rsidRDefault="00CD4D4E" w:rsidP="00CD4D4E">
      <w:pPr>
        <w:jc w:val="thaiDistribute"/>
        <w:rPr>
          <w:rFonts w:ascii="Browallia New" w:hAnsi="Browallia New" w:cs="Browallia New"/>
        </w:rPr>
      </w:pPr>
    </w:p>
    <w:p w14:paraId="51885E96" w14:textId="77777777" w:rsidR="003F16DE" w:rsidRPr="00664412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77A1821F" w14:textId="77777777" w:rsidR="003F16DE" w:rsidRPr="00664412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26D5F2" w14:textId="7150AE49" w:rsidR="00071384" w:rsidRPr="00664412" w:rsidRDefault="00071384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 w:rsidR="00F84874"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 w:rsidR="007C513D"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</w:t>
      </w:r>
      <w:r w:rsidR="00970A2B"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60148A"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</w:t>
      </w:r>
      <w:r w:rsidR="00970A2B"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04E45"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664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31A22FB2" w14:textId="69DDFD94" w:rsidR="00A9393B" w:rsidRPr="00664412" w:rsidRDefault="00A9393B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939D961" w14:textId="238F6E72" w:rsidR="007042FF" w:rsidRDefault="007042FF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8CC9AE" w14:textId="3EE83341" w:rsidR="00292BC7" w:rsidRDefault="00292BC7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0307F9" w14:textId="2855C09D" w:rsidR="00292BC7" w:rsidRDefault="00292BC7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CCB02E6" w14:textId="133B36C8" w:rsidR="00292BC7" w:rsidRDefault="00292BC7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B148A2" w14:textId="77777777" w:rsidR="00292BC7" w:rsidRPr="00664412" w:rsidRDefault="00292BC7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55FD32" w14:textId="77777777" w:rsidR="003A1348" w:rsidRPr="00664412" w:rsidRDefault="003A1348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D8A937" w14:textId="77777777" w:rsidR="00CD4D4E" w:rsidRPr="00664412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6441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43E0A116" w14:textId="77777777" w:rsidR="00CD4D4E" w:rsidRPr="00664412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1B90975F" w14:textId="57C386F2" w:rsidR="00165155" w:rsidRPr="00664412" w:rsidRDefault="00514BCC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B73030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428"/>
        <w:gridCol w:w="4230"/>
      </w:tblGrid>
      <w:tr w:rsidR="00AF5F80" w:rsidRPr="00664412" w14:paraId="351C8FC9" w14:textId="77777777" w:rsidTr="00964D17">
        <w:trPr>
          <w:trHeight w:hRule="exact" w:val="360"/>
        </w:trPr>
        <w:tc>
          <w:tcPr>
            <w:tcW w:w="4428" w:type="dxa"/>
            <w:tcBorders>
              <w:top w:val="single" w:sz="4" w:space="0" w:color="auto"/>
            </w:tcBorders>
            <w:shd w:val="clear" w:color="auto" w:fill="7030A0"/>
          </w:tcPr>
          <w:p w14:paraId="45371640" w14:textId="1EB2226A" w:rsidR="00AF5F80" w:rsidRPr="00664412" w:rsidRDefault="00AF5F80" w:rsidP="0069150D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69150D" w:rsidRPr="0066441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66441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7030A0"/>
          </w:tcPr>
          <w:p w14:paraId="6D5D7348" w14:textId="46761A78" w:rsidR="00AF5F80" w:rsidRPr="00664412" w:rsidRDefault="0069150D" w:rsidP="0069150D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614D38" w:rsidRPr="00664412" w14:paraId="604B2439" w14:textId="77777777" w:rsidTr="000313BD">
        <w:trPr>
          <w:trHeight w:val="360"/>
        </w:trPr>
        <w:tc>
          <w:tcPr>
            <w:tcW w:w="4428" w:type="dxa"/>
          </w:tcPr>
          <w:p w14:paraId="24055F19" w14:textId="6DF56B3F" w:rsidR="007B6681" w:rsidRPr="00664412" w:rsidRDefault="007B668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B202F31" w14:textId="6BCB866C" w:rsidR="00DA1874" w:rsidRPr="00664412" w:rsidRDefault="00DA1874" w:rsidP="00F2231A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664412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การด้อยค่าของเงินลงทุนในบริษัทย่อย</w:t>
            </w:r>
            <w:r w:rsidR="00C341A9" w:rsidRPr="00664412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="00C341A9" w:rsidRPr="00664412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ค่าความนิยม</w:t>
            </w:r>
            <w:r w:rsidR="004615AB" w:rsidRPr="00664412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="004615AB" w:rsidRPr="00664412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และสินทรัพย์ไม่มีตัวตน</w:t>
            </w:r>
          </w:p>
          <w:p w14:paraId="7A39B0B7" w14:textId="77777777" w:rsidR="00E653B6" w:rsidRPr="00664412" w:rsidRDefault="00E653B6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val="th-TH" w:bidi="th-TH"/>
              </w:rPr>
            </w:pPr>
          </w:p>
          <w:p w14:paraId="1EE97CB9" w14:textId="77777777" w:rsidR="00831DB6" w:rsidRPr="00664412" w:rsidRDefault="00831DB6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val="th-TH" w:bidi="th-TH"/>
              </w:rPr>
            </w:pPr>
          </w:p>
          <w:p w14:paraId="22B123C4" w14:textId="77777777" w:rsidR="00831DB6" w:rsidRPr="00664412" w:rsidRDefault="00831DB6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val="th-TH" w:bidi="th-TH"/>
              </w:rPr>
            </w:pPr>
          </w:p>
          <w:p w14:paraId="2A8A98CF" w14:textId="757E65CA" w:rsidR="00165E72" w:rsidRPr="00664412" w:rsidRDefault="00E653B6" w:rsidP="00165E7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DB2CC8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31</w:t>
            </w: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="00DB2CC8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580C58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DB2CC8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64792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="00211FB9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</w:t>
            </w:r>
            <w:r w:rsidR="00CC54DC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เงินลงทุนในบริษัทย่อย จำนวน </w:t>
            </w:r>
            <w:r w:rsidR="003D4003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771</w:t>
            </w:r>
            <w:r w:rsidR="00CC54DC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 w:rsidR="009E401E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5E0A5A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ค่าความนิยม จำนวน </w:t>
            </w:r>
            <w:r w:rsidR="0064496C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516</w:t>
            </w:r>
            <w:r w:rsidR="005E0A5A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 และ</w:t>
            </w:r>
            <w:r w:rsidR="003611C2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</w:t>
            </w:r>
            <w:r w:rsidR="00122535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สินทรัพย์ไม่มีตัวตน</w:t>
            </w:r>
            <w:r w:rsidR="00A245A3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A56CE9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122535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147988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365</w:t>
            </w:r>
            <w:r w:rsidR="00BD0D51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D0D51" w:rsidRPr="0066441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8E3528" w:rsidRPr="006644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8E3528"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ซึ่งเกิดจากการลงทุนในกลุ่มธุรกิจ</w:t>
            </w:r>
            <w:r w:rsidR="00896B47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ร้าน</w:t>
            </w:r>
            <w:r w:rsidR="001258CF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อาหาร</w:t>
            </w:r>
            <w:r w:rsidR="002F62EF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2F62EF"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ตามมาตรฐานการรายงานทางการเงิน กลุ่มบริษัทต้องมีการทดสอบการด้อยค่าสินทรัพย์ดังกล่าวทุก</w:t>
            </w:r>
            <w:r w:rsidR="002F62EF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ครั้งที่รายงาน</w:t>
            </w:r>
            <w:r w:rsidR="002F62EF"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ซึ่งการทดสอบการด้อยค่านั้นต้องใช้ดุลยพินิจที่สำคัญและข้อสมมติฐานของผู้บริหารที่มีความซับซ้อน</w:t>
            </w:r>
            <w:r w:rsidR="00896B47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896B47"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โดยเฉพาะข้อสมมติฐานสำหรับการประมาณการกระแสเงินสดของธุรกิจ</w:t>
            </w:r>
            <w:r w:rsidR="00754B73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ร้านอาหาร</w:t>
            </w:r>
            <w:r w:rsidR="00165E72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165E72"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สถานการณ์ตลาดปัจจุบันและความเสี่ยงที่เฉพาะเจาะจงของสินทรัพย์</w:t>
            </w:r>
          </w:p>
          <w:p w14:paraId="22150642" w14:textId="77777777" w:rsidR="00165E72" w:rsidRPr="00664412" w:rsidRDefault="00165E72" w:rsidP="00165E7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B9DC947" w14:textId="28E3C60E" w:rsidR="00165E72" w:rsidRPr="00664412" w:rsidRDefault="000F1BDB" w:rsidP="00165E7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</w:t>
            </w:r>
            <w:r w:rsidR="0026528E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กับการตรวจสอบการด้อยค่าของ</w:t>
            </w:r>
            <w:r w:rsidR="005576EC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26528E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ย่อย</w:t>
            </w:r>
            <w:r w:rsidR="006115DA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F3A5E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 แ</w:t>
            </w:r>
            <w:r w:rsidR="00F43E8A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ละ</w:t>
            </w:r>
            <w:r w:rsidR="00165E72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สินทรัพย์ไม่มีตัวตน </w:t>
            </w:r>
            <w:r w:rsidR="006270CA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เนื่องจากมูลค่าของสินทรัพย์ดังกล่าว </w:t>
            </w:r>
            <w:r w:rsidR="00797133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         </w:t>
            </w:r>
            <w:r w:rsidR="006270CA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มีสาระ</w:t>
            </w:r>
            <w:r w:rsidR="002C6572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สำคัญต่องบการเงินและ</w:t>
            </w:r>
            <w:r w:rsidR="00797133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="002C6572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ได้เปิดเผย</w:t>
            </w:r>
            <w:r w:rsidR="00797133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ข้อมูลไว้</w:t>
            </w:r>
            <w:r w:rsidR="00165E72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ในหมายเหตุประกอบงบการเงินข้อ</w:t>
            </w:r>
            <w:r w:rsidR="00165E72"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165E72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55742C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>3</w:t>
            </w:r>
            <w:r w:rsidR="00165E72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</w:t>
            </w:r>
            <w:r w:rsidR="0055742C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="00165E72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</w:t>
            </w:r>
            <w:r w:rsidR="00165E72"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165E72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55742C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>7</w:t>
            </w:r>
          </w:p>
          <w:p w14:paraId="04A3DB1F" w14:textId="77777777" w:rsidR="00F07B71" w:rsidRPr="00664412" w:rsidRDefault="00F07B7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F1C5FF1" w14:textId="2D780C0E" w:rsidR="008504C1" w:rsidRPr="00664412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30" w:type="dxa"/>
          </w:tcPr>
          <w:p w14:paraId="04C95BAF" w14:textId="77777777" w:rsidR="00614D38" w:rsidRPr="00664412" w:rsidRDefault="00614D38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4813586" w14:textId="36C27C4A" w:rsidR="00DE2049" w:rsidRPr="00664412" w:rsidRDefault="00DE2049" w:rsidP="00DE2049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664412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วิธีการ</w:t>
            </w:r>
            <w:r w:rsidR="001B51F4" w:rsidRPr="00664412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ประเมินการจัดทำประมาณการผลการดำเนินงานในอนาคตของบริษัทย่อย และแบบจำลอง</w:t>
            </w:r>
            <w:r w:rsidR="00EE3CA7" w:rsidRPr="00664412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ทางการเงินที่ฝ่ายบริหารของบริษัทได้จัดทำขึ้น มีดังนี้</w:t>
            </w:r>
          </w:p>
          <w:p w14:paraId="13116D30" w14:textId="77777777" w:rsidR="00EC1A5A" w:rsidRPr="00664412" w:rsidRDefault="00EC1A5A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0B7E6A1" w14:textId="7A2CCD6C" w:rsidR="00476A5B" w:rsidRPr="00664412" w:rsidRDefault="00831DB6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ทำความเข้าใจและประเมิน</w:t>
            </w:r>
            <w:r w:rsidR="00476A5B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4B8038EB" w14:textId="77777777" w:rsidR="00476A5B" w:rsidRPr="00664412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 ความสามารถและความเป็นอิสระของผู้เชี่ยวชาญ</w:t>
            </w:r>
          </w:p>
          <w:p w14:paraId="61D00739" w14:textId="6E5F5C08" w:rsidR="00476A5B" w:rsidRPr="00664412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ประเมินอัตราคิดลดโดยอ้างอิงจากการเปรียบเทียบข้อมูลของบริษัทที่อยู่ในอุตสาหกรรม เพื่อให้มั่นใจว่าอัตราคิดลดที่ผู้บริหารใช้อยู่ในเกณฑ์ที่เหมาะส</w:t>
            </w: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</w:t>
            </w:r>
          </w:p>
          <w:p w14:paraId="095FB49F" w14:textId="77777777" w:rsidR="00476A5B" w:rsidRPr="00664412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  <w:r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019D0F1" w14:textId="77777777" w:rsidR="00476A5B" w:rsidRPr="00664412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  <w:r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4E563FAC" w14:textId="10DE54D8" w:rsidR="00476A5B" w:rsidRPr="00664412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</w:t>
            </w:r>
            <w:r w:rsidR="00741AFA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</w:t>
            </w: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การเปิดเผยข้อมูลของกลุ่มบริษัทเกี่ยวกับ</w:t>
            </w:r>
            <w:r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  </w:t>
            </w: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</w:t>
            </w:r>
            <w:r w:rsidRPr="006644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และมูลค่าที่คาดว่าจะได้รับคืนของ</w:t>
            </w:r>
            <w:r w:rsidR="00522C1D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522C1D" w:rsidRPr="0066441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 และ</w:t>
            </w:r>
            <w:r w:rsidR="005D6ECE" w:rsidRPr="006644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  <w:p w14:paraId="5660F2B0" w14:textId="061309D2" w:rsidR="00260F6D" w:rsidRPr="00664412" w:rsidRDefault="00260F6D" w:rsidP="00260F6D">
            <w:pPr>
              <w:tabs>
                <w:tab w:val="left" w:pos="522"/>
              </w:tabs>
              <w:spacing w:after="0" w:line="240" w:lineRule="auto"/>
              <w:ind w:left="27" w:firstLine="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14:paraId="044837D3" w14:textId="693C4E9C" w:rsidR="0093434B" w:rsidRDefault="0093434B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9A095C1" w14:textId="309DFA36" w:rsidR="00292BC7" w:rsidRDefault="00292BC7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794AF14" w14:textId="77777777" w:rsidR="00292BC7" w:rsidRPr="00664412" w:rsidRDefault="00292BC7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FBD7B5" w14:textId="4E739113" w:rsidR="00E556A5" w:rsidRPr="00664412" w:rsidRDefault="00A565BF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7EFCFD68" w14:textId="4A9283EE" w:rsidR="00A565BF" w:rsidRPr="00664412" w:rsidRDefault="00A565BF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608241BE" w14:textId="46AF39B8" w:rsidR="00124006" w:rsidRPr="00664412" w:rsidRDefault="008F3EA1" w:rsidP="0012400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งบการเงิน</w:t>
      </w:r>
      <w:r w:rsidR="00546526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</w:t>
      </w:r>
      <w:r w:rsidR="00901A6E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</w:t>
      </w:r>
      <w:r w:rsidR="00546526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ะเฉพาะ</w:t>
      </w:r>
      <w:r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Pr="006644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41ECA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วาว</w:t>
      </w:r>
      <w:r w:rsidR="00A41ECA" w:rsidRPr="006644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="00A41ECA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แฟคเต</w:t>
      </w:r>
      <w:proofErr w:type="spellEnd"/>
      <w:r w:rsidR="00A41ECA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อร์</w:t>
      </w:r>
      <w:r w:rsidR="00A41ECA" w:rsidRPr="006644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41ECA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A41ECA" w:rsidRPr="006644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A41ECA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A41ECA" w:rsidRPr="006644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7F184A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7042FF" w:rsidRPr="006644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และบริษัทย่อย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42FF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="00FE691F" w:rsidRPr="00664412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691F" w:rsidRPr="00664412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6</w:t>
      </w:r>
      <w:r w:rsidR="00124006" w:rsidRPr="00664412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1D0F90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ที่เคยอยู่ในสำนักงานเดียวกับข้าพเจ้า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3124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4006" w:rsidRPr="00664412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124006" w:rsidRPr="0066441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124006" w:rsidRPr="00664412">
        <w:rPr>
          <w:rFonts w:ascii="Browallia New" w:hAnsi="Browallia New" w:cs="Browallia New"/>
          <w:sz w:val="28"/>
          <w:szCs w:val="28"/>
        </w:rPr>
        <w:t xml:space="preserve"> 2564</w:t>
      </w:r>
    </w:p>
    <w:p w14:paraId="533B0FB3" w14:textId="77777777" w:rsidR="00E556A5" w:rsidRPr="00664412" w:rsidRDefault="00E556A5" w:rsidP="00A9058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val="en-US" w:bidi="th-TH"/>
        </w:rPr>
      </w:pPr>
    </w:p>
    <w:p w14:paraId="005630F7" w14:textId="7E8F1C3B" w:rsidR="00165155" w:rsidRPr="00664412" w:rsidRDefault="00165155" w:rsidP="0008355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05A12437" w14:textId="77777777" w:rsidR="00165155" w:rsidRPr="00664412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1F6F31A" w14:textId="3483FE34" w:rsidR="00165155" w:rsidRPr="00664412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D8F93C" w14:textId="77777777" w:rsidR="00165155" w:rsidRPr="00664412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3DE3CB7" w14:textId="30B60A4A" w:rsidR="00165155" w:rsidRPr="00664412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</w:t>
      </w:r>
      <w:r w:rsidR="00970A2B" w:rsidRPr="0066441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E07B4A4" w14:textId="77777777" w:rsidR="0003736B" w:rsidRPr="00664412" w:rsidRDefault="0003736B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8A9D71D" w14:textId="72DCD4D7" w:rsidR="00165155" w:rsidRPr="00664412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5155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6AE3DB7" w14:textId="77777777" w:rsidR="00165155" w:rsidRPr="00664412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5826893" w14:textId="77777777" w:rsidR="00165155" w:rsidRPr="00664412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6F2BA1B" w14:textId="5C6C354B" w:rsidR="00165155" w:rsidRPr="00664412" w:rsidRDefault="00165155" w:rsidP="007F5A9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DA4419" w14:textId="226400AB" w:rsidR="004C77BF" w:rsidRPr="00664412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</w:t>
      </w:r>
      <w:r w:rsidR="00970A2B"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งบการเงินรวมและเฉพาะของบริษัท</w:t>
      </w:r>
    </w:p>
    <w:p w14:paraId="587345F4" w14:textId="77777777" w:rsidR="004C77BF" w:rsidRPr="00664412" w:rsidRDefault="004C77BF" w:rsidP="00765E18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lang w:val="en-US" w:bidi="th-TH"/>
        </w:rPr>
      </w:pPr>
    </w:p>
    <w:p w14:paraId="594F776F" w14:textId="58C69765" w:rsidR="004C77BF" w:rsidRPr="00664412" w:rsidRDefault="00EE7540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8A5B656" w14:textId="77777777" w:rsidR="00280186" w:rsidRPr="00664412" w:rsidRDefault="00280186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50F95A" w14:textId="465149D2" w:rsidR="00330AA1" w:rsidRPr="00664412" w:rsidRDefault="00EE7540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1B20" w:rsidRPr="00664412">
        <w:rPr>
          <w:rFonts w:ascii="Browallia New" w:hAnsi="Browallia New" w:cs="Browallia New"/>
          <w:sz w:val="28"/>
          <w:szCs w:val="28"/>
          <w:lang w:bidi="th-TH"/>
        </w:rPr>
        <w:br/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57AD20F" w14:textId="77777777" w:rsidR="00330AA1" w:rsidRPr="00664412" w:rsidRDefault="00330AA1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D92D30" w14:textId="5E0D545A" w:rsidR="00F35970" w:rsidRDefault="00EE7540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F41A8" w:rsidRPr="00664412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4069E27A" w14:textId="39223DBC" w:rsidR="00292BC7" w:rsidRDefault="00292BC7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A71FD9" w14:textId="77777777" w:rsidR="00292BC7" w:rsidRPr="00664412" w:rsidRDefault="00292BC7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707EEB" w14:textId="7C862863" w:rsidR="004C77BF" w:rsidRPr="00664412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970A2B" w:rsidRPr="0066441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งบการเงินรวมและเฉพาะของบริษัท</w:t>
      </w:r>
    </w:p>
    <w:p w14:paraId="4FC1C9A6" w14:textId="77777777" w:rsidR="004C77BF" w:rsidRPr="00664412" w:rsidRDefault="004C77BF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61BBB2" w14:textId="3E55CEDB" w:rsidR="004C77BF" w:rsidRPr="00664412" w:rsidRDefault="00EE754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อยู่ด้วย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386A8610" w14:textId="77777777" w:rsidR="00FD65A0" w:rsidRPr="00664412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071970" w14:textId="3BBB8B5B" w:rsidR="005803E8" w:rsidRPr="00664412" w:rsidRDefault="005803E8" w:rsidP="00491B45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679776" w14:textId="5F9DA936" w:rsidR="005803E8" w:rsidRPr="00664412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970A2B"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3E56E2" w:rsidRPr="0066441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A2A3F11" w14:textId="77777777" w:rsidR="005803E8" w:rsidRPr="00664412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C247AB" w14:textId="77777777" w:rsidR="005803E8" w:rsidRPr="00664412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5443275" w14:textId="4237409F" w:rsidR="005803E8" w:rsidRPr="00664412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664412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CB6F817" w14:textId="337DBDC5" w:rsidR="007877E1" w:rsidRDefault="007877E1" w:rsidP="007877E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9E604CE" w14:textId="085355AA" w:rsidR="00292BC7" w:rsidRDefault="00292BC7" w:rsidP="007877E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0A13EF" w14:textId="77777777" w:rsidR="00292BC7" w:rsidRPr="00664412" w:rsidRDefault="00292BC7" w:rsidP="007877E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47B57B" w14:textId="77777777" w:rsidR="007877E1" w:rsidRPr="00664412" w:rsidRDefault="007877E1" w:rsidP="007877E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45062FC" w14:textId="74997071" w:rsidR="005803E8" w:rsidRPr="00664412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</w:t>
      </w:r>
      <w:r w:rsidR="00970A2B" w:rsidRPr="0066441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</w:t>
      </w:r>
      <w:r w:rsidR="00970A2B" w:rsidRPr="0066441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AF22507" w14:textId="2A5EB9E5" w:rsidR="005803E8" w:rsidRPr="00664412" w:rsidRDefault="005803E8" w:rsidP="005803E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914102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64412">
        <w:rPr>
          <w:rFonts w:ascii="Browallia New" w:hAnsi="Browallia New" w:cs="Browallia New"/>
          <w:sz w:val="28"/>
          <w:szCs w:val="28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64412">
        <w:rPr>
          <w:rFonts w:ascii="Browallia New" w:hAnsi="Browallia New" w:cs="Browallia New"/>
          <w:sz w:val="28"/>
          <w:szCs w:val="28"/>
        </w:rPr>
        <w:t xml:space="preserve"> 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664412">
        <w:rPr>
          <w:rFonts w:ascii="Browallia New" w:hAnsi="Browallia New" w:cs="Browallia New"/>
          <w:sz w:val="28"/>
          <w:szCs w:val="28"/>
        </w:rPr>
        <w:t xml:space="preserve"> </w:t>
      </w:r>
    </w:p>
    <w:p w14:paraId="2B36C51D" w14:textId="77777777" w:rsidR="00EE7540" w:rsidRPr="00664412" w:rsidRDefault="00EE7540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F34B210" w14:textId="0B7C14B4" w:rsidR="004C77BF" w:rsidRPr="00664412" w:rsidRDefault="00EE7540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B62AF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8C3806" w:rsidRPr="0066441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B62AF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B62AF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74ADA5DC" w14:textId="77777777" w:rsidR="007B6681" w:rsidRPr="00664412" w:rsidRDefault="007B6681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964695" w14:textId="77777777" w:rsidR="00EE7540" w:rsidRPr="00664412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91E8D82" w14:textId="7923EED4" w:rsidR="00EE7540" w:rsidRPr="00664412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2783BA" w14:textId="3DAF9D47" w:rsidR="00EE7540" w:rsidRPr="00664412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</w:t>
      </w:r>
      <w:r w:rsidR="00970A2B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4F2DCF"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AF545B1" w14:textId="77777777" w:rsidR="004C77BF" w:rsidRPr="00664412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7F904F" w14:textId="77777777" w:rsidR="004C77BF" w:rsidRPr="00664412" w:rsidRDefault="004C77BF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ED00E06" w14:textId="77777777" w:rsidR="00765E18" w:rsidRPr="00664412" w:rsidRDefault="00765E18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6E886" w14:textId="78FCF3CC" w:rsidR="004C77BF" w:rsidRPr="00664412" w:rsidRDefault="003248DB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6644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66441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A034F8B" w14:textId="77777777" w:rsidR="004C77BF" w:rsidRPr="00664412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407CBEF" w14:textId="34A99803" w:rsidR="00DC5FE8" w:rsidRPr="00664412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6644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48DB" w:rsidRPr="00664412"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41199DF4" w14:textId="77777777" w:rsidR="00DC5FE8" w:rsidRPr="00664412" w:rsidRDefault="00DC5FE8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24E21C3" w14:textId="2A274F4A" w:rsidR="00C80DAE" w:rsidRPr="00664412" w:rsidRDefault="00C80DAE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2A71EB7D" w14:textId="77777777" w:rsidR="004C77BF" w:rsidRPr="00664412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6441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F63F658" w14:textId="49EA1C6C" w:rsidR="00EF5479" w:rsidRPr="004C77BF" w:rsidRDefault="0043614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664412">
        <w:rPr>
          <w:rFonts w:ascii="Browallia New" w:hAnsi="Browallia New" w:cs="Browallia New"/>
          <w:sz w:val="28"/>
          <w:szCs w:val="28"/>
          <w:lang w:val="en-US" w:bidi="th-TH"/>
        </w:rPr>
        <w:t xml:space="preserve">25 </w:t>
      </w:r>
      <w:r w:rsidRPr="0066441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3248DB" w:rsidRPr="00664412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sectPr w:rsidR="00EF5479" w:rsidRP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11CF" w14:textId="77777777" w:rsidR="00EA5F2A" w:rsidRDefault="00EA5F2A">
      <w:r>
        <w:separator/>
      </w:r>
    </w:p>
  </w:endnote>
  <w:endnote w:type="continuationSeparator" w:id="0">
    <w:p w14:paraId="07E1F7EA" w14:textId="77777777" w:rsidR="00EA5F2A" w:rsidRDefault="00EA5F2A">
      <w:r>
        <w:continuationSeparator/>
      </w:r>
    </w:p>
  </w:endnote>
  <w:endnote w:type="continuationNotice" w:id="1">
    <w:p w14:paraId="5E2C972B" w14:textId="77777777" w:rsidR="00EA5F2A" w:rsidRDefault="00EA5F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F9F0E" w14:textId="77777777" w:rsidR="00EA5F2A" w:rsidRDefault="00EA5F2A">
      <w:bookmarkStart w:id="0" w:name="_Hlk482348182"/>
      <w:bookmarkEnd w:id="0"/>
      <w:r>
        <w:separator/>
      </w:r>
    </w:p>
  </w:footnote>
  <w:footnote w:type="continuationSeparator" w:id="0">
    <w:p w14:paraId="4DF75F31" w14:textId="77777777" w:rsidR="00EA5F2A" w:rsidRDefault="00EA5F2A">
      <w:r>
        <w:continuationSeparator/>
      </w:r>
    </w:p>
  </w:footnote>
  <w:footnote w:type="continuationNotice" w:id="1">
    <w:p w14:paraId="2AF27FAE" w14:textId="77777777" w:rsidR="00EA5F2A" w:rsidRDefault="00EA5F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62837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8D911" w14:textId="7E4429FD" w:rsidR="00B63D0E" w:rsidRDefault="00B63D0E" w:rsidP="00D96128">
    <w:pPr>
      <w:pStyle w:val="Header"/>
      <w:jc w:val="right"/>
    </w:pPr>
  </w:p>
  <w:p w14:paraId="198C060B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1779" w14:textId="77777777" w:rsidR="00D15EA5" w:rsidRDefault="00D15EA5" w:rsidP="00F07B71">
    <w:pPr>
      <w:pStyle w:val="Header"/>
      <w:tabs>
        <w:tab w:val="clear" w:pos="8562"/>
        <w:tab w:val="left" w:pos="5328"/>
      </w:tabs>
      <w:spacing w:after="1320"/>
    </w:pPr>
  </w:p>
  <w:p w14:paraId="06F77F69" w14:textId="782EC70A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8481C9E" w14:textId="42BBA502" w:rsidR="00D460E7" w:rsidRDefault="00D460E7" w:rsidP="00D15EA5">
    <w:pPr>
      <w:pStyle w:val="Header"/>
      <w:rPr>
        <w:lang w:bidi="th-TH"/>
      </w:rPr>
    </w:pPr>
    <w:bookmarkStart w:id="2" w:name="Footer3_tbl"/>
    <w:bookmarkEnd w:id="2"/>
  </w:p>
  <w:p w14:paraId="417EAE11" w14:textId="4A8C54C2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FDD4885"/>
    <w:multiLevelType w:val="hybridMultilevel"/>
    <w:tmpl w:val="8076A906"/>
    <w:lvl w:ilvl="0" w:tplc="F8461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347E0"/>
    <w:multiLevelType w:val="hybridMultilevel"/>
    <w:tmpl w:val="3FEA5DD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9"/>
  </w:num>
  <w:num w:numId="37">
    <w:abstractNumId w:val="18"/>
  </w:num>
  <w:num w:numId="38">
    <w:abstractNumId w:val="9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75"/>
    <w:rsid w:val="00003932"/>
    <w:rsid w:val="00004B8D"/>
    <w:rsid w:val="00006376"/>
    <w:rsid w:val="0001275C"/>
    <w:rsid w:val="000162B0"/>
    <w:rsid w:val="000209FC"/>
    <w:rsid w:val="00025BA4"/>
    <w:rsid w:val="0003023B"/>
    <w:rsid w:val="00031320"/>
    <w:rsid w:val="000313BD"/>
    <w:rsid w:val="00031D17"/>
    <w:rsid w:val="0003736B"/>
    <w:rsid w:val="00044ACE"/>
    <w:rsid w:val="0004550E"/>
    <w:rsid w:val="0004571E"/>
    <w:rsid w:val="00046A5A"/>
    <w:rsid w:val="000521DA"/>
    <w:rsid w:val="00052614"/>
    <w:rsid w:val="00054149"/>
    <w:rsid w:val="000651F2"/>
    <w:rsid w:val="000671F6"/>
    <w:rsid w:val="00071384"/>
    <w:rsid w:val="000723F7"/>
    <w:rsid w:val="00074485"/>
    <w:rsid w:val="000828F1"/>
    <w:rsid w:val="00082F59"/>
    <w:rsid w:val="0008355E"/>
    <w:rsid w:val="000905D1"/>
    <w:rsid w:val="00094333"/>
    <w:rsid w:val="00097FAB"/>
    <w:rsid w:val="000B417C"/>
    <w:rsid w:val="000B534B"/>
    <w:rsid w:val="000B65E3"/>
    <w:rsid w:val="000B7090"/>
    <w:rsid w:val="000B73EB"/>
    <w:rsid w:val="000C546C"/>
    <w:rsid w:val="000D67EB"/>
    <w:rsid w:val="000E52CE"/>
    <w:rsid w:val="000F0856"/>
    <w:rsid w:val="000F1BDB"/>
    <w:rsid w:val="000F1C7B"/>
    <w:rsid w:val="000F3AAB"/>
    <w:rsid w:val="000F6E25"/>
    <w:rsid w:val="001011DF"/>
    <w:rsid w:val="0011181D"/>
    <w:rsid w:val="00112B69"/>
    <w:rsid w:val="00122535"/>
    <w:rsid w:val="00124006"/>
    <w:rsid w:val="001258CF"/>
    <w:rsid w:val="001316D3"/>
    <w:rsid w:val="00134B1D"/>
    <w:rsid w:val="00143DDC"/>
    <w:rsid w:val="0014433A"/>
    <w:rsid w:val="00147988"/>
    <w:rsid w:val="001546A4"/>
    <w:rsid w:val="001554CD"/>
    <w:rsid w:val="00155A91"/>
    <w:rsid w:val="00156950"/>
    <w:rsid w:val="001613E2"/>
    <w:rsid w:val="0016459D"/>
    <w:rsid w:val="00165155"/>
    <w:rsid w:val="00165E72"/>
    <w:rsid w:val="00167017"/>
    <w:rsid w:val="00187D37"/>
    <w:rsid w:val="00190E13"/>
    <w:rsid w:val="0019210D"/>
    <w:rsid w:val="00193EA6"/>
    <w:rsid w:val="00194BAE"/>
    <w:rsid w:val="001A08FF"/>
    <w:rsid w:val="001A23C0"/>
    <w:rsid w:val="001A2555"/>
    <w:rsid w:val="001A3BFB"/>
    <w:rsid w:val="001A3C20"/>
    <w:rsid w:val="001B198C"/>
    <w:rsid w:val="001B51F4"/>
    <w:rsid w:val="001B7388"/>
    <w:rsid w:val="001C7215"/>
    <w:rsid w:val="001D0F90"/>
    <w:rsid w:val="001D2302"/>
    <w:rsid w:val="001D4295"/>
    <w:rsid w:val="001D5312"/>
    <w:rsid w:val="001D7BB3"/>
    <w:rsid w:val="001E0E4F"/>
    <w:rsid w:val="001E12A6"/>
    <w:rsid w:val="001E2405"/>
    <w:rsid w:val="001E498F"/>
    <w:rsid w:val="001F410F"/>
    <w:rsid w:val="001F7D3D"/>
    <w:rsid w:val="00211FB9"/>
    <w:rsid w:val="002172EB"/>
    <w:rsid w:val="00222E95"/>
    <w:rsid w:val="0022518C"/>
    <w:rsid w:val="0023513F"/>
    <w:rsid w:val="00237A7E"/>
    <w:rsid w:val="00241F16"/>
    <w:rsid w:val="0024436B"/>
    <w:rsid w:val="00247969"/>
    <w:rsid w:val="002524DC"/>
    <w:rsid w:val="00260F6D"/>
    <w:rsid w:val="0026182A"/>
    <w:rsid w:val="00261B0E"/>
    <w:rsid w:val="002624B0"/>
    <w:rsid w:val="0026528E"/>
    <w:rsid w:val="00273923"/>
    <w:rsid w:val="00273A00"/>
    <w:rsid w:val="00277EBE"/>
    <w:rsid w:val="00280186"/>
    <w:rsid w:val="002838FB"/>
    <w:rsid w:val="00285249"/>
    <w:rsid w:val="00286FC6"/>
    <w:rsid w:val="00292BC7"/>
    <w:rsid w:val="00292E84"/>
    <w:rsid w:val="002A0365"/>
    <w:rsid w:val="002A2347"/>
    <w:rsid w:val="002A252E"/>
    <w:rsid w:val="002A6B37"/>
    <w:rsid w:val="002B1EBB"/>
    <w:rsid w:val="002B3934"/>
    <w:rsid w:val="002B43AC"/>
    <w:rsid w:val="002B55F3"/>
    <w:rsid w:val="002B5A4A"/>
    <w:rsid w:val="002C089D"/>
    <w:rsid w:val="002C249A"/>
    <w:rsid w:val="002C3002"/>
    <w:rsid w:val="002C623D"/>
    <w:rsid w:val="002C6572"/>
    <w:rsid w:val="002D5A0F"/>
    <w:rsid w:val="002D6E25"/>
    <w:rsid w:val="002E02F4"/>
    <w:rsid w:val="002E46C1"/>
    <w:rsid w:val="002E7F1E"/>
    <w:rsid w:val="002F2DEB"/>
    <w:rsid w:val="002F3903"/>
    <w:rsid w:val="002F4A52"/>
    <w:rsid w:val="002F62EF"/>
    <w:rsid w:val="002F7D90"/>
    <w:rsid w:val="0030026A"/>
    <w:rsid w:val="00305173"/>
    <w:rsid w:val="00321A76"/>
    <w:rsid w:val="003248DB"/>
    <w:rsid w:val="003277A1"/>
    <w:rsid w:val="00330AA1"/>
    <w:rsid w:val="00331844"/>
    <w:rsid w:val="00335378"/>
    <w:rsid w:val="00335E5B"/>
    <w:rsid w:val="003376AC"/>
    <w:rsid w:val="00340575"/>
    <w:rsid w:val="003478FB"/>
    <w:rsid w:val="00354F5D"/>
    <w:rsid w:val="00356978"/>
    <w:rsid w:val="003611C2"/>
    <w:rsid w:val="00365ECE"/>
    <w:rsid w:val="00371B9D"/>
    <w:rsid w:val="003744DA"/>
    <w:rsid w:val="00384904"/>
    <w:rsid w:val="00385C4E"/>
    <w:rsid w:val="003878DB"/>
    <w:rsid w:val="003A1348"/>
    <w:rsid w:val="003B1B8D"/>
    <w:rsid w:val="003B4868"/>
    <w:rsid w:val="003B4CCD"/>
    <w:rsid w:val="003B4DED"/>
    <w:rsid w:val="003C12C5"/>
    <w:rsid w:val="003C27EF"/>
    <w:rsid w:val="003C32E9"/>
    <w:rsid w:val="003C3898"/>
    <w:rsid w:val="003C421A"/>
    <w:rsid w:val="003C5B3A"/>
    <w:rsid w:val="003D2605"/>
    <w:rsid w:val="003D4003"/>
    <w:rsid w:val="003D64D6"/>
    <w:rsid w:val="003E034A"/>
    <w:rsid w:val="003E3E21"/>
    <w:rsid w:val="003E56E2"/>
    <w:rsid w:val="003F16DE"/>
    <w:rsid w:val="003F1814"/>
    <w:rsid w:val="003F529E"/>
    <w:rsid w:val="00403217"/>
    <w:rsid w:val="00416281"/>
    <w:rsid w:val="00422353"/>
    <w:rsid w:val="00426915"/>
    <w:rsid w:val="004271C0"/>
    <w:rsid w:val="0043188F"/>
    <w:rsid w:val="00433F63"/>
    <w:rsid w:val="00435788"/>
    <w:rsid w:val="004359E6"/>
    <w:rsid w:val="0043614F"/>
    <w:rsid w:val="00443CE3"/>
    <w:rsid w:val="0044438E"/>
    <w:rsid w:val="00451B20"/>
    <w:rsid w:val="00452E7B"/>
    <w:rsid w:val="004546FA"/>
    <w:rsid w:val="004615AB"/>
    <w:rsid w:val="0046648C"/>
    <w:rsid w:val="00476A5B"/>
    <w:rsid w:val="00476E07"/>
    <w:rsid w:val="00481FE7"/>
    <w:rsid w:val="0048532C"/>
    <w:rsid w:val="0049103F"/>
    <w:rsid w:val="00491B45"/>
    <w:rsid w:val="00495D34"/>
    <w:rsid w:val="004A0DFE"/>
    <w:rsid w:val="004A31FE"/>
    <w:rsid w:val="004A3C62"/>
    <w:rsid w:val="004A4365"/>
    <w:rsid w:val="004B7D08"/>
    <w:rsid w:val="004C0971"/>
    <w:rsid w:val="004C0C25"/>
    <w:rsid w:val="004C1C94"/>
    <w:rsid w:val="004C2111"/>
    <w:rsid w:val="004C5F32"/>
    <w:rsid w:val="004C732E"/>
    <w:rsid w:val="004C77BF"/>
    <w:rsid w:val="004D1931"/>
    <w:rsid w:val="004D20AE"/>
    <w:rsid w:val="004D3578"/>
    <w:rsid w:val="004D42AC"/>
    <w:rsid w:val="004F1A16"/>
    <w:rsid w:val="004F207F"/>
    <w:rsid w:val="004F2DCF"/>
    <w:rsid w:val="004F33AA"/>
    <w:rsid w:val="004F34E0"/>
    <w:rsid w:val="004F482E"/>
    <w:rsid w:val="004F5D91"/>
    <w:rsid w:val="00501F94"/>
    <w:rsid w:val="005070FA"/>
    <w:rsid w:val="0051272B"/>
    <w:rsid w:val="00514BCC"/>
    <w:rsid w:val="0051665B"/>
    <w:rsid w:val="0052186A"/>
    <w:rsid w:val="00521B2E"/>
    <w:rsid w:val="00522C1D"/>
    <w:rsid w:val="00523CC1"/>
    <w:rsid w:val="00531DE8"/>
    <w:rsid w:val="005321DA"/>
    <w:rsid w:val="00546526"/>
    <w:rsid w:val="00546C4B"/>
    <w:rsid w:val="00547541"/>
    <w:rsid w:val="00551365"/>
    <w:rsid w:val="005536D9"/>
    <w:rsid w:val="0055455A"/>
    <w:rsid w:val="0055742C"/>
    <w:rsid w:val="005576EC"/>
    <w:rsid w:val="005627FF"/>
    <w:rsid w:val="0056406E"/>
    <w:rsid w:val="00566252"/>
    <w:rsid w:val="005772F4"/>
    <w:rsid w:val="00577D61"/>
    <w:rsid w:val="005803E8"/>
    <w:rsid w:val="00580C58"/>
    <w:rsid w:val="005822AC"/>
    <w:rsid w:val="00584587"/>
    <w:rsid w:val="005B405A"/>
    <w:rsid w:val="005B4820"/>
    <w:rsid w:val="005B6EAD"/>
    <w:rsid w:val="005B797A"/>
    <w:rsid w:val="005C2CCB"/>
    <w:rsid w:val="005C6479"/>
    <w:rsid w:val="005C69FD"/>
    <w:rsid w:val="005D6ECE"/>
    <w:rsid w:val="005D7025"/>
    <w:rsid w:val="005E0A5A"/>
    <w:rsid w:val="005E2D67"/>
    <w:rsid w:val="005E4756"/>
    <w:rsid w:val="005E5578"/>
    <w:rsid w:val="005F4D62"/>
    <w:rsid w:val="0060148A"/>
    <w:rsid w:val="00603635"/>
    <w:rsid w:val="00604E45"/>
    <w:rsid w:val="00610ED7"/>
    <w:rsid w:val="006115DA"/>
    <w:rsid w:val="00614D38"/>
    <w:rsid w:val="00616BEF"/>
    <w:rsid w:val="00620CE3"/>
    <w:rsid w:val="00621086"/>
    <w:rsid w:val="00624BC6"/>
    <w:rsid w:val="00626F05"/>
    <w:rsid w:val="006270CA"/>
    <w:rsid w:val="006365A1"/>
    <w:rsid w:val="00636AA2"/>
    <w:rsid w:val="00640E27"/>
    <w:rsid w:val="0064188E"/>
    <w:rsid w:val="006439BB"/>
    <w:rsid w:val="00643F58"/>
    <w:rsid w:val="0064496C"/>
    <w:rsid w:val="00664412"/>
    <w:rsid w:val="00666764"/>
    <w:rsid w:val="0066694B"/>
    <w:rsid w:val="00667DB6"/>
    <w:rsid w:val="006771E8"/>
    <w:rsid w:val="00677C01"/>
    <w:rsid w:val="00683CC7"/>
    <w:rsid w:val="0069150D"/>
    <w:rsid w:val="00692CA5"/>
    <w:rsid w:val="006932D7"/>
    <w:rsid w:val="006B06A2"/>
    <w:rsid w:val="006B0EBA"/>
    <w:rsid w:val="006B614E"/>
    <w:rsid w:val="006B7821"/>
    <w:rsid w:val="006C3D37"/>
    <w:rsid w:val="006C6376"/>
    <w:rsid w:val="006D11E6"/>
    <w:rsid w:val="006D55AF"/>
    <w:rsid w:val="006D6FF5"/>
    <w:rsid w:val="006F1B19"/>
    <w:rsid w:val="006F29ED"/>
    <w:rsid w:val="006F4F77"/>
    <w:rsid w:val="0070147C"/>
    <w:rsid w:val="00701868"/>
    <w:rsid w:val="007042FF"/>
    <w:rsid w:val="007113EE"/>
    <w:rsid w:val="00714FD6"/>
    <w:rsid w:val="007265F7"/>
    <w:rsid w:val="00731894"/>
    <w:rsid w:val="00734D83"/>
    <w:rsid w:val="00741AFA"/>
    <w:rsid w:val="00742B6E"/>
    <w:rsid w:val="00746796"/>
    <w:rsid w:val="00746D91"/>
    <w:rsid w:val="00754B73"/>
    <w:rsid w:val="0075598A"/>
    <w:rsid w:val="00761813"/>
    <w:rsid w:val="00765E18"/>
    <w:rsid w:val="00766297"/>
    <w:rsid w:val="00771B85"/>
    <w:rsid w:val="00772310"/>
    <w:rsid w:val="00775DA6"/>
    <w:rsid w:val="0078031D"/>
    <w:rsid w:val="0078170A"/>
    <w:rsid w:val="00782A4B"/>
    <w:rsid w:val="00782F0A"/>
    <w:rsid w:val="00785333"/>
    <w:rsid w:val="007877E1"/>
    <w:rsid w:val="00790956"/>
    <w:rsid w:val="00792D74"/>
    <w:rsid w:val="0079502D"/>
    <w:rsid w:val="00797133"/>
    <w:rsid w:val="007A0755"/>
    <w:rsid w:val="007A31D9"/>
    <w:rsid w:val="007A3892"/>
    <w:rsid w:val="007A6133"/>
    <w:rsid w:val="007A74F9"/>
    <w:rsid w:val="007B05C9"/>
    <w:rsid w:val="007B6681"/>
    <w:rsid w:val="007C063D"/>
    <w:rsid w:val="007C513D"/>
    <w:rsid w:val="007D41A1"/>
    <w:rsid w:val="007E0953"/>
    <w:rsid w:val="007E346A"/>
    <w:rsid w:val="007F184A"/>
    <w:rsid w:val="007F1DAC"/>
    <w:rsid w:val="007F28D7"/>
    <w:rsid w:val="007F5A92"/>
    <w:rsid w:val="007F75EA"/>
    <w:rsid w:val="008033D0"/>
    <w:rsid w:val="008033DB"/>
    <w:rsid w:val="00803FB6"/>
    <w:rsid w:val="008059EF"/>
    <w:rsid w:val="008128F7"/>
    <w:rsid w:val="00812938"/>
    <w:rsid w:val="008250C7"/>
    <w:rsid w:val="00827B71"/>
    <w:rsid w:val="00827E7B"/>
    <w:rsid w:val="00830DAC"/>
    <w:rsid w:val="0083124B"/>
    <w:rsid w:val="0083134C"/>
    <w:rsid w:val="00831DB6"/>
    <w:rsid w:val="00832F51"/>
    <w:rsid w:val="00837488"/>
    <w:rsid w:val="00843100"/>
    <w:rsid w:val="00847054"/>
    <w:rsid w:val="008504C1"/>
    <w:rsid w:val="00850F25"/>
    <w:rsid w:val="008534AA"/>
    <w:rsid w:val="00857D39"/>
    <w:rsid w:val="008719C2"/>
    <w:rsid w:val="00884FF7"/>
    <w:rsid w:val="00894ACE"/>
    <w:rsid w:val="00896B47"/>
    <w:rsid w:val="008B0C14"/>
    <w:rsid w:val="008B19D9"/>
    <w:rsid w:val="008B1FD3"/>
    <w:rsid w:val="008B204B"/>
    <w:rsid w:val="008C3806"/>
    <w:rsid w:val="008C49AE"/>
    <w:rsid w:val="008C59F7"/>
    <w:rsid w:val="008D091F"/>
    <w:rsid w:val="008D2208"/>
    <w:rsid w:val="008D6B91"/>
    <w:rsid w:val="008E3528"/>
    <w:rsid w:val="008E7687"/>
    <w:rsid w:val="008F0E3C"/>
    <w:rsid w:val="008F11FA"/>
    <w:rsid w:val="008F33AE"/>
    <w:rsid w:val="008F3EA1"/>
    <w:rsid w:val="008F4ACA"/>
    <w:rsid w:val="00901A6E"/>
    <w:rsid w:val="00902730"/>
    <w:rsid w:val="00912F98"/>
    <w:rsid w:val="00914102"/>
    <w:rsid w:val="00917FBB"/>
    <w:rsid w:val="009219CA"/>
    <w:rsid w:val="009223D3"/>
    <w:rsid w:val="00925819"/>
    <w:rsid w:val="00927CAE"/>
    <w:rsid w:val="00931D7A"/>
    <w:rsid w:val="0093434B"/>
    <w:rsid w:val="009346E3"/>
    <w:rsid w:val="00935D8D"/>
    <w:rsid w:val="00942FE8"/>
    <w:rsid w:val="009539CF"/>
    <w:rsid w:val="00957E70"/>
    <w:rsid w:val="00964D17"/>
    <w:rsid w:val="00970A2B"/>
    <w:rsid w:val="00970DAB"/>
    <w:rsid w:val="0097321D"/>
    <w:rsid w:val="00973B57"/>
    <w:rsid w:val="009851A6"/>
    <w:rsid w:val="00987C7D"/>
    <w:rsid w:val="00992531"/>
    <w:rsid w:val="00995CD5"/>
    <w:rsid w:val="009A1787"/>
    <w:rsid w:val="009A4C95"/>
    <w:rsid w:val="009A4F5A"/>
    <w:rsid w:val="009B1F44"/>
    <w:rsid w:val="009B2D5D"/>
    <w:rsid w:val="009B4573"/>
    <w:rsid w:val="009B62AF"/>
    <w:rsid w:val="009C002A"/>
    <w:rsid w:val="009C5789"/>
    <w:rsid w:val="009D231D"/>
    <w:rsid w:val="009D3284"/>
    <w:rsid w:val="009E278C"/>
    <w:rsid w:val="009E401E"/>
    <w:rsid w:val="009F1EA1"/>
    <w:rsid w:val="009F4CBC"/>
    <w:rsid w:val="009F4DCE"/>
    <w:rsid w:val="009F4EB1"/>
    <w:rsid w:val="009F6D97"/>
    <w:rsid w:val="009F6EDC"/>
    <w:rsid w:val="00A035CE"/>
    <w:rsid w:val="00A0537F"/>
    <w:rsid w:val="00A0602E"/>
    <w:rsid w:val="00A06C1F"/>
    <w:rsid w:val="00A07C19"/>
    <w:rsid w:val="00A07FFA"/>
    <w:rsid w:val="00A11FB4"/>
    <w:rsid w:val="00A1550B"/>
    <w:rsid w:val="00A20196"/>
    <w:rsid w:val="00A219AC"/>
    <w:rsid w:val="00A245A3"/>
    <w:rsid w:val="00A27E9A"/>
    <w:rsid w:val="00A35782"/>
    <w:rsid w:val="00A362F9"/>
    <w:rsid w:val="00A41ECA"/>
    <w:rsid w:val="00A43EE6"/>
    <w:rsid w:val="00A565BF"/>
    <w:rsid w:val="00A56CE9"/>
    <w:rsid w:val="00A60F49"/>
    <w:rsid w:val="00A61A48"/>
    <w:rsid w:val="00A61E15"/>
    <w:rsid w:val="00A66F91"/>
    <w:rsid w:val="00A70229"/>
    <w:rsid w:val="00A8106B"/>
    <w:rsid w:val="00A82371"/>
    <w:rsid w:val="00A833B6"/>
    <w:rsid w:val="00A85599"/>
    <w:rsid w:val="00A90588"/>
    <w:rsid w:val="00A918D1"/>
    <w:rsid w:val="00A9393B"/>
    <w:rsid w:val="00A93A9A"/>
    <w:rsid w:val="00A952D9"/>
    <w:rsid w:val="00AA537C"/>
    <w:rsid w:val="00AA5C16"/>
    <w:rsid w:val="00AB6C98"/>
    <w:rsid w:val="00AC31D4"/>
    <w:rsid w:val="00AC6098"/>
    <w:rsid w:val="00AC6368"/>
    <w:rsid w:val="00AD33C6"/>
    <w:rsid w:val="00AD3B26"/>
    <w:rsid w:val="00AE0190"/>
    <w:rsid w:val="00AE0C30"/>
    <w:rsid w:val="00AE2BF6"/>
    <w:rsid w:val="00AE3370"/>
    <w:rsid w:val="00AE64CA"/>
    <w:rsid w:val="00AF5F80"/>
    <w:rsid w:val="00AF7092"/>
    <w:rsid w:val="00AF743D"/>
    <w:rsid w:val="00B0723D"/>
    <w:rsid w:val="00B1324D"/>
    <w:rsid w:val="00B14B60"/>
    <w:rsid w:val="00B157E2"/>
    <w:rsid w:val="00B24A45"/>
    <w:rsid w:val="00B25B92"/>
    <w:rsid w:val="00B26948"/>
    <w:rsid w:val="00B34D51"/>
    <w:rsid w:val="00B36A0E"/>
    <w:rsid w:val="00B36BA1"/>
    <w:rsid w:val="00B376AE"/>
    <w:rsid w:val="00B40D67"/>
    <w:rsid w:val="00B43C45"/>
    <w:rsid w:val="00B4641D"/>
    <w:rsid w:val="00B54DBE"/>
    <w:rsid w:val="00B55EE8"/>
    <w:rsid w:val="00B56E6C"/>
    <w:rsid w:val="00B6106C"/>
    <w:rsid w:val="00B63637"/>
    <w:rsid w:val="00B63D0E"/>
    <w:rsid w:val="00B64792"/>
    <w:rsid w:val="00B6512E"/>
    <w:rsid w:val="00B72CB7"/>
    <w:rsid w:val="00B73030"/>
    <w:rsid w:val="00B76647"/>
    <w:rsid w:val="00B806D6"/>
    <w:rsid w:val="00B83039"/>
    <w:rsid w:val="00BA5B00"/>
    <w:rsid w:val="00BA5B02"/>
    <w:rsid w:val="00BB1A07"/>
    <w:rsid w:val="00BB62D7"/>
    <w:rsid w:val="00BB6DAD"/>
    <w:rsid w:val="00BB7346"/>
    <w:rsid w:val="00BC1555"/>
    <w:rsid w:val="00BC53DA"/>
    <w:rsid w:val="00BC60A9"/>
    <w:rsid w:val="00BD0D51"/>
    <w:rsid w:val="00BD4D85"/>
    <w:rsid w:val="00BE0C8A"/>
    <w:rsid w:val="00BE2932"/>
    <w:rsid w:val="00BE334D"/>
    <w:rsid w:val="00BE4988"/>
    <w:rsid w:val="00BE655F"/>
    <w:rsid w:val="00BF1C24"/>
    <w:rsid w:val="00BF37CC"/>
    <w:rsid w:val="00BF5984"/>
    <w:rsid w:val="00BF5E73"/>
    <w:rsid w:val="00C06939"/>
    <w:rsid w:val="00C15474"/>
    <w:rsid w:val="00C21E3B"/>
    <w:rsid w:val="00C2464C"/>
    <w:rsid w:val="00C341A9"/>
    <w:rsid w:val="00C35B1A"/>
    <w:rsid w:val="00C41C7D"/>
    <w:rsid w:val="00C52AE5"/>
    <w:rsid w:val="00C56BD3"/>
    <w:rsid w:val="00C63023"/>
    <w:rsid w:val="00C63743"/>
    <w:rsid w:val="00C73BD4"/>
    <w:rsid w:val="00C76C6C"/>
    <w:rsid w:val="00C80DAE"/>
    <w:rsid w:val="00C80EC5"/>
    <w:rsid w:val="00C86BB9"/>
    <w:rsid w:val="00C8772C"/>
    <w:rsid w:val="00CA43FD"/>
    <w:rsid w:val="00CA6D3A"/>
    <w:rsid w:val="00CB18EB"/>
    <w:rsid w:val="00CB441E"/>
    <w:rsid w:val="00CC54DC"/>
    <w:rsid w:val="00CC72E9"/>
    <w:rsid w:val="00CD25C2"/>
    <w:rsid w:val="00CD4D4E"/>
    <w:rsid w:val="00CE24E5"/>
    <w:rsid w:val="00CE41DB"/>
    <w:rsid w:val="00CE4D96"/>
    <w:rsid w:val="00CF3CBD"/>
    <w:rsid w:val="00CF4FED"/>
    <w:rsid w:val="00CF6222"/>
    <w:rsid w:val="00D01D4F"/>
    <w:rsid w:val="00D078C4"/>
    <w:rsid w:val="00D15EA5"/>
    <w:rsid w:val="00D2100B"/>
    <w:rsid w:val="00D24220"/>
    <w:rsid w:val="00D3089E"/>
    <w:rsid w:val="00D31D7A"/>
    <w:rsid w:val="00D33E60"/>
    <w:rsid w:val="00D355EF"/>
    <w:rsid w:val="00D430AD"/>
    <w:rsid w:val="00D460E7"/>
    <w:rsid w:val="00D53697"/>
    <w:rsid w:val="00D56AB5"/>
    <w:rsid w:val="00D63ABC"/>
    <w:rsid w:val="00D675F1"/>
    <w:rsid w:val="00D708FE"/>
    <w:rsid w:val="00D73B96"/>
    <w:rsid w:val="00D80708"/>
    <w:rsid w:val="00D80807"/>
    <w:rsid w:val="00D86917"/>
    <w:rsid w:val="00D92F9A"/>
    <w:rsid w:val="00D9427D"/>
    <w:rsid w:val="00D96128"/>
    <w:rsid w:val="00D963C5"/>
    <w:rsid w:val="00DA1874"/>
    <w:rsid w:val="00DA2D3D"/>
    <w:rsid w:val="00DA36EE"/>
    <w:rsid w:val="00DA385C"/>
    <w:rsid w:val="00DA452E"/>
    <w:rsid w:val="00DA5128"/>
    <w:rsid w:val="00DA6DE8"/>
    <w:rsid w:val="00DB2CC8"/>
    <w:rsid w:val="00DB308D"/>
    <w:rsid w:val="00DB5CC9"/>
    <w:rsid w:val="00DB5F40"/>
    <w:rsid w:val="00DC5FE8"/>
    <w:rsid w:val="00DD1E47"/>
    <w:rsid w:val="00DD61A9"/>
    <w:rsid w:val="00DD6EF1"/>
    <w:rsid w:val="00DD771D"/>
    <w:rsid w:val="00DE2049"/>
    <w:rsid w:val="00DE38C0"/>
    <w:rsid w:val="00DE4958"/>
    <w:rsid w:val="00DF3A5E"/>
    <w:rsid w:val="00DF5A72"/>
    <w:rsid w:val="00E04361"/>
    <w:rsid w:val="00E05623"/>
    <w:rsid w:val="00E064FD"/>
    <w:rsid w:val="00E07800"/>
    <w:rsid w:val="00E1053A"/>
    <w:rsid w:val="00E226FB"/>
    <w:rsid w:val="00E26AF3"/>
    <w:rsid w:val="00E276E0"/>
    <w:rsid w:val="00E314EA"/>
    <w:rsid w:val="00E31C70"/>
    <w:rsid w:val="00E33FDA"/>
    <w:rsid w:val="00E3611D"/>
    <w:rsid w:val="00E406D5"/>
    <w:rsid w:val="00E40B90"/>
    <w:rsid w:val="00E43A6B"/>
    <w:rsid w:val="00E4581C"/>
    <w:rsid w:val="00E519D5"/>
    <w:rsid w:val="00E51EFC"/>
    <w:rsid w:val="00E556A5"/>
    <w:rsid w:val="00E56701"/>
    <w:rsid w:val="00E62754"/>
    <w:rsid w:val="00E64D2D"/>
    <w:rsid w:val="00E653B6"/>
    <w:rsid w:val="00E65C83"/>
    <w:rsid w:val="00E86B53"/>
    <w:rsid w:val="00E87D7B"/>
    <w:rsid w:val="00E901E8"/>
    <w:rsid w:val="00E9110B"/>
    <w:rsid w:val="00EA2B6F"/>
    <w:rsid w:val="00EA5F2A"/>
    <w:rsid w:val="00EB3478"/>
    <w:rsid w:val="00EB4B39"/>
    <w:rsid w:val="00EB4E7D"/>
    <w:rsid w:val="00EB6FE3"/>
    <w:rsid w:val="00EC1A5A"/>
    <w:rsid w:val="00EC320A"/>
    <w:rsid w:val="00EC33AA"/>
    <w:rsid w:val="00ED67F2"/>
    <w:rsid w:val="00ED7871"/>
    <w:rsid w:val="00EE0F65"/>
    <w:rsid w:val="00EE3CA7"/>
    <w:rsid w:val="00EE61E8"/>
    <w:rsid w:val="00EE7540"/>
    <w:rsid w:val="00EF41A8"/>
    <w:rsid w:val="00EF4ABF"/>
    <w:rsid w:val="00EF5479"/>
    <w:rsid w:val="00F07B71"/>
    <w:rsid w:val="00F2231A"/>
    <w:rsid w:val="00F22F0C"/>
    <w:rsid w:val="00F246A1"/>
    <w:rsid w:val="00F35970"/>
    <w:rsid w:val="00F37917"/>
    <w:rsid w:val="00F43E8A"/>
    <w:rsid w:val="00F46B90"/>
    <w:rsid w:val="00F50922"/>
    <w:rsid w:val="00F5247C"/>
    <w:rsid w:val="00F5513E"/>
    <w:rsid w:val="00F63F3F"/>
    <w:rsid w:val="00F66FA5"/>
    <w:rsid w:val="00F71678"/>
    <w:rsid w:val="00F71A70"/>
    <w:rsid w:val="00F730E3"/>
    <w:rsid w:val="00F755E9"/>
    <w:rsid w:val="00F75C9F"/>
    <w:rsid w:val="00F84874"/>
    <w:rsid w:val="00F909CD"/>
    <w:rsid w:val="00F974D1"/>
    <w:rsid w:val="00FA16E0"/>
    <w:rsid w:val="00FA5439"/>
    <w:rsid w:val="00FA734C"/>
    <w:rsid w:val="00FB4A0D"/>
    <w:rsid w:val="00FC1304"/>
    <w:rsid w:val="00FC1447"/>
    <w:rsid w:val="00FC4397"/>
    <w:rsid w:val="00FD05AD"/>
    <w:rsid w:val="00FD0666"/>
    <w:rsid w:val="00FD65A0"/>
    <w:rsid w:val="00FD7295"/>
    <w:rsid w:val="00FD7532"/>
    <w:rsid w:val="00FE036F"/>
    <w:rsid w:val="00FE2187"/>
    <w:rsid w:val="00FE320C"/>
    <w:rsid w:val="00FE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D4819C"/>
  <w15:docId w15:val="{15554F26-B734-4103-9D83-54D225E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4"/>
      </w:numPr>
      <w:tabs>
        <w:tab w:val="clear" w:pos="567"/>
        <w:tab w:val="num" w:pos="284"/>
      </w:tabs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4"/>
      </w:numPr>
      <w:tabs>
        <w:tab w:val="clear" w:pos="851"/>
        <w:tab w:val="num" w:pos="28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3"/>
      </w:numPr>
      <w:tabs>
        <w:tab w:val="clear" w:pos="567"/>
        <w:tab w:val="num" w:pos="284"/>
      </w:tabs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3"/>
      </w:numPr>
      <w:tabs>
        <w:tab w:val="num" w:pos="284"/>
      </w:tabs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02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79707-071A-46D1-B9B1-7735E10DF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6C9834-67F5-4E0A-B8BC-BDFD67DA0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D0C4D-092B-4AF3-B083-477F6EA29797}">
  <ds:schemaRefs>
    <ds:schemaRef ds:uri="http://purl.org/dc/elements/1.1/"/>
    <ds:schemaRef ds:uri="http://schemas.microsoft.com/office/2006/metadata/properties"/>
    <ds:schemaRef ds:uri="651aa081-e3c8-4e65-afce-e0ba68f9d1c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54dc7a47-9ff3-464f-9668-fed98406efc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34D3EBB-9A5F-4471-B56B-E7F901C1E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872</TotalTime>
  <Pages>1</Pages>
  <Words>1560</Words>
  <Characters>8895</Characters>
  <Application>Microsoft Office Word</Application>
  <DocSecurity>4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268</cp:revision>
  <cp:lastPrinted>2021-02-25T11:54:00Z</cp:lastPrinted>
  <dcterms:created xsi:type="dcterms:W3CDTF">2017-12-18T03:40:00Z</dcterms:created>
  <dcterms:modified xsi:type="dcterms:W3CDTF">2022-02-26T03:06:00Z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</Properties>
</file>